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header11.xml" ContentType="application/vnd.openxmlformats-officedocument.wordprocessingml.header+xml"/>
  <Override PartName="/word/header12.xml" ContentType="application/vnd.openxmlformats-officedocument.wordprocessingml.header+xml"/>
  <Override PartName="/word/header13.xml" ContentType="application/vnd.openxmlformats-officedocument.wordprocessingml.header+xml"/>
  <Override PartName="/word/footer9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D17ABE" w14:textId="5AEA1652" w:rsidR="009E45D4" w:rsidRPr="00451B90" w:rsidRDefault="004762B0" w:rsidP="007A64D6">
      <w:pPr>
        <w:pStyle w:val="IndexHeading1"/>
        <w:tabs>
          <w:tab w:val="decimal" w:pos="540"/>
          <w:tab w:val="left" w:pos="108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 w:val="0"/>
          <w:sz w:val="30"/>
          <w:szCs w:val="30"/>
          <w:cs/>
          <w:lang w:val="en-US" w:bidi="th-TH"/>
        </w:rPr>
      </w:pPr>
      <w:bookmarkStart w:id="0" w:name="OLE_LINK1"/>
      <w:r w:rsidRPr="00451B90">
        <w:rPr>
          <w:rFonts w:asciiTheme="majorBidi" w:hAnsiTheme="majorBidi" w:cstheme="majorBidi"/>
          <w:bCs/>
          <w:sz w:val="30"/>
          <w:szCs w:val="30"/>
          <w:cs/>
          <w:lang w:bidi="th-TH"/>
        </w:rPr>
        <w:t>หมายเหตุ</w:t>
      </w:r>
      <w:r w:rsidRPr="00451B90">
        <w:rPr>
          <w:rFonts w:asciiTheme="majorBidi" w:hAnsiTheme="majorBidi" w:cstheme="majorBidi"/>
          <w:b w:val="0"/>
          <w:sz w:val="30"/>
          <w:szCs w:val="30"/>
          <w:cs/>
          <w:lang w:bidi="th-TH"/>
        </w:rPr>
        <w:tab/>
        <w:t xml:space="preserve">     </w:t>
      </w:r>
      <w:r w:rsidRPr="00451B90">
        <w:rPr>
          <w:rFonts w:asciiTheme="majorBidi" w:hAnsiTheme="majorBidi" w:cstheme="majorBidi"/>
          <w:bCs/>
          <w:sz w:val="30"/>
          <w:szCs w:val="30"/>
          <w:cs/>
          <w:lang w:bidi="th-TH"/>
        </w:rPr>
        <w:t>สารบัญ</w:t>
      </w:r>
      <w:r w:rsidR="008C0F3C" w:rsidRPr="00451B90">
        <w:rPr>
          <w:rFonts w:asciiTheme="majorBidi" w:hAnsiTheme="majorBidi" w:cstheme="majorBidi"/>
          <w:bCs/>
          <w:sz w:val="30"/>
          <w:szCs w:val="30"/>
          <w:lang w:bidi="th-TH"/>
        </w:rPr>
        <w:br/>
      </w:r>
    </w:p>
    <w:p w14:paraId="0CEAE65C" w14:textId="77777777" w:rsidR="009E45D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FAEC5FC" w14:textId="1F18CE03" w:rsidR="00251DE2" w:rsidRPr="00451B90" w:rsidRDefault="004762B0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  <w:r w:rsidR="0025700A" w:rsidRPr="00451B90">
        <w:rPr>
          <w:rFonts w:asciiTheme="majorBidi" w:hAnsiTheme="majorBidi" w:cstheme="majorBidi"/>
          <w:sz w:val="30"/>
          <w:szCs w:val="30"/>
          <w:cs/>
          <w:lang w:bidi="th-TH"/>
        </w:rPr>
        <w:t>ระหว่างกาล</w:t>
      </w:r>
    </w:p>
    <w:p w14:paraId="15A4076F" w14:textId="01AFF04E" w:rsidR="003B2C13" w:rsidRPr="00451B90" w:rsidRDefault="003B2C13" w:rsidP="008C1C02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การ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ธุรกิจ</w:t>
      </w:r>
    </w:p>
    <w:p w14:paraId="4D015C7D" w14:textId="5EF157EB" w:rsidR="009E45D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2899F2E" w14:textId="52A68CE7" w:rsidR="006D0920" w:rsidRPr="00451B90" w:rsidRDefault="006D092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</w:p>
    <w:p w14:paraId="7B377380" w14:textId="7C418FD2" w:rsidR="008464C5" w:rsidRPr="00451B90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42149621" w14:textId="77777777" w:rsidR="009E45D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เงินลงทุนในบริษัทย่อย</w:t>
      </w:r>
    </w:p>
    <w:p w14:paraId="2AD034D9" w14:textId="77777777" w:rsidR="009E45D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</w:t>
      </w:r>
      <w:r w:rsidR="00F011F6" w:rsidRPr="00451B90">
        <w:rPr>
          <w:rFonts w:asciiTheme="majorBidi" w:hAnsiTheme="majorBidi" w:cstheme="majorBidi"/>
          <w:sz w:val="30"/>
          <w:szCs w:val="30"/>
          <w:cs/>
          <w:lang w:bidi="th-TH"/>
        </w:rPr>
        <w:t>และการร่วมค้า</w:t>
      </w:r>
    </w:p>
    <w:p w14:paraId="10883FE7" w14:textId="1FF4269F" w:rsidR="00E533B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47A7202" w14:textId="612C5465" w:rsidR="008464C5" w:rsidRPr="00451B90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สินทรัพย์สิทธิการใช้</w:t>
      </w:r>
    </w:p>
    <w:p w14:paraId="3ABCB57C" w14:textId="6EEF7F9C" w:rsidR="00D77FEE" w:rsidRPr="00451B90" w:rsidRDefault="00D77FEE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สินทรัพย์ไม่มีตัวตน</w:t>
      </w:r>
    </w:p>
    <w:p w14:paraId="560836F1" w14:textId="41F877BE" w:rsidR="009E45D4" w:rsidRPr="00451B90" w:rsidRDefault="005E418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เงินกู้ยืมและหุ้นกู้</w:t>
      </w:r>
    </w:p>
    <w:p w14:paraId="429852B3" w14:textId="1CFEB9FE" w:rsidR="009E45D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BF55F0" w:rsidRPr="00451B90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68A98553" w14:textId="0BD1BDA6" w:rsidR="009E45D4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ภาษีเงินได้</w:t>
      </w:r>
    </w:p>
    <w:p w14:paraId="6DFCD8E0" w14:textId="30778495" w:rsidR="00CE103F" w:rsidRPr="00451B90" w:rsidRDefault="0006794F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</w:p>
    <w:p w14:paraId="74261C1F" w14:textId="4DB85704" w:rsidR="0064384E" w:rsidRPr="00451B90" w:rsidRDefault="0064384E" w:rsidP="00F83D5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 w:hint="cs"/>
          <w:sz w:val="30"/>
          <w:szCs w:val="30"/>
          <w:cs/>
          <w:lang w:bidi="th-TH"/>
        </w:rPr>
        <w:t>เงินปันผล</w:t>
      </w:r>
    </w:p>
    <w:p w14:paraId="25C4C5C8" w14:textId="6703D7AD" w:rsidR="008464C5" w:rsidRPr="00451B90" w:rsidRDefault="008464C5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E578F3A" w14:textId="77777777" w:rsidR="008C1C02" w:rsidRPr="00451B90" w:rsidRDefault="004762B0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485C9C14" w14:textId="4CC090EF" w:rsidR="009E45D4" w:rsidRPr="00451B90" w:rsidRDefault="008C1C02" w:rsidP="007A64D6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6A1278D5" w14:textId="4C4A09FA" w:rsidR="009D2FFF" w:rsidRPr="00451B90" w:rsidRDefault="009D2FFF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4F6DA9AA" w14:textId="2F9CCE80" w:rsidR="009751D5" w:rsidRPr="00451B90" w:rsidRDefault="009751D5" w:rsidP="009D2FFF">
      <w:pPr>
        <w:pStyle w:val="index"/>
        <w:numPr>
          <w:ilvl w:val="0"/>
          <w:numId w:val="2"/>
        </w:numPr>
        <w:tabs>
          <w:tab w:val="left" w:pos="135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/>
          <w:sz w:val="30"/>
          <w:szCs w:val="30"/>
          <w:cs/>
          <w:lang w:bidi="th-TH"/>
        </w:rPr>
        <w:t>มาตรฐานการรายงานทางการเงินที่ยังไม่ได้ใช้</w:t>
      </w:r>
    </w:p>
    <w:bookmarkEnd w:id="0"/>
    <w:p w14:paraId="73867978" w14:textId="77777777" w:rsidR="009E45D4" w:rsidRPr="00451B90" w:rsidRDefault="004762B0" w:rsidP="009255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firstLine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br w:type="page"/>
      </w:r>
      <w:r w:rsidRPr="00451B90">
        <w:rPr>
          <w:rFonts w:asciiTheme="majorBidi" w:hAnsiTheme="majorBidi" w:cstheme="majorBidi"/>
          <w:cs/>
        </w:rPr>
        <w:lastRenderedPageBreak/>
        <w:t>หมายเหตุประกอบงบการเงินเป็นส่วนหนึ่งของงบการเงิน</w:t>
      </w:r>
      <w:r w:rsidR="0025700A" w:rsidRPr="00451B90">
        <w:rPr>
          <w:rFonts w:asciiTheme="majorBidi" w:hAnsiTheme="majorBidi" w:cstheme="majorBidi"/>
          <w:cs/>
        </w:rPr>
        <w:t>ระหว่างกาล</w:t>
      </w:r>
      <w:r w:rsidRPr="00451B90">
        <w:rPr>
          <w:rFonts w:asciiTheme="majorBidi" w:hAnsiTheme="majorBidi" w:cstheme="majorBidi"/>
          <w:cs/>
        </w:rPr>
        <w:t>นี้</w:t>
      </w:r>
    </w:p>
    <w:p w14:paraId="08EEE1BD" w14:textId="5A89BCB4" w:rsidR="009E45D4" w:rsidRPr="00451B90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5A33798" w14:textId="45C1E949" w:rsidR="006C42C3" w:rsidRPr="00451B90" w:rsidRDefault="004762B0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งบการเงิน</w:t>
      </w:r>
      <w:r w:rsidR="0025700A" w:rsidRPr="00451B90">
        <w:rPr>
          <w:rFonts w:asciiTheme="majorBidi" w:hAnsiTheme="majorBidi" w:cstheme="majorBidi"/>
          <w:cs/>
        </w:rPr>
        <w:t>ระหว่างกาล</w:t>
      </w:r>
      <w:r w:rsidRPr="00451B90">
        <w:rPr>
          <w:rFonts w:asciiTheme="majorBidi" w:hAnsiTheme="majorBidi" w:cstheme="majorBidi"/>
          <w:cs/>
        </w:rPr>
        <w:t>นี้ได้รับอนุมัติให้ออกงบการเงินจากคณะกรรมการ</w:t>
      </w:r>
      <w:r w:rsidR="006A6A70" w:rsidRPr="00451B90">
        <w:rPr>
          <w:rFonts w:asciiTheme="majorBidi" w:hAnsiTheme="majorBidi" w:cstheme="majorBidi"/>
          <w:cs/>
        </w:rPr>
        <w:t>บริษัท</w:t>
      </w:r>
      <w:r w:rsidRPr="00451B90">
        <w:rPr>
          <w:rFonts w:asciiTheme="majorBidi" w:hAnsiTheme="majorBidi" w:cstheme="majorBidi"/>
          <w:cs/>
        </w:rPr>
        <w:t>เมื่อวันที่</w:t>
      </w:r>
      <w:r w:rsidR="008D290F" w:rsidRPr="00451B90">
        <w:rPr>
          <w:rFonts w:asciiTheme="majorBidi" w:hAnsiTheme="majorBidi" w:cstheme="majorBidi"/>
          <w:cs/>
        </w:rPr>
        <w:t xml:space="preserve"> </w:t>
      </w:r>
      <w:r w:rsidR="004F00BE" w:rsidRPr="00451B90">
        <w:rPr>
          <w:rFonts w:asciiTheme="majorBidi" w:hAnsiTheme="majorBidi" w:cstheme="majorBidi"/>
        </w:rPr>
        <w:t>9</w:t>
      </w:r>
      <w:r w:rsidR="00754688" w:rsidRPr="00451B90">
        <w:rPr>
          <w:rFonts w:asciiTheme="majorBidi" w:hAnsiTheme="majorBidi" w:cstheme="majorBidi"/>
        </w:rPr>
        <w:t xml:space="preserve"> </w:t>
      </w:r>
      <w:r w:rsidR="004F00BE" w:rsidRPr="00451B90">
        <w:rPr>
          <w:rFonts w:asciiTheme="majorBidi" w:hAnsiTheme="majorBidi" w:cstheme="majorBidi" w:hint="cs"/>
          <w:cs/>
        </w:rPr>
        <w:t>พฤศจิกายน</w:t>
      </w:r>
      <w:r w:rsidR="00754688" w:rsidRPr="00451B90">
        <w:rPr>
          <w:rFonts w:asciiTheme="majorBidi" w:hAnsiTheme="majorBidi" w:cstheme="majorBidi" w:hint="cs"/>
          <w:cs/>
        </w:rPr>
        <w:t xml:space="preserve"> </w:t>
      </w:r>
      <w:r w:rsidR="00754688" w:rsidRPr="00451B90">
        <w:rPr>
          <w:rFonts w:asciiTheme="majorBidi" w:hAnsiTheme="majorBidi" w:cstheme="majorBidi"/>
        </w:rPr>
        <w:t>2565</w:t>
      </w:r>
    </w:p>
    <w:p w14:paraId="66A7BD1E" w14:textId="77777777" w:rsidR="006C42C3" w:rsidRPr="00451B90" w:rsidRDefault="006C42C3" w:rsidP="006C42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CBD2A9B" w14:textId="51989C0F" w:rsidR="009E45D4" w:rsidRPr="00451B90" w:rsidRDefault="004762B0" w:rsidP="006C42C3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ข้อมูลทั่วไป</w:t>
      </w:r>
    </w:p>
    <w:p w14:paraId="0018807C" w14:textId="77777777" w:rsidR="009E45D4" w:rsidRPr="00451B90" w:rsidRDefault="009E45D4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705D868" w14:textId="7825CE91" w:rsidR="00B1391E" w:rsidRPr="00451B90" w:rsidRDefault="000B5614" w:rsidP="002506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กลุ่มบริษัทดำเนินธุรกิจหลักเกี่ยวกับการบริหารโรงกลั่นน้ำมันและจำหน่ายน้ำมันสำเร็จรูปผ่านสถานีบริการภายใต้เครื่องหมายการค้าของบริษัท โดยจำหน่ายให้ผู้ใช้ในภาคขนส่ง สายการบิน เรือเดินสมุทร ภาคก่อสร้าง ภาคอุตสาหกรรม ภาคเกษตร และการจำหน่าย</w:t>
      </w:r>
      <w:r w:rsidR="001D0AEF" w:rsidRPr="00451B90">
        <w:rPr>
          <w:rFonts w:asciiTheme="majorBidi" w:hAnsiTheme="majorBidi" w:cstheme="majorBidi"/>
        </w:rPr>
        <w:tab/>
      </w:r>
      <w:r w:rsidR="001D0AEF" w:rsidRPr="00451B90">
        <w:rPr>
          <w:rFonts w:asciiTheme="majorBidi" w:hAnsiTheme="majorBidi" w:cstheme="majorBidi"/>
        </w:rPr>
        <w:tab/>
      </w:r>
      <w:r w:rsidRPr="00451B90">
        <w:rPr>
          <w:rFonts w:asciiTheme="majorBidi" w:hAnsiTheme="majorBidi" w:cstheme="majorBidi"/>
          <w:cs/>
        </w:rPr>
        <w:t>ผ่านผู้ค้าน้ำมันรายใหญ่ รายเล็ก และลูกค้ารายย่อยทั่วไป การผลิตและจำหน่ายพลังงานไฟฟ้า</w:t>
      </w:r>
      <w:r w:rsidR="007F2CA4" w:rsidRPr="00451B90">
        <w:rPr>
          <w:rFonts w:asciiTheme="majorBidi" w:hAnsiTheme="majorBidi" w:cstheme="majorBidi"/>
          <w:cs/>
        </w:rPr>
        <w:t>จากพลังงานสะอาด</w:t>
      </w:r>
      <w:r w:rsidRPr="00451B90">
        <w:rPr>
          <w:rFonts w:asciiTheme="majorBidi" w:hAnsiTheme="majorBidi" w:cstheme="majorBidi"/>
          <w:cs/>
        </w:rPr>
        <w:t xml:space="preserve"> การลงทุนในธุรกิจพลังงานทางเลือก การผลิตและจำหน่ายผลิตภัณฑ์</w:t>
      </w:r>
      <w:r w:rsidR="00250644" w:rsidRPr="00451B90">
        <w:rPr>
          <w:rFonts w:asciiTheme="majorBidi" w:hAnsiTheme="majorBidi" w:cstheme="majorBidi"/>
        </w:rPr>
        <w:t xml:space="preserve">  </w:t>
      </w:r>
      <w:r w:rsidRPr="00451B90">
        <w:rPr>
          <w:rFonts w:asciiTheme="majorBidi" w:hAnsiTheme="majorBidi" w:cstheme="majorBidi"/>
          <w:cs/>
        </w:rPr>
        <w:t>ไบโอฟูเอลและผลิตภัณฑ์เกี่ยวเนื่อง และดำเนินธุรกิจเกี่ยวกับด้านการสำรวจและผลิตปิโตรเลียม</w:t>
      </w:r>
    </w:p>
    <w:p w14:paraId="464BF2F0" w14:textId="77777777" w:rsidR="00DC62CA" w:rsidRPr="00451B90" w:rsidRDefault="00DC62CA" w:rsidP="007A57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AB3AA8A" w14:textId="77777777" w:rsidR="00AB0686" w:rsidRPr="00451B90" w:rsidRDefault="00AB0686" w:rsidP="007A576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เกณฑ์การจัดทำงบการเงิน</w:t>
      </w:r>
      <w:r w:rsidR="0025700A"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ระหว่างกาล</w:t>
      </w:r>
    </w:p>
    <w:p w14:paraId="09A269AC" w14:textId="77777777" w:rsidR="0036548A" w:rsidRPr="00451B90" w:rsidRDefault="0036548A" w:rsidP="007A576E">
      <w:pPr>
        <w:tabs>
          <w:tab w:val="decimal" w:pos="540"/>
        </w:tabs>
        <w:ind w:left="540"/>
        <w:rPr>
          <w:rFonts w:asciiTheme="majorBidi" w:hAnsiTheme="majorBidi" w:cstheme="majorBidi"/>
        </w:rPr>
      </w:pPr>
    </w:p>
    <w:p w14:paraId="67178587" w14:textId="302D7B52" w:rsidR="006D63C1" w:rsidRPr="00451B90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bookmarkStart w:id="1" w:name="_Hlk66464858"/>
      <w:r w:rsidRPr="00451B90">
        <w:rPr>
          <w:rFonts w:asciiTheme="majorBidi" w:hAnsiTheme="majorBidi" w:cstheme="majorBidi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6F1E95" w:rsidRPr="00451B90">
        <w:rPr>
          <w:rFonts w:asciiTheme="majorBidi" w:hAnsiTheme="majorBidi" w:cstheme="majorBidi"/>
        </w:rPr>
        <w:t>34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เรื่อง </w:t>
      </w:r>
      <w:r w:rsidRPr="00451B90">
        <w:rPr>
          <w:rFonts w:asciiTheme="majorBidi" w:hAnsiTheme="majorBidi" w:cstheme="majorBidi"/>
          <w:i/>
          <w:iCs/>
          <w:cs/>
        </w:rPr>
        <w:t>การรายงานทางการเงินระหว่างกาล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 xml:space="preserve"> </w:t>
      </w:r>
      <w:bookmarkEnd w:id="1"/>
      <w:r w:rsidRPr="00451B90">
        <w:rPr>
          <w:rFonts w:asciiTheme="majorBidi" w:hAnsiTheme="majorBidi" w:cstheme="majorBidi"/>
          <w:cs/>
        </w:rPr>
        <w:t>รวมถึงแนวปฏิบัติทางกา</w:t>
      </w:r>
      <w:r w:rsidR="007154FC" w:rsidRPr="00451B90">
        <w:rPr>
          <w:rFonts w:asciiTheme="majorBidi" w:hAnsiTheme="majorBidi" w:cstheme="majorBidi"/>
          <w:cs/>
        </w:rPr>
        <w:t>รบัญชีที่ประกาศใช้โดยสภาวิชาชีพ</w:t>
      </w:r>
      <w:r w:rsidRPr="00451B90">
        <w:rPr>
          <w:rFonts w:asciiTheme="majorBidi" w:hAnsiTheme="majorBidi" w:cstheme="majorBidi"/>
          <w:cs/>
        </w:rPr>
        <w:t>บัญชีฯ กฎระเบียบและประกาศคณะกรรมการกำกับหลักทรัพย์และตลาดหลักทรัพย์ที่เกี่ยวข้อง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51B90">
        <w:rPr>
          <w:rFonts w:asciiTheme="majorBidi" w:hAnsiTheme="majorBidi" w:cstheme="majorBidi"/>
        </w:rPr>
        <w:t xml:space="preserve"> </w:t>
      </w:r>
      <w:r w:rsidR="006F1E95" w:rsidRPr="00451B90">
        <w:rPr>
          <w:rFonts w:asciiTheme="majorBidi" w:hAnsiTheme="majorBidi" w:cstheme="majorBidi"/>
        </w:rPr>
        <w:t>31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ธันวาคม</w:t>
      </w:r>
      <w:r w:rsidRPr="00451B90">
        <w:rPr>
          <w:rFonts w:asciiTheme="majorBidi" w:hAnsiTheme="majorBidi" w:cstheme="majorBidi"/>
        </w:rPr>
        <w:t xml:space="preserve"> </w:t>
      </w:r>
      <w:r w:rsidR="006F1E95" w:rsidRPr="00451B90">
        <w:rPr>
          <w:rFonts w:asciiTheme="majorBidi" w:hAnsiTheme="majorBidi" w:cstheme="majorBidi"/>
        </w:rPr>
        <w:t>2564</w:t>
      </w:r>
    </w:p>
    <w:p w14:paraId="20C72082" w14:textId="3CBF0605" w:rsidR="003C0357" w:rsidRPr="00451B90" w:rsidRDefault="003C0357" w:rsidP="007A64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E3403DF" w14:textId="221AFFC1" w:rsidR="006D63C1" w:rsidRPr="00451B90" w:rsidRDefault="006D63C1" w:rsidP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6F1E95" w:rsidRPr="00451B90">
        <w:rPr>
          <w:rFonts w:asciiTheme="majorBidi" w:hAnsiTheme="majorBidi" w:cstheme="majorBidi"/>
        </w:rPr>
        <w:t>31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ธันวาคม </w:t>
      </w:r>
      <w:r w:rsidR="006F1E95" w:rsidRPr="00451B90">
        <w:rPr>
          <w:rFonts w:asciiTheme="majorBidi" w:hAnsiTheme="majorBidi" w:cstheme="majorBidi"/>
        </w:rPr>
        <w:t>2564</w:t>
      </w:r>
    </w:p>
    <w:p w14:paraId="261A636B" w14:textId="416443B1" w:rsidR="006D63C1" w:rsidRPr="00451B90" w:rsidRDefault="006D63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58863968" w14:textId="4E34444A" w:rsidR="00E903A1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 xml:space="preserve">ตั้งแต่วันที่ </w:t>
      </w:r>
      <w:r w:rsidR="006F1E95" w:rsidRPr="00451B90">
        <w:rPr>
          <w:rFonts w:asciiTheme="majorBidi" w:hAnsiTheme="majorBidi" w:cstheme="majorBidi"/>
        </w:rPr>
        <w:t>1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มกราคม </w:t>
      </w:r>
      <w:r w:rsidR="006F1E95"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กลุ่มบริษัทนำมาตรฐานการรายงานทางการเงิน ฉบับที่ </w:t>
      </w:r>
      <w:r w:rsidR="006F1E95" w:rsidRPr="00451B90">
        <w:rPr>
          <w:rFonts w:asciiTheme="majorBidi" w:hAnsiTheme="majorBidi" w:cstheme="majorBidi"/>
        </w:rPr>
        <w:t>9</w:t>
      </w:r>
      <w:r w:rsidRPr="00451B90">
        <w:rPr>
          <w:rFonts w:asciiTheme="majorBidi" w:hAnsiTheme="majorBidi" w:cstheme="majorBidi"/>
          <w:cs/>
        </w:rPr>
        <w:t xml:space="preserve"> เรื่อง เครื่องมือทางการเงินและมาตรฐานการรายงานทางการเงิน ฉบับที่ </w:t>
      </w:r>
      <w:r w:rsidR="006F1E95" w:rsidRPr="00451B90">
        <w:rPr>
          <w:rFonts w:asciiTheme="majorBidi" w:hAnsiTheme="majorBidi" w:cstheme="majorBidi"/>
        </w:rPr>
        <w:t>7</w:t>
      </w:r>
      <w:r w:rsidRPr="00451B90">
        <w:rPr>
          <w:rFonts w:asciiTheme="majorBidi" w:hAnsiTheme="majorBidi" w:cstheme="majorBidi"/>
          <w:cs/>
        </w:rPr>
        <w:t xml:space="preserve"> เรื่อง การเปิดเผยข้อมูลเครื่องมือทางการเงิน ซึ่งมีการปรับปรุงเรื่องการปฏิรูปอัตราดอกเบี้ยอ้างอิงระยะที่ </w:t>
      </w:r>
      <w:r w:rsidR="006F1E95" w:rsidRPr="00451B90">
        <w:rPr>
          <w:rFonts w:asciiTheme="majorBidi" w:hAnsiTheme="majorBidi" w:cstheme="majorBidi"/>
        </w:rPr>
        <w:t>2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>(</w:t>
      </w:r>
      <w:r w:rsidRPr="00451B90">
        <w:rPr>
          <w:rFonts w:asciiTheme="majorBidi" w:hAnsiTheme="majorBidi" w:cstheme="majorBidi"/>
          <w:cs/>
        </w:rPr>
        <w:t xml:space="preserve">การปฏิรูปอัตราดอกเบี้ยระยะที่ </w:t>
      </w:r>
      <w:r w:rsidR="006F1E95" w:rsidRPr="00451B90">
        <w:rPr>
          <w:rFonts w:asciiTheme="majorBidi" w:hAnsiTheme="majorBidi" w:cstheme="majorBidi"/>
        </w:rPr>
        <w:t>2</w:t>
      </w:r>
      <w:r w:rsidRPr="00451B90">
        <w:rPr>
          <w:rFonts w:asciiTheme="majorBidi" w:hAnsiTheme="majorBidi" w:cstheme="majorBidi"/>
        </w:rPr>
        <w:t>)</w:t>
      </w:r>
      <w:r w:rsidRPr="00451B90">
        <w:rPr>
          <w:rFonts w:asciiTheme="majorBidi" w:hAnsiTheme="majorBidi" w:cstheme="majorBidi"/>
          <w:cs/>
        </w:rPr>
        <w:t xml:space="preserve"> มาถือปฏิบัติ</w:t>
      </w:r>
    </w:p>
    <w:p w14:paraId="296C01A1" w14:textId="77777777" w:rsidR="00E013AF" w:rsidRPr="00451B90" w:rsidRDefault="00E013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 w:cstheme="majorBidi"/>
          <w:cs/>
        </w:rPr>
        <w:br w:type="page"/>
      </w:r>
    </w:p>
    <w:p w14:paraId="10D3D502" w14:textId="2BB066FF" w:rsidR="00E903A1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lastRenderedPageBreak/>
        <w:t xml:space="preserve">การปฏิรูปอัตราดอกเบี้ยระยะที่ </w:t>
      </w:r>
      <w:r w:rsidR="006F1E95" w:rsidRPr="00451B90">
        <w:rPr>
          <w:rFonts w:asciiTheme="majorBidi" w:hAnsiTheme="majorBidi" w:cstheme="majorBidi"/>
        </w:rPr>
        <w:t>2</w:t>
      </w:r>
      <w:r w:rsidRPr="00451B90">
        <w:rPr>
          <w:rFonts w:asciiTheme="majorBidi" w:hAnsiTheme="majorBidi" w:cstheme="majorBidi"/>
          <w:cs/>
        </w:rPr>
        <w:t xml:space="preserve"> นำมาถือปฏิบัติเมื่อมีการเปลี่ยนอัตราดอกเบี้ยอ้างอิงที่ใช้อยู่ไปเป็นอัตราดอกเบี้ยอ้างอิงอื่น การปฏิรูปอัตราดอกเบี้ยระยะที่ </w:t>
      </w:r>
      <w:r w:rsidR="006F1E95" w:rsidRPr="00451B90">
        <w:rPr>
          <w:rFonts w:asciiTheme="majorBidi" w:hAnsiTheme="majorBidi" w:cstheme="majorBidi"/>
        </w:rPr>
        <w:t>2</w:t>
      </w:r>
      <w:r w:rsidRPr="00451B90">
        <w:rPr>
          <w:rFonts w:asciiTheme="majorBidi" w:hAnsiTheme="majorBidi" w:cstheme="majorBidi"/>
          <w:cs/>
        </w:rPr>
        <w:t xml:space="preserve"> ให้ข้อผ่อนปรนในทางปฏิบัติโดยถือว่าการเปลี่ยนแปลงเงื่อนไขของสินทรัพย์หรือหนี้สินเป็นผลกระทบโดยตรงจากการปฏิรูปอัตราดอกเบี้ยอ้างอิงและเกณฑ์ใหม่ที่ใช้ในการกำหนดกระแสเงินสดตามสัญญาเทียบเท่ากับเกณฑ์เดิมในเชิงเศรษฐกิจ (กล่าวคือ เกณฑ์ใหม่ใช้ทดแทนเกณฑ์เดิมทันที) ซึ่งสามารถรับรู้รายการเป็นเพียงการปรับปรุงอัตราดอกเบี้ยที่แท้จริง</w:t>
      </w:r>
    </w:p>
    <w:p w14:paraId="299F79C8" w14:textId="77777777" w:rsidR="00E903A1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60FAF24" w14:textId="77777777" w:rsidR="00E903A1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นอกจากนี้ การบัญชีป้องกันความเสี่ยงจะไม่ถูกยกเลิกเพราะการนำอัตราดอกเบี้ยอ้างอิงอื่นมาเปลี่ยนแทน โดยความสัมพันธ์ในการป้องกันความเสี่ยง (และเอกสารที่เกี่ยวข้อง) จะต้องถูกปรับปรุงแทนเพื่อให้สะท้อนการเปลี่ยนแปลงของรายการที่มีการป้องกันความเสี่ยง เครื่องมือที่ใช้ในการป้องกันความเสี่ยงและความเสี่ยงที่ป้องกัน</w:t>
      </w:r>
    </w:p>
    <w:p w14:paraId="02BEEED8" w14:textId="77777777" w:rsidR="00E903A1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440E3224" w14:textId="61E26E62" w:rsidR="00681F4C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นอกจากนี้</w:t>
      </w:r>
      <w:r w:rsidR="00830B56"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 ทั้งนี้ มาตรฐานการรายงานทางการเงินดังกล่าวไม่มีผลกระทบที่เป็นสาระสำคัญต่องบการเงินของกลุ่มบริษัท</w:t>
      </w:r>
    </w:p>
    <w:p w14:paraId="5E74C988" w14:textId="77777777" w:rsidR="00E903A1" w:rsidRPr="00451B90" w:rsidRDefault="00E903A1" w:rsidP="00E903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37D88288" w14:textId="6097ED9E" w:rsidR="002667D7" w:rsidRPr="00451B90" w:rsidRDefault="00255060" w:rsidP="0024036F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การ</w:t>
      </w:r>
      <w:r w:rsidR="0010200A"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ซื้อ</w:t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ธุรกิจ</w:t>
      </w:r>
    </w:p>
    <w:p w14:paraId="327BB9E4" w14:textId="2D2BC773" w:rsidR="0030778B" w:rsidRPr="00451B90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038F5EF9" w14:textId="3B7680FA" w:rsidR="0030778B" w:rsidRPr="00451B90" w:rsidRDefault="0052697A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เมื่อวันที่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29569F" w:rsidRPr="00451B9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="00FB1D27" w:rsidRPr="00451B9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9569F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มีนาคม</w:t>
      </w:r>
      <w:r w:rsidR="00FB1D27"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0778B" w:rsidRPr="00451B90">
        <w:rPr>
          <w:rFonts w:asciiTheme="majorBidi" w:hAnsiTheme="majorBidi" w:cstheme="majorBidi"/>
          <w:sz w:val="30"/>
          <w:szCs w:val="30"/>
          <w:lang w:bidi="th-TH"/>
        </w:rPr>
        <w:t>OKEA AS</w:t>
      </w:r>
      <w:r w:rsidR="0010200A" w:rsidRPr="00451B90">
        <w:rPr>
          <w:rFonts w:asciiTheme="majorBidi" w:hAnsiTheme="majorBidi" w:cstheme="majorBidi"/>
          <w:sz w:val="30"/>
          <w:szCs w:val="30"/>
          <w:lang w:val="en-US" w:bidi="th-TH"/>
        </w:rPr>
        <w:t xml:space="preserve">A 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>(“</w:t>
      </w:r>
      <w:r w:rsidR="0010200A" w:rsidRPr="00451B90">
        <w:rPr>
          <w:rFonts w:asciiTheme="majorBidi" w:hAnsiTheme="majorBidi" w:cstheme="majorBidi"/>
          <w:sz w:val="30"/>
          <w:szCs w:val="30"/>
          <w:lang w:val="en-US" w:bidi="th-TH"/>
        </w:rPr>
        <w:t>OKEA”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>)</w:t>
      </w:r>
      <w:r w:rsidR="0030778B" w:rsidRPr="00451B90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>ซึ่งเป็นบริษัทย่อยทางอ้อม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>ของกลุ่มบริษัทซื้อส่วนได้เสียในหลุม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30778B" w:rsidRPr="00451B90">
        <w:rPr>
          <w:rFonts w:asciiTheme="majorBidi" w:hAnsiTheme="majorBidi" w:cstheme="majorBidi"/>
          <w:sz w:val="30"/>
          <w:szCs w:val="30"/>
          <w:lang w:bidi="th-TH"/>
        </w:rPr>
        <w:t xml:space="preserve">Ivar Aasen 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ร้อยละ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10200A" w:rsidRPr="00451B90">
        <w:rPr>
          <w:rFonts w:asciiTheme="majorBidi" w:hAnsiTheme="majorBidi" w:cstheme="majorBidi"/>
          <w:sz w:val="30"/>
          <w:szCs w:val="30"/>
          <w:lang w:val="en-US" w:bidi="th-TH"/>
        </w:rPr>
        <w:t>.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22</w:t>
      </w:r>
      <w:r w:rsidR="0010200A" w:rsidRPr="00451B90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จาก </w:t>
      </w:r>
      <w:r w:rsidR="0030778B" w:rsidRPr="00451B90">
        <w:rPr>
          <w:rFonts w:asciiTheme="majorBidi" w:hAnsiTheme="majorBidi" w:cstheme="majorBidi"/>
          <w:sz w:val="30"/>
          <w:szCs w:val="30"/>
          <w:lang w:bidi="th-TH"/>
        </w:rPr>
        <w:t xml:space="preserve">Neptune Energy Norge AS 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>ท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ำให้ส่วน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ได้เสียของ </w:t>
      </w:r>
      <w:r w:rsidR="0010200A" w:rsidRPr="00451B90">
        <w:rPr>
          <w:rFonts w:asciiTheme="majorBidi" w:hAnsiTheme="majorBidi" w:cstheme="majorBidi"/>
          <w:sz w:val="30"/>
          <w:szCs w:val="30"/>
          <w:lang w:val="en-US" w:bidi="th-TH"/>
        </w:rPr>
        <w:t xml:space="preserve">OKEA 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เพิ่ม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>ขึ้น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จาก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0</w:t>
      </w:r>
      <w:r w:rsidRPr="00451B90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56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เป็น</w:t>
      </w:r>
      <w:r w:rsidR="0010200A" w:rsidRPr="00451B90">
        <w:rPr>
          <w:rFonts w:asciiTheme="majorBidi" w:hAnsiTheme="majorBidi" w:cstheme="majorBidi"/>
          <w:sz w:val="30"/>
          <w:szCs w:val="30"/>
          <w:cs/>
          <w:lang w:bidi="th-TH"/>
        </w:rPr>
        <w:t>ร้อยละ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Pr="00451B90">
        <w:rPr>
          <w:rFonts w:asciiTheme="majorBidi" w:hAnsiTheme="majorBidi" w:cstheme="majorBidi"/>
          <w:sz w:val="30"/>
          <w:szCs w:val="30"/>
          <w:lang w:bidi="th-TH"/>
        </w:rPr>
        <w:t>.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78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ฝ่ายบริหารคาดว่าหากกลุ่มบริษัทไ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ด้มีการซื้อธุรกิจตั้งแต่วันที่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1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มกราคม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จะมีรายได้รวมเพิ่มขึ้นจำนวน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288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 และกำไรก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่อนภาษีเงินได้เพิ่มขึ้นจำนวน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220</w:t>
      </w:r>
      <w:r w:rsidR="0030778B"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 ล้านบาท</w:t>
      </w:r>
    </w:p>
    <w:p w14:paraId="5B4BAD0C" w14:textId="4B3CB0AA" w:rsidR="0030778B" w:rsidRPr="00451B90" w:rsidRDefault="0030778B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</w:p>
    <w:p w14:paraId="602E0637" w14:textId="0A8E166D" w:rsidR="00FA475C" w:rsidRPr="00451B90" w:rsidRDefault="00FA475C" w:rsidP="0024036F">
      <w:pPr>
        <w:pStyle w:val="index"/>
        <w:tabs>
          <w:tab w:val="clear" w:pos="1134"/>
          <w:tab w:val="decimal" w:pos="540"/>
          <w:tab w:val="left" w:pos="900"/>
        </w:tabs>
        <w:spacing w:after="0" w:line="240" w:lineRule="auto"/>
        <w:ind w:left="540" w:firstLine="0"/>
        <w:jc w:val="thaiDistribute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การประเมินมูลค่ายุติธรรมของสินทรัพย์สุทธิที่ได้มาจากการ</w:t>
      </w:r>
      <w:r w:rsidR="00EA2C81" w:rsidRPr="00451B90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ธุรกิจยังไม่แล้วเสร็จ ดังนั้นสินทรัพย์สุทธิที่ได้มา ณ วันที่</w:t>
      </w:r>
      <w:r w:rsidR="00EA2C81" w:rsidRPr="00451B90">
        <w:rPr>
          <w:rFonts w:asciiTheme="majorBidi" w:hAnsiTheme="majorBidi" w:cstheme="majorBidi"/>
          <w:sz w:val="30"/>
          <w:szCs w:val="30"/>
          <w:cs/>
          <w:lang w:bidi="th-TH"/>
        </w:rPr>
        <w:t>ซื้อ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 xml:space="preserve">ธุรกิจจึงใช้มูลค่าที่ประเมินโดยฝ่ายจัดการ </w:t>
      </w:r>
      <w:r w:rsidR="00B364A6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ในระหว่างไตรมาส</w:t>
      </w:r>
      <w:r w:rsidR="007154FC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ที่</w:t>
      </w:r>
      <w:r w:rsidR="00B364A6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</w:t>
      </w:r>
      <w:r w:rsidR="007154FC" w:rsidRPr="00451B90">
        <w:rPr>
          <w:rFonts w:asciiTheme="majorBidi" w:hAnsiTheme="majorBidi" w:cstheme="majorBidi"/>
          <w:sz w:val="30"/>
          <w:szCs w:val="30"/>
          <w:lang w:val="en-US" w:bidi="th-TH"/>
        </w:rPr>
        <w:t>2</w:t>
      </w:r>
      <w:r w:rsidR="007154FC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ปี </w:t>
      </w:r>
      <w:r w:rsidR="00B364A6" w:rsidRPr="00451B90">
        <w:rPr>
          <w:rFonts w:asciiTheme="majorBidi" w:hAnsiTheme="majorBidi" w:cstheme="majorBidi"/>
          <w:sz w:val="30"/>
          <w:szCs w:val="30"/>
          <w:lang w:val="en-US" w:bidi="th-TH"/>
        </w:rPr>
        <w:t xml:space="preserve">2565 OKEA </w:t>
      </w:r>
      <w:r w:rsidR="00B364A6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ได้ม</w:t>
      </w:r>
      <w:r w:rsidR="0064384E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ีการปรับปรุง</w:t>
      </w:r>
      <w:r w:rsidR="00A7182D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มูลค่ายุติธรรมของสินทรัพย์สุทธิที่ได้มาและ</w:t>
      </w:r>
      <w:r w:rsidR="0064384E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สิ่งตอบแทนที่</w:t>
      </w:r>
      <w:r w:rsidR="00A7182D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จะ</w:t>
      </w:r>
      <w:r w:rsidR="0064384E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โอนให้</w:t>
      </w:r>
      <w:r w:rsidR="00B364A6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ทั้งนี้ 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เมื่อผลการประเมินมูลค่ายุติธรรมเสร็จสิ้นสมบูรณ์แล้ว</w:t>
      </w:r>
      <w:r w:rsidR="00A7182D" w:rsidRPr="00451B90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  <w:lang w:bidi="th-TH"/>
        </w:rPr>
        <w:t>จะมีการปรับปรุงมูลค่ายุติธรรมของสินทรัพย์สุทธิที่ได้มาต่อไป</w:t>
      </w:r>
    </w:p>
    <w:p w14:paraId="6AE5C2A7" w14:textId="3E85BC9C" w:rsidR="00E903A1" w:rsidRPr="00451B90" w:rsidRDefault="00E903A1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  <w:r w:rsidRPr="00451B90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shd w:val="clear" w:color="auto" w:fill="FFFF00"/>
        <w:tblLook w:val="01E0" w:firstRow="1" w:lastRow="1" w:firstColumn="1" w:lastColumn="1" w:noHBand="0" w:noVBand="0"/>
      </w:tblPr>
      <w:tblGrid>
        <w:gridCol w:w="4410"/>
        <w:gridCol w:w="1620"/>
        <w:gridCol w:w="1530"/>
        <w:gridCol w:w="1620"/>
      </w:tblGrid>
      <w:tr w:rsidR="00270466" w:rsidRPr="00451B90" w14:paraId="5908ADC3" w14:textId="50368EAF" w:rsidTr="008948DC">
        <w:trPr>
          <w:tblHeader/>
        </w:trPr>
        <w:tc>
          <w:tcPr>
            <w:tcW w:w="4410" w:type="dxa"/>
            <w:shd w:val="clear" w:color="auto" w:fill="auto"/>
          </w:tcPr>
          <w:p w14:paraId="1B404C78" w14:textId="77777777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FF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สินทรัพย์ที่ได้มาและหนี้สินที่รับมา</w:t>
            </w:r>
          </w:p>
        </w:tc>
        <w:tc>
          <w:tcPr>
            <w:tcW w:w="1620" w:type="dxa"/>
            <w:shd w:val="clear" w:color="auto" w:fill="auto"/>
          </w:tcPr>
          <w:p w14:paraId="1BC11328" w14:textId="77777777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  <w:tc>
          <w:tcPr>
            <w:tcW w:w="1530" w:type="dxa"/>
            <w:shd w:val="clear" w:color="auto" w:fill="auto"/>
          </w:tcPr>
          <w:p w14:paraId="2340F010" w14:textId="2578AE83" w:rsidR="00270466" w:rsidRPr="00451B90" w:rsidRDefault="001F36F8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รายการ</w:t>
            </w:r>
          </w:p>
        </w:tc>
        <w:tc>
          <w:tcPr>
            <w:tcW w:w="1620" w:type="dxa"/>
            <w:shd w:val="clear" w:color="auto" w:fill="auto"/>
          </w:tcPr>
          <w:p w14:paraId="580C9DF3" w14:textId="79B3FA08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มูลค่ายุติธรรม</w:t>
            </w:r>
          </w:p>
        </w:tc>
      </w:tr>
      <w:tr w:rsidR="00270466" w:rsidRPr="00451B90" w14:paraId="49683330" w14:textId="77777777" w:rsidTr="008948DC">
        <w:trPr>
          <w:tblHeader/>
        </w:trPr>
        <w:tc>
          <w:tcPr>
            <w:tcW w:w="4410" w:type="dxa"/>
            <w:shd w:val="clear" w:color="auto" w:fill="auto"/>
          </w:tcPr>
          <w:p w14:paraId="4F2EFC05" w14:textId="77777777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540CEC15" w14:textId="357ED428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 มีนาคม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530" w:type="dxa"/>
            <w:shd w:val="clear" w:color="auto" w:fill="auto"/>
          </w:tcPr>
          <w:p w14:paraId="0EC9BAB9" w14:textId="3EFF2215" w:rsidR="00270466" w:rsidRPr="00451B90" w:rsidRDefault="001F36F8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ปรับปรุง</w:t>
            </w:r>
          </w:p>
        </w:tc>
        <w:tc>
          <w:tcPr>
            <w:tcW w:w="1620" w:type="dxa"/>
            <w:shd w:val="clear" w:color="auto" w:fill="auto"/>
          </w:tcPr>
          <w:p w14:paraId="6C0CFD8E" w14:textId="5A7ABD66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  <w:r w:rsidRPr="00451B90">
              <w:rPr>
                <w:rFonts w:asciiTheme="majorBidi" w:hAnsiTheme="majorBidi" w:cstheme="majorBidi"/>
              </w:rPr>
              <w:t xml:space="preserve"> 2565</w:t>
            </w:r>
          </w:p>
        </w:tc>
      </w:tr>
      <w:tr w:rsidR="00270466" w:rsidRPr="00451B90" w14:paraId="1D79843A" w14:textId="77144CF7" w:rsidTr="008948DC">
        <w:trPr>
          <w:tblHeader/>
        </w:trPr>
        <w:tc>
          <w:tcPr>
            <w:tcW w:w="4410" w:type="dxa"/>
            <w:shd w:val="clear" w:color="auto" w:fill="auto"/>
          </w:tcPr>
          <w:p w14:paraId="3CFEEF93" w14:textId="77777777" w:rsidR="00270466" w:rsidRPr="00451B90" w:rsidRDefault="00270466" w:rsidP="0030778B">
            <w:pPr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770" w:type="dxa"/>
            <w:gridSpan w:val="3"/>
            <w:shd w:val="clear" w:color="auto" w:fill="auto"/>
          </w:tcPr>
          <w:p w14:paraId="60D989D4" w14:textId="2C92C55D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/>
                <w:i/>
                <w:iCs/>
              </w:rPr>
              <w:t>(</w:t>
            </w:r>
            <w:r w:rsidRPr="00451B90">
              <w:rPr>
                <w:rFonts w:asciiTheme="majorBidi" w:hAnsiTheme="majorBidi" w:cstheme="majorBidi"/>
                <w:i/>
                <w:iCs/>
                <w:cs/>
              </w:rPr>
              <w:t>ล้านบาท</w:t>
            </w:r>
            <w:r w:rsidRPr="00451B90">
              <w:rPr>
                <w:rFonts w:asciiTheme="majorBidi" w:hAnsiTheme="majorBidi" w:cstheme="majorBidi"/>
                <w:i/>
                <w:iCs/>
              </w:rPr>
              <w:t>)</w:t>
            </w:r>
          </w:p>
        </w:tc>
      </w:tr>
      <w:tr w:rsidR="00270466" w:rsidRPr="00451B90" w14:paraId="5C2661B3" w14:textId="14896BA6" w:rsidTr="008948DC">
        <w:tc>
          <w:tcPr>
            <w:tcW w:w="4410" w:type="dxa"/>
            <w:shd w:val="clear" w:color="auto" w:fill="auto"/>
          </w:tcPr>
          <w:p w14:paraId="59D2746B" w14:textId="77777777" w:rsidR="00270466" w:rsidRPr="00451B90" w:rsidRDefault="00270466" w:rsidP="0030778B">
            <w:pPr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ที่ดิน อาคารและอุปกรณ์</w:t>
            </w:r>
          </w:p>
        </w:tc>
        <w:tc>
          <w:tcPr>
            <w:tcW w:w="1620" w:type="dxa"/>
            <w:shd w:val="clear" w:color="auto" w:fill="auto"/>
          </w:tcPr>
          <w:p w14:paraId="2FEAC222" w14:textId="45AEAC64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635</w:t>
            </w:r>
          </w:p>
        </w:tc>
        <w:tc>
          <w:tcPr>
            <w:tcW w:w="1530" w:type="dxa"/>
            <w:shd w:val="clear" w:color="auto" w:fill="auto"/>
          </w:tcPr>
          <w:p w14:paraId="19FBD172" w14:textId="2AB9ED76" w:rsidR="00270466" w:rsidRPr="00451B90" w:rsidRDefault="005658C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(14)</w:t>
            </w:r>
          </w:p>
        </w:tc>
        <w:tc>
          <w:tcPr>
            <w:tcW w:w="1620" w:type="dxa"/>
            <w:shd w:val="clear" w:color="auto" w:fill="auto"/>
          </w:tcPr>
          <w:p w14:paraId="76F38CC7" w14:textId="66DD95A8" w:rsidR="00270466" w:rsidRPr="00451B90" w:rsidRDefault="005658CF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621</w:t>
            </w:r>
          </w:p>
        </w:tc>
      </w:tr>
      <w:tr w:rsidR="00270466" w:rsidRPr="00451B90" w14:paraId="55975368" w14:textId="786CA773" w:rsidTr="008948DC">
        <w:tc>
          <w:tcPr>
            <w:tcW w:w="4410" w:type="dxa"/>
            <w:shd w:val="clear" w:color="auto" w:fill="auto"/>
          </w:tcPr>
          <w:p w14:paraId="477EF794" w14:textId="77777777" w:rsidR="00270466" w:rsidRPr="00451B90" w:rsidRDefault="00270466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สินทรัพย์อื่น</w:t>
            </w:r>
          </w:p>
        </w:tc>
        <w:tc>
          <w:tcPr>
            <w:tcW w:w="1620" w:type="dxa"/>
            <w:shd w:val="clear" w:color="auto" w:fill="auto"/>
          </w:tcPr>
          <w:p w14:paraId="46C38377" w14:textId="59185251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1530" w:type="dxa"/>
            <w:shd w:val="clear" w:color="auto" w:fill="auto"/>
          </w:tcPr>
          <w:p w14:paraId="21A8E700" w14:textId="35C9EFE0" w:rsidR="00270466" w:rsidRPr="00451B90" w:rsidRDefault="005658C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(6)</w:t>
            </w:r>
          </w:p>
        </w:tc>
        <w:tc>
          <w:tcPr>
            <w:tcW w:w="1620" w:type="dxa"/>
            <w:shd w:val="clear" w:color="auto" w:fill="auto"/>
          </w:tcPr>
          <w:p w14:paraId="7B60DC09" w14:textId="774F7C75" w:rsidR="00270466" w:rsidRPr="00451B90" w:rsidRDefault="005658CF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270466" w:rsidRPr="00451B90" w14:paraId="444F1B7F" w14:textId="4DE64FD0" w:rsidTr="008948DC">
        <w:tc>
          <w:tcPr>
            <w:tcW w:w="4410" w:type="dxa"/>
            <w:shd w:val="clear" w:color="auto" w:fill="auto"/>
          </w:tcPr>
          <w:p w14:paraId="29679B31" w14:textId="77777777" w:rsidR="00270466" w:rsidRPr="00451B90" w:rsidRDefault="00270466" w:rsidP="0030778B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620" w:type="dxa"/>
            <w:shd w:val="clear" w:color="auto" w:fill="auto"/>
          </w:tcPr>
          <w:p w14:paraId="3B339104" w14:textId="16605F8B" w:rsidR="00270466" w:rsidRPr="00451B90" w:rsidRDefault="00270466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81</w:t>
            </w:r>
            <w:r w:rsidRPr="00451B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4C2B6C56" w14:textId="4D0EBB8E" w:rsidR="00270466" w:rsidRPr="00451B90" w:rsidRDefault="005658CF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(28)</w:t>
            </w:r>
          </w:p>
        </w:tc>
        <w:tc>
          <w:tcPr>
            <w:tcW w:w="1620" w:type="dxa"/>
            <w:shd w:val="clear" w:color="auto" w:fill="auto"/>
          </w:tcPr>
          <w:p w14:paraId="1790B2DC" w14:textId="4233E250" w:rsidR="00270466" w:rsidRPr="00451B90" w:rsidRDefault="005658CF" w:rsidP="00307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(109)</w:t>
            </w:r>
          </w:p>
        </w:tc>
      </w:tr>
      <w:tr w:rsidR="00250644" w:rsidRPr="00451B90" w14:paraId="7A0A7DED" w14:textId="77777777" w:rsidTr="008948DC">
        <w:tc>
          <w:tcPr>
            <w:tcW w:w="4410" w:type="dxa"/>
            <w:shd w:val="clear" w:color="auto" w:fill="auto"/>
          </w:tcPr>
          <w:p w14:paraId="1E271C1F" w14:textId="1623E49B" w:rsidR="00250644" w:rsidRPr="00451B90" w:rsidRDefault="00250644" w:rsidP="0025064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ประมาณการหนี้สินสำหรับต้นทุนในการรื้อถอน</w:t>
            </w:r>
          </w:p>
        </w:tc>
        <w:tc>
          <w:tcPr>
            <w:tcW w:w="1620" w:type="dxa"/>
            <w:shd w:val="clear" w:color="auto" w:fill="auto"/>
          </w:tcPr>
          <w:p w14:paraId="5D6E9765" w14:textId="7A05D291" w:rsidR="00250644" w:rsidRPr="00451B90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350</w:t>
            </w:r>
            <w:r w:rsidRPr="00451B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76B2D820" w14:textId="4C6BF0B9" w:rsidR="00250644" w:rsidRPr="00451B90" w:rsidRDefault="00250644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54</w:t>
            </w:r>
          </w:p>
        </w:tc>
        <w:tc>
          <w:tcPr>
            <w:tcW w:w="1620" w:type="dxa"/>
            <w:shd w:val="clear" w:color="auto" w:fill="auto"/>
          </w:tcPr>
          <w:p w14:paraId="461A4D0B" w14:textId="63FEC059" w:rsidR="00250644" w:rsidRPr="00451B90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(296)</w:t>
            </w:r>
          </w:p>
        </w:tc>
      </w:tr>
      <w:tr w:rsidR="00250644" w:rsidRPr="00451B90" w14:paraId="6E6772D0" w14:textId="38E71E9C" w:rsidTr="008948DC">
        <w:tc>
          <w:tcPr>
            <w:tcW w:w="4410" w:type="dxa"/>
            <w:shd w:val="clear" w:color="auto" w:fill="auto"/>
          </w:tcPr>
          <w:p w14:paraId="43F9BD7B" w14:textId="77777777" w:rsidR="00250644" w:rsidRPr="00451B90" w:rsidRDefault="00250644" w:rsidP="0025064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ภาษีเงินได้ค้างจ่าย</w:t>
            </w:r>
          </w:p>
        </w:tc>
        <w:tc>
          <w:tcPr>
            <w:tcW w:w="1620" w:type="dxa"/>
            <w:shd w:val="clear" w:color="auto" w:fill="auto"/>
          </w:tcPr>
          <w:p w14:paraId="6B0D0AE2" w14:textId="786E736A" w:rsidR="00250644" w:rsidRPr="00451B90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171</w:t>
            </w:r>
            <w:r w:rsidRPr="00451B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37BDFDBB" w14:textId="526C7A0D" w:rsidR="00250644" w:rsidRPr="00451B90" w:rsidRDefault="00250644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(16)</w:t>
            </w:r>
          </w:p>
        </w:tc>
        <w:tc>
          <w:tcPr>
            <w:tcW w:w="1620" w:type="dxa"/>
            <w:shd w:val="clear" w:color="auto" w:fill="auto"/>
          </w:tcPr>
          <w:p w14:paraId="158E0A7C" w14:textId="0395BC5C" w:rsidR="00250644" w:rsidRPr="00451B90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(187)</w:t>
            </w:r>
          </w:p>
        </w:tc>
      </w:tr>
      <w:tr w:rsidR="00250644" w:rsidRPr="00451B90" w14:paraId="2123EE57" w14:textId="0534F94A" w:rsidTr="008948DC">
        <w:tc>
          <w:tcPr>
            <w:tcW w:w="4410" w:type="dxa"/>
            <w:shd w:val="clear" w:color="auto" w:fill="auto"/>
          </w:tcPr>
          <w:p w14:paraId="11AC995D" w14:textId="77777777" w:rsidR="00250644" w:rsidRPr="00451B90" w:rsidRDefault="00250644" w:rsidP="00250644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รวมสินทรัพย์สุทธิที่ระบุได้ที่ได้รับ</w:t>
            </w:r>
          </w:p>
        </w:tc>
        <w:tc>
          <w:tcPr>
            <w:tcW w:w="1620" w:type="dxa"/>
            <w:shd w:val="clear" w:color="auto" w:fill="auto"/>
          </w:tcPr>
          <w:p w14:paraId="3A7121A1" w14:textId="4151EFCE" w:rsidR="00250644" w:rsidRPr="00451B90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1530" w:type="dxa"/>
            <w:shd w:val="clear" w:color="auto" w:fill="auto"/>
          </w:tcPr>
          <w:p w14:paraId="52CD7FB9" w14:textId="3B3C5C24" w:rsidR="00250644" w:rsidRPr="00451B90" w:rsidRDefault="00250644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(10)</w:t>
            </w:r>
          </w:p>
        </w:tc>
        <w:tc>
          <w:tcPr>
            <w:tcW w:w="1620" w:type="dxa"/>
            <w:shd w:val="clear" w:color="auto" w:fill="auto"/>
          </w:tcPr>
          <w:p w14:paraId="5C4C2EDF" w14:textId="0DFD23B7" w:rsidR="00250644" w:rsidRPr="00451B90" w:rsidRDefault="00250644" w:rsidP="002506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</w:tr>
      <w:tr w:rsidR="00250644" w:rsidRPr="00451B90" w14:paraId="6180AD1E" w14:textId="71AF1A8B" w:rsidTr="008948DC">
        <w:tc>
          <w:tcPr>
            <w:tcW w:w="4410" w:type="dxa"/>
            <w:shd w:val="clear" w:color="auto" w:fill="auto"/>
          </w:tcPr>
          <w:p w14:paraId="7A7B32B4" w14:textId="77777777" w:rsidR="00250644" w:rsidRPr="00451B90" w:rsidRDefault="00250644" w:rsidP="00250644">
            <w:pPr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ค่าความนิยม</w:t>
            </w:r>
          </w:p>
        </w:tc>
        <w:tc>
          <w:tcPr>
            <w:tcW w:w="1620" w:type="dxa"/>
            <w:shd w:val="clear" w:color="auto" w:fill="auto"/>
          </w:tcPr>
          <w:p w14:paraId="62B8AAE3" w14:textId="1FEB7D95" w:rsidR="00250644" w:rsidRPr="00451B90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135</w:t>
            </w:r>
          </w:p>
        </w:tc>
        <w:tc>
          <w:tcPr>
            <w:tcW w:w="1530" w:type="dxa"/>
            <w:shd w:val="clear" w:color="auto" w:fill="auto"/>
          </w:tcPr>
          <w:p w14:paraId="7DAD8E81" w14:textId="0C2CB55F" w:rsidR="00250644" w:rsidRPr="00451B90" w:rsidRDefault="00250644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(15)</w:t>
            </w:r>
          </w:p>
        </w:tc>
        <w:tc>
          <w:tcPr>
            <w:tcW w:w="1620" w:type="dxa"/>
            <w:shd w:val="clear" w:color="auto" w:fill="auto"/>
          </w:tcPr>
          <w:p w14:paraId="659A3829" w14:textId="72FFAA1C" w:rsidR="00250644" w:rsidRPr="00451B90" w:rsidRDefault="00250644" w:rsidP="0025064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120</w:t>
            </w:r>
          </w:p>
        </w:tc>
      </w:tr>
      <w:tr w:rsidR="00250644" w:rsidRPr="00451B90" w14:paraId="27BC580E" w14:textId="68696BDC" w:rsidTr="008948DC">
        <w:tc>
          <w:tcPr>
            <w:tcW w:w="4410" w:type="dxa"/>
            <w:shd w:val="clear" w:color="auto" w:fill="auto"/>
          </w:tcPr>
          <w:p w14:paraId="207E3A48" w14:textId="316A28EF" w:rsidR="00250644" w:rsidRPr="00451B90" w:rsidRDefault="00250644" w:rsidP="00250644">
            <w:pPr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สิ่งตอบแทนที่</w:t>
            </w:r>
            <w:r w:rsidR="00BD17E6" w:rsidRPr="00451B90">
              <w:rPr>
                <w:rFonts w:asciiTheme="majorBidi" w:hAnsiTheme="majorBidi" w:cstheme="majorBidi" w:hint="cs"/>
                <w:b/>
                <w:bCs/>
                <w:cs/>
              </w:rPr>
              <w:t>จะ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>โอนให้</w:t>
            </w:r>
          </w:p>
        </w:tc>
        <w:tc>
          <w:tcPr>
            <w:tcW w:w="1620" w:type="dxa"/>
            <w:shd w:val="clear" w:color="auto" w:fill="auto"/>
          </w:tcPr>
          <w:p w14:paraId="2F1DDD37" w14:textId="50EC8056" w:rsidR="00250644" w:rsidRPr="00451B90" w:rsidRDefault="00250644" w:rsidP="0025064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174</w:t>
            </w:r>
          </w:p>
        </w:tc>
        <w:tc>
          <w:tcPr>
            <w:tcW w:w="1530" w:type="dxa"/>
            <w:shd w:val="clear" w:color="auto" w:fill="auto"/>
          </w:tcPr>
          <w:p w14:paraId="0489714A" w14:textId="35994FEF" w:rsidR="00250644" w:rsidRPr="00451B90" w:rsidRDefault="00250644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(25)</w:t>
            </w:r>
          </w:p>
        </w:tc>
        <w:tc>
          <w:tcPr>
            <w:tcW w:w="1620" w:type="dxa"/>
            <w:shd w:val="clear" w:color="auto" w:fill="auto"/>
          </w:tcPr>
          <w:p w14:paraId="2F5BD780" w14:textId="2FDBA767" w:rsidR="00250644" w:rsidRPr="00451B90" w:rsidRDefault="00250644" w:rsidP="0036213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149</w:t>
            </w:r>
          </w:p>
        </w:tc>
      </w:tr>
    </w:tbl>
    <w:p w14:paraId="0B1E3106" w14:textId="210D3230" w:rsidR="0030778B" w:rsidRPr="00451B90" w:rsidRDefault="0030778B" w:rsidP="00E013AF">
      <w:pPr>
        <w:pStyle w:val="index"/>
        <w:tabs>
          <w:tab w:val="clear" w:pos="1134"/>
        </w:tabs>
        <w:spacing w:after="0" w:line="240" w:lineRule="auto"/>
        <w:ind w:left="547" w:firstLine="0"/>
        <w:outlineLvl w:val="0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40D457D" w14:textId="64B297F0" w:rsidR="00255060" w:rsidRPr="00451B90" w:rsidRDefault="00255060" w:rsidP="00E013AF">
      <w:pPr>
        <w:pStyle w:val="index"/>
        <w:numPr>
          <w:ilvl w:val="0"/>
          <w:numId w:val="3"/>
        </w:numPr>
        <w:spacing w:after="0" w:line="240" w:lineRule="auto"/>
        <w:ind w:left="547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8145A5A" w14:textId="77777777" w:rsidR="00870CCC" w:rsidRPr="00451B90" w:rsidRDefault="00870CCC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26"/>
          <w:szCs w:val="26"/>
        </w:rPr>
      </w:pPr>
    </w:p>
    <w:p w14:paraId="5E461241" w14:textId="6E036770" w:rsidR="006D63C1" w:rsidRPr="00451B90" w:rsidRDefault="006D63C1" w:rsidP="00272AE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t xml:space="preserve">ความสัมพันธ์ที่มีกับบริษัทย่อย บริษัทร่วม และการร่วมค้าได้เปิดเผยในหมายเหตุข้อ </w:t>
      </w:r>
      <w:r w:rsidR="006F1E95" w:rsidRPr="00451B90">
        <w:rPr>
          <w:rFonts w:asciiTheme="majorBidi" w:hAnsiTheme="majorBidi" w:cstheme="majorBidi"/>
          <w:sz w:val="30"/>
          <w:szCs w:val="30"/>
        </w:rPr>
        <w:t>7</w:t>
      </w:r>
      <w:r w:rsidRPr="00451B90">
        <w:rPr>
          <w:rFonts w:asciiTheme="majorBidi" w:hAnsiTheme="majorBidi" w:cstheme="majorBidi"/>
          <w:sz w:val="30"/>
          <w:szCs w:val="30"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451B90">
        <w:rPr>
          <w:rFonts w:asciiTheme="majorBidi" w:hAnsiTheme="majorBidi" w:cstheme="majorBidi"/>
          <w:sz w:val="30"/>
          <w:szCs w:val="30"/>
        </w:rPr>
        <w:t>8</w:t>
      </w:r>
      <w:r w:rsidRPr="00451B90">
        <w:rPr>
          <w:rFonts w:asciiTheme="majorBidi" w:hAnsiTheme="majorBidi" w:cstheme="majorBidi"/>
          <w:sz w:val="30"/>
          <w:szCs w:val="30"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>สำหรับบุคคลหรือกิจการอื่นที่เกี่ยวข้องกันไม่มีความสัมพันธ์ที่เปลี่ยนแปลงอย่างมีสาระสำคัญในระหว่างงวด</w:t>
      </w:r>
      <w:r w:rsidR="00290B3B" w:rsidRPr="00451B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272AEF" w:rsidRPr="00451B90">
        <w:rPr>
          <w:rFonts w:asciiTheme="majorBidi" w:hAnsiTheme="majorBidi" w:cstheme="majorBidi"/>
          <w:sz w:val="30"/>
          <w:szCs w:val="30"/>
        </w:rPr>
        <w:t xml:space="preserve">   </w:t>
      </w:r>
      <w:r w:rsidR="00FB1D27" w:rsidRPr="00451B90">
        <w:rPr>
          <w:rFonts w:asciiTheme="majorBidi" w:hAnsiTheme="majorBidi" w:cstheme="majorBidi"/>
          <w:sz w:val="30"/>
          <w:szCs w:val="30"/>
        </w:rPr>
        <w:t xml:space="preserve">30 </w:t>
      </w:r>
      <w:r w:rsidR="00290B3B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1D27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</w:rPr>
        <w:t>2565</w:t>
      </w:r>
      <w:r w:rsidRPr="00451B90">
        <w:rPr>
          <w:rFonts w:asciiTheme="majorBidi" w:hAnsiTheme="majorBidi" w:cstheme="majorBidi"/>
          <w:sz w:val="30"/>
          <w:szCs w:val="30"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>ยกเว้น</w:t>
      </w:r>
      <w:r w:rsidR="007A3FDE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87989" w:rsidRPr="00451B90">
        <w:rPr>
          <w:rFonts w:asciiTheme="majorBidi" w:hAnsiTheme="majorBidi" w:cstheme="majorBidi"/>
          <w:sz w:val="30"/>
          <w:szCs w:val="30"/>
        </w:rPr>
        <w:t>Star Energy Group Holdings Pte. Ltd.</w:t>
      </w:r>
      <w:r w:rsidR="00D87989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A0D5F" w:rsidRPr="00451B90">
        <w:rPr>
          <w:rFonts w:asciiTheme="majorBidi" w:hAnsiTheme="majorBidi" w:cstheme="majorBidi"/>
          <w:sz w:val="30"/>
          <w:szCs w:val="30"/>
          <w:cs/>
        </w:rPr>
        <w:t>บริษัท ออมสุข วิสาหกิจ เพื่อสังคม จำกัด</w:t>
      </w:r>
      <w:r w:rsidR="00323188" w:rsidRPr="00451B90">
        <w:rPr>
          <w:rFonts w:asciiTheme="majorBidi" w:hAnsiTheme="majorBidi" w:cstheme="majorBidi"/>
          <w:sz w:val="30"/>
          <w:szCs w:val="30"/>
        </w:rPr>
        <w:t xml:space="preserve"> </w:t>
      </w:r>
      <w:r w:rsidR="00323188" w:rsidRPr="00451B90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323188" w:rsidRPr="00451B90">
        <w:rPr>
          <w:rFonts w:asciiTheme="majorBidi" w:hAnsiTheme="majorBidi"/>
          <w:sz w:val="30"/>
          <w:szCs w:val="30"/>
          <w:cs/>
        </w:rPr>
        <w:t>บริษัท มีที่ มีเงิน</w:t>
      </w:r>
      <w:r w:rsidR="00323188" w:rsidRPr="00451B90">
        <w:rPr>
          <w:rFonts w:asciiTheme="majorBidi" w:hAnsiTheme="majorBidi"/>
          <w:sz w:val="30"/>
          <w:szCs w:val="30"/>
        </w:rPr>
        <w:t xml:space="preserve"> </w:t>
      </w:r>
      <w:r w:rsidR="00323188" w:rsidRPr="00451B90">
        <w:rPr>
          <w:rFonts w:asciiTheme="majorBidi" w:hAnsiTheme="majorBidi" w:hint="cs"/>
          <w:sz w:val="30"/>
          <w:szCs w:val="30"/>
          <w:cs/>
        </w:rPr>
        <w:t>จำกัด</w:t>
      </w:r>
      <w:r w:rsidR="00323188" w:rsidRPr="00451B9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9A0D5F" w:rsidRPr="00451B90">
        <w:rPr>
          <w:rFonts w:asciiTheme="majorBidi" w:hAnsiTheme="majorBidi" w:cstheme="majorBidi"/>
          <w:sz w:val="30"/>
          <w:szCs w:val="30"/>
        </w:rPr>
        <w:t>(</w:t>
      </w:r>
      <w:r w:rsidR="009A0D5F" w:rsidRPr="00451B90">
        <w:rPr>
          <w:rFonts w:asciiTheme="majorBidi" w:hAnsiTheme="majorBidi" w:cstheme="majorBidi"/>
          <w:sz w:val="30"/>
          <w:szCs w:val="30"/>
          <w:cs/>
        </w:rPr>
        <w:t xml:space="preserve">ดูหมายเหตุข้อ </w:t>
      </w:r>
      <w:r w:rsidR="006F1E95" w:rsidRPr="00451B90">
        <w:rPr>
          <w:rFonts w:asciiTheme="majorBidi" w:hAnsiTheme="majorBidi" w:cstheme="majorBidi"/>
          <w:sz w:val="30"/>
          <w:szCs w:val="30"/>
        </w:rPr>
        <w:t>7</w:t>
      </w:r>
      <w:r w:rsidR="009A0D5F" w:rsidRPr="00451B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451B90">
        <w:rPr>
          <w:rFonts w:asciiTheme="majorBidi" w:hAnsiTheme="majorBidi" w:cstheme="majorBidi"/>
          <w:sz w:val="30"/>
          <w:szCs w:val="30"/>
        </w:rPr>
        <w:t>8</w:t>
      </w:r>
      <w:r w:rsidR="009A0D5F" w:rsidRPr="00451B90">
        <w:rPr>
          <w:rFonts w:asciiTheme="majorBidi" w:hAnsiTheme="majorBidi" w:cstheme="majorBidi"/>
          <w:sz w:val="30"/>
          <w:szCs w:val="30"/>
        </w:rPr>
        <w:t>)</w:t>
      </w:r>
    </w:p>
    <w:p w14:paraId="0D13C697" w14:textId="6E36386B" w:rsidR="00A931A7" w:rsidRPr="00451B90" w:rsidRDefault="00A931A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311F614D" w14:textId="169F8BB4" w:rsidR="00A931A7" w:rsidRPr="00451B90" w:rsidRDefault="00A931A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t>กลุ่มบริษัทไม่มีการเปลี่ยนแปลงในนโยบายการกำหนดราคาอย่างมีสาระสำคัญในระหว่างงวด</w:t>
      </w:r>
      <w:r w:rsidR="00290B3B" w:rsidRPr="00451B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  <w:sz w:val="30"/>
          <w:szCs w:val="30"/>
        </w:rPr>
        <w:t>3</w:t>
      </w:r>
      <w:r w:rsidR="00FB1D27" w:rsidRPr="00451B90">
        <w:rPr>
          <w:rFonts w:asciiTheme="majorBidi" w:hAnsiTheme="majorBidi" w:cstheme="majorBidi"/>
          <w:sz w:val="30"/>
          <w:szCs w:val="30"/>
        </w:rPr>
        <w:t xml:space="preserve">0 </w:t>
      </w:r>
      <w:r w:rsidR="00290B3B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1D27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</w:rPr>
        <w:t>2565</w:t>
      </w:r>
    </w:p>
    <w:p w14:paraId="3437B24D" w14:textId="57C013F4" w:rsidR="00FB1D27" w:rsidRPr="00451B90" w:rsidRDefault="00FB1D27" w:rsidP="00E013AF">
      <w:pPr>
        <w:pStyle w:val="BodyText2"/>
        <w:ind w:left="54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F01F241" w14:textId="77777777" w:rsidR="00FA46C3" w:rsidRPr="00451B90" w:rsidRDefault="00FA46C3">
      <w:r w:rsidRPr="00451B90">
        <w:br w:type="page"/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94"/>
        <w:gridCol w:w="396"/>
        <w:gridCol w:w="855"/>
        <w:gridCol w:w="1251"/>
        <w:gridCol w:w="1251"/>
        <w:gridCol w:w="1251"/>
      </w:tblGrid>
      <w:tr w:rsidR="00FB1D27" w:rsidRPr="00451B90" w14:paraId="4A84D260" w14:textId="77777777" w:rsidTr="00025DB7">
        <w:trPr>
          <w:tblHeader/>
        </w:trPr>
        <w:tc>
          <w:tcPr>
            <w:tcW w:w="2280" w:type="pct"/>
            <w:shd w:val="clear" w:color="auto" w:fill="auto"/>
          </w:tcPr>
          <w:p w14:paraId="25CF3E6E" w14:textId="32E53A7F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60" w:type="pct"/>
            <w:gridSpan w:val="3"/>
            <w:shd w:val="clear" w:color="auto" w:fill="auto"/>
          </w:tcPr>
          <w:p w14:paraId="1A9ABA89" w14:textId="77777777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60" w:type="pct"/>
            <w:gridSpan w:val="2"/>
            <w:shd w:val="clear" w:color="auto" w:fill="auto"/>
          </w:tcPr>
          <w:p w14:paraId="3CF2D291" w14:textId="77777777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งบการเงินเฉพาะกิจการ </w:t>
            </w:r>
          </w:p>
        </w:tc>
      </w:tr>
      <w:tr w:rsidR="00FB1D27" w:rsidRPr="00451B90" w14:paraId="4F0A6A1D" w14:textId="77777777" w:rsidTr="00025DB7">
        <w:trPr>
          <w:tblHeader/>
        </w:trPr>
        <w:tc>
          <w:tcPr>
            <w:tcW w:w="2280" w:type="pct"/>
            <w:shd w:val="clear" w:color="auto" w:fill="auto"/>
          </w:tcPr>
          <w:p w14:paraId="64879493" w14:textId="2BB29567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290B3B" w:rsidRPr="00451B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290B3B" w:rsidRPr="00451B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680" w:type="pct"/>
            <w:gridSpan w:val="2"/>
          </w:tcPr>
          <w:p w14:paraId="405BB43A" w14:textId="20425131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0" w:type="pct"/>
          </w:tcPr>
          <w:p w14:paraId="191DF355" w14:textId="2907721B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80" w:type="pct"/>
          </w:tcPr>
          <w:p w14:paraId="2D0CCAB0" w14:textId="3474DA0F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0" w:type="pct"/>
            <w:shd w:val="clear" w:color="auto" w:fill="auto"/>
          </w:tcPr>
          <w:p w14:paraId="5EC88E5D" w14:textId="451868CB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</w:tr>
      <w:tr w:rsidR="00FB1D27" w:rsidRPr="00451B90" w14:paraId="1AB1F61D" w14:textId="77777777" w:rsidTr="00025DB7">
        <w:trPr>
          <w:tblHeader/>
        </w:trPr>
        <w:tc>
          <w:tcPr>
            <w:tcW w:w="2280" w:type="pct"/>
            <w:shd w:val="clear" w:color="auto" w:fill="auto"/>
          </w:tcPr>
          <w:p w14:paraId="5D95BCB1" w14:textId="77777777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20" w:type="pct"/>
            <w:gridSpan w:val="5"/>
          </w:tcPr>
          <w:p w14:paraId="5474AA31" w14:textId="77777777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B1D27" w:rsidRPr="00451B90" w14:paraId="7F09D85B" w14:textId="77777777" w:rsidTr="00FB1D27">
        <w:tc>
          <w:tcPr>
            <w:tcW w:w="2280" w:type="pct"/>
            <w:shd w:val="clear" w:color="auto" w:fill="auto"/>
          </w:tcPr>
          <w:p w14:paraId="383B87FC" w14:textId="77777777" w:rsidR="00FB1D27" w:rsidRPr="00451B90" w:rsidRDefault="00FB1D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บริษัทย่อยและบริษัทย่อยทางอ้อม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5EDC9308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F01747E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5DEF6C5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5AD93BF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5E597B" w:rsidRPr="00451B90" w14:paraId="5B39150F" w14:textId="77777777" w:rsidTr="008948DC">
        <w:tc>
          <w:tcPr>
            <w:tcW w:w="2280" w:type="pct"/>
            <w:shd w:val="clear" w:color="auto" w:fill="auto"/>
          </w:tcPr>
          <w:p w14:paraId="37BE1052" w14:textId="77777777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184FDF9" w14:textId="45C7C946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60FE750" w14:textId="0A72B994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B29C833" w14:textId="393BD5D1" w:rsidR="005E597B" w:rsidRPr="00451B90" w:rsidRDefault="00B6446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46,014</w:t>
            </w:r>
          </w:p>
        </w:tc>
        <w:tc>
          <w:tcPr>
            <w:tcW w:w="680" w:type="pct"/>
            <w:shd w:val="clear" w:color="auto" w:fill="auto"/>
          </w:tcPr>
          <w:p w14:paraId="2CF201BA" w14:textId="29BFF137" w:rsidR="005E597B" w:rsidRPr="00451B90" w:rsidRDefault="00290B3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29,614</w:t>
            </w:r>
          </w:p>
        </w:tc>
      </w:tr>
      <w:tr w:rsidR="005E597B" w:rsidRPr="00451B90" w14:paraId="1FB305B9" w14:textId="77777777" w:rsidTr="008948DC">
        <w:tc>
          <w:tcPr>
            <w:tcW w:w="2280" w:type="pct"/>
            <w:shd w:val="clear" w:color="auto" w:fill="auto"/>
          </w:tcPr>
          <w:p w14:paraId="37E9CE25" w14:textId="2E85636A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ซื้อสินค้า</w:t>
            </w:r>
            <w:r w:rsidR="00A7182D" w:rsidRPr="00451B90">
              <w:rPr>
                <w:rFonts w:asciiTheme="majorBidi" w:hAnsiTheme="majorBidi" w:cstheme="majorBidi" w:hint="cs"/>
                <w:cs/>
              </w:rPr>
              <w:t>และบริการ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F963849" w14:textId="1C8151EE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60FA1000" w14:textId="13C72391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444B4C7" w14:textId="27325E38" w:rsidR="005E597B" w:rsidRPr="00451B90" w:rsidRDefault="00940B31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59,219</w:t>
            </w:r>
          </w:p>
        </w:tc>
        <w:tc>
          <w:tcPr>
            <w:tcW w:w="680" w:type="pct"/>
            <w:shd w:val="clear" w:color="auto" w:fill="auto"/>
          </w:tcPr>
          <w:p w14:paraId="0AD81BE6" w14:textId="1BDF3D9C" w:rsidR="005E597B" w:rsidRPr="00451B90" w:rsidRDefault="00290B3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28,569</w:t>
            </w:r>
          </w:p>
        </w:tc>
      </w:tr>
      <w:tr w:rsidR="005E597B" w:rsidRPr="00451B90" w14:paraId="76410B1E" w14:textId="77777777" w:rsidTr="008948DC">
        <w:tc>
          <w:tcPr>
            <w:tcW w:w="2280" w:type="pct"/>
            <w:shd w:val="clear" w:color="auto" w:fill="auto"/>
          </w:tcPr>
          <w:p w14:paraId="31EF4268" w14:textId="77777777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2D34C19" w14:textId="2830E696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F1B3D63" w14:textId="3D33CE2B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130EE4CC" w14:textId="64CA939F" w:rsidR="005E597B" w:rsidRPr="00451B90" w:rsidRDefault="00940B31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814</w:t>
            </w:r>
          </w:p>
        </w:tc>
        <w:tc>
          <w:tcPr>
            <w:tcW w:w="680" w:type="pct"/>
            <w:shd w:val="clear" w:color="auto" w:fill="auto"/>
          </w:tcPr>
          <w:p w14:paraId="3D6C13D1" w14:textId="3C80D0E6" w:rsidR="005E597B" w:rsidRPr="00451B90" w:rsidRDefault="00290B3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711</w:t>
            </w:r>
          </w:p>
        </w:tc>
      </w:tr>
      <w:tr w:rsidR="005E597B" w:rsidRPr="00451B90" w14:paraId="7CFC8DA1" w14:textId="77777777" w:rsidTr="008948DC">
        <w:tc>
          <w:tcPr>
            <w:tcW w:w="2280" w:type="pct"/>
            <w:shd w:val="clear" w:color="auto" w:fill="auto"/>
          </w:tcPr>
          <w:p w14:paraId="38548811" w14:textId="77777777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DF4CBEB" w14:textId="770ADB23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33FC4BF" w14:textId="49EC213C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06BAD13" w14:textId="4840438A" w:rsidR="005E597B" w:rsidRPr="00451B90" w:rsidRDefault="00940B31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96</w:t>
            </w:r>
          </w:p>
        </w:tc>
        <w:tc>
          <w:tcPr>
            <w:tcW w:w="680" w:type="pct"/>
            <w:shd w:val="clear" w:color="auto" w:fill="auto"/>
          </w:tcPr>
          <w:p w14:paraId="4DDB9C00" w14:textId="1152F912" w:rsidR="005E597B" w:rsidRPr="00451B90" w:rsidRDefault="00290B3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107</w:t>
            </w:r>
          </w:p>
        </w:tc>
      </w:tr>
      <w:tr w:rsidR="005E597B" w:rsidRPr="00451B90" w14:paraId="7AE9D93E" w14:textId="77777777" w:rsidTr="008948DC">
        <w:tc>
          <w:tcPr>
            <w:tcW w:w="2280" w:type="pct"/>
            <w:shd w:val="clear" w:color="auto" w:fill="auto"/>
          </w:tcPr>
          <w:p w14:paraId="7FD24D53" w14:textId="77777777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1ED6276" w14:textId="7685B4F7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AE725B4" w14:textId="2BAA9AF1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09E4641" w14:textId="6A407FD4" w:rsidR="005E597B" w:rsidRPr="00451B90" w:rsidRDefault="00940B31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47</w:t>
            </w:r>
          </w:p>
        </w:tc>
        <w:tc>
          <w:tcPr>
            <w:tcW w:w="680" w:type="pct"/>
            <w:shd w:val="clear" w:color="auto" w:fill="auto"/>
          </w:tcPr>
          <w:p w14:paraId="72F9F99C" w14:textId="4321C86D" w:rsidR="005E597B" w:rsidRPr="00451B90" w:rsidRDefault="00290B3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104</w:t>
            </w:r>
          </w:p>
        </w:tc>
      </w:tr>
      <w:tr w:rsidR="005E597B" w:rsidRPr="00451B90" w14:paraId="7461D9A4" w14:textId="77777777" w:rsidTr="008948DC">
        <w:tc>
          <w:tcPr>
            <w:tcW w:w="2280" w:type="pct"/>
            <w:shd w:val="clear" w:color="auto" w:fill="auto"/>
          </w:tcPr>
          <w:p w14:paraId="78401E39" w14:textId="77777777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ค่าใช้จ่ายอื่น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4ED476E7" w14:textId="027C4D43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7E2620C" w14:textId="63068C12" w:rsidR="005E597B" w:rsidRPr="00451B90" w:rsidRDefault="005E597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2D82FF0" w14:textId="2C062964" w:rsidR="005E597B" w:rsidRPr="00451B90" w:rsidRDefault="00940B31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41</w:t>
            </w:r>
          </w:p>
        </w:tc>
        <w:tc>
          <w:tcPr>
            <w:tcW w:w="680" w:type="pct"/>
            <w:shd w:val="clear" w:color="auto" w:fill="auto"/>
          </w:tcPr>
          <w:p w14:paraId="4AB3F243" w14:textId="29EDBDB2" w:rsidR="005E597B" w:rsidRPr="00451B90" w:rsidRDefault="00290B3B" w:rsidP="005E59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39</w:t>
            </w:r>
          </w:p>
        </w:tc>
      </w:tr>
      <w:tr w:rsidR="00FA46C3" w:rsidRPr="00451B90" w14:paraId="688DD60E" w14:textId="77777777" w:rsidTr="00D44D38">
        <w:tc>
          <w:tcPr>
            <w:tcW w:w="2495" w:type="pct"/>
            <w:gridSpan w:val="2"/>
            <w:shd w:val="clear" w:color="auto" w:fill="auto"/>
          </w:tcPr>
          <w:p w14:paraId="3343B81C" w14:textId="77777777" w:rsidR="00FA46C3" w:rsidRPr="00451B90" w:rsidRDefault="00FA46C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14:paraId="47FACDAF" w14:textId="77777777" w:rsidR="00FA46C3" w:rsidRPr="00451B90" w:rsidRDefault="00FA46C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B17F4C" w14:textId="77777777" w:rsidR="00FA46C3" w:rsidRPr="00451B90" w:rsidRDefault="00FA46C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36D86CF" w14:textId="77777777" w:rsidR="00FA46C3" w:rsidRPr="00451B90" w:rsidRDefault="00FA46C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BD9AB4E" w14:textId="77777777" w:rsidR="00FA46C3" w:rsidRPr="00451B90" w:rsidRDefault="00FA46C3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451B90" w14:paraId="36780CBC" w14:textId="77777777" w:rsidTr="00D44D38">
        <w:tc>
          <w:tcPr>
            <w:tcW w:w="2495" w:type="pct"/>
            <w:gridSpan w:val="2"/>
            <w:shd w:val="clear" w:color="auto" w:fill="auto"/>
          </w:tcPr>
          <w:p w14:paraId="2E5AE552" w14:textId="2E9BF0D0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บริษัทร่วมทางอ้อม</w:t>
            </w:r>
            <w:r w:rsidR="00D44D38" w:rsidRPr="00451B9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  <w:r w:rsidR="00D44D38" w:rsidRPr="00451B90">
              <w:rPr>
                <w:rFonts w:asciiTheme="majorBidi" w:hAnsiTheme="majorBidi" w:cstheme="majorBidi"/>
                <w:b/>
                <w:bCs/>
              </w:rPr>
              <w:t xml:space="preserve"> </w:t>
            </w:r>
            <w:r w:rsidR="00D44D38" w:rsidRPr="00451B90">
              <w:rPr>
                <w:rFonts w:asciiTheme="majorBidi" w:hAnsiTheme="majorBidi" w:cstheme="majorBidi" w:hint="cs"/>
                <w:b/>
                <w:bCs/>
                <w:cs/>
              </w:rPr>
              <w:t>และ</w:t>
            </w:r>
            <w:r w:rsidR="00D44D38" w:rsidRPr="00451B90">
              <w:rPr>
                <w:rFonts w:asciiTheme="majorBidi" w:hAnsiTheme="majorBidi" w:cstheme="majorBidi"/>
                <w:b/>
                <w:bCs/>
                <w:cs/>
              </w:rPr>
              <w:t>การร่วมค้าทางอ้อม</w:t>
            </w:r>
          </w:p>
        </w:tc>
        <w:tc>
          <w:tcPr>
            <w:tcW w:w="465" w:type="pct"/>
            <w:shd w:val="clear" w:color="auto" w:fill="auto"/>
          </w:tcPr>
          <w:p w14:paraId="701C5693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A3232C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2D39D71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B4BD004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451B90" w14:paraId="0E65DE09" w14:textId="77777777" w:rsidTr="008948DC">
        <w:tc>
          <w:tcPr>
            <w:tcW w:w="2280" w:type="pct"/>
            <w:shd w:val="clear" w:color="auto" w:fill="auto"/>
          </w:tcPr>
          <w:p w14:paraId="368D55A0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ขายสินค้า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671A9FFB" w14:textId="3B80029D" w:rsidR="00FB1D27" w:rsidRPr="00451B90" w:rsidRDefault="00F4191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3785D9E" w14:textId="4CD0ADF5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80" w:type="pct"/>
            <w:shd w:val="clear" w:color="auto" w:fill="auto"/>
          </w:tcPr>
          <w:p w14:paraId="3BAC2C6C" w14:textId="51293FD3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73103A6" w14:textId="202A477F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8</w:t>
            </w:r>
          </w:p>
        </w:tc>
      </w:tr>
      <w:tr w:rsidR="00FB1D27" w:rsidRPr="00451B90" w14:paraId="2728EFB4" w14:textId="77777777" w:rsidTr="008948DC">
        <w:tc>
          <w:tcPr>
            <w:tcW w:w="2280" w:type="pct"/>
            <w:shd w:val="clear" w:color="auto" w:fill="auto"/>
          </w:tcPr>
          <w:p w14:paraId="7503B3DE" w14:textId="1F6E15FA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ซื้อสินค้า</w:t>
            </w:r>
            <w:r w:rsidR="00272AEF" w:rsidRPr="00451B90">
              <w:rPr>
                <w:rFonts w:asciiTheme="majorBidi" w:hAnsiTheme="majorBidi" w:cstheme="majorBidi" w:hint="cs"/>
                <w:cs/>
              </w:rPr>
              <w:t>และบริการ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A18391F" w14:textId="5C0FA32F" w:rsidR="00FB1D27" w:rsidRPr="00451B90" w:rsidRDefault="008948DC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680" w:type="pct"/>
            <w:shd w:val="clear" w:color="auto" w:fill="auto"/>
          </w:tcPr>
          <w:p w14:paraId="7E541C45" w14:textId="0BCC2F3E" w:rsidR="00FB1D27" w:rsidRPr="00451B90" w:rsidRDefault="00C835B4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1,027</w:t>
            </w:r>
          </w:p>
        </w:tc>
        <w:tc>
          <w:tcPr>
            <w:tcW w:w="680" w:type="pct"/>
            <w:shd w:val="clear" w:color="auto" w:fill="auto"/>
          </w:tcPr>
          <w:p w14:paraId="7BCD843D" w14:textId="6B98BEEE" w:rsidR="00FB1D27" w:rsidRPr="00451B90" w:rsidRDefault="008948DC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232</w:t>
            </w:r>
          </w:p>
        </w:tc>
        <w:tc>
          <w:tcPr>
            <w:tcW w:w="680" w:type="pct"/>
            <w:shd w:val="clear" w:color="auto" w:fill="auto"/>
          </w:tcPr>
          <w:p w14:paraId="16571E0F" w14:textId="080DF033" w:rsidR="00FB1D27" w:rsidRPr="00451B90" w:rsidRDefault="00C835B4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1,027</w:t>
            </w:r>
          </w:p>
        </w:tc>
      </w:tr>
      <w:tr w:rsidR="00FB1D27" w:rsidRPr="00451B90" w14:paraId="66D5F658" w14:textId="77777777" w:rsidTr="008948DC">
        <w:tc>
          <w:tcPr>
            <w:tcW w:w="2280" w:type="pct"/>
            <w:shd w:val="clear" w:color="auto" w:fill="auto"/>
          </w:tcPr>
          <w:p w14:paraId="6880A674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เงินปันผลรับ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A7E96B8" w14:textId="2001A3E1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5568DDDE" w14:textId="59483DAA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314835D" w14:textId="368260AA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50047F9" w14:textId="582A5863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15</w:t>
            </w:r>
          </w:p>
        </w:tc>
      </w:tr>
      <w:tr w:rsidR="00FB1D27" w:rsidRPr="00451B90" w14:paraId="49A71EC6" w14:textId="77777777" w:rsidTr="008948DC">
        <w:tc>
          <w:tcPr>
            <w:tcW w:w="2280" w:type="pct"/>
            <w:shd w:val="clear" w:color="auto" w:fill="auto"/>
          </w:tcPr>
          <w:p w14:paraId="39587479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1790C05" w14:textId="22312DB2" w:rsidR="00FB1D27" w:rsidRPr="00451B90" w:rsidRDefault="00F4191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14:paraId="6BCEC8EC" w14:textId="6B8DBD02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</w:t>
            </w:r>
          </w:p>
        </w:tc>
        <w:tc>
          <w:tcPr>
            <w:tcW w:w="680" w:type="pct"/>
            <w:shd w:val="clear" w:color="auto" w:fill="auto"/>
          </w:tcPr>
          <w:p w14:paraId="76FEECE8" w14:textId="42C31986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CD38521" w14:textId="6E93B062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1D27" w:rsidRPr="00451B90" w14:paraId="0ED09CF8" w14:textId="77777777" w:rsidTr="008948DC">
        <w:tc>
          <w:tcPr>
            <w:tcW w:w="2280" w:type="pct"/>
            <w:shd w:val="clear" w:color="auto" w:fill="auto"/>
          </w:tcPr>
          <w:p w14:paraId="2B547F54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ดอกเบี้ยรับ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63A5747B" w14:textId="28C3B1FE" w:rsidR="00FB1D27" w:rsidRPr="00451B90" w:rsidRDefault="00F4191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80" w:type="pct"/>
            <w:shd w:val="clear" w:color="auto" w:fill="auto"/>
          </w:tcPr>
          <w:p w14:paraId="5D729103" w14:textId="7D7972BF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680" w:type="pct"/>
            <w:shd w:val="clear" w:color="auto" w:fill="auto"/>
          </w:tcPr>
          <w:p w14:paraId="0F320360" w14:textId="092F8A83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0CB820D7" w14:textId="3AD196E4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1D27" w:rsidRPr="00451B90" w14:paraId="1C325FE5" w14:textId="77777777" w:rsidTr="00FB1D27">
        <w:tc>
          <w:tcPr>
            <w:tcW w:w="2280" w:type="pct"/>
            <w:shd w:val="clear" w:color="auto" w:fill="auto"/>
          </w:tcPr>
          <w:p w14:paraId="23C07970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29FF8060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49ECAFA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81C60A8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80" w:type="pct"/>
            <w:shd w:val="clear" w:color="auto" w:fill="auto"/>
          </w:tcPr>
          <w:p w14:paraId="13B4DA96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FB1D27" w:rsidRPr="00451B90" w14:paraId="5B80E70D" w14:textId="77777777" w:rsidTr="00FB1D27">
        <w:tc>
          <w:tcPr>
            <w:tcW w:w="2280" w:type="pct"/>
            <w:shd w:val="clear" w:color="auto" w:fill="auto"/>
          </w:tcPr>
          <w:p w14:paraId="53959EE5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ผู้บริหารสำคัญ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DFD94B4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43E8B3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E7098C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0A2AAD7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451B90" w14:paraId="44482C4E" w14:textId="77777777" w:rsidTr="00FB1D27">
        <w:tc>
          <w:tcPr>
            <w:tcW w:w="2280" w:type="pct"/>
            <w:shd w:val="clear" w:color="auto" w:fill="auto"/>
          </w:tcPr>
          <w:p w14:paraId="7B2CBB9B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ค่าตอบแทนผู้บริหารสำคัญ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7E2619FF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6C05309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6B3E3C6F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4DA1690E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451B90" w14:paraId="7A7B1866" w14:textId="77777777" w:rsidTr="008948DC">
        <w:tc>
          <w:tcPr>
            <w:tcW w:w="2280" w:type="pct"/>
            <w:shd w:val="clear" w:color="auto" w:fill="auto"/>
          </w:tcPr>
          <w:p w14:paraId="1FD88D98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     ผลประโยชน์ระยะสั้น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51BCD137" w14:textId="7423E3D6" w:rsidR="00FB1D27" w:rsidRPr="00451B90" w:rsidRDefault="00F4191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451B90">
              <w:rPr>
                <w:rFonts w:asciiTheme="majorBidi" w:hAnsiTheme="majorBidi" w:cstheme="majorBidi"/>
                <w:color w:val="000000" w:themeColor="text1"/>
              </w:rPr>
              <w:t>366</w:t>
            </w:r>
          </w:p>
        </w:tc>
        <w:tc>
          <w:tcPr>
            <w:tcW w:w="680" w:type="pct"/>
            <w:shd w:val="clear" w:color="auto" w:fill="auto"/>
          </w:tcPr>
          <w:p w14:paraId="53B31261" w14:textId="4FA29E23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264</w:t>
            </w:r>
          </w:p>
        </w:tc>
        <w:tc>
          <w:tcPr>
            <w:tcW w:w="680" w:type="pct"/>
            <w:shd w:val="clear" w:color="auto" w:fill="auto"/>
          </w:tcPr>
          <w:p w14:paraId="17D5068E" w14:textId="027A3D30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129</w:t>
            </w:r>
          </w:p>
        </w:tc>
        <w:tc>
          <w:tcPr>
            <w:tcW w:w="680" w:type="pct"/>
            <w:shd w:val="clear" w:color="auto" w:fill="auto"/>
          </w:tcPr>
          <w:p w14:paraId="62693DF7" w14:textId="3851BF56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76</w:t>
            </w:r>
          </w:p>
        </w:tc>
      </w:tr>
      <w:tr w:rsidR="00FB1D27" w:rsidRPr="00451B90" w14:paraId="4651F144" w14:textId="77777777" w:rsidTr="008948DC">
        <w:tc>
          <w:tcPr>
            <w:tcW w:w="2280" w:type="pct"/>
            <w:shd w:val="clear" w:color="auto" w:fill="auto"/>
          </w:tcPr>
          <w:p w14:paraId="5F6401EE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     ผลประโยชน์หลังออกจากงานและ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1AAAF17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2AFEFCB6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331A3B8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726275E6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451B90" w14:paraId="2D0726A7" w14:textId="77777777" w:rsidTr="008948DC">
        <w:tc>
          <w:tcPr>
            <w:tcW w:w="2280" w:type="pct"/>
            <w:shd w:val="clear" w:color="auto" w:fill="auto"/>
          </w:tcPr>
          <w:p w14:paraId="50A18928" w14:textId="306141D9" w:rsidR="00FB1D27" w:rsidRPr="00451B90" w:rsidRDefault="00FB1D27" w:rsidP="00D62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5"/>
              </w:tabs>
              <w:spacing w:line="240" w:lineRule="auto"/>
              <w:ind w:firstLine="192"/>
              <w:jc w:val="thaiDistribute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      </w:t>
            </w:r>
            <w:r w:rsidR="00D62F2A" w:rsidRPr="00451B90">
              <w:rPr>
                <w:rFonts w:asciiTheme="majorBidi" w:hAnsiTheme="majorBidi" w:cstheme="majorBidi"/>
              </w:rPr>
              <w:t xml:space="preserve"> </w:t>
            </w:r>
            <w:r w:rsidRPr="00451B90">
              <w:rPr>
                <w:rFonts w:asciiTheme="majorBidi" w:hAnsiTheme="majorBidi" w:cstheme="majorBidi"/>
                <w:cs/>
              </w:rPr>
              <w:t>ผลประโยชน์ระยะยาวอื่น</w:t>
            </w: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14:paraId="601799FF" w14:textId="4189A367" w:rsidR="00FB1D27" w:rsidRPr="00451B90" w:rsidRDefault="00F4191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  <w:cs/>
              </w:rPr>
            </w:pPr>
            <w:r w:rsidRPr="00451B90">
              <w:rPr>
                <w:rFonts w:asciiTheme="majorBidi" w:hAnsiTheme="majorBidi" w:cstheme="majorBidi"/>
                <w:color w:val="000000" w:themeColor="text1"/>
              </w:rPr>
              <w:t>1</w:t>
            </w:r>
            <w:r w:rsidR="008948DC" w:rsidRPr="00451B90">
              <w:rPr>
                <w:rFonts w:asciiTheme="majorBidi" w:hAnsiTheme="majorBidi" w:cstheme="majorBidi"/>
                <w:color w:val="000000" w:themeColor="text1"/>
              </w:rPr>
              <w:t>0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047BBD02" w14:textId="185F3656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15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1A0EA263" w14:textId="268A0A05" w:rsidR="00FB1D27" w:rsidRPr="00451B90" w:rsidRDefault="00940B3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E786D55" w14:textId="7593B1C8" w:rsidR="00FB1D27" w:rsidRPr="00451B90" w:rsidRDefault="00290B3B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4</w:t>
            </w:r>
          </w:p>
        </w:tc>
      </w:tr>
      <w:tr w:rsidR="00FB1D27" w:rsidRPr="00451B90" w14:paraId="26155E87" w14:textId="77777777" w:rsidTr="008948DC">
        <w:tc>
          <w:tcPr>
            <w:tcW w:w="2280" w:type="pct"/>
            <w:shd w:val="clear" w:color="auto" w:fill="auto"/>
          </w:tcPr>
          <w:p w14:paraId="0662A72B" w14:textId="49817AA1" w:rsidR="00FB1D27" w:rsidRPr="00451B90" w:rsidRDefault="00724596" w:rsidP="007245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 xml:space="preserve">     </w:t>
            </w:r>
            <w:r w:rsidR="00FB1D27" w:rsidRPr="00451B90">
              <w:rPr>
                <w:rFonts w:asciiTheme="majorBidi" w:hAnsiTheme="majorBidi" w:cstheme="majorBidi"/>
                <w:cs/>
              </w:rPr>
              <w:t>การจ่ายโดยใช้หุ้นเป็นเกณฑ์</w:t>
            </w:r>
          </w:p>
        </w:tc>
        <w:tc>
          <w:tcPr>
            <w:tcW w:w="680" w:type="pct"/>
            <w:gridSpan w:val="2"/>
            <w:shd w:val="clear" w:color="auto" w:fill="auto"/>
            <w:vAlign w:val="bottom"/>
          </w:tcPr>
          <w:p w14:paraId="11B3CF93" w14:textId="58336348" w:rsidR="00FB1D27" w:rsidRPr="00451B90" w:rsidRDefault="008948DC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olor w:val="000000" w:themeColor="text1"/>
              </w:rPr>
            </w:pPr>
            <w:r w:rsidRPr="00451B90">
              <w:rPr>
                <w:rFonts w:asciiTheme="majorBidi" w:hAnsiTheme="majorBidi" w:cstheme="majorBidi"/>
                <w:color w:val="000000" w:themeColor="text1"/>
              </w:rPr>
              <w:t>2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A2F01A9" w14:textId="20D1DCB2" w:rsidR="00FB1D27" w:rsidRPr="00451B90" w:rsidRDefault="00290B3B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385F8045" w14:textId="18AF2269" w:rsidR="00FB1D27" w:rsidRPr="00451B90" w:rsidRDefault="00940B31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680" w:type="pct"/>
            <w:shd w:val="clear" w:color="auto" w:fill="auto"/>
            <w:vAlign w:val="bottom"/>
          </w:tcPr>
          <w:p w14:paraId="42C8A2AB" w14:textId="11A926BA" w:rsidR="00FB1D27" w:rsidRPr="00451B90" w:rsidRDefault="00CC58AB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FB1D27" w:rsidRPr="00451B90" w14:paraId="295BF120" w14:textId="77777777" w:rsidTr="008948DC">
        <w:tc>
          <w:tcPr>
            <w:tcW w:w="2280" w:type="pct"/>
            <w:shd w:val="clear" w:color="auto" w:fill="auto"/>
          </w:tcPr>
          <w:p w14:paraId="1CD823CE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รวมค่าตอบแทนผู้บริหารสำคัญ 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AE2699B" w14:textId="521ADA74" w:rsidR="00FB1D27" w:rsidRPr="00451B90" w:rsidRDefault="00F41917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 w:themeColor="text1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olor w:val="000000" w:themeColor="text1"/>
              </w:rPr>
              <w:t>378</w:t>
            </w:r>
          </w:p>
        </w:tc>
        <w:tc>
          <w:tcPr>
            <w:tcW w:w="680" w:type="pct"/>
            <w:shd w:val="clear" w:color="auto" w:fill="auto"/>
          </w:tcPr>
          <w:p w14:paraId="4AFA3BFF" w14:textId="09AD3449" w:rsidR="00FB1D27" w:rsidRPr="00451B90" w:rsidRDefault="00290B3B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295</w:t>
            </w:r>
          </w:p>
        </w:tc>
        <w:tc>
          <w:tcPr>
            <w:tcW w:w="680" w:type="pct"/>
            <w:shd w:val="clear" w:color="auto" w:fill="auto"/>
          </w:tcPr>
          <w:p w14:paraId="7CDC738F" w14:textId="3FD9C259" w:rsidR="00FB1D27" w:rsidRPr="00451B90" w:rsidRDefault="00940B31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132</w:t>
            </w:r>
          </w:p>
        </w:tc>
        <w:tc>
          <w:tcPr>
            <w:tcW w:w="680" w:type="pct"/>
            <w:shd w:val="clear" w:color="auto" w:fill="auto"/>
          </w:tcPr>
          <w:p w14:paraId="304A318E" w14:textId="4CDEABD7" w:rsidR="00FB1D27" w:rsidRPr="00451B90" w:rsidRDefault="00CC58AB" w:rsidP="00FB1D2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80</w:t>
            </w:r>
          </w:p>
        </w:tc>
      </w:tr>
      <w:tr w:rsidR="00FB1D27" w:rsidRPr="00451B90" w14:paraId="7111E673" w14:textId="77777777" w:rsidTr="00FB1D27">
        <w:tc>
          <w:tcPr>
            <w:tcW w:w="2280" w:type="pct"/>
            <w:shd w:val="clear" w:color="auto" w:fill="auto"/>
          </w:tcPr>
          <w:p w14:paraId="473E189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0" w:type="pct"/>
            <w:gridSpan w:val="2"/>
            <w:shd w:val="clear" w:color="auto" w:fill="auto"/>
          </w:tcPr>
          <w:p w14:paraId="34431D85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DD05308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0C0E19F9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407248D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FB1D27" w:rsidRPr="00451B90" w14:paraId="6034AD17" w14:textId="77777777" w:rsidTr="00FB1D27">
        <w:tc>
          <w:tcPr>
            <w:tcW w:w="2280" w:type="pct"/>
            <w:shd w:val="clear" w:color="auto" w:fill="auto"/>
          </w:tcPr>
          <w:p w14:paraId="56C2B094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กิจการอื่นที่เกี่ยวข้องกัน</w:t>
            </w:r>
            <w:r w:rsidRPr="00451B9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05FCFFB3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5EA3903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159A10C5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0" w:type="pct"/>
            <w:shd w:val="clear" w:color="auto" w:fill="auto"/>
          </w:tcPr>
          <w:p w14:paraId="5281FF87" w14:textId="77777777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EA5B33" w:rsidRPr="00451B90" w14:paraId="0629E8F3" w14:textId="77777777" w:rsidTr="008948DC">
        <w:tc>
          <w:tcPr>
            <w:tcW w:w="2280" w:type="pct"/>
            <w:shd w:val="clear" w:color="auto" w:fill="auto"/>
          </w:tcPr>
          <w:p w14:paraId="5128D246" w14:textId="14A47D74" w:rsidR="00EA5B33" w:rsidRPr="00451B90" w:rsidRDefault="00331F35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ซื้อสินค้า</w:t>
            </w:r>
            <w:r w:rsidRPr="00451B90">
              <w:rPr>
                <w:rFonts w:asciiTheme="majorBidi" w:hAnsiTheme="majorBidi" w:cstheme="majorBidi" w:hint="cs"/>
                <w:cs/>
              </w:rPr>
              <w:t>และบริการ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2617AA0A" w14:textId="2F2D750A" w:rsidR="00EA5B33" w:rsidRPr="00451B90" w:rsidRDefault="001250C4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74E2F69B" w14:textId="15A0D631" w:rsidR="00EA5B33" w:rsidRPr="00451B90" w:rsidRDefault="0051391C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178</w:t>
            </w:r>
          </w:p>
        </w:tc>
        <w:tc>
          <w:tcPr>
            <w:tcW w:w="680" w:type="pct"/>
            <w:shd w:val="clear" w:color="auto" w:fill="auto"/>
          </w:tcPr>
          <w:p w14:paraId="421B8242" w14:textId="15DEB763" w:rsidR="00EA5B33" w:rsidRPr="00451B90" w:rsidRDefault="001250C4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3460F1D3" w14:textId="0BC5EFBD" w:rsidR="00EA5B33" w:rsidRPr="00451B90" w:rsidRDefault="0051391C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178</w:t>
            </w:r>
          </w:p>
        </w:tc>
      </w:tr>
      <w:tr w:rsidR="00C246D6" w:rsidRPr="00451B90" w14:paraId="5594433C" w14:textId="77777777" w:rsidTr="008948DC">
        <w:tc>
          <w:tcPr>
            <w:tcW w:w="2280" w:type="pct"/>
            <w:shd w:val="clear" w:color="auto" w:fill="auto"/>
          </w:tcPr>
          <w:p w14:paraId="3D08648F" w14:textId="29607265" w:rsidR="00C246D6" w:rsidRPr="00451B90" w:rsidRDefault="00C246D6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รายได้อื่น</w:t>
            </w:r>
          </w:p>
        </w:tc>
        <w:tc>
          <w:tcPr>
            <w:tcW w:w="680" w:type="pct"/>
            <w:gridSpan w:val="2"/>
            <w:shd w:val="clear" w:color="auto" w:fill="auto"/>
          </w:tcPr>
          <w:p w14:paraId="0606A84E" w14:textId="7B950740" w:rsidR="00C246D6" w:rsidRPr="00451B90" w:rsidRDefault="001250C4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48737075" w14:textId="6F5CF6FC" w:rsidR="00C246D6" w:rsidRPr="00451B90" w:rsidRDefault="00CC58AB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680" w:type="pct"/>
            <w:shd w:val="clear" w:color="auto" w:fill="auto"/>
          </w:tcPr>
          <w:p w14:paraId="0FAE1438" w14:textId="5D328356" w:rsidR="00C246D6" w:rsidRPr="00451B90" w:rsidRDefault="001250C4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0" w:type="pct"/>
            <w:shd w:val="clear" w:color="auto" w:fill="auto"/>
          </w:tcPr>
          <w:p w14:paraId="244A6869" w14:textId="5C7C15AF" w:rsidR="00C246D6" w:rsidRPr="00451B90" w:rsidRDefault="00CC58AB" w:rsidP="00C246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1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</w:p>
        </w:tc>
      </w:tr>
    </w:tbl>
    <w:p w14:paraId="7ECA6BA0" w14:textId="368FE039" w:rsidR="00FB1D27" w:rsidRPr="00451B90" w:rsidRDefault="00FB1D2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99B15D" w14:textId="4B3621A3" w:rsidR="00FB1D27" w:rsidRPr="00451B90" w:rsidRDefault="00FB1D27" w:rsidP="00421F4D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7CE3522A" w14:textId="77777777" w:rsidR="006F1E95" w:rsidRPr="00451B90" w:rsidRDefault="006F1E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 w:cstheme="majorBidi"/>
          <w:cs/>
        </w:rPr>
        <w:br w:type="page"/>
      </w:r>
    </w:p>
    <w:p w14:paraId="169F9C21" w14:textId="1801D620" w:rsidR="007964F3" w:rsidRPr="00451B90" w:rsidRDefault="007964F3" w:rsidP="005A68C5">
      <w:pPr>
        <w:pStyle w:val="BodyText2"/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lastRenderedPageBreak/>
        <w:t xml:space="preserve">ยอดคงเหลือกับบุคคลหรือกิจการที่เกี่ยวข้องกัน ณ วันที่ </w:t>
      </w:r>
      <w:r w:rsidR="006F1E95" w:rsidRPr="00451B90">
        <w:rPr>
          <w:rFonts w:asciiTheme="majorBidi" w:hAnsiTheme="majorBidi" w:cstheme="majorBidi"/>
          <w:sz w:val="30"/>
          <w:szCs w:val="30"/>
        </w:rPr>
        <w:t>3</w:t>
      </w:r>
      <w:r w:rsidR="00FB1D27" w:rsidRPr="00451B90">
        <w:rPr>
          <w:rFonts w:asciiTheme="majorBidi" w:hAnsiTheme="majorBidi" w:cstheme="majorBidi"/>
          <w:sz w:val="30"/>
          <w:szCs w:val="30"/>
        </w:rPr>
        <w:t xml:space="preserve">0 </w:t>
      </w:r>
      <w:r w:rsidR="00290B3B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FB1D27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</w:rPr>
        <w:t>2565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451B90">
        <w:rPr>
          <w:rFonts w:asciiTheme="majorBidi" w:hAnsiTheme="majorBidi" w:cstheme="majorBidi"/>
          <w:sz w:val="30"/>
          <w:szCs w:val="30"/>
        </w:rPr>
        <w:t>31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451B90">
        <w:rPr>
          <w:rFonts w:asciiTheme="majorBidi" w:hAnsiTheme="majorBidi" w:cstheme="majorBidi"/>
          <w:sz w:val="30"/>
          <w:szCs w:val="30"/>
        </w:rPr>
        <w:t>2564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0DBE8638" w14:textId="77777777" w:rsidR="00A35EC5" w:rsidRPr="00451B90" w:rsidRDefault="00A35EC5" w:rsidP="007964F3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36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91"/>
        <w:gridCol w:w="1262"/>
        <w:gridCol w:w="1260"/>
        <w:gridCol w:w="1168"/>
        <w:gridCol w:w="1279"/>
      </w:tblGrid>
      <w:tr w:rsidR="00C00B0A" w:rsidRPr="00451B90" w14:paraId="177A0EA9" w14:textId="77777777" w:rsidTr="00C835B4">
        <w:trPr>
          <w:tblHeader/>
        </w:trPr>
        <w:tc>
          <w:tcPr>
            <w:tcW w:w="2346" w:type="pct"/>
          </w:tcPr>
          <w:p w14:paraId="79A90249" w14:textId="77777777" w:rsidR="00C00B0A" w:rsidRPr="00451B90" w:rsidRDefault="00C00B0A" w:rsidP="00E052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347" w:type="pct"/>
            <w:gridSpan w:val="2"/>
            <w:vAlign w:val="bottom"/>
          </w:tcPr>
          <w:p w14:paraId="63C99D28" w14:textId="77777777" w:rsidR="00C00B0A" w:rsidRPr="00451B90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07" w:type="pct"/>
            <w:gridSpan w:val="2"/>
            <w:vAlign w:val="bottom"/>
          </w:tcPr>
          <w:p w14:paraId="489F0470" w14:textId="77777777" w:rsidR="00C00B0A" w:rsidRPr="00451B90" w:rsidRDefault="00C00B0A" w:rsidP="00E052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B1D27" w:rsidRPr="00451B90" w14:paraId="6CC4127C" w14:textId="77777777" w:rsidTr="00C835B4">
        <w:trPr>
          <w:tblHeader/>
        </w:trPr>
        <w:tc>
          <w:tcPr>
            <w:tcW w:w="2346" w:type="pct"/>
          </w:tcPr>
          <w:p w14:paraId="33468A85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343CD8EC" w14:textId="685BD1A8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90B3B"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1D5AAFF3" w14:textId="2AF60AA1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624" w:type="pct"/>
            <w:shd w:val="clear" w:color="auto" w:fill="auto"/>
          </w:tcPr>
          <w:p w14:paraId="3B1CCB6E" w14:textId="4A7C33C0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7" w:right="-106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90B3B"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5AB4FFBE" w14:textId="6A2D3B0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B1D27" w:rsidRPr="00451B90" w14:paraId="75AD1B48" w14:textId="77777777" w:rsidTr="00C835B4">
        <w:trPr>
          <w:tblHeader/>
        </w:trPr>
        <w:tc>
          <w:tcPr>
            <w:tcW w:w="2346" w:type="pct"/>
          </w:tcPr>
          <w:p w14:paraId="4091384B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4" w:type="pct"/>
            <w:shd w:val="clear" w:color="auto" w:fill="auto"/>
          </w:tcPr>
          <w:p w14:paraId="1E29795A" w14:textId="4DFF8388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73" w:type="pct"/>
            <w:shd w:val="clear" w:color="auto" w:fill="auto"/>
            <w:vAlign w:val="bottom"/>
          </w:tcPr>
          <w:p w14:paraId="38213EF2" w14:textId="01F21B91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624" w:type="pct"/>
            <w:shd w:val="clear" w:color="auto" w:fill="auto"/>
          </w:tcPr>
          <w:p w14:paraId="6E78AE2A" w14:textId="79C4374F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683" w:type="pct"/>
            <w:shd w:val="clear" w:color="auto" w:fill="auto"/>
            <w:vAlign w:val="bottom"/>
          </w:tcPr>
          <w:p w14:paraId="26BE82D0" w14:textId="22F404A1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FB1D27" w:rsidRPr="00451B90" w14:paraId="5C4DEEE1" w14:textId="77777777" w:rsidTr="005A68C5">
        <w:trPr>
          <w:tblHeader/>
        </w:trPr>
        <w:tc>
          <w:tcPr>
            <w:tcW w:w="2346" w:type="pct"/>
          </w:tcPr>
          <w:p w14:paraId="0CFCA26E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54" w:type="pct"/>
            <w:gridSpan w:val="4"/>
            <w:shd w:val="clear" w:color="auto" w:fill="auto"/>
          </w:tcPr>
          <w:p w14:paraId="52F00072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FB1D27" w:rsidRPr="00451B90" w14:paraId="2177DEB7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34D202EF" w14:textId="77777777" w:rsidR="00FB1D27" w:rsidRPr="00451B90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ลูกหนี้การค้า</w:t>
            </w:r>
          </w:p>
        </w:tc>
        <w:tc>
          <w:tcPr>
            <w:tcW w:w="674" w:type="pct"/>
            <w:shd w:val="clear" w:color="auto" w:fill="auto"/>
          </w:tcPr>
          <w:p w14:paraId="77C75274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73" w:type="pct"/>
            <w:shd w:val="clear" w:color="auto" w:fill="auto"/>
          </w:tcPr>
          <w:p w14:paraId="34B31EDB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24" w:type="pct"/>
            <w:shd w:val="clear" w:color="auto" w:fill="auto"/>
          </w:tcPr>
          <w:p w14:paraId="56B394FE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3" w:type="pct"/>
            <w:shd w:val="clear" w:color="auto" w:fill="auto"/>
          </w:tcPr>
          <w:p w14:paraId="4267C185" w14:textId="77777777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FB1D27" w:rsidRPr="00451B90" w14:paraId="6F885BDE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0EA7CC54" w14:textId="77777777" w:rsidR="00FB1D27" w:rsidRPr="00451B90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4" w:type="pct"/>
            <w:shd w:val="clear" w:color="auto" w:fill="auto"/>
          </w:tcPr>
          <w:p w14:paraId="56566EAF" w14:textId="3ED3F513" w:rsidR="00FB1D27" w:rsidRPr="00451B90" w:rsidRDefault="00251FC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4CE103F1" w14:textId="3D0AD068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24" w:type="pct"/>
            <w:shd w:val="clear" w:color="auto" w:fill="auto"/>
          </w:tcPr>
          <w:p w14:paraId="6F61229E" w14:textId="60F2A3B8" w:rsidR="00FB1D27" w:rsidRPr="00451B90" w:rsidRDefault="00251FC1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1,339</w:t>
            </w:r>
          </w:p>
        </w:tc>
        <w:tc>
          <w:tcPr>
            <w:tcW w:w="683" w:type="pct"/>
            <w:shd w:val="clear" w:color="auto" w:fill="auto"/>
          </w:tcPr>
          <w:p w14:paraId="7C7A0114" w14:textId="3022F858" w:rsidR="00FB1D27" w:rsidRPr="00451B90" w:rsidRDefault="00FB1D27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2,080</w:t>
            </w:r>
          </w:p>
        </w:tc>
      </w:tr>
      <w:tr w:rsidR="00FB1D27" w:rsidRPr="00451B90" w14:paraId="588B7CC9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5D393A60" w14:textId="4D9D2775" w:rsidR="00FB1D27" w:rsidRPr="00451B90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674" w:type="pct"/>
            <w:shd w:val="clear" w:color="auto" w:fill="auto"/>
          </w:tcPr>
          <w:p w14:paraId="77814FE9" w14:textId="7C1968D2" w:rsidR="00FB1D27" w:rsidRPr="00451B90" w:rsidRDefault="005B1C0C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36E39216" w14:textId="5E1735C8" w:rsidR="00FB1D27" w:rsidRPr="00451B90" w:rsidRDefault="00C835B4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624" w:type="pct"/>
            <w:shd w:val="clear" w:color="auto" w:fill="auto"/>
          </w:tcPr>
          <w:p w14:paraId="536813F5" w14:textId="73B75B7B" w:rsidR="00FB1D27" w:rsidRPr="00451B90" w:rsidRDefault="001250C4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683" w:type="pct"/>
            <w:shd w:val="clear" w:color="auto" w:fill="auto"/>
          </w:tcPr>
          <w:p w14:paraId="5AD28029" w14:textId="7D36CD64" w:rsidR="00FB1D27" w:rsidRPr="00451B90" w:rsidRDefault="00C835B4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</w:p>
        </w:tc>
      </w:tr>
      <w:tr w:rsidR="00FB1D27" w:rsidRPr="00451B90" w14:paraId="534DB488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7A3F0754" w14:textId="574054B8" w:rsidR="00FB1D27" w:rsidRPr="00451B90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4" w:type="pct"/>
            <w:shd w:val="clear" w:color="auto" w:fill="auto"/>
          </w:tcPr>
          <w:p w14:paraId="5F091953" w14:textId="2D827536" w:rsidR="00FB1D27" w:rsidRPr="00451B90" w:rsidRDefault="005B1C0C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7B1D7012" w14:textId="3EE181D3" w:rsidR="00FB1D27" w:rsidRPr="00451B90" w:rsidRDefault="00FB1D27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624" w:type="pct"/>
            <w:shd w:val="clear" w:color="auto" w:fill="auto"/>
          </w:tcPr>
          <w:p w14:paraId="33616A76" w14:textId="7628A1ED" w:rsidR="00FB1D27" w:rsidRPr="00451B90" w:rsidRDefault="0079486C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</w:t>
            </w:r>
            <w:r w:rsidR="001250C4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</w:t>
            </w:r>
          </w:p>
        </w:tc>
        <w:tc>
          <w:tcPr>
            <w:tcW w:w="683" w:type="pct"/>
            <w:shd w:val="clear" w:color="auto" w:fill="auto"/>
          </w:tcPr>
          <w:p w14:paraId="3B3DF786" w14:textId="74058512" w:rsidR="00FB1D27" w:rsidRPr="00451B90" w:rsidRDefault="00FB1D27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2,083</w:t>
            </w:r>
          </w:p>
        </w:tc>
      </w:tr>
      <w:tr w:rsidR="00FB1D27" w:rsidRPr="00451B90" w14:paraId="496309C7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1873B4C9" w14:textId="77777777" w:rsidR="00FB1D27" w:rsidRPr="00451B90" w:rsidRDefault="00FB1D27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674" w:type="pct"/>
            <w:shd w:val="clear" w:color="auto" w:fill="auto"/>
          </w:tcPr>
          <w:p w14:paraId="29EB3320" w14:textId="77777777" w:rsidR="00FB1D27" w:rsidRPr="00451B90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3F151DA1" w14:textId="77777777" w:rsidR="00FB1D27" w:rsidRPr="00451B90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281E7C83" w14:textId="77777777" w:rsidR="00FB1D27" w:rsidRPr="00451B90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349B6AF5" w14:textId="77777777" w:rsidR="00FB1D27" w:rsidRPr="00451B90" w:rsidRDefault="00FB1D27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44C40" w:rsidRPr="00451B90" w14:paraId="300E6DE2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414C5BA7" w14:textId="6C609658" w:rsidR="00D44C40" w:rsidRPr="00451B90" w:rsidRDefault="00D44C40" w:rsidP="00D44C40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</w:t>
            </w:r>
            <w:r w:rsidR="008804C6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หมุนเวียน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อื่น</w:t>
            </w:r>
          </w:p>
        </w:tc>
        <w:tc>
          <w:tcPr>
            <w:tcW w:w="674" w:type="pct"/>
            <w:shd w:val="clear" w:color="auto" w:fill="auto"/>
          </w:tcPr>
          <w:p w14:paraId="2964DA9B" w14:textId="77777777" w:rsidR="00D44C40" w:rsidRPr="00451B90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73" w:type="pct"/>
            <w:shd w:val="clear" w:color="auto" w:fill="auto"/>
          </w:tcPr>
          <w:p w14:paraId="1D2323FC" w14:textId="77777777" w:rsidR="00D44C40" w:rsidRPr="00451B90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24" w:type="pct"/>
            <w:shd w:val="clear" w:color="auto" w:fill="auto"/>
          </w:tcPr>
          <w:p w14:paraId="68282C72" w14:textId="77777777" w:rsidR="00D44C40" w:rsidRPr="00451B90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3" w:type="pct"/>
            <w:shd w:val="clear" w:color="auto" w:fill="auto"/>
          </w:tcPr>
          <w:p w14:paraId="683E1091" w14:textId="77777777" w:rsidR="00D44C40" w:rsidRPr="00451B90" w:rsidRDefault="00D44C40" w:rsidP="00D44C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B1D27" w:rsidRPr="00451B90" w14:paraId="109BEC72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349A3D76" w14:textId="77777777" w:rsidR="00FB1D27" w:rsidRPr="00451B90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rtl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บริษัทย่อยและบริษัทย่อยทางอ้อม</w:t>
            </w:r>
          </w:p>
        </w:tc>
        <w:tc>
          <w:tcPr>
            <w:tcW w:w="674" w:type="pct"/>
            <w:shd w:val="clear" w:color="auto" w:fill="auto"/>
          </w:tcPr>
          <w:p w14:paraId="1C34A0DA" w14:textId="173FDBDE" w:rsidR="00FB1D27" w:rsidRPr="00451B90" w:rsidRDefault="00251FC1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73" w:type="pct"/>
            <w:shd w:val="clear" w:color="auto" w:fill="auto"/>
          </w:tcPr>
          <w:p w14:paraId="2A0B7B87" w14:textId="6C6AFEA4" w:rsidR="00FB1D27" w:rsidRPr="00451B90" w:rsidRDefault="00FB1D27" w:rsidP="00FB1D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24" w:type="pct"/>
            <w:shd w:val="clear" w:color="auto" w:fill="auto"/>
          </w:tcPr>
          <w:p w14:paraId="158EA397" w14:textId="09A7C498" w:rsidR="00FB1D27" w:rsidRPr="00451B90" w:rsidRDefault="0079486C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683" w:type="pct"/>
            <w:shd w:val="clear" w:color="auto" w:fill="auto"/>
          </w:tcPr>
          <w:p w14:paraId="1C269E84" w14:textId="12A7912B" w:rsidR="00FB1D27" w:rsidRPr="00451B90" w:rsidRDefault="0029569F" w:rsidP="00FB1D2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41</w:t>
            </w:r>
          </w:p>
        </w:tc>
      </w:tr>
      <w:tr w:rsidR="00FB1D27" w:rsidRPr="00451B90" w14:paraId="53369D9F" w14:textId="77777777" w:rsidTr="008948DC">
        <w:trPr>
          <w:tblHeader/>
        </w:trPr>
        <w:tc>
          <w:tcPr>
            <w:tcW w:w="2346" w:type="pct"/>
            <w:shd w:val="clear" w:color="auto" w:fill="auto"/>
          </w:tcPr>
          <w:p w14:paraId="404AE920" w14:textId="2F82AD66" w:rsidR="00FB1D27" w:rsidRPr="00451B90" w:rsidRDefault="00056BC9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การร่วมค้าและการร่วมค้าทางอ้อม</w:t>
            </w:r>
          </w:p>
        </w:tc>
        <w:tc>
          <w:tcPr>
            <w:tcW w:w="674" w:type="pct"/>
            <w:shd w:val="clear" w:color="auto" w:fill="auto"/>
          </w:tcPr>
          <w:p w14:paraId="14DE4EE3" w14:textId="0776A639" w:rsidR="00FB1D27" w:rsidRPr="00451B90" w:rsidRDefault="0079486C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2F852146" w14:textId="267D3428" w:rsidR="00FB1D27" w:rsidRPr="00451B90" w:rsidRDefault="0029569F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624" w:type="pct"/>
            <w:shd w:val="clear" w:color="auto" w:fill="auto"/>
          </w:tcPr>
          <w:p w14:paraId="215A46DC" w14:textId="2B8E2604" w:rsidR="00FB1D27" w:rsidRPr="00451B90" w:rsidRDefault="0079486C" w:rsidP="00FB1D2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3" w:type="pct"/>
            <w:shd w:val="clear" w:color="auto" w:fill="auto"/>
          </w:tcPr>
          <w:p w14:paraId="1F5D23E4" w14:textId="56769458" w:rsidR="00FB1D27" w:rsidRPr="00451B90" w:rsidRDefault="0029569F" w:rsidP="00FB1D27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</w:tr>
      <w:tr w:rsidR="00FB1D27" w:rsidRPr="00451B90" w14:paraId="414346F1" w14:textId="77777777" w:rsidTr="008948DC">
        <w:trPr>
          <w:tblHeader/>
        </w:trPr>
        <w:tc>
          <w:tcPr>
            <w:tcW w:w="2346" w:type="pct"/>
            <w:shd w:val="clear" w:color="auto" w:fill="auto"/>
            <w:vAlign w:val="center"/>
          </w:tcPr>
          <w:p w14:paraId="40038389" w14:textId="44A735CB" w:rsidR="00FB1D27" w:rsidRPr="00451B90" w:rsidRDefault="00FB1D27" w:rsidP="00FB1D27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รวม</w:t>
            </w:r>
          </w:p>
        </w:tc>
        <w:tc>
          <w:tcPr>
            <w:tcW w:w="674" w:type="pct"/>
            <w:shd w:val="clear" w:color="auto" w:fill="auto"/>
          </w:tcPr>
          <w:p w14:paraId="61D9E8CC" w14:textId="165189E8" w:rsidR="00FB1D27" w:rsidRPr="00451B90" w:rsidRDefault="0079486C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673" w:type="pct"/>
            <w:shd w:val="clear" w:color="auto" w:fill="auto"/>
          </w:tcPr>
          <w:p w14:paraId="7FC4C5A1" w14:textId="42507F36" w:rsidR="00FB1D27" w:rsidRPr="00451B90" w:rsidRDefault="0029569F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  <w:tc>
          <w:tcPr>
            <w:tcW w:w="624" w:type="pct"/>
            <w:shd w:val="clear" w:color="auto" w:fill="auto"/>
          </w:tcPr>
          <w:p w14:paraId="3ADEA46E" w14:textId="3F463B4B" w:rsidR="00FB1D27" w:rsidRPr="00451B90" w:rsidRDefault="0079486C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</w:t>
            </w:r>
          </w:p>
        </w:tc>
        <w:tc>
          <w:tcPr>
            <w:tcW w:w="683" w:type="pct"/>
            <w:shd w:val="clear" w:color="auto" w:fill="auto"/>
          </w:tcPr>
          <w:p w14:paraId="0A56DC04" w14:textId="5922715C" w:rsidR="00FB1D27" w:rsidRPr="00451B90" w:rsidRDefault="0029569F" w:rsidP="00FB1D27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</w:t>
            </w:r>
          </w:p>
        </w:tc>
      </w:tr>
    </w:tbl>
    <w:p w14:paraId="36B80759" w14:textId="60DC5EDF" w:rsidR="00D3123E" w:rsidRPr="00451B90" w:rsidRDefault="00D3123E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50" w:tblpY="1"/>
        <w:tblOverlap w:val="never"/>
        <w:tblW w:w="4873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1"/>
        <w:gridCol w:w="988"/>
        <w:gridCol w:w="996"/>
        <w:gridCol w:w="1080"/>
        <w:gridCol w:w="1078"/>
        <w:gridCol w:w="1076"/>
        <w:gridCol w:w="1170"/>
      </w:tblGrid>
      <w:tr w:rsidR="00884283" w:rsidRPr="00451B90" w14:paraId="7D275965" w14:textId="77777777" w:rsidTr="000A2F0E">
        <w:trPr>
          <w:trHeight w:val="81"/>
          <w:tblHeader/>
        </w:trPr>
        <w:tc>
          <w:tcPr>
            <w:tcW w:w="1587" w:type="pct"/>
            <w:vAlign w:val="bottom"/>
          </w:tcPr>
          <w:p w14:paraId="6FFC49F0" w14:textId="3AB46CA0" w:rsidR="00884283" w:rsidRPr="00451B90" w:rsidRDefault="00884283" w:rsidP="00E05218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60" w:type="pct"/>
            <w:gridSpan w:val="2"/>
          </w:tcPr>
          <w:p w14:paraId="3CAD6EAE" w14:textId="7B7A37B3" w:rsidR="00884283" w:rsidRPr="00451B90" w:rsidRDefault="00884283" w:rsidP="00E05218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353" w:type="pct"/>
            <w:gridSpan w:val="4"/>
          </w:tcPr>
          <w:p w14:paraId="647BD1AA" w14:textId="5C0C2945" w:rsidR="00884283" w:rsidRPr="00451B90" w:rsidRDefault="00884283" w:rsidP="00E052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84283" w:rsidRPr="00451B90" w14:paraId="79810F6D" w14:textId="77777777" w:rsidTr="000A2F0E">
        <w:trPr>
          <w:trHeight w:val="60"/>
          <w:tblHeader/>
        </w:trPr>
        <w:tc>
          <w:tcPr>
            <w:tcW w:w="1587" w:type="pct"/>
            <w:vAlign w:val="bottom"/>
          </w:tcPr>
          <w:p w14:paraId="699D7472" w14:textId="77777777" w:rsidR="00884283" w:rsidRPr="00451B90" w:rsidRDefault="00884283" w:rsidP="002661F0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578F422A" w14:textId="2C1C234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532" w:type="pct"/>
          </w:tcPr>
          <w:p w14:paraId="20329994" w14:textId="51120FDF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30</w:t>
            </w:r>
            <w:r w:rsidRPr="00451B90">
              <w:rPr>
                <w:rFonts w:asciiTheme="majorBidi" w:hAnsiTheme="majorBidi" w:cstheme="majorBidi"/>
                <w:cs/>
              </w:rPr>
              <w:t xml:space="preserve"> 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577" w:type="pct"/>
          </w:tcPr>
          <w:p w14:paraId="503A7BA3" w14:textId="227A9BC3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576" w:type="pct"/>
            <w:vMerge w:val="restart"/>
            <w:vAlign w:val="bottom"/>
          </w:tcPr>
          <w:p w14:paraId="469038E1" w14:textId="01DA03FA" w:rsidR="00884283" w:rsidRPr="00451B90" w:rsidRDefault="00884283" w:rsidP="008842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575" w:type="pct"/>
            <w:vMerge w:val="restart"/>
            <w:vAlign w:val="bottom"/>
          </w:tcPr>
          <w:p w14:paraId="4FDECBB2" w14:textId="3BB269C3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ab/>
            </w:r>
            <w:r w:rsidRPr="00451B90">
              <w:rPr>
                <w:rFonts w:asciiTheme="majorBidi" w:hAnsiTheme="majorBidi" w:cstheme="majorBidi"/>
                <w:cs/>
              </w:rPr>
              <w:t>ผลกระทบ</w:t>
            </w:r>
          </w:p>
          <w:p w14:paraId="5E42897C" w14:textId="20BEF88D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625" w:type="pct"/>
          </w:tcPr>
          <w:p w14:paraId="39A13BD4" w14:textId="7739C32E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30</w:t>
            </w:r>
            <w:r w:rsidRPr="00451B90">
              <w:rPr>
                <w:rFonts w:asciiTheme="majorBidi" w:hAnsiTheme="majorBidi" w:cstheme="majorBidi"/>
                <w:cs/>
              </w:rPr>
              <w:t xml:space="preserve"> 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884283" w:rsidRPr="00451B90" w14:paraId="67BE0280" w14:textId="77777777" w:rsidTr="000A2F0E">
        <w:trPr>
          <w:trHeight w:val="71"/>
          <w:tblHeader/>
        </w:trPr>
        <w:tc>
          <w:tcPr>
            <w:tcW w:w="1587" w:type="pct"/>
            <w:vAlign w:val="bottom"/>
          </w:tcPr>
          <w:p w14:paraId="29FF4200" w14:textId="77777777" w:rsidR="00884283" w:rsidRPr="00451B90" w:rsidRDefault="00884283" w:rsidP="002661F0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28" w:type="pct"/>
          </w:tcPr>
          <w:p w14:paraId="4093BC89" w14:textId="3515BCDF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532" w:type="pct"/>
          </w:tcPr>
          <w:p w14:paraId="7EB4B8FF" w14:textId="57E24201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577" w:type="pct"/>
          </w:tcPr>
          <w:p w14:paraId="7629F7AF" w14:textId="25F9B0E4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576" w:type="pct"/>
            <w:vMerge/>
          </w:tcPr>
          <w:p w14:paraId="0B6458BF" w14:textId="7777777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vMerge/>
          </w:tcPr>
          <w:p w14:paraId="543FDE48" w14:textId="25E2DDD1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</w:tcPr>
          <w:p w14:paraId="313F62CC" w14:textId="6D5B1AF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</w:tr>
      <w:tr w:rsidR="00884283" w:rsidRPr="00451B90" w14:paraId="699BD021" w14:textId="77777777" w:rsidTr="000A2F0E">
        <w:trPr>
          <w:trHeight w:val="81"/>
          <w:tblHeader/>
        </w:trPr>
        <w:tc>
          <w:tcPr>
            <w:tcW w:w="1587" w:type="pct"/>
            <w:vAlign w:val="bottom"/>
          </w:tcPr>
          <w:p w14:paraId="6739B983" w14:textId="144CA938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</w:t>
            </w:r>
          </w:p>
        </w:tc>
        <w:tc>
          <w:tcPr>
            <w:tcW w:w="1060" w:type="pct"/>
            <w:gridSpan w:val="2"/>
          </w:tcPr>
          <w:p w14:paraId="2C8ECC9A" w14:textId="776E8AAB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353" w:type="pct"/>
            <w:gridSpan w:val="4"/>
          </w:tcPr>
          <w:p w14:paraId="7D4C0D01" w14:textId="23AD453F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884283" w:rsidRPr="00451B90" w14:paraId="2E0FBE23" w14:textId="77777777" w:rsidTr="000A2F0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87" w:type="pct"/>
          </w:tcPr>
          <w:p w14:paraId="566C792F" w14:textId="6FC9416A" w:rsidR="00884283" w:rsidRPr="00451B90" w:rsidRDefault="000A2F0E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บริษัทร่วมและ</w:t>
            </w:r>
            <w:r w:rsidR="00884283" w:rsidRPr="00451B90">
              <w:rPr>
                <w:rFonts w:asciiTheme="majorBidi" w:hAnsiTheme="majorBidi" w:cstheme="majorBidi"/>
                <w:b/>
                <w:bCs/>
                <w:cs/>
              </w:rPr>
              <w:t>การร่วมค้าทางอ้อม</w:t>
            </w:r>
          </w:p>
        </w:tc>
        <w:tc>
          <w:tcPr>
            <w:tcW w:w="528" w:type="pct"/>
            <w:tcBorders>
              <w:bottom w:val="nil"/>
            </w:tcBorders>
          </w:tcPr>
          <w:p w14:paraId="6505C941" w14:textId="7777777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1A71F258" w14:textId="2B89EAE9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shd w:val="clear" w:color="auto" w:fill="auto"/>
          </w:tcPr>
          <w:p w14:paraId="206ACD86" w14:textId="7777777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6" w:type="pct"/>
            <w:tcBorders>
              <w:bottom w:val="nil"/>
            </w:tcBorders>
            <w:shd w:val="clear" w:color="auto" w:fill="auto"/>
          </w:tcPr>
          <w:p w14:paraId="03D7DAB7" w14:textId="7777777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auto"/>
          </w:tcPr>
          <w:p w14:paraId="13B16F46" w14:textId="266B7798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nil"/>
            </w:tcBorders>
            <w:shd w:val="clear" w:color="auto" w:fill="auto"/>
          </w:tcPr>
          <w:p w14:paraId="19069F08" w14:textId="77777777" w:rsidR="00884283" w:rsidRPr="00451B90" w:rsidRDefault="00884283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974180" w:rsidRPr="00451B90" w14:paraId="0D368B48" w14:textId="77777777" w:rsidTr="000A2F0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87" w:type="pct"/>
          </w:tcPr>
          <w:p w14:paraId="4DA7A7DC" w14:textId="3009FA9B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Impact Energy Asia Development Limited</w:t>
            </w:r>
          </w:p>
        </w:tc>
        <w:tc>
          <w:tcPr>
            <w:tcW w:w="528" w:type="pct"/>
            <w:tcBorders>
              <w:bottom w:val="nil"/>
            </w:tcBorders>
          </w:tcPr>
          <w:p w14:paraId="09DFD465" w14:textId="77777777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3DF8E38" w14:textId="6AE3D020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</w:t>
            </w:r>
            <w:r w:rsidRPr="00451B90">
              <w:rPr>
                <w:rFonts w:asciiTheme="majorBidi" w:hAnsiTheme="majorBidi" w:cstheme="majorBidi"/>
                <w:cs/>
              </w:rPr>
              <w:t>.</w:t>
            </w:r>
            <w:r w:rsidRPr="00451B9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40B4469F" w14:textId="77777777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25FD862" w14:textId="5F062A49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4.7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14:paraId="0A911B46" w14:textId="77777777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FCD981" w14:textId="7BCFFD5B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411</w:t>
            </w:r>
          </w:p>
        </w:tc>
        <w:tc>
          <w:tcPr>
            <w:tcW w:w="576" w:type="pct"/>
            <w:tcBorders>
              <w:bottom w:val="nil"/>
            </w:tcBorders>
            <w:shd w:val="clear" w:color="auto" w:fill="auto"/>
            <w:vAlign w:val="bottom"/>
          </w:tcPr>
          <w:p w14:paraId="6C3102A7" w14:textId="168A0472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auto"/>
            <w:vAlign w:val="bottom"/>
          </w:tcPr>
          <w:p w14:paraId="2F3FA3E0" w14:textId="51DE23A3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</w:t>
            </w:r>
            <w:r w:rsidR="00ED311A" w:rsidRPr="00451B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  <w:vAlign w:val="bottom"/>
          </w:tcPr>
          <w:p w14:paraId="377E8EBC" w14:textId="540972DD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54</w:t>
            </w:r>
            <w:r w:rsidR="00ED311A"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974180" w:rsidRPr="00451B90" w14:paraId="1A90CBF4" w14:textId="77777777" w:rsidTr="000A2F0E">
        <w:tblPrEx>
          <w:tblLook w:val="04A0" w:firstRow="1" w:lastRow="0" w:firstColumn="1" w:lastColumn="0" w:noHBand="0" w:noVBand="1"/>
        </w:tblPrEx>
        <w:trPr>
          <w:trHeight w:val="539"/>
        </w:trPr>
        <w:tc>
          <w:tcPr>
            <w:tcW w:w="1587" w:type="pct"/>
          </w:tcPr>
          <w:p w14:paraId="5F6A0104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Nam Tai Hydropower </w:t>
            </w:r>
          </w:p>
          <w:p w14:paraId="0D51D78E" w14:textId="54A60B62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Co.,</w:t>
            </w:r>
            <w:r w:rsidR="005927E2" w:rsidRPr="00451B90">
              <w:rPr>
                <w:rFonts w:asciiTheme="majorBidi" w:hAnsiTheme="majorBidi" w:cstheme="majorBidi"/>
              </w:rPr>
              <w:t xml:space="preserve"> </w:t>
            </w:r>
            <w:r w:rsidRPr="00451B90">
              <w:rPr>
                <w:rFonts w:asciiTheme="majorBidi" w:hAnsiTheme="majorBidi" w:cstheme="majorBidi"/>
              </w:rPr>
              <w:t>Ltd.</w:t>
            </w:r>
          </w:p>
        </w:tc>
        <w:tc>
          <w:tcPr>
            <w:tcW w:w="528" w:type="pct"/>
            <w:tcBorders>
              <w:bottom w:val="nil"/>
            </w:tcBorders>
          </w:tcPr>
          <w:p w14:paraId="0E20425B" w14:textId="77777777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7C70F65" w14:textId="2D3E0E6E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00DAFC96" w14:textId="77777777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A660FE" w14:textId="111997D4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5.75</w:t>
            </w: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14:paraId="0AFC7845" w14:textId="77777777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E3DF2A" w14:textId="113C1CD5" w:rsidR="00974180" w:rsidRPr="00451B90" w:rsidRDefault="00974180" w:rsidP="0097418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576" w:type="pct"/>
            <w:tcBorders>
              <w:bottom w:val="nil"/>
            </w:tcBorders>
            <w:shd w:val="clear" w:color="auto" w:fill="auto"/>
            <w:vAlign w:val="bottom"/>
          </w:tcPr>
          <w:p w14:paraId="1FF547DE" w14:textId="3C2CCE81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1,083</w:t>
            </w:r>
          </w:p>
        </w:tc>
        <w:tc>
          <w:tcPr>
            <w:tcW w:w="575" w:type="pct"/>
            <w:tcBorders>
              <w:bottom w:val="nil"/>
            </w:tcBorders>
            <w:shd w:val="clear" w:color="auto" w:fill="auto"/>
            <w:vAlign w:val="bottom"/>
          </w:tcPr>
          <w:p w14:paraId="1FD2E1FF" w14:textId="682FC50B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ED311A" w:rsidRPr="00451B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25" w:type="pct"/>
            <w:tcBorders>
              <w:bottom w:val="nil"/>
            </w:tcBorders>
            <w:shd w:val="clear" w:color="auto" w:fill="auto"/>
            <w:vAlign w:val="bottom"/>
          </w:tcPr>
          <w:p w14:paraId="7834BF03" w14:textId="1A89C65A" w:rsidR="00974180" w:rsidRPr="00451B90" w:rsidRDefault="00974180" w:rsidP="0097418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1,12</w:t>
            </w:r>
            <w:r w:rsidR="0092228D" w:rsidRPr="00451B90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974180" w:rsidRPr="00451B90" w14:paraId="5F5039B3" w14:textId="77777777" w:rsidTr="000A2F0E">
        <w:tblPrEx>
          <w:tblLook w:val="04A0" w:firstRow="1" w:lastRow="0" w:firstColumn="1" w:lastColumn="0" w:noHBand="0" w:noVBand="1"/>
        </w:tblPrEx>
        <w:trPr>
          <w:trHeight w:val="391"/>
        </w:trPr>
        <w:tc>
          <w:tcPr>
            <w:tcW w:w="1587" w:type="pct"/>
          </w:tcPr>
          <w:p w14:paraId="1B90377A" w14:textId="77777777" w:rsidR="00974180" w:rsidRPr="00451B90" w:rsidRDefault="00974180" w:rsidP="00974180">
            <w:pPr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28" w:type="pct"/>
            <w:tcBorders>
              <w:top w:val="nil"/>
            </w:tcBorders>
          </w:tcPr>
          <w:p w14:paraId="60B42EBE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32" w:type="pct"/>
            <w:tcBorders>
              <w:top w:val="nil"/>
            </w:tcBorders>
            <w:shd w:val="clear" w:color="auto" w:fill="auto"/>
          </w:tcPr>
          <w:p w14:paraId="06AD008A" w14:textId="5EEDB7E1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7" w:type="pct"/>
            <w:tcBorders>
              <w:top w:val="nil"/>
            </w:tcBorders>
            <w:shd w:val="clear" w:color="auto" w:fill="auto"/>
          </w:tcPr>
          <w:p w14:paraId="35FA70F8" w14:textId="4114841F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411</w:t>
            </w:r>
          </w:p>
        </w:tc>
        <w:tc>
          <w:tcPr>
            <w:tcW w:w="576" w:type="pct"/>
            <w:tcBorders>
              <w:top w:val="nil"/>
            </w:tcBorders>
            <w:shd w:val="clear" w:color="auto" w:fill="auto"/>
            <w:vAlign w:val="bottom"/>
          </w:tcPr>
          <w:p w14:paraId="1729DB74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top w:val="nil"/>
            </w:tcBorders>
            <w:shd w:val="clear" w:color="auto" w:fill="auto"/>
            <w:vAlign w:val="bottom"/>
          </w:tcPr>
          <w:p w14:paraId="3F4227F2" w14:textId="664F9C3E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top w:val="nil"/>
            </w:tcBorders>
            <w:shd w:val="clear" w:color="auto" w:fill="auto"/>
            <w:vAlign w:val="bottom"/>
          </w:tcPr>
          <w:p w14:paraId="68033D36" w14:textId="6FBD02C9" w:rsidR="00974180" w:rsidRPr="00451B90" w:rsidRDefault="00974180" w:rsidP="009741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1,670</w:t>
            </w:r>
          </w:p>
        </w:tc>
      </w:tr>
      <w:tr w:rsidR="00974180" w:rsidRPr="00451B90" w14:paraId="114ABAE8" w14:textId="77777777" w:rsidTr="000A2F0E">
        <w:tblPrEx>
          <w:tblLook w:val="04A0" w:firstRow="1" w:lastRow="0" w:firstColumn="1" w:lastColumn="0" w:noHBand="0" w:noVBand="1"/>
        </w:tblPrEx>
        <w:trPr>
          <w:trHeight w:val="807"/>
        </w:trPr>
        <w:tc>
          <w:tcPr>
            <w:tcW w:w="1587" w:type="pct"/>
            <w:tcBorders>
              <w:bottom w:val="nil"/>
            </w:tcBorders>
          </w:tcPr>
          <w:p w14:paraId="378457E6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 xml:space="preserve">หัก </w:t>
            </w:r>
            <w:r w:rsidRPr="00451B90">
              <w:rPr>
                <w:rFonts w:asciiTheme="majorBidi" w:hAnsiTheme="majorBidi" w:cstheme="majorBidi"/>
                <w:cs/>
              </w:rPr>
              <w:t>ค่าเผื่อผลขาดทุนด้านเครดิต</w:t>
            </w:r>
          </w:p>
          <w:p w14:paraId="23C27640" w14:textId="3250D493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   ที่คาดว่าจะเกิดขึ้น</w:t>
            </w:r>
          </w:p>
        </w:tc>
        <w:tc>
          <w:tcPr>
            <w:tcW w:w="528" w:type="pct"/>
            <w:tcBorders>
              <w:bottom w:val="nil"/>
            </w:tcBorders>
          </w:tcPr>
          <w:p w14:paraId="64544F38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763F3024" w14:textId="7B722076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shd w:val="clear" w:color="auto" w:fill="auto"/>
            <w:vAlign w:val="bottom"/>
          </w:tcPr>
          <w:p w14:paraId="1BB3C90E" w14:textId="77777777" w:rsidR="00974180" w:rsidRPr="00451B90" w:rsidRDefault="00974180" w:rsidP="0097418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126CC70" w14:textId="0088CA5F" w:rsidR="00974180" w:rsidRPr="00451B90" w:rsidRDefault="00974180" w:rsidP="0097418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11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576" w:type="pct"/>
            <w:tcBorders>
              <w:bottom w:val="nil"/>
            </w:tcBorders>
            <w:shd w:val="clear" w:color="auto" w:fill="auto"/>
            <w:vAlign w:val="bottom"/>
          </w:tcPr>
          <w:p w14:paraId="6B9606B6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auto"/>
            <w:vAlign w:val="bottom"/>
          </w:tcPr>
          <w:p w14:paraId="0D0E3B42" w14:textId="3BD4BE51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25" w:type="pct"/>
            <w:tcBorders>
              <w:bottom w:val="nil"/>
            </w:tcBorders>
            <w:shd w:val="clear" w:color="auto" w:fill="auto"/>
            <w:vAlign w:val="bottom"/>
          </w:tcPr>
          <w:p w14:paraId="7603F7EA" w14:textId="20092A65" w:rsidR="00974180" w:rsidRPr="00451B90" w:rsidRDefault="00974180" w:rsidP="00974180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(18)</w:t>
            </w:r>
          </w:p>
        </w:tc>
      </w:tr>
      <w:tr w:rsidR="00974180" w:rsidRPr="00451B90" w14:paraId="49C1111E" w14:textId="77777777" w:rsidTr="000A2F0E">
        <w:tblPrEx>
          <w:tblLook w:val="04A0" w:firstRow="1" w:lastRow="0" w:firstColumn="1" w:lastColumn="0" w:noHBand="0" w:noVBand="1"/>
        </w:tblPrEx>
        <w:trPr>
          <w:trHeight w:val="415"/>
        </w:trPr>
        <w:tc>
          <w:tcPr>
            <w:tcW w:w="1587" w:type="pct"/>
            <w:tcBorders>
              <w:bottom w:val="nil"/>
            </w:tcBorders>
          </w:tcPr>
          <w:p w14:paraId="7AF10329" w14:textId="200DADF9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528" w:type="pct"/>
            <w:tcBorders>
              <w:bottom w:val="nil"/>
            </w:tcBorders>
          </w:tcPr>
          <w:p w14:paraId="0F649FA9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32" w:type="pct"/>
            <w:tcBorders>
              <w:bottom w:val="nil"/>
            </w:tcBorders>
            <w:shd w:val="clear" w:color="auto" w:fill="auto"/>
          </w:tcPr>
          <w:p w14:paraId="0B133488" w14:textId="116FF708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77" w:type="pct"/>
            <w:tcBorders>
              <w:bottom w:val="nil"/>
            </w:tcBorders>
            <w:shd w:val="clear" w:color="auto" w:fill="auto"/>
          </w:tcPr>
          <w:p w14:paraId="7AD309F6" w14:textId="158CA413" w:rsidR="00974180" w:rsidRPr="00451B90" w:rsidRDefault="00974180" w:rsidP="00974180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400</w:t>
            </w:r>
          </w:p>
        </w:tc>
        <w:tc>
          <w:tcPr>
            <w:tcW w:w="576" w:type="pct"/>
            <w:tcBorders>
              <w:bottom w:val="nil"/>
            </w:tcBorders>
            <w:shd w:val="clear" w:color="auto" w:fill="auto"/>
            <w:vAlign w:val="bottom"/>
          </w:tcPr>
          <w:p w14:paraId="2369583D" w14:textId="77777777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575" w:type="pct"/>
            <w:tcBorders>
              <w:bottom w:val="nil"/>
            </w:tcBorders>
            <w:shd w:val="clear" w:color="auto" w:fill="auto"/>
            <w:vAlign w:val="bottom"/>
          </w:tcPr>
          <w:p w14:paraId="588D1F8A" w14:textId="758C536C" w:rsidR="00974180" w:rsidRPr="00451B90" w:rsidRDefault="00974180" w:rsidP="009741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625" w:type="pct"/>
            <w:tcBorders>
              <w:bottom w:val="nil"/>
            </w:tcBorders>
            <w:shd w:val="clear" w:color="auto" w:fill="auto"/>
            <w:vAlign w:val="bottom"/>
          </w:tcPr>
          <w:p w14:paraId="38FFD5FD" w14:textId="6E3F9A6A" w:rsidR="00974180" w:rsidRPr="00451B90" w:rsidRDefault="00974180" w:rsidP="00974180">
            <w:pPr>
              <w:pStyle w:val="BodyText"/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1,652</w:t>
            </w:r>
          </w:p>
        </w:tc>
      </w:tr>
    </w:tbl>
    <w:p w14:paraId="68183267" w14:textId="4CFEB746" w:rsidR="00F52996" w:rsidRPr="00451B90" w:rsidRDefault="00F52996">
      <w:pPr>
        <w:framePr w:hSpace="180" w:wrap="around" w:vAnchor="text" w:hAnchor="text" w:x="450" w:y="1"/>
        <w:suppressOverlap/>
        <w:rPr>
          <w:rFonts w:asciiTheme="majorBidi" w:hAnsiTheme="majorBidi" w:cstheme="majorBidi"/>
        </w:rPr>
      </w:pPr>
    </w:p>
    <w:p w14:paraId="0D15BB6B" w14:textId="351F3A48" w:rsidR="00F52996" w:rsidRPr="00451B90" w:rsidRDefault="00F52996" w:rsidP="009D13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1170"/>
        <w:gridCol w:w="1080"/>
        <w:gridCol w:w="1080"/>
        <w:gridCol w:w="990"/>
        <w:gridCol w:w="990"/>
        <w:gridCol w:w="1080"/>
      </w:tblGrid>
      <w:tr w:rsidR="009A7F1E" w:rsidRPr="00451B90" w14:paraId="1B763076" w14:textId="77777777" w:rsidTr="00913530">
        <w:trPr>
          <w:trHeight w:val="291"/>
          <w:tblHeader/>
        </w:trPr>
        <w:tc>
          <w:tcPr>
            <w:tcW w:w="2970" w:type="dxa"/>
            <w:vAlign w:val="bottom"/>
          </w:tcPr>
          <w:p w14:paraId="206795FB" w14:textId="77777777" w:rsidR="009A7F1E" w:rsidRPr="00451B90" w:rsidRDefault="009A7F1E" w:rsidP="005A68C5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250" w:type="dxa"/>
            <w:gridSpan w:val="2"/>
          </w:tcPr>
          <w:p w14:paraId="0E313D90" w14:textId="1CA7C888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อัตราดอกเบี้ย</w:t>
            </w:r>
          </w:p>
        </w:tc>
        <w:tc>
          <w:tcPr>
            <w:tcW w:w="4140" w:type="dxa"/>
            <w:gridSpan w:val="4"/>
          </w:tcPr>
          <w:p w14:paraId="4866667A" w14:textId="1D6B2D1B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9A7F1E" w:rsidRPr="00451B90" w14:paraId="52D29379" w14:textId="77777777" w:rsidTr="00913530">
        <w:trPr>
          <w:trHeight w:val="291"/>
          <w:tblHeader/>
        </w:trPr>
        <w:tc>
          <w:tcPr>
            <w:tcW w:w="2970" w:type="dxa"/>
            <w:vAlign w:val="bottom"/>
          </w:tcPr>
          <w:p w14:paraId="74DCE4B7" w14:textId="77777777" w:rsidR="009A7F1E" w:rsidRPr="00451B90" w:rsidRDefault="009A7F1E" w:rsidP="005A68C5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593F372A" w14:textId="7CF0C9A5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080" w:type="dxa"/>
          </w:tcPr>
          <w:p w14:paraId="69343BAB" w14:textId="58199BCF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30</w:t>
            </w:r>
            <w:r w:rsidRPr="00451B90">
              <w:rPr>
                <w:rFonts w:asciiTheme="majorBidi" w:hAnsiTheme="majorBidi" w:cstheme="majorBidi"/>
                <w:cs/>
              </w:rPr>
              <w:t xml:space="preserve"> 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080" w:type="dxa"/>
          </w:tcPr>
          <w:p w14:paraId="13E2012A" w14:textId="0B590899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990" w:type="dxa"/>
            <w:vMerge w:val="restart"/>
            <w:vAlign w:val="bottom"/>
          </w:tcPr>
          <w:p w14:paraId="7B93AEB4" w14:textId="06F34C12" w:rsidR="002F2980" w:rsidRPr="00451B90" w:rsidRDefault="009A7F1E" w:rsidP="002F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ab/>
            </w:r>
          </w:p>
          <w:p w14:paraId="6BA229E5" w14:textId="21D240FE" w:rsidR="009A7F1E" w:rsidRPr="00451B90" w:rsidRDefault="002F298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ลดลง</w:t>
            </w:r>
          </w:p>
        </w:tc>
        <w:tc>
          <w:tcPr>
            <w:tcW w:w="990" w:type="dxa"/>
            <w:vMerge w:val="restart"/>
          </w:tcPr>
          <w:p w14:paraId="31AC866F" w14:textId="77777777" w:rsidR="002F2980" w:rsidRPr="00451B90" w:rsidRDefault="002F2980" w:rsidP="002F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ผลกระทบ</w:t>
            </w:r>
          </w:p>
          <w:p w14:paraId="04D796B1" w14:textId="42AE152F" w:rsidR="009A7F1E" w:rsidRPr="00451B90" w:rsidRDefault="002F2980" w:rsidP="002F29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จากอัตราแลกเปลี่ยน</w:t>
            </w:r>
          </w:p>
        </w:tc>
        <w:tc>
          <w:tcPr>
            <w:tcW w:w="1080" w:type="dxa"/>
          </w:tcPr>
          <w:p w14:paraId="472E35CB" w14:textId="4C73F5A6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30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 xml:space="preserve"> กันยายน</w:t>
            </w:r>
          </w:p>
        </w:tc>
      </w:tr>
      <w:tr w:rsidR="009A7F1E" w:rsidRPr="00451B90" w14:paraId="40F6A0F8" w14:textId="77777777" w:rsidTr="00913530">
        <w:trPr>
          <w:trHeight w:val="153"/>
          <w:tblHeader/>
        </w:trPr>
        <w:tc>
          <w:tcPr>
            <w:tcW w:w="2970" w:type="dxa"/>
            <w:vAlign w:val="bottom"/>
          </w:tcPr>
          <w:p w14:paraId="737063EB" w14:textId="77777777" w:rsidR="009A7F1E" w:rsidRPr="00451B90" w:rsidRDefault="009A7F1E" w:rsidP="005A68C5">
            <w:pPr>
              <w:pStyle w:val="block"/>
              <w:spacing w:after="0" w:line="380" w:lineRule="exact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39B61BD8" w14:textId="6970D2A5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080" w:type="dxa"/>
          </w:tcPr>
          <w:p w14:paraId="1A56EF7C" w14:textId="4FD1A15A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080" w:type="dxa"/>
          </w:tcPr>
          <w:p w14:paraId="142E1C80" w14:textId="6B3E5CB0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990" w:type="dxa"/>
            <w:vMerge/>
          </w:tcPr>
          <w:p w14:paraId="78E777A9" w14:textId="77777777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vMerge/>
          </w:tcPr>
          <w:p w14:paraId="2E334453" w14:textId="77777777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62E687DA" w14:textId="5DBCC736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</w:tr>
      <w:tr w:rsidR="009A7F1E" w:rsidRPr="00451B90" w14:paraId="161C77DE" w14:textId="77777777" w:rsidTr="00913530">
        <w:trPr>
          <w:trHeight w:val="153"/>
          <w:tblHeader/>
        </w:trPr>
        <w:tc>
          <w:tcPr>
            <w:tcW w:w="2970" w:type="dxa"/>
            <w:vAlign w:val="bottom"/>
          </w:tcPr>
          <w:p w14:paraId="294963AE" w14:textId="403EDD30" w:rsidR="009A7F1E" w:rsidRPr="00451B90" w:rsidRDefault="009A7F1E" w:rsidP="009A7F1E">
            <w:pPr>
              <w:pStyle w:val="block"/>
              <w:spacing w:after="0" w:line="380" w:lineRule="exact"/>
              <w:ind w:left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2250" w:type="dxa"/>
            <w:gridSpan w:val="2"/>
          </w:tcPr>
          <w:p w14:paraId="339B2977" w14:textId="293E3AF4" w:rsidR="009A7F1E" w:rsidRPr="00451B90" w:rsidRDefault="009A7F1E" w:rsidP="009A7F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 w:hint="cs"/>
                <w:i/>
                <w:iCs/>
                <w:cs/>
              </w:rPr>
              <w:t>(ร้อยละต่อปี)</w:t>
            </w:r>
          </w:p>
        </w:tc>
        <w:tc>
          <w:tcPr>
            <w:tcW w:w="4140" w:type="dxa"/>
            <w:gridSpan w:val="4"/>
          </w:tcPr>
          <w:p w14:paraId="4BC9C1CB" w14:textId="274DA7CA" w:rsidR="009A7F1E" w:rsidRPr="00451B90" w:rsidRDefault="009A7F1E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4" w:right="-144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 w:hint="cs"/>
                <w:i/>
                <w:iCs/>
                <w:cs/>
              </w:rPr>
              <w:t>(ล้านบาท)</w:t>
            </w:r>
          </w:p>
        </w:tc>
      </w:tr>
      <w:tr w:rsidR="007A706B" w:rsidRPr="00451B90" w14:paraId="098B53BC" w14:textId="77777777" w:rsidTr="00913530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0" w:type="dxa"/>
          </w:tcPr>
          <w:p w14:paraId="01ED0C09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F36DC3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7EC6D064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2C359B85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3D1DE5A9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</w:tcPr>
          <w:p w14:paraId="0EDDD443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</w:tcPr>
          <w:p w14:paraId="3F004CB3" w14:textId="7FD0F898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</w:tr>
      <w:tr w:rsidR="007A706B" w:rsidRPr="00451B90" w14:paraId="336B1D15" w14:textId="77777777" w:rsidTr="008948DC">
        <w:tblPrEx>
          <w:tblLook w:val="04A0" w:firstRow="1" w:lastRow="0" w:firstColumn="1" w:lastColumn="0" w:noHBand="0" w:noVBand="1"/>
        </w:tblPrEx>
        <w:trPr>
          <w:trHeight w:val="397"/>
        </w:trPr>
        <w:tc>
          <w:tcPr>
            <w:tcW w:w="2970" w:type="dxa"/>
          </w:tcPr>
          <w:p w14:paraId="716128E0" w14:textId="0F6B1614" w:rsidR="007A706B" w:rsidRPr="00451B90" w:rsidRDefault="007A706B" w:rsidP="008B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บริษัท กรุงเทพขนส่งเชื้อเพลิงทางท่อและโลจิสติกส์ จำกัด</w:t>
            </w:r>
          </w:p>
        </w:tc>
        <w:tc>
          <w:tcPr>
            <w:tcW w:w="1170" w:type="dxa"/>
          </w:tcPr>
          <w:p w14:paraId="081D0205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  <w:p w14:paraId="376A1169" w14:textId="6A4963C9" w:rsidR="007A706B" w:rsidRPr="00451B90" w:rsidRDefault="007A706B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1.75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B2AC2AE" w14:textId="1D978C12" w:rsidR="007A706B" w:rsidRPr="00451B90" w:rsidRDefault="007A706B" w:rsidP="007A70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2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1.75 </w:t>
            </w:r>
            <w:r w:rsidR="00362139" w:rsidRPr="00451B90">
              <w:rPr>
                <w:rFonts w:asciiTheme="majorBidi" w:hAnsiTheme="majorBidi" w:cstheme="majorBidi"/>
              </w:rPr>
              <w:t>-</w:t>
            </w:r>
            <w:r w:rsidRPr="00451B90">
              <w:rPr>
                <w:rFonts w:asciiTheme="majorBidi" w:hAnsiTheme="majorBidi" w:cstheme="majorBidi"/>
              </w:rPr>
              <w:t xml:space="preserve"> 4</w:t>
            </w:r>
            <w:r w:rsidR="008B7329" w:rsidRPr="00451B90">
              <w:rPr>
                <w:rFonts w:asciiTheme="majorBidi" w:hAnsiTheme="majorBidi" w:cstheme="majorBidi"/>
              </w:rPr>
              <w:t>.0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27B8FBD" w14:textId="078A6800" w:rsidR="007A706B" w:rsidRPr="00451B90" w:rsidRDefault="007A706B" w:rsidP="00A0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922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EE06974" w14:textId="6C3076CE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E99D2B3" w14:textId="1CE6E11D" w:rsidR="007A706B" w:rsidRPr="00451B90" w:rsidRDefault="00923D69" w:rsidP="00923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23A58BD" w14:textId="6F24B753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922</w:t>
            </w:r>
          </w:p>
        </w:tc>
      </w:tr>
      <w:tr w:rsidR="007A706B" w:rsidRPr="00451B90" w14:paraId="04BECB0E" w14:textId="77777777" w:rsidTr="008948DC">
        <w:tblPrEx>
          <w:tblLook w:val="04A0" w:firstRow="1" w:lastRow="0" w:firstColumn="1" w:lastColumn="0" w:noHBand="0" w:noVBand="1"/>
        </w:tblPrEx>
        <w:trPr>
          <w:trHeight w:val="389"/>
        </w:trPr>
        <w:tc>
          <w:tcPr>
            <w:tcW w:w="2970" w:type="dxa"/>
          </w:tcPr>
          <w:p w14:paraId="68D6A2C3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บริษัทย่อยทางอ้อม</w:t>
            </w:r>
          </w:p>
        </w:tc>
        <w:tc>
          <w:tcPr>
            <w:tcW w:w="1170" w:type="dxa"/>
          </w:tcPr>
          <w:p w14:paraId="0D2F0E8D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14DE66D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48DCE13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3599CD8A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</w:tcPr>
          <w:p w14:paraId="76DD301C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86EFBCD" w14:textId="1E351E6E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</w:tr>
      <w:tr w:rsidR="007A706B" w:rsidRPr="00451B90" w14:paraId="00CAFA15" w14:textId="77777777" w:rsidTr="008948DC">
        <w:tblPrEx>
          <w:tblLook w:val="04A0" w:firstRow="1" w:lastRow="0" w:firstColumn="1" w:lastColumn="0" w:noHBand="0" w:noVBand="1"/>
        </w:tblPrEx>
        <w:trPr>
          <w:trHeight w:val="70"/>
        </w:trPr>
        <w:tc>
          <w:tcPr>
            <w:tcW w:w="2970" w:type="dxa"/>
          </w:tcPr>
          <w:p w14:paraId="12180E8B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</w:rPr>
              <w:t>BCPR Pte</w:t>
            </w:r>
            <w:r w:rsidRPr="00451B90">
              <w:rPr>
                <w:rFonts w:asciiTheme="majorBidi" w:hAnsiTheme="majorBidi" w:cstheme="majorBidi"/>
                <w:cs/>
              </w:rPr>
              <w:t xml:space="preserve">. </w:t>
            </w:r>
            <w:r w:rsidRPr="00451B90">
              <w:rPr>
                <w:rFonts w:asciiTheme="majorBidi" w:hAnsiTheme="majorBidi" w:cstheme="majorBidi"/>
              </w:rPr>
              <w:t>Ltd</w:t>
            </w:r>
            <w:r w:rsidRPr="00451B90">
              <w:rPr>
                <w:rFonts w:asciiTheme="majorBidi" w:hAnsiTheme="majorBidi" w:cstheme="majorBidi"/>
                <w:cs/>
              </w:rPr>
              <w:t>.</w:t>
            </w:r>
          </w:p>
        </w:tc>
        <w:tc>
          <w:tcPr>
            <w:tcW w:w="1170" w:type="dxa"/>
          </w:tcPr>
          <w:p w14:paraId="3FF2B773" w14:textId="119ED8F5" w:rsidR="007A706B" w:rsidRPr="00451B90" w:rsidRDefault="007A706B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9"/>
              </w:tabs>
              <w:spacing w:line="380" w:lineRule="exac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</w:t>
            </w:r>
            <w:r w:rsidRPr="00451B90">
              <w:rPr>
                <w:rFonts w:asciiTheme="majorBidi" w:hAnsiTheme="majorBidi" w:cstheme="majorBidi"/>
                <w:cs/>
              </w:rPr>
              <w:t>.</w:t>
            </w:r>
            <w:r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080" w:type="dxa"/>
            <w:shd w:val="clear" w:color="auto" w:fill="auto"/>
          </w:tcPr>
          <w:p w14:paraId="5D747F28" w14:textId="203BD956" w:rsidR="007A706B" w:rsidRPr="00451B90" w:rsidRDefault="00F7239C" w:rsidP="00F723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  </w:t>
            </w:r>
            <w:r w:rsidR="00D9199F" w:rsidRPr="00451B90">
              <w:rPr>
                <w:rFonts w:asciiTheme="majorBidi" w:hAnsiTheme="majorBidi" w:cstheme="majorBidi" w:hint="cs"/>
                <w:cs/>
              </w:rPr>
              <w:t>4.5</w:t>
            </w:r>
          </w:p>
        </w:tc>
        <w:tc>
          <w:tcPr>
            <w:tcW w:w="1080" w:type="dxa"/>
            <w:shd w:val="clear" w:color="auto" w:fill="auto"/>
          </w:tcPr>
          <w:p w14:paraId="593F0D34" w14:textId="469C4509" w:rsidR="007A706B" w:rsidRPr="00451B90" w:rsidRDefault="007A706B" w:rsidP="00A03B5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1,999</w:t>
            </w:r>
          </w:p>
        </w:tc>
        <w:tc>
          <w:tcPr>
            <w:tcW w:w="990" w:type="dxa"/>
            <w:shd w:val="clear" w:color="auto" w:fill="auto"/>
          </w:tcPr>
          <w:p w14:paraId="54347F71" w14:textId="4222E516" w:rsidR="007A706B" w:rsidRPr="00451B90" w:rsidRDefault="002F298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(1,761)</w:t>
            </w:r>
          </w:p>
        </w:tc>
        <w:tc>
          <w:tcPr>
            <w:tcW w:w="990" w:type="dxa"/>
            <w:shd w:val="clear" w:color="auto" w:fill="auto"/>
          </w:tcPr>
          <w:p w14:paraId="6AB95309" w14:textId="4329A2BF" w:rsidR="007A706B" w:rsidRPr="00451B90" w:rsidRDefault="00D001B4" w:rsidP="009E2F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8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</w:t>
            </w:r>
            <w:r w:rsidR="002F2980" w:rsidRPr="00451B90">
              <w:rPr>
                <w:rFonts w:asciiTheme="majorBidi" w:hAnsiTheme="majorBidi" w:cstheme="majorBidi" w:hint="cs"/>
                <w:cs/>
              </w:rPr>
              <w:t>238</w:t>
            </w:r>
            <w:r w:rsidRPr="00451B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7D09ECB6" w14:textId="4309107F" w:rsidR="007A706B" w:rsidRPr="00451B90" w:rsidRDefault="009A7F1E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7A706B" w:rsidRPr="00451B90" w14:paraId="4E30566A" w14:textId="77777777" w:rsidTr="008948DC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0" w:type="dxa"/>
          </w:tcPr>
          <w:p w14:paraId="05E8A3C4" w14:textId="77777777" w:rsidR="007A706B" w:rsidRPr="00451B90" w:rsidRDefault="007A706B" w:rsidP="005A68C5">
            <w:pPr>
              <w:spacing w:line="380" w:lineRule="exact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170" w:type="dxa"/>
          </w:tcPr>
          <w:p w14:paraId="48DF4928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39065649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3290570" w14:textId="53AB6C26" w:rsidR="007A706B" w:rsidRPr="00451B90" w:rsidRDefault="007A706B" w:rsidP="00A03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2,921</w:t>
            </w:r>
          </w:p>
        </w:tc>
        <w:tc>
          <w:tcPr>
            <w:tcW w:w="990" w:type="dxa"/>
            <w:shd w:val="clear" w:color="auto" w:fill="auto"/>
          </w:tcPr>
          <w:p w14:paraId="1821E760" w14:textId="6BF8B822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18AB3248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67B60D7D" w14:textId="578DF4B1" w:rsidR="007A706B" w:rsidRPr="00451B90" w:rsidRDefault="00D9199F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922</w:t>
            </w:r>
          </w:p>
        </w:tc>
      </w:tr>
      <w:tr w:rsidR="007A706B" w:rsidRPr="00451B90" w14:paraId="3029FE51" w14:textId="77777777" w:rsidTr="008948DC">
        <w:tblPrEx>
          <w:tblLook w:val="04A0" w:firstRow="1" w:lastRow="0" w:firstColumn="1" w:lastColumn="0" w:noHBand="0" w:noVBand="1"/>
        </w:tblPrEx>
        <w:trPr>
          <w:trHeight w:val="378"/>
        </w:trPr>
        <w:tc>
          <w:tcPr>
            <w:tcW w:w="2970" w:type="dxa"/>
          </w:tcPr>
          <w:p w14:paraId="4D9E01B7" w14:textId="143713A3" w:rsidR="007A706B" w:rsidRPr="00451B90" w:rsidRDefault="007A706B" w:rsidP="005A68C5">
            <w:pPr>
              <w:tabs>
                <w:tab w:val="clear" w:pos="227"/>
                <w:tab w:val="left" w:pos="340"/>
              </w:tabs>
              <w:spacing w:line="380" w:lineRule="exact"/>
              <w:ind w:left="340" w:hanging="340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51B90">
              <w:rPr>
                <w:rFonts w:asciiTheme="majorBidi" w:hAnsiTheme="majorBidi" w:cstheme="majorBidi"/>
                <w:cs/>
              </w:rPr>
              <w:t xml:space="preserve"> เงินให้กู้ยืมระยะสั้น</w:t>
            </w:r>
          </w:p>
        </w:tc>
        <w:tc>
          <w:tcPr>
            <w:tcW w:w="1170" w:type="dxa"/>
          </w:tcPr>
          <w:p w14:paraId="41B4B454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4C76D51A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5DA3771" w14:textId="02F9DAD2" w:rsidR="007A706B" w:rsidRPr="00451B90" w:rsidRDefault="007A706B" w:rsidP="00C61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922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16629B68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022205E9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5FF0B3AE" w14:textId="29E4A134" w:rsidR="007A706B" w:rsidRPr="00451B90" w:rsidRDefault="009A7F1E" w:rsidP="003621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(112)</w:t>
            </w:r>
          </w:p>
        </w:tc>
      </w:tr>
      <w:tr w:rsidR="007A706B" w:rsidRPr="00451B90" w14:paraId="690F645A" w14:textId="77777777" w:rsidTr="008948DC">
        <w:tblPrEx>
          <w:tblLook w:val="04A0" w:firstRow="1" w:lastRow="0" w:firstColumn="1" w:lastColumn="0" w:noHBand="0" w:noVBand="1"/>
        </w:tblPrEx>
        <w:trPr>
          <w:trHeight w:val="780"/>
        </w:trPr>
        <w:tc>
          <w:tcPr>
            <w:tcW w:w="2970" w:type="dxa"/>
          </w:tcPr>
          <w:p w14:paraId="732154D0" w14:textId="77777777" w:rsidR="007A706B" w:rsidRPr="00451B90" w:rsidRDefault="007A706B" w:rsidP="008B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หัก ค่าเผื่อผลขาดทุนด้านเครดิตที่</w:t>
            </w:r>
          </w:p>
          <w:p w14:paraId="0B2C14E3" w14:textId="66733D92" w:rsidR="007A706B" w:rsidRPr="00451B90" w:rsidRDefault="008B7329" w:rsidP="008B7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0" w:right="103" w:hanging="160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   </w:t>
            </w:r>
            <w:r w:rsidR="007A706B" w:rsidRPr="00451B90">
              <w:rPr>
                <w:rFonts w:asciiTheme="majorBidi" w:hAnsiTheme="majorBidi" w:cstheme="majorBidi"/>
                <w:cs/>
              </w:rPr>
              <w:t>คาดว่าจะเกิดขึ้น</w:t>
            </w:r>
          </w:p>
        </w:tc>
        <w:tc>
          <w:tcPr>
            <w:tcW w:w="1170" w:type="dxa"/>
          </w:tcPr>
          <w:p w14:paraId="79425334" w14:textId="1A6E0E6C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007EE8F5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1FBBA43F" w14:textId="77777777" w:rsidR="007A706B" w:rsidRPr="00451B90" w:rsidRDefault="007A706B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  <w:p w14:paraId="7C98C2ED" w14:textId="29E6F514" w:rsidR="007A706B" w:rsidRPr="00451B90" w:rsidRDefault="007A706B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2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963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</w:tcPr>
          <w:p w14:paraId="06BE85BE" w14:textId="25D1333D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E0D9FEC" w14:textId="77777777" w:rsidR="007A706B" w:rsidRPr="00451B90" w:rsidRDefault="007A706B" w:rsidP="006B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380" w:lineRule="exact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392929D" w14:textId="76CBDEC6" w:rsidR="007A706B" w:rsidRPr="00451B90" w:rsidRDefault="001F11E1" w:rsidP="0036213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7A706B" w:rsidRPr="00451B90" w14:paraId="0337E2E4" w14:textId="77777777" w:rsidTr="008948DC">
        <w:tblPrEx>
          <w:tblLook w:val="04A0" w:firstRow="1" w:lastRow="0" w:firstColumn="1" w:lastColumn="0" w:noHBand="0" w:noVBand="1"/>
        </w:tblPrEx>
        <w:trPr>
          <w:trHeight w:val="413"/>
        </w:trPr>
        <w:tc>
          <w:tcPr>
            <w:tcW w:w="2970" w:type="dxa"/>
          </w:tcPr>
          <w:p w14:paraId="0E89D04D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</w:tcPr>
          <w:p w14:paraId="5808DA43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66AA1055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80" w:lineRule="exact"/>
              <w:rPr>
                <w:rFonts w:asciiTheme="majorBidi" w:hAnsiTheme="majorBidi" w:cstheme="majorBidi"/>
              </w:rPr>
            </w:pPr>
          </w:p>
        </w:tc>
        <w:tc>
          <w:tcPr>
            <w:tcW w:w="1080" w:type="dxa"/>
            <w:shd w:val="clear" w:color="auto" w:fill="auto"/>
          </w:tcPr>
          <w:p w14:paraId="25417E79" w14:textId="0B0A9E9A" w:rsidR="007A706B" w:rsidRPr="00451B90" w:rsidRDefault="007A706B" w:rsidP="00A03B5A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1,036</w:t>
            </w:r>
          </w:p>
        </w:tc>
        <w:tc>
          <w:tcPr>
            <w:tcW w:w="990" w:type="dxa"/>
            <w:shd w:val="clear" w:color="auto" w:fill="auto"/>
          </w:tcPr>
          <w:p w14:paraId="277D2AAF" w14:textId="77777777" w:rsidR="007A706B" w:rsidRPr="00451B90" w:rsidRDefault="007A706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9"/>
                <w:tab w:val="decimal" w:pos="879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shd w:val="clear" w:color="auto" w:fill="auto"/>
          </w:tcPr>
          <w:p w14:paraId="52B95C85" w14:textId="77777777" w:rsidR="007A706B" w:rsidRPr="00451B90" w:rsidRDefault="007A706B" w:rsidP="006B56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80" w:type="dxa"/>
            <w:shd w:val="clear" w:color="auto" w:fill="auto"/>
          </w:tcPr>
          <w:p w14:paraId="07DB4D79" w14:textId="2D5966EC" w:rsidR="007A706B" w:rsidRPr="00451B90" w:rsidRDefault="001F11E1" w:rsidP="00362139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380" w:lineRule="exact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810</w:t>
            </w:r>
          </w:p>
        </w:tc>
      </w:tr>
    </w:tbl>
    <w:p w14:paraId="0A0BA2E4" w14:textId="77777777" w:rsidR="00C240AD" w:rsidRPr="00451B90" w:rsidRDefault="00C240AD" w:rsidP="0026257B">
      <w:pPr>
        <w:rPr>
          <w:rFonts w:asciiTheme="majorBidi" w:hAnsiTheme="majorBidi" w:cstheme="majorBidi"/>
        </w:rPr>
      </w:pPr>
    </w:p>
    <w:tbl>
      <w:tblPr>
        <w:tblW w:w="9195" w:type="dxa"/>
        <w:tblInd w:w="450" w:type="dxa"/>
        <w:tblBorders>
          <w:top w:val="single" w:sz="4" w:space="0" w:color="auto"/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29"/>
        <w:gridCol w:w="1262"/>
        <w:gridCol w:w="1263"/>
        <w:gridCol w:w="1168"/>
        <w:gridCol w:w="1273"/>
      </w:tblGrid>
      <w:tr w:rsidR="002371E1" w:rsidRPr="00451B90" w14:paraId="396117FC" w14:textId="77777777" w:rsidTr="005A68C5">
        <w:tc>
          <w:tcPr>
            <w:tcW w:w="2300" w:type="pct"/>
            <w:tcBorders>
              <w:top w:val="nil"/>
              <w:bottom w:val="nil"/>
            </w:tcBorders>
          </w:tcPr>
          <w:p w14:paraId="320CE1D4" w14:textId="2733B91E" w:rsidR="002371E1" w:rsidRPr="00451B90" w:rsidRDefault="0016473B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</w:rPr>
              <w:br w:type="page"/>
            </w:r>
          </w:p>
        </w:tc>
        <w:tc>
          <w:tcPr>
            <w:tcW w:w="1372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6615A1F" w14:textId="06311E23" w:rsidR="002371E1" w:rsidRPr="00451B90" w:rsidRDefault="002371E1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28" w:type="pct"/>
            <w:gridSpan w:val="2"/>
            <w:tcBorders>
              <w:top w:val="nil"/>
              <w:bottom w:val="nil"/>
              <w:right w:val="nil"/>
            </w:tcBorders>
            <w:shd w:val="clear" w:color="auto" w:fill="auto"/>
          </w:tcPr>
          <w:p w14:paraId="4E840282" w14:textId="255DE30F" w:rsidR="002371E1" w:rsidRPr="00451B90" w:rsidRDefault="002371E1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2661F0" w:rsidRPr="00451B90" w14:paraId="0777F35E" w14:textId="77777777" w:rsidTr="005A68C5">
        <w:tc>
          <w:tcPr>
            <w:tcW w:w="2300" w:type="pct"/>
            <w:tcBorders>
              <w:top w:val="nil"/>
              <w:bottom w:val="nil"/>
            </w:tcBorders>
          </w:tcPr>
          <w:p w14:paraId="05769BEA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32482671" w14:textId="399DB8E2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4F78D01" w14:textId="2FBBDBF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3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E90B91" w14:textId="0D28F5F5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7" w:right="-10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290B3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69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426DC052" w14:textId="31CF3B73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2661F0" w:rsidRPr="00451B90" w14:paraId="3905A349" w14:textId="77777777" w:rsidTr="005A68C5">
        <w:trPr>
          <w:trHeight w:val="64"/>
        </w:trPr>
        <w:tc>
          <w:tcPr>
            <w:tcW w:w="2300" w:type="pct"/>
            <w:tcBorders>
              <w:top w:val="nil"/>
              <w:bottom w:val="nil"/>
            </w:tcBorders>
          </w:tcPr>
          <w:p w14:paraId="5CE1E175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686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60932735" w14:textId="793EBB3E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7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08541711" w14:textId="46BBBB45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35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058F7D" w14:textId="08BE3526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3" w:type="pct"/>
            <w:tcBorders>
              <w:top w:val="nil"/>
              <w:bottom w:val="nil"/>
              <w:right w:val="nil"/>
            </w:tcBorders>
            <w:shd w:val="clear" w:color="auto" w:fill="auto"/>
          </w:tcPr>
          <w:p w14:paraId="795E7D9B" w14:textId="0392CEEF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</w:tr>
      <w:tr w:rsidR="002661F0" w:rsidRPr="00451B90" w14:paraId="3A1BD48D" w14:textId="77777777" w:rsidTr="005A68C5">
        <w:tc>
          <w:tcPr>
            <w:tcW w:w="2300" w:type="pct"/>
            <w:tcBorders>
              <w:top w:val="nil"/>
              <w:bottom w:val="nil"/>
            </w:tcBorders>
          </w:tcPr>
          <w:p w14:paraId="28560AA7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80" w:lineRule="exact"/>
              <w:ind w:left="72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2700" w:type="pct"/>
            <w:gridSpan w:val="4"/>
            <w:tcBorders>
              <w:top w:val="nil"/>
              <w:bottom w:val="nil"/>
              <w:right w:val="nil"/>
            </w:tcBorders>
            <w:shd w:val="clear" w:color="auto" w:fill="auto"/>
          </w:tcPr>
          <w:p w14:paraId="07E36810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2661F0" w:rsidRPr="00451B90" w14:paraId="47428E37" w14:textId="77777777" w:rsidTr="005A68C5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58B5FB8A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สินทรัพย์ไม่หมุนเวียนอื่น</w:t>
            </w:r>
          </w:p>
        </w:tc>
        <w:tc>
          <w:tcPr>
            <w:tcW w:w="686" w:type="pct"/>
            <w:shd w:val="clear" w:color="auto" w:fill="auto"/>
          </w:tcPr>
          <w:p w14:paraId="587FC090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87" w:type="pct"/>
            <w:shd w:val="clear" w:color="auto" w:fill="auto"/>
          </w:tcPr>
          <w:p w14:paraId="380B2F93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35" w:type="pct"/>
            <w:shd w:val="clear" w:color="auto" w:fill="auto"/>
          </w:tcPr>
          <w:p w14:paraId="202CFD63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693" w:type="pct"/>
            <w:shd w:val="clear" w:color="auto" w:fill="auto"/>
          </w:tcPr>
          <w:p w14:paraId="7901706A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2661F0" w:rsidRPr="00451B90" w14:paraId="689E75A8" w14:textId="77777777" w:rsidTr="008948D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5F56A99F" w14:textId="7777777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บริษัทย่อยทางอ้อม</w:t>
            </w:r>
          </w:p>
        </w:tc>
        <w:tc>
          <w:tcPr>
            <w:tcW w:w="686" w:type="pct"/>
            <w:shd w:val="clear" w:color="auto" w:fill="auto"/>
          </w:tcPr>
          <w:p w14:paraId="1AB62A35" w14:textId="21B5D880" w:rsidR="002661F0" w:rsidRPr="00451B90" w:rsidRDefault="008B1559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7" w:type="pct"/>
            <w:shd w:val="clear" w:color="auto" w:fill="auto"/>
          </w:tcPr>
          <w:p w14:paraId="597DE6E1" w14:textId="42DA6E4D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4E0F2559" w14:textId="4D40F69B" w:rsidR="002661F0" w:rsidRPr="00451B90" w:rsidRDefault="008B1559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3618987B" w14:textId="57E4C71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35</w:t>
            </w:r>
          </w:p>
        </w:tc>
      </w:tr>
      <w:tr w:rsidR="002661F0" w:rsidRPr="00451B90" w14:paraId="02979F04" w14:textId="77777777" w:rsidTr="008948D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2214991B" w14:textId="5C6F6DB1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การร่วมค้าทางอ้อม</w:t>
            </w:r>
          </w:p>
        </w:tc>
        <w:tc>
          <w:tcPr>
            <w:tcW w:w="686" w:type="pct"/>
            <w:shd w:val="clear" w:color="auto" w:fill="auto"/>
          </w:tcPr>
          <w:p w14:paraId="0B4269F1" w14:textId="5E052E31" w:rsidR="002661F0" w:rsidRPr="00451B90" w:rsidRDefault="008B1559" w:rsidP="005A68C5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687" w:type="pct"/>
            <w:shd w:val="clear" w:color="auto" w:fill="auto"/>
          </w:tcPr>
          <w:p w14:paraId="0DE700D2" w14:textId="7E48AF17" w:rsidR="002661F0" w:rsidRPr="00451B90" w:rsidRDefault="002661F0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29</w:t>
            </w:r>
          </w:p>
        </w:tc>
        <w:tc>
          <w:tcPr>
            <w:tcW w:w="635" w:type="pct"/>
            <w:shd w:val="clear" w:color="auto" w:fill="auto"/>
          </w:tcPr>
          <w:p w14:paraId="72172997" w14:textId="52F56ECC" w:rsidR="002661F0" w:rsidRPr="00451B90" w:rsidRDefault="008B1559" w:rsidP="005A68C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3" w:type="pct"/>
            <w:shd w:val="clear" w:color="auto" w:fill="auto"/>
          </w:tcPr>
          <w:p w14:paraId="7DA3739F" w14:textId="64985C1B" w:rsidR="002661F0" w:rsidRPr="00451B90" w:rsidRDefault="002661F0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2661F0" w:rsidRPr="00451B90" w14:paraId="666E27C8" w14:textId="77777777" w:rsidTr="008948DC">
        <w:tblPrEx>
          <w:tblBorders>
            <w:top w:val="none" w:sz="0" w:space="0" w:color="auto"/>
            <w:bottom w:val="none" w:sz="0" w:space="0" w:color="auto"/>
          </w:tblBorders>
        </w:tblPrEx>
        <w:tc>
          <w:tcPr>
            <w:tcW w:w="2300" w:type="pct"/>
            <w:shd w:val="clear" w:color="auto" w:fill="auto"/>
          </w:tcPr>
          <w:p w14:paraId="1903F531" w14:textId="572881D9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6" w:type="pct"/>
            <w:shd w:val="clear" w:color="auto" w:fill="auto"/>
            <w:vAlign w:val="bottom"/>
          </w:tcPr>
          <w:p w14:paraId="47E21FFC" w14:textId="331C06A2" w:rsidR="002661F0" w:rsidRPr="00451B90" w:rsidRDefault="008B1559" w:rsidP="005A68C5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</w:t>
            </w:r>
          </w:p>
        </w:tc>
        <w:tc>
          <w:tcPr>
            <w:tcW w:w="687" w:type="pct"/>
            <w:shd w:val="clear" w:color="auto" w:fill="auto"/>
            <w:vAlign w:val="bottom"/>
          </w:tcPr>
          <w:p w14:paraId="48F1CF74" w14:textId="406086BC" w:rsidR="002661F0" w:rsidRPr="00451B90" w:rsidRDefault="002661F0" w:rsidP="005A68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29</w:t>
            </w:r>
          </w:p>
        </w:tc>
        <w:tc>
          <w:tcPr>
            <w:tcW w:w="635" w:type="pct"/>
            <w:shd w:val="clear" w:color="auto" w:fill="auto"/>
            <w:vAlign w:val="bottom"/>
          </w:tcPr>
          <w:p w14:paraId="7FB064DC" w14:textId="5D90A595" w:rsidR="002661F0" w:rsidRPr="00451B90" w:rsidRDefault="008B1559" w:rsidP="005A68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93" w:type="pct"/>
            <w:shd w:val="clear" w:color="auto" w:fill="auto"/>
            <w:vAlign w:val="bottom"/>
          </w:tcPr>
          <w:p w14:paraId="2D1A5651" w14:textId="3D99AD6C" w:rsidR="002661F0" w:rsidRPr="00451B90" w:rsidRDefault="002661F0" w:rsidP="005A68C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35</w:t>
            </w:r>
          </w:p>
        </w:tc>
      </w:tr>
    </w:tbl>
    <w:p w14:paraId="09B519F2" w14:textId="77777777" w:rsidR="005A68C5" w:rsidRPr="00451B90" w:rsidRDefault="005A68C5">
      <w:pPr>
        <w:rPr>
          <w:rFonts w:asciiTheme="majorBidi" w:hAnsiTheme="majorBidi" w:cstheme="majorBidi"/>
        </w:rPr>
      </w:pP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262"/>
        <w:gridCol w:w="1263"/>
        <w:gridCol w:w="1168"/>
        <w:gridCol w:w="1273"/>
      </w:tblGrid>
      <w:tr w:rsidR="002661F0" w:rsidRPr="00451B90" w14:paraId="464E5A1D" w14:textId="77777777" w:rsidTr="008C4860">
        <w:tc>
          <w:tcPr>
            <w:tcW w:w="2300" w:type="pct"/>
          </w:tcPr>
          <w:p w14:paraId="7B7B2589" w14:textId="4952C371" w:rsidR="0094378B" w:rsidRPr="00451B90" w:rsidRDefault="002661F0" w:rsidP="005A68C5">
            <w:pPr>
              <w:pStyle w:val="block"/>
              <w:spacing w:after="0" w:line="240" w:lineRule="auto"/>
              <w:ind w:left="144" w:right="-192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กลับรายการ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)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  <w:p w14:paraId="04AF3AAF" w14:textId="058C6CDD" w:rsidR="002661F0" w:rsidRPr="00451B90" w:rsidRDefault="0094378B" w:rsidP="003F15F1">
            <w:pPr>
              <w:pStyle w:val="block"/>
              <w:spacing w:after="0" w:line="240" w:lineRule="auto"/>
              <w:ind w:left="40" w:right="-192" w:hanging="14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2661F0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จะเกิดขึ้น</w:t>
            </w:r>
            <w:r w:rsidR="008C4860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46227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8C4860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1373" w:type="pct"/>
            <w:gridSpan w:val="2"/>
          </w:tcPr>
          <w:p w14:paraId="6F126D59" w14:textId="77777777" w:rsidR="00765625" w:rsidRPr="00451B90" w:rsidRDefault="00765625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1214D865" w14:textId="51C4342C" w:rsidR="002661F0" w:rsidRPr="00451B90" w:rsidRDefault="002661F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7" w:type="pct"/>
            <w:gridSpan w:val="2"/>
            <w:shd w:val="clear" w:color="auto" w:fill="auto"/>
          </w:tcPr>
          <w:p w14:paraId="7E619835" w14:textId="77777777" w:rsidR="00765625" w:rsidRPr="00451B90" w:rsidRDefault="00765625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  <w:p w14:paraId="56D1B660" w14:textId="30F9E8B8" w:rsidR="002661F0" w:rsidRPr="00451B90" w:rsidRDefault="002661F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661F0" w:rsidRPr="00451B90" w14:paraId="4F9B92E1" w14:textId="77777777" w:rsidTr="008C4860">
        <w:tc>
          <w:tcPr>
            <w:tcW w:w="2300" w:type="pct"/>
          </w:tcPr>
          <w:p w14:paraId="46E3F130" w14:textId="1697834D" w:rsidR="002661F0" w:rsidRPr="00451B90" w:rsidRDefault="002661F0" w:rsidP="003F15F1">
            <w:pPr>
              <w:pStyle w:val="block"/>
              <w:spacing w:after="0" w:line="240" w:lineRule="auto"/>
              <w:ind w:left="-110" w:firstLine="15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rtl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 xml:space="preserve">  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  <w:t xml:space="preserve">30 </w:t>
            </w:r>
            <w:r w:rsidR="00290B3B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686" w:type="pct"/>
          </w:tcPr>
          <w:p w14:paraId="31A8926F" w14:textId="0F9EE52F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7" w:type="pct"/>
            <w:shd w:val="clear" w:color="auto" w:fill="auto"/>
          </w:tcPr>
          <w:p w14:paraId="2B06778E" w14:textId="506E2233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35" w:type="pct"/>
            <w:shd w:val="clear" w:color="auto" w:fill="auto"/>
          </w:tcPr>
          <w:p w14:paraId="32254426" w14:textId="51C78951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2" w:type="pct"/>
            <w:shd w:val="clear" w:color="auto" w:fill="auto"/>
          </w:tcPr>
          <w:p w14:paraId="5AB43D2B" w14:textId="673D68B7" w:rsidR="002661F0" w:rsidRPr="00451B90" w:rsidRDefault="002661F0" w:rsidP="005A68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</w:tr>
      <w:tr w:rsidR="002661F0" w:rsidRPr="00451B90" w14:paraId="177BE43B" w14:textId="77777777" w:rsidTr="008948DC">
        <w:tc>
          <w:tcPr>
            <w:tcW w:w="2300" w:type="pct"/>
          </w:tcPr>
          <w:p w14:paraId="1E5EB009" w14:textId="77777777" w:rsidR="002661F0" w:rsidRPr="00451B90" w:rsidRDefault="002661F0" w:rsidP="005A68C5">
            <w:pPr>
              <w:pStyle w:val="block"/>
              <w:spacing w:after="0" w:line="240" w:lineRule="auto"/>
              <w:ind w:left="144" w:hanging="180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</w:p>
        </w:tc>
        <w:tc>
          <w:tcPr>
            <w:tcW w:w="2700" w:type="pct"/>
            <w:gridSpan w:val="4"/>
            <w:shd w:val="clear" w:color="auto" w:fill="auto"/>
          </w:tcPr>
          <w:p w14:paraId="31940B22" w14:textId="77777777" w:rsidR="002661F0" w:rsidRPr="00451B90" w:rsidRDefault="002661F0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661F0" w:rsidRPr="00451B90" w14:paraId="314D34F6" w14:textId="77777777" w:rsidTr="008948DC">
        <w:tc>
          <w:tcPr>
            <w:tcW w:w="2300" w:type="pct"/>
          </w:tcPr>
          <w:p w14:paraId="1AFE0D83" w14:textId="77777777" w:rsidR="002661F0" w:rsidRPr="00451B90" w:rsidRDefault="002661F0" w:rsidP="005A68C5">
            <w:pPr>
              <w:pStyle w:val="block"/>
              <w:spacing w:after="0" w:line="240" w:lineRule="auto"/>
              <w:ind w:left="-36" w:firstLine="15"/>
              <w:jc w:val="thaiDistribute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เงินให้กู้ยืม</w:t>
            </w:r>
          </w:p>
        </w:tc>
        <w:tc>
          <w:tcPr>
            <w:tcW w:w="686" w:type="pct"/>
            <w:shd w:val="clear" w:color="auto" w:fill="auto"/>
          </w:tcPr>
          <w:p w14:paraId="1F5921A0" w14:textId="65D1E9CC" w:rsidR="002661F0" w:rsidRPr="00451B90" w:rsidRDefault="002136AE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7</w:t>
            </w:r>
          </w:p>
        </w:tc>
        <w:tc>
          <w:tcPr>
            <w:tcW w:w="687" w:type="pct"/>
            <w:shd w:val="clear" w:color="auto" w:fill="auto"/>
          </w:tcPr>
          <w:p w14:paraId="396BB218" w14:textId="71F87744" w:rsidR="002661F0" w:rsidRPr="00451B90" w:rsidRDefault="00446997" w:rsidP="00C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5" w:type="pct"/>
            <w:shd w:val="clear" w:color="auto" w:fill="auto"/>
          </w:tcPr>
          <w:p w14:paraId="739C1AAF" w14:textId="04B29861" w:rsidR="002661F0" w:rsidRPr="00451B90" w:rsidRDefault="0038486D" w:rsidP="005A68C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(985)</w:t>
            </w:r>
          </w:p>
        </w:tc>
        <w:tc>
          <w:tcPr>
            <w:tcW w:w="692" w:type="pct"/>
            <w:shd w:val="clear" w:color="auto" w:fill="auto"/>
          </w:tcPr>
          <w:p w14:paraId="46B88EDB" w14:textId="61D20DE8" w:rsidR="002661F0" w:rsidRPr="00451B90" w:rsidRDefault="00446997" w:rsidP="00C614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(1,454)</w:t>
            </w:r>
          </w:p>
        </w:tc>
      </w:tr>
    </w:tbl>
    <w:p w14:paraId="7AC537B1" w14:textId="2607ECB9" w:rsidR="00CE1EAA" w:rsidRPr="00451B90" w:rsidRDefault="00CE1EAA">
      <w:pPr>
        <w:rPr>
          <w:rFonts w:asciiTheme="majorBidi" w:hAnsiTheme="majorBidi" w:cstheme="majorBidi"/>
        </w:rPr>
      </w:pPr>
    </w:p>
    <w:p w14:paraId="46F08429" w14:textId="779BFE76" w:rsidR="008C4860" w:rsidRPr="00451B90" w:rsidRDefault="00CE1EAA" w:rsidP="00CE1E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</w:rPr>
        <w:br w:type="page"/>
      </w:r>
    </w:p>
    <w:tbl>
      <w:tblPr>
        <w:tblW w:w="919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29"/>
        <w:gridCol w:w="1260"/>
        <w:gridCol w:w="1262"/>
        <w:gridCol w:w="1168"/>
        <w:gridCol w:w="1276"/>
      </w:tblGrid>
      <w:tr w:rsidR="002661F0" w:rsidRPr="00451B90" w14:paraId="065348BE" w14:textId="77777777" w:rsidTr="009072BE">
        <w:trPr>
          <w:trHeight w:val="74"/>
        </w:trPr>
        <w:tc>
          <w:tcPr>
            <w:tcW w:w="2300" w:type="pct"/>
            <w:shd w:val="clear" w:color="auto" w:fill="auto"/>
          </w:tcPr>
          <w:p w14:paraId="6B7F0B04" w14:textId="15EE8732" w:rsidR="002661F0" w:rsidRPr="00451B90" w:rsidRDefault="002661F0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71" w:type="pct"/>
            <w:gridSpan w:val="2"/>
            <w:shd w:val="clear" w:color="auto" w:fill="auto"/>
          </w:tcPr>
          <w:p w14:paraId="57865AFD" w14:textId="5212C12C" w:rsidR="002661F0" w:rsidRPr="00451B90" w:rsidRDefault="002661F0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29" w:type="pct"/>
            <w:gridSpan w:val="2"/>
            <w:shd w:val="clear" w:color="auto" w:fill="auto"/>
          </w:tcPr>
          <w:p w14:paraId="15E82800" w14:textId="3489A800" w:rsidR="002661F0" w:rsidRPr="00451B90" w:rsidRDefault="002661F0" w:rsidP="002661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072BE" w:rsidRPr="00451B90" w14:paraId="2201DE1D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441A521A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40CC884F" w14:textId="693F45E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686" w:type="pct"/>
            <w:shd w:val="clear" w:color="auto" w:fill="auto"/>
          </w:tcPr>
          <w:p w14:paraId="019628E0" w14:textId="7DFD67FC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35" w:type="pct"/>
            <w:shd w:val="clear" w:color="auto" w:fill="auto"/>
          </w:tcPr>
          <w:p w14:paraId="78AADB9C" w14:textId="6C8957CD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694" w:type="pct"/>
            <w:shd w:val="clear" w:color="auto" w:fill="auto"/>
          </w:tcPr>
          <w:p w14:paraId="4DB7DF64" w14:textId="12599C32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072BE" w:rsidRPr="00451B90" w14:paraId="5124B7A3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3CB2CFC2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32D91B6C" w14:textId="73EE857D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6" w:type="pct"/>
            <w:shd w:val="clear" w:color="auto" w:fill="auto"/>
          </w:tcPr>
          <w:p w14:paraId="4DFDBED2" w14:textId="01D11839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35" w:type="pct"/>
            <w:shd w:val="clear" w:color="auto" w:fill="auto"/>
          </w:tcPr>
          <w:p w14:paraId="1A8E6E29" w14:textId="4A9BB500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94" w:type="pct"/>
            <w:shd w:val="clear" w:color="auto" w:fill="auto"/>
          </w:tcPr>
          <w:p w14:paraId="6524D5A3" w14:textId="6D34A1A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</w:tr>
      <w:tr w:rsidR="009072BE" w:rsidRPr="00451B90" w14:paraId="5914F1BD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08A5D7DD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700" w:type="pct"/>
            <w:gridSpan w:val="4"/>
            <w:shd w:val="clear" w:color="auto" w:fill="auto"/>
          </w:tcPr>
          <w:p w14:paraId="02502E82" w14:textId="0F1F72CF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072BE" w:rsidRPr="00451B90" w14:paraId="7B9A4F60" w14:textId="77777777" w:rsidTr="0094378B">
        <w:trPr>
          <w:trHeight w:val="74"/>
        </w:trPr>
        <w:tc>
          <w:tcPr>
            <w:tcW w:w="2300" w:type="pct"/>
            <w:shd w:val="clear" w:color="auto" w:fill="auto"/>
          </w:tcPr>
          <w:p w14:paraId="78637529" w14:textId="33E70034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เจ้าหนี้การค้า</w:t>
            </w:r>
          </w:p>
        </w:tc>
        <w:tc>
          <w:tcPr>
            <w:tcW w:w="685" w:type="pct"/>
            <w:shd w:val="clear" w:color="auto" w:fill="auto"/>
          </w:tcPr>
          <w:p w14:paraId="1A92905F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3B94456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757F5714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313C912E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451B90" w14:paraId="14DF6176" w14:textId="77777777" w:rsidTr="008948DC">
        <w:tc>
          <w:tcPr>
            <w:tcW w:w="2300" w:type="pct"/>
            <w:shd w:val="clear" w:color="auto" w:fill="auto"/>
          </w:tcPr>
          <w:p w14:paraId="69E40285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6B4190D7" w14:textId="0A6CEA36" w:rsidR="009072BE" w:rsidRPr="00451B90" w:rsidRDefault="00E9118D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D5E70DB" w14:textId="56A56703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3B1C5900" w14:textId="1B2D4026" w:rsidR="009072BE" w:rsidRPr="00451B90" w:rsidRDefault="00E9118D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5,422</w:t>
            </w:r>
          </w:p>
        </w:tc>
        <w:tc>
          <w:tcPr>
            <w:tcW w:w="694" w:type="pct"/>
            <w:shd w:val="clear" w:color="auto" w:fill="auto"/>
          </w:tcPr>
          <w:p w14:paraId="498F2DDD" w14:textId="2915ABC1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4,407</w:t>
            </w:r>
          </w:p>
        </w:tc>
      </w:tr>
      <w:tr w:rsidR="009072BE" w:rsidRPr="00451B90" w14:paraId="1CD7960B" w14:textId="77777777" w:rsidTr="008948DC">
        <w:tc>
          <w:tcPr>
            <w:tcW w:w="2300" w:type="pct"/>
            <w:shd w:val="clear" w:color="auto" w:fill="auto"/>
          </w:tcPr>
          <w:p w14:paraId="58AAAE1A" w14:textId="47F5D82F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26E60B2A" w14:textId="4020187D" w:rsidR="009072BE" w:rsidRPr="00451B90" w:rsidRDefault="00CB1444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62471D6D" w14:textId="33FE5380" w:rsidR="009072BE" w:rsidRPr="00451B90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158</w:t>
            </w:r>
          </w:p>
        </w:tc>
        <w:tc>
          <w:tcPr>
            <w:tcW w:w="635" w:type="pct"/>
            <w:shd w:val="clear" w:color="auto" w:fill="auto"/>
          </w:tcPr>
          <w:p w14:paraId="5D40D043" w14:textId="1712B742" w:rsidR="009072BE" w:rsidRPr="00451B90" w:rsidRDefault="00CB1444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4" w:type="pct"/>
            <w:shd w:val="clear" w:color="auto" w:fill="auto"/>
          </w:tcPr>
          <w:p w14:paraId="1A82893C" w14:textId="6DD979F1" w:rsidR="009072BE" w:rsidRPr="00451B90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145</w:t>
            </w:r>
          </w:p>
        </w:tc>
      </w:tr>
      <w:tr w:rsidR="009072BE" w:rsidRPr="00451B90" w14:paraId="21B59672" w14:textId="77777777" w:rsidTr="008948DC">
        <w:tc>
          <w:tcPr>
            <w:tcW w:w="2300" w:type="pct"/>
            <w:shd w:val="clear" w:color="auto" w:fill="auto"/>
          </w:tcPr>
          <w:p w14:paraId="15A3F645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4E2B797A" w14:textId="17A12D0C" w:rsidR="009072BE" w:rsidRPr="00451B90" w:rsidRDefault="00CB1444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4E010F0" w14:textId="37EEC4C8" w:rsidR="009072BE" w:rsidRPr="00451B90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158</w:t>
            </w:r>
          </w:p>
        </w:tc>
        <w:tc>
          <w:tcPr>
            <w:tcW w:w="635" w:type="pct"/>
            <w:shd w:val="clear" w:color="auto" w:fill="auto"/>
          </w:tcPr>
          <w:p w14:paraId="52F6BC4D" w14:textId="2E30DA13" w:rsidR="009072BE" w:rsidRPr="00451B90" w:rsidRDefault="00E9118D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5,</w:t>
            </w:r>
            <w:r w:rsidR="00CB1444" w:rsidRPr="00451B90">
              <w:rPr>
                <w:rFonts w:asciiTheme="majorBidi" w:hAnsiTheme="majorBidi" w:cstheme="majorBidi"/>
                <w:b/>
                <w:bCs/>
              </w:rPr>
              <w:t>422</w:t>
            </w:r>
          </w:p>
        </w:tc>
        <w:tc>
          <w:tcPr>
            <w:tcW w:w="694" w:type="pct"/>
            <w:shd w:val="clear" w:color="auto" w:fill="auto"/>
          </w:tcPr>
          <w:p w14:paraId="5EA2AC37" w14:textId="30103CB3" w:rsidR="009072BE" w:rsidRPr="00451B90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4,552</w:t>
            </w:r>
          </w:p>
        </w:tc>
      </w:tr>
      <w:tr w:rsidR="009072BE" w:rsidRPr="00451B90" w14:paraId="72EED3B8" w14:textId="77777777" w:rsidTr="0094378B">
        <w:tc>
          <w:tcPr>
            <w:tcW w:w="2300" w:type="pct"/>
            <w:shd w:val="clear" w:color="auto" w:fill="auto"/>
          </w:tcPr>
          <w:p w14:paraId="2D14F870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188BBCED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43DB9A94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5AC5E85F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75705EB9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</w:tr>
      <w:tr w:rsidR="009072BE" w:rsidRPr="00451B90" w14:paraId="78FD694A" w14:textId="77777777" w:rsidTr="0094378B">
        <w:tc>
          <w:tcPr>
            <w:tcW w:w="2300" w:type="pct"/>
            <w:shd w:val="clear" w:color="auto" w:fill="auto"/>
          </w:tcPr>
          <w:p w14:paraId="512493B9" w14:textId="2AB902FE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เจ้าหนี้หมุนเวียนอื่น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0343F6E7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163B576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49355CE4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1F396C53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451B90" w14:paraId="3D8BAE32" w14:textId="77777777" w:rsidTr="008948DC">
        <w:tc>
          <w:tcPr>
            <w:tcW w:w="2300" w:type="pct"/>
            <w:shd w:val="clear" w:color="auto" w:fill="auto"/>
          </w:tcPr>
          <w:p w14:paraId="2CBD447B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บริษัทย่อยและบริษัทย่อยทางอ้อม</w:t>
            </w:r>
          </w:p>
        </w:tc>
        <w:tc>
          <w:tcPr>
            <w:tcW w:w="685" w:type="pct"/>
            <w:shd w:val="clear" w:color="auto" w:fill="auto"/>
          </w:tcPr>
          <w:p w14:paraId="73F8DB40" w14:textId="05F4A0F4" w:rsidR="009072BE" w:rsidRPr="00451B90" w:rsidRDefault="00E9118D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D002BC6" w14:textId="075AAFE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7A9C18C7" w14:textId="00444D95" w:rsidR="009072BE" w:rsidRPr="00451B90" w:rsidRDefault="001E6BD4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45</w:t>
            </w:r>
          </w:p>
        </w:tc>
        <w:tc>
          <w:tcPr>
            <w:tcW w:w="694" w:type="pct"/>
            <w:shd w:val="clear" w:color="auto" w:fill="auto"/>
          </w:tcPr>
          <w:p w14:paraId="516F7FEE" w14:textId="7EA040E6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40</w:t>
            </w:r>
          </w:p>
        </w:tc>
      </w:tr>
      <w:tr w:rsidR="009072BE" w:rsidRPr="00451B90" w14:paraId="28DAFCFA" w14:textId="77777777" w:rsidTr="008948DC">
        <w:tc>
          <w:tcPr>
            <w:tcW w:w="2300" w:type="pct"/>
            <w:shd w:val="clear" w:color="auto" w:fill="auto"/>
          </w:tcPr>
          <w:p w14:paraId="32A67ABF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การร่วมค้า</w:t>
            </w:r>
          </w:p>
        </w:tc>
        <w:tc>
          <w:tcPr>
            <w:tcW w:w="685" w:type="pct"/>
            <w:shd w:val="clear" w:color="auto" w:fill="auto"/>
          </w:tcPr>
          <w:p w14:paraId="37BFCF46" w14:textId="14484E7D" w:rsidR="009072BE" w:rsidRPr="00451B90" w:rsidRDefault="001E6BD4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47F7AC2" w14:textId="4669AFD8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16</w:t>
            </w:r>
          </w:p>
        </w:tc>
        <w:tc>
          <w:tcPr>
            <w:tcW w:w="635" w:type="pct"/>
            <w:shd w:val="clear" w:color="auto" w:fill="auto"/>
          </w:tcPr>
          <w:p w14:paraId="39954582" w14:textId="78E4BFDA" w:rsidR="009072BE" w:rsidRPr="00451B90" w:rsidRDefault="001E6BD4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4" w:type="pct"/>
            <w:shd w:val="clear" w:color="auto" w:fill="auto"/>
          </w:tcPr>
          <w:p w14:paraId="2E986EAF" w14:textId="10DB292F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16</w:t>
            </w:r>
          </w:p>
        </w:tc>
      </w:tr>
      <w:tr w:rsidR="009072BE" w:rsidRPr="00451B90" w14:paraId="30C6CA29" w14:textId="77777777" w:rsidTr="008948DC">
        <w:tc>
          <w:tcPr>
            <w:tcW w:w="2300" w:type="pct"/>
            <w:shd w:val="clear" w:color="auto" w:fill="auto"/>
          </w:tcPr>
          <w:p w14:paraId="7427CEA5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85" w:type="pct"/>
            <w:shd w:val="clear" w:color="auto" w:fill="auto"/>
          </w:tcPr>
          <w:p w14:paraId="362F8940" w14:textId="35E944D3" w:rsidR="009072BE" w:rsidRPr="00451B90" w:rsidRDefault="00CB1444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58B13916" w14:textId="5DC4BDC3" w:rsidR="009072BE" w:rsidRPr="00451B90" w:rsidRDefault="009072BE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635" w:type="pct"/>
            <w:shd w:val="clear" w:color="auto" w:fill="auto"/>
          </w:tcPr>
          <w:p w14:paraId="21E7DCDB" w14:textId="7CCC270F" w:rsidR="009072BE" w:rsidRPr="00451B90" w:rsidRDefault="00CB1444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94" w:type="pct"/>
            <w:shd w:val="clear" w:color="auto" w:fill="auto"/>
          </w:tcPr>
          <w:p w14:paraId="57108B8F" w14:textId="47094149" w:rsidR="009072BE" w:rsidRPr="00451B90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29</w:t>
            </w:r>
          </w:p>
        </w:tc>
      </w:tr>
      <w:tr w:rsidR="009072BE" w:rsidRPr="00451B90" w14:paraId="525858EC" w14:textId="77777777" w:rsidTr="008948DC">
        <w:tc>
          <w:tcPr>
            <w:tcW w:w="2300" w:type="pct"/>
            <w:shd w:val="clear" w:color="auto" w:fill="auto"/>
          </w:tcPr>
          <w:p w14:paraId="55465F3C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5" w:type="pct"/>
            <w:shd w:val="clear" w:color="auto" w:fill="auto"/>
          </w:tcPr>
          <w:p w14:paraId="07C0608F" w14:textId="5C632495" w:rsidR="009072BE" w:rsidRPr="00451B90" w:rsidRDefault="00CB1444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7A4506AB" w14:textId="402E9D05" w:rsidR="009072BE" w:rsidRPr="00451B90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48</w:t>
            </w:r>
          </w:p>
        </w:tc>
        <w:tc>
          <w:tcPr>
            <w:tcW w:w="635" w:type="pct"/>
            <w:shd w:val="clear" w:color="auto" w:fill="auto"/>
          </w:tcPr>
          <w:p w14:paraId="451DBB37" w14:textId="2B36EC51" w:rsidR="009072BE" w:rsidRPr="00451B90" w:rsidRDefault="00CB1444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45</w:t>
            </w:r>
          </w:p>
        </w:tc>
        <w:tc>
          <w:tcPr>
            <w:tcW w:w="694" w:type="pct"/>
            <w:shd w:val="clear" w:color="auto" w:fill="auto"/>
          </w:tcPr>
          <w:p w14:paraId="20A418CE" w14:textId="630A32D3" w:rsidR="009072BE" w:rsidRPr="00451B90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85</w:t>
            </w:r>
          </w:p>
        </w:tc>
      </w:tr>
      <w:tr w:rsidR="009072BE" w:rsidRPr="00451B90" w14:paraId="269C32B6" w14:textId="77777777" w:rsidTr="0094378B">
        <w:tc>
          <w:tcPr>
            <w:tcW w:w="2300" w:type="pct"/>
            <w:shd w:val="clear" w:color="auto" w:fill="auto"/>
          </w:tcPr>
          <w:p w14:paraId="1A65F01C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5" w:type="pct"/>
            <w:shd w:val="clear" w:color="auto" w:fill="auto"/>
          </w:tcPr>
          <w:p w14:paraId="53B92BAD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01CD6CF5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35" w:type="pct"/>
            <w:shd w:val="clear" w:color="auto" w:fill="auto"/>
          </w:tcPr>
          <w:p w14:paraId="40D9B611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694" w:type="pct"/>
            <w:shd w:val="clear" w:color="auto" w:fill="auto"/>
          </w:tcPr>
          <w:p w14:paraId="7B2A7374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9072BE" w:rsidRPr="00451B90" w14:paraId="2EDBF213" w14:textId="77777777" w:rsidTr="0094378B">
        <w:tc>
          <w:tcPr>
            <w:tcW w:w="2300" w:type="pct"/>
            <w:shd w:val="clear" w:color="auto" w:fill="auto"/>
          </w:tcPr>
          <w:p w14:paraId="5B9A81C1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หนี้สินหมุนเวียนอื่น</w:t>
            </w:r>
          </w:p>
        </w:tc>
        <w:tc>
          <w:tcPr>
            <w:tcW w:w="685" w:type="pct"/>
            <w:shd w:val="clear" w:color="auto" w:fill="auto"/>
          </w:tcPr>
          <w:p w14:paraId="5170ABB8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A788D2E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35" w:type="pct"/>
            <w:shd w:val="clear" w:color="auto" w:fill="auto"/>
          </w:tcPr>
          <w:p w14:paraId="2DCD07A9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94" w:type="pct"/>
            <w:shd w:val="clear" w:color="auto" w:fill="auto"/>
          </w:tcPr>
          <w:p w14:paraId="2DABB217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451B90" w14:paraId="3421D486" w14:textId="77777777" w:rsidTr="008948DC">
        <w:tc>
          <w:tcPr>
            <w:tcW w:w="2300" w:type="pct"/>
            <w:shd w:val="clear" w:color="auto" w:fill="auto"/>
          </w:tcPr>
          <w:p w14:paraId="46E294F3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บริษัทย่อย</w:t>
            </w:r>
          </w:p>
        </w:tc>
        <w:tc>
          <w:tcPr>
            <w:tcW w:w="685" w:type="pct"/>
            <w:shd w:val="clear" w:color="auto" w:fill="auto"/>
          </w:tcPr>
          <w:p w14:paraId="7D790424" w14:textId="4DA0A6DE" w:rsidR="009072BE" w:rsidRPr="00451B90" w:rsidRDefault="00E9118D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6A0DF6D" w14:textId="0E687684" w:rsidR="009072BE" w:rsidRPr="00451B90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635" w:type="pct"/>
            <w:shd w:val="clear" w:color="auto" w:fill="auto"/>
          </w:tcPr>
          <w:p w14:paraId="04A8264D" w14:textId="183AE8C5" w:rsidR="009072BE" w:rsidRPr="00451B90" w:rsidRDefault="009E66F1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94" w:type="pct"/>
            <w:shd w:val="clear" w:color="auto" w:fill="auto"/>
          </w:tcPr>
          <w:p w14:paraId="41D2194F" w14:textId="02AE894F" w:rsidR="009072BE" w:rsidRPr="00451B90" w:rsidRDefault="009072BE" w:rsidP="009072B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</w:t>
            </w:r>
          </w:p>
        </w:tc>
      </w:tr>
      <w:tr w:rsidR="009072BE" w:rsidRPr="00451B90" w14:paraId="7487919C" w14:textId="77777777" w:rsidTr="008948DC">
        <w:tblPrEx>
          <w:tblBorders>
            <w:top w:val="single" w:sz="4" w:space="0" w:color="auto"/>
            <w:bottom w:val="double" w:sz="4" w:space="0" w:color="auto"/>
          </w:tblBorders>
        </w:tblPrEx>
        <w:tc>
          <w:tcPr>
            <w:tcW w:w="2300" w:type="pct"/>
            <w:tcBorders>
              <w:top w:val="nil"/>
              <w:bottom w:val="nil"/>
            </w:tcBorders>
            <w:shd w:val="clear" w:color="auto" w:fill="auto"/>
          </w:tcPr>
          <w:p w14:paraId="10E2F6F1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85" w:type="pct"/>
            <w:tcBorders>
              <w:top w:val="nil"/>
              <w:bottom w:val="nil"/>
            </w:tcBorders>
            <w:shd w:val="clear" w:color="auto" w:fill="auto"/>
          </w:tcPr>
          <w:p w14:paraId="6E28425B" w14:textId="4AD86C84" w:rsidR="009072BE" w:rsidRPr="00451B90" w:rsidRDefault="00E9118D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86" w:type="pct"/>
            <w:tcBorders>
              <w:top w:val="nil"/>
              <w:bottom w:val="nil"/>
            </w:tcBorders>
            <w:shd w:val="clear" w:color="auto" w:fill="auto"/>
          </w:tcPr>
          <w:p w14:paraId="19868FDA" w14:textId="5897571B" w:rsidR="009072BE" w:rsidRPr="00451B90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635" w:type="pct"/>
            <w:tcBorders>
              <w:top w:val="nil"/>
              <w:bottom w:val="nil"/>
            </w:tcBorders>
            <w:shd w:val="clear" w:color="auto" w:fill="auto"/>
          </w:tcPr>
          <w:p w14:paraId="5A495C29" w14:textId="16730E27" w:rsidR="009072BE" w:rsidRPr="00451B90" w:rsidRDefault="009E66F1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7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94" w:type="pct"/>
            <w:tcBorders>
              <w:top w:val="nil"/>
              <w:bottom w:val="nil"/>
            </w:tcBorders>
            <w:shd w:val="clear" w:color="auto" w:fill="auto"/>
          </w:tcPr>
          <w:p w14:paraId="4B61730D" w14:textId="442F8874" w:rsidR="009072BE" w:rsidRPr="00451B90" w:rsidRDefault="009072BE" w:rsidP="009072B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</w:tr>
    </w:tbl>
    <w:p w14:paraId="288D9FE9" w14:textId="5C3C7546" w:rsidR="00D3138C" w:rsidRPr="00451B90" w:rsidRDefault="00D3138C">
      <w:pPr>
        <w:rPr>
          <w:rFonts w:asciiTheme="majorBidi" w:hAnsiTheme="majorBidi" w:cstheme="majorBidi"/>
        </w:rPr>
      </w:pPr>
    </w:p>
    <w:tbl>
      <w:tblPr>
        <w:tblpPr w:leftFromText="180" w:rightFromText="180" w:vertAnchor="text" w:tblpX="450" w:tblpY="1"/>
        <w:tblOverlap w:val="never"/>
        <w:tblW w:w="4912" w:type="pct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52"/>
        <w:gridCol w:w="1238"/>
        <w:gridCol w:w="1240"/>
        <w:gridCol w:w="1332"/>
        <w:gridCol w:w="1140"/>
        <w:gridCol w:w="1432"/>
      </w:tblGrid>
      <w:tr w:rsidR="00A973D4" w:rsidRPr="00451B90" w14:paraId="64D20857" w14:textId="77777777" w:rsidTr="00313EA6">
        <w:trPr>
          <w:trHeight w:val="78"/>
          <w:tblHeader/>
        </w:trPr>
        <w:tc>
          <w:tcPr>
            <w:tcW w:w="1618" w:type="pct"/>
            <w:vAlign w:val="bottom"/>
          </w:tcPr>
          <w:p w14:paraId="1856941C" w14:textId="77777777" w:rsidR="00D3138C" w:rsidRPr="00451B90" w:rsidRDefault="00D3138C" w:rsidP="00054751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13" w:type="pct"/>
            <w:gridSpan w:val="2"/>
          </w:tcPr>
          <w:p w14:paraId="4C7CB8A2" w14:textId="77777777" w:rsidR="00D3138C" w:rsidRPr="00451B90" w:rsidRDefault="00D3138C" w:rsidP="00054751">
            <w:pPr>
              <w:pStyle w:val="block"/>
              <w:spacing w:after="0" w:line="240" w:lineRule="auto"/>
              <w:ind w:left="0" w:right="-111" w:hanging="183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อัตราดอกเบี้ย</w:t>
            </w:r>
          </w:p>
        </w:tc>
        <w:tc>
          <w:tcPr>
            <w:tcW w:w="2069" w:type="pct"/>
            <w:gridSpan w:val="3"/>
            <w:vAlign w:val="bottom"/>
          </w:tcPr>
          <w:p w14:paraId="67C3FD1C" w14:textId="77777777" w:rsidR="00D3138C" w:rsidRPr="00451B90" w:rsidRDefault="00D3138C" w:rsidP="000547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9072BE" w:rsidRPr="00451B90" w14:paraId="5A06D5D3" w14:textId="77777777" w:rsidTr="00A66BB3">
        <w:trPr>
          <w:trHeight w:val="59"/>
          <w:tblHeader/>
        </w:trPr>
        <w:tc>
          <w:tcPr>
            <w:tcW w:w="1618" w:type="pct"/>
            <w:vAlign w:val="bottom"/>
          </w:tcPr>
          <w:p w14:paraId="6896E465" w14:textId="77777777" w:rsidR="009072BE" w:rsidRPr="00451B90" w:rsidRDefault="009072BE" w:rsidP="009072BE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</w:tcPr>
          <w:p w14:paraId="7FC4DB04" w14:textId="0D21649A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57" w:type="pct"/>
          </w:tcPr>
          <w:p w14:paraId="3E1330F9" w14:textId="5B1D5D51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706" w:type="pct"/>
          </w:tcPr>
          <w:p w14:paraId="014A9880" w14:textId="0EC2E725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04" w:type="pct"/>
            <w:vAlign w:val="bottom"/>
          </w:tcPr>
          <w:p w14:paraId="25C92A63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59" w:type="pct"/>
          </w:tcPr>
          <w:p w14:paraId="2475E60A" w14:textId="561ECF72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cs/>
              </w:rPr>
              <w:br/>
            </w: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9072BE" w:rsidRPr="00451B90" w14:paraId="53DC29F3" w14:textId="77777777" w:rsidTr="0054699A">
        <w:trPr>
          <w:trHeight w:val="67"/>
          <w:tblHeader/>
        </w:trPr>
        <w:tc>
          <w:tcPr>
            <w:tcW w:w="1618" w:type="pct"/>
            <w:vAlign w:val="bottom"/>
          </w:tcPr>
          <w:p w14:paraId="5345ED16" w14:textId="77777777" w:rsidR="009072BE" w:rsidRPr="00451B90" w:rsidRDefault="009072BE" w:rsidP="009072BE">
            <w:pPr>
              <w:pStyle w:val="block"/>
              <w:spacing w:after="0" w:line="240" w:lineRule="auto"/>
              <w:ind w:left="0" w:hanging="183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56" w:type="pct"/>
          </w:tcPr>
          <w:p w14:paraId="3CA536AA" w14:textId="0B3F1F22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57" w:type="pct"/>
          </w:tcPr>
          <w:p w14:paraId="292EF126" w14:textId="268D91CA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06" w:type="pct"/>
          </w:tcPr>
          <w:p w14:paraId="08E60D09" w14:textId="56824FEA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04" w:type="pct"/>
          </w:tcPr>
          <w:p w14:paraId="7C8EB7A8" w14:textId="02D56448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    </w:t>
            </w:r>
            <w:r w:rsidRPr="00451B90">
              <w:rPr>
                <w:rFonts w:asciiTheme="majorBidi" w:hAnsiTheme="majorBidi" w:cstheme="majorBidi"/>
                <w:cs/>
              </w:rPr>
              <w:t xml:space="preserve"> ลดลง</w:t>
            </w:r>
          </w:p>
        </w:tc>
        <w:tc>
          <w:tcPr>
            <w:tcW w:w="759" w:type="pct"/>
          </w:tcPr>
          <w:p w14:paraId="52B70F8B" w14:textId="2D0DBBD0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4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</w:tr>
      <w:tr w:rsidR="009072BE" w:rsidRPr="00451B90" w14:paraId="0875DF59" w14:textId="77777777" w:rsidTr="00313EA6">
        <w:trPr>
          <w:trHeight w:val="78"/>
          <w:tblHeader/>
        </w:trPr>
        <w:tc>
          <w:tcPr>
            <w:tcW w:w="1618" w:type="pct"/>
            <w:vAlign w:val="bottom"/>
          </w:tcPr>
          <w:p w14:paraId="4042430B" w14:textId="0CD5391A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เงินกู้ยืม</w:t>
            </w:r>
          </w:p>
        </w:tc>
        <w:tc>
          <w:tcPr>
            <w:tcW w:w="1313" w:type="pct"/>
            <w:gridSpan w:val="2"/>
          </w:tcPr>
          <w:p w14:paraId="4912C8D3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(ร้อยละต่อปี)</w:t>
            </w:r>
          </w:p>
        </w:tc>
        <w:tc>
          <w:tcPr>
            <w:tcW w:w="2069" w:type="pct"/>
            <w:gridSpan w:val="3"/>
            <w:vAlign w:val="bottom"/>
          </w:tcPr>
          <w:p w14:paraId="70AF1998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072BE" w:rsidRPr="00451B90" w14:paraId="2BA858B4" w14:textId="77777777" w:rsidTr="008948DC">
        <w:tblPrEx>
          <w:tblLook w:val="04A0" w:firstRow="1" w:lastRow="0" w:firstColumn="1" w:lastColumn="0" w:noHBand="0" w:noVBand="1"/>
        </w:tblPrEx>
        <w:trPr>
          <w:trHeight w:val="75"/>
        </w:trPr>
        <w:tc>
          <w:tcPr>
            <w:tcW w:w="1618" w:type="pct"/>
          </w:tcPr>
          <w:p w14:paraId="4765078C" w14:textId="26FCC881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56" w:type="pct"/>
            <w:tcBorders>
              <w:bottom w:val="nil"/>
            </w:tcBorders>
          </w:tcPr>
          <w:p w14:paraId="5958C858" w14:textId="2FF65FED" w:rsidR="009072BE" w:rsidRPr="00451B90" w:rsidRDefault="009072BE" w:rsidP="00907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2.83</w:t>
            </w:r>
          </w:p>
        </w:tc>
        <w:tc>
          <w:tcPr>
            <w:tcW w:w="657" w:type="pct"/>
            <w:tcBorders>
              <w:bottom w:val="nil"/>
            </w:tcBorders>
            <w:shd w:val="clear" w:color="auto" w:fill="auto"/>
          </w:tcPr>
          <w:p w14:paraId="3E596115" w14:textId="05734ABC" w:rsidR="009072BE" w:rsidRPr="00451B90" w:rsidRDefault="00134D59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06" w:type="pct"/>
            <w:tcBorders>
              <w:bottom w:val="nil"/>
            </w:tcBorders>
            <w:shd w:val="clear" w:color="auto" w:fill="auto"/>
            <w:vAlign w:val="bottom"/>
          </w:tcPr>
          <w:p w14:paraId="2019B331" w14:textId="227BD607" w:rsidR="009072BE" w:rsidRPr="00451B90" w:rsidRDefault="009072BE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50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17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14:paraId="14FC0FF5" w14:textId="5B6E500B" w:rsidR="009072BE" w:rsidRPr="00451B90" w:rsidRDefault="00134D59" w:rsidP="009072B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(17)</w:t>
            </w:r>
          </w:p>
        </w:tc>
        <w:tc>
          <w:tcPr>
            <w:tcW w:w="759" w:type="pct"/>
            <w:tcBorders>
              <w:bottom w:val="nil"/>
            </w:tcBorders>
            <w:shd w:val="clear" w:color="auto" w:fill="auto"/>
            <w:vAlign w:val="bottom"/>
          </w:tcPr>
          <w:p w14:paraId="14AF7F03" w14:textId="32019588" w:rsidR="009072BE" w:rsidRPr="00451B90" w:rsidRDefault="00134D59" w:rsidP="00C6142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9072BE" w:rsidRPr="00451B90" w14:paraId="3F063BE4" w14:textId="77777777" w:rsidTr="008948DC">
        <w:tblPrEx>
          <w:tblLook w:val="04A0" w:firstRow="1" w:lastRow="0" w:firstColumn="1" w:lastColumn="0" w:noHBand="0" w:noVBand="1"/>
        </w:tblPrEx>
        <w:trPr>
          <w:trHeight w:val="417"/>
        </w:trPr>
        <w:tc>
          <w:tcPr>
            <w:tcW w:w="1618" w:type="pct"/>
            <w:tcBorders>
              <w:bottom w:val="nil"/>
            </w:tcBorders>
          </w:tcPr>
          <w:p w14:paraId="5336F340" w14:textId="1DF18D58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3" w:hanging="163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56" w:type="pct"/>
            <w:tcBorders>
              <w:bottom w:val="nil"/>
            </w:tcBorders>
          </w:tcPr>
          <w:p w14:paraId="7E1EC87F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657" w:type="pct"/>
            <w:tcBorders>
              <w:bottom w:val="nil"/>
            </w:tcBorders>
            <w:shd w:val="clear" w:color="auto" w:fill="auto"/>
          </w:tcPr>
          <w:p w14:paraId="7DFE9FB4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706" w:type="pct"/>
            <w:tcBorders>
              <w:bottom w:val="nil"/>
            </w:tcBorders>
            <w:shd w:val="clear" w:color="auto" w:fill="auto"/>
          </w:tcPr>
          <w:p w14:paraId="2C41A810" w14:textId="217895B3" w:rsidR="009072BE" w:rsidRPr="00451B90" w:rsidRDefault="009072BE" w:rsidP="00C6142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50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604" w:type="pct"/>
            <w:tcBorders>
              <w:bottom w:val="nil"/>
            </w:tcBorders>
            <w:shd w:val="clear" w:color="auto" w:fill="auto"/>
          </w:tcPr>
          <w:p w14:paraId="6DD94866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759" w:type="pct"/>
            <w:tcBorders>
              <w:bottom w:val="nil"/>
            </w:tcBorders>
            <w:shd w:val="clear" w:color="auto" w:fill="auto"/>
          </w:tcPr>
          <w:p w14:paraId="06AD3CE8" w14:textId="01D24C97" w:rsidR="009072BE" w:rsidRPr="00451B90" w:rsidRDefault="00134D59" w:rsidP="00C61426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0CEB03F4" w14:textId="77777777" w:rsidR="00313EA6" w:rsidRPr="00451B90" w:rsidRDefault="00313EA6">
      <w:pPr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</w:rPr>
        <w:br w:type="page"/>
      </w:r>
    </w:p>
    <w:tbl>
      <w:tblPr>
        <w:tblW w:w="93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51"/>
        <w:gridCol w:w="1198"/>
        <w:gridCol w:w="1350"/>
        <w:gridCol w:w="1163"/>
        <w:gridCol w:w="1284"/>
      </w:tblGrid>
      <w:tr w:rsidR="00D3138C" w:rsidRPr="00451B90" w14:paraId="43B0132D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22AA958B" w14:textId="5FE91C2E" w:rsidR="00D3138C" w:rsidRPr="00451B90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1363" w:type="pct"/>
            <w:gridSpan w:val="2"/>
            <w:shd w:val="clear" w:color="auto" w:fill="auto"/>
          </w:tcPr>
          <w:p w14:paraId="0537AE98" w14:textId="77777777" w:rsidR="00D3138C" w:rsidRPr="00451B90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1309" w:type="pct"/>
            <w:gridSpan w:val="2"/>
            <w:shd w:val="clear" w:color="auto" w:fill="auto"/>
          </w:tcPr>
          <w:p w14:paraId="4431C06E" w14:textId="77777777" w:rsidR="00D3138C" w:rsidRPr="00451B90" w:rsidRDefault="00D3138C" w:rsidP="00313E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9072BE" w:rsidRPr="00451B90" w14:paraId="356673DC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54DC8FAC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C8089A9" w14:textId="7DD072A2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722" w:type="pct"/>
            <w:shd w:val="clear" w:color="auto" w:fill="auto"/>
          </w:tcPr>
          <w:p w14:paraId="5A2DD982" w14:textId="1E1DB54A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622" w:type="pct"/>
            <w:shd w:val="clear" w:color="auto" w:fill="auto"/>
          </w:tcPr>
          <w:p w14:paraId="2BFE2426" w14:textId="1483CE6C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686" w:type="pct"/>
            <w:shd w:val="clear" w:color="auto" w:fill="auto"/>
          </w:tcPr>
          <w:p w14:paraId="4FBD8A10" w14:textId="5A827E05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9072BE" w:rsidRPr="00451B90" w14:paraId="369FA717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367795EA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641" w:type="pct"/>
            <w:shd w:val="clear" w:color="auto" w:fill="auto"/>
          </w:tcPr>
          <w:p w14:paraId="24BF076E" w14:textId="06E350CE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722" w:type="pct"/>
            <w:shd w:val="clear" w:color="auto" w:fill="auto"/>
          </w:tcPr>
          <w:p w14:paraId="4F8CBD22" w14:textId="5DD7AC12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622" w:type="pct"/>
            <w:shd w:val="clear" w:color="auto" w:fill="auto"/>
          </w:tcPr>
          <w:p w14:paraId="6540A7B4" w14:textId="7B00A13A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686" w:type="pct"/>
            <w:shd w:val="clear" w:color="auto" w:fill="auto"/>
          </w:tcPr>
          <w:p w14:paraId="7C6E82DF" w14:textId="51414048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</w:tr>
      <w:tr w:rsidR="009072BE" w:rsidRPr="00451B90" w14:paraId="332742BF" w14:textId="77777777" w:rsidTr="005D4475">
        <w:trPr>
          <w:trHeight w:val="74"/>
          <w:tblHeader/>
        </w:trPr>
        <w:tc>
          <w:tcPr>
            <w:tcW w:w="2328" w:type="pct"/>
            <w:shd w:val="clear" w:color="auto" w:fill="auto"/>
          </w:tcPr>
          <w:p w14:paraId="25D9DD6C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595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2670" w:type="pct"/>
            <w:gridSpan w:val="4"/>
            <w:shd w:val="clear" w:color="auto" w:fill="auto"/>
          </w:tcPr>
          <w:p w14:paraId="32103753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9072BE" w:rsidRPr="00451B90" w14:paraId="6C149766" w14:textId="77777777" w:rsidTr="005D4475">
        <w:tc>
          <w:tcPr>
            <w:tcW w:w="2328" w:type="pct"/>
            <w:shd w:val="clear" w:color="auto" w:fill="auto"/>
          </w:tcPr>
          <w:p w14:paraId="78012837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หนี้สินไม่หมุนเวียนอื่น</w:t>
            </w:r>
          </w:p>
        </w:tc>
        <w:tc>
          <w:tcPr>
            <w:tcW w:w="641" w:type="pct"/>
            <w:shd w:val="clear" w:color="auto" w:fill="auto"/>
          </w:tcPr>
          <w:p w14:paraId="5F70BB3E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722" w:type="pct"/>
            <w:shd w:val="clear" w:color="auto" w:fill="auto"/>
          </w:tcPr>
          <w:p w14:paraId="02CC1DB5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22" w:type="pct"/>
            <w:shd w:val="clear" w:color="auto" w:fill="auto"/>
          </w:tcPr>
          <w:p w14:paraId="6B9C569C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686" w:type="pct"/>
            <w:shd w:val="clear" w:color="auto" w:fill="auto"/>
          </w:tcPr>
          <w:p w14:paraId="67B37ECE" w14:textId="77777777" w:rsidR="009072BE" w:rsidRPr="00451B90" w:rsidRDefault="009072BE" w:rsidP="009072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</w:tr>
      <w:tr w:rsidR="009072BE" w:rsidRPr="00451B90" w14:paraId="38ACFA51" w14:textId="77777777" w:rsidTr="008948DC">
        <w:trPr>
          <w:trHeight w:val="70"/>
        </w:trPr>
        <w:tc>
          <w:tcPr>
            <w:tcW w:w="2328" w:type="pct"/>
            <w:shd w:val="clear" w:color="auto" w:fill="auto"/>
          </w:tcPr>
          <w:p w14:paraId="6D0119D7" w14:textId="77777777" w:rsidR="009072BE" w:rsidRPr="00451B90" w:rsidRDefault="009072BE" w:rsidP="0089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กิจการที่เกี่ยวข้องกันอื่น</w:t>
            </w:r>
          </w:p>
        </w:tc>
        <w:tc>
          <w:tcPr>
            <w:tcW w:w="641" w:type="pct"/>
            <w:shd w:val="clear" w:color="auto" w:fill="auto"/>
          </w:tcPr>
          <w:p w14:paraId="5E493BA0" w14:textId="2494C883" w:rsidR="009072BE" w:rsidRPr="00451B90" w:rsidRDefault="009E66F1" w:rsidP="008948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3A813FF8" w14:textId="6ABE576A" w:rsidR="009072BE" w:rsidRPr="00451B90" w:rsidRDefault="009072BE" w:rsidP="008948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622" w:type="pct"/>
            <w:shd w:val="clear" w:color="auto" w:fill="auto"/>
          </w:tcPr>
          <w:p w14:paraId="0B7FD494" w14:textId="7BE69678" w:rsidR="009072BE" w:rsidRPr="00451B90" w:rsidRDefault="009E66F1" w:rsidP="008948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-26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420AF02E" w14:textId="7A7E1C34" w:rsidR="009072BE" w:rsidRPr="00451B90" w:rsidRDefault="009072BE" w:rsidP="008948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</w:p>
        </w:tc>
      </w:tr>
      <w:tr w:rsidR="009072BE" w:rsidRPr="00451B90" w14:paraId="7D83BC43" w14:textId="77777777" w:rsidTr="008948DC">
        <w:tc>
          <w:tcPr>
            <w:tcW w:w="2328" w:type="pct"/>
            <w:shd w:val="clear" w:color="auto" w:fill="auto"/>
          </w:tcPr>
          <w:p w14:paraId="5F0BB497" w14:textId="77777777" w:rsidR="009072BE" w:rsidRPr="00451B90" w:rsidRDefault="009072BE" w:rsidP="008948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641" w:type="pct"/>
            <w:shd w:val="clear" w:color="auto" w:fill="auto"/>
          </w:tcPr>
          <w:p w14:paraId="5F1BE36A" w14:textId="2041DCD3" w:rsidR="009072BE" w:rsidRPr="00451B90" w:rsidRDefault="009E66F1" w:rsidP="008948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722" w:type="pct"/>
            <w:shd w:val="clear" w:color="auto" w:fill="auto"/>
          </w:tcPr>
          <w:p w14:paraId="4BF03C30" w14:textId="3211753F" w:rsidR="009072BE" w:rsidRPr="00451B90" w:rsidRDefault="009072BE" w:rsidP="008948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622" w:type="pct"/>
            <w:shd w:val="clear" w:color="auto" w:fill="auto"/>
          </w:tcPr>
          <w:p w14:paraId="5A41DFBE" w14:textId="0B7AF76B" w:rsidR="009072BE" w:rsidRPr="00451B90" w:rsidRDefault="009E66F1" w:rsidP="008948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1"/>
              </w:tabs>
              <w:spacing w:line="240" w:lineRule="auto"/>
              <w:ind w:right="-26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686" w:type="pct"/>
            <w:shd w:val="clear" w:color="auto" w:fill="auto"/>
          </w:tcPr>
          <w:p w14:paraId="2C3161DA" w14:textId="3B290039" w:rsidR="009072BE" w:rsidRPr="00451B90" w:rsidRDefault="009072BE" w:rsidP="008948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</w:tr>
    </w:tbl>
    <w:p w14:paraId="648AD028" w14:textId="6674D757" w:rsidR="00545199" w:rsidRPr="00451B90" w:rsidRDefault="00545199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lang w:val="en-GB"/>
        </w:rPr>
      </w:pPr>
    </w:p>
    <w:p w14:paraId="03BC8BEF" w14:textId="77777777" w:rsidR="0084533F" w:rsidRPr="00451B90" w:rsidRDefault="0084533F" w:rsidP="00845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bookmarkStart w:id="2" w:name="_Hlk118455085"/>
      <w:r w:rsidRPr="00451B90">
        <w:rPr>
          <w:rFonts w:asciiTheme="majorBidi" w:hAnsiTheme="majorBidi" w:cstheme="majorBidi"/>
          <w:b/>
          <w:bCs/>
          <w:i/>
          <w:iCs/>
          <w:cs/>
        </w:rPr>
        <w:t>สัญญาสำคัญที่ทำกับกิจการที่เกี่ยวข้องกัน</w:t>
      </w:r>
    </w:p>
    <w:p w14:paraId="73510A31" w14:textId="77777777" w:rsidR="0084533F" w:rsidRPr="00451B90" w:rsidRDefault="0084533F" w:rsidP="00845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700E6C0" w14:textId="77777777" w:rsidR="0084533F" w:rsidRPr="00451B90" w:rsidRDefault="0084533F" w:rsidP="00845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/>
          <w:cs/>
        </w:rPr>
        <w:t>สัญญาสำคัญที่ทำกับกิจการที่เกี่ยวข้องกันในระหว่างงวด</w:t>
      </w:r>
      <w:r w:rsidRPr="00451B90">
        <w:rPr>
          <w:rFonts w:asciiTheme="majorBidi" w:hAnsiTheme="majorBidi" w:hint="cs"/>
          <w:cs/>
        </w:rPr>
        <w:t>เก้า</w:t>
      </w:r>
      <w:r w:rsidRPr="00451B90">
        <w:rPr>
          <w:rFonts w:asciiTheme="majorBidi" w:hAnsiTheme="majorBidi"/>
          <w:cs/>
        </w:rPr>
        <w:t xml:space="preserve">เดือนสิ้นสุดวันที่ </w:t>
      </w:r>
      <w:r w:rsidRPr="00451B90">
        <w:rPr>
          <w:rFonts w:asciiTheme="majorBidi" w:hAnsiTheme="majorBidi"/>
        </w:rPr>
        <w:t xml:space="preserve">30 </w:t>
      </w:r>
      <w:r w:rsidRPr="00451B90">
        <w:rPr>
          <w:rFonts w:asciiTheme="majorBidi" w:hAnsiTheme="majorBidi" w:hint="cs"/>
          <w:cs/>
        </w:rPr>
        <w:t>กันยายน</w:t>
      </w:r>
      <w:r w:rsidRPr="00451B90">
        <w:rPr>
          <w:rFonts w:asciiTheme="majorBidi" w:hAnsiTheme="majorBidi"/>
          <w:cs/>
        </w:rPr>
        <w:t xml:space="preserve"> </w:t>
      </w:r>
      <w:r w:rsidRPr="00451B90">
        <w:rPr>
          <w:rFonts w:asciiTheme="majorBidi" w:hAnsiTheme="majorBidi"/>
        </w:rPr>
        <w:t xml:space="preserve">2565 </w:t>
      </w:r>
      <w:r w:rsidRPr="00451B90">
        <w:rPr>
          <w:rFonts w:asciiTheme="majorBidi" w:hAnsiTheme="majorBidi"/>
          <w:cs/>
        </w:rPr>
        <w:t>สรุปได้ดังนี้</w:t>
      </w:r>
    </w:p>
    <w:p w14:paraId="48A10B6C" w14:textId="77777777" w:rsidR="0084533F" w:rsidRPr="00451B90" w:rsidRDefault="0084533F" w:rsidP="00845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74773B16" w14:textId="6C1711AF" w:rsidR="0084533F" w:rsidRPr="00451B90" w:rsidRDefault="0084533F" w:rsidP="00951C48">
      <w:pPr>
        <w:tabs>
          <w:tab w:val="clear" w:pos="454"/>
          <w:tab w:val="clear" w:pos="680"/>
        </w:tabs>
        <w:spacing w:line="240" w:lineRule="auto"/>
        <w:ind w:left="567"/>
        <w:jc w:val="thaiDistribute"/>
        <w:rPr>
          <w:rFonts w:asciiTheme="majorBidi" w:hAnsiTheme="majorBidi" w:cstheme="majorBidi"/>
          <w:spacing w:val="-6"/>
        </w:rPr>
      </w:pPr>
      <w:r w:rsidRPr="00451B90">
        <w:rPr>
          <w:rFonts w:asciiTheme="majorBidi" w:hAnsiTheme="majorBidi" w:cstheme="majorBidi"/>
          <w:spacing w:val="-6"/>
          <w:cs/>
        </w:rPr>
        <w:t xml:space="preserve">เมื่อวันที่ </w:t>
      </w:r>
      <w:r w:rsidRPr="00451B90">
        <w:rPr>
          <w:rFonts w:asciiTheme="majorBidi" w:hAnsiTheme="majorBidi" w:cstheme="majorBidi"/>
          <w:spacing w:val="-6"/>
        </w:rPr>
        <w:t xml:space="preserve">23 </w:t>
      </w:r>
      <w:r w:rsidRPr="00451B90">
        <w:rPr>
          <w:rFonts w:asciiTheme="majorBidi" w:hAnsiTheme="majorBidi" w:cstheme="majorBidi"/>
          <w:spacing w:val="-6"/>
          <w:cs/>
        </w:rPr>
        <w:t xml:space="preserve">พฤศจิกายน </w:t>
      </w:r>
      <w:r w:rsidRPr="00451B90">
        <w:rPr>
          <w:rFonts w:asciiTheme="majorBidi" w:hAnsiTheme="majorBidi" w:cstheme="majorBidi"/>
          <w:spacing w:val="-6"/>
        </w:rPr>
        <w:t xml:space="preserve">2564 </w:t>
      </w:r>
      <w:r w:rsidRPr="00451B90">
        <w:rPr>
          <w:rFonts w:asciiTheme="majorBidi" w:hAnsiTheme="majorBidi" w:cstheme="majorBidi"/>
          <w:spacing w:val="-6"/>
          <w:cs/>
        </w:rPr>
        <w:t>ที่ประชุมคณะกรรมการ</w:t>
      </w:r>
      <w:r w:rsidR="00013D18" w:rsidRPr="00451B90">
        <w:rPr>
          <w:rFonts w:asciiTheme="majorBidi" w:hAnsiTheme="majorBidi" w:cstheme="majorBidi" w:hint="cs"/>
          <w:spacing w:val="-6"/>
          <w:cs/>
        </w:rPr>
        <w:t>ของ</w:t>
      </w:r>
      <w:r w:rsidR="00013D18" w:rsidRPr="00451B90">
        <w:rPr>
          <w:rFonts w:asciiTheme="majorBidi" w:hAnsiTheme="majorBidi"/>
          <w:spacing w:val="-6"/>
          <w:cs/>
        </w:rPr>
        <w:t>บริษัท บีซีพีจี จำกัด (มหาชน)</w:t>
      </w:r>
      <w:r w:rsidR="00013D18" w:rsidRPr="00451B90">
        <w:rPr>
          <w:rFonts w:asciiTheme="majorBidi" w:hAnsiTheme="majorBidi" w:hint="cs"/>
          <w:spacing w:val="-6"/>
          <w:cs/>
        </w:rPr>
        <w:t xml:space="preserve"> </w:t>
      </w:r>
      <w:r w:rsidR="004F781C" w:rsidRPr="00451B90">
        <w:rPr>
          <w:rFonts w:asciiTheme="majorBidi" w:hAnsiTheme="majorBidi" w:cstheme="majorBidi"/>
          <w:spacing w:val="-6"/>
          <w:cs/>
        </w:rPr>
        <w:t>ซึ่งเป็นบริษัทย่อยของ</w:t>
      </w:r>
      <w:r w:rsidR="004F781C" w:rsidRPr="00451B90">
        <w:rPr>
          <w:rFonts w:asciiTheme="majorBidi" w:hAnsiTheme="majorBidi" w:cstheme="majorBidi" w:hint="cs"/>
          <w:spacing w:val="-6"/>
          <w:cs/>
        </w:rPr>
        <w:t>กลุ่ม</w:t>
      </w:r>
      <w:r w:rsidR="004F781C" w:rsidRPr="00451B90">
        <w:rPr>
          <w:rFonts w:asciiTheme="majorBidi" w:hAnsiTheme="majorBidi" w:cstheme="majorBidi"/>
          <w:spacing w:val="-6"/>
          <w:cs/>
        </w:rPr>
        <w:t xml:space="preserve">บริษัท </w:t>
      </w:r>
      <w:r w:rsidRPr="00451B90">
        <w:rPr>
          <w:rFonts w:asciiTheme="majorBidi" w:hAnsiTheme="majorBidi" w:cstheme="majorBidi"/>
          <w:spacing w:val="-6"/>
          <w:cs/>
        </w:rPr>
        <w:t>มีมติอนุมัติให้บริษัท บีซีพีจี อินโดไชน่า จำกัด</w:t>
      </w:r>
      <w:r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/>
          <w:spacing w:val="-4"/>
        </w:rPr>
        <w:t xml:space="preserve">(“BIC”) </w:t>
      </w:r>
      <w:r w:rsidRPr="00451B90">
        <w:rPr>
          <w:rFonts w:asciiTheme="majorBidi" w:hAnsiTheme="majorBidi" w:cstheme="majorBidi"/>
          <w:spacing w:val="-6"/>
          <w:cs/>
        </w:rPr>
        <w:t>ซึ่งเป็นบริษัทย่อย</w:t>
      </w:r>
      <w:r w:rsidR="009B2991" w:rsidRPr="00451B90">
        <w:rPr>
          <w:rFonts w:asciiTheme="majorBidi" w:hAnsiTheme="majorBidi" w:cstheme="majorBidi" w:hint="cs"/>
          <w:spacing w:val="-6"/>
          <w:cs/>
        </w:rPr>
        <w:t>ทางอ้อม</w:t>
      </w:r>
      <w:r w:rsidRPr="00451B90">
        <w:rPr>
          <w:rFonts w:asciiTheme="majorBidi" w:hAnsiTheme="majorBidi" w:cstheme="majorBidi"/>
          <w:spacing w:val="-6"/>
          <w:cs/>
        </w:rPr>
        <w:t>ของ</w:t>
      </w:r>
      <w:r w:rsidR="009B2991" w:rsidRPr="00451B90">
        <w:rPr>
          <w:rFonts w:asciiTheme="majorBidi" w:hAnsiTheme="majorBidi" w:cstheme="majorBidi" w:hint="cs"/>
          <w:spacing w:val="-6"/>
          <w:cs/>
        </w:rPr>
        <w:t>กลุ่ม</w:t>
      </w:r>
      <w:r w:rsidRPr="00451B90">
        <w:rPr>
          <w:rFonts w:asciiTheme="majorBidi" w:hAnsiTheme="majorBidi" w:cstheme="majorBidi"/>
          <w:spacing w:val="-6"/>
          <w:cs/>
        </w:rPr>
        <w:t>บริษัท ลงทุนซื้อหุ้นสามัญ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จำนวน </w:t>
      </w:r>
      <w:r w:rsidRPr="00451B90">
        <w:rPr>
          <w:rFonts w:asciiTheme="majorBidi" w:hAnsiTheme="majorBidi" w:cstheme="majorBidi"/>
          <w:color w:val="000000" w:themeColor="text1"/>
        </w:rPr>
        <w:t xml:space="preserve">25,000 </w:t>
      </w:r>
      <w:r w:rsidRPr="00451B90">
        <w:rPr>
          <w:rFonts w:asciiTheme="majorBidi" w:hAnsiTheme="majorBidi" w:cstheme="majorBidi"/>
          <w:color w:val="000000" w:themeColor="text1"/>
          <w:cs/>
        </w:rPr>
        <w:t>หุ้น</w:t>
      </w:r>
      <w:r w:rsidRPr="00451B90">
        <w:rPr>
          <w:rFonts w:asciiTheme="majorBidi" w:hAnsiTheme="majorBidi" w:cstheme="majorBidi"/>
          <w:spacing w:val="-6"/>
          <w:cs/>
        </w:rPr>
        <w:t xml:space="preserve">ของ </w:t>
      </w:r>
      <w:r w:rsidRPr="00451B90">
        <w:rPr>
          <w:rFonts w:asciiTheme="majorBidi" w:hAnsiTheme="majorBidi" w:cstheme="majorBidi"/>
          <w:spacing w:val="-6"/>
        </w:rPr>
        <w:t>Nam Tai Hydropower Co., Ltd.</w:t>
      </w:r>
      <w:r w:rsidRPr="00451B90">
        <w:rPr>
          <w:rFonts w:asciiTheme="majorBidi" w:hAnsiTheme="majorBidi" w:cstheme="majorBidi"/>
          <w:spacing w:val="-6"/>
          <w:cs/>
        </w:rPr>
        <w:t xml:space="preserve"> </w:t>
      </w:r>
      <w:r w:rsidRPr="00451B90">
        <w:rPr>
          <w:rFonts w:asciiTheme="majorBidi" w:hAnsiTheme="majorBidi" w:cstheme="majorBidi" w:hint="cs"/>
          <w:spacing w:val="-4"/>
          <w:cs/>
        </w:rPr>
        <w:t>(</w:t>
      </w:r>
      <w:r w:rsidRPr="00451B90">
        <w:rPr>
          <w:rFonts w:asciiTheme="majorBidi" w:hAnsiTheme="majorBidi" w:cstheme="majorBidi"/>
          <w:spacing w:val="-4"/>
        </w:rPr>
        <w:t xml:space="preserve">“Nam Tai”) </w:t>
      </w:r>
      <w:r w:rsidRPr="00451B90">
        <w:rPr>
          <w:rFonts w:asciiTheme="majorBidi" w:hAnsiTheme="majorBidi" w:cstheme="majorBidi"/>
          <w:spacing w:val="-6"/>
          <w:cs/>
        </w:rPr>
        <w:t xml:space="preserve">ในสัดส่วนร้อยละ </w:t>
      </w:r>
      <w:r w:rsidRPr="00451B90">
        <w:rPr>
          <w:rFonts w:asciiTheme="majorBidi" w:hAnsiTheme="majorBidi" w:cstheme="majorBidi"/>
          <w:spacing w:val="-6"/>
        </w:rPr>
        <w:t xml:space="preserve">25 </w:t>
      </w:r>
      <w:r w:rsidRPr="00451B90">
        <w:rPr>
          <w:rFonts w:asciiTheme="majorBidi" w:hAnsiTheme="majorBidi" w:cstheme="majorBidi"/>
          <w:spacing w:val="-6"/>
          <w:cs/>
        </w:rPr>
        <w:t xml:space="preserve">จาก </w:t>
      </w:r>
      <w:proofErr w:type="spellStart"/>
      <w:r w:rsidRPr="00451B90">
        <w:rPr>
          <w:rFonts w:asciiTheme="majorBidi" w:hAnsiTheme="majorBidi" w:cstheme="majorBidi"/>
          <w:spacing w:val="-6"/>
        </w:rPr>
        <w:t>Phongsubthavy</w:t>
      </w:r>
      <w:proofErr w:type="spellEnd"/>
      <w:r w:rsidRPr="00451B90">
        <w:rPr>
          <w:rFonts w:asciiTheme="majorBidi" w:hAnsiTheme="majorBidi" w:cstheme="majorBidi"/>
          <w:spacing w:val="-6"/>
        </w:rPr>
        <w:t xml:space="preserve"> Group Sole Co., Ltd. </w:t>
      </w:r>
      <w:r w:rsidRPr="00451B90">
        <w:rPr>
          <w:rFonts w:asciiTheme="majorBidi" w:hAnsiTheme="majorBidi" w:cstheme="majorBidi"/>
          <w:spacing w:val="-6"/>
          <w:cs/>
        </w:rPr>
        <w:t>(ผู้ขาย) เพื่อลงทุนในโครงการระบบสายส่งไฟฟ้าในสาธารณรัฐประชาธิปไตยประชาชนลาว</w:t>
      </w:r>
      <w:r w:rsidRPr="00451B90">
        <w:rPr>
          <w:rFonts w:asciiTheme="majorBidi" w:hAnsiTheme="majorBidi" w:cstheme="majorBidi" w:hint="cs"/>
          <w:spacing w:val="-6"/>
          <w:cs/>
        </w:rPr>
        <w:t xml:space="preserve"> ใ</w:t>
      </w:r>
      <w:r w:rsidRPr="00451B90">
        <w:rPr>
          <w:rFonts w:asciiTheme="majorBidi" w:hAnsiTheme="majorBidi" w:cstheme="majorBidi"/>
          <w:spacing w:val="-6"/>
          <w:cs/>
        </w:rPr>
        <w:t>นวงเงิน</w:t>
      </w:r>
      <w:r w:rsidRPr="00451B90">
        <w:rPr>
          <w:rFonts w:asciiTheme="majorBidi" w:hAnsiTheme="majorBidi" w:cstheme="majorBidi" w:hint="cs"/>
          <w:spacing w:val="-6"/>
          <w:cs/>
        </w:rPr>
        <w:t>รวม</w:t>
      </w:r>
      <w:r w:rsidRPr="00451B90">
        <w:rPr>
          <w:rFonts w:asciiTheme="majorBidi" w:hAnsiTheme="majorBidi" w:cstheme="majorBidi"/>
          <w:spacing w:val="-6"/>
          <w:cs/>
        </w:rPr>
        <w:t xml:space="preserve">ไม่เกิน </w:t>
      </w:r>
      <w:r w:rsidRPr="00451B90">
        <w:rPr>
          <w:rFonts w:asciiTheme="majorBidi" w:hAnsiTheme="majorBidi" w:cstheme="majorBidi"/>
          <w:spacing w:val="-6"/>
        </w:rPr>
        <w:t xml:space="preserve">32 </w:t>
      </w:r>
      <w:r w:rsidRPr="00451B90">
        <w:rPr>
          <w:rFonts w:asciiTheme="majorBidi" w:hAnsiTheme="majorBidi" w:cstheme="majorBidi"/>
          <w:spacing w:val="-6"/>
          <w:cs/>
        </w:rPr>
        <w:t>ล้าน</w:t>
      </w:r>
      <w:r w:rsidRPr="00451B90">
        <w:rPr>
          <w:rFonts w:asciiTheme="majorBidi" w:hAnsiTheme="majorBidi" w:cstheme="majorBidi" w:hint="cs"/>
          <w:spacing w:val="-6"/>
          <w:cs/>
        </w:rPr>
        <w:t>เ</w:t>
      </w:r>
      <w:r w:rsidRPr="00451B90">
        <w:rPr>
          <w:rFonts w:asciiTheme="majorBidi" w:hAnsiTheme="majorBidi" w:cstheme="majorBidi"/>
          <w:spacing w:val="-6"/>
          <w:cs/>
        </w:rPr>
        <w:t xml:space="preserve">หรียญสหรัฐฯ เมื่อวันที่ </w:t>
      </w:r>
      <w:r w:rsidRPr="00451B90">
        <w:rPr>
          <w:rFonts w:asciiTheme="majorBidi" w:hAnsiTheme="majorBidi" w:cstheme="majorBidi"/>
          <w:spacing w:val="-6"/>
        </w:rPr>
        <w:t>31</w:t>
      </w:r>
      <w:r w:rsidRPr="00451B90">
        <w:rPr>
          <w:rFonts w:asciiTheme="majorBidi" w:hAnsiTheme="majorBidi" w:cstheme="majorBidi"/>
          <w:spacing w:val="-6"/>
          <w:cs/>
        </w:rPr>
        <w:t xml:space="preserve"> ธันวาคม </w:t>
      </w:r>
      <w:r w:rsidRPr="00451B90">
        <w:rPr>
          <w:rFonts w:asciiTheme="majorBidi" w:hAnsiTheme="majorBidi" w:cstheme="majorBidi"/>
          <w:spacing w:val="-6"/>
        </w:rPr>
        <w:t>2564</w:t>
      </w:r>
      <w:r w:rsidRPr="00451B90">
        <w:rPr>
          <w:rFonts w:asciiTheme="majorBidi" w:hAnsiTheme="majorBidi" w:cstheme="majorBidi"/>
          <w:spacing w:val="-6"/>
          <w:cs/>
        </w:rPr>
        <w:t xml:space="preserve"> </w:t>
      </w:r>
      <w:r w:rsidRPr="00451B90">
        <w:rPr>
          <w:rFonts w:asciiTheme="majorBidi" w:hAnsiTheme="majorBidi" w:cstheme="majorBidi"/>
          <w:spacing w:val="-6"/>
        </w:rPr>
        <w:t>BIC</w:t>
      </w:r>
      <w:r w:rsidR="00FC78EC"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/>
          <w:spacing w:val="-6"/>
          <w:cs/>
        </w:rPr>
        <w:t>ได้ลงนามในสัญญาซื้อขายหุ้นสามัญดังกล่าวเรียบร้อยแล้ว</w:t>
      </w:r>
      <w:r w:rsidRPr="00451B90">
        <w:rPr>
          <w:rFonts w:asciiTheme="majorBidi" w:hAnsiTheme="majorBidi" w:cstheme="majorBidi" w:hint="cs"/>
          <w:spacing w:val="-6"/>
          <w:cs/>
        </w:rPr>
        <w:t xml:space="preserve"> </w:t>
      </w:r>
      <w:r w:rsidRPr="00451B90">
        <w:rPr>
          <w:rFonts w:asciiTheme="majorBidi" w:hAnsiTheme="majorBidi" w:cstheme="majorBidi"/>
          <w:spacing w:val="-6"/>
          <w:cs/>
        </w:rPr>
        <w:t>โดยมีการระบุสิ่งตอบแทนที</w:t>
      </w:r>
      <w:r w:rsidRPr="00451B90">
        <w:rPr>
          <w:rFonts w:asciiTheme="majorBidi" w:hAnsiTheme="majorBidi" w:cstheme="majorBidi" w:hint="cs"/>
          <w:spacing w:val="-6"/>
          <w:cs/>
        </w:rPr>
        <w:t>่กลุ่มบริษัท</w:t>
      </w:r>
      <w:r w:rsidRPr="00451B90">
        <w:rPr>
          <w:rFonts w:asciiTheme="majorBidi" w:hAnsiTheme="majorBidi" w:cstheme="majorBidi"/>
          <w:spacing w:val="-6"/>
          <w:cs/>
        </w:rPr>
        <w:t xml:space="preserve">จะต้องโอนให้เพื่อชำระค่าหุ้นสามัญจำนวน </w:t>
      </w:r>
      <w:r w:rsidRPr="00451B90">
        <w:rPr>
          <w:rFonts w:asciiTheme="majorBidi" w:hAnsiTheme="majorBidi" w:cstheme="majorBidi"/>
          <w:spacing w:val="-6"/>
        </w:rPr>
        <w:t>2</w:t>
      </w:r>
      <w:r w:rsidR="00951C48" w:rsidRPr="00451B90">
        <w:rPr>
          <w:rFonts w:asciiTheme="majorBidi" w:hAnsiTheme="majorBidi" w:cstheme="majorBidi"/>
          <w:spacing w:val="-6"/>
        </w:rPr>
        <w:t>.25</w:t>
      </w:r>
      <w:r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/>
          <w:spacing w:val="-6"/>
          <w:cs/>
        </w:rPr>
        <w:t>ล้านเหรียญสหรัฐฯ</w:t>
      </w:r>
      <w:r w:rsidR="00FC78EC" w:rsidRPr="00451B90">
        <w:rPr>
          <w:rFonts w:asciiTheme="majorBidi" w:hAnsiTheme="majorBidi" w:cstheme="majorBidi"/>
          <w:spacing w:val="-6"/>
        </w:rPr>
        <w:t xml:space="preserve"> </w:t>
      </w:r>
      <w:r w:rsidR="00951C48" w:rsidRPr="00451B90">
        <w:rPr>
          <w:rFonts w:asciiTheme="majorBidi" w:hAnsiTheme="majorBidi" w:cstheme="majorBidi" w:hint="cs"/>
          <w:spacing w:val="-6"/>
          <w:cs/>
        </w:rPr>
        <w:t xml:space="preserve">(หมายเหตุข้อ </w:t>
      </w:r>
      <w:r w:rsidR="00951C48" w:rsidRPr="00451B90">
        <w:rPr>
          <w:rFonts w:asciiTheme="majorBidi" w:hAnsiTheme="majorBidi" w:cstheme="majorBidi"/>
          <w:spacing w:val="-6"/>
        </w:rPr>
        <w:t xml:space="preserve">8) </w:t>
      </w:r>
      <w:r w:rsidRPr="00451B90">
        <w:rPr>
          <w:rFonts w:asciiTheme="majorBidi" w:hAnsiTheme="majorBidi" w:cstheme="majorBidi" w:hint="cs"/>
          <w:spacing w:val="-6"/>
          <w:cs/>
        </w:rPr>
        <w:t xml:space="preserve">และให้เงินกู้ยืมจำนวน </w:t>
      </w:r>
      <w:r w:rsidR="00951C48" w:rsidRPr="00451B90">
        <w:rPr>
          <w:rFonts w:asciiTheme="majorBidi" w:hAnsiTheme="majorBidi" w:cstheme="majorBidi"/>
          <w:spacing w:val="-6"/>
        </w:rPr>
        <w:t>29.75</w:t>
      </w:r>
      <w:r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 w:hint="cs"/>
          <w:spacing w:val="-6"/>
          <w:cs/>
        </w:rPr>
        <w:t>ล้าน</w:t>
      </w:r>
      <w:r w:rsidRPr="00451B90">
        <w:rPr>
          <w:rFonts w:asciiTheme="majorBidi" w:hAnsiTheme="majorBidi" w:cstheme="majorBidi"/>
          <w:spacing w:val="-6"/>
          <w:cs/>
        </w:rPr>
        <w:t>เหรียญสหรัฐฯ</w:t>
      </w:r>
      <w:r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/>
          <w:spacing w:val="-6"/>
          <w:cs/>
        </w:rPr>
        <w:t>คือ</w:t>
      </w:r>
      <w:r w:rsidR="00FC78EC"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/>
          <w:spacing w:val="-6"/>
          <w:cs/>
        </w:rPr>
        <w:t xml:space="preserve">ลูกหนี้ค่าไฟฟ้าจากการไฟฟ้าลาว </w:t>
      </w:r>
      <w:r w:rsidRPr="00451B90">
        <w:rPr>
          <w:rFonts w:asciiTheme="majorBidi" w:hAnsiTheme="majorBidi" w:cstheme="majorBidi"/>
          <w:spacing w:val="-6"/>
        </w:rPr>
        <w:t>(</w:t>
      </w:r>
      <w:proofErr w:type="spellStart"/>
      <w:r w:rsidRPr="00451B90">
        <w:rPr>
          <w:rFonts w:asciiTheme="majorBidi" w:hAnsiTheme="majorBidi" w:cstheme="majorBidi"/>
          <w:spacing w:val="-6"/>
        </w:rPr>
        <w:t>Electricite</w:t>
      </w:r>
      <w:proofErr w:type="spellEnd"/>
      <w:r w:rsidRPr="00451B90">
        <w:rPr>
          <w:rFonts w:asciiTheme="majorBidi" w:hAnsiTheme="majorBidi" w:cstheme="majorBidi"/>
          <w:spacing w:val="-6"/>
        </w:rPr>
        <w:t xml:space="preserve"> du Laos - EDL) </w:t>
      </w:r>
      <w:r w:rsidRPr="00451B90">
        <w:rPr>
          <w:rFonts w:asciiTheme="majorBidi" w:hAnsiTheme="majorBidi" w:cstheme="majorBidi"/>
          <w:spacing w:val="-6"/>
          <w:cs/>
        </w:rPr>
        <w:t>เป</w:t>
      </w:r>
      <w:r w:rsidRPr="00451B90">
        <w:rPr>
          <w:rFonts w:asciiTheme="majorBidi" w:hAnsiTheme="majorBidi" w:cstheme="majorBidi" w:hint="cs"/>
          <w:spacing w:val="-6"/>
          <w:cs/>
        </w:rPr>
        <w:t>็น</w:t>
      </w:r>
      <w:r w:rsidRPr="00451B90">
        <w:rPr>
          <w:rFonts w:asciiTheme="majorBidi" w:hAnsiTheme="majorBidi" w:cstheme="majorBidi"/>
          <w:spacing w:val="-6"/>
          <w:cs/>
        </w:rPr>
        <w:t>จำนวน</w:t>
      </w:r>
      <w:r w:rsidRPr="00451B90">
        <w:rPr>
          <w:rFonts w:asciiTheme="majorBidi" w:hAnsiTheme="majorBidi" w:cstheme="majorBidi" w:hint="cs"/>
          <w:spacing w:val="-6"/>
          <w:cs/>
        </w:rPr>
        <w:t>เท่ากับ</w:t>
      </w:r>
      <w:r w:rsidRPr="00451B90">
        <w:rPr>
          <w:rFonts w:asciiTheme="majorBidi" w:hAnsiTheme="majorBidi" w:cstheme="majorBidi"/>
          <w:spacing w:val="-6"/>
          <w:cs/>
        </w:rPr>
        <w:t xml:space="preserve"> </w:t>
      </w:r>
      <w:r w:rsidRPr="00451B90">
        <w:rPr>
          <w:rFonts w:asciiTheme="majorBidi" w:hAnsiTheme="majorBidi" w:cstheme="majorBidi"/>
          <w:spacing w:val="-6"/>
        </w:rPr>
        <w:t xml:space="preserve">32 </w:t>
      </w:r>
      <w:r w:rsidRPr="00451B90">
        <w:rPr>
          <w:rFonts w:asciiTheme="majorBidi" w:hAnsiTheme="majorBidi" w:cstheme="majorBidi"/>
          <w:spacing w:val="-6"/>
          <w:cs/>
        </w:rPr>
        <w:t>ล้านเหรียญสหรัฐฯ</w:t>
      </w:r>
      <w:r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/>
          <w:spacing w:val="-6"/>
          <w:cs/>
        </w:rPr>
        <w:t>ซึ่งเป็นส่วนหนึ่งของรายการลูกหนี้การค้าในงบแสดงฐานะการเงินของกลุ่มบริษัท ณ วันที่</w:t>
      </w:r>
      <w:r w:rsidRPr="00451B90">
        <w:rPr>
          <w:rFonts w:asciiTheme="majorBidi" w:hAnsiTheme="majorBidi" w:cstheme="majorBidi"/>
          <w:spacing w:val="-6"/>
        </w:rPr>
        <w:t xml:space="preserve"> 31 </w:t>
      </w:r>
      <w:r w:rsidRPr="00451B90">
        <w:rPr>
          <w:rFonts w:asciiTheme="majorBidi" w:hAnsiTheme="majorBidi" w:cstheme="majorBidi"/>
          <w:spacing w:val="-6"/>
          <w:cs/>
        </w:rPr>
        <w:t xml:space="preserve">ธันวาคม </w:t>
      </w:r>
      <w:r w:rsidRPr="00451B90">
        <w:rPr>
          <w:rFonts w:asciiTheme="majorBidi" w:hAnsiTheme="majorBidi" w:cstheme="majorBidi"/>
          <w:spacing w:val="-6"/>
        </w:rPr>
        <w:t>2564</w:t>
      </w:r>
      <w:r w:rsidRPr="00451B90">
        <w:rPr>
          <w:rFonts w:asciiTheme="majorBidi" w:hAnsiTheme="majorBidi" w:cstheme="majorBidi" w:hint="cs"/>
          <w:spacing w:val="-6"/>
          <w:cs/>
        </w:rPr>
        <w:t xml:space="preserve"> (หมายเหตุข้อ </w:t>
      </w:r>
      <w:r w:rsidR="00951C48" w:rsidRPr="00451B90">
        <w:rPr>
          <w:rFonts w:asciiTheme="majorBidi" w:hAnsiTheme="majorBidi" w:cstheme="majorBidi"/>
          <w:spacing w:val="-6"/>
        </w:rPr>
        <w:t>5</w:t>
      </w:r>
      <w:r w:rsidRPr="00451B90">
        <w:rPr>
          <w:rFonts w:asciiTheme="majorBidi" w:hAnsiTheme="majorBidi" w:cstheme="majorBidi"/>
          <w:spacing w:val="-6"/>
        </w:rPr>
        <w:t>)</w:t>
      </w:r>
    </w:p>
    <w:p w14:paraId="1D22A7B7" w14:textId="77777777" w:rsidR="0084533F" w:rsidRPr="00451B90" w:rsidRDefault="0084533F" w:rsidP="0084533F">
      <w:pPr>
        <w:tabs>
          <w:tab w:val="clear" w:pos="454"/>
          <w:tab w:val="clear" w:pos="680"/>
        </w:tabs>
        <w:ind w:left="567"/>
        <w:jc w:val="thaiDistribute"/>
        <w:rPr>
          <w:rFonts w:asciiTheme="majorBidi" w:hAnsiTheme="majorBidi" w:cstheme="majorBidi"/>
          <w:spacing w:val="-6"/>
        </w:rPr>
      </w:pPr>
    </w:p>
    <w:p w14:paraId="5588E089" w14:textId="451EC7C6" w:rsidR="0084533F" w:rsidRPr="00451B90" w:rsidRDefault="0084533F" w:rsidP="008453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ต่อมาเมื่อวันที่ </w:t>
      </w:r>
      <w:r w:rsidRPr="00451B90">
        <w:rPr>
          <w:rFonts w:asciiTheme="majorBidi" w:hAnsiTheme="majorBidi" w:cstheme="majorBidi"/>
          <w:color w:val="000000" w:themeColor="text1"/>
        </w:rPr>
        <w:t xml:space="preserve">10 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สิงหาคม </w:t>
      </w:r>
      <w:r w:rsidRPr="00451B90">
        <w:rPr>
          <w:rFonts w:asciiTheme="majorBidi" w:hAnsiTheme="majorBidi" w:cstheme="majorBidi"/>
          <w:color w:val="000000" w:themeColor="text1"/>
        </w:rPr>
        <w:t>2565</w:t>
      </w:r>
      <w:r w:rsidRPr="00451B90">
        <w:rPr>
          <w:rFonts w:asciiTheme="majorBidi" w:hAnsiTheme="majorBidi" w:cstheme="majorBidi" w:hint="cs"/>
          <w:spacing w:val="-4"/>
          <w:cs/>
        </w:rPr>
        <w:t xml:space="preserve"> </w:t>
      </w:r>
      <w:r w:rsidRPr="00451B90">
        <w:rPr>
          <w:rFonts w:asciiTheme="majorBidi" w:hAnsiTheme="majorBidi" w:cstheme="majorBidi"/>
          <w:spacing w:val="-4"/>
        </w:rPr>
        <w:t>BIC</w:t>
      </w:r>
      <w:r w:rsidRPr="00451B90">
        <w:rPr>
          <w:rFonts w:asciiTheme="majorBidi" w:hAnsiTheme="majorBidi" w:cstheme="majorBidi"/>
          <w:spacing w:val="-4"/>
          <w:cs/>
        </w:rPr>
        <w:t xml:space="preserve"> และผู้ขาย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ได้บรรลุเงื่อนไขบังคับก่อนตามสัญญาซื้อขายหุ้นครบถ้วนแล้ว 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กลุ่มบริษัทจึง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ได้โอนลูกหนี้ค่าไฟฟ้าจากการไฟฟ้าลาว </w:t>
      </w:r>
      <w:r w:rsidRPr="00451B90">
        <w:rPr>
          <w:rFonts w:asciiTheme="majorBidi" w:hAnsiTheme="majorBidi" w:cstheme="majorBidi"/>
          <w:color w:val="000000" w:themeColor="text1"/>
        </w:rPr>
        <w:t>(</w:t>
      </w:r>
      <w:proofErr w:type="spellStart"/>
      <w:r w:rsidRPr="00451B90">
        <w:rPr>
          <w:rFonts w:asciiTheme="majorBidi" w:hAnsiTheme="majorBidi" w:cstheme="majorBidi"/>
          <w:color w:val="000000" w:themeColor="text1"/>
        </w:rPr>
        <w:t>Electricite</w:t>
      </w:r>
      <w:proofErr w:type="spellEnd"/>
      <w:r w:rsidRPr="00451B90">
        <w:rPr>
          <w:rFonts w:asciiTheme="majorBidi" w:hAnsiTheme="majorBidi" w:cstheme="majorBidi"/>
          <w:color w:val="000000" w:themeColor="text1"/>
        </w:rPr>
        <w:t xml:space="preserve"> du Laos – EDL) 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เพื่อ</w:t>
      </w:r>
      <w:r w:rsidRPr="00451B90">
        <w:rPr>
          <w:rFonts w:asciiTheme="majorBidi" w:hAnsiTheme="majorBidi" w:cstheme="majorBidi"/>
          <w:color w:val="000000" w:themeColor="text1"/>
          <w:cs/>
        </w:rPr>
        <w:t>ชำระค่าหุ้น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และเงินให้กู้ยืม </w:t>
      </w:r>
      <w:r w:rsidRPr="00451B90">
        <w:rPr>
          <w:rFonts w:hint="cs"/>
          <w:cs/>
        </w:rPr>
        <w:t>สัญญาเงิน</w:t>
      </w:r>
      <w:r w:rsidR="009B2991" w:rsidRPr="00451B90">
        <w:rPr>
          <w:rFonts w:hint="cs"/>
          <w:cs/>
        </w:rPr>
        <w:t>ให้</w:t>
      </w:r>
      <w:r w:rsidRPr="00451B90">
        <w:rPr>
          <w:rFonts w:hint="cs"/>
          <w:cs/>
        </w:rPr>
        <w:t>กู้ยืมดังกล่าวไม่มีหลักประกัน มี</w:t>
      </w:r>
      <w:r w:rsidRPr="00451B90">
        <w:rPr>
          <w:cs/>
        </w:rPr>
        <w:t>กำหนดชำระคืน อัตราดอกเบี้ย</w:t>
      </w:r>
      <w:r w:rsidRPr="00451B90">
        <w:rPr>
          <w:rFonts w:hint="cs"/>
          <w:cs/>
        </w:rPr>
        <w:t xml:space="preserve"> </w:t>
      </w:r>
      <w:r w:rsidRPr="00451B90">
        <w:rPr>
          <w:cs/>
        </w:rPr>
        <w:t>และเงื่อนไข</w:t>
      </w:r>
      <w:r w:rsidRPr="00451B90">
        <w:rPr>
          <w:rFonts w:hint="cs"/>
          <w:cs/>
        </w:rPr>
        <w:t>ตาม</w:t>
      </w:r>
      <w:r w:rsidRPr="00451B90">
        <w:rPr>
          <w:cs/>
        </w:rPr>
        <w:t>ข้อกำหนดในสัญญา</w:t>
      </w:r>
      <w:r w:rsidRPr="00451B90">
        <w:rPr>
          <w:rFonts w:hint="cs"/>
          <w:cs/>
        </w:rPr>
        <w:t>เงิน</w:t>
      </w:r>
      <w:r w:rsidR="004F781C" w:rsidRPr="00451B90">
        <w:rPr>
          <w:rFonts w:hint="cs"/>
          <w:cs/>
        </w:rPr>
        <w:t>ให้</w:t>
      </w:r>
      <w:r w:rsidRPr="00451B90">
        <w:rPr>
          <w:rFonts w:hint="cs"/>
          <w:cs/>
        </w:rPr>
        <w:t xml:space="preserve">กู้ยืม </w:t>
      </w:r>
      <w:r w:rsidRPr="00451B90">
        <w:rPr>
          <w:rFonts w:asciiTheme="majorBidi" w:hAnsiTheme="majorBidi" w:hint="cs"/>
          <w:cs/>
        </w:rPr>
        <w:t xml:space="preserve">ณ วันที่ </w:t>
      </w:r>
      <w:r w:rsidRPr="00451B90">
        <w:rPr>
          <w:rFonts w:asciiTheme="majorBidi" w:hAnsiTheme="majorBidi"/>
        </w:rPr>
        <w:t xml:space="preserve">30 </w:t>
      </w:r>
      <w:r w:rsidRPr="00451B90">
        <w:rPr>
          <w:rFonts w:asciiTheme="majorBidi" w:hAnsiTheme="majorBidi" w:hint="cs"/>
          <w:cs/>
        </w:rPr>
        <w:t xml:space="preserve">กันยายน </w:t>
      </w:r>
      <w:r w:rsidRPr="00451B90">
        <w:rPr>
          <w:rFonts w:asciiTheme="majorBidi" w:hAnsiTheme="majorBidi"/>
        </w:rPr>
        <w:t>2565 BIC</w:t>
      </w:r>
      <w:r w:rsidR="008F7670" w:rsidRPr="00451B90">
        <w:rPr>
          <w:rFonts w:asciiTheme="majorBidi" w:hAnsiTheme="majorBidi" w:hint="cs"/>
          <w:cs/>
        </w:rPr>
        <w:t xml:space="preserve"> </w:t>
      </w:r>
      <w:r w:rsidRPr="00451B90">
        <w:rPr>
          <w:rFonts w:asciiTheme="majorBidi" w:hAnsiTheme="majorBidi"/>
          <w:cs/>
        </w:rPr>
        <w:t xml:space="preserve">มียอดเงินให้กู้ยืมคงเหลือเป็นจำนวน </w:t>
      </w:r>
      <w:r w:rsidR="00951C48" w:rsidRPr="00451B90">
        <w:rPr>
          <w:rFonts w:asciiTheme="majorBidi" w:hAnsiTheme="majorBidi"/>
        </w:rPr>
        <w:t>29.75</w:t>
      </w:r>
      <w:r w:rsidRPr="00451B90">
        <w:rPr>
          <w:rFonts w:asciiTheme="majorBidi" w:hAnsiTheme="majorBidi"/>
        </w:rPr>
        <w:t xml:space="preserve"> </w:t>
      </w:r>
      <w:r w:rsidRPr="00451B90">
        <w:rPr>
          <w:rFonts w:asciiTheme="majorBidi" w:hAnsiTheme="majorBidi"/>
          <w:cs/>
        </w:rPr>
        <w:t>ล้าน</w:t>
      </w:r>
      <w:r w:rsidRPr="00451B90">
        <w:rPr>
          <w:rFonts w:asciiTheme="majorBidi" w:hAnsiTheme="majorBidi" w:hint="cs"/>
          <w:cs/>
        </w:rPr>
        <w:t xml:space="preserve">เหรียญสหรัฐฯ </w:t>
      </w:r>
      <w:r w:rsidRPr="00451B90">
        <w:t>(</w:t>
      </w:r>
      <w:r w:rsidRPr="00451B90">
        <w:rPr>
          <w:cs/>
        </w:rPr>
        <w:t>ประมาณ</w:t>
      </w:r>
      <w:r w:rsidRPr="00451B90">
        <w:rPr>
          <w:rFonts w:hint="cs"/>
          <w:cs/>
        </w:rPr>
        <w:t xml:space="preserve"> </w:t>
      </w:r>
      <w:r w:rsidRPr="00451B90">
        <w:t>1,12</w:t>
      </w:r>
      <w:r w:rsidR="009B2991" w:rsidRPr="00451B90">
        <w:t xml:space="preserve">8 </w:t>
      </w:r>
      <w:r w:rsidRPr="00451B90">
        <w:rPr>
          <w:cs/>
        </w:rPr>
        <w:t>ล้านบาท)</w:t>
      </w:r>
    </w:p>
    <w:bookmarkEnd w:id="2"/>
    <w:p w14:paraId="7169D27A" w14:textId="4114E8C0" w:rsidR="0084533F" w:rsidRPr="00451B90" w:rsidRDefault="0084533F" w:rsidP="008948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</w:pPr>
      <w:r w:rsidRPr="00451B90">
        <w:rPr>
          <w:rFonts w:asciiTheme="majorBidi" w:hAnsiTheme="majorBidi" w:cstheme="majorBidi"/>
          <w:b/>
          <w:bCs/>
          <w:sz w:val="20"/>
          <w:szCs w:val="20"/>
          <w:cs/>
          <w:lang w:val="en-GB"/>
        </w:rPr>
        <w:br w:type="page"/>
      </w:r>
    </w:p>
    <w:p w14:paraId="74EF51E1" w14:textId="332448C4" w:rsidR="00313EA6" w:rsidRPr="00451B90" w:rsidRDefault="00313EA6" w:rsidP="008948DC">
      <w:pPr>
        <w:pStyle w:val="index"/>
        <w:numPr>
          <w:ilvl w:val="0"/>
          <w:numId w:val="3"/>
        </w:numPr>
        <w:tabs>
          <w:tab w:val="decimal" w:pos="540"/>
          <w:tab w:val="left" w:pos="90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ลูกหนี้การค้า</w:t>
      </w:r>
    </w:p>
    <w:tbl>
      <w:tblPr>
        <w:tblW w:w="9315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60"/>
        <w:gridCol w:w="1260"/>
        <w:gridCol w:w="1260"/>
        <w:gridCol w:w="1215"/>
      </w:tblGrid>
      <w:tr w:rsidR="00313EA6" w:rsidRPr="00451B90" w14:paraId="5B0E87A7" w14:textId="77777777" w:rsidTr="00765625">
        <w:trPr>
          <w:cantSplit/>
          <w:tblHeader/>
        </w:trPr>
        <w:tc>
          <w:tcPr>
            <w:tcW w:w="4320" w:type="dxa"/>
            <w:vAlign w:val="bottom"/>
          </w:tcPr>
          <w:p w14:paraId="2330A29B" w14:textId="54D033BA" w:rsidR="00313EA6" w:rsidRPr="00451B90" w:rsidRDefault="00313EA6" w:rsidP="008948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2520" w:type="dxa"/>
            <w:gridSpan w:val="2"/>
          </w:tcPr>
          <w:p w14:paraId="1BDAD8F2" w14:textId="77777777" w:rsidR="00313EA6" w:rsidRPr="00451B90" w:rsidRDefault="00313EA6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75" w:type="dxa"/>
            <w:gridSpan w:val="2"/>
            <w:vAlign w:val="bottom"/>
          </w:tcPr>
          <w:p w14:paraId="35C17E14" w14:textId="77777777" w:rsidR="00313EA6" w:rsidRPr="00451B90" w:rsidRDefault="00313EA6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9072BE" w:rsidRPr="00451B90" w14:paraId="222E918A" w14:textId="77777777" w:rsidTr="00765625">
        <w:trPr>
          <w:cantSplit/>
          <w:tblHeader/>
        </w:trPr>
        <w:tc>
          <w:tcPr>
            <w:tcW w:w="4320" w:type="dxa"/>
            <w:vAlign w:val="bottom"/>
          </w:tcPr>
          <w:p w14:paraId="5776E8F5" w14:textId="77777777" w:rsidR="009072BE" w:rsidRPr="00451B90" w:rsidRDefault="009072BE" w:rsidP="008948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260" w:type="dxa"/>
          </w:tcPr>
          <w:p w14:paraId="43062BD5" w14:textId="3B614DEC" w:rsidR="009072BE" w:rsidRPr="00451B90" w:rsidRDefault="009072BE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กันยายน</w:t>
            </w:r>
          </w:p>
          <w:p w14:paraId="07D3F04D" w14:textId="38118B0E" w:rsidR="009072BE" w:rsidRPr="00451B90" w:rsidRDefault="009072BE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60" w:type="dxa"/>
            <w:vAlign w:val="bottom"/>
          </w:tcPr>
          <w:p w14:paraId="68B65FA9" w14:textId="77777777" w:rsidR="009072BE" w:rsidRPr="00451B90" w:rsidRDefault="009072BE" w:rsidP="008948DC">
            <w:pPr>
              <w:spacing w:line="240" w:lineRule="auto"/>
              <w:ind w:left="-53" w:right="-55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31 </w:t>
            </w:r>
            <w:r w:rsidRPr="00451B90">
              <w:rPr>
                <w:rFonts w:asciiTheme="majorBidi" w:hAnsiTheme="majorBidi" w:cstheme="majorBidi"/>
                <w:cs/>
              </w:rPr>
              <w:t>ธันวาคม</w:t>
            </w:r>
            <w:r w:rsidRPr="00451B90">
              <w:rPr>
                <w:rFonts w:asciiTheme="majorBidi" w:hAnsiTheme="majorBidi" w:cstheme="majorBidi"/>
              </w:rPr>
              <w:t xml:space="preserve"> 2564</w:t>
            </w:r>
          </w:p>
        </w:tc>
        <w:tc>
          <w:tcPr>
            <w:tcW w:w="1260" w:type="dxa"/>
          </w:tcPr>
          <w:p w14:paraId="1FD3EDDA" w14:textId="07B4A117" w:rsidR="009072BE" w:rsidRPr="00451B90" w:rsidRDefault="009072BE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 xml:space="preserve">30 </w:t>
            </w:r>
            <w:r w:rsidR="00CC58AB" w:rsidRPr="00451B90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กัน</w:t>
            </w:r>
            <w:r w:rsidR="00B95368" w:rsidRPr="00451B90">
              <w:rPr>
                <w:rFonts w:asciiTheme="majorBidi" w:hAnsiTheme="majorBidi" w:cstheme="majorBidi" w:hint="cs"/>
                <w:b w:val="0"/>
                <w:sz w:val="30"/>
                <w:szCs w:val="30"/>
                <w:cs/>
                <w:lang w:val="en-US" w:bidi="th-TH"/>
              </w:rPr>
              <w:t>ยายน</w:t>
            </w:r>
          </w:p>
          <w:p w14:paraId="3780BE3F" w14:textId="20588802" w:rsidR="009072BE" w:rsidRPr="00451B90" w:rsidRDefault="009072BE" w:rsidP="008948D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215" w:type="dxa"/>
            <w:vAlign w:val="bottom"/>
          </w:tcPr>
          <w:p w14:paraId="610F4748" w14:textId="77777777" w:rsidR="009072BE" w:rsidRPr="00451B90" w:rsidRDefault="009072BE" w:rsidP="008948DC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31</w:t>
            </w: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  <w:t>ธันวาคม</w:t>
            </w: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</w:rPr>
              <w:t xml:space="preserve"> </w:t>
            </w:r>
            <w:r w:rsidRPr="00451B90">
              <w:rPr>
                <w:rFonts w:asciiTheme="majorBidi" w:hAnsiTheme="majorBidi" w:cstheme="majorBidi"/>
                <w:b w:val="0"/>
                <w:sz w:val="30"/>
                <w:szCs w:val="30"/>
                <w:lang w:val="en-US"/>
              </w:rPr>
              <w:t>2564</w:t>
            </w:r>
          </w:p>
        </w:tc>
      </w:tr>
      <w:tr w:rsidR="009072BE" w:rsidRPr="00451B90" w14:paraId="28660C35" w14:textId="77777777" w:rsidTr="00765625">
        <w:trPr>
          <w:cantSplit/>
          <w:tblHeader/>
        </w:trPr>
        <w:tc>
          <w:tcPr>
            <w:tcW w:w="4320" w:type="dxa"/>
            <w:vAlign w:val="bottom"/>
            <w:hideMark/>
          </w:tcPr>
          <w:p w14:paraId="6F9222B0" w14:textId="77777777" w:rsidR="009072BE" w:rsidRPr="00451B90" w:rsidRDefault="009072BE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4995" w:type="dxa"/>
            <w:gridSpan w:val="4"/>
            <w:vAlign w:val="bottom"/>
          </w:tcPr>
          <w:p w14:paraId="5449A5AF" w14:textId="77777777" w:rsidR="009072BE" w:rsidRPr="00451B90" w:rsidRDefault="009072BE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5139B4" w:rsidRPr="00451B90" w14:paraId="482BF6DD" w14:textId="77777777" w:rsidTr="008948DC">
        <w:trPr>
          <w:cantSplit/>
        </w:trPr>
        <w:tc>
          <w:tcPr>
            <w:tcW w:w="4320" w:type="dxa"/>
            <w:hideMark/>
          </w:tcPr>
          <w:p w14:paraId="6DEF1ABA" w14:textId="77777777" w:rsidR="005139B4" w:rsidRPr="00451B90" w:rsidRDefault="005139B4" w:rsidP="008948DC">
            <w:pPr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8E14ABC" w14:textId="39AC7311" w:rsidR="005139B4" w:rsidRPr="00451B90" w:rsidRDefault="009E66F1" w:rsidP="008948DC">
            <w:pPr>
              <w:pStyle w:val="acctfourfigures"/>
              <w:tabs>
                <w:tab w:val="clear" w:pos="765"/>
                <w:tab w:val="decimal" w:pos="400"/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9,061</w:t>
            </w:r>
          </w:p>
        </w:tc>
        <w:tc>
          <w:tcPr>
            <w:tcW w:w="1260" w:type="dxa"/>
          </w:tcPr>
          <w:p w14:paraId="45FCB6D5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7,440</w:t>
            </w:r>
          </w:p>
        </w:tc>
        <w:tc>
          <w:tcPr>
            <w:tcW w:w="1260" w:type="dxa"/>
            <w:shd w:val="clear" w:color="auto" w:fill="auto"/>
          </w:tcPr>
          <w:p w14:paraId="0AFEED7D" w14:textId="7C228D01" w:rsidR="005139B4" w:rsidRPr="00451B90" w:rsidRDefault="00EE379B" w:rsidP="008948DC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6,755</w:t>
            </w:r>
          </w:p>
        </w:tc>
        <w:tc>
          <w:tcPr>
            <w:tcW w:w="1215" w:type="dxa"/>
          </w:tcPr>
          <w:p w14:paraId="70E97B4C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5,930</w:t>
            </w:r>
          </w:p>
        </w:tc>
      </w:tr>
      <w:tr w:rsidR="005139B4" w:rsidRPr="00451B90" w14:paraId="3753B485" w14:textId="77777777" w:rsidTr="008948DC">
        <w:trPr>
          <w:cantSplit/>
        </w:trPr>
        <w:tc>
          <w:tcPr>
            <w:tcW w:w="4320" w:type="dxa"/>
            <w:hideMark/>
          </w:tcPr>
          <w:p w14:paraId="59AA579F" w14:textId="77777777" w:rsidR="005139B4" w:rsidRPr="00451B90" w:rsidRDefault="005139B4" w:rsidP="008948DC">
            <w:pPr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เกินกำหนดชำระ</w:t>
            </w:r>
          </w:p>
        </w:tc>
        <w:tc>
          <w:tcPr>
            <w:tcW w:w="1260" w:type="dxa"/>
            <w:shd w:val="clear" w:color="auto" w:fill="auto"/>
          </w:tcPr>
          <w:p w14:paraId="76F058B5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7D8811CF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260" w:type="dxa"/>
            <w:shd w:val="clear" w:color="auto" w:fill="auto"/>
          </w:tcPr>
          <w:p w14:paraId="68202E5A" w14:textId="77777777" w:rsidR="005139B4" w:rsidRPr="00451B90" w:rsidRDefault="005139B4" w:rsidP="008948DC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59F3226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</w:tr>
      <w:tr w:rsidR="005139B4" w:rsidRPr="00451B90" w14:paraId="3B17930B" w14:textId="77777777" w:rsidTr="008948DC">
        <w:trPr>
          <w:cantSplit/>
        </w:trPr>
        <w:tc>
          <w:tcPr>
            <w:tcW w:w="4320" w:type="dxa"/>
            <w:hideMark/>
          </w:tcPr>
          <w:p w14:paraId="21412E8E" w14:textId="77777777" w:rsidR="005139B4" w:rsidRPr="00451B90" w:rsidRDefault="005139B4" w:rsidP="008948DC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   น้อยกว่า </w:t>
            </w:r>
            <w:r w:rsidRPr="00451B90">
              <w:rPr>
                <w:rFonts w:asciiTheme="majorBidi" w:hAnsiTheme="majorBidi" w:cstheme="majorBidi"/>
              </w:rPr>
              <w:t xml:space="preserve">3 </w:t>
            </w:r>
            <w:r w:rsidRPr="00451B9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5CA3C810" w14:textId="13382629" w:rsidR="005139B4" w:rsidRPr="00451B90" w:rsidRDefault="009E66F1" w:rsidP="008948DC">
            <w:pPr>
              <w:pStyle w:val="acctfourfigures"/>
              <w:tabs>
                <w:tab w:val="decimal" w:pos="400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788</w:t>
            </w:r>
          </w:p>
        </w:tc>
        <w:tc>
          <w:tcPr>
            <w:tcW w:w="1260" w:type="dxa"/>
          </w:tcPr>
          <w:p w14:paraId="123EFCC9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736</w:t>
            </w:r>
          </w:p>
        </w:tc>
        <w:tc>
          <w:tcPr>
            <w:tcW w:w="1260" w:type="dxa"/>
            <w:shd w:val="clear" w:color="auto" w:fill="auto"/>
          </w:tcPr>
          <w:p w14:paraId="15745EDF" w14:textId="55970AEA" w:rsidR="005139B4" w:rsidRPr="00451B90" w:rsidRDefault="00EE379B" w:rsidP="008948DC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1215" w:type="dxa"/>
          </w:tcPr>
          <w:p w14:paraId="2C685F2A" w14:textId="77777777" w:rsidR="005139B4" w:rsidRPr="00451B90" w:rsidRDefault="005139B4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205</w:t>
            </w:r>
          </w:p>
        </w:tc>
      </w:tr>
      <w:tr w:rsidR="009072BE" w:rsidRPr="00451B90" w14:paraId="50ECD749" w14:textId="77777777" w:rsidTr="008948DC">
        <w:trPr>
          <w:cantSplit/>
        </w:trPr>
        <w:tc>
          <w:tcPr>
            <w:tcW w:w="4320" w:type="dxa"/>
            <w:hideMark/>
          </w:tcPr>
          <w:p w14:paraId="1270DD19" w14:textId="77777777" w:rsidR="009072BE" w:rsidRPr="00451B90" w:rsidRDefault="009072BE" w:rsidP="008948DC">
            <w:pPr>
              <w:spacing w:line="240" w:lineRule="auto"/>
              <w:ind w:left="104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   3</w:t>
            </w:r>
            <w:r w:rsidRPr="00451B90">
              <w:rPr>
                <w:rFonts w:asciiTheme="majorBidi" w:hAnsiTheme="majorBidi" w:cstheme="majorBidi"/>
                <w:cs/>
              </w:rPr>
              <w:t xml:space="preserve"> - </w:t>
            </w:r>
            <w:r w:rsidRPr="00451B90">
              <w:rPr>
                <w:rFonts w:asciiTheme="majorBidi" w:hAnsiTheme="majorBidi" w:cstheme="majorBidi"/>
              </w:rPr>
              <w:t xml:space="preserve">6 </w:t>
            </w:r>
            <w:r w:rsidRPr="00451B90">
              <w:rPr>
                <w:rFonts w:asciiTheme="majorBidi" w:hAnsiTheme="majorBidi" w:cstheme="majorBidi"/>
                <w:cs/>
              </w:rPr>
              <w:t>เดือน</w:t>
            </w:r>
          </w:p>
        </w:tc>
        <w:tc>
          <w:tcPr>
            <w:tcW w:w="1260" w:type="dxa"/>
            <w:shd w:val="clear" w:color="auto" w:fill="auto"/>
          </w:tcPr>
          <w:p w14:paraId="0EDEC23B" w14:textId="00552419" w:rsidR="009072BE" w:rsidRPr="00451B90" w:rsidRDefault="009E66F1" w:rsidP="008948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196</w:t>
            </w:r>
          </w:p>
        </w:tc>
        <w:tc>
          <w:tcPr>
            <w:tcW w:w="1260" w:type="dxa"/>
          </w:tcPr>
          <w:p w14:paraId="12CE031D" w14:textId="77777777" w:rsidR="009072BE" w:rsidRPr="00451B90" w:rsidRDefault="009072BE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341</w:t>
            </w:r>
          </w:p>
        </w:tc>
        <w:tc>
          <w:tcPr>
            <w:tcW w:w="1260" w:type="dxa"/>
            <w:shd w:val="clear" w:color="auto" w:fill="auto"/>
          </w:tcPr>
          <w:p w14:paraId="045A336D" w14:textId="1E8AA739" w:rsidR="009072BE" w:rsidRPr="00451B90" w:rsidRDefault="00EE379B" w:rsidP="008948DC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215" w:type="dxa"/>
          </w:tcPr>
          <w:p w14:paraId="13737F71" w14:textId="77777777" w:rsidR="009072BE" w:rsidRPr="00451B90" w:rsidRDefault="009072BE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</w:p>
        </w:tc>
      </w:tr>
      <w:tr w:rsidR="009072BE" w:rsidRPr="00451B90" w14:paraId="18C8E70A" w14:textId="77777777" w:rsidTr="008948DC">
        <w:trPr>
          <w:cantSplit/>
        </w:trPr>
        <w:tc>
          <w:tcPr>
            <w:tcW w:w="4320" w:type="dxa"/>
            <w:hideMark/>
          </w:tcPr>
          <w:p w14:paraId="290BDF11" w14:textId="77777777" w:rsidR="009072BE" w:rsidRPr="00451B90" w:rsidRDefault="009072BE" w:rsidP="008948DC">
            <w:pPr>
              <w:spacing w:line="240" w:lineRule="auto"/>
              <w:ind w:left="104" w:right="-79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   6 </w:t>
            </w:r>
            <w:r w:rsidRPr="00451B90">
              <w:rPr>
                <w:rFonts w:asciiTheme="majorBidi" w:hAnsiTheme="majorBidi" w:cstheme="majorBidi"/>
                <w:cs/>
              </w:rPr>
              <w:t xml:space="preserve">- </w:t>
            </w:r>
            <w:proofErr w:type="gramStart"/>
            <w:r w:rsidRPr="00451B90">
              <w:rPr>
                <w:rFonts w:asciiTheme="majorBidi" w:hAnsiTheme="majorBidi" w:cstheme="majorBidi"/>
              </w:rPr>
              <w:t>12</w:t>
            </w:r>
            <w:r w:rsidRPr="00451B90">
              <w:rPr>
                <w:rFonts w:asciiTheme="majorBidi" w:hAnsiTheme="majorBidi" w:cstheme="majorBidi"/>
                <w:cs/>
              </w:rPr>
              <w:t xml:space="preserve">  เดือน</w:t>
            </w:r>
            <w:proofErr w:type="gramEnd"/>
          </w:p>
        </w:tc>
        <w:tc>
          <w:tcPr>
            <w:tcW w:w="1260" w:type="dxa"/>
            <w:shd w:val="clear" w:color="auto" w:fill="auto"/>
          </w:tcPr>
          <w:p w14:paraId="477956F5" w14:textId="1C48CFA7" w:rsidR="009072BE" w:rsidRPr="00451B90" w:rsidRDefault="009E66F1" w:rsidP="008948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598</w:t>
            </w:r>
          </w:p>
        </w:tc>
        <w:tc>
          <w:tcPr>
            <w:tcW w:w="1260" w:type="dxa"/>
          </w:tcPr>
          <w:p w14:paraId="1509CF4C" w14:textId="77777777" w:rsidR="009072BE" w:rsidRPr="00451B90" w:rsidRDefault="009072BE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404</w:t>
            </w:r>
          </w:p>
        </w:tc>
        <w:tc>
          <w:tcPr>
            <w:tcW w:w="1260" w:type="dxa"/>
            <w:shd w:val="clear" w:color="auto" w:fill="auto"/>
          </w:tcPr>
          <w:p w14:paraId="3462455E" w14:textId="483E04FB" w:rsidR="009072BE" w:rsidRPr="00451B90" w:rsidRDefault="00EE379B" w:rsidP="008948DC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15" w:type="dxa"/>
          </w:tcPr>
          <w:p w14:paraId="390BE7D0" w14:textId="77777777" w:rsidR="009072BE" w:rsidRPr="00451B90" w:rsidRDefault="009072BE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</w:t>
            </w:r>
          </w:p>
        </w:tc>
      </w:tr>
      <w:tr w:rsidR="009072BE" w:rsidRPr="00451B90" w14:paraId="3B275EFF" w14:textId="77777777" w:rsidTr="008948DC">
        <w:trPr>
          <w:cantSplit/>
        </w:trPr>
        <w:tc>
          <w:tcPr>
            <w:tcW w:w="4320" w:type="dxa"/>
            <w:hideMark/>
          </w:tcPr>
          <w:p w14:paraId="6E542141" w14:textId="77777777" w:rsidR="009072BE" w:rsidRPr="00451B90" w:rsidRDefault="009072BE" w:rsidP="008948DC">
            <w:pPr>
              <w:spacing w:line="240" w:lineRule="auto"/>
              <w:ind w:left="104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  มากกว่า </w:t>
            </w:r>
            <w:r w:rsidRPr="00451B90">
              <w:rPr>
                <w:rFonts w:asciiTheme="majorBidi" w:hAnsiTheme="majorBidi" w:cstheme="majorBidi"/>
              </w:rPr>
              <w:t>12</w:t>
            </w:r>
            <w:r w:rsidRPr="00451B90">
              <w:rPr>
                <w:rFonts w:asciiTheme="majorBidi" w:hAnsiTheme="majorBidi" w:cstheme="majorBidi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C8CA46A" w14:textId="0E73EA10" w:rsidR="009072BE" w:rsidRPr="00451B90" w:rsidRDefault="009E66F1" w:rsidP="008948DC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</w:t>
            </w:r>
            <w:r w:rsidR="00656056"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2A8C3C45" w14:textId="77777777" w:rsidR="009072BE" w:rsidRPr="00451B90" w:rsidRDefault="009072BE" w:rsidP="008948DC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413</w:t>
            </w:r>
          </w:p>
        </w:tc>
        <w:tc>
          <w:tcPr>
            <w:tcW w:w="1260" w:type="dxa"/>
            <w:shd w:val="clear" w:color="auto" w:fill="auto"/>
          </w:tcPr>
          <w:p w14:paraId="60F0DAA9" w14:textId="434B5502" w:rsidR="009072BE" w:rsidRPr="00451B90" w:rsidRDefault="00EE379B" w:rsidP="008948DC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  <w:tab w:val="decimal" w:pos="913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27</w:t>
            </w:r>
          </w:p>
        </w:tc>
        <w:tc>
          <w:tcPr>
            <w:tcW w:w="1215" w:type="dxa"/>
            <w:tcBorders>
              <w:top w:val="nil"/>
              <w:left w:val="nil"/>
              <w:right w:val="nil"/>
            </w:tcBorders>
          </w:tcPr>
          <w:p w14:paraId="13017D0F" w14:textId="77777777" w:rsidR="009072BE" w:rsidRPr="00451B90" w:rsidRDefault="009072BE" w:rsidP="008948DC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</w:t>
            </w:r>
          </w:p>
        </w:tc>
      </w:tr>
      <w:tr w:rsidR="009072BE" w:rsidRPr="00451B90" w14:paraId="4867F934" w14:textId="77777777" w:rsidTr="008948DC">
        <w:trPr>
          <w:cantSplit/>
        </w:trPr>
        <w:tc>
          <w:tcPr>
            <w:tcW w:w="4320" w:type="dxa"/>
            <w:hideMark/>
          </w:tcPr>
          <w:p w14:paraId="70743F77" w14:textId="77777777" w:rsidR="009072BE" w:rsidRPr="00451B90" w:rsidRDefault="009072BE" w:rsidP="008948D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6B3A879" w14:textId="5A152E64" w:rsidR="009072BE" w:rsidRPr="00451B90" w:rsidRDefault="009E66F1" w:rsidP="008948DC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10,700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</w:tcPr>
          <w:p w14:paraId="255307B2" w14:textId="77777777" w:rsidR="009072BE" w:rsidRPr="00451B90" w:rsidRDefault="009072BE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9,334</w:t>
            </w:r>
          </w:p>
        </w:tc>
        <w:tc>
          <w:tcPr>
            <w:tcW w:w="1260" w:type="dxa"/>
            <w:shd w:val="clear" w:color="auto" w:fill="auto"/>
          </w:tcPr>
          <w:p w14:paraId="7D5AF40E" w14:textId="758A1BCB" w:rsidR="009072BE" w:rsidRPr="00451B90" w:rsidRDefault="00EE379B" w:rsidP="008948DC">
            <w:pPr>
              <w:pStyle w:val="acctfourfigures"/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6,927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2551A65D" w14:textId="77777777" w:rsidR="009072BE" w:rsidRPr="00451B90" w:rsidRDefault="009072BE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6,150</w:t>
            </w:r>
          </w:p>
        </w:tc>
      </w:tr>
      <w:tr w:rsidR="009072BE" w:rsidRPr="00451B90" w14:paraId="64669829" w14:textId="77777777" w:rsidTr="008948DC">
        <w:trPr>
          <w:cantSplit/>
          <w:trHeight w:val="71"/>
        </w:trPr>
        <w:tc>
          <w:tcPr>
            <w:tcW w:w="4320" w:type="dxa"/>
            <w:vAlign w:val="bottom"/>
            <w:hideMark/>
          </w:tcPr>
          <w:p w14:paraId="57D01B4D" w14:textId="77777777" w:rsidR="009072BE" w:rsidRPr="00451B90" w:rsidRDefault="009072BE" w:rsidP="008948DC">
            <w:pPr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หัก</w:t>
            </w:r>
            <w:r w:rsidRPr="00451B90">
              <w:rPr>
                <w:rFonts w:asciiTheme="majorBidi" w:hAnsiTheme="majorBidi" w:cstheme="majorBidi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5B449E3" w14:textId="74156657" w:rsidR="009072BE" w:rsidRPr="00451B90" w:rsidRDefault="009E66F1" w:rsidP="008948DC">
            <w:pPr>
              <w:pStyle w:val="acctfourfigures"/>
              <w:pBdr>
                <w:bottom w:val="single" w:sz="4" w:space="1" w:color="auto"/>
              </w:pBdr>
              <w:tabs>
                <w:tab w:val="decimal" w:pos="731"/>
              </w:tabs>
              <w:spacing w:line="240" w:lineRule="auto"/>
              <w:ind w:left="1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(505)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</w:tcPr>
          <w:p w14:paraId="50837F67" w14:textId="77777777" w:rsidR="009072BE" w:rsidRPr="00451B90" w:rsidRDefault="009072BE" w:rsidP="008948DC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(76)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BB6882" w14:textId="670059C5" w:rsidR="009072BE" w:rsidRPr="00451B90" w:rsidRDefault="00EE379B" w:rsidP="008948DC">
            <w:pPr>
              <w:pStyle w:val="acctfourfigures"/>
              <w:pBdr>
                <w:bottom w:val="single" w:sz="4" w:space="1" w:color="auto"/>
              </w:pBdr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(22)</w:t>
            </w:r>
          </w:p>
        </w:tc>
        <w:tc>
          <w:tcPr>
            <w:tcW w:w="1215" w:type="dxa"/>
            <w:tcBorders>
              <w:left w:val="nil"/>
              <w:right w:val="nil"/>
            </w:tcBorders>
          </w:tcPr>
          <w:p w14:paraId="33A5381E" w14:textId="77777777" w:rsidR="009072BE" w:rsidRPr="00451B90" w:rsidRDefault="009072BE" w:rsidP="008948DC">
            <w:pPr>
              <w:pStyle w:val="acctfourfigures"/>
              <w:pBdr>
                <w:bottom w:val="single" w:sz="4" w:space="1" w:color="auto"/>
              </w:pBdr>
              <w:tabs>
                <w:tab w:val="decimal" w:pos="701"/>
              </w:tabs>
              <w:spacing w:line="240" w:lineRule="auto"/>
              <w:ind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(3)</w:t>
            </w:r>
          </w:p>
        </w:tc>
      </w:tr>
      <w:tr w:rsidR="009072BE" w:rsidRPr="00451B90" w14:paraId="250EA80B" w14:textId="77777777" w:rsidTr="008948DC">
        <w:trPr>
          <w:cantSplit/>
        </w:trPr>
        <w:tc>
          <w:tcPr>
            <w:tcW w:w="4320" w:type="dxa"/>
            <w:hideMark/>
          </w:tcPr>
          <w:p w14:paraId="4EE83EC0" w14:textId="77777777" w:rsidR="009072BE" w:rsidRPr="00451B90" w:rsidRDefault="009072BE" w:rsidP="008948DC">
            <w:pPr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EBC2E22" w14:textId="0CAF495A" w:rsidR="009072BE" w:rsidRPr="00451B90" w:rsidRDefault="009E66F1" w:rsidP="008948DC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10,195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4294C9" w14:textId="77777777" w:rsidR="009072BE" w:rsidRPr="00451B90" w:rsidRDefault="009072BE" w:rsidP="008948DC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9,258</w:t>
            </w:r>
          </w:p>
        </w:tc>
        <w:tc>
          <w:tcPr>
            <w:tcW w:w="1260" w:type="dxa"/>
            <w:shd w:val="clear" w:color="auto" w:fill="auto"/>
          </w:tcPr>
          <w:p w14:paraId="1952B2F9" w14:textId="45441245" w:rsidR="009072BE" w:rsidRPr="00451B90" w:rsidRDefault="00EE379B" w:rsidP="008948DC">
            <w:pPr>
              <w:pStyle w:val="acctfourfigures"/>
              <w:pBdr>
                <w:bottom w:val="double" w:sz="4" w:space="1" w:color="auto"/>
              </w:pBdr>
              <w:spacing w:line="240" w:lineRule="auto"/>
              <w:ind w:right="-17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6,905</w:t>
            </w:r>
          </w:p>
        </w:tc>
        <w:tc>
          <w:tcPr>
            <w:tcW w:w="1215" w:type="dxa"/>
          </w:tcPr>
          <w:p w14:paraId="14A8A6AB" w14:textId="77777777" w:rsidR="009072BE" w:rsidRPr="00451B90" w:rsidRDefault="009072BE" w:rsidP="008948DC">
            <w:pPr>
              <w:pStyle w:val="acctfourfigures"/>
              <w:pBdr>
                <w:bottom w:val="double" w:sz="4" w:space="1" w:color="auto"/>
              </w:pBdr>
              <w:tabs>
                <w:tab w:val="decimal" w:pos="701"/>
              </w:tabs>
              <w:spacing w:line="240" w:lineRule="auto"/>
              <w:ind w:right="66" w:firstLine="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/>
              </w:rPr>
              <w:t>6,147</w:t>
            </w:r>
          </w:p>
        </w:tc>
      </w:tr>
    </w:tbl>
    <w:p w14:paraId="790A6F75" w14:textId="77777777" w:rsidR="0047512C" w:rsidRPr="00451B90" w:rsidRDefault="0047512C" w:rsidP="008948DC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30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320"/>
        <w:gridCol w:w="1251"/>
        <w:gridCol w:w="9"/>
        <w:gridCol w:w="1320"/>
        <w:gridCol w:w="1233"/>
        <w:gridCol w:w="1167"/>
      </w:tblGrid>
      <w:tr w:rsidR="00C61FE5" w:rsidRPr="00451B90" w14:paraId="3A4E6D80" w14:textId="77777777" w:rsidTr="005866FB">
        <w:trPr>
          <w:cantSplit/>
        </w:trPr>
        <w:tc>
          <w:tcPr>
            <w:tcW w:w="4320" w:type="dxa"/>
            <w:vAlign w:val="bottom"/>
            <w:hideMark/>
          </w:tcPr>
          <w:p w14:paraId="6D8A6353" w14:textId="77777777" w:rsidR="00765625" w:rsidRPr="00451B90" w:rsidRDefault="00D3138C" w:rsidP="008948DC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  <w:t>(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กลับรายการ) </w:t>
            </w:r>
            <w:r w:rsidR="00C61FE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</w:t>
            </w:r>
          </w:p>
          <w:p w14:paraId="0C3C755E" w14:textId="2EF096D3" w:rsidR="00765625" w:rsidRPr="00451B90" w:rsidRDefault="00765625" w:rsidP="008948DC">
            <w:pPr>
              <w:pStyle w:val="acctfourfigures"/>
              <w:tabs>
                <w:tab w:val="clear" w:pos="765"/>
              </w:tabs>
              <w:spacing w:line="240" w:lineRule="auto"/>
              <w:ind w:left="188" w:right="-175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ab/>
            </w:r>
            <w:r w:rsidR="00C61FE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จะ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เกิดขึ้น</w:t>
            </w:r>
            <w:r w:rsidR="00BA5873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F46227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="00BA5873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เดือนสิ้นสุดวันที่</w:t>
            </w:r>
          </w:p>
        </w:tc>
        <w:tc>
          <w:tcPr>
            <w:tcW w:w="2580" w:type="dxa"/>
            <w:gridSpan w:val="3"/>
            <w:vAlign w:val="bottom"/>
          </w:tcPr>
          <w:p w14:paraId="066F4F59" w14:textId="1EA3918F" w:rsidR="00C61FE5" w:rsidRPr="00451B90" w:rsidRDefault="00C61FE5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2400" w:type="dxa"/>
            <w:gridSpan w:val="2"/>
          </w:tcPr>
          <w:p w14:paraId="3476EF39" w14:textId="77777777" w:rsidR="00765625" w:rsidRPr="00451B90" w:rsidRDefault="00765625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  <w:p w14:paraId="7743C5A5" w14:textId="429A4C89" w:rsidR="00C61FE5" w:rsidRPr="00451B90" w:rsidRDefault="00C61FE5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D3138C" w:rsidRPr="00451B90" w14:paraId="2610EBD1" w14:textId="77777777" w:rsidTr="005866FB">
        <w:trPr>
          <w:cantSplit/>
        </w:trPr>
        <w:tc>
          <w:tcPr>
            <w:tcW w:w="4320" w:type="dxa"/>
            <w:vAlign w:val="bottom"/>
          </w:tcPr>
          <w:p w14:paraId="6DCB9BA4" w14:textId="205B9750" w:rsidR="00D3138C" w:rsidRPr="00451B90" w:rsidRDefault="00BA5873" w:rsidP="008948DC">
            <w:pPr>
              <w:pStyle w:val="acctfourfigures"/>
              <w:tabs>
                <w:tab w:val="left" w:pos="720"/>
              </w:tabs>
              <w:spacing w:line="240" w:lineRule="auto"/>
              <w:ind w:left="104" w:right="-74" w:firstLine="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rtl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 </w:t>
            </w:r>
            <w:r w:rsidR="00A102D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76562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0 </w:t>
            </w:r>
            <w:r w:rsidR="00B95368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</w:p>
        </w:tc>
        <w:tc>
          <w:tcPr>
            <w:tcW w:w="1251" w:type="dxa"/>
            <w:vAlign w:val="bottom"/>
          </w:tcPr>
          <w:p w14:paraId="371EE21B" w14:textId="2EF1F097" w:rsidR="00D3138C" w:rsidRPr="00451B90" w:rsidRDefault="006F1E95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329" w:type="dxa"/>
            <w:gridSpan w:val="2"/>
            <w:vAlign w:val="bottom"/>
          </w:tcPr>
          <w:p w14:paraId="36D505A5" w14:textId="451B6289" w:rsidR="00D3138C" w:rsidRPr="00451B90" w:rsidRDefault="006F1E95" w:rsidP="008948DC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  <w:tc>
          <w:tcPr>
            <w:tcW w:w="1233" w:type="dxa"/>
            <w:vAlign w:val="bottom"/>
          </w:tcPr>
          <w:p w14:paraId="25464AA2" w14:textId="01734DA2" w:rsidR="00D3138C" w:rsidRPr="00451B90" w:rsidRDefault="006F1E95" w:rsidP="008948DC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2565</w:t>
            </w:r>
          </w:p>
        </w:tc>
        <w:tc>
          <w:tcPr>
            <w:tcW w:w="1167" w:type="dxa"/>
            <w:vAlign w:val="bottom"/>
          </w:tcPr>
          <w:p w14:paraId="14A9EB77" w14:textId="2C214263" w:rsidR="00D3138C" w:rsidRPr="00451B90" w:rsidRDefault="006F1E95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2564</w:t>
            </w:r>
          </w:p>
        </w:tc>
      </w:tr>
      <w:tr w:rsidR="00C61FE5" w:rsidRPr="00451B90" w14:paraId="6E741D17" w14:textId="77777777" w:rsidTr="005866FB">
        <w:trPr>
          <w:cantSplit/>
        </w:trPr>
        <w:tc>
          <w:tcPr>
            <w:tcW w:w="4320" w:type="dxa"/>
            <w:vAlign w:val="bottom"/>
          </w:tcPr>
          <w:p w14:paraId="7233755F" w14:textId="51B2BB9E" w:rsidR="00C61FE5" w:rsidRPr="00451B90" w:rsidRDefault="00C61FE5" w:rsidP="008948D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4980" w:type="dxa"/>
            <w:gridSpan w:val="5"/>
            <w:vAlign w:val="bottom"/>
            <w:hideMark/>
          </w:tcPr>
          <w:p w14:paraId="3B2AA7CC" w14:textId="77777777" w:rsidR="00C61FE5" w:rsidRPr="00451B90" w:rsidRDefault="00C61FE5" w:rsidP="008948DC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D3138C" w:rsidRPr="00451B90" w14:paraId="5C9D7A4E" w14:textId="77777777" w:rsidTr="008948DC">
        <w:trPr>
          <w:cantSplit/>
        </w:trPr>
        <w:tc>
          <w:tcPr>
            <w:tcW w:w="4320" w:type="dxa"/>
          </w:tcPr>
          <w:p w14:paraId="05E84D17" w14:textId="70D20230" w:rsidR="00D3138C" w:rsidRPr="00451B90" w:rsidRDefault="00386C43" w:rsidP="008948DC">
            <w:pPr>
              <w:tabs>
                <w:tab w:val="left" w:pos="190"/>
              </w:tabs>
              <w:contextualSpacing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- </w:t>
            </w:r>
            <w:r w:rsidR="00EA2C81" w:rsidRPr="00451B9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1260" w:type="dxa"/>
            <w:gridSpan w:val="2"/>
            <w:shd w:val="clear" w:color="auto" w:fill="auto"/>
          </w:tcPr>
          <w:p w14:paraId="3BE21C36" w14:textId="2D3195A4" w:rsidR="00D3138C" w:rsidRPr="00451B90" w:rsidRDefault="00D801DD" w:rsidP="008948DC">
            <w:pPr>
              <w:pStyle w:val="acctfourfigures"/>
              <w:tabs>
                <w:tab w:val="decimal" w:pos="465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37</w:t>
            </w:r>
            <w:r w:rsidR="00CF2E1D"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320" w:type="dxa"/>
            <w:shd w:val="clear" w:color="auto" w:fill="auto"/>
          </w:tcPr>
          <w:p w14:paraId="6C610793" w14:textId="47042EEB" w:rsidR="00D3138C" w:rsidRPr="00451B90" w:rsidRDefault="003978F7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16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233" w:type="dxa"/>
            <w:shd w:val="clear" w:color="auto" w:fill="auto"/>
          </w:tcPr>
          <w:p w14:paraId="616C88F0" w14:textId="7360AAD6" w:rsidR="00D3138C" w:rsidRPr="00451B90" w:rsidRDefault="001B75D5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19</w:t>
            </w:r>
          </w:p>
        </w:tc>
        <w:tc>
          <w:tcPr>
            <w:tcW w:w="1167" w:type="dxa"/>
          </w:tcPr>
          <w:p w14:paraId="1BCE46D1" w14:textId="0688BF46" w:rsidR="00D3138C" w:rsidRPr="00451B90" w:rsidRDefault="003978F7" w:rsidP="003F15F1">
            <w:pPr>
              <w:pStyle w:val="acctfourfigures"/>
              <w:tabs>
                <w:tab w:val="clear" w:pos="765"/>
                <w:tab w:val="decimal" w:pos="637"/>
              </w:tabs>
              <w:spacing w:line="240" w:lineRule="auto"/>
              <w:ind w:left="-83" w:right="70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86C43" w:rsidRPr="00451B90" w14:paraId="190D0FAD" w14:textId="77777777" w:rsidTr="008948DC">
        <w:trPr>
          <w:cantSplit/>
        </w:trPr>
        <w:tc>
          <w:tcPr>
            <w:tcW w:w="4320" w:type="dxa"/>
          </w:tcPr>
          <w:p w14:paraId="0E440773" w14:textId="43AAF06F" w:rsidR="00386C43" w:rsidRPr="00451B90" w:rsidRDefault="00386C43" w:rsidP="008948D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- </w:t>
            </w:r>
            <w:r w:rsidRPr="00451B90">
              <w:rPr>
                <w:rFonts w:asciiTheme="majorBidi" w:hAnsiTheme="majorBidi" w:cstheme="majorBidi"/>
                <w:cs/>
              </w:rPr>
              <w:t>กลับรายการ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62DE7528" w14:textId="7A45014B" w:rsidR="00386C43" w:rsidRPr="00451B90" w:rsidRDefault="00CF2E1D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B416A15" w14:textId="458A393B" w:rsidR="00386C43" w:rsidRPr="00451B90" w:rsidRDefault="003978F7" w:rsidP="008948DC">
            <w:pPr>
              <w:pStyle w:val="acctfourfigures"/>
              <w:tabs>
                <w:tab w:val="decimal" w:pos="935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B95368"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</w:t>
            </w: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678F6658" w14:textId="09FF0AA7" w:rsidR="00386C43" w:rsidRPr="00451B90" w:rsidRDefault="001B75D5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67" w:type="dxa"/>
            <w:vAlign w:val="bottom"/>
          </w:tcPr>
          <w:p w14:paraId="03561916" w14:textId="340AFA7D" w:rsidR="00386C43" w:rsidRPr="00451B90" w:rsidRDefault="003978F7" w:rsidP="008948DC">
            <w:pPr>
              <w:pStyle w:val="acctfourfigures"/>
              <w:tabs>
                <w:tab w:val="decimal" w:pos="701"/>
              </w:tabs>
              <w:spacing w:line="240" w:lineRule="auto"/>
              <w:ind w:right="19" w:firstLine="5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B95368"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4</w:t>
            </w: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  <w:tr w:rsidR="003978F7" w:rsidRPr="00451B90" w14:paraId="5E1239F4" w14:textId="77777777" w:rsidTr="008948DC">
        <w:trPr>
          <w:cantSplit/>
        </w:trPr>
        <w:tc>
          <w:tcPr>
            <w:tcW w:w="4320" w:type="dxa"/>
          </w:tcPr>
          <w:p w14:paraId="3CD7C908" w14:textId="2CE40D48" w:rsidR="003978F7" w:rsidRPr="00451B90" w:rsidRDefault="003978F7" w:rsidP="008948DC">
            <w:pPr>
              <w:tabs>
                <w:tab w:val="clear" w:pos="227"/>
                <w:tab w:val="left" w:pos="104"/>
              </w:tabs>
              <w:ind w:left="104" w:hanging="90"/>
              <w:contextualSpacing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  <w:r w:rsidRPr="00451B90">
              <w:rPr>
                <w:rFonts w:asciiTheme="majorBidi" w:hAnsiTheme="majorBidi" w:cstheme="majorBidi"/>
              </w:rPr>
              <w:tab/>
            </w:r>
            <w:r w:rsidRPr="00451B90">
              <w:rPr>
                <w:rFonts w:asciiTheme="majorBidi" w:hAnsiTheme="majorBidi" w:cstheme="majorBidi"/>
                <w:cs/>
              </w:rPr>
              <w:t>จัดประเภทเป็นสินทรัพย์ไม่หมุนเวียน</w:t>
            </w:r>
          </w:p>
        </w:tc>
        <w:tc>
          <w:tcPr>
            <w:tcW w:w="1260" w:type="dxa"/>
            <w:gridSpan w:val="2"/>
            <w:shd w:val="clear" w:color="auto" w:fill="auto"/>
            <w:vAlign w:val="bottom"/>
          </w:tcPr>
          <w:p w14:paraId="3D47FE1D" w14:textId="778ECBD4" w:rsidR="003978F7" w:rsidRPr="00451B90" w:rsidRDefault="001B75D5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98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0" w:type="dxa"/>
            <w:shd w:val="clear" w:color="auto" w:fill="auto"/>
            <w:vAlign w:val="bottom"/>
          </w:tcPr>
          <w:p w14:paraId="0DEC7FF2" w14:textId="12AA40D5" w:rsidR="003978F7" w:rsidRPr="00451B90" w:rsidRDefault="003978F7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66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(9</w:t>
            </w:r>
            <w:r w:rsidR="00B95368"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05</w:t>
            </w: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)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44F51F7C" w14:textId="32A49493" w:rsidR="003978F7" w:rsidRPr="00451B90" w:rsidRDefault="001B75D5" w:rsidP="008948DC">
            <w:pPr>
              <w:pStyle w:val="acctfourfigures"/>
              <w:tabs>
                <w:tab w:val="decimal" w:pos="731"/>
              </w:tabs>
              <w:spacing w:line="240" w:lineRule="auto"/>
              <w:ind w:left="-83" w:right="107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167" w:type="dxa"/>
            <w:vAlign w:val="bottom"/>
          </w:tcPr>
          <w:p w14:paraId="0AC5B736" w14:textId="0257E517" w:rsidR="003978F7" w:rsidRPr="00451B90" w:rsidRDefault="003978F7" w:rsidP="003F15F1">
            <w:pPr>
              <w:pStyle w:val="acctfourfigures"/>
              <w:tabs>
                <w:tab w:val="decimal" w:pos="701"/>
              </w:tabs>
              <w:spacing w:line="240" w:lineRule="auto"/>
              <w:ind w:right="19" w:firstLine="5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</w:t>
            </w:r>
            <w:r w:rsidR="00B95368"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05</w:t>
            </w:r>
            <w:r w:rsidRPr="00451B9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</w:tr>
    </w:tbl>
    <w:p w14:paraId="26295516" w14:textId="77777777" w:rsidR="0084533F" w:rsidRPr="00451B90" w:rsidRDefault="0084533F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bookmarkStart w:id="3" w:name="_Hlk102305855"/>
    </w:p>
    <w:p w14:paraId="183F43D0" w14:textId="4A8E5D5E" w:rsidR="009A191A" w:rsidRPr="00451B90" w:rsidRDefault="009A191A" w:rsidP="00F927C5">
      <w:pPr>
        <w:tabs>
          <w:tab w:val="clear" w:pos="454"/>
          <w:tab w:val="clear" w:pos="680"/>
          <w:tab w:val="left" w:pos="567"/>
        </w:tabs>
        <w:ind w:left="567"/>
        <w:jc w:val="thaiDistribute"/>
        <w:rPr>
          <w:rFonts w:asciiTheme="majorBidi" w:hAnsiTheme="majorBidi" w:cstheme="majorBidi"/>
        </w:rPr>
      </w:pPr>
      <w:bookmarkStart w:id="4" w:name="_Hlk118455140"/>
      <w:r w:rsidRPr="00451B90">
        <w:rPr>
          <w:rFonts w:asciiTheme="majorBidi" w:hAnsiTheme="majorBidi" w:cstheme="majorBidi" w:hint="cs"/>
          <w:cs/>
        </w:rPr>
        <w:t xml:space="preserve">ตามที่กล่าวไว้ในหมายเหตุข้อ </w:t>
      </w:r>
      <w:r w:rsidRPr="00451B90">
        <w:rPr>
          <w:rFonts w:asciiTheme="majorBidi" w:hAnsiTheme="majorBidi" w:cstheme="majorBidi"/>
        </w:rPr>
        <w:t>4</w:t>
      </w:r>
      <w:r w:rsidRPr="00451B90">
        <w:rPr>
          <w:rFonts w:asciiTheme="majorBidi" w:hAnsiTheme="majorBidi" w:cstheme="majorBidi" w:hint="cs"/>
          <w:cs/>
        </w:rPr>
        <w:t xml:space="preserve"> เมื่อวันที่ </w:t>
      </w:r>
      <w:r w:rsidRPr="00451B90">
        <w:rPr>
          <w:rFonts w:asciiTheme="majorBidi" w:hAnsiTheme="majorBidi" w:cstheme="majorBidi"/>
        </w:rPr>
        <w:t xml:space="preserve">10 </w:t>
      </w:r>
      <w:r w:rsidRPr="00451B90">
        <w:rPr>
          <w:rFonts w:asciiTheme="majorBidi" w:hAnsiTheme="majorBidi" w:cstheme="majorBidi" w:hint="cs"/>
          <w:cs/>
        </w:rPr>
        <w:t xml:space="preserve">สิงหาคม </w:t>
      </w:r>
      <w:r w:rsidRPr="00451B90">
        <w:rPr>
          <w:rFonts w:asciiTheme="majorBidi" w:hAnsiTheme="majorBidi" w:cstheme="majorBidi"/>
        </w:rPr>
        <w:t xml:space="preserve">2565 </w:t>
      </w:r>
      <w:r w:rsidRPr="00451B90">
        <w:rPr>
          <w:rFonts w:asciiTheme="majorBidi" w:hAnsiTheme="majorBidi" w:cstheme="majorBidi" w:hint="cs"/>
          <w:cs/>
        </w:rPr>
        <w:t>กลุ่มบริษัทได้โอนลูกหนี้ค่าไฟฟ้า</w:t>
      </w:r>
      <w:r w:rsidRPr="00451B90">
        <w:rPr>
          <w:rFonts w:asciiTheme="majorBidi" w:hAnsiTheme="majorBidi" w:cstheme="majorBidi"/>
          <w:cs/>
        </w:rPr>
        <w:t>จากการไฟฟ้าลาว (</w:t>
      </w:r>
      <w:proofErr w:type="spellStart"/>
      <w:r w:rsidRPr="00451B90">
        <w:rPr>
          <w:rFonts w:asciiTheme="majorBidi" w:hAnsiTheme="majorBidi" w:cstheme="majorBidi"/>
        </w:rPr>
        <w:t>Electricite</w:t>
      </w:r>
      <w:proofErr w:type="spellEnd"/>
      <w:r w:rsidRPr="00451B90">
        <w:rPr>
          <w:rFonts w:asciiTheme="majorBidi" w:hAnsiTheme="majorBidi" w:cstheme="majorBidi"/>
        </w:rPr>
        <w:t xml:space="preserve"> du Laos - EDL) </w:t>
      </w:r>
      <w:r w:rsidRPr="00451B90">
        <w:rPr>
          <w:rFonts w:asciiTheme="majorBidi" w:hAnsiTheme="majorBidi" w:cstheme="majorBidi" w:hint="cs"/>
          <w:cs/>
        </w:rPr>
        <w:t xml:space="preserve">จำนวน </w:t>
      </w:r>
      <w:r w:rsidRPr="00451B90">
        <w:rPr>
          <w:rFonts w:asciiTheme="majorBidi" w:hAnsiTheme="majorBidi" w:cstheme="majorBidi"/>
        </w:rPr>
        <w:t xml:space="preserve">32  </w:t>
      </w:r>
      <w:r w:rsidRPr="00451B90">
        <w:rPr>
          <w:rFonts w:asciiTheme="majorBidi" w:hAnsiTheme="majorBidi" w:cstheme="majorBidi"/>
          <w:cs/>
        </w:rPr>
        <w:t>ล้าน</w:t>
      </w:r>
      <w:r w:rsidRPr="00451B90">
        <w:rPr>
          <w:rFonts w:asciiTheme="majorBidi" w:hAnsiTheme="majorBidi" w:cstheme="majorBidi" w:hint="cs"/>
          <w:cs/>
        </w:rPr>
        <w:t xml:space="preserve">เหรียญสหรัฐฯ </w:t>
      </w:r>
      <w:r w:rsidR="00951C48" w:rsidRPr="00451B90">
        <w:rPr>
          <w:rFonts w:asciiTheme="majorBidi" w:hAnsiTheme="majorBidi" w:cstheme="majorBidi"/>
          <w:spacing w:val="-6"/>
          <w:cs/>
        </w:rPr>
        <w:t xml:space="preserve">(ประมาณ </w:t>
      </w:r>
      <w:r w:rsidR="00951C48" w:rsidRPr="00451B90">
        <w:rPr>
          <w:rFonts w:asciiTheme="majorBidi" w:hAnsiTheme="majorBidi" w:cstheme="majorBidi"/>
          <w:spacing w:val="-6"/>
        </w:rPr>
        <w:t xml:space="preserve">1,134 </w:t>
      </w:r>
      <w:r w:rsidR="00951C48" w:rsidRPr="00451B90">
        <w:rPr>
          <w:rFonts w:asciiTheme="majorBidi" w:hAnsiTheme="majorBidi" w:cstheme="majorBidi"/>
          <w:spacing w:val="-6"/>
          <w:cs/>
        </w:rPr>
        <w:t>ล้านบาท)</w:t>
      </w:r>
      <w:r w:rsidR="00951C48" w:rsidRPr="00451B90">
        <w:rPr>
          <w:rFonts w:asciiTheme="majorBidi" w:hAnsiTheme="majorBidi" w:cstheme="majorBidi"/>
          <w:spacing w:val="-6"/>
        </w:rPr>
        <w:t xml:space="preserve"> </w:t>
      </w:r>
      <w:r w:rsidRPr="00451B90">
        <w:rPr>
          <w:rFonts w:asciiTheme="majorBidi" w:hAnsiTheme="majorBidi" w:cstheme="majorBidi" w:hint="cs"/>
          <w:cs/>
        </w:rPr>
        <w:t>ให้แก่</w:t>
      </w:r>
      <w:r w:rsidRPr="00451B90">
        <w:rPr>
          <w:rFonts w:asciiTheme="majorBidi" w:hAnsiTheme="majorBidi" w:cstheme="majorBidi"/>
          <w:cs/>
        </w:rPr>
        <w:t xml:space="preserve"> </w:t>
      </w:r>
      <w:proofErr w:type="spellStart"/>
      <w:r w:rsidRPr="00451B90">
        <w:rPr>
          <w:rFonts w:asciiTheme="majorBidi" w:hAnsiTheme="majorBidi" w:cstheme="majorBidi"/>
        </w:rPr>
        <w:t>Phongsubthavy</w:t>
      </w:r>
      <w:proofErr w:type="spellEnd"/>
      <w:r w:rsidRPr="00451B90">
        <w:rPr>
          <w:rFonts w:asciiTheme="majorBidi" w:hAnsiTheme="majorBidi" w:cstheme="majorBidi"/>
        </w:rPr>
        <w:t xml:space="preserve"> Group Sole Co., Ltd.</w:t>
      </w:r>
      <w:r w:rsidRPr="00451B90">
        <w:rPr>
          <w:rFonts w:asciiTheme="majorBidi" w:hAnsiTheme="majorBidi" w:cstheme="majorBidi" w:hint="cs"/>
          <w:cs/>
        </w:rPr>
        <w:t xml:space="preserve"> เพื่อ</w:t>
      </w:r>
      <w:r w:rsidRPr="00451B90">
        <w:rPr>
          <w:rFonts w:asciiTheme="majorBidi" w:hAnsiTheme="majorBidi" w:cstheme="majorBidi"/>
          <w:cs/>
        </w:rPr>
        <w:t>ชำระค่าหุ้น</w:t>
      </w:r>
      <w:r w:rsidRPr="00451B90">
        <w:rPr>
          <w:rFonts w:asciiTheme="majorBidi" w:hAnsiTheme="majorBidi" w:cstheme="majorBidi" w:hint="cs"/>
          <w:cs/>
        </w:rPr>
        <w:t>และให้เงินกู้ยืมเรียบร้อยแล้ว (ณ วันที่</w:t>
      </w:r>
      <w:r w:rsidRPr="00451B90">
        <w:rPr>
          <w:rFonts w:asciiTheme="majorBidi" w:hAnsiTheme="majorBidi" w:cstheme="majorBidi"/>
        </w:rPr>
        <w:t xml:space="preserve"> 31 </w:t>
      </w:r>
      <w:r w:rsidRPr="00451B90">
        <w:rPr>
          <w:rFonts w:asciiTheme="majorBidi" w:hAnsiTheme="majorBidi" w:cstheme="majorBidi" w:hint="cs"/>
          <w:cs/>
        </w:rPr>
        <w:t xml:space="preserve">ธันวาคม </w:t>
      </w:r>
      <w:r w:rsidRPr="00451B90">
        <w:rPr>
          <w:rFonts w:asciiTheme="majorBidi" w:hAnsiTheme="majorBidi" w:cstheme="majorBidi"/>
        </w:rPr>
        <w:t>2564</w:t>
      </w:r>
      <w:r w:rsidRPr="00451B90">
        <w:rPr>
          <w:rFonts w:asciiTheme="majorBidi" w:hAnsiTheme="majorBidi" w:cstheme="majorBidi" w:hint="cs"/>
          <w:cs/>
        </w:rPr>
        <w:t xml:space="preserve"> ลูกหนี้ค่าไฟฟ้า</w:t>
      </w:r>
      <w:r w:rsidRPr="00451B90">
        <w:rPr>
          <w:rFonts w:asciiTheme="majorBidi" w:hAnsiTheme="majorBidi" w:cstheme="majorBidi"/>
          <w:cs/>
        </w:rPr>
        <w:t>จากการไฟฟ้าลาว (</w:t>
      </w:r>
      <w:proofErr w:type="spellStart"/>
      <w:r w:rsidRPr="00451B90">
        <w:rPr>
          <w:rFonts w:asciiTheme="majorBidi" w:hAnsiTheme="majorBidi" w:cstheme="majorBidi"/>
        </w:rPr>
        <w:t>Electricite</w:t>
      </w:r>
      <w:proofErr w:type="spellEnd"/>
      <w:r w:rsidRPr="00451B90">
        <w:rPr>
          <w:rFonts w:asciiTheme="majorBidi" w:hAnsiTheme="majorBidi" w:cstheme="majorBidi"/>
        </w:rPr>
        <w:t xml:space="preserve"> du Laos - EDL) </w:t>
      </w:r>
      <w:r w:rsidRPr="00451B90">
        <w:rPr>
          <w:rFonts w:asciiTheme="majorBidi" w:hAnsiTheme="majorBidi" w:cstheme="majorBidi" w:hint="cs"/>
          <w:cs/>
        </w:rPr>
        <w:t>จำนวน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 xml:space="preserve">32 </w:t>
      </w:r>
      <w:r w:rsidRPr="00451B90">
        <w:rPr>
          <w:rFonts w:asciiTheme="majorBidi" w:hAnsiTheme="majorBidi" w:cstheme="majorBidi" w:hint="cs"/>
          <w:cs/>
        </w:rPr>
        <w:t>ล้านเหรียญสหรัฐฯ เป็นส่วนหนึ่งของรายการลูกหนี้การค้าในงบแสดงฐานะการเงินของกลุ่มบริษัท)</w:t>
      </w:r>
      <w:bookmarkEnd w:id="4"/>
    </w:p>
    <w:p w14:paraId="54FACE01" w14:textId="77777777" w:rsidR="00386946" w:rsidRPr="00451B90" w:rsidRDefault="00386946" w:rsidP="00F927C5">
      <w:pPr>
        <w:tabs>
          <w:tab w:val="clear" w:pos="454"/>
          <w:tab w:val="clear" w:pos="680"/>
          <w:tab w:val="left" w:pos="567"/>
        </w:tabs>
        <w:ind w:left="567"/>
        <w:jc w:val="thaiDistribute"/>
        <w:rPr>
          <w:rFonts w:asciiTheme="majorBidi" w:hAnsiTheme="majorBidi" w:cstheme="majorBidi"/>
        </w:rPr>
      </w:pPr>
    </w:p>
    <w:p w14:paraId="69F26574" w14:textId="6AD212E0" w:rsidR="00313EA6" w:rsidRPr="00451B90" w:rsidRDefault="009A191A" w:rsidP="00313EA6">
      <w:pPr>
        <w:tabs>
          <w:tab w:val="clear" w:pos="454"/>
          <w:tab w:val="left" w:pos="709"/>
        </w:tabs>
        <w:ind w:left="567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 w:hint="cs"/>
          <w:cs/>
        </w:rPr>
        <w:t>ใ</w:t>
      </w:r>
      <w:r w:rsidR="00313EA6" w:rsidRPr="00451B90">
        <w:rPr>
          <w:rFonts w:asciiTheme="majorBidi" w:hAnsiTheme="majorBidi" w:cstheme="majorBidi"/>
          <w:cs/>
        </w:rPr>
        <w:t>นระหว่างงวด</w:t>
      </w:r>
      <w:r w:rsidR="00B95368" w:rsidRPr="00451B90">
        <w:rPr>
          <w:rFonts w:asciiTheme="majorBidi" w:hAnsiTheme="majorBidi" w:cstheme="majorBidi" w:hint="cs"/>
          <w:cs/>
        </w:rPr>
        <w:t>เก้า</w:t>
      </w:r>
      <w:r w:rsidR="00313EA6"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313EA6" w:rsidRPr="00451B90">
        <w:rPr>
          <w:rFonts w:asciiTheme="majorBidi" w:hAnsiTheme="majorBidi" w:cstheme="majorBidi"/>
        </w:rPr>
        <w:t>3</w:t>
      </w:r>
      <w:r w:rsidR="003978F7" w:rsidRPr="00451B90">
        <w:rPr>
          <w:rFonts w:asciiTheme="majorBidi" w:hAnsiTheme="majorBidi" w:cstheme="majorBidi"/>
        </w:rPr>
        <w:t xml:space="preserve">0 </w:t>
      </w:r>
      <w:r w:rsidR="00B95368" w:rsidRPr="00451B90">
        <w:rPr>
          <w:rFonts w:asciiTheme="majorBidi" w:hAnsiTheme="majorBidi" w:cstheme="majorBidi" w:hint="cs"/>
          <w:cs/>
        </w:rPr>
        <w:t>กันยายน</w:t>
      </w:r>
      <w:r w:rsidR="003978F7" w:rsidRPr="00451B90">
        <w:rPr>
          <w:rFonts w:asciiTheme="majorBidi" w:hAnsiTheme="majorBidi" w:cstheme="majorBidi"/>
          <w:cs/>
        </w:rPr>
        <w:t xml:space="preserve"> </w:t>
      </w:r>
      <w:r w:rsidR="00313EA6" w:rsidRPr="00451B90">
        <w:rPr>
          <w:rFonts w:asciiTheme="majorBidi" w:hAnsiTheme="majorBidi" w:cstheme="majorBidi"/>
        </w:rPr>
        <w:t>2565</w:t>
      </w:r>
      <w:r w:rsidR="00313EA6" w:rsidRPr="00451B90">
        <w:rPr>
          <w:rFonts w:asciiTheme="majorBidi" w:hAnsiTheme="majorBidi" w:cstheme="majorBidi"/>
          <w:cs/>
        </w:rPr>
        <w:t xml:space="preserve"> ลูกหนี้การค้ารายหนึ่งของกลุ่มบริษัทมียอดคงค้างเกินกำหนดชำระเพิ่มสูงขึ้น กลุ่มบริษัทจึงตั้งค่าเผื่อผลขาดทุนจากการด้อยค่าด้านเครดิตที่คาดว่าจะเกิดขึ้นของลูกหนี้ดังกล่าวเพิ่มขึ้นเพื่อสะท้อนถึงฐานะความเสี่ยงด้านเครดิตของลูกหนี้รายดังกล่าว</w:t>
      </w:r>
    </w:p>
    <w:bookmarkEnd w:id="3"/>
    <w:p w14:paraId="4075A1F9" w14:textId="3DB52E22" w:rsidR="00870CCC" w:rsidRPr="00451B90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350" w:lineRule="exact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สินค้าคงเหลือ</w:t>
      </w:r>
    </w:p>
    <w:p w14:paraId="487D140C" w14:textId="77777777" w:rsidR="00C61FE5" w:rsidRPr="00451B90" w:rsidRDefault="00C61FE5" w:rsidP="00F77919">
      <w:pPr>
        <w:rPr>
          <w:rFonts w:asciiTheme="majorBidi" w:hAnsiTheme="majorBidi" w:cstheme="majorBidi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38"/>
        <w:gridCol w:w="1237"/>
        <w:gridCol w:w="1238"/>
        <w:gridCol w:w="1237"/>
        <w:gridCol w:w="1238"/>
      </w:tblGrid>
      <w:tr w:rsidR="00036AC0" w:rsidRPr="00451B90" w14:paraId="00AE87E4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7EFD005A" w14:textId="77777777" w:rsidR="00036AC0" w:rsidRPr="00451B90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475" w:type="dxa"/>
            <w:gridSpan w:val="2"/>
            <w:shd w:val="clear" w:color="auto" w:fill="auto"/>
          </w:tcPr>
          <w:p w14:paraId="4B036ED0" w14:textId="77777777" w:rsidR="00036AC0" w:rsidRPr="00451B90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  <w:shd w:val="clear" w:color="auto" w:fill="auto"/>
          </w:tcPr>
          <w:p w14:paraId="5DBEED9D" w14:textId="77777777" w:rsidR="00036AC0" w:rsidRPr="00451B90" w:rsidRDefault="00036AC0" w:rsidP="009D20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3978F7" w:rsidRPr="00451B90" w14:paraId="32073B07" w14:textId="77777777" w:rsidTr="003C47DD">
        <w:trPr>
          <w:tblHeader/>
        </w:trPr>
        <w:tc>
          <w:tcPr>
            <w:tcW w:w="4338" w:type="dxa"/>
            <w:shd w:val="clear" w:color="auto" w:fill="auto"/>
          </w:tcPr>
          <w:p w14:paraId="429FDFDD" w14:textId="77777777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37" w:type="dxa"/>
            <w:shd w:val="clear" w:color="auto" w:fill="auto"/>
          </w:tcPr>
          <w:p w14:paraId="0A5BF74F" w14:textId="6BB3E2ED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14:paraId="052B3E5C" w14:textId="0195EF0C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  <w:tc>
          <w:tcPr>
            <w:tcW w:w="1237" w:type="dxa"/>
            <w:shd w:val="clear" w:color="auto" w:fill="auto"/>
          </w:tcPr>
          <w:p w14:paraId="67040CC9" w14:textId="7C22276C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  <w:tc>
          <w:tcPr>
            <w:tcW w:w="1238" w:type="dxa"/>
            <w:shd w:val="clear" w:color="auto" w:fill="auto"/>
          </w:tcPr>
          <w:p w14:paraId="216B7228" w14:textId="110D2D3D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</w:t>
            </w:r>
            <w:r w:rsidRPr="00451B90">
              <w:rPr>
                <w:rFonts w:asciiTheme="majorBidi" w:hAnsiTheme="majorBidi" w:cstheme="majorBidi"/>
                <w:cs/>
              </w:rPr>
              <w:t xml:space="preserve"> ธันวาคม</w:t>
            </w:r>
          </w:p>
        </w:tc>
      </w:tr>
      <w:tr w:rsidR="003978F7" w:rsidRPr="00451B90" w14:paraId="05DF2464" w14:textId="77777777" w:rsidTr="003C47DD">
        <w:trPr>
          <w:tblHeader/>
        </w:trPr>
        <w:tc>
          <w:tcPr>
            <w:tcW w:w="4338" w:type="dxa"/>
          </w:tcPr>
          <w:p w14:paraId="5A7054DB" w14:textId="77777777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37" w:type="dxa"/>
          </w:tcPr>
          <w:p w14:paraId="2274432E" w14:textId="000B6C88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8" w:type="dxa"/>
          </w:tcPr>
          <w:p w14:paraId="61420B95" w14:textId="6B7FB888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237" w:type="dxa"/>
          </w:tcPr>
          <w:p w14:paraId="3DC34518" w14:textId="60ED13E8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238" w:type="dxa"/>
          </w:tcPr>
          <w:p w14:paraId="073E8E20" w14:textId="5BB1DFC9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2564</w:t>
            </w:r>
          </w:p>
        </w:tc>
      </w:tr>
      <w:tr w:rsidR="003978F7" w:rsidRPr="00451B90" w14:paraId="7942DE78" w14:textId="77777777" w:rsidTr="003C47DD">
        <w:trPr>
          <w:tblHeader/>
        </w:trPr>
        <w:tc>
          <w:tcPr>
            <w:tcW w:w="4338" w:type="dxa"/>
          </w:tcPr>
          <w:p w14:paraId="5C83BDBC" w14:textId="77777777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4950" w:type="dxa"/>
            <w:gridSpan w:val="4"/>
          </w:tcPr>
          <w:p w14:paraId="4512B1FC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3978F7" w:rsidRPr="00451B90" w14:paraId="1FF8DABA" w14:textId="77777777" w:rsidTr="008948DC">
        <w:tc>
          <w:tcPr>
            <w:tcW w:w="4338" w:type="dxa"/>
          </w:tcPr>
          <w:p w14:paraId="155D9E34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น้ำมันดิบและวัตถุดิบอื่น</w:t>
            </w:r>
          </w:p>
        </w:tc>
        <w:tc>
          <w:tcPr>
            <w:tcW w:w="1237" w:type="dxa"/>
            <w:shd w:val="clear" w:color="auto" w:fill="auto"/>
          </w:tcPr>
          <w:p w14:paraId="438AE710" w14:textId="57325C7B" w:rsidR="003978F7" w:rsidRPr="00451B90" w:rsidRDefault="0062288A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16,648</w:t>
            </w:r>
          </w:p>
        </w:tc>
        <w:tc>
          <w:tcPr>
            <w:tcW w:w="1238" w:type="dxa"/>
            <w:shd w:val="clear" w:color="auto" w:fill="auto"/>
          </w:tcPr>
          <w:p w14:paraId="42CF372A" w14:textId="1DFBDCBB" w:rsidR="003978F7" w:rsidRPr="00451B90" w:rsidRDefault="003978F7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9,483</w:t>
            </w:r>
          </w:p>
        </w:tc>
        <w:tc>
          <w:tcPr>
            <w:tcW w:w="1237" w:type="dxa"/>
            <w:shd w:val="clear" w:color="auto" w:fill="auto"/>
          </w:tcPr>
          <w:p w14:paraId="228424BF" w14:textId="424452E1" w:rsidR="003978F7" w:rsidRPr="00451B90" w:rsidRDefault="00862291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15,899</w:t>
            </w:r>
          </w:p>
        </w:tc>
        <w:tc>
          <w:tcPr>
            <w:tcW w:w="1238" w:type="dxa"/>
          </w:tcPr>
          <w:p w14:paraId="428268BC" w14:textId="3FB57BD1" w:rsidR="003978F7" w:rsidRPr="00451B90" w:rsidRDefault="003978F7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7,989</w:t>
            </w:r>
          </w:p>
        </w:tc>
      </w:tr>
      <w:tr w:rsidR="003978F7" w:rsidRPr="00451B90" w14:paraId="3468B39D" w14:textId="77777777" w:rsidTr="008948DC">
        <w:tc>
          <w:tcPr>
            <w:tcW w:w="4338" w:type="dxa"/>
          </w:tcPr>
          <w:p w14:paraId="28EBD0A9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น้ำมันสำเร็จรูป</w:t>
            </w:r>
          </w:p>
        </w:tc>
        <w:tc>
          <w:tcPr>
            <w:tcW w:w="1237" w:type="dxa"/>
            <w:shd w:val="clear" w:color="auto" w:fill="auto"/>
          </w:tcPr>
          <w:p w14:paraId="79B0BAFC" w14:textId="0686DF8F" w:rsidR="003978F7" w:rsidRPr="00451B90" w:rsidRDefault="0062288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15,418</w:t>
            </w:r>
          </w:p>
        </w:tc>
        <w:tc>
          <w:tcPr>
            <w:tcW w:w="1238" w:type="dxa"/>
            <w:shd w:val="clear" w:color="auto" w:fill="auto"/>
          </w:tcPr>
          <w:p w14:paraId="0C023C5A" w14:textId="7A06FCAF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7,535</w:t>
            </w:r>
          </w:p>
        </w:tc>
        <w:tc>
          <w:tcPr>
            <w:tcW w:w="1237" w:type="dxa"/>
            <w:shd w:val="clear" w:color="auto" w:fill="auto"/>
          </w:tcPr>
          <w:p w14:paraId="4CD20443" w14:textId="3D21CC87" w:rsidR="003978F7" w:rsidRPr="00451B90" w:rsidRDefault="00862291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14,083</w:t>
            </w:r>
          </w:p>
        </w:tc>
        <w:tc>
          <w:tcPr>
            <w:tcW w:w="1238" w:type="dxa"/>
          </w:tcPr>
          <w:p w14:paraId="2FFA67B1" w14:textId="5579666A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6,548</w:t>
            </w:r>
          </w:p>
        </w:tc>
      </w:tr>
      <w:tr w:rsidR="003978F7" w:rsidRPr="00451B90" w14:paraId="315C6E43" w14:textId="77777777" w:rsidTr="008948DC">
        <w:tc>
          <w:tcPr>
            <w:tcW w:w="4338" w:type="dxa"/>
          </w:tcPr>
          <w:p w14:paraId="2FBF5E5C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พัสดุคงเหลือ</w:t>
            </w:r>
          </w:p>
        </w:tc>
        <w:tc>
          <w:tcPr>
            <w:tcW w:w="1237" w:type="dxa"/>
            <w:shd w:val="clear" w:color="auto" w:fill="auto"/>
          </w:tcPr>
          <w:p w14:paraId="5B93BE78" w14:textId="2C37971D" w:rsidR="003978F7" w:rsidRPr="00451B90" w:rsidRDefault="0062288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1,840</w:t>
            </w:r>
          </w:p>
        </w:tc>
        <w:tc>
          <w:tcPr>
            <w:tcW w:w="1238" w:type="dxa"/>
            <w:shd w:val="clear" w:color="auto" w:fill="auto"/>
          </w:tcPr>
          <w:p w14:paraId="4DFEF3A2" w14:textId="3721EF40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1,680</w:t>
            </w:r>
          </w:p>
        </w:tc>
        <w:tc>
          <w:tcPr>
            <w:tcW w:w="1237" w:type="dxa"/>
            <w:shd w:val="clear" w:color="auto" w:fill="auto"/>
          </w:tcPr>
          <w:p w14:paraId="48D57939" w14:textId="4C73906D" w:rsidR="003978F7" w:rsidRPr="00451B90" w:rsidRDefault="00862291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1,301</w:t>
            </w:r>
          </w:p>
        </w:tc>
        <w:tc>
          <w:tcPr>
            <w:tcW w:w="1238" w:type="dxa"/>
          </w:tcPr>
          <w:p w14:paraId="409864B6" w14:textId="39FBCC9C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1,151</w:t>
            </w:r>
          </w:p>
        </w:tc>
      </w:tr>
      <w:tr w:rsidR="003978F7" w:rsidRPr="00451B90" w14:paraId="0C315F70" w14:textId="77777777" w:rsidTr="008948DC">
        <w:tc>
          <w:tcPr>
            <w:tcW w:w="4338" w:type="dxa"/>
          </w:tcPr>
          <w:p w14:paraId="41FED981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สินค้าอุปโภค - บริโภค</w:t>
            </w:r>
          </w:p>
        </w:tc>
        <w:tc>
          <w:tcPr>
            <w:tcW w:w="1237" w:type="dxa"/>
            <w:shd w:val="clear" w:color="auto" w:fill="auto"/>
          </w:tcPr>
          <w:p w14:paraId="68EB098B" w14:textId="7B1D6514" w:rsidR="003978F7" w:rsidRPr="00451B90" w:rsidRDefault="0062288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111</w:t>
            </w:r>
          </w:p>
        </w:tc>
        <w:tc>
          <w:tcPr>
            <w:tcW w:w="1238" w:type="dxa"/>
            <w:shd w:val="clear" w:color="auto" w:fill="auto"/>
          </w:tcPr>
          <w:p w14:paraId="1BDA17FA" w14:textId="757750D0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52</w:t>
            </w:r>
          </w:p>
        </w:tc>
        <w:tc>
          <w:tcPr>
            <w:tcW w:w="1237" w:type="dxa"/>
            <w:shd w:val="clear" w:color="auto" w:fill="auto"/>
          </w:tcPr>
          <w:p w14:paraId="18D69CAD" w14:textId="522C4E50" w:rsidR="003978F7" w:rsidRPr="00451B90" w:rsidRDefault="00862291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7C455DEE" w14:textId="4906A1FB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451B90" w14:paraId="7D3449FF" w14:textId="77777777" w:rsidTr="008948DC">
        <w:tc>
          <w:tcPr>
            <w:tcW w:w="4338" w:type="dxa"/>
          </w:tcPr>
          <w:p w14:paraId="5AE60523" w14:textId="074A13A9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สินค้ากึ่งสำเร็จรูป</w:t>
            </w:r>
          </w:p>
        </w:tc>
        <w:tc>
          <w:tcPr>
            <w:tcW w:w="1237" w:type="dxa"/>
            <w:shd w:val="clear" w:color="auto" w:fill="auto"/>
          </w:tcPr>
          <w:p w14:paraId="455FE356" w14:textId="3A9E0584" w:rsidR="003978F7" w:rsidRPr="00451B90" w:rsidRDefault="0062288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83</w:t>
            </w:r>
          </w:p>
        </w:tc>
        <w:tc>
          <w:tcPr>
            <w:tcW w:w="1238" w:type="dxa"/>
            <w:shd w:val="clear" w:color="auto" w:fill="auto"/>
          </w:tcPr>
          <w:p w14:paraId="0AA128FF" w14:textId="5BAEC684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1237" w:type="dxa"/>
            <w:shd w:val="clear" w:color="auto" w:fill="auto"/>
          </w:tcPr>
          <w:p w14:paraId="63AE6E70" w14:textId="08C54555" w:rsidR="003978F7" w:rsidRPr="00451B90" w:rsidRDefault="00862291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35CFBA8B" w14:textId="17ECAC76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451B90" w14:paraId="127CCCCB" w14:textId="77777777" w:rsidTr="008948DC">
        <w:tc>
          <w:tcPr>
            <w:tcW w:w="4338" w:type="dxa"/>
          </w:tcPr>
          <w:p w14:paraId="5D26F56C" w14:textId="243EC42C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คาร์บอนเครดิต</w:t>
            </w:r>
          </w:p>
        </w:tc>
        <w:tc>
          <w:tcPr>
            <w:tcW w:w="1237" w:type="dxa"/>
            <w:shd w:val="clear" w:color="auto" w:fill="auto"/>
          </w:tcPr>
          <w:p w14:paraId="3AA210BE" w14:textId="39764051" w:rsidR="003978F7" w:rsidRPr="00451B90" w:rsidRDefault="0062288A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1238" w:type="dxa"/>
            <w:shd w:val="clear" w:color="auto" w:fill="auto"/>
          </w:tcPr>
          <w:p w14:paraId="76692110" w14:textId="515052B0" w:rsidR="003978F7" w:rsidRPr="00451B90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7" w:type="dxa"/>
            <w:shd w:val="clear" w:color="auto" w:fill="auto"/>
          </w:tcPr>
          <w:p w14:paraId="3A264D10" w14:textId="1301816F" w:rsidR="003978F7" w:rsidRPr="00451B90" w:rsidRDefault="00862291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6A67282A" w14:textId="519798F3" w:rsidR="003978F7" w:rsidRPr="00451B90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451B90" w14:paraId="7FEAC105" w14:textId="77777777" w:rsidTr="008948DC">
        <w:tc>
          <w:tcPr>
            <w:tcW w:w="4338" w:type="dxa"/>
          </w:tcPr>
          <w:p w14:paraId="58C9530C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37" w:type="dxa"/>
            <w:shd w:val="clear" w:color="auto" w:fill="auto"/>
          </w:tcPr>
          <w:p w14:paraId="3E83E241" w14:textId="0FAFCB86" w:rsidR="003978F7" w:rsidRPr="00451B90" w:rsidRDefault="0062288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34,101</w:t>
            </w:r>
          </w:p>
        </w:tc>
        <w:tc>
          <w:tcPr>
            <w:tcW w:w="1238" w:type="dxa"/>
            <w:shd w:val="clear" w:color="auto" w:fill="auto"/>
          </w:tcPr>
          <w:p w14:paraId="648BAADB" w14:textId="19C1179E" w:rsidR="003978F7" w:rsidRPr="00451B90" w:rsidRDefault="003978F7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18,877</w:t>
            </w:r>
          </w:p>
        </w:tc>
        <w:tc>
          <w:tcPr>
            <w:tcW w:w="1237" w:type="dxa"/>
            <w:shd w:val="clear" w:color="auto" w:fill="auto"/>
          </w:tcPr>
          <w:p w14:paraId="5D268C31" w14:textId="736E5A49" w:rsidR="003978F7" w:rsidRPr="00451B90" w:rsidRDefault="00862291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31,283</w:t>
            </w:r>
          </w:p>
        </w:tc>
        <w:tc>
          <w:tcPr>
            <w:tcW w:w="1238" w:type="dxa"/>
          </w:tcPr>
          <w:p w14:paraId="2ADD1E93" w14:textId="59E6D057" w:rsidR="003978F7" w:rsidRPr="00451B90" w:rsidRDefault="003978F7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15,688</w:t>
            </w:r>
          </w:p>
        </w:tc>
      </w:tr>
      <w:tr w:rsidR="003978F7" w:rsidRPr="00451B90" w14:paraId="790BB80D" w14:textId="77777777" w:rsidTr="008948DC">
        <w:tc>
          <w:tcPr>
            <w:tcW w:w="4338" w:type="dxa"/>
          </w:tcPr>
          <w:p w14:paraId="6BFBD1ED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ค่าเผื่อสินค้าเสื่อมสภาพและล้าสมัย</w:t>
            </w:r>
          </w:p>
        </w:tc>
        <w:tc>
          <w:tcPr>
            <w:tcW w:w="1237" w:type="dxa"/>
            <w:shd w:val="clear" w:color="auto" w:fill="auto"/>
          </w:tcPr>
          <w:p w14:paraId="36B16DB4" w14:textId="1553F6F1" w:rsidR="003978F7" w:rsidRPr="00451B90" w:rsidRDefault="0062288A" w:rsidP="003978F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(374)</w:t>
            </w:r>
          </w:p>
        </w:tc>
        <w:tc>
          <w:tcPr>
            <w:tcW w:w="1238" w:type="dxa"/>
            <w:shd w:val="clear" w:color="auto" w:fill="auto"/>
          </w:tcPr>
          <w:p w14:paraId="4FCA6EED" w14:textId="0B26832C" w:rsidR="003978F7" w:rsidRPr="00451B90" w:rsidRDefault="003978F7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(378)</w:t>
            </w:r>
          </w:p>
        </w:tc>
        <w:tc>
          <w:tcPr>
            <w:tcW w:w="1237" w:type="dxa"/>
            <w:shd w:val="clear" w:color="auto" w:fill="auto"/>
          </w:tcPr>
          <w:p w14:paraId="240E6074" w14:textId="3D8C5F61" w:rsidR="003978F7" w:rsidRPr="00451B90" w:rsidRDefault="00862291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(374)</w:t>
            </w:r>
          </w:p>
        </w:tc>
        <w:tc>
          <w:tcPr>
            <w:tcW w:w="1238" w:type="dxa"/>
          </w:tcPr>
          <w:p w14:paraId="5696FA43" w14:textId="1BE58F06" w:rsidR="003978F7" w:rsidRPr="00451B90" w:rsidRDefault="003978F7" w:rsidP="005D44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(378)</w:t>
            </w:r>
          </w:p>
        </w:tc>
      </w:tr>
      <w:tr w:rsidR="003978F7" w:rsidRPr="00451B90" w14:paraId="5B8DADD6" w14:textId="77777777" w:rsidTr="008948DC">
        <w:trPr>
          <w:trHeight w:val="58"/>
        </w:trPr>
        <w:tc>
          <w:tcPr>
            <w:tcW w:w="4338" w:type="dxa"/>
          </w:tcPr>
          <w:p w14:paraId="51A0B126" w14:textId="79E1B25B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ค่าเผื่อการลดมูลค่าสินค้าคงเหลือ</w:t>
            </w:r>
          </w:p>
        </w:tc>
        <w:tc>
          <w:tcPr>
            <w:tcW w:w="1237" w:type="dxa"/>
            <w:shd w:val="clear" w:color="auto" w:fill="auto"/>
          </w:tcPr>
          <w:p w14:paraId="1CB8E456" w14:textId="573DBB8E" w:rsidR="003978F7" w:rsidRPr="00451B90" w:rsidRDefault="0062288A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(45)</w:t>
            </w:r>
          </w:p>
        </w:tc>
        <w:tc>
          <w:tcPr>
            <w:tcW w:w="1238" w:type="dxa"/>
            <w:shd w:val="clear" w:color="auto" w:fill="auto"/>
          </w:tcPr>
          <w:p w14:paraId="7C1C6F6F" w14:textId="2D685450" w:rsidR="003978F7" w:rsidRPr="00451B90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1237" w:type="dxa"/>
            <w:shd w:val="clear" w:color="auto" w:fill="auto"/>
            <w:vAlign w:val="bottom"/>
          </w:tcPr>
          <w:p w14:paraId="69EBFE5E" w14:textId="7CC4EE2B" w:rsidR="003978F7" w:rsidRPr="00451B90" w:rsidRDefault="00862291" w:rsidP="005D447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38" w:type="dxa"/>
          </w:tcPr>
          <w:p w14:paraId="1D8A3E88" w14:textId="260B1034" w:rsidR="003978F7" w:rsidRPr="00451B90" w:rsidRDefault="003978F7" w:rsidP="003978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3978F7" w:rsidRPr="00451B90" w14:paraId="5D6AAF64" w14:textId="77777777" w:rsidTr="008948DC">
        <w:trPr>
          <w:trHeight w:val="58"/>
        </w:trPr>
        <w:tc>
          <w:tcPr>
            <w:tcW w:w="4338" w:type="dxa"/>
          </w:tcPr>
          <w:p w14:paraId="6552E10D" w14:textId="77777777" w:rsidR="003978F7" w:rsidRPr="00451B90" w:rsidRDefault="003978F7" w:rsidP="003978F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37" w:type="dxa"/>
            <w:shd w:val="clear" w:color="auto" w:fill="auto"/>
          </w:tcPr>
          <w:p w14:paraId="3790A8A8" w14:textId="7CE4E4B0" w:rsidR="003978F7" w:rsidRPr="00451B90" w:rsidRDefault="0081349C" w:rsidP="005866F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33,68</w:t>
            </w:r>
            <w:r w:rsidR="0062288A" w:rsidRPr="00451B90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1238" w:type="dxa"/>
            <w:shd w:val="clear" w:color="auto" w:fill="auto"/>
          </w:tcPr>
          <w:p w14:paraId="43A31550" w14:textId="26A24104" w:rsidR="003978F7" w:rsidRPr="00451B90" w:rsidRDefault="003978F7" w:rsidP="003978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18,497</w:t>
            </w:r>
          </w:p>
        </w:tc>
        <w:tc>
          <w:tcPr>
            <w:tcW w:w="1237" w:type="dxa"/>
            <w:shd w:val="clear" w:color="auto" w:fill="auto"/>
          </w:tcPr>
          <w:p w14:paraId="6275878F" w14:textId="2FE52342" w:rsidR="003978F7" w:rsidRPr="00451B90" w:rsidRDefault="00862291" w:rsidP="003978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30,909</w:t>
            </w:r>
          </w:p>
        </w:tc>
        <w:tc>
          <w:tcPr>
            <w:tcW w:w="1238" w:type="dxa"/>
          </w:tcPr>
          <w:p w14:paraId="51DE6F8F" w14:textId="331844E7" w:rsidR="003978F7" w:rsidRPr="00451B90" w:rsidRDefault="003978F7" w:rsidP="005D447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15,310</w:t>
            </w:r>
          </w:p>
        </w:tc>
      </w:tr>
    </w:tbl>
    <w:p w14:paraId="5EC97A0C" w14:textId="77777777" w:rsidR="00CF6FDA" w:rsidRPr="00451B90" w:rsidRDefault="00CF6FDA" w:rsidP="00F77919">
      <w:pPr>
        <w:rPr>
          <w:rFonts w:asciiTheme="majorBidi" w:hAnsiTheme="majorBidi" w:cstheme="majorBidi"/>
        </w:rPr>
      </w:pPr>
    </w:p>
    <w:p w14:paraId="4728F768" w14:textId="48145A95" w:rsidR="0041074C" w:rsidRPr="00451B90" w:rsidRDefault="004762B0" w:rsidP="0041074C">
      <w:pPr>
        <w:pStyle w:val="BodyText2"/>
        <w:tabs>
          <w:tab w:val="decimal" w:pos="540"/>
        </w:tabs>
        <w:spacing w:line="240" w:lineRule="atLeast"/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t xml:space="preserve">สินค้าคงเหลือ ณ </w:t>
      </w:r>
      <w:r w:rsidR="00EA319F" w:rsidRPr="00451B90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6F1E95" w:rsidRPr="00451B90">
        <w:rPr>
          <w:rFonts w:asciiTheme="majorBidi" w:hAnsiTheme="majorBidi" w:cstheme="majorBidi"/>
          <w:sz w:val="30"/>
          <w:szCs w:val="30"/>
        </w:rPr>
        <w:t>3</w:t>
      </w:r>
      <w:r w:rsidR="001651BC" w:rsidRPr="00451B90">
        <w:rPr>
          <w:rFonts w:asciiTheme="majorBidi" w:hAnsiTheme="majorBidi" w:cstheme="majorBidi"/>
          <w:sz w:val="30"/>
          <w:szCs w:val="30"/>
        </w:rPr>
        <w:t xml:space="preserve">0 </w:t>
      </w:r>
      <w:r w:rsidR="00B95368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1651BC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</w:rPr>
        <w:t>2565</w:t>
      </w:r>
      <w:r w:rsidR="00B011A9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534880" w:rsidRPr="00451B90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6F1E95" w:rsidRPr="00451B90">
        <w:rPr>
          <w:rFonts w:asciiTheme="majorBidi" w:hAnsiTheme="majorBidi" w:cstheme="majorBidi"/>
          <w:sz w:val="30"/>
          <w:szCs w:val="30"/>
        </w:rPr>
        <w:t>31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451B90">
        <w:rPr>
          <w:rFonts w:asciiTheme="majorBidi" w:hAnsiTheme="majorBidi" w:cstheme="majorBidi"/>
          <w:sz w:val="30"/>
          <w:szCs w:val="30"/>
        </w:rPr>
        <w:t>2564</w:t>
      </w:r>
      <w:r w:rsidR="000A28C1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ของบริษัทได้รวมสำรองน้ำมันตามกฎหมายไว้แล้วจำนวน </w:t>
      </w:r>
      <w:r w:rsidR="00862291" w:rsidRPr="00451B90">
        <w:rPr>
          <w:rFonts w:asciiTheme="majorBidi" w:hAnsiTheme="majorBidi" w:cstheme="majorBidi"/>
          <w:sz w:val="30"/>
          <w:szCs w:val="30"/>
        </w:rPr>
        <w:t>264</w:t>
      </w:r>
      <w:r w:rsidR="00862309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C70C2" w:rsidRPr="00451B90">
        <w:rPr>
          <w:rFonts w:asciiTheme="majorBidi" w:hAnsiTheme="majorBidi" w:cstheme="majorBidi"/>
          <w:sz w:val="30"/>
          <w:szCs w:val="30"/>
          <w:cs/>
        </w:rPr>
        <w:t>ล้าน</w:t>
      </w:r>
      <w:r w:rsidR="006C520D" w:rsidRPr="00451B90">
        <w:rPr>
          <w:rFonts w:asciiTheme="majorBidi" w:hAnsiTheme="majorBidi" w:cstheme="majorBidi"/>
          <w:sz w:val="30"/>
          <w:szCs w:val="30"/>
          <w:cs/>
        </w:rPr>
        <w:t>ลิตร คิดเป็นมูลค่า</w:t>
      </w:r>
      <w:r w:rsidR="00030358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62291" w:rsidRPr="00451B90">
        <w:rPr>
          <w:rFonts w:asciiTheme="majorBidi" w:hAnsiTheme="majorBidi" w:cstheme="majorBidi"/>
          <w:sz w:val="30"/>
          <w:szCs w:val="30"/>
        </w:rPr>
        <w:t>6,943</w:t>
      </w:r>
      <w:r w:rsidR="00534880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ล้านบาท และจำนวน </w:t>
      </w:r>
      <w:r w:rsidR="006F1E95" w:rsidRPr="00451B90">
        <w:rPr>
          <w:rFonts w:asciiTheme="majorBidi" w:hAnsiTheme="majorBidi" w:cstheme="majorBidi"/>
          <w:sz w:val="30"/>
          <w:szCs w:val="30"/>
        </w:rPr>
        <w:t>253</w:t>
      </w:r>
      <w:r w:rsidR="00862309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ล้านลิตร คิดเป็นมูลค่า </w:t>
      </w:r>
      <w:r w:rsidR="006F1E95" w:rsidRPr="00451B90">
        <w:rPr>
          <w:rFonts w:asciiTheme="majorBidi" w:hAnsiTheme="majorBidi" w:cstheme="majorBidi"/>
          <w:sz w:val="30"/>
          <w:szCs w:val="30"/>
        </w:rPr>
        <w:t>4</w:t>
      </w:r>
      <w:r w:rsidR="00054751" w:rsidRPr="00451B90">
        <w:rPr>
          <w:rFonts w:asciiTheme="majorBidi" w:hAnsiTheme="majorBidi" w:cstheme="majorBidi"/>
          <w:sz w:val="30"/>
          <w:szCs w:val="30"/>
        </w:rPr>
        <w:t>,</w:t>
      </w:r>
      <w:r w:rsidR="006F1E95" w:rsidRPr="00451B90">
        <w:rPr>
          <w:rFonts w:asciiTheme="majorBidi" w:hAnsiTheme="majorBidi" w:cstheme="majorBidi"/>
          <w:sz w:val="30"/>
          <w:szCs w:val="30"/>
        </w:rPr>
        <w:t>388</w:t>
      </w:r>
      <w:r w:rsidR="00862309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>ล้านบาท ตามลำดับ</w:t>
      </w:r>
    </w:p>
    <w:p w14:paraId="4BEB9E80" w14:textId="34BDCEB6" w:rsidR="004D3010" w:rsidRPr="00451B90" w:rsidRDefault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</w:rPr>
      </w:pPr>
    </w:p>
    <w:p w14:paraId="15AB4E17" w14:textId="7FE9EB0F" w:rsidR="00870CCC" w:rsidRPr="00451B90" w:rsidRDefault="004762B0" w:rsidP="004D3010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="008E55C8"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เงินลงทุนในบริษัทย่อย</w:t>
      </w:r>
    </w:p>
    <w:p w14:paraId="3A8BD594" w14:textId="77777777" w:rsidR="00B52D42" w:rsidRPr="00451B90" w:rsidRDefault="00B52D42" w:rsidP="004D3010">
      <w:pPr>
        <w:pStyle w:val="BodyText2"/>
        <w:tabs>
          <w:tab w:val="decimal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4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27"/>
        <w:gridCol w:w="783"/>
        <w:gridCol w:w="1529"/>
        <w:gridCol w:w="1407"/>
      </w:tblGrid>
      <w:tr w:rsidR="00B52D42" w:rsidRPr="00451B90" w14:paraId="7B6EA782" w14:textId="77777777" w:rsidTr="0054699A">
        <w:trPr>
          <w:trHeight w:val="400"/>
        </w:trPr>
        <w:tc>
          <w:tcPr>
            <w:tcW w:w="2967" w:type="pct"/>
          </w:tcPr>
          <w:p w14:paraId="218D6011" w14:textId="77777777" w:rsidR="00B52D42" w:rsidRPr="00451B90" w:rsidRDefault="00B52D42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428" w:type="pct"/>
          </w:tcPr>
          <w:p w14:paraId="47AB22B9" w14:textId="77777777" w:rsidR="00B52D42" w:rsidRPr="00451B90" w:rsidRDefault="00B52D42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05" w:type="pct"/>
            <w:gridSpan w:val="2"/>
          </w:tcPr>
          <w:p w14:paraId="0B5FF60A" w14:textId="77777777" w:rsidR="00B52D42" w:rsidRPr="00451B90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 </w:t>
            </w:r>
          </w:p>
        </w:tc>
      </w:tr>
      <w:tr w:rsidR="00B52D42" w:rsidRPr="00451B90" w14:paraId="250D5128" w14:textId="77777777" w:rsidTr="0054699A">
        <w:trPr>
          <w:trHeight w:val="421"/>
        </w:trPr>
        <w:tc>
          <w:tcPr>
            <w:tcW w:w="2967" w:type="pct"/>
          </w:tcPr>
          <w:p w14:paraId="5F1D2A2C" w14:textId="1F602068" w:rsidR="00B52D42" w:rsidRPr="00451B90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B95368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6F1E9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CB6666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0</w:t>
            </w:r>
            <w:r w:rsidR="00B95368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428" w:type="pct"/>
          </w:tcPr>
          <w:p w14:paraId="7CE7D53D" w14:textId="77777777" w:rsidR="00B52D42" w:rsidRPr="00451B90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64EC7DA5" w14:textId="4FA964F1" w:rsidR="00B52D42" w:rsidRPr="00451B90" w:rsidRDefault="006F1E95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769" w:type="pct"/>
            <w:shd w:val="clear" w:color="auto" w:fill="auto"/>
          </w:tcPr>
          <w:p w14:paraId="5F9CFFC7" w14:textId="75C8167E" w:rsidR="00B52D42" w:rsidRPr="00451B90" w:rsidRDefault="006F1E95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B52D42" w:rsidRPr="00451B90" w14:paraId="133F4E6C" w14:textId="77777777" w:rsidTr="0054699A">
        <w:trPr>
          <w:trHeight w:val="421"/>
        </w:trPr>
        <w:tc>
          <w:tcPr>
            <w:tcW w:w="2967" w:type="pct"/>
          </w:tcPr>
          <w:p w14:paraId="0AEF3989" w14:textId="4D248DB7" w:rsidR="00B52D42" w:rsidRPr="00451B90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28" w:type="pct"/>
          </w:tcPr>
          <w:p w14:paraId="167EF39F" w14:textId="77777777" w:rsidR="00B52D42" w:rsidRPr="00451B90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05" w:type="pct"/>
            <w:gridSpan w:val="2"/>
            <w:shd w:val="clear" w:color="auto" w:fill="auto"/>
          </w:tcPr>
          <w:p w14:paraId="1F54CCBE" w14:textId="77777777" w:rsidR="00B52D42" w:rsidRPr="00451B90" w:rsidRDefault="00B52D42" w:rsidP="004D3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6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4751" w:rsidRPr="00451B90" w14:paraId="46BEB943" w14:textId="77777777" w:rsidTr="008948DC">
        <w:trPr>
          <w:trHeight w:val="400"/>
        </w:trPr>
        <w:tc>
          <w:tcPr>
            <w:tcW w:w="2967" w:type="pct"/>
          </w:tcPr>
          <w:p w14:paraId="7EB03DF4" w14:textId="4218CE49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="006F1E95"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428" w:type="pct"/>
          </w:tcPr>
          <w:p w14:paraId="4A45A6BC" w14:textId="77777777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6D1A661E" w14:textId="57AAA30D" w:rsidR="00054751" w:rsidRPr="00451B90" w:rsidRDefault="00862291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16,492</w:t>
            </w:r>
          </w:p>
        </w:tc>
        <w:tc>
          <w:tcPr>
            <w:tcW w:w="769" w:type="pct"/>
          </w:tcPr>
          <w:p w14:paraId="28CC755A" w14:textId="341035DE" w:rsidR="00054751" w:rsidRPr="00451B90" w:rsidRDefault="00CB6666" w:rsidP="005866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13,851</w:t>
            </w:r>
          </w:p>
        </w:tc>
      </w:tr>
      <w:tr w:rsidR="00054751" w:rsidRPr="00451B90" w14:paraId="056B756A" w14:textId="77777777" w:rsidTr="008948DC">
        <w:trPr>
          <w:trHeight w:val="400"/>
        </w:trPr>
        <w:tc>
          <w:tcPr>
            <w:tcW w:w="2967" w:type="pct"/>
          </w:tcPr>
          <w:p w14:paraId="54FE976C" w14:textId="0A6B28C3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เพิ่มเงินลงทุน</w:t>
            </w:r>
          </w:p>
        </w:tc>
        <w:tc>
          <w:tcPr>
            <w:tcW w:w="428" w:type="pct"/>
          </w:tcPr>
          <w:p w14:paraId="4603FAC7" w14:textId="77777777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21B87764" w14:textId="3CEA85F2" w:rsidR="00054751" w:rsidRPr="00451B90" w:rsidRDefault="0086229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94</w:t>
            </w:r>
            <w:r w:rsidR="00375323"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9" w:type="pct"/>
          </w:tcPr>
          <w:p w14:paraId="3CC8FBAA" w14:textId="2DE8EE7C" w:rsidR="00054751" w:rsidRPr="00451B90" w:rsidRDefault="00B95368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1,700</w:t>
            </w:r>
          </w:p>
        </w:tc>
      </w:tr>
      <w:tr w:rsidR="00862291" w:rsidRPr="00451B90" w14:paraId="167F067B" w14:textId="77777777" w:rsidTr="008948DC">
        <w:trPr>
          <w:trHeight w:val="400"/>
        </w:trPr>
        <w:tc>
          <w:tcPr>
            <w:tcW w:w="2967" w:type="pct"/>
          </w:tcPr>
          <w:p w14:paraId="255E792E" w14:textId="01AE1C20" w:rsidR="00862291" w:rsidRPr="00451B90" w:rsidRDefault="0086229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จำหน่ายเงินลงทุน</w:t>
            </w:r>
          </w:p>
        </w:tc>
        <w:tc>
          <w:tcPr>
            <w:tcW w:w="428" w:type="pct"/>
          </w:tcPr>
          <w:p w14:paraId="345B9667" w14:textId="77777777" w:rsidR="00862291" w:rsidRPr="00451B90" w:rsidRDefault="0086229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38A5CC34" w14:textId="13AC2B39" w:rsidR="00862291" w:rsidRPr="00451B90" w:rsidRDefault="0086229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(16)</w:t>
            </w:r>
          </w:p>
        </w:tc>
        <w:tc>
          <w:tcPr>
            <w:tcW w:w="769" w:type="pct"/>
          </w:tcPr>
          <w:p w14:paraId="4B97B81D" w14:textId="22285D46" w:rsidR="00862291" w:rsidRPr="00451B90" w:rsidRDefault="0086229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1D60A7" w:rsidRPr="00451B90" w14:paraId="60BDB058" w14:textId="77777777" w:rsidTr="008948DC">
        <w:trPr>
          <w:trHeight w:val="400"/>
        </w:trPr>
        <w:tc>
          <w:tcPr>
            <w:tcW w:w="2967" w:type="pct"/>
          </w:tcPr>
          <w:p w14:paraId="3E562329" w14:textId="4CA28CF1" w:rsidR="001D60A7" w:rsidRPr="00451B90" w:rsidRDefault="0011236A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 xml:space="preserve">จัดประเภทใหม่ </w:t>
            </w:r>
          </w:p>
        </w:tc>
        <w:tc>
          <w:tcPr>
            <w:tcW w:w="428" w:type="pct"/>
          </w:tcPr>
          <w:p w14:paraId="098FACE5" w14:textId="77777777" w:rsidR="001D60A7" w:rsidRPr="00451B90" w:rsidRDefault="001D60A7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67E88E3A" w14:textId="467AC7AC" w:rsidR="001D60A7" w:rsidRPr="00451B90" w:rsidRDefault="0086229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(3)</w:t>
            </w:r>
          </w:p>
        </w:tc>
        <w:tc>
          <w:tcPr>
            <w:tcW w:w="769" w:type="pct"/>
          </w:tcPr>
          <w:p w14:paraId="5FA53A62" w14:textId="2B7735C5" w:rsidR="001D60A7" w:rsidRPr="00451B90" w:rsidRDefault="00CB6666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054751" w:rsidRPr="00451B90" w14:paraId="07995412" w14:textId="77777777" w:rsidTr="008948DC">
        <w:trPr>
          <w:trHeight w:val="400"/>
        </w:trPr>
        <w:tc>
          <w:tcPr>
            <w:tcW w:w="2967" w:type="pct"/>
          </w:tcPr>
          <w:p w14:paraId="64D880E9" w14:textId="5AB597D5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428" w:type="pct"/>
          </w:tcPr>
          <w:p w14:paraId="60D64B27" w14:textId="77777777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180DEF36" w14:textId="19D1E8CD" w:rsidR="00054751" w:rsidRPr="00451B90" w:rsidRDefault="00862291" w:rsidP="004D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15</w:t>
            </w:r>
            <w:r w:rsidR="002E6E14"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769" w:type="pct"/>
          </w:tcPr>
          <w:p w14:paraId="699EAE80" w14:textId="63F5E764" w:rsidR="00054751" w:rsidRPr="00451B90" w:rsidRDefault="006F1E95" w:rsidP="004D301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126</w:t>
            </w:r>
          </w:p>
        </w:tc>
      </w:tr>
      <w:tr w:rsidR="00054751" w:rsidRPr="00451B90" w14:paraId="12D0468D" w14:textId="77777777" w:rsidTr="008948DC">
        <w:trPr>
          <w:trHeight w:val="400"/>
        </w:trPr>
        <w:tc>
          <w:tcPr>
            <w:tcW w:w="2967" w:type="pct"/>
          </w:tcPr>
          <w:p w14:paraId="0D03263A" w14:textId="633C1A87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="00CB6666"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428" w:type="pct"/>
          </w:tcPr>
          <w:p w14:paraId="4CDE3DB6" w14:textId="77777777" w:rsidR="00054751" w:rsidRPr="00451B90" w:rsidRDefault="00054751" w:rsidP="004D30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836" w:type="pct"/>
            <w:shd w:val="clear" w:color="auto" w:fill="auto"/>
          </w:tcPr>
          <w:p w14:paraId="04F24344" w14:textId="6DA421A7" w:rsidR="00054751" w:rsidRPr="00451B90" w:rsidRDefault="00862291" w:rsidP="004D30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17,57</w:t>
            </w:r>
            <w:r w:rsidR="00375323" w:rsidRPr="00451B90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769" w:type="pct"/>
          </w:tcPr>
          <w:p w14:paraId="5D0B3A81" w14:textId="02920EAE" w:rsidR="00054751" w:rsidRPr="00451B90" w:rsidRDefault="00676B5B" w:rsidP="004D301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b/>
                <w:bCs/>
              </w:rPr>
              <w:t>1</w:t>
            </w:r>
            <w:r w:rsidR="00B95368" w:rsidRPr="00451B90">
              <w:rPr>
                <w:b/>
                <w:bCs/>
              </w:rPr>
              <w:t>5,677</w:t>
            </w:r>
          </w:p>
        </w:tc>
      </w:tr>
    </w:tbl>
    <w:p w14:paraId="67B137A0" w14:textId="77777777" w:rsidR="00507F3F" w:rsidRPr="00451B90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51B90">
        <w:rPr>
          <w:rFonts w:asciiTheme="majorBidi" w:hAnsiTheme="majorBidi" w:cstheme="majorBidi"/>
          <w:i/>
          <w:iCs/>
          <w:cs/>
        </w:rPr>
        <w:lastRenderedPageBreak/>
        <w:t>การเปลี่ยนแปลงเงินลงทุนในบริษัทย่อย</w:t>
      </w:r>
    </w:p>
    <w:p w14:paraId="14AFD26A" w14:textId="77777777" w:rsidR="00507F3F" w:rsidRPr="00451B90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3827E574" w14:textId="77777777" w:rsidR="00507F3F" w:rsidRPr="00451B90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51B90">
        <w:rPr>
          <w:rFonts w:asciiTheme="majorBidi" w:hAnsiTheme="majorBidi" w:cstheme="majorBidi"/>
          <w:i/>
          <w:iCs/>
          <w:cs/>
        </w:rPr>
        <w:t>บริษัท บีบีจีไอ จำกัด (มหาชน)</w:t>
      </w:r>
    </w:p>
    <w:p w14:paraId="6D9A6EC7" w14:textId="69DA7CA3" w:rsidR="00507F3F" w:rsidRPr="00451B90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2620EBF2" w14:textId="78D9A31F" w:rsidR="001C49AC" w:rsidRPr="00451B90" w:rsidRDefault="001C49AC" w:rsidP="00362139">
      <w:pPr>
        <w:tabs>
          <w:tab w:val="clear" w:pos="454"/>
          <w:tab w:val="clear" w:pos="680"/>
          <w:tab w:val="left" w:pos="540"/>
        </w:tabs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color w:val="000000"/>
        </w:rPr>
      </w:pPr>
      <w:r w:rsidRPr="00451B90">
        <w:rPr>
          <w:rFonts w:asciiTheme="majorBidi" w:hAnsiTheme="majorBidi" w:cstheme="majorBidi"/>
          <w:color w:val="000000"/>
          <w:cs/>
        </w:rPr>
        <w:t xml:space="preserve">เมื่อวันที่ </w:t>
      </w:r>
      <w:r w:rsidRPr="00451B90">
        <w:rPr>
          <w:rFonts w:asciiTheme="majorBidi" w:hAnsiTheme="majorBidi" w:cstheme="majorBidi"/>
          <w:color w:val="000000"/>
        </w:rPr>
        <w:t xml:space="preserve">24 </w:t>
      </w:r>
      <w:r w:rsidRPr="00451B90">
        <w:rPr>
          <w:rFonts w:asciiTheme="majorBidi" w:hAnsiTheme="majorBidi" w:cstheme="majorBidi"/>
          <w:color w:val="000000"/>
          <w:cs/>
        </w:rPr>
        <w:t xml:space="preserve">ธันวาคม </w:t>
      </w:r>
      <w:r w:rsidRPr="00451B90">
        <w:rPr>
          <w:rFonts w:asciiTheme="majorBidi" w:hAnsiTheme="majorBidi" w:cstheme="majorBidi"/>
          <w:color w:val="000000"/>
        </w:rPr>
        <w:t xml:space="preserve">2564 </w:t>
      </w:r>
      <w:r w:rsidRPr="00451B90">
        <w:rPr>
          <w:rFonts w:asciiTheme="majorBidi" w:hAnsiTheme="majorBidi" w:cstheme="majorBidi"/>
          <w:color w:val="000000"/>
          <w:cs/>
        </w:rPr>
        <w:t>ที่ประชุมวิสามัญผู้ถือหุ้นของ</w:t>
      </w:r>
      <w:r w:rsidRPr="00451B90">
        <w:rPr>
          <w:rFonts w:asciiTheme="majorBidi" w:hAnsiTheme="majorBidi" w:cstheme="majorBidi"/>
          <w:cs/>
        </w:rPr>
        <w:t>บริษัท บีบีจีไอ จำกัด (มหาชน) (</w:t>
      </w:r>
      <w:r w:rsidRPr="00451B90">
        <w:rPr>
          <w:rFonts w:asciiTheme="majorBidi" w:hAnsiTheme="majorBidi" w:cstheme="majorBidi"/>
        </w:rPr>
        <w:t>“BBGI”)</w:t>
      </w:r>
      <w:r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  <w:color w:val="000000"/>
          <w:cs/>
        </w:rPr>
        <w:t xml:space="preserve">มีมติอนุมัติเปลี่ยนแปลงมูลค่าหุ้นที่ตราไว้ของบริษัทจากเดิมมูลค่าหุ้นละ </w:t>
      </w:r>
      <w:r w:rsidRPr="00451B90">
        <w:rPr>
          <w:rFonts w:asciiTheme="majorBidi" w:hAnsiTheme="majorBidi" w:cstheme="majorBidi"/>
          <w:color w:val="000000"/>
        </w:rPr>
        <w:t xml:space="preserve">5 </w:t>
      </w:r>
      <w:r w:rsidRPr="00451B90">
        <w:rPr>
          <w:rFonts w:asciiTheme="majorBidi" w:hAnsiTheme="majorBidi" w:cstheme="majorBidi"/>
          <w:color w:val="000000"/>
          <w:cs/>
        </w:rPr>
        <w:t xml:space="preserve">บาท เป็นมูลค่าหุ้นละ </w:t>
      </w:r>
      <w:r w:rsidRPr="00451B90">
        <w:rPr>
          <w:rFonts w:asciiTheme="majorBidi" w:hAnsiTheme="majorBidi" w:cstheme="majorBidi"/>
          <w:color w:val="000000"/>
        </w:rPr>
        <w:t xml:space="preserve">2.50 </w:t>
      </w:r>
      <w:r w:rsidRPr="00451B90">
        <w:rPr>
          <w:rFonts w:asciiTheme="majorBidi" w:hAnsiTheme="majorBidi" w:cstheme="majorBidi"/>
          <w:color w:val="000000"/>
          <w:cs/>
        </w:rPr>
        <w:t xml:space="preserve">บาท ต่อมาในวันที่ </w:t>
      </w:r>
      <w:r w:rsidR="000614AB" w:rsidRPr="00451B90">
        <w:rPr>
          <w:rFonts w:asciiTheme="majorBidi" w:hAnsiTheme="majorBidi" w:cstheme="majorBidi"/>
          <w:color w:val="000000"/>
        </w:rPr>
        <w:t xml:space="preserve">    </w:t>
      </w:r>
      <w:r w:rsidR="00362139" w:rsidRPr="00451B90">
        <w:rPr>
          <w:rFonts w:asciiTheme="majorBidi" w:hAnsiTheme="majorBidi" w:cstheme="majorBidi"/>
          <w:color w:val="000000"/>
        </w:rPr>
        <w:t xml:space="preserve">    </w:t>
      </w:r>
      <w:r w:rsidRPr="00451B90">
        <w:rPr>
          <w:rFonts w:asciiTheme="majorBidi" w:hAnsiTheme="majorBidi" w:cstheme="majorBidi"/>
          <w:color w:val="000000"/>
        </w:rPr>
        <w:t>6</w:t>
      </w:r>
      <w:r w:rsidRPr="00451B90">
        <w:rPr>
          <w:rFonts w:asciiTheme="majorBidi" w:hAnsiTheme="majorBidi" w:cstheme="majorBidi"/>
          <w:color w:val="000000"/>
          <w:cs/>
        </w:rPr>
        <w:t xml:space="preserve"> มกราคม </w:t>
      </w:r>
      <w:r w:rsidRPr="00451B90">
        <w:rPr>
          <w:rFonts w:asciiTheme="majorBidi" w:hAnsiTheme="majorBidi" w:cstheme="majorBidi"/>
          <w:color w:val="000000"/>
        </w:rPr>
        <w:t xml:space="preserve">2565 BBGI </w:t>
      </w:r>
      <w:r w:rsidRPr="00451B90">
        <w:rPr>
          <w:rFonts w:asciiTheme="majorBidi" w:hAnsiTheme="majorBidi" w:cstheme="majorBidi"/>
          <w:color w:val="000000"/>
          <w:cs/>
        </w:rPr>
        <w:t>ได้จดทะเบียนเรื่องดังกล่าวต่อกรมพัฒนาธุรกิจการค้า กระทรวงพาณิชย์ เรียบร้อยแล้ว ทั้งนี้การเปลี่ยนแปลงมูลค่าหุ้นที่ตราไว้ดังกล่าวมีผลให้จำนวนหุ้นที่ชำระแล้วของ</w:t>
      </w:r>
      <w:r w:rsidRPr="00451B90">
        <w:rPr>
          <w:rFonts w:asciiTheme="majorBidi" w:hAnsiTheme="majorBidi" w:cstheme="majorBidi"/>
          <w:color w:val="000000"/>
        </w:rPr>
        <w:t xml:space="preserve"> BBGI </w:t>
      </w:r>
      <w:r w:rsidRPr="00451B90">
        <w:rPr>
          <w:rFonts w:asciiTheme="majorBidi" w:hAnsiTheme="majorBidi" w:cstheme="majorBidi"/>
          <w:color w:val="000000"/>
          <w:cs/>
        </w:rPr>
        <w:t xml:space="preserve">เพิ่มขึ้นจากเดิม </w:t>
      </w:r>
      <w:r w:rsidRPr="00451B90">
        <w:rPr>
          <w:rFonts w:asciiTheme="majorBidi" w:hAnsiTheme="majorBidi" w:cstheme="majorBidi"/>
          <w:color w:val="000000"/>
        </w:rPr>
        <w:t xml:space="preserve">506 </w:t>
      </w:r>
      <w:r w:rsidRPr="00451B90">
        <w:rPr>
          <w:rFonts w:asciiTheme="majorBidi" w:hAnsiTheme="majorBidi" w:cstheme="majorBidi"/>
          <w:color w:val="000000"/>
          <w:cs/>
        </w:rPr>
        <w:t xml:space="preserve">ล้านหุ้น เป็น </w:t>
      </w:r>
      <w:r w:rsidRPr="00451B90">
        <w:rPr>
          <w:rFonts w:asciiTheme="majorBidi" w:hAnsiTheme="majorBidi" w:cstheme="majorBidi"/>
          <w:color w:val="000000"/>
        </w:rPr>
        <w:t xml:space="preserve">1,013 </w:t>
      </w:r>
      <w:r w:rsidRPr="00451B90">
        <w:rPr>
          <w:rFonts w:asciiTheme="majorBidi" w:hAnsiTheme="majorBidi" w:cstheme="majorBidi"/>
          <w:color w:val="000000"/>
          <w:cs/>
        </w:rPr>
        <w:t>ล้านหุ้น</w:t>
      </w:r>
    </w:p>
    <w:p w14:paraId="1040EF16" w14:textId="77777777" w:rsidR="001C49AC" w:rsidRPr="00451B90" w:rsidRDefault="001C49AC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5898A7C0" w14:textId="30DDB301" w:rsidR="00507F3F" w:rsidRPr="00451B90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F1E95" w:rsidRPr="00451B90">
        <w:rPr>
          <w:rFonts w:asciiTheme="majorBidi" w:hAnsiTheme="majorBidi" w:cstheme="majorBidi"/>
        </w:rPr>
        <w:t>14</w:t>
      </w:r>
      <w:r w:rsidRPr="00451B90">
        <w:rPr>
          <w:rFonts w:asciiTheme="majorBidi" w:hAnsiTheme="majorBidi" w:cstheme="majorBidi"/>
        </w:rPr>
        <w:t xml:space="preserve"> </w:t>
      </w:r>
      <w:r w:rsidR="00F84D47" w:rsidRPr="00451B90">
        <w:rPr>
          <w:rFonts w:asciiTheme="majorBidi" w:hAnsiTheme="majorBidi" w:cstheme="majorBidi"/>
          <w:cs/>
        </w:rPr>
        <w:t>มีนาคม</w:t>
      </w:r>
      <w:r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</w:rPr>
        <w:t xml:space="preserve"> BBGI </w:t>
      </w:r>
      <w:r w:rsidR="00F84D47" w:rsidRPr="00451B90">
        <w:rPr>
          <w:rFonts w:asciiTheme="majorBidi" w:hAnsiTheme="majorBidi" w:cstheme="majorBidi"/>
          <w:cs/>
        </w:rPr>
        <w:t>ได้</w:t>
      </w:r>
      <w:r w:rsidR="001D15A6" w:rsidRPr="00451B90">
        <w:rPr>
          <w:rFonts w:asciiTheme="majorBidi" w:hAnsiTheme="majorBidi" w:cstheme="majorBidi"/>
          <w:cs/>
        </w:rPr>
        <w:t xml:space="preserve">เสนอขายหุ้นให้แก่ประชาชนเป็นครั้งแรก </w:t>
      </w:r>
      <w:r w:rsidR="00F84D47" w:rsidRPr="00451B90">
        <w:rPr>
          <w:rFonts w:asciiTheme="majorBidi" w:hAnsiTheme="majorBidi" w:cstheme="majorBidi"/>
          <w:cs/>
        </w:rPr>
        <w:t xml:space="preserve">จำนวน </w:t>
      </w:r>
      <w:r w:rsidR="006F1E95" w:rsidRPr="00451B90">
        <w:rPr>
          <w:rFonts w:asciiTheme="majorBidi" w:hAnsiTheme="majorBidi" w:cstheme="majorBidi"/>
        </w:rPr>
        <w:t>433</w:t>
      </w:r>
      <w:r w:rsidRPr="00451B90">
        <w:rPr>
          <w:rFonts w:asciiTheme="majorBidi" w:hAnsiTheme="majorBidi" w:cstheme="majorBidi"/>
        </w:rPr>
        <w:t>.</w:t>
      </w:r>
      <w:r w:rsidR="006F1E95" w:rsidRPr="00451B90">
        <w:rPr>
          <w:rFonts w:asciiTheme="majorBidi" w:hAnsiTheme="majorBidi" w:cstheme="majorBidi"/>
        </w:rPr>
        <w:t>20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ล้านหุ้น</w:t>
      </w:r>
      <w:r w:rsidR="001D15A6" w:rsidRPr="00451B90">
        <w:rPr>
          <w:rFonts w:asciiTheme="majorBidi" w:hAnsiTheme="majorBidi" w:cstheme="majorBidi"/>
        </w:rPr>
        <w:t xml:space="preserve"> </w:t>
      </w:r>
      <w:r w:rsidR="001D15A6" w:rsidRPr="00451B90">
        <w:rPr>
          <w:rFonts w:asciiTheme="majorBidi" w:hAnsiTheme="majorBidi" w:cstheme="majorBidi"/>
          <w:cs/>
        </w:rPr>
        <w:t>ด้วยราคาเสนอขาย</w:t>
      </w:r>
      <w:r w:rsidR="00FA475C"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10</w:t>
      </w:r>
      <w:r w:rsidR="00FA475C" w:rsidRPr="00451B90">
        <w:rPr>
          <w:rFonts w:asciiTheme="majorBidi" w:hAnsiTheme="majorBidi" w:cstheme="majorBidi"/>
        </w:rPr>
        <w:t>.</w:t>
      </w:r>
      <w:r w:rsidR="006F1E95" w:rsidRPr="00451B90">
        <w:rPr>
          <w:rFonts w:asciiTheme="majorBidi" w:hAnsiTheme="majorBidi" w:cstheme="majorBidi"/>
        </w:rPr>
        <w:t>50</w:t>
      </w:r>
      <w:r w:rsidR="00FA475C" w:rsidRPr="00451B90">
        <w:rPr>
          <w:rFonts w:asciiTheme="majorBidi" w:hAnsiTheme="majorBidi" w:cstheme="majorBidi"/>
        </w:rPr>
        <w:t xml:space="preserve"> </w:t>
      </w:r>
      <w:r w:rsidR="00FA475C" w:rsidRPr="00451B90">
        <w:rPr>
          <w:rFonts w:asciiTheme="majorBidi" w:hAnsiTheme="majorBidi" w:cstheme="majorBidi"/>
          <w:cs/>
        </w:rPr>
        <w:t>บาท</w:t>
      </w:r>
      <w:r w:rsidR="001D15A6" w:rsidRPr="00451B90">
        <w:rPr>
          <w:rFonts w:asciiTheme="majorBidi" w:hAnsiTheme="majorBidi" w:cstheme="majorBidi"/>
          <w:cs/>
        </w:rPr>
        <w:t xml:space="preserve">ต่อหุ้น (ราคาตามมูลค่า </w:t>
      </w:r>
      <w:r w:rsidR="001D15A6" w:rsidRPr="00451B90">
        <w:rPr>
          <w:rFonts w:asciiTheme="majorBidi" w:hAnsiTheme="majorBidi" w:cstheme="majorBidi"/>
        </w:rPr>
        <w:t xml:space="preserve">2.50 </w:t>
      </w:r>
      <w:r w:rsidR="001D15A6" w:rsidRPr="00451B90">
        <w:rPr>
          <w:rFonts w:asciiTheme="majorBidi" w:hAnsiTheme="majorBidi" w:cstheme="majorBidi"/>
          <w:cs/>
        </w:rPr>
        <w:t xml:space="preserve">บาทและส่วนเกินมูลค่าหุ้น </w:t>
      </w:r>
      <w:r w:rsidR="001D15A6" w:rsidRPr="00451B90">
        <w:rPr>
          <w:rFonts w:asciiTheme="majorBidi" w:hAnsiTheme="majorBidi" w:cstheme="majorBidi"/>
        </w:rPr>
        <w:t xml:space="preserve">8 </w:t>
      </w:r>
      <w:r w:rsidR="001D15A6" w:rsidRPr="00451B90">
        <w:rPr>
          <w:rFonts w:asciiTheme="majorBidi" w:hAnsiTheme="majorBidi" w:cstheme="majorBidi"/>
          <w:cs/>
        </w:rPr>
        <w:t>บาท)</w:t>
      </w:r>
      <w:r w:rsidR="00FA475C" w:rsidRPr="00451B90">
        <w:rPr>
          <w:rFonts w:asciiTheme="majorBidi" w:hAnsiTheme="majorBidi" w:cstheme="majorBidi"/>
          <w:cs/>
        </w:rPr>
        <w:t xml:space="preserve"> เป็นเงินจำนวน </w:t>
      </w:r>
      <w:r w:rsidR="006F1E95" w:rsidRPr="00451B90">
        <w:rPr>
          <w:rFonts w:asciiTheme="majorBidi" w:hAnsiTheme="majorBidi" w:cstheme="majorBidi"/>
        </w:rPr>
        <w:t>4</w:t>
      </w:r>
      <w:r w:rsidR="00FA475C" w:rsidRPr="00451B90">
        <w:rPr>
          <w:rFonts w:asciiTheme="majorBidi" w:hAnsiTheme="majorBidi" w:cstheme="majorBidi"/>
        </w:rPr>
        <w:t>,</w:t>
      </w:r>
      <w:r w:rsidR="006F1E95" w:rsidRPr="00451B90">
        <w:rPr>
          <w:rFonts w:asciiTheme="majorBidi" w:hAnsiTheme="majorBidi" w:cstheme="majorBidi"/>
        </w:rPr>
        <w:t>549</w:t>
      </w:r>
      <w:r w:rsidR="00FA475C" w:rsidRPr="00451B90">
        <w:rPr>
          <w:rFonts w:asciiTheme="majorBidi" w:hAnsiTheme="majorBidi" w:cstheme="majorBidi"/>
        </w:rPr>
        <w:t xml:space="preserve"> </w:t>
      </w:r>
      <w:r w:rsidR="00FA475C" w:rsidRPr="00451B90">
        <w:rPr>
          <w:rFonts w:asciiTheme="majorBidi" w:hAnsiTheme="majorBidi" w:cstheme="majorBidi"/>
          <w:cs/>
        </w:rPr>
        <w:t>ล้านบาท</w:t>
      </w:r>
      <w:r w:rsidRPr="00451B90">
        <w:rPr>
          <w:rFonts w:asciiTheme="majorBidi" w:hAnsiTheme="majorBidi" w:cstheme="majorBidi"/>
          <w:cs/>
        </w:rPr>
        <w:t xml:space="preserve"> </w:t>
      </w:r>
      <w:r w:rsidR="00FA475C" w:rsidRPr="00451B90">
        <w:rPr>
          <w:rFonts w:asciiTheme="majorBidi" w:hAnsiTheme="majorBidi" w:cstheme="majorBidi"/>
          <w:cs/>
        </w:rPr>
        <w:t xml:space="preserve">โดย </w:t>
      </w:r>
      <w:r w:rsidR="00FA475C" w:rsidRPr="00451B90">
        <w:rPr>
          <w:rFonts w:asciiTheme="majorBidi" w:hAnsiTheme="majorBidi" w:cstheme="majorBidi"/>
        </w:rPr>
        <w:t xml:space="preserve">BBGI </w:t>
      </w:r>
      <w:r w:rsidR="00FA475C" w:rsidRPr="00451B90">
        <w:rPr>
          <w:rFonts w:asciiTheme="majorBidi" w:hAnsiTheme="majorBidi" w:cstheme="majorBidi"/>
          <w:cs/>
        </w:rPr>
        <w:t xml:space="preserve">ได้จดทะเบียนเพิ่มทุนชำระแล้วกับกระทรวงพาณิชย์ เมื่อวันที่ </w:t>
      </w:r>
      <w:r w:rsidR="006F1E95" w:rsidRPr="00451B90">
        <w:rPr>
          <w:rFonts w:asciiTheme="majorBidi" w:hAnsiTheme="majorBidi" w:cstheme="majorBidi"/>
        </w:rPr>
        <w:t>15</w:t>
      </w:r>
      <w:r w:rsidR="00FA475C" w:rsidRPr="00451B90">
        <w:rPr>
          <w:rFonts w:asciiTheme="majorBidi" w:hAnsiTheme="majorBidi" w:cstheme="majorBidi"/>
        </w:rPr>
        <w:t xml:space="preserve"> </w:t>
      </w:r>
      <w:r w:rsidR="00FA475C" w:rsidRPr="00451B90">
        <w:rPr>
          <w:rFonts w:asciiTheme="majorBidi" w:hAnsiTheme="majorBidi" w:cstheme="majorBidi"/>
          <w:cs/>
        </w:rPr>
        <w:t xml:space="preserve">มีนาคม </w:t>
      </w:r>
      <w:r w:rsidR="006F1E95" w:rsidRPr="00451B90">
        <w:rPr>
          <w:rFonts w:asciiTheme="majorBidi" w:hAnsiTheme="majorBidi" w:cstheme="majorBidi"/>
        </w:rPr>
        <w:t>2565</w:t>
      </w:r>
      <w:r w:rsidR="00FA475C" w:rsidRPr="00451B90">
        <w:rPr>
          <w:rFonts w:asciiTheme="majorBidi" w:hAnsiTheme="majorBidi" w:cstheme="majorBidi"/>
        </w:rPr>
        <w:t xml:space="preserve"> </w:t>
      </w:r>
      <w:r w:rsidR="00F84D47" w:rsidRPr="00451B90">
        <w:rPr>
          <w:rFonts w:asciiTheme="majorBidi" w:hAnsiTheme="majorBidi" w:cstheme="majorBidi"/>
          <w:cs/>
        </w:rPr>
        <w:t>โดยหุ้นสามัญของ</w:t>
      </w:r>
      <w:r w:rsidR="00FD559C" w:rsidRPr="00451B90">
        <w:rPr>
          <w:rFonts w:asciiTheme="majorBidi" w:hAnsiTheme="majorBidi" w:cstheme="majorBidi"/>
        </w:rPr>
        <w:t xml:space="preserve"> BBGI </w:t>
      </w:r>
      <w:r w:rsidR="00F84D47" w:rsidRPr="00451B90">
        <w:rPr>
          <w:rFonts w:asciiTheme="majorBidi" w:hAnsiTheme="majorBidi" w:cstheme="majorBidi"/>
          <w:cs/>
        </w:rPr>
        <w:t xml:space="preserve">ได้เริ่มทำการซื้อขายในตลาดหลักทรัพย์แห่งประเทศไทยตั้งแต่วันที่ </w:t>
      </w:r>
      <w:r w:rsidR="006F1E95" w:rsidRPr="00451B90">
        <w:rPr>
          <w:rFonts w:asciiTheme="majorBidi" w:hAnsiTheme="majorBidi" w:cstheme="majorBidi"/>
        </w:rPr>
        <w:t>17</w:t>
      </w:r>
      <w:r w:rsidR="00F84D47" w:rsidRPr="00451B90">
        <w:rPr>
          <w:rFonts w:asciiTheme="majorBidi" w:hAnsiTheme="majorBidi" w:cstheme="majorBidi"/>
          <w:cs/>
        </w:rPr>
        <w:t xml:space="preserve"> มีนาคม </w:t>
      </w:r>
      <w:r w:rsidR="006F1E95" w:rsidRPr="00451B90">
        <w:rPr>
          <w:rFonts w:asciiTheme="majorBidi" w:hAnsiTheme="majorBidi" w:cstheme="majorBidi"/>
        </w:rPr>
        <w:t>2565</w:t>
      </w:r>
      <w:r w:rsidR="00F84D47" w:rsidRPr="00451B90">
        <w:rPr>
          <w:rFonts w:asciiTheme="majorBidi" w:hAnsiTheme="majorBidi" w:cstheme="majorBidi"/>
          <w:cs/>
        </w:rPr>
        <w:t xml:space="preserve"> </w:t>
      </w:r>
      <w:r w:rsidR="001D15A6" w:rsidRPr="00451B90">
        <w:rPr>
          <w:rFonts w:asciiTheme="majorBidi" w:hAnsiTheme="majorBidi" w:cstheme="majorBidi"/>
          <w:cs/>
        </w:rPr>
        <w:t xml:space="preserve">ผลจากการเสนอขายหุ้นต่อประชาชนเป็นครั้งแรกดังกล่าว ทำให้ส่วนได้เสียของบริษัทใน </w:t>
      </w:r>
      <w:r w:rsidR="001D15A6" w:rsidRPr="00451B90">
        <w:rPr>
          <w:rFonts w:asciiTheme="majorBidi" w:hAnsiTheme="majorBidi" w:cstheme="majorBidi"/>
        </w:rPr>
        <w:t xml:space="preserve">BBGI </w:t>
      </w:r>
      <w:r w:rsidR="001D15A6" w:rsidRPr="00451B90">
        <w:rPr>
          <w:rFonts w:asciiTheme="majorBidi" w:hAnsiTheme="majorBidi" w:cstheme="majorBidi"/>
          <w:cs/>
        </w:rPr>
        <w:t xml:space="preserve">ลดลงจากร้อยละ </w:t>
      </w:r>
      <w:r w:rsidR="001D15A6" w:rsidRPr="00451B90">
        <w:rPr>
          <w:rFonts w:asciiTheme="majorBidi" w:hAnsiTheme="majorBidi" w:cstheme="majorBidi"/>
        </w:rPr>
        <w:t xml:space="preserve">60 </w:t>
      </w:r>
      <w:r w:rsidR="001D15A6" w:rsidRPr="00451B90">
        <w:rPr>
          <w:rFonts w:asciiTheme="majorBidi" w:hAnsiTheme="majorBidi" w:cstheme="majorBidi"/>
          <w:cs/>
        </w:rPr>
        <w:t>เป็น</w:t>
      </w:r>
      <w:r w:rsidRPr="00451B90">
        <w:rPr>
          <w:rFonts w:asciiTheme="majorBidi" w:hAnsiTheme="majorBidi" w:cstheme="majorBidi"/>
          <w:cs/>
        </w:rPr>
        <w:t xml:space="preserve">ร้อยละ </w:t>
      </w:r>
      <w:r w:rsidR="006F1E95" w:rsidRPr="00451B90">
        <w:rPr>
          <w:rFonts w:asciiTheme="majorBidi" w:hAnsiTheme="majorBidi" w:cstheme="majorBidi"/>
        </w:rPr>
        <w:t>42</w:t>
      </w:r>
      <w:r w:rsidRPr="00451B90">
        <w:rPr>
          <w:rFonts w:asciiTheme="majorBidi" w:hAnsiTheme="majorBidi" w:cstheme="majorBidi"/>
        </w:rPr>
        <w:t>.</w:t>
      </w:r>
      <w:r w:rsidR="006F1E95" w:rsidRPr="00451B90">
        <w:rPr>
          <w:rFonts w:asciiTheme="majorBidi" w:hAnsiTheme="majorBidi" w:cstheme="majorBidi"/>
        </w:rPr>
        <w:t>02</w:t>
      </w:r>
      <w:r w:rsidRPr="00451B90">
        <w:rPr>
          <w:rFonts w:asciiTheme="majorBidi" w:hAnsiTheme="majorBidi" w:cstheme="majorBidi"/>
        </w:rPr>
        <w:t xml:space="preserve"> </w:t>
      </w:r>
      <w:r w:rsidR="00FA475C" w:rsidRPr="00451B90">
        <w:rPr>
          <w:rFonts w:asciiTheme="majorBidi" w:hAnsiTheme="majorBidi" w:cstheme="majorBidi"/>
          <w:cs/>
        </w:rPr>
        <w:t>และในระหว่างงวด</w:t>
      </w:r>
      <w:r w:rsidRPr="00451B90">
        <w:rPr>
          <w:rFonts w:asciiTheme="majorBidi" w:hAnsiTheme="majorBidi" w:cstheme="majorBidi"/>
          <w:cs/>
        </w:rPr>
        <w:t>บริษัทได้ซื้อหุ้น</w:t>
      </w:r>
      <w:r w:rsidR="00FA475C" w:rsidRPr="00451B90">
        <w:rPr>
          <w:rFonts w:asciiTheme="majorBidi" w:hAnsiTheme="majorBidi" w:cstheme="majorBidi"/>
          <w:cs/>
        </w:rPr>
        <w:t xml:space="preserve">สามัญของ </w:t>
      </w:r>
      <w:r w:rsidR="00FA475C" w:rsidRPr="00451B90">
        <w:rPr>
          <w:rFonts w:asciiTheme="majorBidi" w:hAnsiTheme="majorBidi" w:cstheme="majorBidi"/>
        </w:rPr>
        <w:t xml:space="preserve">BBGI </w:t>
      </w:r>
      <w:r w:rsidRPr="00451B90">
        <w:rPr>
          <w:rFonts w:asciiTheme="majorBidi" w:hAnsiTheme="majorBidi" w:cstheme="majorBidi"/>
          <w:cs/>
        </w:rPr>
        <w:t xml:space="preserve">เพิ่มเติม ทำให้ ณ วันที่ </w:t>
      </w:r>
      <w:r w:rsidR="009649C4" w:rsidRPr="00451B90">
        <w:rPr>
          <w:rFonts w:asciiTheme="majorBidi" w:hAnsiTheme="majorBidi" w:cstheme="majorBidi"/>
        </w:rPr>
        <w:t xml:space="preserve">30 </w:t>
      </w:r>
      <w:r w:rsidR="00B95368" w:rsidRPr="00451B90">
        <w:rPr>
          <w:rFonts w:asciiTheme="majorBidi" w:hAnsiTheme="majorBidi" w:cstheme="majorBidi" w:hint="cs"/>
          <w:cs/>
        </w:rPr>
        <w:t>กันยายน</w:t>
      </w:r>
      <w:r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บริษัทมีสัดส่วนการถือหุ้นใน </w:t>
      </w:r>
      <w:r w:rsidRPr="00451B90">
        <w:rPr>
          <w:rFonts w:asciiTheme="majorBidi" w:hAnsiTheme="majorBidi" w:cstheme="majorBidi"/>
        </w:rPr>
        <w:t xml:space="preserve">BBGI </w:t>
      </w:r>
      <w:r w:rsidRPr="00451B90">
        <w:rPr>
          <w:rFonts w:asciiTheme="majorBidi" w:hAnsiTheme="majorBidi" w:cstheme="majorBidi"/>
          <w:cs/>
        </w:rPr>
        <w:t xml:space="preserve">อยู่ที่ร้อยละ </w:t>
      </w:r>
      <w:r w:rsidR="009649C4" w:rsidRPr="00451B90">
        <w:rPr>
          <w:rFonts w:asciiTheme="majorBidi" w:hAnsiTheme="majorBidi" w:cstheme="majorBidi"/>
        </w:rPr>
        <w:t>4</w:t>
      </w:r>
      <w:r w:rsidR="009649C4" w:rsidRPr="00451B90">
        <w:rPr>
          <w:rFonts w:asciiTheme="majorBidi" w:hAnsiTheme="majorBidi" w:cstheme="majorBidi" w:hint="cs"/>
          <w:cs/>
        </w:rPr>
        <w:t>5</w:t>
      </w:r>
    </w:p>
    <w:p w14:paraId="4EC1464F" w14:textId="70AFE77E" w:rsidR="004D3010" w:rsidRPr="00451B90" w:rsidRDefault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</w:rPr>
      </w:pPr>
    </w:p>
    <w:p w14:paraId="0563B91D" w14:textId="4658910C" w:rsidR="00507F3F" w:rsidRPr="00451B90" w:rsidRDefault="00507F3F" w:rsidP="004D30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  <w:r w:rsidRPr="00451B90">
        <w:rPr>
          <w:rFonts w:asciiTheme="majorBidi" w:hAnsiTheme="majorBidi" w:cstheme="majorBidi"/>
          <w:i/>
          <w:iCs/>
        </w:rPr>
        <w:t>BCP Trading Pte</w:t>
      </w:r>
      <w:r w:rsidRPr="00451B90">
        <w:rPr>
          <w:rFonts w:asciiTheme="majorBidi" w:hAnsiTheme="majorBidi" w:cstheme="majorBidi"/>
          <w:i/>
          <w:iCs/>
          <w:cs/>
        </w:rPr>
        <w:t xml:space="preserve">. </w:t>
      </w:r>
      <w:r w:rsidRPr="00451B90">
        <w:rPr>
          <w:rFonts w:asciiTheme="majorBidi" w:hAnsiTheme="majorBidi" w:cstheme="majorBidi"/>
          <w:i/>
          <w:iCs/>
        </w:rPr>
        <w:t>Ltd</w:t>
      </w:r>
      <w:r w:rsidRPr="00451B90">
        <w:rPr>
          <w:rFonts w:asciiTheme="majorBidi" w:hAnsiTheme="majorBidi" w:cstheme="majorBidi"/>
          <w:i/>
          <w:iCs/>
          <w:cs/>
        </w:rPr>
        <w:t>.</w:t>
      </w:r>
    </w:p>
    <w:p w14:paraId="5DC14967" w14:textId="77777777" w:rsidR="00507F3F" w:rsidRPr="00451B90" w:rsidRDefault="00507F3F" w:rsidP="00507F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</w:rPr>
      </w:pPr>
    </w:p>
    <w:p w14:paraId="5B29D347" w14:textId="05DAD70E" w:rsidR="00507F3F" w:rsidRPr="00451B90" w:rsidRDefault="00507F3F" w:rsidP="0006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  <w:r w:rsidRPr="00451B90">
        <w:rPr>
          <w:rFonts w:asciiTheme="majorBidi" w:hAnsiTheme="majorBidi" w:cstheme="majorBidi"/>
          <w:cs/>
          <w:lang w:val="en-GB"/>
        </w:rPr>
        <w:t xml:space="preserve">เมื่อวันที่ </w:t>
      </w:r>
      <w:r w:rsidR="006F1E95" w:rsidRPr="00451B90">
        <w:rPr>
          <w:rFonts w:asciiTheme="majorBidi" w:hAnsiTheme="majorBidi" w:cstheme="majorBidi"/>
          <w:lang w:val="en-GB"/>
        </w:rPr>
        <w:t>29</w:t>
      </w:r>
      <w:r w:rsidRPr="00451B90">
        <w:rPr>
          <w:rFonts w:asciiTheme="majorBidi" w:hAnsiTheme="majorBidi" w:cstheme="majorBidi"/>
          <w:cs/>
          <w:lang w:val="en-GB"/>
        </w:rPr>
        <w:t xml:space="preserve"> กรกฎาคม </w:t>
      </w:r>
      <w:r w:rsidR="006F1E95" w:rsidRPr="00451B90">
        <w:rPr>
          <w:rFonts w:asciiTheme="majorBidi" w:hAnsiTheme="majorBidi" w:cstheme="majorBidi"/>
          <w:lang w:val="en-GB"/>
        </w:rPr>
        <w:t>2564</w:t>
      </w:r>
      <w:r w:rsidRPr="00451B90">
        <w:rPr>
          <w:rFonts w:asciiTheme="majorBidi" w:hAnsiTheme="majorBidi" w:cstheme="majorBidi"/>
          <w:cs/>
          <w:lang w:val="en-GB"/>
        </w:rPr>
        <w:t xml:space="preserve"> ที่ประชุมคณะกรรมการของบริษัทมีมติอนุมัติให้บริษัทเพิ่มทุนใน </w:t>
      </w:r>
      <w:r w:rsidRPr="00451B90">
        <w:rPr>
          <w:rFonts w:asciiTheme="majorBidi" w:hAnsiTheme="majorBidi" w:cstheme="majorBidi"/>
          <w:lang w:val="en-GB"/>
        </w:rPr>
        <w:t xml:space="preserve">BCP Trading </w:t>
      </w:r>
      <w:proofErr w:type="spellStart"/>
      <w:r w:rsidRPr="00451B90">
        <w:rPr>
          <w:rFonts w:asciiTheme="majorBidi" w:hAnsiTheme="majorBidi" w:cstheme="majorBidi"/>
          <w:lang w:val="en-GB"/>
        </w:rPr>
        <w:t>Pte.</w:t>
      </w:r>
      <w:proofErr w:type="spellEnd"/>
      <w:r w:rsidRPr="00451B90">
        <w:rPr>
          <w:rFonts w:asciiTheme="majorBidi" w:hAnsiTheme="majorBidi" w:cstheme="majorBidi"/>
          <w:lang w:val="en-GB"/>
        </w:rPr>
        <w:t xml:space="preserve"> Ltd.</w:t>
      </w:r>
      <w:r w:rsidRPr="00451B90">
        <w:rPr>
          <w:rFonts w:asciiTheme="majorBidi" w:hAnsiTheme="majorBidi" w:cstheme="majorBidi"/>
          <w:cs/>
          <w:lang w:val="en-GB"/>
        </w:rPr>
        <w:t xml:space="preserve"> จำนวน </w:t>
      </w:r>
      <w:r w:rsidR="006F1E95" w:rsidRPr="00451B90">
        <w:rPr>
          <w:rFonts w:asciiTheme="majorBidi" w:hAnsiTheme="majorBidi" w:cstheme="majorBidi"/>
          <w:lang w:val="en-GB"/>
        </w:rPr>
        <w:t>10</w:t>
      </w:r>
      <w:r w:rsidRPr="00451B90">
        <w:rPr>
          <w:rFonts w:asciiTheme="majorBidi" w:hAnsiTheme="majorBidi" w:cstheme="majorBidi"/>
          <w:lang w:val="en-GB"/>
        </w:rPr>
        <w:t xml:space="preserve"> </w:t>
      </w:r>
      <w:r w:rsidRPr="00451B90">
        <w:rPr>
          <w:rFonts w:asciiTheme="majorBidi" w:hAnsiTheme="majorBidi" w:cstheme="majorBidi"/>
          <w:cs/>
          <w:lang w:val="en-GB"/>
        </w:rPr>
        <w:t xml:space="preserve">ล้านเหรียญสหรัฐฯ ในปี </w:t>
      </w:r>
      <w:r w:rsidR="006F1E95" w:rsidRPr="00451B90">
        <w:rPr>
          <w:rFonts w:asciiTheme="majorBidi" w:hAnsiTheme="majorBidi" w:cstheme="majorBidi"/>
          <w:lang w:val="en-GB"/>
        </w:rPr>
        <w:t>2565</w:t>
      </w:r>
      <w:r w:rsidRPr="00451B90">
        <w:rPr>
          <w:rFonts w:asciiTheme="majorBidi" w:hAnsiTheme="majorBidi" w:cstheme="majorBidi"/>
          <w:lang w:val="en-GB"/>
        </w:rPr>
        <w:t xml:space="preserve"> </w:t>
      </w:r>
      <w:r w:rsidRPr="00451B90">
        <w:rPr>
          <w:rFonts w:asciiTheme="majorBidi" w:hAnsiTheme="majorBidi" w:cstheme="majorBidi"/>
          <w:cs/>
          <w:lang w:val="en-GB"/>
        </w:rPr>
        <w:t xml:space="preserve">จากทุนจดทะเบียนเดิม </w:t>
      </w:r>
      <w:r w:rsidR="006F1E95" w:rsidRPr="00451B90">
        <w:rPr>
          <w:rFonts w:asciiTheme="majorBidi" w:hAnsiTheme="majorBidi" w:cstheme="majorBidi"/>
          <w:lang w:val="en-GB"/>
        </w:rPr>
        <w:t>20</w:t>
      </w:r>
      <w:r w:rsidRPr="00451B90">
        <w:rPr>
          <w:rFonts w:asciiTheme="majorBidi" w:hAnsiTheme="majorBidi" w:cstheme="majorBidi"/>
          <w:lang w:val="en-GB"/>
        </w:rPr>
        <w:t xml:space="preserve"> </w:t>
      </w:r>
      <w:r w:rsidRPr="00451B90">
        <w:rPr>
          <w:rFonts w:asciiTheme="majorBidi" w:hAnsiTheme="majorBidi" w:cstheme="majorBidi"/>
          <w:cs/>
          <w:lang w:val="en-GB"/>
        </w:rPr>
        <w:t xml:space="preserve">ล้านเหรียญสหรัฐฯ เป็นทุนจดทะเบียนใหม่ </w:t>
      </w:r>
      <w:r w:rsidR="006F1E95" w:rsidRPr="00451B90">
        <w:rPr>
          <w:rFonts w:asciiTheme="majorBidi" w:hAnsiTheme="majorBidi" w:cstheme="majorBidi"/>
          <w:lang w:val="en-GB"/>
        </w:rPr>
        <w:t>30</w:t>
      </w:r>
      <w:r w:rsidR="006D4634" w:rsidRPr="00451B90">
        <w:rPr>
          <w:rFonts w:asciiTheme="majorBidi" w:hAnsiTheme="majorBidi" w:cstheme="majorBidi"/>
          <w:cs/>
          <w:lang w:val="en-GB"/>
        </w:rPr>
        <w:t xml:space="preserve"> ล้านเหรียญสหรัฐฯ (เทียบเท่า </w:t>
      </w:r>
      <w:r w:rsidR="006F1E95" w:rsidRPr="00451B90">
        <w:rPr>
          <w:rFonts w:asciiTheme="majorBidi" w:hAnsiTheme="majorBidi" w:cstheme="majorBidi"/>
          <w:lang w:val="en-GB"/>
        </w:rPr>
        <w:t>991</w:t>
      </w:r>
      <w:r w:rsidRPr="00451B90">
        <w:rPr>
          <w:rFonts w:asciiTheme="majorBidi" w:hAnsiTheme="majorBidi" w:cstheme="majorBidi"/>
          <w:cs/>
          <w:lang w:val="en-GB"/>
        </w:rPr>
        <w:t xml:space="preserve"> ล้านบาท) โดยการออกหุ้นสามัญเพิ่มทุนใหม่จำนวน </w:t>
      </w:r>
      <w:r w:rsidR="006F1E95" w:rsidRPr="00451B90">
        <w:rPr>
          <w:rFonts w:asciiTheme="majorBidi" w:hAnsiTheme="majorBidi" w:cstheme="majorBidi"/>
          <w:lang w:val="en-GB"/>
        </w:rPr>
        <w:t>10</w:t>
      </w:r>
      <w:r w:rsidRPr="00451B90">
        <w:rPr>
          <w:rFonts w:asciiTheme="majorBidi" w:hAnsiTheme="majorBidi" w:cstheme="majorBidi"/>
          <w:cs/>
          <w:lang w:val="en-GB"/>
        </w:rPr>
        <w:t xml:space="preserve"> ล้านหุ้น มู</w:t>
      </w:r>
      <w:r w:rsidR="000614AB" w:rsidRPr="00451B90">
        <w:rPr>
          <w:rFonts w:asciiTheme="majorBidi" w:hAnsiTheme="majorBidi" w:cstheme="majorBidi"/>
          <w:cs/>
          <w:lang w:val="en-GB"/>
        </w:rPr>
        <w:t>ล</w:t>
      </w:r>
      <w:r w:rsidRPr="00451B90">
        <w:rPr>
          <w:rFonts w:asciiTheme="majorBidi" w:hAnsiTheme="majorBidi" w:cstheme="majorBidi"/>
          <w:cs/>
          <w:lang w:val="en-GB"/>
        </w:rPr>
        <w:t>ค่า</w:t>
      </w:r>
      <w:r w:rsidR="0093784F" w:rsidRPr="00451B90">
        <w:rPr>
          <w:rFonts w:asciiTheme="majorBidi" w:hAnsiTheme="majorBidi" w:cstheme="majorBidi"/>
          <w:cs/>
          <w:lang w:val="en-GB"/>
        </w:rPr>
        <w:t xml:space="preserve">   </w:t>
      </w:r>
      <w:r w:rsidRPr="00451B90">
        <w:rPr>
          <w:rFonts w:asciiTheme="majorBidi" w:hAnsiTheme="majorBidi" w:cstheme="majorBidi"/>
          <w:cs/>
          <w:lang w:val="en-GB"/>
        </w:rPr>
        <w:t xml:space="preserve">ที่ตราไว้หุ้นละ </w:t>
      </w:r>
      <w:r w:rsidR="006F1E95" w:rsidRPr="00451B90">
        <w:rPr>
          <w:rFonts w:asciiTheme="majorBidi" w:hAnsiTheme="majorBidi" w:cstheme="majorBidi"/>
          <w:lang w:val="en-GB"/>
        </w:rPr>
        <w:t>1</w:t>
      </w:r>
      <w:r w:rsidRPr="00451B90">
        <w:rPr>
          <w:rFonts w:asciiTheme="majorBidi" w:hAnsiTheme="majorBidi" w:cstheme="majorBidi"/>
          <w:cs/>
          <w:lang w:val="en-GB"/>
        </w:rPr>
        <w:t xml:space="preserve"> เหรียญสหรัฐฯ ทั้งนี้ไม่มีการเปลี่ยนแปลงในสัดส่วนการถือหุ้นของบริษัท โดยบริษัทย่อยดังกล่าวได</w:t>
      </w:r>
      <w:r w:rsidR="006D4634" w:rsidRPr="00451B90">
        <w:rPr>
          <w:rFonts w:asciiTheme="majorBidi" w:hAnsiTheme="majorBidi" w:cstheme="majorBidi"/>
          <w:cs/>
          <w:lang w:val="en-GB"/>
        </w:rPr>
        <w:t xml:space="preserve">้จดทะเบียนเพิ่มทุนเมื่อวันที่ </w:t>
      </w:r>
      <w:r w:rsidR="006F1E95" w:rsidRPr="00451B90">
        <w:rPr>
          <w:rFonts w:asciiTheme="majorBidi" w:hAnsiTheme="majorBidi" w:cstheme="majorBidi"/>
          <w:lang w:val="en-GB"/>
        </w:rPr>
        <w:t>14</w:t>
      </w:r>
      <w:r w:rsidRPr="00451B90">
        <w:rPr>
          <w:rFonts w:asciiTheme="majorBidi" w:hAnsiTheme="majorBidi" w:cstheme="majorBidi"/>
          <w:cs/>
          <w:lang w:val="en-GB"/>
        </w:rPr>
        <w:t xml:space="preserve"> มกราคม </w:t>
      </w:r>
      <w:r w:rsidR="006F1E95" w:rsidRPr="00451B90">
        <w:rPr>
          <w:rFonts w:asciiTheme="majorBidi" w:hAnsiTheme="majorBidi" w:cstheme="majorBidi"/>
          <w:lang w:val="en-GB"/>
        </w:rPr>
        <w:t>2565</w:t>
      </w:r>
    </w:p>
    <w:p w14:paraId="3778F3A0" w14:textId="36271C2A" w:rsidR="00862291" w:rsidRPr="00451B90" w:rsidRDefault="00862291" w:rsidP="000614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6047B66A" w14:textId="77777777" w:rsidR="00386946" w:rsidRPr="00451B90" w:rsidRDefault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s/>
          <w:lang w:val="en-GB"/>
        </w:rPr>
      </w:pPr>
      <w:r w:rsidRPr="00451B90">
        <w:rPr>
          <w:rFonts w:asciiTheme="majorBidi" w:hAnsiTheme="majorBidi" w:cstheme="majorBidi"/>
          <w:i/>
          <w:iCs/>
          <w:cs/>
          <w:lang w:val="en-GB"/>
        </w:rPr>
        <w:br w:type="page"/>
      </w:r>
    </w:p>
    <w:p w14:paraId="418DF10C" w14:textId="7D42C2EF" w:rsidR="00DC7EF3" w:rsidRPr="00451B90" w:rsidRDefault="00AE0254" w:rsidP="00DC7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i/>
          <w:iCs/>
          <w:cs/>
        </w:rPr>
      </w:pPr>
      <w:r w:rsidRPr="00451B90">
        <w:rPr>
          <w:rFonts w:asciiTheme="majorBidi" w:hAnsiTheme="majorBidi" w:cstheme="majorBidi" w:hint="cs"/>
          <w:i/>
          <w:iCs/>
          <w:cs/>
        </w:rPr>
        <w:lastRenderedPageBreak/>
        <w:t xml:space="preserve">บริษัท มีที่มีเงิน จำกัด (เดิมชื่อ </w:t>
      </w:r>
      <w:r w:rsidR="00CB0F91" w:rsidRPr="00451B90">
        <w:rPr>
          <w:rFonts w:asciiTheme="majorBidi" w:hAnsiTheme="majorBidi" w:cstheme="majorBidi" w:hint="cs"/>
          <w:i/>
          <w:iCs/>
          <w:cs/>
        </w:rPr>
        <w:t>บริษัท บีซีวี ไบโอเบส จำกัด</w:t>
      </w:r>
      <w:r w:rsidRPr="00451B90">
        <w:rPr>
          <w:rFonts w:asciiTheme="majorBidi" w:hAnsiTheme="majorBidi" w:cstheme="majorBidi" w:hint="cs"/>
          <w:i/>
          <w:iCs/>
          <w:cs/>
        </w:rPr>
        <w:t>)</w:t>
      </w:r>
    </w:p>
    <w:p w14:paraId="7D6535E4" w14:textId="77777777" w:rsidR="00DC7EF3" w:rsidRPr="00451B90" w:rsidRDefault="00DC7EF3" w:rsidP="00DC7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</w:rPr>
      </w:pPr>
    </w:p>
    <w:p w14:paraId="12DF5BBD" w14:textId="3B5B2FA5" w:rsidR="00862291" w:rsidRPr="00451B90" w:rsidRDefault="00DC7EF3" w:rsidP="00F92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  <w:r w:rsidRPr="00451B90">
        <w:rPr>
          <w:cs/>
        </w:rPr>
        <w:t xml:space="preserve">เมื่อวันที่ </w:t>
      </w:r>
      <w:r w:rsidRPr="00451B90">
        <w:t>9</w:t>
      </w:r>
      <w:r w:rsidRPr="00451B90">
        <w:rPr>
          <w:cs/>
        </w:rPr>
        <w:t xml:space="preserve"> มิถุนายน </w:t>
      </w:r>
      <w:r w:rsidRPr="00451B90">
        <w:t>2565</w:t>
      </w:r>
      <w:r w:rsidRPr="00451B90">
        <w:rPr>
          <w:cs/>
        </w:rPr>
        <w:t xml:space="preserve"> บริษัทได้ลงนามบันทึกความเข้าใจเกี่ยวกับการร่วม</w:t>
      </w:r>
      <w:r w:rsidRPr="00451B90">
        <w:rPr>
          <w:rFonts w:hint="cs"/>
          <w:cs/>
        </w:rPr>
        <w:t>ทุน</w:t>
      </w:r>
      <w:r w:rsidRPr="00451B90">
        <w:rPr>
          <w:cs/>
        </w:rPr>
        <w:t>ร่วมกับธนาคารออมสิน (“</w:t>
      </w:r>
      <w:r w:rsidRPr="00451B90">
        <w:t xml:space="preserve">GSB”) </w:t>
      </w:r>
      <w:r w:rsidRPr="00451B90">
        <w:rPr>
          <w:cs/>
        </w:rPr>
        <w:t xml:space="preserve">และบริษัท ทิพย กรุ๊ป โฮลดิ้งส์ จำกัด </w:t>
      </w:r>
      <w:r w:rsidRPr="00451B90">
        <w:t>(</w:t>
      </w:r>
      <w:r w:rsidRPr="00451B90">
        <w:rPr>
          <w:cs/>
        </w:rPr>
        <w:t>มหาชน</w:t>
      </w:r>
      <w:r w:rsidRPr="00451B90">
        <w:t>)</w:t>
      </w:r>
      <w:r w:rsidRPr="00451B90">
        <w:rPr>
          <w:cs/>
        </w:rPr>
        <w:t xml:space="preserve"> (“</w:t>
      </w:r>
      <w:r w:rsidRPr="00451B90">
        <w:t xml:space="preserve">TIPH”)  </w:t>
      </w:r>
      <w:r w:rsidRPr="00451B90">
        <w:rPr>
          <w:cs/>
        </w:rPr>
        <w:t>เพื่อลงทุนในธุรกิจสินเชื่อที่ดินและขายฝาก</w:t>
      </w:r>
      <w:r w:rsidRPr="00451B90">
        <w:rPr>
          <w:rFonts w:hint="cs"/>
          <w:cs/>
        </w:rPr>
        <w:t xml:space="preserve"> โดยบริษัท   บีซีวี ไบโอเบส จำกัด</w:t>
      </w:r>
      <w:r w:rsidRPr="00451B90">
        <w:t xml:space="preserve"> </w:t>
      </w:r>
      <w:r w:rsidRPr="00451B90">
        <w:rPr>
          <w:cs/>
        </w:rPr>
        <w:t>(“</w:t>
      </w:r>
      <w:r w:rsidRPr="00451B90">
        <w:t xml:space="preserve">BCVB”) </w:t>
      </w:r>
      <w:r w:rsidRPr="00451B90">
        <w:rPr>
          <w:rFonts w:hint="cs"/>
          <w:cs/>
        </w:rPr>
        <w:t xml:space="preserve">ซึ่งเป็นบริษัทย่อยของบริษัทจะเป็นบริษัทร่วมทุน </w:t>
      </w:r>
      <w:r w:rsidRPr="00451B90">
        <w:rPr>
          <w:cs/>
        </w:rPr>
        <w:t xml:space="preserve">ในเดือนกรกฎาคม </w:t>
      </w:r>
      <w:r w:rsidRPr="00451B90">
        <w:t xml:space="preserve">2565 </w:t>
      </w:r>
      <w:r w:rsidRPr="00451B90">
        <w:rPr>
          <w:cs/>
        </w:rPr>
        <w:t>บริษัทได้ขายหุ้น</w:t>
      </w:r>
      <w:r w:rsidRPr="00451B90">
        <w:rPr>
          <w:rFonts w:hint="cs"/>
          <w:cs/>
        </w:rPr>
        <w:t xml:space="preserve">ใน </w:t>
      </w:r>
      <w:r w:rsidRPr="00451B90">
        <w:t xml:space="preserve">BCVB </w:t>
      </w:r>
      <w:r w:rsidRPr="00451B90">
        <w:rPr>
          <w:cs/>
        </w:rPr>
        <w:t xml:space="preserve">แก่ </w:t>
      </w:r>
      <w:r w:rsidRPr="00451B90">
        <w:t>GSB</w:t>
      </w:r>
      <w:r w:rsidRPr="00451B90">
        <w:rPr>
          <w:cs/>
        </w:rPr>
        <w:t xml:space="preserve"> และ </w:t>
      </w:r>
      <w:r w:rsidRPr="00451B90">
        <w:t xml:space="preserve">TIPH </w:t>
      </w:r>
      <w:r w:rsidRPr="00451B90">
        <w:rPr>
          <w:cs/>
        </w:rPr>
        <w:t xml:space="preserve">จำนวน </w:t>
      </w:r>
      <w:r w:rsidRPr="00451B90">
        <w:t xml:space="preserve">980,000 </w:t>
      </w:r>
      <w:r w:rsidRPr="00451B90">
        <w:rPr>
          <w:rFonts w:hint="cs"/>
          <w:cs/>
        </w:rPr>
        <w:t>หุ้น</w:t>
      </w:r>
      <w:r w:rsidRPr="00451B90">
        <w:rPr>
          <w:cs/>
        </w:rPr>
        <w:t xml:space="preserve">และ </w:t>
      </w:r>
      <w:r w:rsidRPr="00451B90">
        <w:t xml:space="preserve">620,000 </w:t>
      </w:r>
      <w:r w:rsidRPr="00451B90">
        <w:rPr>
          <w:cs/>
        </w:rPr>
        <w:t xml:space="preserve">หุ้น เป็นจำนวนเงิน </w:t>
      </w:r>
      <w:r w:rsidRPr="00451B90">
        <w:t xml:space="preserve">9.8 </w:t>
      </w:r>
      <w:r w:rsidRPr="00451B90">
        <w:rPr>
          <w:rFonts w:hint="cs"/>
          <w:cs/>
        </w:rPr>
        <w:t>ล้านบาท</w:t>
      </w:r>
      <w:r w:rsidRPr="00451B90">
        <w:rPr>
          <w:cs/>
        </w:rPr>
        <w:t xml:space="preserve">และ </w:t>
      </w:r>
      <w:r w:rsidRPr="00451B90">
        <w:t xml:space="preserve">6.2 </w:t>
      </w:r>
      <w:r w:rsidRPr="00451B90">
        <w:rPr>
          <w:cs/>
        </w:rPr>
        <w:t xml:space="preserve">ล้านบาท คิดเป็นสัดส่วนร้อยละ </w:t>
      </w:r>
      <w:r w:rsidRPr="00451B90">
        <w:t xml:space="preserve">49 </w:t>
      </w:r>
      <w:r w:rsidRPr="00451B90">
        <w:rPr>
          <w:cs/>
        </w:rPr>
        <w:t>และ</w:t>
      </w:r>
      <w:r w:rsidRPr="00451B90">
        <w:t xml:space="preserve"> 31 </w:t>
      </w:r>
      <w:r w:rsidRPr="00451B90">
        <w:rPr>
          <w:cs/>
        </w:rPr>
        <w:t xml:space="preserve">ตามลำดับ </w:t>
      </w:r>
      <w:r w:rsidRPr="00451B90">
        <w:rPr>
          <w:rFonts w:hint="cs"/>
          <w:cs/>
        </w:rPr>
        <w:t>โดยภาย</w:t>
      </w:r>
      <w:r w:rsidRPr="00451B90">
        <w:rPr>
          <w:cs/>
        </w:rPr>
        <w:t>หลังการขายหุ้น</w:t>
      </w:r>
      <w:r w:rsidRPr="00451B90">
        <w:rPr>
          <w:rFonts w:hint="cs"/>
          <w:cs/>
        </w:rPr>
        <w:t xml:space="preserve"> </w:t>
      </w:r>
      <w:r w:rsidRPr="00451B90">
        <w:rPr>
          <w:cs/>
        </w:rPr>
        <w:t xml:space="preserve">บริษัทเหลือสัดส่วนการถือหุ้นใน </w:t>
      </w:r>
      <w:r w:rsidRPr="00451B90">
        <w:t xml:space="preserve">BCVB </w:t>
      </w:r>
      <w:r w:rsidRPr="00451B90">
        <w:rPr>
          <w:cs/>
        </w:rPr>
        <w:t xml:space="preserve">ร้อยละ </w:t>
      </w:r>
      <w:r w:rsidRPr="00451B90">
        <w:t xml:space="preserve">20 </w:t>
      </w:r>
      <w:r w:rsidRPr="00451B90">
        <w:rPr>
          <w:rFonts w:hint="cs"/>
          <w:cs/>
        </w:rPr>
        <w:t xml:space="preserve">ส่งผลให้ </w:t>
      </w:r>
      <w:r w:rsidRPr="00451B90">
        <w:t xml:space="preserve">BCVB </w:t>
      </w:r>
      <w:r w:rsidRPr="00451B90">
        <w:rPr>
          <w:rFonts w:hint="cs"/>
          <w:cs/>
        </w:rPr>
        <w:t>มีสถานะเป็นบริษัทร่วมของบริษัท</w:t>
      </w:r>
      <w:r w:rsidR="002E6E14" w:rsidRPr="00451B90">
        <w:rPr>
          <w:rFonts w:hint="cs"/>
          <w:cs/>
        </w:rPr>
        <w:t xml:space="preserve"> ต่อมา </w:t>
      </w:r>
      <w:r w:rsidR="002E6E14" w:rsidRPr="00451B90">
        <w:t xml:space="preserve">BCVB </w:t>
      </w:r>
      <w:r w:rsidR="002E6E14" w:rsidRPr="00451B90">
        <w:rPr>
          <w:rFonts w:hint="cs"/>
          <w:cs/>
        </w:rPr>
        <w:t>ได้</w:t>
      </w:r>
      <w:r w:rsidR="00145E9C" w:rsidRPr="00451B90">
        <w:rPr>
          <w:rFonts w:hint="cs"/>
          <w:cs/>
        </w:rPr>
        <w:t>จดทะเบียน</w:t>
      </w:r>
      <w:r w:rsidR="002E6E14" w:rsidRPr="00451B90">
        <w:rPr>
          <w:rFonts w:hint="cs"/>
          <w:cs/>
        </w:rPr>
        <w:t>เปลี่ยนชื่อเป็น บริษัท มีที่</w:t>
      </w:r>
      <w:r w:rsidR="006F27AE" w:rsidRPr="00451B90">
        <w:rPr>
          <w:rFonts w:hint="cs"/>
          <w:cs/>
        </w:rPr>
        <w:t xml:space="preserve"> </w:t>
      </w:r>
      <w:r w:rsidR="002E6E14" w:rsidRPr="00451B90">
        <w:rPr>
          <w:rFonts w:hint="cs"/>
          <w:cs/>
        </w:rPr>
        <w:t xml:space="preserve">มีเงิน จำกัด และเมื่อวันที่ </w:t>
      </w:r>
      <w:r w:rsidR="00643A7E" w:rsidRPr="00451B90">
        <w:t>14</w:t>
      </w:r>
      <w:r w:rsidR="002E6E14" w:rsidRPr="00451B90">
        <w:rPr>
          <w:rFonts w:hint="cs"/>
          <w:cs/>
        </w:rPr>
        <w:t xml:space="preserve"> กัน</w:t>
      </w:r>
      <w:r w:rsidR="006F27AE" w:rsidRPr="00451B90">
        <w:rPr>
          <w:rFonts w:hint="cs"/>
          <w:cs/>
        </w:rPr>
        <w:t>ย</w:t>
      </w:r>
      <w:r w:rsidR="002E6E14" w:rsidRPr="00451B90">
        <w:rPr>
          <w:rFonts w:hint="cs"/>
          <w:cs/>
        </w:rPr>
        <w:t xml:space="preserve">ายน </w:t>
      </w:r>
      <w:r w:rsidR="002E6E14" w:rsidRPr="00451B90">
        <w:t xml:space="preserve">2565 </w:t>
      </w:r>
      <w:r w:rsidR="002E6E14" w:rsidRPr="00451B90">
        <w:rPr>
          <w:rFonts w:hint="cs"/>
          <w:cs/>
        </w:rPr>
        <w:t>บริษัท มีที่</w:t>
      </w:r>
      <w:r w:rsidR="006F27AE" w:rsidRPr="00451B90">
        <w:rPr>
          <w:rFonts w:hint="cs"/>
          <w:cs/>
        </w:rPr>
        <w:t xml:space="preserve"> </w:t>
      </w:r>
      <w:r w:rsidR="002E6E14" w:rsidRPr="00451B90">
        <w:rPr>
          <w:rFonts w:hint="cs"/>
          <w:cs/>
        </w:rPr>
        <w:t>มีเงิน จำกัด ได้</w:t>
      </w:r>
      <w:r w:rsidR="00643A7E" w:rsidRPr="00451B90">
        <w:rPr>
          <w:rFonts w:hint="cs"/>
          <w:cs/>
        </w:rPr>
        <w:t xml:space="preserve">แจ้งสิทธิการจองซื้อหุ้นเพิ่มทุน </w:t>
      </w:r>
      <w:r w:rsidR="00145E9C" w:rsidRPr="00451B90">
        <w:rPr>
          <w:rFonts w:hint="cs"/>
          <w:cs/>
        </w:rPr>
        <w:t>โดย</w:t>
      </w:r>
      <w:r w:rsidR="00643A7E" w:rsidRPr="00451B90">
        <w:rPr>
          <w:rFonts w:hint="cs"/>
          <w:cs/>
        </w:rPr>
        <w:t>บริษัทได้เพิ่มทุนตามสัดส่วนเดิม</w:t>
      </w:r>
      <w:r w:rsidR="00145E9C" w:rsidRPr="00451B90">
        <w:rPr>
          <w:rFonts w:hint="cs"/>
          <w:cs/>
        </w:rPr>
        <w:t>จำนวน</w:t>
      </w:r>
      <w:r w:rsidR="00643A7E" w:rsidRPr="00451B90">
        <w:rPr>
          <w:rFonts w:hint="cs"/>
          <w:cs/>
        </w:rPr>
        <w:t xml:space="preserve"> </w:t>
      </w:r>
      <w:r w:rsidR="00643A7E" w:rsidRPr="00451B90">
        <w:t xml:space="preserve">19.6 </w:t>
      </w:r>
      <w:r w:rsidR="00643A7E" w:rsidRPr="00451B90">
        <w:rPr>
          <w:rFonts w:hint="cs"/>
          <w:cs/>
        </w:rPr>
        <w:t xml:space="preserve">ล้านหุ้น มูลค่าหุ้นละ </w:t>
      </w:r>
      <w:r w:rsidR="00643A7E" w:rsidRPr="00451B90">
        <w:t xml:space="preserve">10 </w:t>
      </w:r>
      <w:r w:rsidR="00643A7E" w:rsidRPr="00451B90">
        <w:rPr>
          <w:rFonts w:hint="cs"/>
          <w:cs/>
        </w:rPr>
        <w:t xml:space="preserve">บาท เป็นจำนวนเงิน </w:t>
      </w:r>
      <w:r w:rsidR="00643A7E" w:rsidRPr="00451B90">
        <w:t xml:space="preserve">196 </w:t>
      </w:r>
      <w:r w:rsidR="00643A7E" w:rsidRPr="00451B90">
        <w:rPr>
          <w:rFonts w:hint="cs"/>
          <w:cs/>
        </w:rPr>
        <w:t>ล้านบาท</w:t>
      </w:r>
      <w:r w:rsidR="00DF59A3" w:rsidRPr="00451B90">
        <w:rPr>
          <w:rFonts w:hint="cs"/>
          <w:cs/>
        </w:rPr>
        <w:t xml:space="preserve"> </w:t>
      </w:r>
      <w:r w:rsidR="007C2502" w:rsidRPr="00451B90">
        <w:rPr>
          <w:rFonts w:hint="cs"/>
          <w:cs/>
        </w:rPr>
        <w:t xml:space="preserve">บริษัทได้ชำระค่าหุ้นเพิ่มทุนดังกล่าวเมื่อวันที่ </w:t>
      </w:r>
      <w:r w:rsidR="00F927C5" w:rsidRPr="00451B90">
        <w:t xml:space="preserve">3 </w:t>
      </w:r>
      <w:r w:rsidR="00F927C5" w:rsidRPr="00451B90">
        <w:rPr>
          <w:rFonts w:hint="cs"/>
          <w:cs/>
        </w:rPr>
        <w:t xml:space="preserve">ตุลาคม </w:t>
      </w:r>
      <w:r w:rsidR="00F927C5" w:rsidRPr="00451B90">
        <w:t>2565</w:t>
      </w:r>
      <w:r w:rsidR="007C2502" w:rsidRPr="00451B90">
        <w:rPr>
          <w:rFonts w:hint="cs"/>
          <w:cs/>
        </w:rPr>
        <w:t xml:space="preserve"> </w:t>
      </w:r>
      <w:r w:rsidR="00F927C5" w:rsidRPr="00451B90">
        <w:rPr>
          <w:cs/>
        </w:rPr>
        <w:t>และบริษัท มีที่ มีเงิน จำกัด อยู่ระหว่างดำเนินการจดทะเบียนเพิ่มทุนกับกระทรวงพาณิชย์</w:t>
      </w:r>
    </w:p>
    <w:p w14:paraId="343F9BEB" w14:textId="074D4B16" w:rsidR="00386946" w:rsidRPr="00451B90" w:rsidRDefault="00386946" w:rsidP="00F927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</w:pPr>
    </w:p>
    <w:p w14:paraId="0E56501C" w14:textId="77777777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451B90">
        <w:rPr>
          <w:rFonts w:asciiTheme="majorBidi" w:hAnsiTheme="majorBidi" w:cstheme="majorBidi" w:hint="cs"/>
          <w:i/>
          <w:iCs/>
          <w:cs/>
        </w:rPr>
        <w:t>บริษัท บีเอสจีเอฟ จำกัด</w:t>
      </w:r>
    </w:p>
    <w:p w14:paraId="204BF37A" w14:textId="77777777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</w:p>
    <w:p w14:paraId="1CC856BB" w14:textId="4A215F94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</w:rPr>
      </w:pPr>
      <w:r w:rsidRPr="00451B90">
        <w:rPr>
          <w:rFonts w:asciiTheme="majorBidi" w:hAnsiTheme="majorBidi"/>
          <w:cs/>
        </w:rPr>
        <w:t xml:space="preserve">เมื่อวันที่ </w:t>
      </w:r>
      <w:r w:rsidRPr="00451B90">
        <w:rPr>
          <w:rFonts w:asciiTheme="majorBidi" w:hAnsiTheme="majorBidi"/>
        </w:rPr>
        <w:t>18</w:t>
      </w:r>
      <w:r w:rsidRPr="00451B90">
        <w:rPr>
          <w:rFonts w:asciiTheme="majorBidi" w:hAnsiTheme="majorBidi"/>
          <w:cs/>
        </w:rPr>
        <w:t xml:space="preserve"> สิงหาคม </w:t>
      </w:r>
      <w:r w:rsidRPr="00451B90">
        <w:rPr>
          <w:rFonts w:asciiTheme="majorBidi" w:hAnsiTheme="majorBidi"/>
        </w:rPr>
        <w:t>2565</w:t>
      </w:r>
      <w:r w:rsidRPr="00451B90">
        <w:rPr>
          <w:rFonts w:asciiTheme="majorBidi" w:hAnsiTheme="majorBidi"/>
          <w:cs/>
        </w:rPr>
        <w:t xml:space="preserve"> ที่ประชุมคณะกรรมการของบริษัทมีมติอนุมัติให้บริษัทร่วมลงทุนกับบริษัท บีบีจีไอ จำกัด (มหาชน) และบริษัท ธนโชค ออยล์ไลท์ จำกัด ในบริษัท บีเอสจีเอฟ จำกัด (“</w:t>
      </w:r>
      <w:r w:rsidRPr="00451B90">
        <w:rPr>
          <w:rFonts w:asciiTheme="majorBidi" w:hAnsiTheme="majorBidi" w:cstheme="majorBidi"/>
        </w:rPr>
        <w:t xml:space="preserve">BSGF”) </w:t>
      </w:r>
      <w:r w:rsidRPr="00451B90">
        <w:rPr>
          <w:rFonts w:asciiTheme="majorBidi" w:hAnsiTheme="majorBidi"/>
          <w:cs/>
        </w:rPr>
        <w:t xml:space="preserve">เพื่อลงทุนในธุรกิจเกี่ยวกับการผลิตและจำหน่ายน้ำมันอากาศยานจากน้ำมันพืชใช้แล้ว โดยบริษัทได้เข้าซื้อหุ้นสามัญและหุ้นบุริมสิทธิจำนวน </w:t>
      </w:r>
      <w:r w:rsidRPr="00451B90">
        <w:rPr>
          <w:rFonts w:asciiTheme="majorBidi" w:hAnsiTheme="majorBidi"/>
        </w:rPr>
        <w:t>30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000</w:t>
      </w:r>
      <w:r w:rsidRPr="00451B90">
        <w:rPr>
          <w:rFonts w:asciiTheme="majorBidi" w:hAnsiTheme="majorBidi"/>
          <w:cs/>
        </w:rPr>
        <w:t xml:space="preserve"> หุ้น และ </w:t>
      </w:r>
      <w:r w:rsidRPr="00451B90">
        <w:rPr>
          <w:rFonts w:asciiTheme="majorBidi" w:hAnsiTheme="majorBidi"/>
        </w:rPr>
        <w:t>2</w:t>
      </w:r>
      <w:r w:rsidRPr="00451B90">
        <w:rPr>
          <w:rFonts w:asciiTheme="majorBidi" w:hAnsiTheme="majorBidi"/>
          <w:cs/>
        </w:rPr>
        <w:t>1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000</w:t>
      </w:r>
      <w:r w:rsidRPr="00451B90">
        <w:rPr>
          <w:rFonts w:asciiTheme="majorBidi" w:hAnsiTheme="majorBidi"/>
          <w:cs/>
        </w:rPr>
        <w:t xml:space="preserve"> หุ้น ตามลำดับ มูลค่าที่ตราไว้หุ้นละ </w:t>
      </w:r>
      <w:r w:rsidRPr="00451B90">
        <w:rPr>
          <w:rFonts w:asciiTheme="majorBidi" w:hAnsiTheme="majorBidi"/>
        </w:rPr>
        <w:t>10</w:t>
      </w:r>
      <w:r w:rsidRPr="00451B90">
        <w:rPr>
          <w:rFonts w:asciiTheme="majorBidi" w:hAnsiTheme="majorBidi"/>
          <w:cs/>
        </w:rPr>
        <w:t xml:space="preserve"> บาท เป็นจำนวน </w:t>
      </w:r>
      <w:r w:rsidRPr="00451B90">
        <w:rPr>
          <w:rFonts w:asciiTheme="majorBidi" w:hAnsiTheme="majorBidi"/>
        </w:rPr>
        <w:t>510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000</w:t>
      </w:r>
      <w:r w:rsidRPr="00451B90">
        <w:rPr>
          <w:rFonts w:asciiTheme="majorBidi" w:hAnsiTheme="majorBidi"/>
          <w:cs/>
        </w:rPr>
        <w:t xml:space="preserve"> บาท</w:t>
      </w:r>
      <w:r w:rsidRPr="00451B90">
        <w:rPr>
          <w:rFonts w:asciiTheme="majorBidi" w:hAnsiTheme="majorBidi"/>
        </w:rPr>
        <w:t xml:space="preserve"> </w:t>
      </w:r>
      <w:r w:rsidRPr="00451B90">
        <w:rPr>
          <w:rFonts w:asciiTheme="majorBidi" w:hAnsiTheme="majorBidi"/>
          <w:cs/>
        </w:rPr>
        <w:t xml:space="preserve">คิดเป็นสัดส่วนร้อยละ </w:t>
      </w:r>
      <w:r w:rsidRPr="00451B90">
        <w:rPr>
          <w:rFonts w:asciiTheme="majorBidi" w:hAnsiTheme="majorBidi"/>
        </w:rPr>
        <w:t>51</w:t>
      </w:r>
      <w:r w:rsidRPr="00451B90">
        <w:rPr>
          <w:rFonts w:asciiTheme="majorBidi" w:hAnsiTheme="majorBidi"/>
          <w:cs/>
        </w:rPr>
        <w:t xml:space="preserve"> และบริษัท บีบีจีไอ จำกัด (มหาชน) ซึ่งเป็นบริษัทย่อยของกลุ่มบริษัทได้เข้าลงทุนในหุ้นสามัญของ </w:t>
      </w:r>
      <w:r w:rsidRPr="00451B90">
        <w:rPr>
          <w:rFonts w:asciiTheme="majorBidi" w:hAnsiTheme="majorBidi" w:cstheme="majorBidi"/>
        </w:rPr>
        <w:t xml:space="preserve">BSGF </w:t>
      </w:r>
      <w:r w:rsidRPr="00451B90">
        <w:rPr>
          <w:rFonts w:asciiTheme="majorBidi" w:hAnsiTheme="majorBidi"/>
          <w:cs/>
        </w:rPr>
        <w:t xml:space="preserve">จำนวน </w:t>
      </w:r>
      <w:r w:rsidRPr="00451B90">
        <w:rPr>
          <w:rFonts w:asciiTheme="majorBidi" w:hAnsiTheme="majorBidi"/>
        </w:rPr>
        <w:t>20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000</w:t>
      </w:r>
      <w:r w:rsidRPr="00451B90">
        <w:rPr>
          <w:rFonts w:asciiTheme="majorBidi" w:hAnsiTheme="majorBidi"/>
          <w:cs/>
        </w:rPr>
        <w:t xml:space="preserve"> หุ้นเป็นจำนวน </w:t>
      </w:r>
      <w:r w:rsidRPr="00451B90">
        <w:rPr>
          <w:rFonts w:asciiTheme="majorBidi" w:hAnsiTheme="majorBidi"/>
        </w:rPr>
        <w:t>200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000</w:t>
      </w:r>
      <w:r w:rsidRPr="00451B90">
        <w:rPr>
          <w:rFonts w:asciiTheme="majorBidi" w:hAnsiTheme="majorBidi"/>
          <w:cs/>
        </w:rPr>
        <w:t xml:space="preserve"> บาท คิดเป็นสัดส่วนร้อยละ </w:t>
      </w:r>
      <w:r w:rsidRPr="00451B90">
        <w:rPr>
          <w:rFonts w:asciiTheme="majorBidi" w:hAnsiTheme="majorBidi"/>
        </w:rPr>
        <w:t>20</w:t>
      </w:r>
      <w:r w:rsidRPr="00451B90">
        <w:rPr>
          <w:rFonts w:asciiTheme="majorBidi" w:hAnsiTheme="majorBidi"/>
          <w:cs/>
        </w:rPr>
        <w:t xml:space="preserve"> นอกจากนี้ บริษัท ธนโชค ออยล์ไลท์ จำกัด ได้เข้าลงทุนในหุ้นสามัญของ </w:t>
      </w:r>
      <w:r w:rsidRPr="00451B90">
        <w:rPr>
          <w:rFonts w:asciiTheme="majorBidi" w:hAnsiTheme="majorBidi" w:cstheme="majorBidi"/>
        </w:rPr>
        <w:t xml:space="preserve">BSGF </w:t>
      </w:r>
      <w:r w:rsidRPr="00451B90">
        <w:rPr>
          <w:rFonts w:asciiTheme="majorBidi" w:hAnsiTheme="majorBidi"/>
          <w:cs/>
        </w:rPr>
        <w:t xml:space="preserve">จำนวน </w:t>
      </w:r>
      <w:r w:rsidRPr="00451B90">
        <w:rPr>
          <w:rFonts w:asciiTheme="majorBidi" w:hAnsiTheme="majorBidi"/>
        </w:rPr>
        <w:t>28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999</w:t>
      </w:r>
      <w:r w:rsidRPr="00451B90">
        <w:rPr>
          <w:rFonts w:asciiTheme="majorBidi" w:hAnsiTheme="majorBidi"/>
          <w:cs/>
        </w:rPr>
        <w:t xml:space="preserve"> หุ้นเป็นจำนวน </w:t>
      </w:r>
      <w:r w:rsidRPr="00451B90">
        <w:rPr>
          <w:rFonts w:asciiTheme="majorBidi" w:hAnsiTheme="majorBidi"/>
        </w:rPr>
        <w:t>289</w:t>
      </w:r>
      <w:r w:rsidRPr="00451B90">
        <w:rPr>
          <w:rFonts w:asciiTheme="majorBidi" w:hAnsiTheme="majorBidi" w:cstheme="majorBidi"/>
        </w:rPr>
        <w:t>,</w:t>
      </w:r>
      <w:r w:rsidRPr="00451B90">
        <w:rPr>
          <w:rFonts w:asciiTheme="majorBidi" w:hAnsiTheme="majorBidi"/>
        </w:rPr>
        <w:t>990</w:t>
      </w:r>
      <w:r w:rsidRPr="00451B90">
        <w:rPr>
          <w:rFonts w:asciiTheme="majorBidi" w:hAnsiTheme="majorBidi"/>
          <w:cs/>
        </w:rPr>
        <w:t xml:space="preserve"> บาท คิดเป็นสัดส่วนร้อยละ </w:t>
      </w:r>
      <w:r w:rsidRPr="00451B90">
        <w:rPr>
          <w:rFonts w:asciiTheme="majorBidi" w:hAnsiTheme="majorBidi"/>
        </w:rPr>
        <w:t>29</w:t>
      </w:r>
      <w:r w:rsidRPr="00451B90">
        <w:rPr>
          <w:rFonts w:asciiTheme="majorBidi" w:hAnsi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 xml:space="preserve">BSGF </w:t>
      </w:r>
      <w:r w:rsidRPr="00451B90">
        <w:rPr>
          <w:rFonts w:asciiTheme="majorBidi" w:hAnsiTheme="majorBidi"/>
          <w:cs/>
        </w:rPr>
        <w:t xml:space="preserve">ได้จดทะเบียนจัดตั้งบริษัทเมื่อวันที่ </w:t>
      </w:r>
      <w:r w:rsidRPr="00451B90">
        <w:rPr>
          <w:rFonts w:asciiTheme="majorBidi" w:hAnsiTheme="majorBidi"/>
        </w:rPr>
        <w:t>21</w:t>
      </w:r>
      <w:r w:rsidRPr="00451B90">
        <w:rPr>
          <w:rFonts w:asciiTheme="majorBidi" w:hAnsiTheme="majorBidi"/>
          <w:cs/>
        </w:rPr>
        <w:t xml:space="preserve"> กันยายน </w:t>
      </w:r>
      <w:r w:rsidRPr="00451B90">
        <w:rPr>
          <w:rFonts w:asciiTheme="majorBidi" w:hAnsiTheme="majorBidi"/>
        </w:rPr>
        <w:t>2565</w:t>
      </w:r>
      <w:r w:rsidRPr="00451B90">
        <w:rPr>
          <w:rFonts w:asciiTheme="majorBidi" w:hAnsiTheme="majorBidi"/>
          <w:cs/>
        </w:rPr>
        <w:t xml:space="preserve"> ด้วยทุนจดทะเบียน </w:t>
      </w:r>
      <w:r w:rsidRPr="00451B90">
        <w:rPr>
          <w:rFonts w:asciiTheme="majorBidi" w:hAnsiTheme="majorBidi"/>
        </w:rPr>
        <w:t>1</w:t>
      </w:r>
      <w:r w:rsidRPr="00451B90">
        <w:rPr>
          <w:rFonts w:asciiTheme="majorBidi" w:hAnsiTheme="majorBidi"/>
          <w:cs/>
        </w:rPr>
        <w:t xml:space="preserve"> ล้านบาท โดยบริษัทได้ชำระค่าหุ้นทั้งจำนวนแล้วเมื่อวันที่ </w:t>
      </w:r>
      <w:r w:rsidRPr="00451B90">
        <w:rPr>
          <w:rFonts w:asciiTheme="majorBidi" w:hAnsiTheme="majorBidi"/>
        </w:rPr>
        <w:t>21</w:t>
      </w:r>
      <w:r w:rsidRPr="00451B90">
        <w:rPr>
          <w:rFonts w:asciiTheme="majorBidi" w:hAnsiTheme="majorBidi"/>
          <w:cs/>
        </w:rPr>
        <w:t xml:space="preserve"> ตุลาคม </w:t>
      </w:r>
      <w:r w:rsidRPr="00451B90">
        <w:rPr>
          <w:rFonts w:asciiTheme="majorBidi" w:hAnsiTheme="majorBidi"/>
        </w:rPr>
        <w:t>2565</w:t>
      </w:r>
    </w:p>
    <w:p w14:paraId="4CB3FB61" w14:textId="77777777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</w:rPr>
      </w:pPr>
    </w:p>
    <w:p w14:paraId="2D2B88C1" w14:textId="77777777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cs/>
          <w:lang w:val="en-GB"/>
        </w:rPr>
      </w:pPr>
      <w:r w:rsidRPr="00451B90">
        <w:rPr>
          <w:rFonts w:asciiTheme="majorBidi" w:hAnsiTheme="majorBidi" w:cstheme="majorBidi" w:hint="cs"/>
          <w:i/>
          <w:iCs/>
          <w:cs/>
          <w:lang w:val="en-GB"/>
        </w:rPr>
        <w:t>บริษัท บีซีวี อินโนเวชั่น จำกัด</w:t>
      </w:r>
    </w:p>
    <w:p w14:paraId="7A2A18BF" w14:textId="77777777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3C043FEA" w14:textId="77777777" w:rsidR="00386946" w:rsidRPr="00451B90" w:rsidRDefault="00386946" w:rsidP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  <w:r w:rsidRPr="00451B90">
        <w:rPr>
          <w:rFonts w:asciiTheme="majorBidi" w:hAnsiTheme="majorBidi" w:cstheme="majorBidi" w:hint="cs"/>
          <w:cs/>
          <w:lang w:val="en-GB"/>
        </w:rPr>
        <w:t xml:space="preserve">เมื่อวันที่ </w:t>
      </w:r>
      <w:r w:rsidRPr="00451B90">
        <w:rPr>
          <w:rFonts w:asciiTheme="majorBidi" w:hAnsiTheme="majorBidi" w:cstheme="majorBidi"/>
        </w:rPr>
        <w:t xml:space="preserve">1 </w:t>
      </w:r>
      <w:r w:rsidRPr="00451B90">
        <w:rPr>
          <w:rFonts w:asciiTheme="majorBidi" w:hAnsiTheme="majorBidi" w:cstheme="majorBidi" w:hint="cs"/>
          <w:cs/>
        </w:rPr>
        <w:t xml:space="preserve">กันยายน </w:t>
      </w:r>
      <w:r w:rsidRPr="00451B90">
        <w:rPr>
          <w:rFonts w:asciiTheme="majorBidi" w:hAnsiTheme="majorBidi" w:cstheme="majorBidi"/>
        </w:rPr>
        <w:t xml:space="preserve">2565 </w:t>
      </w:r>
      <w:r w:rsidRPr="00451B90">
        <w:rPr>
          <w:rFonts w:asciiTheme="majorBidi" w:hAnsiTheme="majorBidi" w:cstheme="majorBidi" w:hint="cs"/>
          <w:cs/>
        </w:rPr>
        <w:t>ที่ประชุมคณะกรรมการของบริษัทมีมติอนุมัติให้บริษัท</w:t>
      </w:r>
      <w:r w:rsidRPr="00451B90">
        <w:rPr>
          <w:rFonts w:asciiTheme="majorBidi" w:hAnsiTheme="majorBidi" w:cstheme="majorBidi" w:hint="cs"/>
          <w:cs/>
          <w:lang w:val="en-GB"/>
        </w:rPr>
        <w:t xml:space="preserve">เพิ่มทุนใน บริษัท บีซีวี </w:t>
      </w:r>
      <w:r w:rsidRPr="00451B90">
        <w:rPr>
          <w:rFonts w:asciiTheme="majorBidi" w:hAnsiTheme="majorBidi" w:cstheme="majorBidi"/>
          <w:lang w:val="en-GB"/>
        </w:rPr>
        <w:t xml:space="preserve">               </w:t>
      </w:r>
      <w:r w:rsidRPr="00451B90">
        <w:rPr>
          <w:rFonts w:asciiTheme="majorBidi" w:hAnsiTheme="majorBidi" w:cstheme="majorBidi" w:hint="cs"/>
          <w:cs/>
          <w:lang w:val="en-GB"/>
        </w:rPr>
        <w:t xml:space="preserve">อินโนเวชั่น จำนวน </w:t>
      </w:r>
      <w:r w:rsidRPr="00451B90">
        <w:rPr>
          <w:rFonts w:asciiTheme="majorBidi" w:hAnsiTheme="majorBidi" w:cstheme="majorBidi"/>
        </w:rPr>
        <w:t xml:space="preserve">100 </w:t>
      </w:r>
      <w:r w:rsidRPr="00451B90">
        <w:rPr>
          <w:rFonts w:asciiTheme="majorBidi" w:hAnsiTheme="majorBidi" w:cstheme="majorBidi" w:hint="cs"/>
          <w:cs/>
        </w:rPr>
        <w:t xml:space="preserve">ล้านบาท จากทุนจดทะเบียนเดิม </w:t>
      </w:r>
      <w:r w:rsidRPr="00451B90">
        <w:rPr>
          <w:rFonts w:asciiTheme="majorBidi" w:hAnsiTheme="majorBidi" w:cstheme="majorBidi"/>
        </w:rPr>
        <w:t>65</w:t>
      </w:r>
      <w:r w:rsidRPr="00451B90">
        <w:rPr>
          <w:rFonts w:asciiTheme="majorBidi" w:hAnsiTheme="majorBidi" w:cstheme="majorBidi" w:hint="cs"/>
          <w:cs/>
        </w:rPr>
        <w:t xml:space="preserve"> ล้านบาท เป็นทุนจดทะเบียนใหม่ </w:t>
      </w:r>
      <w:r w:rsidRPr="00451B90">
        <w:rPr>
          <w:rFonts w:asciiTheme="majorBidi" w:hAnsiTheme="majorBidi" w:cstheme="majorBidi"/>
        </w:rPr>
        <w:t xml:space="preserve">165 </w:t>
      </w:r>
      <w:r w:rsidRPr="00451B90">
        <w:rPr>
          <w:rFonts w:asciiTheme="majorBidi" w:hAnsiTheme="majorBidi" w:cstheme="majorBidi" w:hint="cs"/>
          <w:cs/>
        </w:rPr>
        <w:t xml:space="preserve">ล้านบาท เพื่อนำไปลงทุนในบริษัท วินโนหนี้ จำกัด ซึ่งประกอบธุรกิจให้บริการรถจักรยานยนต์ไฟฟ้าและสถานีสับเปลี่ยนแบตเตอร์รี่อัตโนมัติ ทั้งนี้ไม่มีการเปลี่ยนแปลงในสัดส่วนการถือหุ้นของบริษัท โดยบริษัทย่อยได้จดทะเบียนเพิ่มทุนกับกระทรวงพาณิชย์เมื่อวันที่ </w:t>
      </w:r>
      <w:r w:rsidRPr="00451B90">
        <w:rPr>
          <w:rFonts w:asciiTheme="majorBidi" w:hAnsiTheme="majorBidi" w:cstheme="majorBidi"/>
        </w:rPr>
        <w:t xml:space="preserve">7 </w:t>
      </w:r>
      <w:r w:rsidRPr="00451B90">
        <w:rPr>
          <w:rFonts w:asciiTheme="majorBidi" w:hAnsiTheme="majorBidi" w:cstheme="majorBidi" w:hint="cs"/>
          <w:cs/>
        </w:rPr>
        <w:t xml:space="preserve">กันยายน </w:t>
      </w:r>
      <w:r w:rsidRPr="00451B90">
        <w:rPr>
          <w:rFonts w:asciiTheme="majorBidi" w:hAnsiTheme="majorBidi" w:cstheme="majorBidi"/>
        </w:rPr>
        <w:t>2565</w:t>
      </w:r>
    </w:p>
    <w:p w14:paraId="5AE7D399" w14:textId="43E7824B" w:rsidR="00DC7EF3" w:rsidRPr="00451B90" w:rsidRDefault="00DC7EF3" w:rsidP="00DC7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</w:rPr>
      </w:pPr>
      <w:r w:rsidRPr="00451B90">
        <w:rPr>
          <w:rFonts w:asciiTheme="majorBidi" w:hAnsiTheme="majorBidi" w:cstheme="majorBidi"/>
          <w:i/>
          <w:iCs/>
          <w:cs/>
        </w:rPr>
        <w:lastRenderedPageBreak/>
        <w:t>การด้อยค่าของเงินลงทุนในบริษัทย่อย</w:t>
      </w:r>
    </w:p>
    <w:p w14:paraId="0AAD7AB6" w14:textId="77777777" w:rsidR="00DC7EF3" w:rsidRPr="00451B90" w:rsidRDefault="00DC7EF3" w:rsidP="00DC7E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</w:p>
    <w:p w14:paraId="3C4961B3" w14:textId="3A5FD2BC" w:rsidR="00DC7EF3" w:rsidRPr="00451B90" w:rsidRDefault="00DC7EF3" w:rsidP="00DC7EF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t>ในระหว่างงวด</w:t>
      </w:r>
      <w:r w:rsidRPr="00451B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451B90">
        <w:rPr>
          <w:rFonts w:asciiTheme="majorBidi" w:hAnsiTheme="majorBidi" w:cstheme="majorBidi"/>
          <w:sz w:val="30"/>
          <w:szCs w:val="30"/>
        </w:rPr>
        <w:t xml:space="preserve">30 </w:t>
      </w:r>
      <w:r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</w:rPr>
        <w:t>2565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กลุ่มบริษัทได้กลับรายการขาดทุนจากการด้อยค่าของเงินลงทุนในบริษัท บีซีพีอาร์ จำกัด ในงบการเงินเฉพาะกิจการ เป็นจำนวน </w:t>
      </w:r>
      <w:r w:rsidRPr="00451B90">
        <w:rPr>
          <w:rFonts w:asciiTheme="majorBidi" w:hAnsiTheme="majorBidi" w:cstheme="majorBidi"/>
          <w:sz w:val="30"/>
          <w:szCs w:val="30"/>
        </w:rPr>
        <w:t xml:space="preserve">155 </w:t>
      </w:r>
      <w:r w:rsidRPr="00451B90">
        <w:rPr>
          <w:rFonts w:asciiTheme="majorBidi" w:hAnsiTheme="majorBidi" w:cstheme="majorBidi"/>
          <w:sz w:val="30"/>
          <w:szCs w:val="30"/>
          <w:cs/>
        </w:rPr>
        <w:t>ล้านบาท เพื่อปรับมูลค่าตามบัญชีให้ใกล้เคียงกับมูลค่าที่คาดว่าจะได้รับคืน</w:t>
      </w:r>
    </w:p>
    <w:p w14:paraId="09245768" w14:textId="5239F3D7" w:rsidR="009A191A" w:rsidRPr="00451B90" w:rsidRDefault="009A191A" w:rsidP="00DC7EF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44C6EC0" w14:textId="77777777" w:rsidR="009A191A" w:rsidRPr="00451B90" w:rsidRDefault="009A191A" w:rsidP="00DC7EF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F696F84" w14:textId="77777777" w:rsidR="00DC7EF3" w:rsidRPr="00451B90" w:rsidRDefault="00DC7EF3" w:rsidP="00E45FA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D0EBB" w14:textId="77777777" w:rsidR="00862291" w:rsidRPr="00451B90" w:rsidRDefault="00862291" w:rsidP="00E45FA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99EF5E" w14:textId="28B6D0B9" w:rsidR="00507F3F" w:rsidRPr="00451B90" w:rsidRDefault="00507F3F" w:rsidP="00E45FA3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497D4B8" w14:textId="3042490A" w:rsidR="007A118A" w:rsidRPr="00451B90" w:rsidRDefault="007A118A" w:rsidP="004751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  <w:sectPr w:rsidR="007A118A" w:rsidRPr="00451B90" w:rsidSect="00FB1D2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6"/>
          <w:cols w:space="708"/>
          <w:docGrid w:linePitch="408"/>
        </w:sectPr>
      </w:pPr>
    </w:p>
    <w:p w14:paraId="5FC885A9" w14:textId="446104EE" w:rsidR="00CD48DF" w:rsidRPr="00451B90" w:rsidRDefault="004762B0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lastRenderedPageBreak/>
        <w:t xml:space="preserve">เงินลงทุนในบริษัทย่อย </w:t>
      </w:r>
      <w:r w:rsidR="00941FE5" w:rsidRPr="00451B90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F1E95" w:rsidRPr="00451B90">
        <w:rPr>
          <w:rFonts w:asciiTheme="majorBidi" w:hAnsiTheme="majorBidi" w:cstheme="majorBidi"/>
          <w:sz w:val="30"/>
          <w:szCs w:val="30"/>
        </w:rPr>
        <w:t>3</w:t>
      </w:r>
      <w:r w:rsidR="0093784F" w:rsidRPr="00451B90">
        <w:rPr>
          <w:rFonts w:asciiTheme="majorBidi" w:hAnsiTheme="majorBidi" w:cstheme="majorBidi"/>
          <w:sz w:val="30"/>
          <w:szCs w:val="30"/>
        </w:rPr>
        <w:t xml:space="preserve">0 </w:t>
      </w:r>
      <w:r w:rsidR="00B95368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93784F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</w:rPr>
        <w:t>2565</w:t>
      </w:r>
      <w:r w:rsidR="00FF6346" w:rsidRPr="00451B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451B90">
        <w:rPr>
          <w:rFonts w:asciiTheme="majorBidi" w:hAnsiTheme="majorBidi" w:cstheme="majorBidi"/>
          <w:sz w:val="30"/>
          <w:szCs w:val="30"/>
        </w:rPr>
        <w:t>31</w:t>
      </w:r>
      <w:r w:rsidR="00FF6346" w:rsidRPr="00451B9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451B90">
        <w:rPr>
          <w:rFonts w:asciiTheme="majorBidi" w:hAnsiTheme="majorBidi" w:cstheme="majorBidi"/>
          <w:sz w:val="30"/>
          <w:szCs w:val="30"/>
        </w:rPr>
        <w:t>2564</w:t>
      </w:r>
      <w:r w:rsidR="00B8432C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</w:t>
      </w:r>
      <w:r w:rsidR="00FF6346" w:rsidRPr="00451B90">
        <w:rPr>
          <w:rFonts w:asciiTheme="majorBidi" w:hAnsiTheme="majorBidi" w:cstheme="majorBidi"/>
          <w:sz w:val="30"/>
          <w:szCs w:val="30"/>
          <w:cs/>
        </w:rPr>
        <w:t>งวด</w:t>
      </w:r>
      <w:r w:rsidR="00A60FE1" w:rsidRPr="00451B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FF6346" w:rsidRPr="00451B90">
        <w:rPr>
          <w:rFonts w:asciiTheme="majorBidi" w:hAnsiTheme="majorBidi" w:cstheme="majorBidi"/>
          <w:sz w:val="30"/>
          <w:szCs w:val="30"/>
          <w:cs/>
        </w:rPr>
        <w:t>เดือนส</w:t>
      </w:r>
      <w:r w:rsidR="00941FE5" w:rsidRPr="00451B90">
        <w:rPr>
          <w:rFonts w:asciiTheme="majorBidi" w:hAnsiTheme="majorBidi" w:cstheme="majorBidi"/>
          <w:sz w:val="30"/>
          <w:szCs w:val="30"/>
          <w:cs/>
        </w:rPr>
        <w:t xml:space="preserve">ิ้นสุดวันที่ </w:t>
      </w:r>
      <w:r w:rsidR="006F1E95" w:rsidRPr="00451B90">
        <w:rPr>
          <w:rFonts w:asciiTheme="majorBidi" w:hAnsiTheme="majorBidi" w:cstheme="majorBidi"/>
          <w:sz w:val="30"/>
          <w:szCs w:val="30"/>
        </w:rPr>
        <w:t>3</w:t>
      </w:r>
      <w:r w:rsidR="0065223D" w:rsidRPr="00451B90">
        <w:rPr>
          <w:rFonts w:asciiTheme="majorBidi" w:hAnsiTheme="majorBidi" w:cstheme="majorBidi"/>
          <w:sz w:val="30"/>
          <w:szCs w:val="30"/>
        </w:rPr>
        <w:t>0</w:t>
      </w:r>
      <w:r w:rsidR="00C91A9B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B95368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B90217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51B9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5907003E" w14:textId="77777777" w:rsidR="008863C7" w:rsidRPr="00451B90" w:rsidRDefault="008863C7" w:rsidP="003D7EB8">
      <w:pPr>
        <w:pStyle w:val="BodyText2"/>
        <w:tabs>
          <w:tab w:val="decimal" w:pos="540"/>
        </w:tabs>
        <w:spacing w:line="240" w:lineRule="atLeast"/>
        <w:ind w:left="540" w:hanging="540"/>
        <w:jc w:val="left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720"/>
        <w:gridCol w:w="810"/>
        <w:gridCol w:w="872"/>
        <w:gridCol w:w="923"/>
        <w:gridCol w:w="923"/>
        <w:gridCol w:w="923"/>
        <w:gridCol w:w="923"/>
        <w:gridCol w:w="980"/>
        <w:gridCol w:w="980"/>
        <w:gridCol w:w="923"/>
        <w:gridCol w:w="923"/>
        <w:gridCol w:w="923"/>
        <w:gridCol w:w="923"/>
      </w:tblGrid>
      <w:tr w:rsidR="00203C8D" w:rsidRPr="00451B90" w14:paraId="0D9A45E4" w14:textId="77777777" w:rsidTr="006C2718">
        <w:trPr>
          <w:cantSplit/>
          <w:trHeight w:val="83"/>
          <w:tblHeader/>
        </w:trPr>
        <w:tc>
          <w:tcPr>
            <w:tcW w:w="2880" w:type="dxa"/>
          </w:tcPr>
          <w:p w14:paraId="1FFB0AAA" w14:textId="77777777" w:rsidR="00203C8D" w:rsidRPr="00451B90" w:rsidRDefault="00203C8D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DE6EC2C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026" w:type="dxa"/>
            <w:gridSpan w:val="12"/>
          </w:tcPr>
          <w:p w14:paraId="7CD4DFCA" w14:textId="54E20501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งบการเงินเฉพาะกิจการ </w:t>
            </w:r>
          </w:p>
        </w:tc>
      </w:tr>
      <w:tr w:rsidR="00203C8D" w:rsidRPr="00451B90" w14:paraId="0830045A" w14:textId="77777777" w:rsidTr="006C2718">
        <w:trPr>
          <w:cantSplit/>
          <w:trHeight w:val="119"/>
          <w:tblHeader/>
        </w:trPr>
        <w:tc>
          <w:tcPr>
            <w:tcW w:w="2880" w:type="dxa"/>
          </w:tcPr>
          <w:p w14:paraId="7277F8E4" w14:textId="77777777" w:rsidR="00203C8D" w:rsidRPr="00451B90" w:rsidRDefault="00203C8D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5531B7E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682" w:type="dxa"/>
            <w:gridSpan w:val="2"/>
          </w:tcPr>
          <w:p w14:paraId="7F944473" w14:textId="2844DB34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846" w:type="dxa"/>
            <w:gridSpan w:val="2"/>
          </w:tcPr>
          <w:p w14:paraId="7612F945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14:paraId="50F1B1E5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960" w:type="dxa"/>
            <w:gridSpan w:val="2"/>
          </w:tcPr>
          <w:p w14:paraId="63427256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46" w:type="dxa"/>
            <w:gridSpan w:val="2"/>
          </w:tcPr>
          <w:p w14:paraId="07292669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46" w:type="dxa"/>
            <w:gridSpan w:val="2"/>
            <w:vAlign w:val="bottom"/>
          </w:tcPr>
          <w:p w14:paraId="50B34377" w14:textId="77777777" w:rsidR="00203C8D" w:rsidRPr="00451B90" w:rsidRDefault="00203C8D" w:rsidP="006C271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เงินปันผลสำหรับ</w:t>
            </w:r>
          </w:p>
        </w:tc>
      </w:tr>
      <w:tr w:rsidR="00203C8D" w:rsidRPr="00451B90" w14:paraId="33472078" w14:textId="77777777" w:rsidTr="006C2718">
        <w:trPr>
          <w:cantSplit/>
          <w:trHeight w:val="164"/>
          <w:tblHeader/>
        </w:trPr>
        <w:tc>
          <w:tcPr>
            <w:tcW w:w="2880" w:type="dxa"/>
          </w:tcPr>
          <w:p w14:paraId="35239530" w14:textId="77777777" w:rsidR="00203C8D" w:rsidRPr="00451B90" w:rsidRDefault="00203C8D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72CB6C6" w14:textId="77777777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311F1786" w14:textId="051596BF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46" w:type="dxa"/>
            <w:gridSpan w:val="2"/>
          </w:tcPr>
          <w:p w14:paraId="10D6354B" w14:textId="77777777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46" w:type="dxa"/>
            <w:gridSpan w:val="2"/>
          </w:tcPr>
          <w:p w14:paraId="04C727E9" w14:textId="77777777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960" w:type="dxa"/>
            <w:gridSpan w:val="2"/>
          </w:tcPr>
          <w:p w14:paraId="6752C8D2" w14:textId="77777777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46" w:type="dxa"/>
            <w:gridSpan w:val="2"/>
          </w:tcPr>
          <w:p w14:paraId="6DEEFC73" w14:textId="77777777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ราคาทุน 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 สุทธิ</w:t>
            </w:r>
          </w:p>
        </w:tc>
        <w:tc>
          <w:tcPr>
            <w:tcW w:w="1846" w:type="dxa"/>
            <w:gridSpan w:val="2"/>
          </w:tcPr>
          <w:p w14:paraId="0457B1A8" w14:textId="4CC86110" w:rsidR="00203C8D" w:rsidRPr="00451B90" w:rsidRDefault="00203C8D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A60FE1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93784F" w:rsidRPr="00451B90" w14:paraId="70136893" w14:textId="77777777" w:rsidTr="006C2718">
        <w:trPr>
          <w:cantSplit/>
          <w:tblHeader/>
        </w:trPr>
        <w:tc>
          <w:tcPr>
            <w:tcW w:w="2880" w:type="dxa"/>
          </w:tcPr>
          <w:p w14:paraId="4AB57C67" w14:textId="77777777" w:rsidR="0093784F" w:rsidRPr="00451B90" w:rsidRDefault="0093784F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3CB9CAB" w14:textId="2591FA7B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14:paraId="2F7248F8" w14:textId="526DEB40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72" w:type="dxa"/>
          </w:tcPr>
          <w:p w14:paraId="4E662BDB" w14:textId="545B6C9C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0AD61A0" w14:textId="7F162D60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568714A2" w14:textId="185242ED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172F7F11" w14:textId="1BD3926A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142A7E74" w14:textId="4EE1E8B0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80" w:type="dxa"/>
          </w:tcPr>
          <w:p w14:paraId="3D41E25C" w14:textId="59422952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80" w:type="dxa"/>
          </w:tcPr>
          <w:p w14:paraId="2395C26F" w14:textId="529E3D51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4350DC17" w14:textId="78E66FB1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101827F0" w14:textId="27644C59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23" w:type="dxa"/>
          </w:tcPr>
          <w:p w14:paraId="09C0E3E7" w14:textId="006D06C0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B95368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23" w:type="dxa"/>
          </w:tcPr>
          <w:p w14:paraId="47F3D3DC" w14:textId="1171C63C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A60FE1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93784F" w:rsidRPr="00451B90" w14:paraId="0BD5BECE" w14:textId="77777777" w:rsidTr="006C2718">
        <w:trPr>
          <w:cantSplit/>
          <w:tblHeader/>
        </w:trPr>
        <w:tc>
          <w:tcPr>
            <w:tcW w:w="2880" w:type="dxa"/>
          </w:tcPr>
          <w:p w14:paraId="339FBE72" w14:textId="77777777" w:rsidR="0093784F" w:rsidRPr="00451B90" w:rsidRDefault="0093784F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1C98DDA8" w14:textId="6C430AEF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810" w:type="dxa"/>
          </w:tcPr>
          <w:p w14:paraId="1259FCC0" w14:textId="5C82B9F5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72" w:type="dxa"/>
          </w:tcPr>
          <w:p w14:paraId="2142035B" w14:textId="0633A536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C8776F9" w14:textId="20E1849E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73EC2225" w14:textId="2DCA31C4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44E6D0AA" w14:textId="053BF785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65DFE0E6" w14:textId="7747B5D5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80" w:type="dxa"/>
          </w:tcPr>
          <w:p w14:paraId="58C3BAE9" w14:textId="443F902D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80" w:type="dxa"/>
          </w:tcPr>
          <w:p w14:paraId="67E650F0" w14:textId="4AD543CF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09BBEE4B" w14:textId="30E96DCF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09B16454" w14:textId="0DCF1E30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23" w:type="dxa"/>
          </w:tcPr>
          <w:p w14:paraId="75629D04" w14:textId="0696553D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23" w:type="dxa"/>
          </w:tcPr>
          <w:p w14:paraId="632E8CA0" w14:textId="4246E837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93784F" w:rsidRPr="00451B90" w14:paraId="065BEB6A" w14:textId="77777777" w:rsidTr="006C2718">
        <w:trPr>
          <w:cantSplit/>
          <w:trHeight w:val="191"/>
          <w:tblHeader/>
        </w:trPr>
        <w:tc>
          <w:tcPr>
            <w:tcW w:w="2880" w:type="dxa"/>
          </w:tcPr>
          <w:p w14:paraId="22058ECC" w14:textId="77777777" w:rsidR="0093784F" w:rsidRPr="00451B90" w:rsidRDefault="0093784F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4CB54AD7" w14:textId="77777777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1682" w:type="dxa"/>
            <w:gridSpan w:val="2"/>
          </w:tcPr>
          <w:p w14:paraId="4A43F729" w14:textId="2F7C4023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9344" w:type="dxa"/>
            <w:gridSpan w:val="10"/>
          </w:tcPr>
          <w:p w14:paraId="2C6DAB93" w14:textId="77777777" w:rsidR="0093784F" w:rsidRPr="00451B90" w:rsidRDefault="0093784F" w:rsidP="006C2718">
            <w:pPr>
              <w:pStyle w:val="acctfourfigures"/>
              <w:tabs>
                <w:tab w:val="clear" w:pos="765"/>
              </w:tabs>
              <w:spacing w:line="292" w:lineRule="exact"/>
              <w:ind w:left="-108" w:right="-98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93784F" w:rsidRPr="00451B90" w14:paraId="6A21EF08" w14:textId="77777777" w:rsidTr="006C2718">
        <w:trPr>
          <w:cantSplit/>
        </w:trPr>
        <w:tc>
          <w:tcPr>
            <w:tcW w:w="2880" w:type="dxa"/>
          </w:tcPr>
          <w:p w14:paraId="0F630027" w14:textId="77777777" w:rsidR="0093784F" w:rsidRPr="00451B90" w:rsidRDefault="0093784F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7634385F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396"/>
              </w:tabs>
              <w:spacing w:line="292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</w:tcPr>
          <w:p w14:paraId="640985F3" w14:textId="620508EC" w:rsidR="0093784F" w:rsidRPr="00451B90" w:rsidRDefault="0093784F" w:rsidP="006C2718">
            <w:pPr>
              <w:pStyle w:val="acctfourfigures"/>
              <w:tabs>
                <w:tab w:val="clear" w:pos="765"/>
                <w:tab w:val="decimal" w:pos="396"/>
              </w:tabs>
              <w:spacing w:line="292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2" w:type="dxa"/>
          </w:tcPr>
          <w:p w14:paraId="5C649471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396"/>
              </w:tabs>
              <w:spacing w:line="292" w:lineRule="exact"/>
              <w:ind w:left="-79"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3" w:type="dxa"/>
          </w:tcPr>
          <w:p w14:paraId="199F92BD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23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19CD0E6A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23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6AAEC35C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374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4D898BDE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374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</w:tcPr>
          <w:p w14:paraId="30C7AF9F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5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80" w:type="dxa"/>
          </w:tcPr>
          <w:p w14:paraId="77A936C8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18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31A7968F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00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23" w:type="dxa"/>
          </w:tcPr>
          <w:p w14:paraId="0547C831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00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</w:tcPr>
          <w:p w14:paraId="2DD7A3EB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00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23" w:type="dxa"/>
          </w:tcPr>
          <w:p w14:paraId="44B836FA" w14:textId="77777777" w:rsidR="0093784F" w:rsidRPr="00451B90" w:rsidRDefault="0093784F" w:rsidP="006C2718">
            <w:pPr>
              <w:pStyle w:val="acctfourfigures"/>
              <w:tabs>
                <w:tab w:val="clear" w:pos="765"/>
                <w:tab w:val="decimal" w:pos="400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F1F20" w:rsidRPr="00451B90" w14:paraId="08309B64" w14:textId="77777777" w:rsidTr="006C2718">
        <w:trPr>
          <w:cantSplit/>
          <w:trHeight w:val="182"/>
        </w:trPr>
        <w:tc>
          <w:tcPr>
            <w:tcW w:w="2880" w:type="dxa"/>
          </w:tcPr>
          <w:p w14:paraId="32DBFA6C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บางจากกรีนเนท จำกัด</w:t>
            </w:r>
          </w:p>
        </w:tc>
        <w:tc>
          <w:tcPr>
            <w:tcW w:w="720" w:type="dxa"/>
          </w:tcPr>
          <w:p w14:paraId="22C8C82E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22C605" w14:textId="47C0269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1D137DEB" w14:textId="3A6A2A0A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49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FD25A85" w14:textId="5EAC97D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3E751FF" w14:textId="32B0279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C416786" w14:textId="70C9702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42D48E2" w14:textId="149491D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851F1B3" w14:textId="52BD28E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3AB23393" w14:textId="71994E4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171562F" w14:textId="5791C04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404235D" w14:textId="283DD2E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DCD7BE7" w14:textId="7C4E3A0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69</w:t>
            </w:r>
          </w:p>
        </w:tc>
        <w:tc>
          <w:tcPr>
            <w:tcW w:w="923" w:type="dxa"/>
          </w:tcPr>
          <w:p w14:paraId="0F1733F3" w14:textId="477B2B2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54</w:t>
            </w:r>
          </w:p>
        </w:tc>
      </w:tr>
      <w:tr w:rsidR="00FF1F20" w:rsidRPr="00451B90" w14:paraId="77E78539" w14:textId="77777777" w:rsidTr="006C2718">
        <w:trPr>
          <w:cantSplit/>
        </w:trPr>
        <w:tc>
          <w:tcPr>
            <w:tcW w:w="2880" w:type="dxa"/>
          </w:tcPr>
          <w:p w14:paraId="4BC601F3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บีซีพีจี จำกัด (มหาชน)</w:t>
            </w:r>
          </w:p>
        </w:tc>
        <w:tc>
          <w:tcPr>
            <w:tcW w:w="720" w:type="dxa"/>
          </w:tcPr>
          <w:p w14:paraId="1DB31BBD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45B114" w14:textId="6EE5DCDB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57.4</w:t>
            </w:r>
            <w:r w:rsidR="009F2BA8"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3AA71206" w14:textId="2CDC40C1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57.46</w:t>
            </w:r>
          </w:p>
        </w:tc>
        <w:tc>
          <w:tcPr>
            <w:tcW w:w="923" w:type="dxa"/>
            <w:shd w:val="clear" w:color="auto" w:fill="auto"/>
          </w:tcPr>
          <w:p w14:paraId="366B4E24" w14:textId="1E4A4F6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14,470</w:t>
            </w:r>
          </w:p>
        </w:tc>
        <w:tc>
          <w:tcPr>
            <w:tcW w:w="923" w:type="dxa"/>
            <w:shd w:val="clear" w:color="auto" w:fill="auto"/>
          </w:tcPr>
          <w:p w14:paraId="4DA18C60" w14:textId="738FE203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14,470</w:t>
            </w:r>
          </w:p>
        </w:tc>
        <w:tc>
          <w:tcPr>
            <w:tcW w:w="923" w:type="dxa"/>
            <w:shd w:val="clear" w:color="auto" w:fill="auto"/>
          </w:tcPr>
          <w:p w14:paraId="49931BC9" w14:textId="7ADFC19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23" w:type="dxa"/>
            <w:shd w:val="clear" w:color="auto" w:fill="auto"/>
          </w:tcPr>
          <w:p w14:paraId="2B9DD0DA" w14:textId="20691553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80" w:type="dxa"/>
            <w:shd w:val="clear" w:color="auto" w:fill="auto"/>
          </w:tcPr>
          <w:p w14:paraId="60620513" w14:textId="0D1683F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2B69877D" w14:textId="215D0FE0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A7F9B3C" w14:textId="0D898E7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23" w:type="dxa"/>
            <w:shd w:val="clear" w:color="auto" w:fill="auto"/>
          </w:tcPr>
          <w:p w14:paraId="5C72F196" w14:textId="41D83A5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9,780</w:t>
            </w:r>
          </w:p>
        </w:tc>
        <w:tc>
          <w:tcPr>
            <w:tcW w:w="923" w:type="dxa"/>
            <w:shd w:val="clear" w:color="auto" w:fill="auto"/>
          </w:tcPr>
          <w:p w14:paraId="40AAE873" w14:textId="0836241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615</w:t>
            </w:r>
          </w:p>
        </w:tc>
        <w:tc>
          <w:tcPr>
            <w:tcW w:w="923" w:type="dxa"/>
          </w:tcPr>
          <w:p w14:paraId="77A45F43" w14:textId="238FE6C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537</w:t>
            </w:r>
          </w:p>
        </w:tc>
      </w:tr>
      <w:tr w:rsidR="00FF1F20" w:rsidRPr="00451B90" w14:paraId="02577E32" w14:textId="77777777" w:rsidTr="006C2718">
        <w:trPr>
          <w:cantSplit/>
          <w:trHeight w:val="173"/>
        </w:trPr>
        <w:tc>
          <w:tcPr>
            <w:tcW w:w="2880" w:type="dxa"/>
          </w:tcPr>
          <w:p w14:paraId="07EECD87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บางจาก รีเทล จำกัด</w:t>
            </w:r>
          </w:p>
        </w:tc>
        <w:tc>
          <w:tcPr>
            <w:tcW w:w="720" w:type="dxa"/>
          </w:tcPr>
          <w:p w14:paraId="4665D818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F6438" w14:textId="44890390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53C4B0AD" w14:textId="4A42D67B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3BBAD243" w14:textId="23D4E7A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  <w:shd w:val="clear" w:color="auto" w:fill="auto"/>
          </w:tcPr>
          <w:p w14:paraId="09212005" w14:textId="11C0207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  <w:shd w:val="clear" w:color="auto" w:fill="auto"/>
          </w:tcPr>
          <w:p w14:paraId="56D624D3" w14:textId="75126D6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  <w:shd w:val="clear" w:color="auto" w:fill="auto"/>
          </w:tcPr>
          <w:p w14:paraId="704F97A7" w14:textId="09CD1D6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80" w:type="dxa"/>
            <w:shd w:val="clear" w:color="auto" w:fill="auto"/>
          </w:tcPr>
          <w:p w14:paraId="3879DC2D" w14:textId="33D14A2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36008397" w14:textId="0A36D7A0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CC4F825" w14:textId="712AAFE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  <w:shd w:val="clear" w:color="auto" w:fill="auto"/>
          </w:tcPr>
          <w:p w14:paraId="3B707770" w14:textId="7C853AE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1,500</w:t>
            </w:r>
          </w:p>
        </w:tc>
        <w:tc>
          <w:tcPr>
            <w:tcW w:w="923" w:type="dxa"/>
            <w:shd w:val="clear" w:color="auto" w:fill="auto"/>
          </w:tcPr>
          <w:p w14:paraId="64A2CEEA" w14:textId="2012BB3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54E8CEEF" w14:textId="158C6AB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2DD2E2BC" w14:textId="77777777" w:rsidTr="006C2718">
        <w:trPr>
          <w:cantSplit/>
        </w:trPr>
        <w:tc>
          <w:tcPr>
            <w:tcW w:w="2880" w:type="dxa"/>
          </w:tcPr>
          <w:p w14:paraId="467ABB86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BCP Innovation Pte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720" w:type="dxa"/>
          </w:tcPr>
          <w:p w14:paraId="7152122A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6D78ED67" w14:textId="575A8F5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53386D92" w14:textId="209CA004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36D05C45" w14:textId="39C7C53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  <w:shd w:val="clear" w:color="auto" w:fill="auto"/>
          </w:tcPr>
          <w:p w14:paraId="7270A1EC" w14:textId="54CBF18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  <w:shd w:val="clear" w:color="auto" w:fill="auto"/>
          </w:tcPr>
          <w:p w14:paraId="6600D949" w14:textId="5EFD225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  <w:shd w:val="clear" w:color="auto" w:fill="auto"/>
          </w:tcPr>
          <w:p w14:paraId="499CBDC7" w14:textId="7E89D8D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80" w:type="dxa"/>
            <w:shd w:val="clear" w:color="auto" w:fill="auto"/>
          </w:tcPr>
          <w:p w14:paraId="1D296997" w14:textId="7F16DFE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58C487B7" w14:textId="3677680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06976AB9" w14:textId="0DAA76B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  <w:shd w:val="clear" w:color="auto" w:fill="auto"/>
          </w:tcPr>
          <w:p w14:paraId="79E5FC9E" w14:textId="6A0DA57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1,790</w:t>
            </w:r>
          </w:p>
        </w:tc>
        <w:tc>
          <w:tcPr>
            <w:tcW w:w="923" w:type="dxa"/>
            <w:shd w:val="clear" w:color="auto" w:fill="auto"/>
          </w:tcPr>
          <w:p w14:paraId="07192932" w14:textId="09A48C9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B4E16F0" w14:textId="2C8E6CD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00457240" w14:textId="77777777" w:rsidTr="006C2718">
        <w:trPr>
          <w:cantSplit/>
        </w:trPr>
        <w:tc>
          <w:tcPr>
            <w:tcW w:w="2880" w:type="dxa"/>
          </w:tcPr>
          <w:p w14:paraId="0E510F5B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BCP Trading Pte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720" w:type="dxa"/>
          </w:tcPr>
          <w:p w14:paraId="49176E6A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6C6CD5B" w14:textId="4839E940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23C0F7D9" w14:textId="1C3B6624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3CF106DD" w14:textId="76B4AD0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923" w:type="dxa"/>
            <w:shd w:val="clear" w:color="auto" w:fill="auto"/>
          </w:tcPr>
          <w:p w14:paraId="05A12D9F" w14:textId="30A6866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  <w:shd w:val="clear" w:color="auto" w:fill="auto"/>
          </w:tcPr>
          <w:p w14:paraId="135FDE5E" w14:textId="64977FB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23" w:type="dxa"/>
            <w:shd w:val="clear" w:color="auto" w:fill="auto"/>
          </w:tcPr>
          <w:p w14:paraId="5FE27910" w14:textId="0337C543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80" w:type="dxa"/>
            <w:shd w:val="clear" w:color="auto" w:fill="auto"/>
          </w:tcPr>
          <w:p w14:paraId="0E4B4E81" w14:textId="2B98BF6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7A0F6FB8" w14:textId="22620BD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D3DE346" w14:textId="5F9885C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707</w:t>
            </w:r>
          </w:p>
        </w:tc>
        <w:tc>
          <w:tcPr>
            <w:tcW w:w="923" w:type="dxa"/>
            <w:shd w:val="clear" w:color="auto" w:fill="auto"/>
          </w:tcPr>
          <w:p w14:paraId="0A44D0F8" w14:textId="4A046BB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371</w:t>
            </w:r>
          </w:p>
        </w:tc>
        <w:tc>
          <w:tcPr>
            <w:tcW w:w="923" w:type="dxa"/>
            <w:shd w:val="clear" w:color="auto" w:fill="auto"/>
          </w:tcPr>
          <w:p w14:paraId="0D117A16" w14:textId="6C6116D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7285561C" w14:textId="71E073F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59</w:t>
            </w:r>
          </w:p>
        </w:tc>
      </w:tr>
      <w:tr w:rsidR="00FF1F20" w:rsidRPr="00451B90" w14:paraId="6D2F7629" w14:textId="77777777" w:rsidTr="006C2718">
        <w:trPr>
          <w:cantSplit/>
        </w:trPr>
        <w:tc>
          <w:tcPr>
            <w:tcW w:w="2880" w:type="dxa"/>
          </w:tcPr>
          <w:p w14:paraId="033CC151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บีบีจีไอ จำกัด (มหาชน)</w:t>
            </w:r>
          </w:p>
        </w:tc>
        <w:tc>
          <w:tcPr>
            <w:tcW w:w="720" w:type="dxa"/>
          </w:tcPr>
          <w:p w14:paraId="7B94C06A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4CD0FF84" w14:textId="0191B3DD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08E750EC" w14:textId="205DA353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2D182974" w14:textId="1C60C32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3,615</w:t>
            </w:r>
          </w:p>
        </w:tc>
        <w:tc>
          <w:tcPr>
            <w:tcW w:w="923" w:type="dxa"/>
            <w:shd w:val="clear" w:color="auto" w:fill="auto"/>
          </w:tcPr>
          <w:p w14:paraId="12FB1811" w14:textId="5F8E798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2,532</w:t>
            </w:r>
          </w:p>
        </w:tc>
        <w:tc>
          <w:tcPr>
            <w:tcW w:w="923" w:type="dxa"/>
            <w:shd w:val="clear" w:color="auto" w:fill="auto"/>
          </w:tcPr>
          <w:p w14:paraId="45D6FE3F" w14:textId="1ABE97C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2,145</w:t>
            </w:r>
          </w:p>
        </w:tc>
        <w:tc>
          <w:tcPr>
            <w:tcW w:w="923" w:type="dxa"/>
            <w:shd w:val="clear" w:color="auto" w:fill="auto"/>
          </w:tcPr>
          <w:p w14:paraId="63E487F5" w14:textId="2BD303F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980" w:type="dxa"/>
            <w:shd w:val="clear" w:color="auto" w:fill="auto"/>
          </w:tcPr>
          <w:p w14:paraId="5140B05F" w14:textId="1DF33FC3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39BB1BB5" w14:textId="266E229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A22B782" w14:textId="7950C11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2,145</w:t>
            </w:r>
          </w:p>
        </w:tc>
        <w:tc>
          <w:tcPr>
            <w:tcW w:w="923" w:type="dxa"/>
            <w:shd w:val="clear" w:color="auto" w:fill="auto"/>
          </w:tcPr>
          <w:p w14:paraId="00E6DE62" w14:textId="3DA1E61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1,700</w:t>
            </w:r>
          </w:p>
        </w:tc>
        <w:tc>
          <w:tcPr>
            <w:tcW w:w="923" w:type="dxa"/>
            <w:shd w:val="clear" w:color="auto" w:fill="auto"/>
          </w:tcPr>
          <w:p w14:paraId="33EDF526" w14:textId="679D72F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130</w:t>
            </w:r>
          </w:p>
        </w:tc>
        <w:tc>
          <w:tcPr>
            <w:tcW w:w="923" w:type="dxa"/>
          </w:tcPr>
          <w:p w14:paraId="4AE27857" w14:textId="44D81E40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61</w:t>
            </w:r>
          </w:p>
        </w:tc>
      </w:tr>
      <w:tr w:rsidR="00FF1F20" w:rsidRPr="00451B90" w14:paraId="3C1E3B05" w14:textId="77777777" w:rsidTr="006C2718">
        <w:trPr>
          <w:cantSplit/>
        </w:trPr>
        <w:tc>
          <w:tcPr>
            <w:tcW w:w="2880" w:type="dxa"/>
          </w:tcPr>
          <w:p w14:paraId="50D4EF3D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บีซีพีอาร์ จำกัด</w:t>
            </w:r>
          </w:p>
        </w:tc>
        <w:tc>
          <w:tcPr>
            <w:tcW w:w="720" w:type="dxa"/>
          </w:tcPr>
          <w:p w14:paraId="542ADAFD" w14:textId="71D8E5CE" w:rsidR="00FF1F20" w:rsidRPr="00451B90" w:rsidRDefault="00FF1F20" w:rsidP="006C2718">
            <w:pPr>
              <w:pStyle w:val="acctfourfigures"/>
              <w:tabs>
                <w:tab w:val="clear" w:pos="765"/>
                <w:tab w:val="decimal" w:pos="0"/>
              </w:tabs>
              <w:spacing w:line="292" w:lineRule="exact"/>
              <w:ind w:right="-45"/>
              <w:contextualSpacing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13EAEA2E" w14:textId="16A7E8F1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36269338" w14:textId="3AD19A09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00EAA124" w14:textId="4D2D741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  <w:shd w:val="clear" w:color="auto" w:fill="auto"/>
          </w:tcPr>
          <w:p w14:paraId="443494BB" w14:textId="6E01C1C1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  <w:shd w:val="clear" w:color="auto" w:fill="auto"/>
          </w:tcPr>
          <w:p w14:paraId="303A9BAF" w14:textId="06030300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23" w:type="dxa"/>
            <w:shd w:val="clear" w:color="auto" w:fill="auto"/>
          </w:tcPr>
          <w:p w14:paraId="53734E08" w14:textId="1B41EC8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661</w:t>
            </w:r>
          </w:p>
        </w:tc>
        <w:tc>
          <w:tcPr>
            <w:tcW w:w="980" w:type="dxa"/>
            <w:shd w:val="clear" w:color="auto" w:fill="auto"/>
          </w:tcPr>
          <w:p w14:paraId="0985715C" w14:textId="38EDC09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(162)</w:t>
            </w:r>
          </w:p>
        </w:tc>
        <w:tc>
          <w:tcPr>
            <w:tcW w:w="980" w:type="dxa"/>
            <w:shd w:val="clear" w:color="auto" w:fill="auto"/>
          </w:tcPr>
          <w:p w14:paraId="5F5A91D7" w14:textId="481A70B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(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317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  <w:shd w:val="clear" w:color="auto" w:fill="auto"/>
          </w:tcPr>
          <w:p w14:paraId="3099C085" w14:textId="3B2E6BE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499</w:t>
            </w:r>
          </w:p>
        </w:tc>
        <w:tc>
          <w:tcPr>
            <w:tcW w:w="923" w:type="dxa"/>
            <w:shd w:val="clear" w:color="auto" w:fill="auto"/>
          </w:tcPr>
          <w:p w14:paraId="157B78DF" w14:textId="05CA039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344</w:t>
            </w:r>
          </w:p>
        </w:tc>
        <w:tc>
          <w:tcPr>
            <w:tcW w:w="923" w:type="dxa"/>
            <w:shd w:val="clear" w:color="auto" w:fill="auto"/>
          </w:tcPr>
          <w:p w14:paraId="3CD8D296" w14:textId="63B5D50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5139A95" w14:textId="496CB63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5C4F32EB" w14:textId="77777777" w:rsidTr="006C2718">
        <w:trPr>
          <w:cantSplit/>
        </w:trPr>
        <w:tc>
          <w:tcPr>
            <w:tcW w:w="2880" w:type="dxa"/>
          </w:tcPr>
          <w:p w14:paraId="6240E93E" w14:textId="77777777" w:rsidR="006E4C8F" w:rsidRPr="00451B90" w:rsidRDefault="006E4C8F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บริษัท มีที่ มีเงิน จำกัด </w:t>
            </w:r>
          </w:p>
          <w:p w14:paraId="6ECAF014" w14:textId="6F40E48F" w:rsidR="00FF1F20" w:rsidRPr="00451B90" w:rsidRDefault="006E4C8F" w:rsidP="001B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left="132" w:right="-450" w:hanging="9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(เดิมชื่อ 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ไบโอเบส จำกัด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720" w:type="dxa"/>
          </w:tcPr>
          <w:p w14:paraId="66096290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3B6B20B2" w14:textId="77777777" w:rsidR="00B6120B" w:rsidRPr="00451B90" w:rsidRDefault="00B6120B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A69111E" w14:textId="6552FAC4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72" w:type="dxa"/>
            <w:shd w:val="clear" w:color="auto" w:fill="auto"/>
          </w:tcPr>
          <w:p w14:paraId="75B9E1E9" w14:textId="77777777" w:rsidR="00B6120B" w:rsidRPr="00451B90" w:rsidRDefault="00B6120B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2BC2B4CB" w14:textId="17D2314C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1E9CE165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9EA430" w14:textId="771C956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3AD42B8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0DBA7A" w14:textId="037FAA1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544D917C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B7A985" w14:textId="38E56B2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700C12F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EF2CEF" w14:textId="3ED330B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80" w:type="dxa"/>
            <w:shd w:val="clear" w:color="auto" w:fill="auto"/>
          </w:tcPr>
          <w:p w14:paraId="330E3767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F9B8997" w14:textId="030006B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459E3927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FA4B9C" w14:textId="4370489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4D34916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336CC6" w14:textId="620354A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3F550CF6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4E0BE40" w14:textId="28A7903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55A5C1C7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CEF5A51" w14:textId="3CDF17E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E00C068" w14:textId="77777777" w:rsidR="00B6120B" w:rsidRPr="00451B90" w:rsidRDefault="00B6120B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568B0B0" w14:textId="5307D19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5F630512" w14:textId="77777777" w:rsidTr="006C2718">
        <w:trPr>
          <w:cantSplit/>
        </w:trPr>
        <w:tc>
          <w:tcPr>
            <w:tcW w:w="2880" w:type="dxa"/>
          </w:tcPr>
          <w:p w14:paraId="6561392F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เอ็นเนอร์ยี่ จำกัด</w:t>
            </w:r>
          </w:p>
        </w:tc>
        <w:tc>
          <w:tcPr>
            <w:tcW w:w="720" w:type="dxa"/>
          </w:tcPr>
          <w:p w14:paraId="406BFA9E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5DDBBBC8" w14:textId="13C76964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51BFBD39" w14:textId="6F3FDE1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43CB1E2E" w14:textId="2794E03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6251A8D2" w14:textId="521293F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71C65F85" w14:textId="02AE3BC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624B6C59" w14:textId="41C903B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80" w:type="dxa"/>
            <w:shd w:val="clear" w:color="auto" w:fill="auto"/>
          </w:tcPr>
          <w:p w14:paraId="02887611" w14:textId="2EEAE97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48261496" w14:textId="2FBC1A6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77F090FD" w14:textId="05E6DA6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62F72A3A" w14:textId="1E28A2C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23" w:type="dxa"/>
            <w:shd w:val="clear" w:color="auto" w:fill="auto"/>
          </w:tcPr>
          <w:p w14:paraId="3F1BD7B3" w14:textId="14EC7DB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A2EC5B2" w14:textId="60055EE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0B5A84D7" w14:textId="77777777" w:rsidTr="006C2718">
        <w:trPr>
          <w:cantSplit/>
        </w:trPr>
        <w:tc>
          <w:tcPr>
            <w:tcW w:w="2880" w:type="dxa"/>
          </w:tcPr>
          <w:p w14:paraId="74C66159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บีซีวี อินโนเวชั่น จำกัด</w:t>
            </w:r>
          </w:p>
        </w:tc>
        <w:tc>
          <w:tcPr>
            <w:tcW w:w="720" w:type="dxa"/>
          </w:tcPr>
          <w:p w14:paraId="366DA2F2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9917D0D" w14:textId="6422CE0F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72" w:type="dxa"/>
            <w:shd w:val="clear" w:color="auto" w:fill="auto"/>
          </w:tcPr>
          <w:p w14:paraId="5D776750" w14:textId="38765815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923" w:type="dxa"/>
            <w:shd w:val="clear" w:color="auto" w:fill="auto"/>
          </w:tcPr>
          <w:p w14:paraId="48C35130" w14:textId="3E67EF2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923" w:type="dxa"/>
            <w:shd w:val="clear" w:color="auto" w:fill="auto"/>
          </w:tcPr>
          <w:p w14:paraId="080E7236" w14:textId="15049E4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  <w:shd w:val="clear" w:color="auto" w:fill="auto"/>
          </w:tcPr>
          <w:p w14:paraId="2D4037F1" w14:textId="1CD1F9C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923" w:type="dxa"/>
            <w:shd w:val="clear" w:color="auto" w:fill="auto"/>
          </w:tcPr>
          <w:p w14:paraId="13AEE67B" w14:textId="7783B27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80" w:type="dxa"/>
            <w:shd w:val="clear" w:color="auto" w:fill="auto"/>
          </w:tcPr>
          <w:p w14:paraId="37CCAC90" w14:textId="050C0CC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4204ECC6" w14:textId="5E4ED24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1FC4750" w14:textId="0456892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165</w:t>
            </w:r>
          </w:p>
        </w:tc>
        <w:tc>
          <w:tcPr>
            <w:tcW w:w="923" w:type="dxa"/>
            <w:shd w:val="clear" w:color="auto" w:fill="auto"/>
          </w:tcPr>
          <w:p w14:paraId="5648AAAB" w14:textId="3A9B517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923" w:type="dxa"/>
            <w:shd w:val="clear" w:color="auto" w:fill="auto"/>
          </w:tcPr>
          <w:p w14:paraId="3CC83D76" w14:textId="4F9EC5D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68EA9B73" w14:textId="49177B1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567AB5F2" w14:textId="77777777" w:rsidTr="006C2718">
        <w:trPr>
          <w:cantSplit/>
        </w:trPr>
        <w:tc>
          <w:tcPr>
            <w:tcW w:w="2880" w:type="dxa"/>
          </w:tcPr>
          <w:p w14:paraId="1D7A2036" w14:textId="737E92D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บีทีเอสจี จำกัด</w:t>
            </w:r>
          </w:p>
        </w:tc>
        <w:tc>
          <w:tcPr>
            <w:tcW w:w="720" w:type="dxa"/>
          </w:tcPr>
          <w:p w14:paraId="4DBEBE29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</w:tcPr>
          <w:p w14:paraId="71327D39" w14:textId="26480026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72" w:type="dxa"/>
            <w:shd w:val="clear" w:color="auto" w:fill="auto"/>
          </w:tcPr>
          <w:p w14:paraId="38FAEA18" w14:textId="465B44B7" w:rsidR="00FF1F20" w:rsidRPr="00451B90" w:rsidRDefault="00FF1F20" w:rsidP="006C2718">
            <w:pPr>
              <w:pStyle w:val="acctfourfigures"/>
              <w:tabs>
                <w:tab w:val="clear" w:pos="765"/>
                <w:tab w:val="decimal" w:pos="52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923" w:type="dxa"/>
            <w:shd w:val="clear" w:color="auto" w:fill="auto"/>
          </w:tcPr>
          <w:p w14:paraId="0CF37443" w14:textId="30FC3F8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923" w:type="dxa"/>
            <w:shd w:val="clear" w:color="auto" w:fill="auto"/>
          </w:tcPr>
          <w:p w14:paraId="72BFE423" w14:textId="1A103C7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200</w:t>
            </w:r>
          </w:p>
        </w:tc>
        <w:tc>
          <w:tcPr>
            <w:tcW w:w="923" w:type="dxa"/>
            <w:shd w:val="clear" w:color="auto" w:fill="auto"/>
          </w:tcPr>
          <w:p w14:paraId="469FFC97" w14:textId="2316827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23" w:type="dxa"/>
            <w:shd w:val="clear" w:color="auto" w:fill="auto"/>
          </w:tcPr>
          <w:p w14:paraId="02A9F9A9" w14:textId="58C74A48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80" w:type="dxa"/>
            <w:shd w:val="clear" w:color="auto" w:fill="auto"/>
          </w:tcPr>
          <w:p w14:paraId="4DDB82D7" w14:textId="3A52A96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79373FA8" w14:textId="10E6430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579200CC" w14:textId="06D852D2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23" w:type="dxa"/>
            <w:shd w:val="clear" w:color="auto" w:fill="auto"/>
          </w:tcPr>
          <w:p w14:paraId="17357A30" w14:textId="5252C7A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102</w:t>
            </w:r>
          </w:p>
        </w:tc>
        <w:tc>
          <w:tcPr>
            <w:tcW w:w="923" w:type="dxa"/>
            <w:shd w:val="clear" w:color="auto" w:fill="auto"/>
          </w:tcPr>
          <w:p w14:paraId="799D4260" w14:textId="1918C171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1084CE5" w14:textId="24DA2F1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43F810BB" w14:textId="77777777" w:rsidTr="006C2718">
        <w:trPr>
          <w:cantSplit/>
        </w:trPr>
        <w:tc>
          <w:tcPr>
            <w:tcW w:w="2880" w:type="dxa"/>
          </w:tcPr>
          <w:p w14:paraId="0AF6D37C" w14:textId="668C313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เจนเนอรัล เอนเนอร์ยี่ แมนนิ่ง จำกัด</w:t>
            </w:r>
          </w:p>
        </w:tc>
        <w:tc>
          <w:tcPr>
            <w:tcW w:w="720" w:type="dxa"/>
          </w:tcPr>
          <w:p w14:paraId="3A1BF1EC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CB536" w14:textId="333A7E7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3160C796" w14:textId="7296E82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49.00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8D59FB4" w14:textId="581E0A2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65CB0E7" w14:textId="3C23F46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CFB7912" w14:textId="3198442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6605147" w14:textId="394A19C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581ACAF0" w14:textId="50C664A6" w:rsidR="00FF1F20" w:rsidRPr="00451B90" w:rsidRDefault="004347A5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16E8313B" w14:textId="498D9B0B" w:rsidR="00FF1F20" w:rsidRPr="00451B90" w:rsidRDefault="004347A5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4B56851" w14:textId="33EDF7D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E6FDAFF" w14:textId="2421DBC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3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44312DDF" w14:textId="65C1DAF3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2DB9978F" w14:textId="614E853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610DD8E6" w14:textId="77777777" w:rsidTr="006C2718">
        <w:trPr>
          <w:cantSplit/>
          <w:trHeight w:val="77"/>
        </w:trPr>
        <w:tc>
          <w:tcPr>
            <w:tcW w:w="2880" w:type="dxa"/>
          </w:tcPr>
          <w:p w14:paraId="3EE8F988" w14:textId="77777777" w:rsidR="001B22F8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left="166" w:right="-15" w:hanging="166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กรุงเทพขนส่งเชื้อเพลิงทางท่อ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2AA6DB76" w14:textId="0DE90171" w:rsidR="00FF1F20" w:rsidRPr="00451B90" w:rsidRDefault="00FF1F20" w:rsidP="001B22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left="282" w:right="-15" w:hanging="166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และโลจิสติกส์ จำกัด</w:t>
            </w:r>
          </w:p>
        </w:tc>
        <w:tc>
          <w:tcPr>
            <w:tcW w:w="720" w:type="dxa"/>
          </w:tcPr>
          <w:p w14:paraId="61FD4FC5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E3E0FEA" w14:textId="6612215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0DF559E1" w14:textId="098643B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885C65C" w14:textId="1378CB3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F17850C" w14:textId="519E9E0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457FE18" w14:textId="397C8BF4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EBBA54D" w14:textId="16C56821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80" w:type="dxa"/>
            <w:shd w:val="clear" w:color="auto" w:fill="auto"/>
          </w:tcPr>
          <w:p w14:paraId="103A757F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FC158DB" w14:textId="2DBA33C6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0ACB19CF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77ABA41" w14:textId="6D5FAF0B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A480A48" w14:textId="4B4AAE41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8BF4E9D" w14:textId="27B4ED7C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800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E37AA6F" w14:textId="58F98061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vAlign w:val="bottom"/>
          </w:tcPr>
          <w:p w14:paraId="38925684" w14:textId="1C59575D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871E41" w:rsidRPr="00451B90" w14:paraId="691D8D27" w14:textId="77777777" w:rsidTr="006C2718">
        <w:trPr>
          <w:cantSplit/>
          <w:trHeight w:val="77"/>
        </w:trPr>
        <w:tc>
          <w:tcPr>
            <w:tcW w:w="2880" w:type="dxa"/>
          </w:tcPr>
          <w:p w14:paraId="00052FE6" w14:textId="2D915413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left="166" w:right="-15" w:hanging="166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บีเอสจีเอฟ จำกัด</w:t>
            </w:r>
          </w:p>
        </w:tc>
        <w:tc>
          <w:tcPr>
            <w:tcW w:w="720" w:type="dxa"/>
          </w:tcPr>
          <w:p w14:paraId="620B449F" w14:textId="77777777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547F32" w14:textId="5772FA7C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51.00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75A09D64" w14:textId="710051D1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DC30BAD" w14:textId="60296025" w:rsidR="00871E41" w:rsidRPr="00451B90" w:rsidRDefault="00ED311A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2EA3B98D" w14:textId="71759164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A12178F" w14:textId="21667D08" w:rsidR="00871E41" w:rsidRPr="00451B90" w:rsidRDefault="00ED311A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31EB1C7" w14:textId="2B82BE91" w:rsidR="00871E41" w:rsidRPr="00451B90" w:rsidRDefault="00871E41" w:rsidP="001963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4B96D730" w14:textId="51D58BC1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74CA399C" w14:textId="085F451B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D10F91B" w14:textId="4B086D06" w:rsidR="00871E41" w:rsidRPr="00451B90" w:rsidRDefault="00ED311A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F3135C8" w14:textId="5122A83C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DE9239A" w14:textId="399CD4C6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923" w:type="dxa"/>
            <w:vAlign w:val="bottom"/>
          </w:tcPr>
          <w:p w14:paraId="7407C500" w14:textId="509B74A3" w:rsidR="00871E41" w:rsidRPr="00451B90" w:rsidRDefault="00871E41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46DDDDDD" w14:textId="77777777" w:rsidTr="006C2718">
        <w:trPr>
          <w:cantSplit/>
          <w:trHeight w:val="77"/>
        </w:trPr>
        <w:tc>
          <w:tcPr>
            <w:tcW w:w="2880" w:type="dxa"/>
          </w:tcPr>
          <w:p w14:paraId="6E966700" w14:textId="46B185A9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720" w:type="dxa"/>
          </w:tcPr>
          <w:p w14:paraId="1AFA69DB" w14:textId="20D0494A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6"/>
              </w:tabs>
              <w:spacing w:line="292" w:lineRule="exact"/>
              <w:contextualSpacing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BBBDF8" w14:textId="7800C135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50.40</w:t>
            </w:r>
          </w:p>
        </w:tc>
        <w:tc>
          <w:tcPr>
            <w:tcW w:w="872" w:type="dxa"/>
            <w:shd w:val="clear" w:color="auto" w:fill="auto"/>
            <w:vAlign w:val="bottom"/>
          </w:tcPr>
          <w:p w14:paraId="24738A8B" w14:textId="1A6ED90E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7F96B9DA" w14:textId="4E09984F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126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5464EBB6" w14:textId="2DDED0D4" w:rsidR="00FF1F20" w:rsidRPr="00451B90" w:rsidRDefault="00FF1F20" w:rsidP="006C2718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EB38759" w14:textId="0BDCD77D" w:rsidR="00FF1F20" w:rsidRPr="00451B90" w:rsidRDefault="00FF1F20" w:rsidP="006C27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85C4032" w14:textId="69A53C6F" w:rsidR="00FF1F20" w:rsidRPr="00451B90" w:rsidRDefault="00FF1F20" w:rsidP="00196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56176FFE" w14:textId="5B60F3F7" w:rsidR="00FF1F20" w:rsidRPr="00451B90" w:rsidRDefault="00FF1F20" w:rsidP="006C27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80" w:type="dxa"/>
            <w:shd w:val="clear" w:color="auto" w:fill="auto"/>
          </w:tcPr>
          <w:p w14:paraId="5C303518" w14:textId="49200B56" w:rsidR="00FF1F20" w:rsidRPr="00451B90" w:rsidRDefault="00FF1F20" w:rsidP="006C27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4071C10C" w14:textId="0B0BCCB5" w:rsidR="00FF1F20" w:rsidRPr="00451B90" w:rsidRDefault="00FF1F20" w:rsidP="006C27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64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6707AF57" w14:textId="7E9813A6" w:rsidR="00FF1F20" w:rsidRPr="00451B90" w:rsidRDefault="00FF1F20" w:rsidP="0019635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  <w:shd w:val="clear" w:color="auto" w:fill="auto"/>
          </w:tcPr>
          <w:p w14:paraId="2CDE8F79" w14:textId="76BEFCDA" w:rsidR="00FF1F20" w:rsidRPr="00451B90" w:rsidRDefault="00FF1F20" w:rsidP="006C27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2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23" w:type="dxa"/>
          </w:tcPr>
          <w:p w14:paraId="7132D9E3" w14:textId="2A795018" w:rsidR="00FF1F20" w:rsidRPr="00451B90" w:rsidRDefault="00FF1F20" w:rsidP="006C271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</w:tr>
      <w:tr w:rsidR="00FF1F20" w:rsidRPr="00451B90" w14:paraId="6B90DB32" w14:textId="77777777" w:rsidTr="006C2718">
        <w:trPr>
          <w:cantSplit/>
        </w:trPr>
        <w:tc>
          <w:tcPr>
            <w:tcW w:w="2880" w:type="dxa"/>
          </w:tcPr>
          <w:p w14:paraId="6B46CC50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92" w:lineRule="exact"/>
              <w:ind w:right="-450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20" w:type="dxa"/>
          </w:tcPr>
          <w:p w14:paraId="28BF86B9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432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191453" w14:textId="4DEA18A0" w:rsidR="00FF1F20" w:rsidRPr="00451B90" w:rsidRDefault="00FF1F20" w:rsidP="006C2718">
            <w:pPr>
              <w:pStyle w:val="acctfourfigures"/>
              <w:tabs>
                <w:tab w:val="clear" w:pos="765"/>
                <w:tab w:val="decimal" w:pos="432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72" w:type="dxa"/>
            <w:shd w:val="clear" w:color="auto" w:fill="auto"/>
            <w:vAlign w:val="bottom"/>
          </w:tcPr>
          <w:p w14:paraId="5B2D5FFC" w14:textId="77777777" w:rsidR="00FF1F20" w:rsidRPr="00451B90" w:rsidRDefault="00FF1F20" w:rsidP="006C2718">
            <w:pPr>
              <w:pStyle w:val="acctfourfigures"/>
              <w:tabs>
                <w:tab w:val="clear" w:pos="765"/>
                <w:tab w:val="decimal" w:pos="432"/>
              </w:tabs>
              <w:spacing w:line="292" w:lineRule="exact"/>
              <w:ind w:right="-45"/>
              <w:contextualSpacing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6C82A59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780D966F" w14:textId="77777777" w:rsidR="00FF1F20" w:rsidRPr="00451B90" w:rsidRDefault="00FF1F20" w:rsidP="006C27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92" w:lineRule="exact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3" w:type="dxa"/>
            <w:shd w:val="clear" w:color="auto" w:fill="auto"/>
            <w:vAlign w:val="bottom"/>
          </w:tcPr>
          <w:p w14:paraId="3C511523" w14:textId="2923B0B6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92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17,73</w:t>
            </w:r>
            <w:r w:rsidR="00ED311A"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0DA4C073" w14:textId="64E8362D" w:rsidR="00FF1F20" w:rsidRPr="00451B90" w:rsidRDefault="00FF1F20" w:rsidP="0019635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16,809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477C25D" w14:textId="3E14EFBA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92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(162)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01682150" w14:textId="21163AD1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5"/>
              </w:tabs>
              <w:spacing w:line="292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</w:t>
            </w: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317</w:t>
            </w: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12D29E08" w14:textId="6D8C1308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92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17,57</w:t>
            </w:r>
            <w:r w:rsidR="00ED311A"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923" w:type="dxa"/>
            <w:shd w:val="clear" w:color="auto" w:fill="auto"/>
            <w:vAlign w:val="bottom"/>
          </w:tcPr>
          <w:p w14:paraId="35055394" w14:textId="67DDA164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92" w:lineRule="exact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16,492</w:t>
            </w:r>
          </w:p>
        </w:tc>
        <w:tc>
          <w:tcPr>
            <w:tcW w:w="923" w:type="dxa"/>
            <w:shd w:val="clear" w:color="auto" w:fill="auto"/>
          </w:tcPr>
          <w:p w14:paraId="28641C5D" w14:textId="515CD07C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06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814</w:t>
            </w:r>
          </w:p>
        </w:tc>
        <w:tc>
          <w:tcPr>
            <w:tcW w:w="923" w:type="dxa"/>
          </w:tcPr>
          <w:p w14:paraId="23A0D179" w14:textId="5E264E95" w:rsidR="00FF1F20" w:rsidRPr="00451B90" w:rsidRDefault="00FF1F20" w:rsidP="006C271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spacing w:line="292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711</w:t>
            </w:r>
          </w:p>
        </w:tc>
      </w:tr>
    </w:tbl>
    <w:p w14:paraId="43C1DE01" w14:textId="5FC24697" w:rsidR="00203C8D" w:rsidRPr="00451B90" w:rsidRDefault="00203C8D" w:rsidP="00F65F9B">
      <w:pPr>
        <w:jc w:val="thaiDistribute"/>
        <w:rPr>
          <w:rFonts w:asciiTheme="majorBidi" w:hAnsiTheme="majorBidi" w:cstheme="majorBidi"/>
        </w:rPr>
        <w:sectPr w:rsidR="00203C8D" w:rsidRPr="00451B90" w:rsidSect="00FB1D27">
          <w:headerReference w:type="default" r:id="rId14"/>
          <w:footerReference w:type="default" r:id="rId15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59ECEED9" w14:textId="51A1F4F0" w:rsidR="00F421FF" w:rsidRPr="00451B90" w:rsidRDefault="004762B0" w:rsidP="003D7EB8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5" w:name="OLE_LINK11"/>
      <w:bookmarkStart w:id="6" w:name="OLE_LINK12"/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เงินลงทุนในบริษัทร่วม</w:t>
      </w:r>
      <w:r w:rsidR="007D0FFA"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และการร่วมค้า</w:t>
      </w:r>
    </w:p>
    <w:p w14:paraId="45D8FFAF" w14:textId="4CA85D69" w:rsidR="00DF35D2" w:rsidRPr="00451B90" w:rsidRDefault="00DF35D2" w:rsidP="00BA7A53">
      <w:pPr>
        <w:rPr>
          <w:rFonts w:asciiTheme="majorBidi" w:hAnsiTheme="majorBidi" w:cstheme="majorBidi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079"/>
        <w:gridCol w:w="1083"/>
        <w:gridCol w:w="1079"/>
        <w:gridCol w:w="1098"/>
      </w:tblGrid>
      <w:tr w:rsidR="00EA6CE3" w:rsidRPr="00451B90" w14:paraId="371BB320" w14:textId="77777777" w:rsidTr="00EA6CE3">
        <w:trPr>
          <w:tblHeader/>
        </w:trPr>
        <w:tc>
          <w:tcPr>
            <w:tcW w:w="2664" w:type="pct"/>
          </w:tcPr>
          <w:p w14:paraId="36BD481C" w14:textId="77777777" w:rsidR="00EA6CE3" w:rsidRPr="00451B90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64" w:type="pct"/>
            <w:gridSpan w:val="2"/>
          </w:tcPr>
          <w:p w14:paraId="65009479" w14:textId="77777777" w:rsidR="00EA6CE3" w:rsidRPr="00451B90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172" w:type="pct"/>
            <w:gridSpan w:val="2"/>
          </w:tcPr>
          <w:p w14:paraId="624CCB2F" w14:textId="77777777" w:rsidR="00EA6CE3" w:rsidRPr="00451B90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EA6CE3" w:rsidRPr="00451B90" w14:paraId="5B37F4FD" w14:textId="77777777" w:rsidTr="006E6CFE">
        <w:trPr>
          <w:trHeight w:val="182"/>
          <w:tblHeader/>
        </w:trPr>
        <w:tc>
          <w:tcPr>
            <w:tcW w:w="2664" w:type="pct"/>
          </w:tcPr>
          <w:p w14:paraId="3CB39F6D" w14:textId="1172FFA5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สำหรับงวด</w:t>
            </w:r>
            <w:r w:rsidR="00A60FE1" w:rsidRPr="00451B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เก้า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</w:rPr>
              <w:t>30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 xml:space="preserve"> </w:t>
            </w:r>
            <w:r w:rsidR="00A60FE1" w:rsidRPr="00451B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581" w:type="pct"/>
          </w:tcPr>
          <w:p w14:paraId="3127D855" w14:textId="3E9E61AE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</w:t>
            </w:r>
            <w:r w:rsidR="006E6CFE"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583" w:type="pct"/>
          </w:tcPr>
          <w:p w14:paraId="60A30EA4" w14:textId="38940CA9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</w:t>
            </w:r>
            <w:r w:rsidR="006E6CFE" w:rsidRPr="00451B9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581" w:type="pct"/>
          </w:tcPr>
          <w:p w14:paraId="6A759AA5" w14:textId="4D7F8E34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</w:t>
            </w:r>
            <w:r w:rsidR="006E6CFE"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591" w:type="pct"/>
          </w:tcPr>
          <w:p w14:paraId="3CBA8974" w14:textId="7B16716B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256</w:t>
            </w:r>
            <w:r w:rsidR="006E6CFE" w:rsidRPr="00451B90">
              <w:rPr>
                <w:rFonts w:asciiTheme="majorBidi" w:hAnsiTheme="majorBidi" w:cstheme="majorBidi"/>
              </w:rPr>
              <w:t>4</w:t>
            </w:r>
          </w:p>
        </w:tc>
      </w:tr>
      <w:tr w:rsidR="00EA6CE3" w:rsidRPr="00451B90" w14:paraId="21CB7D94" w14:textId="77777777" w:rsidTr="00EA6CE3">
        <w:trPr>
          <w:tblHeader/>
        </w:trPr>
        <w:tc>
          <w:tcPr>
            <w:tcW w:w="2664" w:type="pct"/>
          </w:tcPr>
          <w:p w14:paraId="0CBE838D" w14:textId="77777777" w:rsidR="00EA6CE3" w:rsidRPr="00451B90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6" w:type="pct"/>
            <w:gridSpan w:val="4"/>
          </w:tcPr>
          <w:p w14:paraId="6238380F" w14:textId="77777777" w:rsidR="00EA6CE3" w:rsidRPr="00451B90" w:rsidRDefault="00EA6CE3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6CE3" w:rsidRPr="00451B90" w14:paraId="7CA115DD" w14:textId="77777777" w:rsidTr="006E6CFE">
        <w:tc>
          <w:tcPr>
            <w:tcW w:w="2664" w:type="pct"/>
          </w:tcPr>
          <w:p w14:paraId="169D6059" w14:textId="78790EC9" w:rsidR="00EA6CE3" w:rsidRPr="00451B90" w:rsidRDefault="00F05767" w:rsidP="00DB4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บริษัทร่วม</w:t>
            </w:r>
          </w:p>
        </w:tc>
        <w:tc>
          <w:tcPr>
            <w:tcW w:w="581" w:type="pct"/>
            <w:vAlign w:val="bottom"/>
          </w:tcPr>
          <w:p w14:paraId="6489A34C" w14:textId="77777777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vAlign w:val="bottom"/>
          </w:tcPr>
          <w:p w14:paraId="0F4A8AA1" w14:textId="77777777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vAlign w:val="bottom"/>
          </w:tcPr>
          <w:p w14:paraId="39B50B2B" w14:textId="77777777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717A51CD" w14:textId="77777777" w:rsidR="00EA6CE3" w:rsidRPr="00451B90" w:rsidRDefault="00EA6CE3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1019BF" w:rsidRPr="00451B90" w14:paraId="43C363CE" w14:textId="77777777" w:rsidTr="00145E9C">
        <w:tc>
          <w:tcPr>
            <w:tcW w:w="2664" w:type="pct"/>
          </w:tcPr>
          <w:p w14:paraId="4AD0AACF" w14:textId="77777777" w:rsidR="001019BF" w:rsidRPr="00451B90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00" w:beforeAutospacing="1" w:after="100" w:afterAutospacing="1" w:line="240" w:lineRule="auto"/>
              <w:ind w:left="318" w:hanging="270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C75E512" w14:textId="78E1D205" w:rsidR="001019BF" w:rsidRPr="00451B90" w:rsidRDefault="00FF1F20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13,486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1E192F7" w14:textId="35B6041E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14,149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5D00D1B" w14:textId="349645F2" w:rsidR="001019BF" w:rsidRPr="00451B90" w:rsidRDefault="00FF1F20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91" w:type="pct"/>
            <w:vAlign w:val="bottom"/>
          </w:tcPr>
          <w:p w14:paraId="4993BCEB" w14:textId="40F64D53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451B90" w14:paraId="411DEE12" w14:textId="77777777" w:rsidTr="00145E9C">
        <w:tc>
          <w:tcPr>
            <w:tcW w:w="2664" w:type="pct"/>
          </w:tcPr>
          <w:p w14:paraId="39D8A6E9" w14:textId="24576931" w:rsidR="001019BF" w:rsidRPr="00451B90" w:rsidRDefault="00DB4989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1019BF" w:rsidRPr="00451B90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78DCF80" w14:textId="74D0404A" w:rsidR="001019BF" w:rsidRPr="00451B90" w:rsidRDefault="00B35B1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127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65E2A42" w14:textId="0CE1D339" w:rsidR="001019BF" w:rsidRPr="00451B90" w:rsidRDefault="00171C9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863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587E7C4" w14:textId="2ABD22C2" w:rsidR="001019BF" w:rsidRPr="00451B90" w:rsidRDefault="00B26458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49D3101C" w14:textId="7F76BBD0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451B90" w14:paraId="0E89F120" w14:textId="77777777" w:rsidTr="00145E9C">
        <w:tc>
          <w:tcPr>
            <w:tcW w:w="2664" w:type="pct"/>
          </w:tcPr>
          <w:p w14:paraId="2E0EEA87" w14:textId="76F37972" w:rsidR="001019BF" w:rsidRPr="00451B90" w:rsidRDefault="00DB4989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197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="001019BF" w:rsidRPr="00451B90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</w:p>
          <w:p w14:paraId="3442F198" w14:textId="0D480115" w:rsidR="001019BF" w:rsidRPr="00451B90" w:rsidRDefault="001019BF" w:rsidP="000428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93" w:right="-197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ab/>
            </w:r>
            <w:r w:rsidRPr="00451B90">
              <w:rPr>
                <w:rFonts w:asciiTheme="majorBidi" w:hAnsiTheme="majorBidi" w:cstheme="majorBidi"/>
                <w:cs/>
              </w:rPr>
              <w:t>ในบริษัทร่วม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4F56088" w14:textId="69F8B875" w:rsidR="001019BF" w:rsidRPr="00451B90" w:rsidRDefault="00B35B1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484E213" w14:textId="2807DDA2" w:rsidR="001019BF" w:rsidRPr="00451B90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8E1D43D" w14:textId="34EB4053" w:rsidR="001019BF" w:rsidRPr="00451B90" w:rsidRDefault="00B26458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5A97D9C3" w14:textId="49304AEA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451B90" w14:paraId="4075FCFE" w14:textId="77777777" w:rsidTr="00145E9C">
        <w:tc>
          <w:tcPr>
            <w:tcW w:w="2664" w:type="pct"/>
          </w:tcPr>
          <w:p w14:paraId="5CF3FF96" w14:textId="77777777" w:rsidR="001019BF" w:rsidRPr="00451B90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7D82B8D" w14:textId="2DC5D89F" w:rsidR="001019BF" w:rsidRPr="00451B90" w:rsidRDefault="00B35B1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B0B763F" w14:textId="05035391" w:rsidR="001019BF" w:rsidRPr="00451B90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="00171C9B" w:rsidRPr="00451B90">
              <w:rPr>
                <w:rFonts w:asciiTheme="majorBidi" w:hAnsiTheme="majorBidi" w:cstheme="majorBidi"/>
              </w:rPr>
              <w:t>79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1C4274D" w14:textId="669ED2F5" w:rsidR="001019BF" w:rsidRPr="00451B90" w:rsidRDefault="00B26458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D249BB3" w14:textId="6B5098D7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451B90" w14:paraId="4BCF4E65" w14:textId="77777777" w:rsidTr="00145E9C">
        <w:tc>
          <w:tcPr>
            <w:tcW w:w="2664" w:type="pct"/>
          </w:tcPr>
          <w:p w14:paraId="09776362" w14:textId="77777777" w:rsidR="001019BF" w:rsidRPr="00451B90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6B349F9" w14:textId="0D3E6172" w:rsidR="001019BF" w:rsidRPr="00451B90" w:rsidRDefault="00B35B1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729DF79" w14:textId="4336BEFD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C6F1545" w14:textId="7610004E" w:rsidR="001019BF" w:rsidRPr="00451B90" w:rsidRDefault="00B26458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4C9002FC" w14:textId="570869E7" w:rsidR="001019BF" w:rsidRPr="00451B90" w:rsidRDefault="001019BF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451B90" w14:paraId="157B5D23" w14:textId="77777777" w:rsidTr="00145E9C">
        <w:tc>
          <w:tcPr>
            <w:tcW w:w="2664" w:type="pct"/>
          </w:tcPr>
          <w:p w14:paraId="0DEF1EA5" w14:textId="722B2741" w:rsidR="006B42AB" w:rsidRPr="00451B90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9774914" w14:textId="1571DB21" w:rsidR="006B42AB" w:rsidRPr="00451B90" w:rsidRDefault="00DD07B0" w:rsidP="008F12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(27</w:t>
            </w:r>
            <w:r w:rsidRPr="00451B90">
              <w:rPr>
                <w:rFonts w:asciiTheme="majorBidi" w:hAnsiTheme="majorBidi" w:cstheme="majorBidi" w:hint="cs"/>
                <w:cs/>
              </w:rPr>
              <w:t>7</w:t>
            </w:r>
            <w:r w:rsidR="00B35B12" w:rsidRPr="00451B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03B5363" w14:textId="4F376319" w:rsidR="006B42AB" w:rsidRPr="00451B90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</w:t>
            </w:r>
            <w:r w:rsidR="00171C9B" w:rsidRPr="00451B90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EFAF5F9" w14:textId="5EE8A17A" w:rsidR="006B42AB" w:rsidRPr="00451B90" w:rsidRDefault="00B26458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5CBB38B5" w14:textId="7E34E003" w:rsidR="006B42AB" w:rsidRPr="00451B90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451B90" w14:paraId="30414DA5" w14:textId="77777777" w:rsidTr="00145E9C">
        <w:tc>
          <w:tcPr>
            <w:tcW w:w="2664" w:type="pct"/>
          </w:tcPr>
          <w:p w14:paraId="622CCB87" w14:textId="3A4A8CF4" w:rsidR="006B42AB" w:rsidRPr="00451B90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B88D77A" w14:textId="2E52824B" w:rsidR="006B42AB" w:rsidRPr="00451B90" w:rsidRDefault="00DF59A3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277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BBF5090" w14:textId="5C98D759" w:rsidR="006B42AB" w:rsidRPr="00451B90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5829E38" w14:textId="1F76F7C4" w:rsidR="006B42AB" w:rsidRPr="00451B90" w:rsidRDefault="00DF59A3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591" w:type="pct"/>
            <w:vAlign w:val="bottom"/>
          </w:tcPr>
          <w:p w14:paraId="2EFCB891" w14:textId="55D292D9" w:rsidR="006B42AB" w:rsidRPr="00451B90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451B90" w14:paraId="1B7729D6" w14:textId="77777777" w:rsidTr="00145E9C">
        <w:tc>
          <w:tcPr>
            <w:tcW w:w="2664" w:type="pct"/>
          </w:tcPr>
          <w:p w14:paraId="5A9282DA" w14:textId="1BD6B7B2" w:rsidR="006B42AB" w:rsidRPr="00451B90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จำหน่ายเงินลงทุน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1B2CC99" w14:textId="7F40B26B" w:rsidR="006B42AB" w:rsidRPr="00451B90" w:rsidRDefault="00B35B12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35FD68A" w14:textId="1ED2B73A" w:rsidR="006B42AB" w:rsidRPr="00451B90" w:rsidRDefault="00171C9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128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EB60E27" w14:textId="2FA3ADF6" w:rsidR="006B42AB" w:rsidRPr="00451B90" w:rsidRDefault="004347A5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7949B379" w14:textId="007754D6" w:rsidR="006B42AB" w:rsidRPr="00451B90" w:rsidRDefault="006B42AB" w:rsidP="00041A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451B90" w14:paraId="71B1AE1F" w14:textId="77777777" w:rsidTr="00145E9C">
        <w:tc>
          <w:tcPr>
            <w:tcW w:w="2664" w:type="pct"/>
          </w:tcPr>
          <w:p w14:paraId="6AFF5227" w14:textId="0439B6A3" w:rsidR="006B42AB" w:rsidRPr="00451B90" w:rsidRDefault="00BC6A2E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C52B046" w14:textId="5D228CC0" w:rsidR="006B42AB" w:rsidRPr="00451B90" w:rsidRDefault="00DD07B0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(1,19</w:t>
            </w:r>
            <w:r w:rsidRPr="00451B90">
              <w:rPr>
                <w:rFonts w:asciiTheme="majorBidi" w:hAnsiTheme="majorBidi" w:cstheme="majorBidi" w:hint="cs"/>
                <w:cs/>
              </w:rPr>
              <w:t>5</w:t>
            </w:r>
            <w:r w:rsidR="00B35B12" w:rsidRPr="00451B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B41671D" w14:textId="21F76DA2" w:rsidR="006B42AB" w:rsidRPr="00451B90" w:rsidRDefault="00171C9B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3,375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71D9CC6" w14:textId="5207B130" w:rsidR="006B42AB" w:rsidRPr="00451B90" w:rsidRDefault="004347A5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591" w:type="pct"/>
            <w:vAlign w:val="bottom"/>
          </w:tcPr>
          <w:p w14:paraId="26143E95" w14:textId="424E9AE3" w:rsidR="006B42AB" w:rsidRPr="00451B90" w:rsidRDefault="006B42AB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451B90" w14:paraId="5946C8BF" w14:textId="77777777" w:rsidTr="00145E9C">
        <w:tc>
          <w:tcPr>
            <w:tcW w:w="2664" w:type="pct"/>
          </w:tcPr>
          <w:p w14:paraId="4871CCDA" w14:textId="16C47861" w:rsidR="001019BF" w:rsidRPr="00451B90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>30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0FE1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7670FA1" w14:textId="246CA06D" w:rsidR="001019BF" w:rsidRPr="00451B90" w:rsidRDefault="00CB1C58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270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7CF6563" w14:textId="747F1D7F" w:rsidR="001019BF" w:rsidRPr="00451B90" w:rsidRDefault="001019BF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</w:t>
            </w:r>
            <w:r w:rsidR="00171C9B" w:rsidRPr="00451B90">
              <w:rPr>
                <w:rFonts w:asciiTheme="majorBidi" w:hAnsiTheme="majorBidi" w:cstheme="majorBidi"/>
                <w:b/>
                <w:bCs/>
              </w:rPr>
              <w:t>3,527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A714EE5" w14:textId="6D5C6A65" w:rsidR="001019BF" w:rsidRPr="00451B90" w:rsidRDefault="00DF59A3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39</w:t>
            </w:r>
          </w:p>
        </w:tc>
        <w:tc>
          <w:tcPr>
            <w:tcW w:w="591" w:type="pct"/>
            <w:vAlign w:val="bottom"/>
          </w:tcPr>
          <w:p w14:paraId="47EC8F6B" w14:textId="2DA8B8D9" w:rsidR="001019BF" w:rsidRPr="00451B90" w:rsidRDefault="001019BF" w:rsidP="00041A7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</w:tr>
      <w:tr w:rsidR="006E6CFE" w:rsidRPr="00451B90" w14:paraId="501B03A3" w14:textId="77777777" w:rsidTr="00145E9C">
        <w:tc>
          <w:tcPr>
            <w:tcW w:w="2664" w:type="pct"/>
          </w:tcPr>
          <w:p w14:paraId="0B902F2A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5DF56513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A337773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37A3FB0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53E9EC4C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CFE" w:rsidRPr="00451B90" w14:paraId="43F4FE62" w14:textId="77777777" w:rsidTr="00145E9C">
        <w:tc>
          <w:tcPr>
            <w:tcW w:w="2664" w:type="pct"/>
          </w:tcPr>
          <w:p w14:paraId="376770DD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การร่วมค้า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7E98E6C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1609A4C5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0B02E3C0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08E7E97C" w14:textId="77777777" w:rsidR="006E6CFE" w:rsidRPr="00451B90" w:rsidRDefault="006E6CFE" w:rsidP="00AF3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E6CFE" w:rsidRPr="00451B90" w14:paraId="341DDEF8" w14:textId="77777777" w:rsidTr="00145E9C">
        <w:tc>
          <w:tcPr>
            <w:tcW w:w="2664" w:type="pct"/>
          </w:tcPr>
          <w:p w14:paraId="28CFC241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70B0CD6" w14:textId="1D799131" w:rsidR="006E6CFE" w:rsidRPr="00451B90" w:rsidRDefault="00FF1F2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184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DF86D1E" w14:textId="698D1037" w:rsidR="006E6CFE" w:rsidRPr="00451B90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182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E7F1002" w14:textId="46746FB4" w:rsidR="006E6CFE" w:rsidRPr="00451B90" w:rsidRDefault="00FF1F2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591" w:type="pct"/>
            <w:vAlign w:val="bottom"/>
          </w:tcPr>
          <w:p w14:paraId="2B95FD29" w14:textId="644E5F8A" w:rsidR="006E6CFE" w:rsidRPr="00451B90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73</w:t>
            </w:r>
          </w:p>
        </w:tc>
      </w:tr>
      <w:tr w:rsidR="006E6CFE" w:rsidRPr="00451B90" w14:paraId="1F10B96A" w14:textId="77777777" w:rsidTr="00145E9C">
        <w:tc>
          <w:tcPr>
            <w:tcW w:w="2664" w:type="pct"/>
          </w:tcPr>
          <w:p w14:paraId="78FF9819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ส่วนแบ่งกำไรสุทธิจากเงินลงทุนในการร่วมค้า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5E0FA8D" w14:textId="30F3A3A7" w:rsidR="006E6CFE" w:rsidRPr="00451B90" w:rsidRDefault="004347A5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56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2F8B503" w14:textId="10487AAF" w:rsidR="006E6CFE" w:rsidRPr="00451B90" w:rsidRDefault="00171C9B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A45057F" w14:textId="4828C83E" w:rsidR="006E6CFE" w:rsidRPr="00451B90" w:rsidRDefault="00B26458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04F0A5AE" w14:textId="712C6C12" w:rsidR="006E6CFE" w:rsidRPr="00451B90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1019BF" w:rsidRPr="00451B90" w14:paraId="1D75251A" w14:textId="77777777" w:rsidTr="00145E9C">
        <w:tc>
          <w:tcPr>
            <w:tcW w:w="2664" w:type="pct"/>
          </w:tcPr>
          <w:p w14:paraId="77B903EB" w14:textId="0B070AE6" w:rsidR="001019BF" w:rsidRPr="00451B90" w:rsidRDefault="001019BF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FD857A5" w14:textId="4C050BDE" w:rsidR="001019BF" w:rsidRPr="00451B90" w:rsidRDefault="004347A5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79A6FF6C" w14:textId="2839C431" w:rsidR="001019BF" w:rsidRPr="00451B90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15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6A1D211" w14:textId="5F96CE62" w:rsidR="001019BF" w:rsidRPr="00451B90" w:rsidRDefault="00B26458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59048528" w14:textId="6418A10E" w:rsidR="001019BF" w:rsidRPr="00451B90" w:rsidRDefault="001019BF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DA16B0" w:rsidRPr="00451B90" w14:paraId="71D4389C" w14:textId="77777777" w:rsidTr="00145E9C">
        <w:tc>
          <w:tcPr>
            <w:tcW w:w="2664" w:type="pct"/>
          </w:tcPr>
          <w:p w14:paraId="52B4A4D7" w14:textId="19F7CD5C" w:rsidR="00DA16B0" w:rsidRPr="00451B90" w:rsidRDefault="00AD5497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724B1A1" w14:textId="5B3A47E1" w:rsidR="00DA16B0" w:rsidRPr="00451B90" w:rsidRDefault="004347A5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5BF7269" w14:textId="34DA7FB1" w:rsidR="00DA16B0" w:rsidRPr="00451B90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C9508FA" w14:textId="377879F7" w:rsidR="00DA16B0" w:rsidRPr="00451B90" w:rsidRDefault="00B26458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6C8628B2" w14:textId="60193773" w:rsidR="00DA16B0" w:rsidRPr="00451B90" w:rsidRDefault="00DA16B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4347A5" w:rsidRPr="00451B90" w14:paraId="0C617972" w14:textId="77777777" w:rsidTr="00145E9C">
        <w:tc>
          <w:tcPr>
            <w:tcW w:w="2664" w:type="pct"/>
          </w:tcPr>
          <w:p w14:paraId="7B5CB109" w14:textId="244A1C3C" w:rsidR="004347A5" w:rsidRPr="00451B90" w:rsidRDefault="004347A5" w:rsidP="0010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E008E6C" w14:textId="47398B24" w:rsidR="004347A5" w:rsidRPr="00451B90" w:rsidRDefault="004347A5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90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6648B4A" w14:textId="71BBFC3E" w:rsidR="004347A5" w:rsidRPr="00451B90" w:rsidRDefault="004347A5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A408FB8" w14:textId="4ACD0389" w:rsidR="004347A5" w:rsidRPr="00451B90" w:rsidRDefault="008665EB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59D646A8" w14:textId="7C7B1F0F" w:rsidR="004347A5" w:rsidRPr="00451B90" w:rsidRDefault="004347A5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</w:tr>
      <w:tr w:rsidR="006E6CFE" w:rsidRPr="00451B90" w14:paraId="46F9D251" w14:textId="77777777" w:rsidTr="00145E9C">
        <w:tc>
          <w:tcPr>
            <w:tcW w:w="2664" w:type="pct"/>
          </w:tcPr>
          <w:p w14:paraId="5FA5C9A2" w14:textId="153FBBC4" w:rsidR="006E6CFE" w:rsidRPr="00451B90" w:rsidRDefault="001019BF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2ED86B3" w14:textId="7057F6BA" w:rsidR="006E6CFE" w:rsidRPr="00451B90" w:rsidRDefault="004347A5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1,198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1D556EF3" w14:textId="2FB9C223" w:rsidR="006E6CFE" w:rsidRPr="00451B90" w:rsidRDefault="001019BF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18E25BC" w14:textId="30BC9E84" w:rsidR="006E6CFE" w:rsidRPr="00451B90" w:rsidRDefault="00B26458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591" w:type="pct"/>
            <w:vAlign w:val="bottom"/>
          </w:tcPr>
          <w:p w14:paraId="754A85BE" w14:textId="7FF14040" w:rsidR="006E6CFE" w:rsidRPr="00451B90" w:rsidRDefault="006E6CFE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451B90" w14:paraId="1A3A0930" w14:textId="77777777" w:rsidTr="00145E9C">
        <w:tc>
          <w:tcPr>
            <w:tcW w:w="2664" w:type="pct"/>
          </w:tcPr>
          <w:p w14:paraId="790656D9" w14:textId="70A54443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>30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0FE1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751BEAD" w14:textId="51E88E1B" w:rsidR="006E6CFE" w:rsidRPr="00451B90" w:rsidRDefault="004347A5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1,591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360CA9D9" w14:textId="0EAB7ACC" w:rsidR="006E6CFE" w:rsidRPr="00451B90" w:rsidRDefault="006E6CFE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18</w:t>
            </w:r>
            <w:r w:rsidR="00171C9B" w:rsidRPr="00451B90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1EDCC0C0" w14:textId="350B8406" w:rsidR="006E6CFE" w:rsidRPr="00451B90" w:rsidRDefault="00B26458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72</w:t>
            </w:r>
          </w:p>
        </w:tc>
        <w:tc>
          <w:tcPr>
            <w:tcW w:w="591" w:type="pct"/>
            <w:vAlign w:val="bottom"/>
          </w:tcPr>
          <w:p w14:paraId="15DB5434" w14:textId="1BEA002A" w:rsidR="006E6CFE" w:rsidRPr="00451B90" w:rsidRDefault="006E6CFE" w:rsidP="007F42C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  <w:tr w:rsidR="006E6CFE" w:rsidRPr="00451B90" w14:paraId="52FFD91E" w14:textId="77777777" w:rsidTr="00145E9C">
        <w:tc>
          <w:tcPr>
            <w:tcW w:w="2664" w:type="pct"/>
          </w:tcPr>
          <w:p w14:paraId="3F7F360D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2C339E4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06909E06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750AF683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409FF17B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48AC6EE9" w14:textId="77777777" w:rsidTr="00145E9C">
        <w:tc>
          <w:tcPr>
            <w:tcW w:w="2664" w:type="pct"/>
          </w:tcPr>
          <w:p w14:paraId="6D67EDDA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471CC393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3587B026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17D822A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36F74F5D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3115B940" w14:textId="77777777" w:rsidTr="00145E9C">
        <w:tc>
          <w:tcPr>
            <w:tcW w:w="2664" w:type="pct"/>
          </w:tcPr>
          <w:p w14:paraId="3A4F779F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15ACF425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71ED9B4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59292F3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431C55D6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65339CFE" w14:textId="77777777" w:rsidTr="00145E9C">
        <w:tc>
          <w:tcPr>
            <w:tcW w:w="2664" w:type="pct"/>
          </w:tcPr>
          <w:p w14:paraId="44180311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683A7346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shd w:val="clear" w:color="auto" w:fill="auto"/>
            <w:vAlign w:val="bottom"/>
          </w:tcPr>
          <w:p w14:paraId="256524F0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shd w:val="clear" w:color="auto" w:fill="auto"/>
            <w:vAlign w:val="bottom"/>
          </w:tcPr>
          <w:p w14:paraId="3446E33B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1E881252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686F639C" w14:textId="77777777" w:rsidTr="006E6CFE">
        <w:tc>
          <w:tcPr>
            <w:tcW w:w="2664" w:type="pct"/>
          </w:tcPr>
          <w:p w14:paraId="0EE65571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35689A02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08E8FCEC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6D3B9411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21AC4212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7EEDAA17" w14:textId="77777777" w:rsidTr="006E6CFE">
        <w:tc>
          <w:tcPr>
            <w:tcW w:w="2664" w:type="pct"/>
          </w:tcPr>
          <w:p w14:paraId="75E8CF47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7F64D8A4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5AD80389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C0C97A1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7A21D4CD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5114DCBA" w14:textId="77777777" w:rsidTr="006E6CFE">
        <w:tc>
          <w:tcPr>
            <w:tcW w:w="2664" w:type="pct"/>
          </w:tcPr>
          <w:p w14:paraId="0B0266A2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7628174F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7B133652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2B17D51C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4C576D9C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552533" w:rsidRPr="00451B90" w14:paraId="23B45CAD" w14:textId="77777777" w:rsidTr="006E6CFE">
        <w:tc>
          <w:tcPr>
            <w:tcW w:w="2664" w:type="pct"/>
          </w:tcPr>
          <w:p w14:paraId="7596ADC7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81" w:type="pct"/>
            <w:vAlign w:val="bottom"/>
          </w:tcPr>
          <w:p w14:paraId="3095946B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3" w:type="pct"/>
            <w:vAlign w:val="bottom"/>
          </w:tcPr>
          <w:p w14:paraId="756BA0B7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1" w:type="pct"/>
            <w:vAlign w:val="bottom"/>
          </w:tcPr>
          <w:p w14:paraId="3D017023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91" w:type="pct"/>
            <w:vAlign w:val="bottom"/>
          </w:tcPr>
          <w:p w14:paraId="7B37B8AA" w14:textId="77777777" w:rsidR="00552533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E6CFE" w:rsidRPr="00451B90" w14:paraId="67C177B4" w14:textId="77777777" w:rsidTr="006E6CFE">
        <w:tc>
          <w:tcPr>
            <w:tcW w:w="2664" w:type="pct"/>
          </w:tcPr>
          <w:p w14:paraId="3C394125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581" w:type="pct"/>
            <w:vAlign w:val="bottom"/>
          </w:tcPr>
          <w:p w14:paraId="37BE20F3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3" w:type="pct"/>
            <w:vAlign w:val="bottom"/>
          </w:tcPr>
          <w:p w14:paraId="1402ECD0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81" w:type="pct"/>
            <w:vAlign w:val="bottom"/>
          </w:tcPr>
          <w:p w14:paraId="4F439591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91" w:type="pct"/>
            <w:vAlign w:val="bottom"/>
          </w:tcPr>
          <w:p w14:paraId="6ECDC9BE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E6CFE" w:rsidRPr="00451B90" w14:paraId="7ABBFA21" w14:textId="77777777" w:rsidTr="00145E9C">
        <w:tc>
          <w:tcPr>
            <w:tcW w:w="2664" w:type="pct"/>
          </w:tcPr>
          <w:p w14:paraId="041A33FF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18" w:hanging="318"/>
              <w:jc w:val="thaiDistribute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A70C118" w14:textId="12BC0691" w:rsidR="006E6CFE" w:rsidRPr="00451B90" w:rsidRDefault="00FF1F2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13,670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2AC8106" w14:textId="2E103DAA" w:rsidR="006E6CFE" w:rsidRPr="00451B90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14,331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EDE8BB5" w14:textId="7F9B00CA" w:rsidR="006E6CFE" w:rsidRPr="00451B90" w:rsidRDefault="00FF1F20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73</w:t>
            </w:r>
          </w:p>
        </w:tc>
        <w:tc>
          <w:tcPr>
            <w:tcW w:w="591" w:type="pct"/>
            <w:vAlign w:val="bottom"/>
          </w:tcPr>
          <w:p w14:paraId="6AA2985C" w14:textId="732939AD" w:rsidR="006E6CFE" w:rsidRPr="00451B90" w:rsidRDefault="006E6CFE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73</w:t>
            </w:r>
          </w:p>
        </w:tc>
      </w:tr>
      <w:tr w:rsidR="006E6CFE" w:rsidRPr="00451B90" w14:paraId="22268694" w14:textId="77777777" w:rsidTr="00145E9C">
        <w:tc>
          <w:tcPr>
            <w:tcW w:w="2664" w:type="pct"/>
          </w:tcPr>
          <w:p w14:paraId="2BC5A23A" w14:textId="77777777" w:rsidR="00D44D38" w:rsidRPr="00451B90" w:rsidRDefault="00552533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ส่วนแบ่งกำไร</w:t>
            </w:r>
            <w:r w:rsidR="006E6CFE" w:rsidRPr="00451B90">
              <w:rPr>
                <w:rFonts w:asciiTheme="majorBidi" w:hAnsiTheme="majorBidi" w:cstheme="majorBidi"/>
                <w:cs/>
              </w:rPr>
              <w:t>สุทธิจากเงินลงทุนในบริษัทร่วม</w:t>
            </w:r>
          </w:p>
          <w:p w14:paraId="43839695" w14:textId="0CAB8979" w:rsidR="006E6CFE" w:rsidRPr="00451B90" w:rsidRDefault="006E6CFE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firstLine="4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และการร่วมค้า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231B534" w14:textId="74DD72ED" w:rsidR="006E6CFE" w:rsidRPr="00451B90" w:rsidRDefault="003A32FA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183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080173E5" w14:textId="061E0A16" w:rsidR="006E6CFE" w:rsidRPr="00451B90" w:rsidRDefault="00171C9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883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3AC7D02A" w14:textId="57BCDA2E" w:rsidR="006E6CFE" w:rsidRPr="00451B90" w:rsidRDefault="008665E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1E89A909" w14:textId="200A6786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451B90" w14:paraId="7DB73BB1" w14:textId="77777777" w:rsidTr="00145E9C">
        <w:tc>
          <w:tcPr>
            <w:tcW w:w="2664" w:type="pct"/>
          </w:tcPr>
          <w:p w14:paraId="1EE70023" w14:textId="68C7845B" w:rsidR="006E6CFE" w:rsidRPr="00451B90" w:rsidRDefault="00552533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553" w:hanging="16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ส่วนแบ่งกำไรขาดทุน</w:t>
            </w:r>
            <w:r w:rsidR="006E6CFE" w:rsidRPr="00451B90">
              <w:rPr>
                <w:rFonts w:asciiTheme="majorBidi" w:hAnsiTheme="majorBidi" w:cstheme="majorBidi"/>
                <w:cs/>
              </w:rPr>
              <w:t>เบ็ดเสร็จอื่นจากเงินลงทุน</w:t>
            </w:r>
          </w:p>
          <w:p w14:paraId="3B059A1B" w14:textId="1EFD1303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553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ab/>
            </w:r>
            <w:r w:rsidRPr="00451B90">
              <w:rPr>
                <w:rFonts w:asciiTheme="majorBidi" w:hAnsiTheme="majorBidi" w:cstheme="majorBidi"/>
                <w:cs/>
              </w:rPr>
              <w:t>ในบริษัทร่วม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316C4B3" w14:textId="11BB6FBD" w:rsidR="006E6CFE" w:rsidRPr="00451B90" w:rsidRDefault="003A32FA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B84E537" w14:textId="2BA79BD8" w:rsidR="006E6CFE" w:rsidRPr="00451B90" w:rsidRDefault="006E6CFE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45A2ED2" w14:textId="67B18F86" w:rsidR="006E6CFE" w:rsidRPr="00451B90" w:rsidRDefault="008665E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2C2FED7" w14:textId="06D8098E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451B90" w14:paraId="3FC750D0" w14:textId="77777777" w:rsidTr="00145E9C">
        <w:tc>
          <w:tcPr>
            <w:tcW w:w="2664" w:type="pct"/>
          </w:tcPr>
          <w:p w14:paraId="797A0157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รายได้เงินปันผล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08DC6D5" w14:textId="6E43D109" w:rsidR="006E6CFE" w:rsidRPr="00451B90" w:rsidRDefault="003A32FA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A1198EB" w14:textId="3FEBC902" w:rsidR="006E6CFE" w:rsidRPr="00451B90" w:rsidRDefault="00F334A6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  </w:t>
            </w:r>
            <w:r w:rsidR="006E6CFE" w:rsidRPr="00451B90">
              <w:rPr>
                <w:rFonts w:asciiTheme="majorBidi" w:hAnsiTheme="majorBidi" w:cstheme="majorBidi"/>
                <w:cs/>
              </w:rPr>
              <w:t>(</w:t>
            </w:r>
            <w:r w:rsidR="006E6CFE" w:rsidRPr="00451B90">
              <w:rPr>
                <w:rFonts w:asciiTheme="majorBidi" w:hAnsiTheme="majorBidi" w:cstheme="majorBidi"/>
              </w:rPr>
              <w:t>1</w:t>
            </w:r>
            <w:r w:rsidR="00171C9B" w:rsidRPr="00451B90">
              <w:rPr>
                <w:rFonts w:asciiTheme="majorBidi" w:hAnsiTheme="majorBidi" w:cstheme="majorBidi"/>
              </w:rPr>
              <w:t>94</w:t>
            </w:r>
            <w:r w:rsidR="006E6CFE"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0244A68" w14:textId="6051999B" w:rsidR="006E6CFE" w:rsidRPr="00451B90" w:rsidRDefault="008665E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3B4777AF" w14:textId="175212F6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451B90" w14:paraId="2771EFA4" w14:textId="77777777" w:rsidTr="00145E9C">
        <w:tc>
          <w:tcPr>
            <w:tcW w:w="2664" w:type="pct"/>
          </w:tcPr>
          <w:p w14:paraId="5C74060A" w14:textId="77777777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กลับรายการขาดทุนจากการด้อยค่า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D3C9A29" w14:textId="1934B2D5" w:rsidR="006E6CFE" w:rsidRPr="00451B90" w:rsidRDefault="003A32FA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8F2E50C" w14:textId="6B873BB7" w:rsidR="006E6CFE" w:rsidRPr="00451B90" w:rsidRDefault="006E6CFE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400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949C226" w14:textId="3907D8A5" w:rsidR="006E6CFE" w:rsidRPr="00451B90" w:rsidRDefault="008665E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6DA9D58A" w14:textId="2D98F303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B42AB" w:rsidRPr="00451B90" w14:paraId="3ACEB31D" w14:textId="77777777" w:rsidTr="00145E9C">
        <w:tc>
          <w:tcPr>
            <w:tcW w:w="2664" w:type="pct"/>
          </w:tcPr>
          <w:p w14:paraId="026F8926" w14:textId="5EBD7683" w:rsidR="006B42AB" w:rsidRPr="00451B90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BED17B4" w14:textId="5A0DD64D" w:rsidR="006B42AB" w:rsidRPr="00451B90" w:rsidRDefault="00DD07B0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(21</w:t>
            </w:r>
            <w:r w:rsidRPr="00451B90">
              <w:rPr>
                <w:rFonts w:asciiTheme="majorBidi" w:hAnsiTheme="majorBidi" w:cstheme="majorBidi" w:hint="cs"/>
                <w:cs/>
              </w:rPr>
              <w:t>4</w:t>
            </w:r>
            <w:r w:rsidR="003A32FA" w:rsidRPr="00451B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21B2FDE8" w14:textId="498348F9" w:rsidR="006B42AB" w:rsidRPr="00451B90" w:rsidRDefault="006B42A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</w:t>
            </w:r>
            <w:r w:rsidR="00171C9B" w:rsidRPr="00451B90">
              <w:rPr>
                <w:rFonts w:asciiTheme="majorBidi" w:hAnsiTheme="majorBidi" w:cstheme="majorBidi"/>
              </w:rPr>
              <w:t>789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AC36983" w14:textId="23088E0E" w:rsidR="006B42AB" w:rsidRPr="00451B90" w:rsidRDefault="008665E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65B3B90A" w14:textId="1772C6F6" w:rsidR="006B42AB" w:rsidRPr="00451B90" w:rsidRDefault="006B42A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3A7E8B" w:rsidRPr="00451B90" w14:paraId="7663FFB2" w14:textId="77777777" w:rsidTr="00145E9C">
        <w:tc>
          <w:tcPr>
            <w:tcW w:w="2664" w:type="pct"/>
          </w:tcPr>
          <w:p w14:paraId="2938C3E9" w14:textId="3969CF54" w:rsidR="003A7E8B" w:rsidRPr="00451B90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เพิ่มขึ้น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1C0860F" w14:textId="76E51F83" w:rsidR="003A7E8B" w:rsidRPr="00451B90" w:rsidRDefault="00CB1C58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4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367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1E39AB5" w14:textId="230FC04A" w:rsidR="003A7E8B" w:rsidRPr="00451B90" w:rsidRDefault="003A7E8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3B2E082" w14:textId="2E49B26D" w:rsidR="003A7E8B" w:rsidRPr="00451B90" w:rsidRDefault="00DF59A3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35</w:t>
            </w:r>
          </w:p>
        </w:tc>
        <w:tc>
          <w:tcPr>
            <w:tcW w:w="591" w:type="pct"/>
            <w:vAlign w:val="bottom"/>
          </w:tcPr>
          <w:p w14:paraId="205BA209" w14:textId="62B07EE7" w:rsidR="003A7E8B" w:rsidRPr="00451B90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3A7E8B" w:rsidRPr="00451B90" w14:paraId="2B9E4352" w14:textId="77777777" w:rsidTr="00145E9C">
        <w:tc>
          <w:tcPr>
            <w:tcW w:w="2664" w:type="pct"/>
          </w:tcPr>
          <w:p w14:paraId="551D0C92" w14:textId="381071E6" w:rsidR="003A7E8B" w:rsidRPr="00451B90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จำหน่ายเงินลงทุน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567828EF" w14:textId="022755DF" w:rsidR="003A7E8B" w:rsidRPr="00451B90" w:rsidRDefault="003A32FA" w:rsidP="007F42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(12,148)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5AC7483E" w14:textId="3EFC2BEE" w:rsidR="003A7E8B" w:rsidRPr="00451B90" w:rsidRDefault="00171C9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128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2A2B502F" w14:textId="1E4F25C8" w:rsidR="003A7E8B" w:rsidRPr="00451B90" w:rsidRDefault="008665EB" w:rsidP="00F334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591" w:type="pct"/>
            <w:vAlign w:val="bottom"/>
          </w:tcPr>
          <w:p w14:paraId="5AAFF6DC" w14:textId="3AD19C74" w:rsidR="003A7E8B" w:rsidRPr="00451B90" w:rsidRDefault="003A7E8B" w:rsidP="006B42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</w:tr>
      <w:tr w:rsidR="006E6CFE" w:rsidRPr="00451B90" w14:paraId="24B2F915" w14:textId="77777777" w:rsidTr="00145E9C">
        <w:tc>
          <w:tcPr>
            <w:tcW w:w="2664" w:type="pct"/>
          </w:tcPr>
          <w:p w14:paraId="59033E9E" w14:textId="356F5E7F" w:rsidR="006E6CFE" w:rsidRPr="00451B90" w:rsidRDefault="006B42AB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จัดประเภทใหม่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702C3282" w14:textId="2E776E06" w:rsidR="006E6CFE" w:rsidRPr="00451B90" w:rsidRDefault="00DD07B0" w:rsidP="008863C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3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6A9A90E5" w14:textId="3C4608E0" w:rsidR="006E6CFE" w:rsidRPr="00451B90" w:rsidRDefault="00171C9B" w:rsidP="00F334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3,375</w:t>
            </w:r>
            <w:r w:rsidRPr="00451B90">
              <w:rPr>
                <w:rFonts w:asciiTheme="majorBidi" w:hAnsiTheme="majorBidi" w:cstheme="majorBidi"/>
                <w:cs/>
              </w:rPr>
              <w:t>)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46B5A225" w14:textId="5D2FD446" w:rsidR="006E6CFE" w:rsidRPr="00451B90" w:rsidRDefault="008665EB" w:rsidP="00F334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591" w:type="pct"/>
            <w:vAlign w:val="bottom"/>
          </w:tcPr>
          <w:p w14:paraId="411A3012" w14:textId="6A75298A" w:rsidR="006E6CFE" w:rsidRPr="00451B90" w:rsidRDefault="006E6CFE" w:rsidP="006E6C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E6CFE" w:rsidRPr="00451B90" w14:paraId="5CB463D1" w14:textId="77777777" w:rsidTr="00145E9C">
        <w:tc>
          <w:tcPr>
            <w:tcW w:w="2664" w:type="pct"/>
          </w:tcPr>
          <w:p w14:paraId="010A6C9B" w14:textId="4AC26C71" w:rsidR="006E6CFE" w:rsidRPr="00451B90" w:rsidRDefault="006E6CFE" w:rsidP="006E6C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>30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="00A60FE1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61AD2893" w14:textId="0CB6E22A" w:rsidR="006E6CFE" w:rsidRPr="00451B90" w:rsidRDefault="00CB1C58" w:rsidP="00F334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</w:t>
            </w:r>
            <w:r w:rsidR="003A32FA" w:rsidRPr="00451B90">
              <w:rPr>
                <w:rFonts w:asciiTheme="majorBidi" w:hAnsiTheme="majorBidi" w:cstheme="majorBidi"/>
                <w:b/>
                <w:bCs/>
              </w:rPr>
              <w:t>,</w:t>
            </w:r>
            <w:r w:rsidRPr="00451B90">
              <w:rPr>
                <w:rFonts w:asciiTheme="majorBidi" w:hAnsiTheme="majorBidi" w:cstheme="majorBidi"/>
                <w:b/>
                <w:bCs/>
              </w:rPr>
              <w:t>861</w:t>
            </w:r>
          </w:p>
        </w:tc>
        <w:tc>
          <w:tcPr>
            <w:tcW w:w="583" w:type="pct"/>
            <w:shd w:val="clear" w:color="auto" w:fill="auto"/>
            <w:vAlign w:val="bottom"/>
          </w:tcPr>
          <w:p w14:paraId="4AFA6828" w14:textId="002947B7" w:rsidR="006E6CFE" w:rsidRPr="00451B90" w:rsidRDefault="006E6CFE" w:rsidP="007F42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3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</w:t>
            </w:r>
            <w:r w:rsidR="00171C9B" w:rsidRPr="00451B90">
              <w:rPr>
                <w:rFonts w:asciiTheme="majorBidi" w:hAnsiTheme="majorBidi" w:cstheme="majorBidi"/>
                <w:b/>
                <w:bCs/>
              </w:rPr>
              <w:t>3,714</w:t>
            </w:r>
          </w:p>
        </w:tc>
        <w:tc>
          <w:tcPr>
            <w:tcW w:w="581" w:type="pct"/>
            <w:shd w:val="clear" w:color="auto" w:fill="auto"/>
            <w:vAlign w:val="bottom"/>
          </w:tcPr>
          <w:p w14:paraId="037A931D" w14:textId="51BFFC91" w:rsidR="006E6CFE" w:rsidRPr="00451B90" w:rsidRDefault="00DF59A3" w:rsidP="007F42CF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111</w:t>
            </w:r>
          </w:p>
        </w:tc>
        <w:tc>
          <w:tcPr>
            <w:tcW w:w="591" w:type="pct"/>
            <w:vAlign w:val="bottom"/>
          </w:tcPr>
          <w:p w14:paraId="106A6514" w14:textId="21CE0307" w:rsidR="006E6CFE" w:rsidRPr="00451B90" w:rsidRDefault="006E6CFE" w:rsidP="006E6C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73</w:t>
            </w:r>
          </w:p>
        </w:tc>
      </w:tr>
    </w:tbl>
    <w:p w14:paraId="72146593" w14:textId="1389AFD7" w:rsidR="00EA6CE3" w:rsidRPr="00451B90" w:rsidRDefault="00EA6CE3" w:rsidP="00BA7A53">
      <w:pPr>
        <w:rPr>
          <w:rFonts w:asciiTheme="majorBidi" w:hAnsiTheme="majorBidi" w:cstheme="majorBidi"/>
        </w:rPr>
      </w:pPr>
    </w:p>
    <w:p w14:paraId="002E8843" w14:textId="5110808A" w:rsidR="00AE5C41" w:rsidRPr="00451B90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451B90">
        <w:rPr>
          <w:rFonts w:asciiTheme="majorBidi" w:hAnsiTheme="majorBidi" w:cstheme="majorBidi"/>
          <w:i/>
          <w:iCs/>
          <w:cs/>
          <w:lang w:val="en-GB"/>
        </w:rPr>
        <w:t>การเปลี่ยนแปลงเงินลงทุนใน</w:t>
      </w:r>
      <w:r w:rsidR="00EB4D05" w:rsidRPr="00451B90">
        <w:rPr>
          <w:rFonts w:asciiTheme="majorBidi" w:hAnsiTheme="majorBidi" w:cstheme="majorBidi" w:hint="cs"/>
          <w:i/>
          <w:iCs/>
          <w:cs/>
          <w:lang w:val="en-GB"/>
        </w:rPr>
        <w:t>บริษัทร่วม</w:t>
      </w:r>
      <w:r w:rsidR="00EA2C81" w:rsidRPr="00451B90">
        <w:rPr>
          <w:rFonts w:asciiTheme="majorBidi" w:hAnsiTheme="majorBidi" w:cstheme="majorBidi"/>
          <w:i/>
          <w:iCs/>
          <w:cs/>
          <w:lang w:val="en-GB"/>
        </w:rPr>
        <w:t>และการร่วมค้า</w:t>
      </w:r>
    </w:p>
    <w:p w14:paraId="4B61BE19" w14:textId="793D1E78" w:rsidR="00AE5C41" w:rsidRPr="00451B90" w:rsidRDefault="00AE5C41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38C6D67C" w14:textId="6D1783F5" w:rsidR="00F05174" w:rsidRPr="00451B90" w:rsidRDefault="00F05174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451B90">
        <w:rPr>
          <w:rFonts w:asciiTheme="majorBidi" w:hAnsiTheme="majorBidi" w:cstheme="majorBidi"/>
          <w:i/>
          <w:iCs/>
          <w:cs/>
          <w:lang w:val="en-GB"/>
        </w:rPr>
        <w:t>บริษัท ออมสุข วิส</w:t>
      </w:r>
      <w:r w:rsidR="007A1E3C" w:rsidRPr="00451B90">
        <w:rPr>
          <w:rFonts w:asciiTheme="majorBidi" w:hAnsiTheme="majorBidi" w:cstheme="majorBidi"/>
          <w:i/>
          <w:iCs/>
          <w:cs/>
          <w:lang w:val="en-GB"/>
        </w:rPr>
        <w:t>า</w:t>
      </w:r>
      <w:r w:rsidRPr="00451B90">
        <w:rPr>
          <w:rFonts w:asciiTheme="majorBidi" w:hAnsiTheme="majorBidi" w:cstheme="majorBidi"/>
          <w:i/>
          <w:iCs/>
          <w:cs/>
          <w:lang w:val="en-GB"/>
        </w:rPr>
        <w:t>หกิจเพื่อสังคม จำกัด</w:t>
      </w:r>
    </w:p>
    <w:p w14:paraId="7189B15E" w14:textId="77777777" w:rsidR="00F05174" w:rsidRPr="00451B90" w:rsidRDefault="00F05174" w:rsidP="00A00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</w:p>
    <w:p w14:paraId="0362493C" w14:textId="537323D6" w:rsidR="00EB115E" w:rsidRPr="00451B90" w:rsidRDefault="00693235" w:rsidP="0069323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 xml:space="preserve">เมื่อวันที่ </w:t>
      </w:r>
      <w:r w:rsidR="006F1E95" w:rsidRPr="00451B90">
        <w:rPr>
          <w:rFonts w:asciiTheme="majorBidi" w:hAnsiTheme="majorBidi" w:cstheme="majorBidi"/>
        </w:rPr>
        <w:t>17</w:t>
      </w:r>
      <w:r w:rsidRPr="00451B90">
        <w:rPr>
          <w:rFonts w:asciiTheme="majorBidi" w:hAnsiTheme="majorBidi" w:cstheme="majorBidi"/>
          <w:cs/>
        </w:rPr>
        <w:t xml:space="preserve"> ธันวาคม </w:t>
      </w:r>
      <w:r w:rsidR="006F1E95" w:rsidRPr="00451B90">
        <w:rPr>
          <w:rFonts w:asciiTheme="majorBidi" w:hAnsiTheme="majorBidi" w:cstheme="majorBidi"/>
        </w:rPr>
        <w:t>2564</w:t>
      </w:r>
      <w:r w:rsidRPr="00451B90">
        <w:rPr>
          <w:rFonts w:asciiTheme="majorBidi" w:hAnsiTheme="majorBidi" w:cstheme="majorBidi"/>
          <w:cs/>
        </w:rPr>
        <w:t xml:space="preserve"> ที่ประชุมคณะกรรมการบริษัทได้มีมติอนุมัติให้บริษัทเพิ่มทุนในบริษัท ออมสุข วิสาหกิจเพื่อสังคม จำกัด (</w:t>
      </w:r>
      <w:r w:rsidRPr="00451B90">
        <w:rPr>
          <w:rFonts w:asciiTheme="majorBidi" w:hAnsiTheme="majorBidi" w:cstheme="majorBidi"/>
        </w:rPr>
        <w:t xml:space="preserve">“OSSE”) </w:t>
      </w:r>
      <w:r w:rsidRPr="00451B90">
        <w:rPr>
          <w:rFonts w:asciiTheme="majorBidi" w:hAnsiTheme="majorBidi" w:cstheme="majorBidi"/>
          <w:cs/>
        </w:rPr>
        <w:t xml:space="preserve">โดยมีวัตถุประสงค์เพื่อเข้าลงทุนในบริษัท เคหะสุขประชา จำกัด (มหาชน) </w:t>
      </w:r>
      <w:r w:rsidR="00F05174" w:rsidRPr="00451B90">
        <w:rPr>
          <w:rFonts w:asciiTheme="majorBidi" w:hAnsiTheme="majorBidi" w:cstheme="majorBidi"/>
          <w:cs/>
        </w:rPr>
        <w:t xml:space="preserve">โดยในวันที่ </w:t>
      </w:r>
      <w:r w:rsidR="006F1E95" w:rsidRPr="00451B90">
        <w:rPr>
          <w:rFonts w:asciiTheme="majorBidi" w:hAnsiTheme="majorBidi" w:cstheme="majorBidi"/>
        </w:rPr>
        <w:t>14</w:t>
      </w:r>
      <w:r w:rsidR="00F05174" w:rsidRPr="00451B90">
        <w:rPr>
          <w:rFonts w:asciiTheme="majorBidi" w:hAnsiTheme="majorBidi" w:cstheme="majorBidi"/>
        </w:rPr>
        <w:t xml:space="preserve"> </w:t>
      </w:r>
      <w:r w:rsidR="00F05174" w:rsidRPr="00451B90">
        <w:rPr>
          <w:rFonts w:asciiTheme="majorBidi" w:hAnsiTheme="majorBidi" w:cstheme="majorBidi"/>
          <w:cs/>
        </w:rPr>
        <w:t xml:space="preserve">มีนาคม </w:t>
      </w:r>
      <w:r w:rsidR="006F1E95" w:rsidRPr="00451B90">
        <w:rPr>
          <w:rFonts w:asciiTheme="majorBidi" w:hAnsiTheme="majorBidi" w:cstheme="majorBidi"/>
        </w:rPr>
        <w:t>2565</w:t>
      </w:r>
      <w:r w:rsidR="00F05174" w:rsidRPr="00451B90">
        <w:rPr>
          <w:rFonts w:asciiTheme="majorBidi" w:hAnsiTheme="majorBidi" w:cstheme="majorBidi"/>
        </w:rPr>
        <w:t xml:space="preserve"> </w:t>
      </w:r>
      <w:r w:rsidR="00F05174" w:rsidRPr="00451B90">
        <w:rPr>
          <w:rFonts w:asciiTheme="majorBidi" w:hAnsiTheme="majorBidi" w:cstheme="majorBidi"/>
          <w:cs/>
        </w:rPr>
        <w:t>บริษัท</w:t>
      </w:r>
      <w:r w:rsidRPr="00451B90">
        <w:rPr>
          <w:rFonts w:asciiTheme="majorBidi" w:hAnsiTheme="majorBidi" w:cstheme="majorBidi"/>
          <w:cs/>
        </w:rPr>
        <w:t>ได้ซื้อหุ้นจากผู้ถือหุ้น</w:t>
      </w:r>
      <w:r w:rsidR="00F05174" w:rsidRPr="00451B90">
        <w:rPr>
          <w:rFonts w:asciiTheme="majorBidi" w:hAnsiTheme="majorBidi" w:cstheme="majorBidi"/>
          <w:cs/>
        </w:rPr>
        <w:t xml:space="preserve">อื่นจำนวน </w:t>
      </w:r>
      <w:r w:rsidR="006F1E95" w:rsidRPr="00451B90">
        <w:rPr>
          <w:rFonts w:asciiTheme="majorBidi" w:hAnsiTheme="majorBidi" w:cstheme="majorBidi"/>
        </w:rPr>
        <w:t>599</w:t>
      </w:r>
      <w:r w:rsidR="00F05174" w:rsidRPr="00451B90">
        <w:rPr>
          <w:rFonts w:asciiTheme="majorBidi" w:hAnsiTheme="majorBidi" w:cstheme="majorBidi"/>
        </w:rPr>
        <w:t>,</w:t>
      </w:r>
      <w:r w:rsidR="006F1E95" w:rsidRPr="00451B90">
        <w:rPr>
          <w:rFonts w:asciiTheme="majorBidi" w:hAnsiTheme="majorBidi" w:cstheme="majorBidi"/>
        </w:rPr>
        <w:t>999</w:t>
      </w:r>
      <w:r w:rsidR="00F05174" w:rsidRPr="00451B90">
        <w:rPr>
          <w:rFonts w:asciiTheme="majorBidi" w:hAnsiTheme="majorBidi" w:cstheme="majorBidi"/>
        </w:rPr>
        <w:t xml:space="preserve"> </w:t>
      </w:r>
      <w:r w:rsidR="00F05174" w:rsidRPr="00451B90">
        <w:rPr>
          <w:rFonts w:asciiTheme="majorBidi" w:hAnsiTheme="majorBidi" w:cstheme="majorBidi"/>
          <w:cs/>
        </w:rPr>
        <w:t xml:space="preserve">หุ้น </w:t>
      </w:r>
      <w:r w:rsidRPr="00451B90">
        <w:rPr>
          <w:rFonts w:asciiTheme="majorBidi" w:hAnsiTheme="majorBidi" w:cstheme="majorBidi"/>
          <w:cs/>
        </w:rPr>
        <w:t xml:space="preserve">เป็นจำนวน </w:t>
      </w:r>
      <w:r w:rsidR="006F1E95" w:rsidRPr="00451B90">
        <w:rPr>
          <w:rFonts w:asciiTheme="majorBidi" w:hAnsiTheme="majorBidi" w:cstheme="majorBidi"/>
        </w:rPr>
        <w:t>1</w:t>
      </w:r>
      <w:r w:rsidRPr="00451B90">
        <w:rPr>
          <w:rFonts w:asciiTheme="majorBidi" w:hAnsiTheme="majorBidi" w:cstheme="majorBidi"/>
        </w:rPr>
        <w:t>.</w:t>
      </w:r>
      <w:r w:rsidR="006F1E95" w:rsidRPr="00451B90">
        <w:rPr>
          <w:rFonts w:asciiTheme="majorBidi" w:hAnsiTheme="majorBidi" w:cstheme="majorBidi"/>
        </w:rPr>
        <w:t>5</w:t>
      </w:r>
      <w:r w:rsidRPr="00451B90">
        <w:rPr>
          <w:rFonts w:asciiTheme="majorBidi" w:hAnsiTheme="majorBidi" w:cstheme="majorBidi"/>
          <w:cs/>
        </w:rPr>
        <w:t xml:space="preserve"> ล้าน</w:t>
      </w:r>
      <w:r w:rsidR="00E45FA3" w:rsidRPr="00451B90">
        <w:rPr>
          <w:rFonts w:asciiTheme="majorBidi" w:hAnsiTheme="majorBidi" w:cstheme="majorBidi"/>
          <w:cs/>
        </w:rPr>
        <w:t>บาท</w:t>
      </w:r>
      <w:r w:rsidRPr="00451B90">
        <w:rPr>
          <w:rFonts w:asciiTheme="majorBidi" w:hAnsiTheme="majorBidi" w:cstheme="majorBidi"/>
          <w:cs/>
        </w:rPr>
        <w:t xml:space="preserve"> และชำระค่าหุ้นในส่วนที่ยังเรียกชำระไม่ครบเป็นจำนวน </w:t>
      </w:r>
      <w:r w:rsidR="006F1E95" w:rsidRPr="00451B90">
        <w:rPr>
          <w:rFonts w:asciiTheme="majorBidi" w:hAnsiTheme="majorBidi" w:cstheme="majorBidi"/>
        </w:rPr>
        <w:t>7</w:t>
      </w:r>
      <w:r w:rsidRPr="00451B90">
        <w:rPr>
          <w:rFonts w:asciiTheme="majorBidi" w:hAnsiTheme="majorBidi" w:cstheme="majorBidi"/>
        </w:rPr>
        <w:t>.</w:t>
      </w:r>
      <w:r w:rsidR="006F1E95" w:rsidRPr="00451B90">
        <w:rPr>
          <w:rFonts w:asciiTheme="majorBidi" w:hAnsiTheme="majorBidi" w:cstheme="majorBidi"/>
        </w:rPr>
        <w:t>5</w:t>
      </w:r>
      <w:r w:rsidRPr="00451B90">
        <w:rPr>
          <w:rFonts w:asciiTheme="majorBidi" w:hAnsiTheme="majorBidi" w:cstheme="majorBidi"/>
          <w:cs/>
        </w:rPr>
        <w:t xml:space="preserve"> ล้านบาท ส่งผลให้มีการเปลี่ยนแปลงสถานะเงินลงทุนใน </w:t>
      </w:r>
      <w:r w:rsidRPr="00451B90">
        <w:rPr>
          <w:rFonts w:asciiTheme="majorBidi" w:hAnsiTheme="majorBidi" w:cstheme="majorBidi"/>
        </w:rPr>
        <w:t xml:space="preserve">OSSE </w:t>
      </w:r>
      <w:r w:rsidRPr="00451B90">
        <w:rPr>
          <w:rFonts w:asciiTheme="majorBidi" w:hAnsiTheme="majorBidi" w:cstheme="majorBidi"/>
          <w:cs/>
        </w:rPr>
        <w:t>จากเงินลงทุนในกิจการร่วมค้าเป็นบริษัทย่อย</w:t>
      </w:r>
    </w:p>
    <w:p w14:paraId="1ECBB8C2" w14:textId="087BB542" w:rsidR="0069772D" w:rsidRPr="00451B90" w:rsidRDefault="006977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</w:p>
    <w:p w14:paraId="6C8307D5" w14:textId="77777777" w:rsidR="00D44D38" w:rsidRPr="00451B90" w:rsidRDefault="00D4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 w:cstheme="majorBidi"/>
          <w:cs/>
        </w:rPr>
        <w:br w:type="page"/>
      </w:r>
    </w:p>
    <w:p w14:paraId="7B387262" w14:textId="2CB66665" w:rsidR="0024036F" w:rsidRPr="00451B90" w:rsidRDefault="0024036F" w:rsidP="00240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lastRenderedPageBreak/>
        <w:t>ต่อมาในวันที่</w:t>
      </w:r>
      <w:r w:rsidRPr="00451B90">
        <w:rPr>
          <w:rFonts w:asciiTheme="majorBidi" w:hAnsiTheme="majorBidi" w:cstheme="majorBidi"/>
        </w:rPr>
        <w:t xml:space="preserve"> 15 </w:t>
      </w:r>
      <w:r w:rsidRPr="00451B90">
        <w:rPr>
          <w:rFonts w:asciiTheme="majorBidi" w:hAnsiTheme="majorBidi" w:cstheme="majorBidi"/>
          <w:cs/>
        </w:rPr>
        <w:t xml:space="preserve">มีนาคม </w:t>
      </w:r>
      <w:r w:rsidRPr="00451B90">
        <w:rPr>
          <w:rFonts w:asciiTheme="majorBidi" w:hAnsiTheme="majorBidi" w:cstheme="majorBidi"/>
        </w:rPr>
        <w:t xml:space="preserve">2565  OSSE </w:t>
      </w:r>
      <w:r w:rsidRPr="00451B90">
        <w:rPr>
          <w:rFonts w:asciiTheme="majorBidi" w:hAnsiTheme="majorBidi" w:cstheme="majorBidi"/>
          <w:cs/>
        </w:rPr>
        <w:t xml:space="preserve">ได้จดทะเบียนเพิ่มทุนจากเดิม </w:t>
      </w:r>
      <w:r w:rsidRPr="00451B90">
        <w:rPr>
          <w:rFonts w:asciiTheme="majorBidi" w:hAnsiTheme="majorBidi" w:cstheme="majorBidi"/>
        </w:rPr>
        <w:t xml:space="preserve">10 </w:t>
      </w:r>
      <w:r w:rsidRPr="00451B90">
        <w:rPr>
          <w:rFonts w:asciiTheme="majorBidi" w:hAnsiTheme="majorBidi" w:cstheme="majorBidi"/>
          <w:cs/>
        </w:rPr>
        <w:t xml:space="preserve">ล้านบาท เป็น </w:t>
      </w:r>
      <w:r w:rsidRPr="00451B90">
        <w:rPr>
          <w:rFonts w:asciiTheme="majorBidi" w:hAnsiTheme="majorBidi" w:cstheme="majorBidi"/>
        </w:rPr>
        <w:t xml:space="preserve">126 </w:t>
      </w:r>
      <w:r w:rsidRPr="00451B90">
        <w:rPr>
          <w:rFonts w:asciiTheme="majorBidi" w:hAnsiTheme="majorBidi" w:cstheme="majorBidi"/>
          <w:cs/>
        </w:rPr>
        <w:t>ล้านบาท</w:t>
      </w:r>
      <w:r w:rsidRPr="00451B90">
        <w:rPr>
          <w:rFonts w:asciiTheme="majorBidi" w:hAnsiTheme="majorBidi" w:cstheme="majorBidi"/>
        </w:rPr>
        <w:t> </w:t>
      </w:r>
      <w:r w:rsidRPr="00451B90">
        <w:rPr>
          <w:rFonts w:asciiTheme="majorBidi" w:hAnsiTheme="majorBidi" w:cstheme="majorBidi"/>
          <w:cs/>
        </w:rPr>
        <w:t>โดยการออกหุ้นสามัญเพิ่มทุนใหม่จำนวน</w:t>
      </w:r>
      <w:r w:rsidRPr="00451B90">
        <w:rPr>
          <w:rFonts w:asciiTheme="majorBidi" w:hAnsiTheme="majorBidi" w:cstheme="majorBidi"/>
        </w:rPr>
        <w:t xml:space="preserve"> 11.6 </w:t>
      </w:r>
      <w:r w:rsidRPr="00451B90">
        <w:rPr>
          <w:rFonts w:asciiTheme="majorBidi" w:hAnsiTheme="majorBidi" w:cstheme="majorBidi"/>
          <w:cs/>
        </w:rPr>
        <w:t xml:space="preserve">ล้านหุ้น มูลค่าที่ตราไว้หุ้นละ </w:t>
      </w:r>
      <w:r w:rsidRPr="00451B90">
        <w:rPr>
          <w:rFonts w:asciiTheme="majorBidi" w:hAnsiTheme="majorBidi" w:cstheme="majorBidi"/>
        </w:rPr>
        <w:t xml:space="preserve">10 </w:t>
      </w:r>
      <w:r w:rsidRPr="00451B90">
        <w:rPr>
          <w:rFonts w:asciiTheme="majorBidi" w:hAnsiTheme="majorBidi" w:cstheme="majorBidi"/>
          <w:cs/>
        </w:rPr>
        <w:t>บาท</w:t>
      </w:r>
      <w:r w:rsidRPr="00451B90">
        <w:rPr>
          <w:rFonts w:asciiTheme="majorBidi" w:hAnsiTheme="majorBidi" w:cstheme="majorBidi"/>
        </w:rPr>
        <w:t> </w:t>
      </w:r>
      <w:r w:rsidRPr="00451B90">
        <w:rPr>
          <w:rFonts w:asciiTheme="majorBidi" w:hAnsiTheme="majorBidi" w:cstheme="majorBidi"/>
          <w:cs/>
        </w:rPr>
        <w:t xml:space="preserve">โดยบริษัทได้เข้าลงทุนใน </w:t>
      </w:r>
      <w:r w:rsidRPr="00451B90">
        <w:rPr>
          <w:rFonts w:asciiTheme="majorBidi" w:hAnsiTheme="majorBidi" w:cstheme="majorBidi"/>
        </w:rPr>
        <w:t>OSSE</w:t>
      </w:r>
      <w:r w:rsidRPr="00451B90">
        <w:rPr>
          <w:rFonts w:asciiTheme="majorBidi" w:hAnsiTheme="majorBidi" w:cstheme="majorBidi"/>
          <w:cs/>
        </w:rPr>
        <w:t xml:space="preserve"> เพิ่มเติมจำนวน</w:t>
      </w:r>
      <w:r w:rsidRPr="00451B90">
        <w:rPr>
          <w:rFonts w:asciiTheme="majorBidi" w:hAnsiTheme="majorBidi" w:cstheme="majorBidi"/>
        </w:rPr>
        <w:t xml:space="preserve"> 5.35 </w:t>
      </w:r>
      <w:r w:rsidRPr="00451B90">
        <w:rPr>
          <w:rFonts w:asciiTheme="majorBidi" w:hAnsiTheme="majorBidi" w:cstheme="majorBidi"/>
          <w:cs/>
        </w:rPr>
        <w:t xml:space="preserve">ล้านหุ้น เป็นจำนวน </w:t>
      </w:r>
      <w:r w:rsidRPr="00451B90">
        <w:rPr>
          <w:rFonts w:asciiTheme="majorBidi" w:hAnsiTheme="majorBidi" w:cstheme="majorBidi"/>
        </w:rPr>
        <w:t xml:space="preserve">53.5 </w:t>
      </w:r>
      <w:r w:rsidRPr="00451B90">
        <w:rPr>
          <w:rFonts w:asciiTheme="majorBidi" w:hAnsiTheme="majorBidi" w:cstheme="majorBidi"/>
          <w:cs/>
        </w:rPr>
        <w:t>ล้านบาท</w:t>
      </w:r>
      <w:r w:rsidRPr="00451B90">
        <w:rPr>
          <w:rFonts w:asciiTheme="majorBidi" w:hAnsiTheme="majorBidi" w:cstheme="majorBidi"/>
        </w:rPr>
        <w:t> </w:t>
      </w:r>
      <w:r w:rsidRPr="00451B90">
        <w:rPr>
          <w:rFonts w:asciiTheme="majorBidi" w:hAnsiTheme="majorBidi" w:cstheme="majorBidi"/>
          <w:cs/>
        </w:rPr>
        <w:t>ส่งผลให้สัดส่วนการถือหุ้นทางตรงใน</w:t>
      </w:r>
      <w:r w:rsidRPr="00451B90">
        <w:rPr>
          <w:rFonts w:asciiTheme="majorBidi" w:hAnsiTheme="majorBidi" w:cstheme="majorBidi"/>
        </w:rPr>
        <w:t xml:space="preserve"> OSSE </w:t>
      </w:r>
      <w:r w:rsidRPr="00451B90">
        <w:rPr>
          <w:rFonts w:asciiTheme="majorBidi" w:hAnsiTheme="majorBidi" w:cstheme="majorBidi"/>
          <w:cs/>
        </w:rPr>
        <w:t xml:space="preserve">เพิ่มเป็นร้อยละ </w:t>
      </w:r>
      <w:r w:rsidRPr="00451B90">
        <w:rPr>
          <w:rFonts w:asciiTheme="majorBidi" w:hAnsiTheme="majorBidi" w:cstheme="majorBidi"/>
        </w:rPr>
        <w:t xml:space="preserve">50.40 </w:t>
      </w:r>
      <w:r w:rsidRPr="00451B90">
        <w:rPr>
          <w:rFonts w:asciiTheme="majorBidi" w:hAnsiTheme="majorBidi" w:cstheme="majorBidi"/>
          <w:cs/>
        </w:rPr>
        <w:t>นอกจากนี้ บริษัท บีซีพีจี จำกัด (มหาชน)</w:t>
      </w:r>
      <w:r w:rsidR="00EA2C81" w:rsidRPr="00451B90">
        <w:rPr>
          <w:rFonts w:asciiTheme="majorBidi" w:hAnsiTheme="majorBidi" w:cstheme="majorBidi"/>
          <w:cs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ซึ่งเป็นบริษัทย่อยของกลุ่มบริษัทได้เข้าลงทุนใน </w:t>
      </w:r>
      <w:r w:rsidRPr="00451B90">
        <w:rPr>
          <w:rFonts w:asciiTheme="majorBidi" w:hAnsiTheme="majorBidi" w:cstheme="majorBidi"/>
        </w:rPr>
        <w:t>OSSE</w:t>
      </w:r>
      <w:r w:rsidRPr="00451B90">
        <w:rPr>
          <w:rFonts w:asciiTheme="majorBidi" w:hAnsiTheme="majorBidi" w:cstheme="majorBidi"/>
          <w:cs/>
        </w:rPr>
        <w:t xml:space="preserve"> จำนวน</w:t>
      </w:r>
      <w:r w:rsidRPr="00451B90">
        <w:rPr>
          <w:rFonts w:asciiTheme="majorBidi" w:hAnsiTheme="majorBidi" w:cstheme="majorBidi"/>
        </w:rPr>
        <w:t xml:space="preserve"> 6.25 </w:t>
      </w:r>
      <w:r w:rsidRPr="00451B90">
        <w:rPr>
          <w:rFonts w:asciiTheme="majorBidi" w:hAnsiTheme="majorBidi" w:cstheme="majorBidi"/>
          <w:cs/>
        </w:rPr>
        <w:t xml:space="preserve">ล้านหุ้น เป็นจำนวน </w:t>
      </w:r>
      <w:r w:rsidRPr="00451B90">
        <w:rPr>
          <w:rFonts w:asciiTheme="majorBidi" w:hAnsiTheme="majorBidi" w:cstheme="majorBidi"/>
        </w:rPr>
        <w:t xml:space="preserve">62.5 </w:t>
      </w:r>
      <w:r w:rsidRPr="00451B90">
        <w:rPr>
          <w:rFonts w:asciiTheme="majorBidi" w:hAnsiTheme="majorBidi" w:cstheme="majorBidi"/>
          <w:cs/>
        </w:rPr>
        <w:t>ล้านบาท</w:t>
      </w:r>
      <w:r w:rsidRPr="00451B90">
        <w:rPr>
          <w:rFonts w:asciiTheme="majorBidi" w:hAnsiTheme="majorBidi" w:cstheme="majorBidi"/>
        </w:rPr>
        <w:t> </w:t>
      </w:r>
      <w:r w:rsidRPr="00451B90">
        <w:rPr>
          <w:rFonts w:asciiTheme="majorBidi" w:hAnsiTheme="majorBidi" w:cstheme="majorBidi"/>
          <w:cs/>
        </w:rPr>
        <w:t>คิดเป็นสัดส่วนร้อยละ</w:t>
      </w:r>
      <w:r w:rsidRPr="00451B90">
        <w:rPr>
          <w:rFonts w:asciiTheme="majorBidi" w:hAnsiTheme="majorBidi" w:cstheme="majorBidi"/>
        </w:rPr>
        <w:t xml:space="preserve"> 49.60 </w:t>
      </w:r>
      <w:r w:rsidRPr="00451B90">
        <w:rPr>
          <w:rFonts w:asciiTheme="majorBidi" w:hAnsiTheme="majorBidi" w:cstheme="majorBidi"/>
          <w:cs/>
        </w:rPr>
        <w:t xml:space="preserve">จึงส่งผลให้กลุ่มบริษัทมีสัดส่วนการถือหุ้นใน </w:t>
      </w:r>
      <w:r w:rsidRPr="00451B90">
        <w:rPr>
          <w:rFonts w:asciiTheme="majorBidi" w:hAnsiTheme="majorBidi" w:cstheme="majorBidi"/>
        </w:rPr>
        <w:t xml:space="preserve">OSSE </w:t>
      </w:r>
      <w:r w:rsidRPr="00451B90">
        <w:rPr>
          <w:rFonts w:asciiTheme="majorBidi" w:hAnsiTheme="majorBidi" w:cstheme="majorBidi"/>
          <w:cs/>
        </w:rPr>
        <w:t xml:space="preserve">รวมร้อยละ </w:t>
      </w:r>
      <w:r w:rsidRPr="00451B90">
        <w:rPr>
          <w:rFonts w:asciiTheme="majorBidi" w:hAnsiTheme="majorBidi" w:cstheme="majorBidi"/>
        </w:rPr>
        <w:t>100</w:t>
      </w:r>
    </w:p>
    <w:p w14:paraId="309AC334" w14:textId="77777777" w:rsidR="00EB115E" w:rsidRPr="00451B90" w:rsidRDefault="00EB115E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</w:p>
    <w:p w14:paraId="30E96534" w14:textId="77C1CFDC" w:rsidR="00095E09" w:rsidRPr="00451B90" w:rsidRDefault="00095E09" w:rsidP="007C6E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 w:cstheme="majorBidi"/>
          <w:lang w:val="en-GB"/>
        </w:rPr>
        <w:t xml:space="preserve">OSSE </w:t>
      </w:r>
      <w:r w:rsidRPr="00451B90">
        <w:rPr>
          <w:rFonts w:asciiTheme="majorBidi" w:hAnsiTheme="majorBidi" w:cstheme="majorBidi"/>
          <w:cs/>
          <w:lang w:val="en-GB"/>
        </w:rPr>
        <w:t xml:space="preserve">ได้เข้าลงทุนใน บริษัท เคหะสุขประชา จำกัด (มหาชน) </w:t>
      </w:r>
      <w:r w:rsidR="007C6EB3" w:rsidRPr="00451B90">
        <w:rPr>
          <w:rFonts w:asciiTheme="majorBidi" w:hAnsiTheme="majorBidi" w:cstheme="majorBidi"/>
          <w:cs/>
          <w:lang w:val="en-GB"/>
        </w:rPr>
        <w:t xml:space="preserve">ซึ่งจดทะเบียนจัดตั้งบริษัท เมื่อวันที่ </w:t>
      </w:r>
      <w:r w:rsidR="007C6EB3" w:rsidRPr="00451B90">
        <w:rPr>
          <w:rFonts w:asciiTheme="majorBidi" w:hAnsiTheme="majorBidi" w:cstheme="majorBidi"/>
        </w:rPr>
        <w:t xml:space="preserve">21 </w:t>
      </w:r>
      <w:r w:rsidR="007C6EB3" w:rsidRPr="00451B90">
        <w:rPr>
          <w:rFonts w:asciiTheme="majorBidi" w:hAnsiTheme="majorBidi" w:cstheme="majorBidi"/>
          <w:cs/>
        </w:rPr>
        <w:t xml:space="preserve">มีนาคม </w:t>
      </w:r>
      <w:r w:rsidR="007C6EB3" w:rsidRPr="00451B90">
        <w:rPr>
          <w:rFonts w:asciiTheme="majorBidi" w:hAnsiTheme="majorBidi" w:cstheme="majorBidi"/>
        </w:rPr>
        <w:t xml:space="preserve">2565 </w:t>
      </w:r>
      <w:r w:rsidR="007C6EB3" w:rsidRPr="00451B90">
        <w:rPr>
          <w:rFonts w:asciiTheme="majorBidi" w:hAnsiTheme="majorBidi" w:cstheme="majorBidi"/>
          <w:cs/>
        </w:rPr>
        <w:t xml:space="preserve">ด้วยทุนจดทะเบียน </w:t>
      </w:r>
      <w:r w:rsidR="007C6EB3" w:rsidRPr="00451B90">
        <w:rPr>
          <w:rFonts w:asciiTheme="majorBidi" w:hAnsiTheme="majorBidi" w:cstheme="majorBidi"/>
        </w:rPr>
        <w:t xml:space="preserve">500 </w:t>
      </w:r>
      <w:r w:rsidR="007C6EB3" w:rsidRPr="00451B90">
        <w:rPr>
          <w:rFonts w:asciiTheme="majorBidi" w:hAnsiTheme="majorBidi" w:cstheme="majorBidi"/>
          <w:cs/>
        </w:rPr>
        <w:t xml:space="preserve">ล้านบาท </w:t>
      </w:r>
      <w:r w:rsidRPr="00451B90">
        <w:rPr>
          <w:rFonts w:asciiTheme="majorBidi" w:hAnsiTheme="majorBidi" w:cstheme="majorBidi"/>
          <w:cs/>
          <w:lang w:val="en-GB"/>
        </w:rPr>
        <w:t xml:space="preserve">เป็นจำนวนเงิน </w:t>
      </w:r>
      <w:r w:rsidR="006F1E95" w:rsidRPr="00451B90">
        <w:rPr>
          <w:rFonts w:asciiTheme="majorBidi" w:hAnsiTheme="majorBidi" w:cstheme="majorBidi"/>
        </w:rPr>
        <w:t>125</w:t>
      </w:r>
      <w:r w:rsidRPr="00451B90">
        <w:rPr>
          <w:rFonts w:asciiTheme="majorBidi" w:hAnsiTheme="majorBidi" w:cstheme="majorBidi"/>
          <w:lang w:val="en-GB"/>
        </w:rPr>
        <w:t xml:space="preserve"> </w:t>
      </w:r>
      <w:r w:rsidRPr="00451B90">
        <w:rPr>
          <w:rFonts w:asciiTheme="majorBidi" w:hAnsiTheme="majorBidi" w:cstheme="majorBidi"/>
          <w:cs/>
          <w:lang w:val="en-GB"/>
        </w:rPr>
        <w:t xml:space="preserve">ล้านบาท คิดเป็นสัดส่วนร้อยละ </w:t>
      </w:r>
      <w:r w:rsidR="006F1E95" w:rsidRPr="00451B90">
        <w:rPr>
          <w:rFonts w:asciiTheme="majorBidi" w:hAnsiTheme="majorBidi" w:cstheme="majorBidi"/>
        </w:rPr>
        <w:t>25</w:t>
      </w:r>
      <w:r w:rsidRPr="00451B90">
        <w:rPr>
          <w:rFonts w:asciiTheme="majorBidi" w:hAnsiTheme="majorBidi" w:cstheme="majorBidi"/>
          <w:lang w:val="en-GB"/>
        </w:rPr>
        <w:t xml:space="preserve"> </w:t>
      </w:r>
      <w:r w:rsidRPr="00451B90">
        <w:rPr>
          <w:rFonts w:asciiTheme="majorBidi" w:hAnsiTheme="majorBidi" w:cstheme="majorBidi"/>
          <w:cs/>
          <w:lang w:val="en-GB"/>
        </w:rPr>
        <w:t>จึงส่งผลให้ บริษัท เคหะสุขประชา จำกัด (มหาชน) มีสถานะเป็นบริษัทร่วมทางอ้อมของกลุ่มบริษัท</w:t>
      </w:r>
      <w:r w:rsidR="007C6EB3" w:rsidRPr="00451B90">
        <w:rPr>
          <w:rFonts w:asciiTheme="majorBidi" w:hAnsiTheme="majorBidi" w:cstheme="majorBidi"/>
          <w:lang w:val="en-GB"/>
        </w:rPr>
        <w:t xml:space="preserve"> </w:t>
      </w:r>
    </w:p>
    <w:p w14:paraId="4B679C98" w14:textId="60EF3E4C" w:rsidR="00F05174" w:rsidRPr="00451B90" w:rsidRDefault="00F05174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5535C399" w14:textId="0A9DA432" w:rsidR="00F05174" w:rsidRPr="00451B90" w:rsidRDefault="00F05174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451B90">
        <w:rPr>
          <w:rFonts w:asciiTheme="majorBidi" w:hAnsiTheme="majorBidi" w:cstheme="majorBidi"/>
          <w:i/>
          <w:iCs/>
          <w:lang w:val="en-GB"/>
        </w:rPr>
        <w:t>Star Energy Group Holdings Pte</w:t>
      </w:r>
      <w:r w:rsidRPr="00451B90">
        <w:rPr>
          <w:rFonts w:asciiTheme="majorBidi" w:hAnsiTheme="majorBidi" w:cstheme="majorBidi"/>
          <w:i/>
          <w:iCs/>
          <w:cs/>
          <w:lang w:val="en-GB"/>
        </w:rPr>
        <w:t xml:space="preserve">. </w:t>
      </w:r>
      <w:r w:rsidRPr="00451B90">
        <w:rPr>
          <w:rFonts w:asciiTheme="majorBidi" w:hAnsiTheme="majorBidi" w:cstheme="majorBidi"/>
          <w:i/>
          <w:iCs/>
          <w:lang w:val="en-GB"/>
        </w:rPr>
        <w:t>Ltd</w:t>
      </w:r>
      <w:r w:rsidRPr="00451B90">
        <w:rPr>
          <w:rFonts w:asciiTheme="majorBidi" w:hAnsiTheme="majorBidi" w:cstheme="majorBidi"/>
          <w:i/>
          <w:iCs/>
          <w:cs/>
          <w:lang w:val="en-GB"/>
        </w:rPr>
        <w:t>.</w:t>
      </w:r>
    </w:p>
    <w:p w14:paraId="11ACB14F" w14:textId="77777777" w:rsidR="00383C22" w:rsidRPr="00451B90" w:rsidRDefault="00383C22" w:rsidP="00AE5C4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6F23FE43" w14:textId="195FEF22" w:rsidR="0076507E" w:rsidRPr="00451B90" w:rsidRDefault="00EB115E" w:rsidP="00C365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ab/>
      </w:r>
      <w:r w:rsidR="00680816" w:rsidRPr="00451B90">
        <w:rPr>
          <w:rFonts w:asciiTheme="majorBidi" w:hAnsiTheme="majorBidi" w:cstheme="majorBidi"/>
          <w:cs/>
        </w:rPr>
        <w:t xml:space="preserve">เมื่อวันที่ </w:t>
      </w:r>
      <w:r w:rsidR="006F1E95" w:rsidRPr="00451B90">
        <w:rPr>
          <w:rFonts w:asciiTheme="majorBidi" w:hAnsiTheme="majorBidi" w:cstheme="majorBidi"/>
        </w:rPr>
        <w:t>3</w:t>
      </w:r>
      <w:r w:rsidR="00680816" w:rsidRPr="00451B90">
        <w:rPr>
          <w:rFonts w:asciiTheme="majorBidi" w:hAnsiTheme="majorBidi" w:cstheme="majorBidi"/>
          <w:cs/>
        </w:rPr>
        <w:t xml:space="preserve"> มีนาคม </w:t>
      </w:r>
      <w:r w:rsidR="006F1E95" w:rsidRPr="00451B90">
        <w:rPr>
          <w:rFonts w:asciiTheme="majorBidi" w:hAnsiTheme="majorBidi" w:cstheme="majorBidi"/>
        </w:rPr>
        <w:t>2565</w:t>
      </w:r>
      <w:r w:rsidR="00493AD9" w:rsidRPr="00451B90">
        <w:rPr>
          <w:rFonts w:asciiTheme="majorBidi" w:hAnsiTheme="majorBidi" w:cstheme="majorBidi"/>
          <w:cs/>
        </w:rPr>
        <w:t xml:space="preserve"> </w:t>
      </w:r>
      <w:r w:rsidR="000A2F0E" w:rsidRPr="00451B90">
        <w:rPr>
          <w:rFonts w:asciiTheme="majorBidi" w:hAnsiTheme="majorBidi" w:cstheme="majorBidi"/>
          <w:cs/>
        </w:rPr>
        <w:t xml:space="preserve">บริษัท บีซีพีจี จำกัด (มหาชน) </w:t>
      </w:r>
      <w:r w:rsidR="000A2F0E" w:rsidRPr="00451B90">
        <w:rPr>
          <w:rFonts w:asciiTheme="majorBidi" w:hAnsiTheme="majorBidi" w:cstheme="majorBidi"/>
        </w:rPr>
        <w:t>(</w:t>
      </w:r>
      <w:r w:rsidR="00D8169E" w:rsidRPr="00451B90">
        <w:rPr>
          <w:rFonts w:asciiTheme="majorBidi" w:hAnsiTheme="majorBidi" w:cstheme="majorBidi"/>
        </w:rPr>
        <w:t>“</w:t>
      </w:r>
      <w:r w:rsidR="000A2F0E" w:rsidRPr="00451B90">
        <w:rPr>
          <w:rFonts w:asciiTheme="majorBidi" w:hAnsiTheme="majorBidi" w:cstheme="majorBidi"/>
        </w:rPr>
        <w:t>BCPG</w:t>
      </w:r>
      <w:r w:rsidR="00D8169E" w:rsidRPr="00451B90">
        <w:rPr>
          <w:rFonts w:asciiTheme="majorBidi" w:hAnsiTheme="majorBidi" w:cstheme="majorBidi"/>
        </w:rPr>
        <w:t>”</w:t>
      </w:r>
      <w:r w:rsidR="000A2F0E" w:rsidRPr="00451B90">
        <w:rPr>
          <w:rFonts w:asciiTheme="majorBidi" w:hAnsiTheme="majorBidi" w:cstheme="majorBidi"/>
        </w:rPr>
        <w:t>)</w:t>
      </w:r>
      <w:r w:rsidR="000A2F0E" w:rsidRPr="00451B90">
        <w:rPr>
          <w:rFonts w:asciiTheme="majorBidi" w:hAnsiTheme="majorBidi" w:cstheme="majorBidi" w:hint="cs"/>
          <w:cs/>
        </w:rPr>
        <w:t xml:space="preserve"> </w:t>
      </w:r>
      <w:r w:rsidR="00493AD9" w:rsidRPr="00451B90">
        <w:rPr>
          <w:rFonts w:asciiTheme="majorBidi" w:hAnsiTheme="majorBidi" w:cstheme="majorBidi"/>
          <w:cs/>
        </w:rPr>
        <w:t xml:space="preserve">ได้จำหน่ายเงินลงทุนทั้งหมดใน </w:t>
      </w:r>
      <w:r w:rsidR="00493AD9" w:rsidRPr="00451B90">
        <w:rPr>
          <w:rFonts w:asciiTheme="majorBidi" w:hAnsiTheme="majorBidi" w:cstheme="majorBidi"/>
        </w:rPr>
        <w:t xml:space="preserve">Star Energy Group Holdings Pte. Ltd. </w:t>
      </w:r>
      <w:r w:rsidR="00493AD9" w:rsidRPr="00451B90">
        <w:rPr>
          <w:rFonts w:asciiTheme="majorBidi" w:hAnsiTheme="majorBidi" w:cstheme="majorBidi"/>
          <w:cs/>
        </w:rPr>
        <w:t xml:space="preserve">ให้แก่ </w:t>
      </w:r>
      <w:r w:rsidR="00493AD9" w:rsidRPr="00451B90">
        <w:rPr>
          <w:rFonts w:asciiTheme="majorBidi" w:hAnsiTheme="majorBidi" w:cstheme="majorBidi"/>
        </w:rPr>
        <w:t xml:space="preserve">Springhead Holdings Pte. Ltd. </w:t>
      </w:r>
      <w:r w:rsidR="00493AD9" w:rsidRPr="00451B90">
        <w:rPr>
          <w:rFonts w:asciiTheme="majorBidi" w:hAnsiTheme="majorBidi" w:cstheme="majorBidi"/>
          <w:cs/>
        </w:rPr>
        <w:t>ซึ่งไม่ได้เป็นกิจการที่เกี่ยวข้องกัน</w:t>
      </w:r>
      <w:r w:rsidR="00680816" w:rsidRPr="00451B90">
        <w:rPr>
          <w:rFonts w:asciiTheme="majorBidi" w:hAnsiTheme="majorBidi" w:cstheme="majorBidi"/>
          <w:cs/>
        </w:rPr>
        <w:t xml:space="preserve">กับกลุ่มบริษัท เป็นจำนวนเงิน </w:t>
      </w:r>
      <w:r w:rsidR="006F1E95" w:rsidRPr="00451B90">
        <w:rPr>
          <w:rFonts w:asciiTheme="majorBidi" w:hAnsiTheme="majorBidi" w:cstheme="majorBidi"/>
        </w:rPr>
        <w:t>440</w:t>
      </w:r>
      <w:r w:rsidR="00493AD9" w:rsidRPr="00451B90">
        <w:rPr>
          <w:rFonts w:asciiTheme="majorBidi" w:hAnsiTheme="majorBidi" w:cstheme="majorBidi"/>
          <w:cs/>
        </w:rPr>
        <w:t xml:space="preserve"> ล้านเหรียญสหรัฐฯ (ประมา</w:t>
      </w:r>
      <w:r w:rsidR="00680816" w:rsidRPr="00451B90">
        <w:rPr>
          <w:rFonts w:asciiTheme="majorBidi" w:hAnsiTheme="majorBidi" w:cstheme="majorBidi"/>
          <w:cs/>
        </w:rPr>
        <w:t xml:space="preserve">ณ </w:t>
      </w:r>
      <w:r w:rsidR="006F1E95" w:rsidRPr="00451B90">
        <w:rPr>
          <w:rFonts w:asciiTheme="majorBidi" w:hAnsiTheme="majorBidi" w:cstheme="majorBidi"/>
        </w:rPr>
        <w:t>14</w:t>
      </w:r>
      <w:r w:rsidR="00493AD9" w:rsidRPr="00451B90">
        <w:rPr>
          <w:rFonts w:asciiTheme="majorBidi" w:hAnsiTheme="majorBidi" w:cstheme="majorBidi"/>
        </w:rPr>
        <w:t>,</w:t>
      </w:r>
      <w:r w:rsidR="006F1E95" w:rsidRPr="00451B90">
        <w:rPr>
          <w:rFonts w:asciiTheme="majorBidi" w:hAnsiTheme="majorBidi" w:cstheme="majorBidi"/>
        </w:rPr>
        <w:t>551</w:t>
      </w:r>
      <w:r w:rsidR="00493AD9" w:rsidRPr="00451B90">
        <w:rPr>
          <w:rFonts w:asciiTheme="majorBidi" w:hAnsiTheme="majorBidi" w:cstheme="majorBidi"/>
          <w:cs/>
        </w:rPr>
        <w:t xml:space="preserve"> ล้านบาท) โดยมูลค่าต้นทุนของเงินลงทุนตามวิธีส่ว</w:t>
      </w:r>
      <w:r w:rsidR="00680816" w:rsidRPr="00451B90">
        <w:rPr>
          <w:rFonts w:asciiTheme="majorBidi" w:hAnsiTheme="majorBidi" w:cstheme="majorBidi"/>
          <w:cs/>
        </w:rPr>
        <w:t xml:space="preserve">นได้เสีย ณ วันดังกล่าวมีจำนวน </w:t>
      </w:r>
      <w:r w:rsidR="006F1E95" w:rsidRPr="00451B90">
        <w:rPr>
          <w:rFonts w:asciiTheme="majorBidi" w:hAnsiTheme="majorBidi" w:cstheme="majorBidi"/>
        </w:rPr>
        <w:t>12</w:t>
      </w:r>
      <w:r w:rsidR="00493AD9" w:rsidRPr="00451B90">
        <w:rPr>
          <w:rFonts w:asciiTheme="majorBidi" w:hAnsiTheme="majorBidi" w:cstheme="majorBidi"/>
        </w:rPr>
        <w:t>,</w:t>
      </w:r>
      <w:r w:rsidR="006F1E95" w:rsidRPr="00451B90">
        <w:rPr>
          <w:rFonts w:asciiTheme="majorBidi" w:hAnsiTheme="majorBidi" w:cstheme="majorBidi"/>
        </w:rPr>
        <w:t>148</w:t>
      </w:r>
      <w:r w:rsidR="00493AD9" w:rsidRPr="00451B90">
        <w:rPr>
          <w:rFonts w:asciiTheme="majorBidi" w:hAnsiTheme="majorBidi" w:cstheme="majorBidi"/>
          <w:cs/>
        </w:rPr>
        <w:t xml:space="preserve"> ล้านบาท </w:t>
      </w:r>
      <w:r w:rsidR="000A2F0E" w:rsidRPr="00451B90">
        <w:rPr>
          <w:rFonts w:asciiTheme="majorBidi" w:hAnsiTheme="majorBidi" w:cstheme="majorBidi"/>
        </w:rPr>
        <w:t xml:space="preserve">BCPG </w:t>
      </w:r>
      <w:r w:rsidR="00493AD9" w:rsidRPr="00451B90">
        <w:rPr>
          <w:rFonts w:asciiTheme="majorBidi" w:hAnsiTheme="majorBidi" w:cstheme="majorBidi"/>
          <w:cs/>
        </w:rPr>
        <w:t>รับรู้รายการขาดทุนที่เคยรับรู้ไว้ในส่วนแบ่ง</w:t>
      </w:r>
      <w:r w:rsidR="00680816" w:rsidRPr="00451B90">
        <w:rPr>
          <w:rFonts w:asciiTheme="majorBidi" w:hAnsiTheme="majorBidi" w:cstheme="majorBidi"/>
          <w:cs/>
        </w:rPr>
        <w:t xml:space="preserve">กำไรขาดทุนเบ็ดเสร็จอื่นจำนวน </w:t>
      </w:r>
      <w:r w:rsidR="006F1E95" w:rsidRPr="00451B90">
        <w:rPr>
          <w:rFonts w:asciiTheme="majorBidi" w:hAnsiTheme="majorBidi" w:cstheme="majorBidi"/>
        </w:rPr>
        <w:t>321</w:t>
      </w:r>
      <w:r w:rsidR="00493AD9" w:rsidRPr="00451B90">
        <w:rPr>
          <w:rFonts w:asciiTheme="majorBidi" w:hAnsiTheme="majorBidi" w:cstheme="majorBidi"/>
          <w:cs/>
        </w:rPr>
        <w:t xml:space="preserve"> ล้านบาท รวมถึงค่าใช้จ่ายที</w:t>
      </w:r>
      <w:r w:rsidR="00680816" w:rsidRPr="00451B90">
        <w:rPr>
          <w:rFonts w:asciiTheme="majorBidi" w:hAnsiTheme="majorBidi" w:cstheme="majorBidi"/>
          <w:cs/>
        </w:rPr>
        <w:t xml:space="preserve">่เกี่ยวข้องกับการจำหน่ายจำนวน </w:t>
      </w:r>
      <w:r w:rsidR="006F1E95" w:rsidRPr="00451B90">
        <w:rPr>
          <w:rFonts w:asciiTheme="majorBidi" w:hAnsiTheme="majorBidi" w:cstheme="majorBidi"/>
        </w:rPr>
        <w:t>52</w:t>
      </w:r>
      <w:r w:rsidR="00493AD9" w:rsidRPr="00451B90">
        <w:rPr>
          <w:rFonts w:asciiTheme="majorBidi" w:hAnsiTheme="majorBidi" w:cstheme="majorBidi"/>
          <w:cs/>
        </w:rPr>
        <w:t xml:space="preserve"> ล้านบาท </w:t>
      </w:r>
      <w:r w:rsidR="00DD18BC" w:rsidRPr="00451B90">
        <w:rPr>
          <w:rFonts w:asciiTheme="majorBidi" w:hAnsiTheme="majorBidi" w:cstheme="majorBidi"/>
          <w:cs/>
        </w:rPr>
        <w:t>กลุ่มบริษัท</w:t>
      </w:r>
      <w:r w:rsidR="00493AD9" w:rsidRPr="00451B90">
        <w:rPr>
          <w:rFonts w:asciiTheme="majorBidi" w:hAnsiTheme="majorBidi" w:cstheme="majorBidi"/>
          <w:cs/>
        </w:rPr>
        <w:t>รับรู้กำไรจากการจำหน่ายเ</w:t>
      </w:r>
      <w:r w:rsidR="00680816" w:rsidRPr="00451B90">
        <w:rPr>
          <w:rFonts w:asciiTheme="majorBidi" w:hAnsiTheme="majorBidi" w:cstheme="majorBidi"/>
          <w:cs/>
        </w:rPr>
        <w:t xml:space="preserve">งินลงทุนดังกล่าวสุทธิเป็นจำนวน </w:t>
      </w:r>
      <w:r w:rsidR="006F1E95" w:rsidRPr="00451B90">
        <w:rPr>
          <w:rFonts w:asciiTheme="majorBidi" w:hAnsiTheme="majorBidi" w:cstheme="majorBidi"/>
        </w:rPr>
        <w:t>2</w:t>
      </w:r>
      <w:r w:rsidR="00493AD9" w:rsidRPr="00451B90">
        <w:rPr>
          <w:rFonts w:asciiTheme="majorBidi" w:hAnsiTheme="majorBidi" w:cstheme="majorBidi"/>
        </w:rPr>
        <w:t>,</w:t>
      </w:r>
      <w:r w:rsidR="006F1E95" w:rsidRPr="00451B90">
        <w:rPr>
          <w:rFonts w:asciiTheme="majorBidi" w:hAnsiTheme="majorBidi" w:cstheme="majorBidi"/>
        </w:rPr>
        <w:t>031</w:t>
      </w:r>
      <w:r w:rsidR="00493AD9" w:rsidRPr="00451B90">
        <w:rPr>
          <w:rFonts w:asciiTheme="majorBidi" w:hAnsiTheme="majorBidi" w:cstheme="majorBidi"/>
          <w:cs/>
        </w:rPr>
        <w:t xml:space="preserve"> ล้านบาท</w:t>
      </w:r>
    </w:p>
    <w:p w14:paraId="450FDE2B" w14:textId="77777777" w:rsidR="00C36595" w:rsidRPr="00451B90" w:rsidRDefault="00C36595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</w:rPr>
      </w:pPr>
    </w:p>
    <w:p w14:paraId="4CD5C962" w14:textId="3F2C3ABE" w:rsidR="001E3C5C" w:rsidRPr="00451B90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i/>
          <w:iCs/>
          <w:lang w:val="en-GB"/>
        </w:rPr>
      </w:pPr>
      <w:r w:rsidRPr="00451B90">
        <w:rPr>
          <w:rFonts w:asciiTheme="majorBidi" w:hAnsiTheme="majorBidi" w:hint="cs"/>
          <w:i/>
          <w:iCs/>
          <w:cs/>
          <w:lang w:val="en-GB"/>
        </w:rPr>
        <w:t xml:space="preserve">บริษัท </w:t>
      </w:r>
      <w:r w:rsidRPr="00451B90">
        <w:rPr>
          <w:rFonts w:asciiTheme="majorBidi" w:hAnsiTheme="majorBidi"/>
          <w:i/>
          <w:iCs/>
          <w:cs/>
          <w:lang w:val="en-GB"/>
        </w:rPr>
        <w:t>ดาต้า คาเฟ่ จำกัด</w:t>
      </w:r>
    </w:p>
    <w:p w14:paraId="409B8D78" w14:textId="77777777" w:rsidR="001E3C5C" w:rsidRPr="00451B90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A8EF868" w14:textId="686677CE" w:rsidR="001E3C5C" w:rsidRPr="00451B90" w:rsidRDefault="00A3737A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/>
          <w:cs/>
        </w:rPr>
        <w:t xml:space="preserve">เมื่อวันที่ </w:t>
      </w:r>
      <w:r w:rsidRPr="00451B90">
        <w:rPr>
          <w:rFonts w:asciiTheme="majorBidi" w:hAnsiTheme="majorBidi"/>
        </w:rPr>
        <w:t>31</w:t>
      </w:r>
      <w:r w:rsidRPr="00451B90">
        <w:rPr>
          <w:rFonts w:asciiTheme="majorBidi" w:hAnsiTheme="majorBidi"/>
          <w:cs/>
        </w:rPr>
        <w:t xml:space="preserve"> พฤษภาคม </w:t>
      </w:r>
      <w:r w:rsidRPr="00451B90">
        <w:rPr>
          <w:rFonts w:asciiTheme="majorBidi" w:hAnsiTheme="majorBidi"/>
        </w:rPr>
        <w:t>2565</w:t>
      </w:r>
      <w:r w:rsidR="001E3C5C" w:rsidRPr="00451B90">
        <w:rPr>
          <w:rFonts w:asciiTheme="majorBidi" w:hAnsiTheme="majorBidi"/>
          <w:cs/>
        </w:rPr>
        <w:t xml:space="preserve"> </w:t>
      </w:r>
      <w:r w:rsidRPr="00451B90">
        <w:rPr>
          <w:rFonts w:asciiTheme="majorBidi" w:hAnsiTheme="majorBidi"/>
          <w:cs/>
        </w:rPr>
        <w:t>ที่ประชุมคณะกรรมการบริษัท</w:t>
      </w:r>
      <w:r w:rsidR="001E3C5C" w:rsidRPr="00451B90">
        <w:rPr>
          <w:rFonts w:asciiTheme="majorBidi" w:hAnsiTheme="majorBidi"/>
          <w:cs/>
        </w:rPr>
        <w:t>ได้มีมติ</w:t>
      </w:r>
      <w:r w:rsidRPr="00451B90">
        <w:rPr>
          <w:rFonts w:asciiTheme="majorBidi" w:hAnsiTheme="majorBidi" w:hint="cs"/>
          <w:cs/>
        </w:rPr>
        <w:t>อนุมัติ</w:t>
      </w:r>
      <w:r w:rsidRPr="00451B90">
        <w:rPr>
          <w:rFonts w:asciiTheme="majorBidi" w:hAnsiTheme="majorBidi"/>
          <w:cs/>
        </w:rPr>
        <w:t>ให้บริษัท</w:t>
      </w:r>
      <w:r w:rsidR="001E3C5C" w:rsidRPr="00451B90">
        <w:rPr>
          <w:rFonts w:asciiTheme="majorBidi" w:hAnsiTheme="majorBidi"/>
          <w:cs/>
        </w:rPr>
        <w:t>ลงทุนในบริษัท ดาต้า คาเฟ่ จำกัด (“</w:t>
      </w:r>
      <w:r w:rsidR="001E3C5C" w:rsidRPr="00451B90">
        <w:rPr>
          <w:rFonts w:asciiTheme="majorBidi" w:hAnsiTheme="majorBidi" w:cstheme="majorBidi"/>
        </w:rPr>
        <w:t xml:space="preserve">DC”) </w:t>
      </w:r>
      <w:r w:rsidR="00E446CE" w:rsidRPr="00451B90">
        <w:rPr>
          <w:rFonts w:asciiTheme="majorBidi" w:hAnsiTheme="majorBidi" w:hint="cs"/>
          <w:cs/>
        </w:rPr>
        <w:t xml:space="preserve">ซึ่งประกอบธุรกิจหลัก คือ </w:t>
      </w:r>
      <w:r w:rsidR="001E3C5C" w:rsidRPr="00451B90">
        <w:rPr>
          <w:rFonts w:asciiTheme="majorBidi" w:hAnsiTheme="majorBidi"/>
          <w:cs/>
        </w:rPr>
        <w:t>ให้บริการวิเคราะห์ข้อมูลทางธุรกิจและให้บริการบุคลากรด้านเทคโนโล</w:t>
      </w:r>
      <w:r w:rsidRPr="00451B90">
        <w:rPr>
          <w:rFonts w:asciiTheme="majorBidi" w:hAnsiTheme="majorBidi"/>
          <w:cs/>
        </w:rPr>
        <w:t>ยีสารสนเทศแก่องค์กรธุรกิจต่าง ๆ</w:t>
      </w:r>
      <w:r w:rsidR="001E3C5C" w:rsidRPr="00451B90">
        <w:rPr>
          <w:rFonts w:asciiTheme="majorBidi" w:hAnsiTheme="majorBidi"/>
          <w:cs/>
        </w:rPr>
        <w:t xml:space="preserve"> </w:t>
      </w:r>
      <w:r w:rsidR="00E446CE" w:rsidRPr="00451B90">
        <w:rPr>
          <w:rFonts w:asciiTheme="majorBidi" w:hAnsiTheme="majorBidi" w:hint="cs"/>
          <w:cs/>
        </w:rPr>
        <w:t>โดย</w:t>
      </w:r>
      <w:r w:rsidRPr="00451B90">
        <w:rPr>
          <w:rFonts w:asciiTheme="majorBidi" w:hAnsiTheme="majorBidi"/>
          <w:cs/>
        </w:rPr>
        <w:t>บริษัท</w:t>
      </w:r>
      <w:r w:rsidR="001E3C5C" w:rsidRPr="00451B90">
        <w:rPr>
          <w:rFonts w:asciiTheme="majorBidi" w:hAnsiTheme="majorBidi"/>
          <w:cs/>
        </w:rPr>
        <w:t>ได้ซื้อหุ้นเ</w:t>
      </w:r>
      <w:r w:rsidRPr="00451B90">
        <w:rPr>
          <w:rFonts w:asciiTheme="majorBidi" w:hAnsiTheme="majorBidi"/>
          <w:cs/>
        </w:rPr>
        <w:t xml:space="preserve">พิ่มทุนของบริษัทดังกล่าว จำนวน </w:t>
      </w:r>
      <w:r w:rsidRPr="00451B90">
        <w:rPr>
          <w:rFonts w:asciiTheme="majorBidi" w:hAnsiTheme="majorBidi"/>
        </w:rPr>
        <w:t>215</w:t>
      </w:r>
      <w:r w:rsidRPr="00451B90">
        <w:rPr>
          <w:rFonts w:asciiTheme="majorBidi" w:hAnsiTheme="majorBidi" w:cstheme="majorBidi"/>
        </w:rPr>
        <w:t>,385</w:t>
      </w:r>
      <w:r w:rsidR="00802AC6" w:rsidRPr="00451B90">
        <w:rPr>
          <w:rFonts w:asciiTheme="majorBidi" w:hAnsiTheme="majorBidi"/>
          <w:cs/>
        </w:rPr>
        <w:t xml:space="preserve"> หุ้น </w:t>
      </w:r>
      <w:r w:rsidR="00802AC6" w:rsidRPr="00451B90">
        <w:rPr>
          <w:rFonts w:asciiTheme="majorBidi" w:hAnsiTheme="majorBidi" w:hint="cs"/>
          <w:cs/>
        </w:rPr>
        <w:t xml:space="preserve">เป็นจำนวนเงิน </w:t>
      </w:r>
      <w:r w:rsidR="00802AC6" w:rsidRPr="00451B90">
        <w:rPr>
          <w:rFonts w:asciiTheme="majorBidi" w:hAnsiTheme="majorBidi"/>
        </w:rPr>
        <w:t xml:space="preserve">35 </w:t>
      </w:r>
      <w:r w:rsidR="00802AC6" w:rsidRPr="00451B90">
        <w:rPr>
          <w:rFonts w:asciiTheme="majorBidi" w:hAnsiTheme="majorBidi" w:hint="cs"/>
          <w:cs/>
        </w:rPr>
        <w:t>ล้านบาท</w:t>
      </w:r>
      <w:r w:rsidR="001E3C5C" w:rsidRPr="00451B90">
        <w:rPr>
          <w:rFonts w:asciiTheme="majorBidi" w:hAnsiTheme="majorBidi"/>
          <w:cs/>
        </w:rPr>
        <w:t xml:space="preserve"> </w:t>
      </w:r>
      <w:r w:rsidRPr="00451B90">
        <w:rPr>
          <w:rFonts w:asciiTheme="majorBidi" w:hAnsiTheme="majorBidi" w:hint="cs"/>
          <w:cs/>
        </w:rPr>
        <w:t>คิดเป็น</w:t>
      </w:r>
      <w:r w:rsidRPr="00451B90">
        <w:rPr>
          <w:rFonts w:asciiTheme="majorBidi" w:hAnsiTheme="majorBidi"/>
          <w:cs/>
        </w:rPr>
        <w:t>สัดส่วน</w:t>
      </w:r>
      <w:r w:rsidR="001E3C5C" w:rsidRPr="00451B90">
        <w:rPr>
          <w:rFonts w:asciiTheme="majorBidi" w:hAnsiTheme="majorBidi"/>
          <w:cs/>
        </w:rPr>
        <w:t xml:space="preserve">ร้อยละ </w:t>
      </w:r>
      <w:r w:rsidRPr="00451B90">
        <w:rPr>
          <w:rFonts w:asciiTheme="majorBidi" w:hAnsiTheme="majorBidi"/>
        </w:rPr>
        <w:t>35</w:t>
      </w:r>
      <w:r w:rsidR="003F161F" w:rsidRPr="00451B90">
        <w:rPr>
          <w:rFonts w:asciiTheme="majorBidi" w:hAnsiTheme="majorBidi" w:hint="cs"/>
          <w:cs/>
        </w:rPr>
        <w:t xml:space="preserve"> จึงส่งผลให้ </w:t>
      </w:r>
      <w:r w:rsidR="003F161F" w:rsidRPr="00451B90">
        <w:rPr>
          <w:rFonts w:asciiTheme="majorBidi" w:hAnsiTheme="majorBidi"/>
        </w:rPr>
        <w:t xml:space="preserve">DC </w:t>
      </w:r>
      <w:r w:rsidR="003F161F" w:rsidRPr="00451B90">
        <w:rPr>
          <w:rFonts w:asciiTheme="majorBidi" w:hAnsiTheme="majorBidi" w:hint="cs"/>
          <w:cs/>
        </w:rPr>
        <w:t>มีสถานะเป็นบริษัทร่วมของบริษัท</w:t>
      </w:r>
    </w:p>
    <w:p w14:paraId="42017A30" w14:textId="77777777" w:rsidR="001E3C5C" w:rsidRPr="00451B90" w:rsidRDefault="001E3C5C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rPr>
          <w:rFonts w:asciiTheme="majorBidi" w:hAnsiTheme="majorBidi" w:cstheme="majorBidi"/>
        </w:rPr>
      </w:pPr>
    </w:p>
    <w:p w14:paraId="490F55BE" w14:textId="77777777" w:rsidR="00D44D38" w:rsidRPr="00451B90" w:rsidRDefault="00D44D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i/>
          <w:iCs/>
        </w:rPr>
      </w:pPr>
      <w:r w:rsidRPr="00451B90">
        <w:rPr>
          <w:rFonts w:asciiTheme="majorBidi" w:hAnsiTheme="majorBidi"/>
          <w:i/>
          <w:iCs/>
        </w:rPr>
        <w:br w:type="page"/>
      </w:r>
    </w:p>
    <w:p w14:paraId="4DB94E4A" w14:textId="79D059BB" w:rsidR="001E3C5C" w:rsidRPr="00451B90" w:rsidRDefault="00046C63" w:rsidP="001E3C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r w:rsidRPr="00451B90">
        <w:rPr>
          <w:rFonts w:asciiTheme="majorBidi" w:hAnsiTheme="majorBidi"/>
          <w:i/>
          <w:iCs/>
        </w:rPr>
        <w:lastRenderedPageBreak/>
        <w:t>Transitus Energy</w:t>
      </w:r>
      <w:r w:rsidR="00BB2B18" w:rsidRPr="00451B90">
        <w:rPr>
          <w:rFonts w:asciiTheme="majorBidi" w:hAnsiTheme="majorBidi"/>
          <w:i/>
          <w:iCs/>
        </w:rPr>
        <w:t xml:space="preserve"> Ltd.</w:t>
      </w:r>
    </w:p>
    <w:p w14:paraId="3F06A0A6" w14:textId="77777777" w:rsidR="00046C63" w:rsidRPr="00451B90" w:rsidRDefault="00046C63" w:rsidP="00046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7C4DE228" w14:textId="577E48A6" w:rsidR="00046C63" w:rsidRPr="00451B90" w:rsidRDefault="00267BAD" w:rsidP="00046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  <w:r w:rsidRPr="00451B90">
        <w:rPr>
          <w:rFonts w:hint="cs"/>
          <w:cs/>
        </w:rPr>
        <w:t xml:space="preserve">เมื่อวันที่ </w:t>
      </w:r>
      <w:r w:rsidR="00BB2B18" w:rsidRPr="00451B90">
        <w:t>28</w:t>
      </w:r>
      <w:r w:rsidRPr="00451B90">
        <w:t xml:space="preserve"> </w:t>
      </w:r>
      <w:r w:rsidRPr="00451B90">
        <w:rPr>
          <w:rFonts w:hint="cs"/>
          <w:cs/>
        </w:rPr>
        <w:t xml:space="preserve">มิถุนายน </w:t>
      </w:r>
      <w:r w:rsidR="00BB2B18" w:rsidRPr="00451B90">
        <w:t xml:space="preserve">2565 </w:t>
      </w:r>
      <w:r w:rsidR="00362139" w:rsidRPr="00451B90">
        <w:t xml:space="preserve">BCP Innovation Pte. Ltd. </w:t>
      </w:r>
      <w:r w:rsidRPr="00451B90">
        <w:rPr>
          <w:rFonts w:hint="cs"/>
          <w:cs/>
        </w:rPr>
        <w:t>(</w:t>
      </w:r>
      <w:r w:rsidRPr="00451B90">
        <w:rPr>
          <w:cs/>
        </w:rPr>
        <w:t>“</w:t>
      </w:r>
      <w:r w:rsidRPr="00451B90">
        <w:t>BCPI</w:t>
      </w:r>
      <w:r w:rsidRPr="00451B90">
        <w:rPr>
          <w:cs/>
        </w:rPr>
        <w:t xml:space="preserve">”) </w:t>
      </w:r>
      <w:r w:rsidRPr="00451B90">
        <w:rPr>
          <w:rFonts w:hint="cs"/>
          <w:cs/>
        </w:rPr>
        <w:t>ซึ่งเป็นบริษัทย่อยของบริษัท</w:t>
      </w:r>
      <w:r w:rsidR="00BB2B18" w:rsidRPr="00451B90">
        <w:rPr>
          <w:rFonts w:hint="cs"/>
          <w:cs/>
        </w:rPr>
        <w:t>ได้ลงทุนใน</w:t>
      </w:r>
      <w:r w:rsidRPr="00451B90">
        <w:rPr>
          <w:rFonts w:hint="cs"/>
          <w:cs/>
        </w:rPr>
        <w:t xml:space="preserve"> </w:t>
      </w:r>
      <w:r w:rsidRPr="00451B90">
        <w:t xml:space="preserve">Transitus Energy Ltd. (“Transitus”) </w:t>
      </w:r>
      <w:r w:rsidR="00D76214" w:rsidRPr="00451B90">
        <w:rPr>
          <w:rFonts w:hint="cs"/>
          <w:cs/>
        </w:rPr>
        <w:t xml:space="preserve">ซึ่งประกอบธุรกิจหลัก คือ </w:t>
      </w:r>
      <w:r w:rsidRPr="00451B90">
        <w:rPr>
          <w:rFonts w:hint="cs"/>
          <w:cs/>
        </w:rPr>
        <w:t>ผลิตก๊าซธรรมชาติและไฮโดรเจนสีฟ้า (</w:t>
      </w:r>
      <w:r w:rsidRPr="00451B90">
        <w:t xml:space="preserve">Blue Carbon) BCPI </w:t>
      </w:r>
      <w:r w:rsidRPr="00451B90">
        <w:rPr>
          <w:rFonts w:hint="cs"/>
          <w:cs/>
        </w:rPr>
        <w:t xml:space="preserve">ได้ซื้อหุ้นสามัญจำนวน </w:t>
      </w:r>
      <w:r w:rsidRPr="00451B90">
        <w:t xml:space="preserve">186 </w:t>
      </w:r>
      <w:r w:rsidRPr="00451B90">
        <w:rPr>
          <w:rFonts w:hint="cs"/>
          <w:cs/>
        </w:rPr>
        <w:t xml:space="preserve">หุ้น </w:t>
      </w:r>
      <w:r w:rsidR="00BB2B18" w:rsidRPr="00451B90">
        <w:rPr>
          <w:rFonts w:hint="cs"/>
          <w:cs/>
        </w:rPr>
        <w:t>เป็นจำนวนเงิน</w:t>
      </w:r>
      <w:r w:rsidRPr="00451B90">
        <w:rPr>
          <w:rFonts w:hint="cs"/>
          <w:cs/>
        </w:rPr>
        <w:t xml:space="preserve"> </w:t>
      </w:r>
      <w:r w:rsidR="00BB2B18" w:rsidRPr="00451B90">
        <w:t xml:space="preserve">1 </w:t>
      </w:r>
      <w:r w:rsidR="00BB2B18" w:rsidRPr="00451B90">
        <w:rPr>
          <w:rFonts w:hint="cs"/>
          <w:cs/>
        </w:rPr>
        <w:t xml:space="preserve">ล้านเหรียญสหรัฐฯ </w:t>
      </w:r>
      <w:r w:rsidRPr="00451B90">
        <w:rPr>
          <w:rFonts w:hint="cs"/>
          <w:cs/>
        </w:rPr>
        <w:t>(ประมาณ</w:t>
      </w:r>
      <w:r w:rsidR="00BB2B18" w:rsidRPr="00451B90">
        <w:rPr>
          <w:rFonts w:hint="cs"/>
          <w:cs/>
        </w:rPr>
        <w:t xml:space="preserve"> </w:t>
      </w:r>
      <w:r w:rsidR="001D3B16" w:rsidRPr="00451B90">
        <w:t>3</w:t>
      </w:r>
      <w:r w:rsidR="00E91949" w:rsidRPr="00451B90">
        <w:t>4</w:t>
      </w:r>
      <w:r w:rsidR="00BB2B18" w:rsidRPr="00451B90">
        <w:t xml:space="preserve"> </w:t>
      </w:r>
      <w:r w:rsidR="00BB2B18" w:rsidRPr="00451B90">
        <w:rPr>
          <w:rFonts w:hint="cs"/>
          <w:cs/>
        </w:rPr>
        <w:t>ล้านบาท</w:t>
      </w:r>
      <w:r w:rsidRPr="00451B90">
        <w:rPr>
          <w:rFonts w:hint="cs"/>
          <w:cs/>
        </w:rPr>
        <w:t xml:space="preserve">) </w:t>
      </w:r>
      <w:r w:rsidR="001363AC" w:rsidRPr="00451B90">
        <w:rPr>
          <w:rFonts w:hint="cs"/>
          <w:cs/>
        </w:rPr>
        <w:t>คิดเป็นสัดส่วน</w:t>
      </w:r>
      <w:r w:rsidR="00D44D38" w:rsidRPr="00451B90">
        <w:rPr>
          <w:rFonts w:hint="cs"/>
          <w:cs/>
        </w:rPr>
        <w:t xml:space="preserve">    </w:t>
      </w:r>
      <w:r w:rsidRPr="00451B90">
        <w:rPr>
          <w:rFonts w:hint="cs"/>
          <w:cs/>
        </w:rPr>
        <w:t xml:space="preserve">ร้อยละ </w:t>
      </w:r>
      <w:r w:rsidR="001363AC" w:rsidRPr="00451B90">
        <w:t>40</w:t>
      </w:r>
      <w:r w:rsidR="00D63B72" w:rsidRPr="00451B90">
        <w:t>.10</w:t>
      </w:r>
      <w:r w:rsidR="003F161F" w:rsidRPr="00451B90">
        <w:rPr>
          <w:rFonts w:hint="cs"/>
          <w:cs/>
        </w:rPr>
        <w:t xml:space="preserve"> </w:t>
      </w:r>
      <w:r w:rsidR="003F161F" w:rsidRPr="00451B90">
        <w:rPr>
          <w:rFonts w:asciiTheme="majorBidi" w:hAnsiTheme="majorBidi" w:hint="cs"/>
          <w:cs/>
        </w:rPr>
        <w:t xml:space="preserve">จึงส่งผลให้ </w:t>
      </w:r>
      <w:r w:rsidR="003F161F" w:rsidRPr="00451B90">
        <w:rPr>
          <w:rFonts w:asciiTheme="majorBidi" w:hAnsiTheme="majorBidi"/>
        </w:rPr>
        <w:t xml:space="preserve">Transitus </w:t>
      </w:r>
      <w:r w:rsidR="003F161F" w:rsidRPr="00451B90">
        <w:rPr>
          <w:rFonts w:asciiTheme="majorBidi" w:hAnsiTheme="majorBidi" w:hint="cs"/>
          <w:cs/>
        </w:rPr>
        <w:t>มีสถานะเป็นบริษัทร่วมทางอ้อมของกลุ่มบริษัท</w:t>
      </w:r>
    </w:p>
    <w:p w14:paraId="5C697250" w14:textId="77777777" w:rsidR="00D76214" w:rsidRPr="00451B90" w:rsidRDefault="00D76214" w:rsidP="00046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</w:pPr>
    </w:p>
    <w:p w14:paraId="1E36B35E" w14:textId="0A2147BE" w:rsidR="006A529D" w:rsidRPr="00451B90" w:rsidRDefault="00804B0D" w:rsidP="006A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/>
          <w:i/>
          <w:iCs/>
        </w:rPr>
      </w:pPr>
      <w:r w:rsidRPr="00451B90">
        <w:rPr>
          <w:rFonts w:asciiTheme="majorBidi" w:hAnsiTheme="majorBidi"/>
          <w:i/>
          <w:iCs/>
          <w:cs/>
        </w:rPr>
        <w:t>บริษัท ไบโอม จำกัด</w:t>
      </w:r>
      <w:r w:rsidRPr="00451B90">
        <w:rPr>
          <w:rFonts w:asciiTheme="majorBidi" w:hAnsiTheme="majorBidi"/>
          <w:i/>
          <w:iCs/>
          <w:cs/>
        </w:rPr>
        <w:tab/>
      </w:r>
    </w:p>
    <w:p w14:paraId="16D5FB2A" w14:textId="77777777" w:rsidR="00804B0D" w:rsidRPr="00451B90" w:rsidRDefault="00804B0D" w:rsidP="006A52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  <w:lang w:val="en-GB"/>
        </w:rPr>
      </w:pPr>
    </w:p>
    <w:p w14:paraId="22D18D06" w14:textId="5C0C99C4" w:rsidR="006A529D" w:rsidRPr="00451B90" w:rsidRDefault="00362139" w:rsidP="005608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67" w:hanging="27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/>
          <w:cs/>
        </w:rPr>
        <w:t xml:space="preserve">ในวันที่ </w:t>
      </w:r>
      <w:r w:rsidRPr="00451B90">
        <w:rPr>
          <w:rFonts w:asciiTheme="majorBidi" w:hAnsiTheme="majorBidi" w:cstheme="majorBidi"/>
        </w:rPr>
        <w:t>7</w:t>
      </w:r>
      <w:r w:rsidRPr="00451B90">
        <w:rPr>
          <w:rFonts w:asciiTheme="majorBidi" w:hAnsiTheme="majorBidi"/>
          <w:cs/>
        </w:rPr>
        <w:t xml:space="preserve"> เมษายน </w:t>
      </w:r>
      <w:r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/>
          <w:cs/>
        </w:rPr>
        <w:t xml:space="preserve"> </w:t>
      </w:r>
      <w:r w:rsidR="00D8169E" w:rsidRPr="00451B90">
        <w:rPr>
          <w:rFonts w:asciiTheme="majorBidi" w:hAnsiTheme="majorBidi"/>
          <w:cs/>
        </w:rPr>
        <w:t>บริษัท บีบีจีไอ จำกัด (มหาชน) (</w:t>
      </w:r>
      <w:r w:rsidR="00D8169E" w:rsidRPr="00451B90">
        <w:rPr>
          <w:rFonts w:asciiTheme="majorBidi" w:hAnsiTheme="majorBidi"/>
        </w:rPr>
        <w:t>“BBGI”</w:t>
      </w:r>
      <w:r w:rsidR="00D8169E" w:rsidRPr="00451B90">
        <w:rPr>
          <w:rFonts w:asciiTheme="majorBidi" w:hAnsiTheme="majorBidi" w:hint="cs"/>
          <w:cs/>
        </w:rPr>
        <w:t xml:space="preserve">) </w:t>
      </w:r>
      <w:r w:rsidRPr="00451B90">
        <w:rPr>
          <w:rFonts w:asciiTheme="majorBidi" w:hAnsiTheme="majorBidi"/>
          <w:cs/>
        </w:rPr>
        <w:t>ได้เข้าลงนามในสัญญาร่วมทุนกับบริษัท ไบโอม จำกัด (“ไบโอม”) โดยการร่วมทุนในครั้งนี้</w:t>
      </w:r>
      <w:r w:rsidR="00D8169E" w:rsidRPr="00451B90">
        <w:rPr>
          <w:rFonts w:asciiTheme="majorBidi" w:hAnsiTheme="majorBidi" w:hint="cs"/>
          <w:cs/>
        </w:rPr>
        <w:t xml:space="preserve"> </w:t>
      </w:r>
      <w:r w:rsidR="00D8169E" w:rsidRPr="00451B90">
        <w:rPr>
          <w:rFonts w:asciiTheme="majorBidi" w:hAnsiTheme="majorBidi"/>
        </w:rPr>
        <w:t>BBGI</w:t>
      </w:r>
      <w:r w:rsidR="00D8169E" w:rsidRPr="00451B90">
        <w:rPr>
          <w:rFonts w:asciiTheme="majorBidi" w:hAnsiTheme="majorBidi" w:hint="cs"/>
          <w:cs/>
        </w:rPr>
        <w:t xml:space="preserve"> </w:t>
      </w:r>
      <w:r w:rsidRPr="00451B90">
        <w:rPr>
          <w:rFonts w:asciiTheme="majorBidi" w:hAnsiTheme="majorBidi"/>
          <w:cs/>
        </w:rPr>
        <w:t xml:space="preserve">จะดำเนินการซื้อหุ้นเพิ่มทุนของไบโอมในวงเงินไม่เกิน </w:t>
      </w:r>
      <w:r w:rsidRPr="00451B90">
        <w:rPr>
          <w:rFonts w:asciiTheme="majorBidi" w:hAnsiTheme="majorBidi" w:cstheme="majorBidi"/>
        </w:rPr>
        <w:t>83</w:t>
      </w:r>
      <w:r w:rsidRPr="00451B90">
        <w:rPr>
          <w:rFonts w:asciiTheme="majorBidi" w:hAnsiTheme="majorBidi"/>
          <w:cs/>
        </w:rPr>
        <w:t xml:space="preserve"> ล้านบาท ทำให้บริษัท</w:t>
      </w:r>
      <w:r w:rsidRPr="00451B90">
        <w:rPr>
          <w:rFonts w:asciiTheme="majorBidi" w:hAnsiTheme="majorBidi" w:hint="cs"/>
          <w:cs/>
        </w:rPr>
        <w:t>ย่อย</w:t>
      </w:r>
      <w:r w:rsidRPr="00451B90">
        <w:rPr>
          <w:rFonts w:asciiTheme="majorBidi" w:hAnsiTheme="majorBidi"/>
          <w:cs/>
        </w:rPr>
        <w:t xml:space="preserve">มีสัดส่วนการถือหุ้นร้อยละ </w:t>
      </w:r>
      <w:r w:rsidRPr="00451B90">
        <w:rPr>
          <w:rFonts w:asciiTheme="majorBidi" w:hAnsiTheme="majorBidi" w:cstheme="majorBidi"/>
        </w:rPr>
        <w:t>20</w:t>
      </w:r>
      <w:r w:rsidRPr="00451B90">
        <w:rPr>
          <w:rFonts w:asciiTheme="majorBidi" w:hAnsiTheme="majorBidi"/>
          <w:cs/>
        </w:rPr>
        <w:t xml:space="preserve"> และกลุ่มผู้ถือหุ้นเดิมของไบโอมมีสัดส่วนการถือหุ้นร้อยละ </w:t>
      </w:r>
      <w:r w:rsidRPr="00451B90">
        <w:rPr>
          <w:rFonts w:asciiTheme="majorBidi" w:hAnsiTheme="majorBidi" w:cstheme="majorBidi"/>
        </w:rPr>
        <w:t>80</w:t>
      </w:r>
      <w:r w:rsidRPr="00451B90">
        <w:rPr>
          <w:rFonts w:asciiTheme="majorBidi" w:hAnsiTheme="majorBidi"/>
          <w:cs/>
        </w:rPr>
        <w:t xml:space="preserve"> ของจำนวนหุ้นที่ออกและจำหน่ายทั้งหมด </w:t>
      </w:r>
      <w:r w:rsidR="005D06BD" w:rsidRPr="00451B90">
        <w:rPr>
          <w:rFonts w:asciiTheme="majorBidi" w:hAnsiTheme="majorBidi" w:hint="cs"/>
          <w:cs/>
        </w:rPr>
        <w:t xml:space="preserve">ซึ่ง </w:t>
      </w:r>
      <w:r w:rsidR="00D8169E" w:rsidRPr="00451B90">
        <w:rPr>
          <w:rFonts w:asciiTheme="majorBidi" w:hAnsiTheme="majorBidi"/>
        </w:rPr>
        <w:t>BBGI</w:t>
      </w:r>
      <w:r w:rsidR="00D8169E" w:rsidRPr="00451B90">
        <w:rPr>
          <w:rFonts w:asciiTheme="majorBidi" w:hAnsiTheme="majorBidi"/>
          <w:cs/>
        </w:rPr>
        <w:t xml:space="preserve"> </w:t>
      </w:r>
      <w:r w:rsidRPr="00451B90">
        <w:rPr>
          <w:rFonts w:asciiTheme="majorBidi" w:hAnsiTheme="majorBidi"/>
          <w:cs/>
        </w:rPr>
        <w:t xml:space="preserve">ได้ชำระค่าหุ้นเพิ่มทุนครั้งแรกจำนวน </w:t>
      </w:r>
      <w:r w:rsidRPr="00451B90">
        <w:rPr>
          <w:rFonts w:asciiTheme="majorBidi" w:hAnsiTheme="majorBidi" w:cstheme="majorBidi"/>
        </w:rPr>
        <w:t>30</w:t>
      </w:r>
      <w:r w:rsidRPr="00451B90">
        <w:rPr>
          <w:rFonts w:asciiTheme="majorBidi" w:hAnsiTheme="majorBidi"/>
          <w:cs/>
        </w:rPr>
        <w:t xml:space="preserve"> ล้านบาท แล้วเมื่อวันที่ </w:t>
      </w:r>
      <w:r w:rsidRPr="00451B90">
        <w:rPr>
          <w:rFonts w:asciiTheme="majorBidi" w:hAnsiTheme="majorBidi" w:cstheme="majorBidi"/>
        </w:rPr>
        <w:t>29</w:t>
      </w:r>
      <w:r w:rsidRPr="00451B90">
        <w:rPr>
          <w:rFonts w:asciiTheme="majorBidi" w:hAnsiTheme="majorBidi"/>
          <w:cs/>
        </w:rPr>
        <w:t xml:space="preserve"> เมษายน </w:t>
      </w:r>
      <w:r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/>
          <w:cs/>
        </w:rPr>
        <w:t xml:space="preserve"> และมีสิ่งตอบแทนที่คาดว่าจะต้องจ่ายจำนวน </w:t>
      </w:r>
      <w:r w:rsidRPr="00451B90">
        <w:rPr>
          <w:rFonts w:asciiTheme="majorBidi" w:hAnsiTheme="majorBidi" w:cstheme="majorBidi"/>
        </w:rPr>
        <w:t>53</w:t>
      </w:r>
      <w:r w:rsidRPr="00451B90">
        <w:rPr>
          <w:rFonts w:asciiTheme="majorBidi" w:hAnsiTheme="majorBidi"/>
          <w:cs/>
        </w:rPr>
        <w:t xml:space="preserve"> ล้านบาท ตั้งแต่ปี </w:t>
      </w:r>
      <w:r w:rsidRPr="00451B90">
        <w:rPr>
          <w:rFonts w:asciiTheme="majorBidi" w:hAnsiTheme="majorBidi" w:cstheme="majorBidi"/>
        </w:rPr>
        <w:t>2567</w:t>
      </w:r>
      <w:r w:rsidRPr="00451B90">
        <w:rPr>
          <w:rFonts w:asciiTheme="majorBidi" w:hAnsiTheme="majorBidi"/>
          <w:cs/>
        </w:rPr>
        <w:t xml:space="preserve"> และ </w:t>
      </w:r>
      <w:r w:rsidRPr="00451B90">
        <w:rPr>
          <w:rFonts w:asciiTheme="majorBidi" w:hAnsiTheme="majorBidi" w:cstheme="majorBidi"/>
        </w:rPr>
        <w:t>2570</w:t>
      </w:r>
      <w:r w:rsidRPr="00451B90">
        <w:rPr>
          <w:rFonts w:asciiTheme="majorBidi" w:hAnsiTheme="majorBidi"/>
          <w:cs/>
        </w:rPr>
        <w:t xml:space="preserve"> เป็นต้นไป โดยแบ่งชำระครั้งแรกจำนวน </w:t>
      </w:r>
      <w:r w:rsidRPr="00451B90">
        <w:rPr>
          <w:rFonts w:asciiTheme="majorBidi" w:hAnsiTheme="majorBidi" w:cstheme="majorBidi"/>
        </w:rPr>
        <w:t>10</w:t>
      </w:r>
      <w:r w:rsidRPr="00451B90">
        <w:rPr>
          <w:rFonts w:asciiTheme="majorBidi" w:hAnsiTheme="majorBidi"/>
          <w:cs/>
        </w:rPr>
        <w:t xml:space="preserve"> ล้านบาท และครั้งที่สองจำนวน </w:t>
      </w:r>
      <w:r w:rsidRPr="00451B90">
        <w:rPr>
          <w:rFonts w:asciiTheme="majorBidi" w:hAnsiTheme="majorBidi" w:cstheme="majorBidi"/>
        </w:rPr>
        <w:t>43</w:t>
      </w:r>
      <w:r w:rsidRPr="00451B90">
        <w:rPr>
          <w:rFonts w:asciiTheme="majorBidi" w:hAnsiTheme="majorBidi"/>
          <w:cs/>
        </w:rPr>
        <w:t xml:space="preserve"> ล้านบาท ตามลำดับ เมื่อไบโอมสามารถสร้างผลงานตามดัชนีชี้วัด</w:t>
      </w:r>
      <w:r w:rsidRPr="00451B90">
        <w:rPr>
          <w:rFonts w:asciiTheme="majorBidi" w:hAnsiTheme="majorBidi" w:cstheme="majorBidi" w:hint="cs"/>
          <w:cs/>
        </w:rPr>
        <w:t xml:space="preserve"> </w:t>
      </w:r>
      <w:r w:rsidRPr="00451B90">
        <w:rPr>
          <w:rFonts w:asciiTheme="majorBidi" w:hAnsiTheme="majorBidi"/>
          <w:cs/>
        </w:rPr>
        <w:t>ผลงานหรือความสำเร็จของงาน (</w:t>
      </w:r>
      <w:r w:rsidRPr="00451B90">
        <w:rPr>
          <w:rFonts w:asciiTheme="majorBidi" w:hAnsiTheme="majorBidi" w:cstheme="majorBidi"/>
        </w:rPr>
        <w:t xml:space="preserve">KPI) </w:t>
      </w:r>
      <w:r w:rsidRPr="00451B90">
        <w:rPr>
          <w:rFonts w:asciiTheme="majorBidi" w:hAnsiTheme="majorBidi"/>
          <w:cs/>
        </w:rPr>
        <w:t>ได้ตามเงื่อนไขที่ระบุในสัญญา ณ วันที่</w:t>
      </w:r>
      <w:r w:rsidR="00333DA2" w:rsidRPr="00451B90">
        <w:rPr>
          <w:rFonts w:asciiTheme="majorBidi" w:hAnsiTheme="majorBidi"/>
        </w:rPr>
        <w:t xml:space="preserve"> 30 </w:t>
      </w:r>
      <w:r w:rsidR="00333DA2" w:rsidRPr="00451B90">
        <w:rPr>
          <w:rFonts w:asciiTheme="majorBidi" w:hAnsiTheme="majorBidi" w:hint="cs"/>
          <w:cs/>
        </w:rPr>
        <w:t xml:space="preserve">กันยายน </w:t>
      </w:r>
      <w:r w:rsidR="00333DA2" w:rsidRPr="00451B90">
        <w:rPr>
          <w:rFonts w:asciiTheme="majorBidi" w:hAnsiTheme="majorBidi"/>
        </w:rPr>
        <w:t>2565</w:t>
      </w:r>
      <w:r w:rsidRPr="00451B90">
        <w:rPr>
          <w:rFonts w:asciiTheme="majorBidi" w:hAnsiTheme="majorBidi"/>
          <w:cs/>
        </w:rPr>
        <w:t xml:space="preserve"> กลุ่มบริษัทได้รับรู้สิ่งตอบแทนที่คาดว่าจะต้องจ่ายดังกล่าวเป็นหนี้สินทางการเงินไม่หมุนเวียนอื่นในงบแสดงฐานะการเงินรวม</w:t>
      </w:r>
    </w:p>
    <w:p w14:paraId="7EE4E400" w14:textId="3B31AF5B" w:rsidR="00383C22" w:rsidRPr="00451B90" w:rsidRDefault="00383C22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rPr>
          <w:rFonts w:asciiTheme="majorBidi" w:hAnsiTheme="majorBidi" w:cstheme="majorBidi"/>
        </w:rPr>
      </w:pPr>
    </w:p>
    <w:p w14:paraId="7C211224" w14:textId="20920591" w:rsidR="00FA46C3" w:rsidRPr="00451B90" w:rsidRDefault="00FA46C3" w:rsidP="00FA46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</w:rPr>
        <w:tab/>
      </w:r>
      <w:r w:rsidRPr="00451B90">
        <w:rPr>
          <w:rFonts w:asciiTheme="majorBidi" w:hAnsiTheme="majorBidi"/>
          <w:i/>
          <w:iCs/>
        </w:rPr>
        <w:t>Nam Tai Hydropower Co., Ltd.</w:t>
      </w:r>
      <w:r w:rsidRPr="00451B90">
        <w:rPr>
          <w:rFonts w:asciiTheme="majorBidi" w:hAnsiTheme="majorBidi"/>
          <w:i/>
          <w:iCs/>
        </w:rPr>
        <w:tab/>
      </w:r>
    </w:p>
    <w:p w14:paraId="5CC1A12D" w14:textId="77777777" w:rsidR="00FA46C3" w:rsidRPr="00451B90" w:rsidRDefault="00FA46C3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rPr>
          <w:rFonts w:asciiTheme="majorBidi" w:hAnsiTheme="majorBidi" w:cstheme="majorBidi"/>
        </w:rPr>
      </w:pPr>
    </w:p>
    <w:p w14:paraId="188AAD30" w14:textId="30123595" w:rsidR="008863C7" w:rsidRPr="00451B90" w:rsidRDefault="008863C7" w:rsidP="008863C7">
      <w:pPr>
        <w:tabs>
          <w:tab w:val="clear" w:pos="68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6"/>
        </w:rPr>
      </w:pPr>
      <w:bookmarkStart w:id="7" w:name="_Hlk118376844"/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ตามที่กล่าวในหมายเหตุข้อ </w:t>
      </w:r>
      <w:r w:rsidR="00BA457D" w:rsidRPr="00451B90">
        <w:rPr>
          <w:rFonts w:asciiTheme="majorBidi" w:hAnsiTheme="majorBidi" w:cstheme="majorBidi"/>
          <w:color w:val="000000" w:themeColor="text1"/>
        </w:rPr>
        <w:t>4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เมื่อวันที่ </w:t>
      </w:r>
      <w:r w:rsidRPr="00451B90">
        <w:rPr>
          <w:rFonts w:asciiTheme="majorBidi" w:hAnsiTheme="majorBidi" w:cstheme="majorBidi"/>
          <w:color w:val="000000" w:themeColor="text1"/>
        </w:rPr>
        <w:t xml:space="preserve">10 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สิงหาคม </w:t>
      </w:r>
      <w:r w:rsidRPr="00451B90">
        <w:rPr>
          <w:rFonts w:asciiTheme="majorBidi" w:hAnsiTheme="majorBidi" w:cstheme="majorBidi"/>
          <w:color w:val="000000" w:themeColor="text1"/>
        </w:rPr>
        <w:t>2565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บริษัท บีซีพีจี อินโดไชน่า จำกัด </w:t>
      </w:r>
      <w:r w:rsidR="004F781C" w:rsidRPr="00451B90">
        <w:rPr>
          <w:rFonts w:asciiTheme="majorBidi" w:hAnsiTheme="majorBidi" w:cstheme="majorBidi" w:hint="cs"/>
          <w:color w:val="000000" w:themeColor="text1"/>
          <w:cs/>
        </w:rPr>
        <w:t>ซึ่งเป็นบริษัทย่อยทางอ้อมของกลุ่มบริษัท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และบริษัท </w:t>
      </w:r>
      <w:proofErr w:type="spellStart"/>
      <w:r w:rsidRPr="00451B90">
        <w:rPr>
          <w:rFonts w:asciiTheme="majorBidi" w:hAnsiTheme="majorBidi" w:cstheme="majorBidi"/>
          <w:color w:val="000000" w:themeColor="text1"/>
        </w:rPr>
        <w:t>Phongsubthavy</w:t>
      </w:r>
      <w:proofErr w:type="spellEnd"/>
      <w:r w:rsidRPr="00451B90">
        <w:rPr>
          <w:rFonts w:asciiTheme="majorBidi" w:hAnsiTheme="majorBidi" w:cstheme="majorBidi"/>
          <w:color w:val="000000" w:themeColor="text1"/>
        </w:rPr>
        <w:t xml:space="preserve"> Group Sole Co., Ltd.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451B90">
        <w:rPr>
          <w:rFonts w:asciiTheme="majorBidi" w:hAnsiTheme="majorBidi" w:cstheme="majorBidi"/>
          <w:color w:val="000000" w:themeColor="text1"/>
        </w:rPr>
        <w:t>(“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ผู้ขาย</w:t>
      </w:r>
      <w:r w:rsidRPr="00451B90">
        <w:rPr>
          <w:rFonts w:asciiTheme="majorBidi" w:hAnsiTheme="majorBidi" w:cstheme="majorBidi"/>
          <w:color w:val="000000" w:themeColor="text1"/>
        </w:rPr>
        <w:t xml:space="preserve">”) </w:t>
      </w:r>
      <w:r w:rsidRPr="00451B90">
        <w:rPr>
          <w:rFonts w:asciiTheme="majorBidi" w:hAnsiTheme="majorBidi" w:cstheme="majorBidi"/>
          <w:color w:val="000000" w:themeColor="text1"/>
          <w:cs/>
        </w:rPr>
        <w:t>ได้บรรลุเงื่อนไขบังคับก่อนตามสัญญาซื้อขายหุ้นครบถ้วนแล้ว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กลุ่มบริษัทได้โอน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ลูกหนี้ค่าไฟฟ้าจากการไฟฟ้าลาว </w:t>
      </w:r>
      <w:r w:rsidRPr="00451B90">
        <w:rPr>
          <w:rFonts w:asciiTheme="majorBidi" w:hAnsiTheme="majorBidi" w:cstheme="majorBidi"/>
          <w:color w:val="000000" w:themeColor="text1"/>
        </w:rPr>
        <w:t>(</w:t>
      </w:r>
      <w:proofErr w:type="spellStart"/>
      <w:r w:rsidRPr="00451B90">
        <w:rPr>
          <w:rFonts w:asciiTheme="majorBidi" w:hAnsiTheme="majorBidi" w:cstheme="majorBidi"/>
          <w:color w:val="000000" w:themeColor="text1"/>
        </w:rPr>
        <w:t>Electricite</w:t>
      </w:r>
      <w:proofErr w:type="spellEnd"/>
      <w:r w:rsidRPr="00451B90">
        <w:rPr>
          <w:rFonts w:asciiTheme="majorBidi" w:hAnsiTheme="majorBidi" w:cstheme="majorBidi"/>
          <w:color w:val="000000" w:themeColor="text1"/>
        </w:rPr>
        <w:t xml:space="preserve"> du Laos – EDL)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เพื่อ</w:t>
      </w:r>
      <w:r w:rsidRPr="00451B90">
        <w:rPr>
          <w:rFonts w:asciiTheme="majorBidi" w:hAnsiTheme="majorBidi" w:cstheme="majorBidi"/>
          <w:color w:val="000000" w:themeColor="text1"/>
          <w:cs/>
        </w:rPr>
        <w:t>ชำระค่าหุ้น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จำนวน </w:t>
      </w:r>
      <w:r w:rsidRPr="00451B90">
        <w:rPr>
          <w:rFonts w:asciiTheme="majorBidi" w:hAnsiTheme="majorBidi" w:cstheme="majorBidi"/>
          <w:color w:val="000000" w:themeColor="text1"/>
        </w:rPr>
        <w:t xml:space="preserve">2.25 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ล้านเหรียญ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สหรัฐฯ (ประมาณ </w:t>
      </w:r>
      <w:r w:rsidR="0006762E" w:rsidRPr="00451B90">
        <w:rPr>
          <w:rFonts w:asciiTheme="majorBidi" w:hAnsiTheme="majorBidi" w:cstheme="majorBidi"/>
          <w:color w:val="000000" w:themeColor="text1"/>
        </w:rPr>
        <w:t>80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 ล้านบาท)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และ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ได้รับโอนหุ้นของ </w:t>
      </w:r>
      <w:r w:rsidRPr="00451B90">
        <w:rPr>
          <w:rFonts w:asciiTheme="majorBidi" w:hAnsiTheme="majorBidi" w:cstheme="majorBidi"/>
          <w:color w:val="000000" w:themeColor="text1"/>
        </w:rPr>
        <w:t xml:space="preserve">Nam Tai Hydropower Co., Ltd. </w:t>
      </w:r>
      <w:r w:rsidRPr="00451B90">
        <w:rPr>
          <w:rFonts w:asciiTheme="majorBidi" w:hAnsiTheme="majorBidi" w:cstheme="majorBidi"/>
          <w:color w:val="000000" w:themeColor="text1"/>
          <w:cs/>
        </w:rPr>
        <w:t>เรียบร้อย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แล้ว</w:t>
      </w:r>
      <w:r w:rsidRPr="00451B90">
        <w:rPr>
          <w:rFonts w:asciiTheme="majorBidi" w:hAnsiTheme="majorBidi" w:cstheme="majorBidi"/>
          <w:color w:val="000000" w:themeColor="text1"/>
        </w:rPr>
        <w:t xml:space="preserve"> 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ทั้งนี้</w:t>
      </w:r>
      <w:r w:rsidRPr="00451B90">
        <w:rPr>
          <w:cs/>
        </w:rPr>
        <w:t>กลุ่มบริษัทมี</w:t>
      </w:r>
      <w:r w:rsidRPr="00451B90">
        <w:rPr>
          <w:rFonts w:hint="cs"/>
          <w:cs/>
        </w:rPr>
        <w:t>ค่าใช้จ่ายที่</w:t>
      </w:r>
      <w:r w:rsidRPr="00451B90">
        <w:rPr>
          <w:cs/>
        </w:rPr>
        <w:t>เกี่ยวข้องกับ</w:t>
      </w:r>
      <w:r w:rsidRPr="00451B90">
        <w:rPr>
          <w:rFonts w:hint="cs"/>
          <w:cs/>
        </w:rPr>
        <w:t>เงินลงทุนดังกล่าวเป็นจำนวน</w:t>
      </w:r>
      <w:r w:rsidRPr="00451B90">
        <w:t xml:space="preserve"> 0.28 </w:t>
      </w:r>
      <w:r w:rsidRPr="00451B90">
        <w:rPr>
          <w:cs/>
        </w:rPr>
        <w:t>ล้าน</w:t>
      </w:r>
      <w:r w:rsidRPr="00451B90">
        <w:rPr>
          <w:rFonts w:asciiTheme="majorBidi" w:hAnsiTheme="majorBidi" w:cstheme="majorBidi" w:hint="cs"/>
          <w:color w:val="000000" w:themeColor="text1"/>
          <w:cs/>
        </w:rPr>
        <w:t>เหรียญ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สหรัฐฯ (ประมาณ </w:t>
      </w:r>
      <w:r w:rsidRPr="00451B90">
        <w:rPr>
          <w:rFonts w:asciiTheme="majorBidi" w:hAnsiTheme="majorBidi" w:cstheme="majorBidi"/>
          <w:color w:val="000000" w:themeColor="text1"/>
        </w:rPr>
        <w:t>10</w:t>
      </w:r>
      <w:r w:rsidRPr="00451B90">
        <w:rPr>
          <w:rFonts w:asciiTheme="majorBidi" w:hAnsiTheme="majorBidi" w:cstheme="majorBidi"/>
          <w:color w:val="000000" w:themeColor="text1"/>
          <w:cs/>
        </w:rPr>
        <w:t xml:space="preserve"> ล้านบาท)</w:t>
      </w:r>
      <w:r w:rsidRPr="00451B90">
        <w:rPr>
          <w:rFonts w:asciiTheme="majorBidi" w:hAnsiTheme="majorBidi" w:cstheme="majorBidi" w:hint="cs"/>
          <w:color w:val="000000" w:themeColor="text1"/>
          <w:cs/>
        </w:rPr>
        <w:t xml:space="preserve"> </w:t>
      </w:r>
      <w:r w:rsidRPr="00451B90">
        <w:rPr>
          <w:cs/>
        </w:rPr>
        <w:t>รวมอยู่ใน</w:t>
      </w:r>
      <w:r w:rsidRPr="00451B90">
        <w:rPr>
          <w:rFonts w:hint="cs"/>
          <w:cs/>
        </w:rPr>
        <w:t xml:space="preserve">ต้นทุนของเงินลงทุน </w:t>
      </w:r>
      <w:r w:rsidRPr="00451B90">
        <w:rPr>
          <w:rFonts w:asciiTheme="majorBidi" w:hAnsiTheme="majorBidi" w:cstheme="majorBidi"/>
          <w:spacing w:val="-6"/>
          <w:cs/>
        </w:rPr>
        <w:t xml:space="preserve">การเข้าลงทุนดังกล่าวทำให้กลุ่มบริษัทได้สิทธิร้อยละ </w:t>
      </w:r>
      <w:r w:rsidRPr="00451B90">
        <w:rPr>
          <w:rFonts w:asciiTheme="majorBidi" w:hAnsiTheme="majorBidi" w:cstheme="majorBidi"/>
          <w:spacing w:val="-6"/>
        </w:rPr>
        <w:t xml:space="preserve">50 </w:t>
      </w:r>
      <w:r w:rsidRPr="00451B90">
        <w:rPr>
          <w:rFonts w:asciiTheme="majorBidi" w:hAnsiTheme="majorBidi" w:cstheme="majorBidi"/>
          <w:spacing w:val="-6"/>
          <w:cs/>
        </w:rPr>
        <w:t xml:space="preserve">ของรายได้และผลประโยชน์ทางธุรกิจทั้งหมดที่ได้จากการพัฒนาโครงการระบบสายส่งไฟฟ้าขนาด </w:t>
      </w:r>
      <w:r w:rsidRPr="00451B90">
        <w:rPr>
          <w:rFonts w:asciiTheme="majorBidi" w:hAnsiTheme="majorBidi" w:cstheme="majorBidi"/>
          <w:spacing w:val="-6"/>
        </w:rPr>
        <w:t xml:space="preserve">220 </w:t>
      </w:r>
      <w:r w:rsidRPr="00451B90">
        <w:rPr>
          <w:rFonts w:asciiTheme="majorBidi" w:hAnsiTheme="majorBidi" w:cstheme="majorBidi"/>
          <w:spacing w:val="-6"/>
          <w:cs/>
        </w:rPr>
        <w:t xml:space="preserve">กิโลโวลต์ และสถานีไฟฟ้าย่อยจากโครงการโรงไฟฟ้าพลังน้ำ </w:t>
      </w:r>
      <w:r w:rsidRPr="00451B90">
        <w:rPr>
          <w:rFonts w:asciiTheme="majorBidi" w:hAnsiTheme="majorBidi" w:cstheme="majorBidi"/>
          <w:spacing w:val="-6"/>
        </w:rPr>
        <w:t xml:space="preserve">Nam Tai </w:t>
      </w:r>
      <w:r w:rsidRPr="00451B90">
        <w:rPr>
          <w:rFonts w:asciiTheme="majorBidi" w:hAnsiTheme="majorBidi" w:cstheme="majorBidi"/>
          <w:spacing w:val="-6"/>
          <w:cs/>
        </w:rPr>
        <w:t>ในสาธารณรัฐ</w:t>
      </w:r>
      <w:r w:rsidRPr="00451B90">
        <w:rPr>
          <w:rFonts w:asciiTheme="majorBidi" w:hAnsiTheme="majorBidi" w:cstheme="majorBidi"/>
          <w:cs/>
        </w:rPr>
        <w:t xml:space="preserve">ประชาธิปไตยประชาชนลาว เพื่อเชื่อมต่อกับระบบสายส่งไฟฟ้าของการไฟฟ้าแห่งสาธารณรัฐสังคมนิยมเวียดนาม </w:t>
      </w:r>
      <w:r w:rsidRPr="00451B90">
        <w:rPr>
          <w:rFonts w:asciiTheme="majorBidi" w:hAnsiTheme="majorBidi" w:cstheme="majorBidi"/>
        </w:rPr>
        <w:t xml:space="preserve">(Vietnam Electricity – EVN) </w:t>
      </w:r>
      <w:r w:rsidRPr="00451B90">
        <w:rPr>
          <w:rFonts w:asciiTheme="majorBidi" w:hAnsiTheme="majorBidi" w:cstheme="majorBidi"/>
          <w:cs/>
        </w:rPr>
        <w:t>ที่ชายแดนของทั้งสองประเทศ</w:t>
      </w:r>
      <w:r w:rsidRPr="00451B90">
        <w:rPr>
          <w:rFonts w:asciiTheme="majorBidi" w:hAnsiTheme="majorBidi" w:cstheme="majorBidi"/>
          <w:spacing w:val="-6"/>
          <w:cs/>
        </w:rPr>
        <w:t xml:space="preserve"> </w:t>
      </w:r>
    </w:p>
    <w:bookmarkEnd w:id="7"/>
    <w:p w14:paraId="19D99CE8" w14:textId="520AAEE8" w:rsidR="008863C7" w:rsidRPr="00451B90" w:rsidRDefault="008863C7" w:rsidP="00EB11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rPr>
          <w:rFonts w:asciiTheme="majorBidi" w:hAnsiTheme="majorBidi" w:cstheme="majorBidi"/>
        </w:rPr>
        <w:sectPr w:rsidR="008863C7" w:rsidRPr="00451B90" w:rsidSect="00FB1D27">
          <w:headerReference w:type="default" r:id="rId16"/>
          <w:footerReference w:type="default" r:id="rId17"/>
          <w:pgSz w:w="11907" w:h="16840" w:code="9"/>
          <w:pgMar w:top="691" w:right="1152" w:bottom="576" w:left="1152" w:header="720" w:footer="720" w:gutter="0"/>
          <w:cols w:space="708"/>
          <w:docGrid w:linePitch="360"/>
        </w:sectPr>
      </w:pPr>
    </w:p>
    <w:p w14:paraId="1D677599" w14:textId="5446FC54" w:rsidR="0047512C" w:rsidRPr="00451B90" w:rsidRDefault="006E6CFE" w:rsidP="002C446F">
      <w:pPr>
        <w:pStyle w:val="BodyText2"/>
        <w:spacing w:line="240" w:lineRule="atLeast"/>
        <w:ind w:left="90" w:hanging="540"/>
        <w:jc w:val="left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lastRenderedPageBreak/>
        <w:tab/>
      </w:r>
      <w:r w:rsidR="00D42518" w:rsidRPr="00451B90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เงินลงทุนในบริษัทร่วมและการร่วมค้า</w:t>
      </w:r>
      <w:r w:rsidR="00D42518" w:rsidRPr="00451B9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451B90">
        <w:rPr>
          <w:rFonts w:asciiTheme="majorBidi" w:hAnsiTheme="majorBidi" w:cstheme="majorBidi"/>
          <w:sz w:val="30"/>
          <w:szCs w:val="30"/>
          <w:cs/>
        </w:rPr>
        <w:t>ณ</w:t>
      </w:r>
      <w:r w:rsidR="004F429F" w:rsidRPr="00451B90">
        <w:rPr>
          <w:rFonts w:asciiTheme="majorBidi" w:hAnsiTheme="majorBidi" w:cstheme="majorBidi"/>
          <w:sz w:val="30"/>
          <w:szCs w:val="30"/>
          <w:rtl/>
          <w:cs/>
        </w:rPr>
        <w:t xml:space="preserve"> </w:t>
      </w:r>
      <w:r w:rsidR="004F429F" w:rsidRPr="00451B90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9207F6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  <w:lang w:bidi="ar-SA"/>
        </w:rPr>
        <w:t>3</w:t>
      </w:r>
      <w:r w:rsidRPr="00451B90">
        <w:rPr>
          <w:rFonts w:asciiTheme="majorBidi" w:hAnsiTheme="majorBidi" w:cstheme="majorBidi"/>
          <w:sz w:val="30"/>
          <w:szCs w:val="30"/>
          <w:lang w:bidi="ar-SA"/>
        </w:rPr>
        <w:t xml:space="preserve">0 </w:t>
      </w:r>
      <w:r w:rsidR="00A60FE1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</w:rPr>
        <w:t>2565</w:t>
      </w:r>
      <w:r w:rsidR="004F429F" w:rsidRPr="00451B90">
        <w:rPr>
          <w:rFonts w:asciiTheme="majorBidi" w:hAnsiTheme="majorBidi" w:cstheme="majorBidi"/>
          <w:sz w:val="30"/>
          <w:szCs w:val="30"/>
          <w:cs/>
        </w:rPr>
        <w:t xml:space="preserve"> และ </w:t>
      </w:r>
      <w:r w:rsidR="006F1E95" w:rsidRPr="00451B90">
        <w:rPr>
          <w:rFonts w:asciiTheme="majorBidi" w:hAnsiTheme="majorBidi" w:cstheme="majorBidi"/>
          <w:sz w:val="30"/>
          <w:szCs w:val="30"/>
        </w:rPr>
        <w:t>31</w:t>
      </w:r>
      <w:r w:rsidR="004F429F" w:rsidRPr="00451B90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6F1E95" w:rsidRPr="00451B90">
        <w:rPr>
          <w:rFonts w:asciiTheme="majorBidi" w:hAnsiTheme="majorBidi" w:cstheme="majorBidi"/>
          <w:sz w:val="30"/>
          <w:szCs w:val="30"/>
        </w:rPr>
        <w:t>2564</w:t>
      </w:r>
      <w:r w:rsidR="00A64B6A"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451B90">
        <w:rPr>
          <w:rFonts w:asciiTheme="majorBidi" w:hAnsiTheme="majorBidi" w:cstheme="majorBidi"/>
          <w:sz w:val="30"/>
          <w:szCs w:val="30"/>
          <w:cs/>
        </w:rPr>
        <w:t>และเงินปันผลรับจากเงินลงทุนสำหรับงวด</w:t>
      </w:r>
      <w:r w:rsidR="00A60FE1" w:rsidRPr="00451B90">
        <w:rPr>
          <w:rFonts w:asciiTheme="majorBidi" w:hAnsiTheme="majorBidi" w:cstheme="majorBidi" w:hint="cs"/>
          <w:sz w:val="30"/>
          <w:szCs w:val="30"/>
          <w:cs/>
        </w:rPr>
        <w:t>เก้า</w:t>
      </w:r>
      <w:r w:rsidR="0047512C" w:rsidRPr="00451B90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  <w:sz w:val="30"/>
          <w:szCs w:val="30"/>
        </w:rPr>
        <w:t>3</w:t>
      </w:r>
      <w:r w:rsidRPr="00451B90">
        <w:rPr>
          <w:rFonts w:asciiTheme="majorBidi" w:hAnsiTheme="majorBidi" w:cstheme="majorBidi"/>
          <w:sz w:val="30"/>
          <w:szCs w:val="30"/>
        </w:rPr>
        <w:t xml:space="preserve">0 </w:t>
      </w:r>
      <w:r w:rsidR="00A60FE1" w:rsidRPr="00451B90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451B9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7512C" w:rsidRPr="00451B90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tbl>
      <w:tblPr>
        <w:tblW w:w="15133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3420"/>
        <w:gridCol w:w="810"/>
        <w:gridCol w:w="810"/>
        <w:gridCol w:w="810"/>
        <w:gridCol w:w="900"/>
        <w:gridCol w:w="810"/>
        <w:gridCol w:w="900"/>
        <w:gridCol w:w="810"/>
        <w:gridCol w:w="810"/>
        <w:gridCol w:w="810"/>
        <w:gridCol w:w="900"/>
        <w:gridCol w:w="810"/>
        <w:gridCol w:w="900"/>
        <w:gridCol w:w="810"/>
        <w:gridCol w:w="823"/>
      </w:tblGrid>
      <w:tr w:rsidR="006E6CFE" w:rsidRPr="00451B90" w14:paraId="776897CF" w14:textId="77777777" w:rsidTr="0042336B">
        <w:trPr>
          <w:cantSplit/>
        </w:trPr>
        <w:tc>
          <w:tcPr>
            <w:tcW w:w="3420" w:type="dxa"/>
          </w:tcPr>
          <w:p w14:paraId="5370D90A" w14:textId="77777777" w:rsidR="006E6CFE" w:rsidRPr="00451B90" w:rsidRDefault="006E6CFE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13" w:type="dxa"/>
            <w:gridSpan w:val="14"/>
          </w:tcPr>
          <w:p w14:paraId="4F291DC9" w14:textId="3A017B3D" w:rsidR="006E6CFE" w:rsidRPr="00451B90" w:rsidRDefault="006E6CFE" w:rsidP="004B055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90" w:lineRule="exact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งบการเงินรวม </w:t>
            </w:r>
          </w:p>
        </w:tc>
      </w:tr>
      <w:tr w:rsidR="006E6CFE" w:rsidRPr="00451B90" w14:paraId="2A439DCC" w14:textId="77777777" w:rsidTr="0042336B">
        <w:trPr>
          <w:cantSplit/>
        </w:trPr>
        <w:tc>
          <w:tcPr>
            <w:tcW w:w="3420" w:type="dxa"/>
          </w:tcPr>
          <w:p w14:paraId="0294E0B5" w14:textId="77777777" w:rsidR="006E6CFE" w:rsidRPr="00451B90" w:rsidRDefault="006E6CFE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7E5AE8C" w14:textId="3A071E8C" w:rsidR="006E6CFE" w:rsidRPr="00451B90" w:rsidRDefault="006E6CFE" w:rsidP="004B0551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47D20A6" w14:textId="4BAFF20D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710" w:type="dxa"/>
            <w:gridSpan w:val="2"/>
          </w:tcPr>
          <w:p w14:paraId="3EFAF1A3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F5A502E" w14:textId="0165F1D4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710" w:type="dxa"/>
            <w:gridSpan w:val="2"/>
          </w:tcPr>
          <w:p w14:paraId="0418513F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76C2D750" w14:textId="3C14C6B8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620" w:type="dxa"/>
            <w:gridSpan w:val="2"/>
          </w:tcPr>
          <w:p w14:paraId="54CFD50D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CB19C4" w14:textId="33F18D8B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1710" w:type="dxa"/>
            <w:gridSpan w:val="2"/>
          </w:tcPr>
          <w:p w14:paraId="16E8C014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9A837DD" w14:textId="442D3F78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710" w:type="dxa"/>
            <w:gridSpan w:val="2"/>
          </w:tcPr>
          <w:p w14:paraId="58967FDF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573F3F3" w14:textId="7A1D7ECD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ส่วนได้เสีย - สุทธิ</w:t>
            </w:r>
          </w:p>
        </w:tc>
        <w:tc>
          <w:tcPr>
            <w:tcW w:w="1633" w:type="dxa"/>
            <w:gridSpan w:val="2"/>
          </w:tcPr>
          <w:p w14:paraId="4A34D470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เงินปันผลรับสำหรับ</w:t>
            </w:r>
          </w:p>
          <w:p w14:paraId="3C6282E0" w14:textId="4390723A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ดเก้า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E6CFE" w:rsidRPr="00451B90" w14:paraId="5664DA83" w14:textId="77777777" w:rsidTr="0042336B">
        <w:trPr>
          <w:cantSplit/>
        </w:trPr>
        <w:tc>
          <w:tcPr>
            <w:tcW w:w="3420" w:type="dxa"/>
          </w:tcPr>
          <w:p w14:paraId="7F096D74" w14:textId="77777777" w:rsidR="006E6CFE" w:rsidRPr="00451B90" w:rsidRDefault="006E6CFE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27B8ECE2" w14:textId="13C43563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7C6469BF" w14:textId="336B9651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339C7D0" w14:textId="75C9B9A0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4AB3411E" w14:textId="516A9356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9D5EB79" w14:textId="5CC6F1C4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7EB7570C" w14:textId="5B05A7A4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5A935C3F" w14:textId="15B8BC43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10" w:type="dxa"/>
          </w:tcPr>
          <w:p w14:paraId="6246C483" w14:textId="6352A655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4FEDB772" w14:textId="2A8833BC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6DA372CB" w14:textId="00F23DC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277C28B" w14:textId="0DE513D4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376F1E72" w14:textId="4A2A5E90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810" w:type="dxa"/>
          </w:tcPr>
          <w:p w14:paraId="3CEFCDFC" w14:textId="131E7EF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823" w:type="dxa"/>
          </w:tcPr>
          <w:p w14:paraId="56BE1CD4" w14:textId="3DCD9093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="008C37B9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6E6CFE" w:rsidRPr="00451B90" w14:paraId="121CA961" w14:textId="77777777" w:rsidTr="0042336B">
        <w:trPr>
          <w:cantSplit/>
        </w:trPr>
        <w:tc>
          <w:tcPr>
            <w:tcW w:w="3420" w:type="dxa"/>
          </w:tcPr>
          <w:p w14:paraId="616CA585" w14:textId="246DD90E" w:rsidR="006E6CFE" w:rsidRPr="00451B90" w:rsidRDefault="0042336B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844"/>
              </w:tabs>
              <w:spacing w:line="290" w:lineRule="exact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451B90">
              <w:rPr>
                <w:rFonts w:asciiTheme="majorBidi" w:hAnsiTheme="majorBidi"/>
                <w:i/>
                <w:iCs/>
                <w:sz w:val="24"/>
                <w:szCs w:val="24"/>
              </w:rPr>
              <w:t xml:space="preserve"> </w:t>
            </w:r>
            <w:r w:rsidR="00CB4046" w:rsidRPr="00451B90">
              <w:rPr>
                <w:rFonts w:asciiTheme="majorBidi" w:hAnsiTheme="majorBidi"/>
                <w:i/>
                <w:iCs/>
                <w:sz w:val="24"/>
                <w:szCs w:val="24"/>
              </w:rPr>
              <w:t xml:space="preserve">  </w:t>
            </w:r>
            <w:r w:rsidR="00CB4046" w:rsidRPr="00451B90">
              <w:rPr>
                <w:rFonts w:asciiTheme="majorBidi" w:hAnsi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810" w:type="dxa"/>
          </w:tcPr>
          <w:p w14:paraId="2016BDBA" w14:textId="3F0EDABA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10" w:type="dxa"/>
          </w:tcPr>
          <w:p w14:paraId="23795D51" w14:textId="2482E69C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1FDB09D" w14:textId="3F82E662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7C6D35BF" w14:textId="27568CB9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04B3E1DE" w14:textId="38365054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03ECC769" w14:textId="2595F5C4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2DAABEBE" w14:textId="409953C1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10" w:type="dxa"/>
          </w:tcPr>
          <w:p w14:paraId="0A645053" w14:textId="06618601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456A36B3" w14:textId="525D627C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16C153DC" w14:textId="5CC1A54E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11BAE8CE" w14:textId="7F6BE6F6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A81DE0F" w14:textId="319F1145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810" w:type="dxa"/>
          </w:tcPr>
          <w:p w14:paraId="7330BA44" w14:textId="76AF102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823" w:type="dxa"/>
          </w:tcPr>
          <w:p w14:paraId="2F66B439" w14:textId="171CA62B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6E6CFE" w:rsidRPr="00451B90" w14:paraId="70719C5A" w14:textId="77777777" w:rsidTr="0042336B">
        <w:trPr>
          <w:cantSplit/>
        </w:trPr>
        <w:tc>
          <w:tcPr>
            <w:tcW w:w="3420" w:type="dxa"/>
          </w:tcPr>
          <w:p w14:paraId="761FCA33" w14:textId="77777777" w:rsidR="006E6CFE" w:rsidRPr="00451B90" w:rsidRDefault="006E6CFE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2"/>
          </w:tcPr>
          <w:p w14:paraId="3C9CF4F9" w14:textId="341DFE95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10093" w:type="dxa"/>
            <w:gridSpan w:val="12"/>
          </w:tcPr>
          <w:p w14:paraId="6C6EC467" w14:textId="77777777" w:rsidR="006E6CFE" w:rsidRPr="00451B90" w:rsidRDefault="006E6CFE" w:rsidP="004B0551">
            <w:pPr>
              <w:pStyle w:val="acctfourfigures"/>
              <w:tabs>
                <w:tab w:val="clear" w:pos="765"/>
              </w:tabs>
              <w:spacing w:line="290" w:lineRule="exact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6E6CFE" w:rsidRPr="00451B90" w14:paraId="3F212D11" w14:textId="77777777" w:rsidTr="0042336B">
        <w:trPr>
          <w:cantSplit/>
        </w:trPr>
        <w:tc>
          <w:tcPr>
            <w:tcW w:w="3420" w:type="dxa"/>
          </w:tcPr>
          <w:p w14:paraId="51880921" w14:textId="7DAAD8EB" w:rsidR="006E6CFE" w:rsidRPr="00451B90" w:rsidRDefault="003F161F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810" w:type="dxa"/>
            <w:vAlign w:val="bottom"/>
          </w:tcPr>
          <w:p w14:paraId="6AD30822" w14:textId="67F9867E" w:rsidR="006E6CFE" w:rsidRPr="00451B90" w:rsidRDefault="006E6CFE" w:rsidP="004B0551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3CEBF5B1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396"/>
              </w:tabs>
              <w:spacing w:line="290" w:lineRule="exact"/>
              <w:ind w:left="-79"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433D4C29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23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19F97F7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23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029594C2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37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F788887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374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E1A89C6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56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B243C89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18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283311D0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4A3F1B53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720812EB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3ACAC46C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56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vAlign w:val="bottom"/>
          </w:tcPr>
          <w:p w14:paraId="0FDE313D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56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23" w:type="dxa"/>
            <w:vAlign w:val="bottom"/>
          </w:tcPr>
          <w:p w14:paraId="5A13A802" w14:textId="77777777" w:rsidR="006E6CFE" w:rsidRPr="00451B90" w:rsidRDefault="006E6CFE" w:rsidP="004B0551">
            <w:pPr>
              <w:pStyle w:val="acctfourfigures"/>
              <w:tabs>
                <w:tab w:val="clear" w:pos="765"/>
                <w:tab w:val="decimal" w:pos="483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</w:tr>
      <w:tr w:rsidR="00F94184" w:rsidRPr="00451B90" w14:paraId="4DC7F19B" w14:textId="77777777" w:rsidTr="00145E9C">
        <w:trPr>
          <w:cantSplit/>
        </w:trPr>
        <w:tc>
          <w:tcPr>
            <w:tcW w:w="3420" w:type="dxa"/>
          </w:tcPr>
          <w:p w14:paraId="314C3049" w14:textId="77777777" w:rsidR="00F94184" w:rsidRPr="00451B90" w:rsidRDefault="00F94184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Star Energy Group Holdings Pte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. 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Ltd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E53EEE" w14:textId="2AE6B122" w:rsidR="00F94184" w:rsidRPr="00451B90" w:rsidRDefault="00F94184" w:rsidP="004B0551">
            <w:pPr>
              <w:pStyle w:val="acctfourfigures"/>
              <w:tabs>
                <w:tab w:val="clear" w:pos="765"/>
                <w:tab w:val="decimal" w:pos="61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AC0535" w14:textId="02BFFD23" w:rsidR="00F94184" w:rsidRPr="00451B90" w:rsidRDefault="00F94184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508670" w14:textId="71DB2B62" w:rsidR="00F94184" w:rsidRPr="00451B90" w:rsidRDefault="00F94184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425BC4" w14:textId="5E36BE9D" w:rsidR="00F94184" w:rsidRPr="00451B90" w:rsidRDefault="00F94184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25,214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C74951" w14:textId="0B767662" w:rsidR="00F94184" w:rsidRPr="00451B90" w:rsidRDefault="00B26458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9547D78" w14:textId="39C7E594" w:rsidR="00F94184" w:rsidRPr="00451B90" w:rsidRDefault="00F94184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10,949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5E44A6" w14:textId="311AEF76" w:rsidR="00F94184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7C8F43" w14:textId="72133E64" w:rsidR="00F94184" w:rsidRPr="00451B90" w:rsidRDefault="00F94184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12,295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590DA07" w14:textId="685775F5" w:rsidR="00F94184" w:rsidRPr="00451B90" w:rsidRDefault="00F94184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1090C79" w14:textId="6557C864" w:rsidR="00F94184" w:rsidRPr="00451B90" w:rsidRDefault="00F94184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302DD7" w14:textId="7EAA1D12" w:rsidR="00F94184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5B4735" w14:textId="23590FF2" w:rsidR="00F94184" w:rsidRPr="00451B90" w:rsidRDefault="00F94184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12,295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C77546" w14:textId="6C5FA388" w:rsidR="00F94184" w:rsidRPr="00451B90" w:rsidRDefault="003A7E8B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00EAE10A" w14:textId="42558B32" w:rsidR="00F94184" w:rsidRPr="00451B90" w:rsidRDefault="008C37B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100</w:t>
            </w:r>
          </w:p>
        </w:tc>
      </w:tr>
      <w:tr w:rsidR="00A75B43" w:rsidRPr="00451B90" w14:paraId="3B27AA98" w14:textId="77777777" w:rsidTr="00145E9C">
        <w:trPr>
          <w:cantSplit/>
        </w:trPr>
        <w:tc>
          <w:tcPr>
            <w:tcW w:w="3420" w:type="dxa"/>
          </w:tcPr>
          <w:p w14:paraId="49518A42" w14:textId="0B3095C1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เคหะสุขประชา จำกัด (มหาชน)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31F099" w14:textId="61EDBDBD" w:rsidR="00A75B43" w:rsidRPr="00451B90" w:rsidRDefault="00A75B43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25.00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E809A2" w14:textId="1F582CA7" w:rsidR="00A75B43" w:rsidRPr="00451B90" w:rsidRDefault="005447E7" w:rsidP="004B0551">
            <w:pPr>
              <w:pStyle w:val="acctfourfigures"/>
              <w:tabs>
                <w:tab w:val="clear" w:pos="765"/>
                <w:tab w:val="decimal" w:pos="702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C63C7A" w14:textId="05E58697" w:rsidR="00A75B43" w:rsidRPr="00451B90" w:rsidRDefault="00A75B43" w:rsidP="004B0551">
            <w:pPr>
              <w:pStyle w:val="acctfourfigures"/>
              <w:tabs>
                <w:tab w:val="clear" w:pos="765"/>
                <w:tab w:val="decimal" w:pos="59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500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0B101A" w14:textId="51690EEB" w:rsidR="00A75B43" w:rsidRPr="00451B90" w:rsidRDefault="00A75B43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97591FB" w14:textId="3788FB01" w:rsidR="00A75B43" w:rsidRPr="00451B90" w:rsidRDefault="00B26458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125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E6E3089" w14:textId="0CA0A03F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448D667" w14:textId="2EE61EFB" w:rsidR="00A75B43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9561712" w14:textId="1DACBF16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BFC55C" w14:textId="072B71FB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0340A0" w14:textId="28C06C7F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D30AAD" w14:textId="2B75E0F6" w:rsidR="00A75B43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113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4D4C71" w14:textId="5290C1EA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7A4A5E" w14:textId="166C2020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A83BE48" w14:textId="4D19379A" w:rsidR="00A75B43" w:rsidRPr="00451B90" w:rsidRDefault="00A75B43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A75B43" w:rsidRPr="00451B90" w14:paraId="71C627C2" w14:textId="77777777" w:rsidTr="00145E9C">
        <w:trPr>
          <w:cantSplit/>
        </w:trPr>
        <w:tc>
          <w:tcPr>
            <w:tcW w:w="3420" w:type="dxa"/>
          </w:tcPr>
          <w:p w14:paraId="73885FD9" w14:textId="533AB737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ไบโอม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1D1EB7C" w14:textId="45379166" w:rsidR="00A75B43" w:rsidRPr="00451B90" w:rsidRDefault="007112E9" w:rsidP="004B0551">
            <w:pPr>
              <w:pStyle w:val="acctfourfigures"/>
              <w:tabs>
                <w:tab w:val="clear" w:pos="765"/>
                <w:tab w:val="decimal" w:pos="61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20.00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43E45C" w14:textId="47B2CE1F" w:rsidR="00A75B43" w:rsidRPr="00451B90" w:rsidRDefault="00A75B43" w:rsidP="004B0551">
            <w:pPr>
              <w:pStyle w:val="acctfourfigures"/>
              <w:tabs>
                <w:tab w:val="clear" w:pos="765"/>
                <w:tab w:val="decimal" w:pos="702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9CA857" w14:textId="4D461FE7" w:rsidR="00A75B43" w:rsidRPr="00451B90" w:rsidRDefault="00A65971" w:rsidP="004B0551">
            <w:pPr>
              <w:pStyle w:val="acctfourfigures"/>
              <w:tabs>
                <w:tab w:val="clear" w:pos="765"/>
                <w:tab w:val="decimal" w:pos="59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4F2E275" w14:textId="649D6D05" w:rsidR="00A75B43" w:rsidRPr="00451B90" w:rsidRDefault="00A75B43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E6559A" w14:textId="74C6631B" w:rsidR="00A75B43" w:rsidRPr="00451B90" w:rsidRDefault="00015CEC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6EF081" w14:textId="0E939D50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0D4C93" w14:textId="28092851" w:rsidR="00A75B43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3F505D" w14:textId="7229D420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FAB2A9" w14:textId="49BBBC6C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A4E40D" w14:textId="42384B2F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ACD745C" w14:textId="5C410E16" w:rsidR="00A75B43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6F5924B" w14:textId="5006C1DB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5F9F971" w14:textId="2E47C673" w:rsidR="00A75B43" w:rsidRPr="00451B90" w:rsidRDefault="00A75B43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31E32318" w14:textId="12950618" w:rsidR="00A75B43" w:rsidRPr="00451B90" w:rsidRDefault="00A75B43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1D3B16" w:rsidRPr="00451B90" w14:paraId="02B58590" w14:textId="77777777" w:rsidTr="00145E9C">
        <w:trPr>
          <w:cantSplit/>
        </w:trPr>
        <w:tc>
          <w:tcPr>
            <w:tcW w:w="3420" w:type="dxa"/>
          </w:tcPr>
          <w:p w14:paraId="6A669B34" w14:textId="1CB4A245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ดาต้า คาเฟ่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D5D0483" w14:textId="11028A1F" w:rsidR="001D3B16" w:rsidRPr="00451B90" w:rsidRDefault="001D3B16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8301A2" w14:textId="55752CFB" w:rsidR="001D3B16" w:rsidRPr="00451B90" w:rsidRDefault="001D3B16" w:rsidP="004B0551">
            <w:pPr>
              <w:pStyle w:val="acctfourfigures"/>
              <w:tabs>
                <w:tab w:val="clear" w:pos="765"/>
                <w:tab w:val="decimal" w:pos="702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0E2A15B" w14:textId="29EA1FEE" w:rsidR="001D3B16" w:rsidRPr="00451B90" w:rsidRDefault="006B5648" w:rsidP="004B0551">
            <w:pPr>
              <w:pStyle w:val="acctfourfigures"/>
              <w:tabs>
                <w:tab w:val="clear" w:pos="765"/>
                <w:tab w:val="decimal" w:pos="59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155037C" w14:textId="74C4E624" w:rsidR="001D3B16" w:rsidRPr="00451B90" w:rsidRDefault="001D3B16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73ADAC" w14:textId="44D7F4F6" w:rsidR="001D3B16" w:rsidRPr="00451B90" w:rsidRDefault="00B26458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DA829E" w14:textId="73C1737D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D1A6C9" w14:textId="0C25F458" w:rsidR="001D3B16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F8607C" w14:textId="29899733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9A4B5E" w14:textId="1A0DB5DA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C4A1236" w14:textId="4A1B4A60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0A9A33E" w14:textId="1C527D0F" w:rsidR="001D3B16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E864A7" w14:textId="5937FAC4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6A406B" w14:textId="75825F44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73363C55" w14:textId="62E89D7B" w:rsidR="001D3B16" w:rsidRPr="00451B90" w:rsidRDefault="001D3B16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054111" w:rsidRPr="00451B90" w14:paraId="6DB90CDA" w14:textId="77777777" w:rsidTr="004B0551">
        <w:trPr>
          <w:cantSplit/>
        </w:trPr>
        <w:tc>
          <w:tcPr>
            <w:tcW w:w="3420" w:type="dxa"/>
          </w:tcPr>
          <w:p w14:paraId="69B7210D" w14:textId="77777777" w:rsidR="008863C7" w:rsidRPr="00451B90" w:rsidRDefault="00054111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มีที่ มีเงิน จำกัด</w:t>
            </w:r>
          </w:p>
          <w:p w14:paraId="533F6F63" w14:textId="148B246F" w:rsidR="00054111" w:rsidRPr="00451B90" w:rsidRDefault="008863C7" w:rsidP="006049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firstLine="6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(เดิมชื่อ บริษัท บีซีวี ไ</w:t>
            </w:r>
            <w:r w:rsidR="00467D72"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บ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โอเบส จำกัด)</w:t>
            </w:r>
            <w:r w:rsidR="00CB4046"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  <w:r w:rsidR="00CB4046" w:rsidRPr="00451B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="00CB4046"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                 </w:t>
            </w:r>
            <w:r w:rsidR="0042336B"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        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3A0FADD" w14:textId="0BE9174F" w:rsidR="00054111" w:rsidRPr="00451B90" w:rsidRDefault="000C3B79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C4B838" w14:textId="54DC8DFB" w:rsidR="00054111" w:rsidRPr="00451B90" w:rsidRDefault="00A7591D" w:rsidP="004B0551">
            <w:pPr>
              <w:pStyle w:val="acctfourfigures"/>
              <w:tabs>
                <w:tab w:val="clear" w:pos="765"/>
                <w:tab w:val="decimal" w:pos="702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DBFE35" w14:textId="429BF0BC" w:rsidR="00054111" w:rsidRPr="00451B90" w:rsidRDefault="00E24B87" w:rsidP="004B0551">
            <w:pPr>
              <w:pStyle w:val="acctfourfigures"/>
              <w:tabs>
                <w:tab w:val="clear" w:pos="765"/>
                <w:tab w:val="decimal" w:pos="59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B40422" w14:textId="5F5706E2" w:rsidR="00054111" w:rsidRPr="00451B90" w:rsidRDefault="00A7591D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10F4DC3" w14:textId="49D7C42F" w:rsidR="00054111" w:rsidRPr="00451B90" w:rsidRDefault="00E24B8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32721A1" w14:textId="576A251B" w:rsidR="00054111" w:rsidRPr="00451B90" w:rsidRDefault="00A7591D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421DFE" w14:textId="01223643" w:rsidR="00054111" w:rsidRPr="00451B90" w:rsidRDefault="00E24B8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856087" w14:textId="4FD5A24F" w:rsidR="00054111" w:rsidRPr="00451B90" w:rsidRDefault="00A7591D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D51148" w14:textId="2A786B23" w:rsidR="00054111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A04C2C1" w14:textId="053192A3" w:rsidR="00054111" w:rsidRPr="00451B90" w:rsidRDefault="00A7591D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3B070E2" w14:textId="44516998" w:rsidR="00054111" w:rsidRPr="00451B90" w:rsidRDefault="00E24B8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2E750DD" w14:textId="313557F2" w:rsidR="00054111" w:rsidRPr="00451B90" w:rsidRDefault="00A7591D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16020E" w14:textId="0C3DE7F4" w:rsidR="00054111" w:rsidRPr="00451B90" w:rsidRDefault="00015CEC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A59AFC6" w14:textId="54ED67C5" w:rsidR="00054111" w:rsidRPr="00451B90" w:rsidRDefault="00A7591D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D3B16" w:rsidRPr="00451B90" w14:paraId="0611DF8E" w14:textId="77777777" w:rsidTr="00145E9C">
        <w:trPr>
          <w:cantSplit/>
        </w:trPr>
        <w:tc>
          <w:tcPr>
            <w:tcW w:w="3420" w:type="dxa"/>
          </w:tcPr>
          <w:p w14:paraId="794E7AF8" w14:textId="01DEE659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left="166" w:hanging="16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Transitus Energy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Ltd.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2D0746E" w14:textId="560BD1B0" w:rsidR="001D3B16" w:rsidRPr="00451B90" w:rsidRDefault="001D3B16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40.10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20F6F03" w14:textId="319A6357" w:rsidR="001D3B16" w:rsidRPr="00451B90" w:rsidRDefault="001D3B16" w:rsidP="004B0551">
            <w:pPr>
              <w:pStyle w:val="acctfourfigures"/>
              <w:tabs>
                <w:tab w:val="clear" w:pos="765"/>
                <w:tab w:val="decimal" w:pos="702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2291C4" w14:textId="5FEFE38E" w:rsidR="001D3B16" w:rsidRPr="00451B90" w:rsidRDefault="00A65971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3EF793" w14:textId="626DADCE" w:rsidR="001D3B16" w:rsidRPr="00451B90" w:rsidRDefault="001D3B16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CACA768" w14:textId="074E4447" w:rsidR="001D3B16" w:rsidRPr="00451B90" w:rsidRDefault="00015CEC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69F14ED" w14:textId="2BD6DF19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F2A143" w14:textId="69D8BCCE" w:rsidR="001D3B16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403E" w:rsidRPr="00451B9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216705" w14:textId="2D62192A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7A294B" w14:textId="7C097941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F8F1376" w14:textId="796A62E1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EEA8165" w14:textId="644BDC6A" w:rsidR="001D3B16" w:rsidRPr="00451B90" w:rsidRDefault="000C3B79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B403E" w:rsidRPr="00451B90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572A5E7" w14:textId="67C4D673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53812F" w14:textId="64550811" w:rsidR="001D3B16" w:rsidRPr="00451B90" w:rsidRDefault="001D3B16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08FC1FD" w14:textId="3ED67CBA" w:rsidR="001D3B16" w:rsidRPr="00451B90" w:rsidRDefault="001D3B16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863C7" w:rsidRPr="00451B90" w14:paraId="74AA26A5" w14:textId="77777777" w:rsidTr="00145E9C">
        <w:trPr>
          <w:cantSplit/>
        </w:trPr>
        <w:tc>
          <w:tcPr>
            <w:tcW w:w="3420" w:type="dxa"/>
          </w:tcPr>
          <w:p w14:paraId="00FD5E29" w14:textId="602D143D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left="166" w:hanging="16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Nam Tai </w:t>
            </w:r>
            <w:r w:rsidR="00ED311A" w:rsidRPr="00451B90">
              <w:rPr>
                <w:rFonts w:asciiTheme="majorBidi" w:hAnsiTheme="majorBidi" w:cstheme="majorBidi"/>
                <w:sz w:val="24"/>
                <w:szCs w:val="24"/>
              </w:rPr>
              <w:t>Hydrop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ower Co., Ltd.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312021F" w14:textId="687077F8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25.00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4E80DB8" w14:textId="3DB74886" w:rsidR="008863C7" w:rsidRPr="00451B90" w:rsidRDefault="008863C7" w:rsidP="004B0551">
            <w:pPr>
              <w:pStyle w:val="acctfourfigures"/>
              <w:tabs>
                <w:tab w:val="clear" w:pos="765"/>
                <w:tab w:val="decimal" w:pos="702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5632280" w14:textId="3B6617F1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319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2F51BF" w14:textId="56B15B88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D5FC1E3" w14:textId="6D114838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D9DEF78" w14:textId="4B0C880D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F88571" w14:textId="3ACC305E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241865" w14:textId="4668513A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C89417" w14:textId="2B00F810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E5EF14" w14:textId="5F39370E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B119900" w14:textId="31020B99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275A76" w14:textId="3683BB8F" w:rsidR="008863C7" w:rsidRPr="00451B90" w:rsidRDefault="008863C7" w:rsidP="00C97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9C622F4" w14:textId="76BF21A8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2137CC6D" w14:textId="1D7B1987" w:rsidR="008863C7" w:rsidRPr="00451B90" w:rsidRDefault="008863C7" w:rsidP="00744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63C7" w:rsidRPr="00451B90" w14:paraId="30B51395" w14:textId="77777777" w:rsidTr="004B0551">
        <w:trPr>
          <w:cantSplit/>
          <w:trHeight w:val="182"/>
        </w:trPr>
        <w:tc>
          <w:tcPr>
            <w:tcW w:w="3420" w:type="dxa"/>
          </w:tcPr>
          <w:p w14:paraId="76B9F97D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7A5255F" w14:textId="4E1E76E1" w:rsidR="008863C7" w:rsidRPr="00451B90" w:rsidRDefault="008863C7" w:rsidP="004B0551">
            <w:pPr>
              <w:tabs>
                <w:tab w:val="clear" w:pos="454"/>
                <w:tab w:val="decimal" w:pos="340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979C2E" w14:textId="77777777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4F756A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7584225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E48BA" w14:textId="497394FE" w:rsidR="008863C7" w:rsidRPr="00451B90" w:rsidRDefault="00FF19E8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68E5C1" w14:textId="3DFA3A87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10,949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A430350" w14:textId="22A68F84" w:rsidR="008863C7" w:rsidRPr="00451B90" w:rsidRDefault="00FF19E8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E30AF8" w14:textId="18770B5C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28D67C" w14:textId="23046156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5B93FC5" w14:textId="4F1BFD32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ED0318C" w14:textId="5FC08BF8" w:rsidR="008863C7" w:rsidRPr="00451B90" w:rsidRDefault="00FF19E8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366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4099E8E" w14:textId="314E26E6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12,295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146722" w14:textId="356CA038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49C54A02" w14:textId="6255ABEF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100</w:t>
            </w:r>
          </w:p>
        </w:tc>
      </w:tr>
      <w:tr w:rsidR="008863C7" w:rsidRPr="00451B90" w14:paraId="574D9211" w14:textId="77777777" w:rsidTr="00145E9C">
        <w:trPr>
          <w:cantSplit/>
        </w:trPr>
        <w:tc>
          <w:tcPr>
            <w:tcW w:w="3420" w:type="dxa"/>
          </w:tcPr>
          <w:p w14:paraId="2DBD0157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E921A6" w14:textId="5CED1868" w:rsidR="008863C7" w:rsidRPr="00451B90" w:rsidRDefault="008863C7" w:rsidP="004B0551">
            <w:pPr>
              <w:tabs>
                <w:tab w:val="clear" w:pos="454"/>
                <w:tab w:val="decimal" w:pos="340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8BCBC3C" w14:textId="77777777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B8E4F51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D85CAA4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BBC4EE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7E9FA6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BF7E31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59044E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06EA66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5AF829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EF2412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A47A507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92B2E4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23" w:type="dxa"/>
            <w:shd w:val="clear" w:color="auto" w:fill="auto"/>
            <w:vAlign w:val="bottom"/>
          </w:tcPr>
          <w:p w14:paraId="1BE5BB42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863C7" w:rsidRPr="00451B90" w14:paraId="4CD7BA1A" w14:textId="77777777" w:rsidTr="00145E9C">
        <w:trPr>
          <w:cantSplit/>
        </w:trPr>
        <w:tc>
          <w:tcPr>
            <w:tcW w:w="3420" w:type="dxa"/>
          </w:tcPr>
          <w:p w14:paraId="55E96DC4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724DF00" w14:textId="783EBDB2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8C0B4B" w14:textId="0C8EC852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9A25AD" w14:textId="1C72683C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240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BA400C4" w14:textId="31E8510B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DBE2B67" w14:textId="3F9DEF97" w:rsidR="008863C7" w:rsidRPr="00451B90" w:rsidDel="00FF482C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940435" w14:textId="079E4FE7" w:rsidR="008863C7" w:rsidRPr="00451B90" w:rsidDel="00FF482C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0722D69" w14:textId="663490B8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744EBE9" w14:textId="0007BD07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A1B3086" w14:textId="7A16F608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214737" w14:textId="62089835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7B5EE35" w14:textId="3140B389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225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980504D" w14:textId="5C44607A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958D23" w14:textId="234B58B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shd w:val="clear" w:color="auto" w:fill="auto"/>
            <w:vAlign w:val="bottom"/>
          </w:tcPr>
          <w:p w14:paraId="66545898" w14:textId="2ECCFBA9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8863C7" w:rsidRPr="00451B90" w14:paraId="0E748B1B" w14:textId="77777777" w:rsidTr="00145E9C">
        <w:trPr>
          <w:cantSplit/>
        </w:trPr>
        <w:tc>
          <w:tcPr>
            <w:tcW w:w="3420" w:type="dxa"/>
          </w:tcPr>
          <w:p w14:paraId="0B0B4D18" w14:textId="0332B0AC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วิสาหกิจเพื่อสังคม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99366F" w14:textId="42848B27" w:rsidR="008863C7" w:rsidRPr="00451B90" w:rsidRDefault="008863C7" w:rsidP="004B0551">
            <w:pPr>
              <w:pStyle w:val="acctfourfigures"/>
              <w:tabs>
                <w:tab w:val="clear" w:pos="765"/>
                <w:tab w:val="decimal" w:pos="61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CA1A50" w14:textId="399A01C9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7604EAC" w14:textId="6C15912C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B6EDA1" w14:textId="1284FFC3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C72ED3" w14:textId="1090993A" w:rsidR="008863C7" w:rsidRPr="00451B90" w:rsidDel="00FF482C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C5C3FB9" w14:textId="1D15200B" w:rsidR="008863C7" w:rsidRPr="00451B90" w:rsidDel="00FF482C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058BB4" w14:textId="319622E4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1CD36A8" w14:textId="60F4CF48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B6A2B3" w14:textId="5DE99048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8C7470" w14:textId="7EC406B0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5BA423" w14:textId="39D9ECF1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B49614" w14:textId="42A30AB5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EE478E" w14:textId="1C972C30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vAlign w:val="bottom"/>
          </w:tcPr>
          <w:p w14:paraId="2C3BD559" w14:textId="6A29EB8B" w:rsidR="008863C7" w:rsidRPr="00451B90" w:rsidRDefault="008863C7" w:rsidP="00C97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8863C7" w:rsidRPr="00451B90" w14:paraId="35E4D9BD" w14:textId="77777777" w:rsidTr="00145E9C">
        <w:trPr>
          <w:cantSplit/>
        </w:trPr>
        <w:tc>
          <w:tcPr>
            <w:tcW w:w="3420" w:type="dxa"/>
          </w:tcPr>
          <w:p w14:paraId="3ABD9538" w14:textId="570AF474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proofErr w:type="spellStart"/>
            <w:r w:rsidRPr="00451B90">
              <w:rPr>
                <w:rFonts w:asciiTheme="majorBidi" w:hAnsiTheme="majorBidi" w:cstheme="majorBidi"/>
                <w:sz w:val="24"/>
                <w:szCs w:val="24"/>
              </w:rPr>
              <w:t>PetroWind</w:t>
            </w:r>
            <w:proofErr w:type="spellEnd"/>
            <w:r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Energy Inc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6ACE458" w14:textId="173ED62D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C0ECB8" w14:textId="039EF6FD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462623" w14:textId="12241A86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895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B31D7A5" w14:textId="6C059665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22AA0FE" w14:textId="1EDE2175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86F1820" w14:textId="282FD5BA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922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FD5405" w14:textId="02B62DFD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1,236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8D4033" w14:textId="6629700A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AE4AC16" w14:textId="64511244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AA8D61" w14:textId="78CDF800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6FE7D5C" w14:textId="3A4A5464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1,236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C1BF1F7" w14:textId="54D14325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1,191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71E4568" w14:textId="6E8700C1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vAlign w:val="bottom"/>
          </w:tcPr>
          <w:p w14:paraId="4F5974DB" w14:textId="653E29A8" w:rsidR="008863C7" w:rsidRPr="00451B90" w:rsidRDefault="008863C7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63C7" w:rsidRPr="00451B90" w14:paraId="33690970" w14:textId="77777777" w:rsidTr="00145E9C">
        <w:trPr>
          <w:cantSplit/>
        </w:trPr>
        <w:tc>
          <w:tcPr>
            <w:tcW w:w="3420" w:type="dxa"/>
          </w:tcPr>
          <w:p w14:paraId="545DA5E2" w14:textId="41B6820C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right="-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Impact Energy Asia Development Limited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55A7AD7" w14:textId="60AB4C12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B278A28" w14:textId="77D878C6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EC0AA2" w14:textId="0E1A4373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860A41E" w14:textId="14EE7642" w:rsidR="008863C7" w:rsidRPr="00451B90" w:rsidRDefault="008863C7" w:rsidP="004B055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E8506BD" w14:textId="20B7ED64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60539B" w14:textId="56712E25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A743E12" w14:textId="34560F7D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7E0D6E" w14:textId="6AD6D37E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D62D72" w14:textId="15369B10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19A4B41" w14:textId="15F10693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45B21D" w14:textId="75983261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CED08A" w14:textId="44EB67B6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422F4FB" w14:textId="4C34EBB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vAlign w:val="bottom"/>
          </w:tcPr>
          <w:p w14:paraId="6C1D1986" w14:textId="1CD0FD08" w:rsidR="008863C7" w:rsidRPr="00451B90" w:rsidRDefault="008863C7" w:rsidP="007442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63C7" w:rsidRPr="00451B90" w14:paraId="072C8E48" w14:textId="77777777" w:rsidTr="00145E9C">
        <w:trPr>
          <w:cantSplit/>
        </w:trPr>
        <w:tc>
          <w:tcPr>
            <w:tcW w:w="3420" w:type="dxa"/>
          </w:tcPr>
          <w:p w14:paraId="4E8B2B1E" w14:textId="5FE86CA5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วิน อินกรีเดียนส์ จำกัด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01F650" w14:textId="729CDB8B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25341CB" w14:textId="069F4907" w:rsidR="008863C7" w:rsidRPr="00451B90" w:rsidRDefault="008863C7" w:rsidP="004B0551">
            <w:pPr>
              <w:pStyle w:val="acctfourfigures"/>
              <w:tabs>
                <w:tab w:val="clear" w:pos="765"/>
                <w:tab w:val="decimal" w:pos="52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0FBD58" w14:textId="27C149D1" w:rsidR="008863C7" w:rsidRPr="00451B90" w:rsidRDefault="008863C7" w:rsidP="004B0551">
            <w:pPr>
              <w:pStyle w:val="acctfourfigures"/>
              <w:tabs>
                <w:tab w:val="clear" w:pos="765"/>
                <w:tab w:val="decimal" w:pos="59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  <w:t>81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9DFC671" w14:textId="3D399A36" w:rsidR="008863C7" w:rsidRPr="00451B90" w:rsidRDefault="008863C7" w:rsidP="004B0551">
            <w:pPr>
              <w:pStyle w:val="acctfourfigures"/>
              <w:tabs>
                <w:tab w:val="clear" w:pos="765"/>
                <w:tab w:val="decimal" w:pos="680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rtl/>
                <w:cs/>
                <w:lang w:val="en-US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8CCB5FF" w14:textId="7637212F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E9C0E" w14:textId="0D1289AE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658334" w14:textId="67791624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7672B9F" w14:textId="1B388266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1426A" w14:textId="6AE77EEA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75D9335" w14:textId="61EF40A5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E522A8" w14:textId="14A74E31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06F6F08" w14:textId="328FDF9F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39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03643E" w14:textId="2543B236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vAlign w:val="bottom"/>
          </w:tcPr>
          <w:p w14:paraId="23296C4D" w14:textId="54829CE5" w:rsidR="008863C7" w:rsidRPr="00451B90" w:rsidRDefault="008863C7" w:rsidP="007442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863C7" w:rsidRPr="00451B90" w14:paraId="4F8ABCB6" w14:textId="77777777" w:rsidTr="00145E9C">
        <w:trPr>
          <w:cantSplit/>
        </w:trPr>
        <w:tc>
          <w:tcPr>
            <w:tcW w:w="3420" w:type="dxa"/>
          </w:tcPr>
          <w:p w14:paraId="28094122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148348" w14:textId="6932653F" w:rsidR="008863C7" w:rsidRPr="00451B90" w:rsidRDefault="008863C7" w:rsidP="004B0551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FD1109" w14:textId="0906DCD3" w:rsidR="008863C7" w:rsidRPr="00451B90" w:rsidRDefault="008863C7" w:rsidP="004B0551">
            <w:pPr>
              <w:pStyle w:val="acctfourfigures"/>
              <w:tabs>
                <w:tab w:val="clear" w:pos="765"/>
                <w:tab w:val="decimal" w:pos="337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8362BC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96F7F51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742908" w14:textId="6C591A15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FF19E8"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456F33E" w14:textId="273BD4A7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1,036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6BE7B78" w14:textId="2C300ED8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FF19E8"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,495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493A4A8" w14:textId="4C537AFC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F207076" w14:textId="4DFCC97F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8737E3" w14:textId="081F8D9F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077AADA" w14:textId="2549DF7F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</w:t>
            </w:r>
            <w:r w:rsidR="00FF19E8"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FF19E8"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E22732" w14:textId="170A1C61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1,375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4064CE8" w14:textId="127C0974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vAlign w:val="bottom"/>
          </w:tcPr>
          <w:p w14:paraId="40C137E9" w14:textId="6E98CD63" w:rsidR="008863C7" w:rsidRPr="00451B90" w:rsidRDefault="008863C7" w:rsidP="004B055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</w:tr>
      <w:tr w:rsidR="008863C7" w:rsidRPr="00451B90" w14:paraId="2B5A9AE5" w14:textId="77777777" w:rsidTr="00145E9C">
        <w:trPr>
          <w:cantSplit/>
        </w:trPr>
        <w:tc>
          <w:tcPr>
            <w:tcW w:w="3420" w:type="dxa"/>
            <w:vAlign w:val="bottom"/>
          </w:tcPr>
          <w:p w14:paraId="18766E82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27A2348" w14:textId="5B8BA1DC" w:rsidR="008863C7" w:rsidRPr="00451B90" w:rsidRDefault="008863C7" w:rsidP="004B0551">
            <w:pPr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A84184" w14:textId="77777777" w:rsidR="008863C7" w:rsidRPr="00451B90" w:rsidRDefault="008863C7" w:rsidP="004B0551">
            <w:pPr>
              <w:pStyle w:val="acctfourfigures"/>
              <w:tabs>
                <w:tab w:val="clear" w:pos="765"/>
                <w:tab w:val="decimal" w:pos="337"/>
              </w:tabs>
              <w:spacing w:line="290" w:lineRule="exact"/>
              <w:ind w:right="-45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BE66648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EE9F6B" w14:textId="77777777" w:rsidR="008863C7" w:rsidRPr="00451B90" w:rsidRDefault="008863C7" w:rsidP="004B05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9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667562" w14:textId="6E1B7DD2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1,406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B1FC34" w14:textId="6349AA36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11,985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D253B4C" w14:textId="333884F2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860955F" w14:textId="35E69258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13,670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4F3147" w14:textId="75CAFBF4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52273D8" w14:textId="02A7D97E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5C2F379" w14:textId="51538B3D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1,861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3031FCE" w14:textId="48263C43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13,670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9E7FA2D" w14:textId="3B836914" w:rsidR="008863C7" w:rsidRPr="00451B90" w:rsidRDefault="008863C7" w:rsidP="008D1FD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5"/>
              </w:tabs>
              <w:spacing w:line="290" w:lineRule="exact"/>
              <w:contextualSpacing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823" w:type="dxa"/>
            <w:vAlign w:val="bottom"/>
          </w:tcPr>
          <w:p w14:paraId="6375701B" w14:textId="3E55F325" w:rsidR="008863C7" w:rsidRPr="00451B90" w:rsidRDefault="008863C7" w:rsidP="004B055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9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115</w:t>
            </w:r>
          </w:p>
        </w:tc>
      </w:tr>
    </w:tbl>
    <w:p w14:paraId="1FB7477D" w14:textId="77777777" w:rsidR="004B0551" w:rsidRPr="00451B90" w:rsidRDefault="004B0551" w:rsidP="002C446F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16"/>
          <w:szCs w:val="16"/>
        </w:rPr>
      </w:pPr>
    </w:p>
    <w:p w14:paraId="1C3A5D7C" w14:textId="367E20A6" w:rsidR="00CE754A" w:rsidRPr="00451B90" w:rsidRDefault="00B94EE9" w:rsidP="002C446F">
      <w:pPr>
        <w:pStyle w:val="BodyText2"/>
        <w:spacing w:line="240" w:lineRule="atLeast"/>
        <w:ind w:left="0" w:firstLine="0"/>
        <w:jc w:val="thaiDistribute"/>
        <w:rPr>
          <w:rFonts w:asciiTheme="majorBidi" w:hAnsiTheme="majorBidi" w:cstheme="majorBidi"/>
          <w:sz w:val="30"/>
          <w:szCs w:val="30"/>
        </w:rPr>
        <w:sectPr w:rsidR="00CE754A" w:rsidRPr="00451B90" w:rsidSect="00FB1D27">
          <w:headerReference w:type="default" r:id="rId18"/>
          <w:footerReference w:type="default" r:id="rId19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  <w:r w:rsidRPr="00451B90">
        <w:rPr>
          <w:rFonts w:asciiTheme="majorBidi" w:hAnsiTheme="majorBidi" w:cstheme="majorBidi"/>
          <w:sz w:val="30"/>
          <w:szCs w:val="30"/>
          <w:cs/>
        </w:rPr>
        <w:t>กลุ่มบริษัทไม่มี</w:t>
      </w:r>
      <w:r w:rsidR="00680B35" w:rsidRPr="00451B90">
        <w:rPr>
          <w:rFonts w:asciiTheme="majorBidi" w:hAnsiTheme="majorBidi" w:cstheme="majorBidi"/>
          <w:sz w:val="30"/>
          <w:szCs w:val="30"/>
          <w:cs/>
        </w:rPr>
        <w:t>เงินลงทุนในบริษัทร่วม</w:t>
      </w:r>
      <w:r w:rsidR="004B22A4" w:rsidRPr="00451B90">
        <w:rPr>
          <w:rFonts w:asciiTheme="majorBidi" w:hAnsiTheme="majorBidi" w:cstheme="majorBidi"/>
          <w:sz w:val="30"/>
          <w:szCs w:val="30"/>
          <w:cs/>
        </w:rPr>
        <w:t>และการร่วมค้าซึ่งจดทะเบียนในตลาดหลักทรัพย์ ดังนั้นจึงไม่มีราคาที่เปิดเผยต่อสาธารณชน</w:t>
      </w:r>
    </w:p>
    <w:tbl>
      <w:tblPr>
        <w:tblW w:w="1485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880"/>
        <w:gridCol w:w="900"/>
        <w:gridCol w:w="990"/>
        <w:gridCol w:w="900"/>
        <w:gridCol w:w="990"/>
        <w:gridCol w:w="900"/>
        <w:gridCol w:w="900"/>
        <w:gridCol w:w="990"/>
        <w:gridCol w:w="900"/>
        <w:gridCol w:w="900"/>
        <w:gridCol w:w="900"/>
        <w:gridCol w:w="900"/>
        <w:gridCol w:w="900"/>
        <w:gridCol w:w="900"/>
      </w:tblGrid>
      <w:tr w:rsidR="00467D72" w:rsidRPr="00451B90" w14:paraId="1AFBB67F" w14:textId="1A27C926" w:rsidTr="00467D72">
        <w:trPr>
          <w:cantSplit/>
        </w:trPr>
        <w:tc>
          <w:tcPr>
            <w:tcW w:w="2880" w:type="dxa"/>
          </w:tcPr>
          <w:p w14:paraId="1BC3BE23" w14:textId="77777777" w:rsidR="00467D72" w:rsidRPr="00451B90" w:rsidRDefault="00467D72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22C68E" w14:textId="77777777" w:rsidR="00467D72" w:rsidRPr="00451B90" w:rsidRDefault="00467D72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70" w:type="dxa"/>
            <w:gridSpan w:val="12"/>
          </w:tcPr>
          <w:p w14:paraId="035C86C2" w14:textId="6477486F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467D72" w:rsidRPr="00451B90" w14:paraId="495FBBF0" w14:textId="0FAA6CB0" w:rsidTr="00467D72">
        <w:trPr>
          <w:cantSplit/>
        </w:trPr>
        <w:tc>
          <w:tcPr>
            <w:tcW w:w="2880" w:type="dxa"/>
          </w:tcPr>
          <w:p w14:paraId="4594DEC8" w14:textId="77777777" w:rsidR="00467D72" w:rsidRPr="00451B90" w:rsidRDefault="00467D72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B9DB73D" w14:textId="77777777" w:rsidR="00467D72" w:rsidRPr="00451B90" w:rsidRDefault="00467D72" w:rsidP="007D3F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6A201DE9" w14:textId="1EE2BDF2" w:rsidR="00467D72" w:rsidRPr="00451B90" w:rsidRDefault="00467D72" w:rsidP="00E15B5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B3384C8" w14:textId="5B01AB93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สัดส่วนความเป็นเ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จ้าของ</w:t>
            </w:r>
          </w:p>
        </w:tc>
        <w:tc>
          <w:tcPr>
            <w:tcW w:w="1890" w:type="dxa"/>
            <w:gridSpan w:val="2"/>
          </w:tcPr>
          <w:p w14:paraId="42505042" w14:textId="77777777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279DC9A" w14:textId="6D2868FB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90" w:type="dxa"/>
            <w:gridSpan w:val="2"/>
          </w:tcPr>
          <w:p w14:paraId="5C1D794E" w14:textId="77777777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810C1CF" w14:textId="1E23BD2F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8C0FBAA" w14:textId="77777777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5E7EF14" w14:textId="71C39F3E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การด้อยค่า</w:t>
            </w:r>
          </w:p>
        </w:tc>
        <w:tc>
          <w:tcPr>
            <w:tcW w:w="1800" w:type="dxa"/>
            <w:gridSpan w:val="2"/>
          </w:tcPr>
          <w:p w14:paraId="3C0CB614" w14:textId="77777777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3DCBAAAE" w14:textId="1E83A990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ราคาทุน - สุทธิ</w:t>
            </w:r>
          </w:p>
        </w:tc>
        <w:tc>
          <w:tcPr>
            <w:tcW w:w="1800" w:type="dxa"/>
            <w:gridSpan w:val="2"/>
          </w:tcPr>
          <w:p w14:paraId="4BD7EA82" w14:textId="77777777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เงินปันผลรับสำหรับ</w:t>
            </w:r>
          </w:p>
          <w:p w14:paraId="181855DC" w14:textId="64F20AD8" w:rsidR="00467D72" w:rsidRPr="00451B90" w:rsidRDefault="00467D72" w:rsidP="007D3F2A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งวด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เก้า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467D72" w:rsidRPr="00451B90" w14:paraId="0348F99A" w14:textId="78A29C0E" w:rsidTr="00467D72">
        <w:trPr>
          <w:cantSplit/>
        </w:trPr>
        <w:tc>
          <w:tcPr>
            <w:tcW w:w="2880" w:type="dxa"/>
          </w:tcPr>
          <w:p w14:paraId="78B9C126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22308B2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933BC47" w14:textId="2B735224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20CAB1CF" w14:textId="0FDC26B4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90" w:type="dxa"/>
          </w:tcPr>
          <w:p w14:paraId="1B1406A7" w14:textId="50FE5946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6A4FEDD6" w14:textId="329593A2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17641B4A" w14:textId="2F40DEB6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90" w:type="dxa"/>
          </w:tcPr>
          <w:p w14:paraId="7677929D" w14:textId="3EE49EB4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64407BBB" w14:textId="085B766B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18D7A7F4" w14:textId="6E3E1A4E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2452E826" w14:textId="4939F7B1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1BA0CF9A" w14:textId="53819089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  <w:tc>
          <w:tcPr>
            <w:tcW w:w="900" w:type="dxa"/>
          </w:tcPr>
          <w:p w14:paraId="41651335" w14:textId="48CE3F75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  <w:tc>
          <w:tcPr>
            <w:tcW w:w="900" w:type="dxa"/>
          </w:tcPr>
          <w:p w14:paraId="1149BBB3" w14:textId="751421C9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กันยายน</w:t>
            </w:r>
          </w:p>
        </w:tc>
      </w:tr>
      <w:tr w:rsidR="00467D72" w:rsidRPr="00451B90" w14:paraId="589E7DEC" w14:textId="54B28A2F" w:rsidTr="00467D72">
        <w:trPr>
          <w:cantSplit/>
        </w:trPr>
        <w:tc>
          <w:tcPr>
            <w:tcW w:w="2880" w:type="dxa"/>
          </w:tcPr>
          <w:p w14:paraId="219C3455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DAC4FC" w14:textId="1E42ED6C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990" w:type="dxa"/>
          </w:tcPr>
          <w:p w14:paraId="00905AE1" w14:textId="324FFE47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3CFB247C" w14:textId="62A6C643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90" w:type="dxa"/>
          </w:tcPr>
          <w:p w14:paraId="09B36C1D" w14:textId="2C836506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34742EA" w14:textId="47731391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1FDEF58F" w14:textId="56E647A5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90" w:type="dxa"/>
          </w:tcPr>
          <w:p w14:paraId="477F2DAA" w14:textId="4548A8E2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7507ADDE" w14:textId="4DB1E35A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2A6190E" w14:textId="0C9F4AA1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791C0E37" w14:textId="2807B15C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445A55E8" w14:textId="1184F956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  <w:tc>
          <w:tcPr>
            <w:tcW w:w="900" w:type="dxa"/>
          </w:tcPr>
          <w:p w14:paraId="291257B3" w14:textId="74420005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2565</w:t>
            </w:r>
          </w:p>
        </w:tc>
        <w:tc>
          <w:tcPr>
            <w:tcW w:w="900" w:type="dxa"/>
          </w:tcPr>
          <w:p w14:paraId="606C03D7" w14:textId="7BDFABAA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2564</w:t>
            </w:r>
          </w:p>
        </w:tc>
      </w:tr>
      <w:tr w:rsidR="00467D72" w:rsidRPr="00451B90" w14:paraId="30321A1B" w14:textId="2ADC35FC" w:rsidTr="00467D72">
        <w:trPr>
          <w:cantSplit/>
        </w:trPr>
        <w:tc>
          <w:tcPr>
            <w:tcW w:w="2880" w:type="dxa"/>
          </w:tcPr>
          <w:p w14:paraId="53519C00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079F2D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06B7C488" w14:textId="227A9089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9180" w:type="dxa"/>
            <w:gridSpan w:val="10"/>
          </w:tcPr>
          <w:p w14:paraId="5D0FC715" w14:textId="3F4D9C7B" w:rsidR="00467D72" w:rsidRPr="00451B90" w:rsidRDefault="00467D72" w:rsidP="00A84706">
            <w:pPr>
              <w:pStyle w:val="acctfourfigures"/>
              <w:tabs>
                <w:tab w:val="clear" w:pos="765"/>
              </w:tabs>
              <w:spacing w:line="240" w:lineRule="auto"/>
              <w:ind w:left="-108" w:right="-9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467D72" w:rsidRPr="00451B90" w14:paraId="4B765AA8" w14:textId="415555DB" w:rsidTr="00467D72">
        <w:trPr>
          <w:cantSplit/>
        </w:trPr>
        <w:tc>
          <w:tcPr>
            <w:tcW w:w="2880" w:type="dxa"/>
          </w:tcPr>
          <w:p w14:paraId="0D203A34" w14:textId="775546E2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900" w:type="dxa"/>
          </w:tcPr>
          <w:p w14:paraId="57FD88DE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28659FCE" w14:textId="23ADA772" w:rsidR="00467D72" w:rsidRPr="00451B90" w:rsidRDefault="00467D72" w:rsidP="00A8470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DB05D2D" w14:textId="77777777" w:rsidR="00467D72" w:rsidRPr="00451B90" w:rsidRDefault="00467D72" w:rsidP="00A84706">
            <w:pPr>
              <w:pStyle w:val="acctfourfigures"/>
              <w:tabs>
                <w:tab w:val="clear" w:pos="765"/>
                <w:tab w:val="decimal" w:pos="39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1F38228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5D50736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8824B74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19957AC2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693213F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56F2D47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528C9E5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D62C81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531BC5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1CB9B9D" w14:textId="77777777" w:rsidR="00467D72" w:rsidRPr="00451B90" w:rsidRDefault="00467D72" w:rsidP="00A847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1693D620" w14:textId="77777777" w:rsidTr="00467D72">
        <w:trPr>
          <w:cantSplit/>
        </w:trPr>
        <w:tc>
          <w:tcPr>
            <w:tcW w:w="2880" w:type="dxa"/>
          </w:tcPr>
          <w:p w14:paraId="21D782F8" w14:textId="0F0823DD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ดาต้า คาเฟ่ จำกัด</w:t>
            </w:r>
          </w:p>
        </w:tc>
        <w:tc>
          <w:tcPr>
            <w:tcW w:w="900" w:type="dxa"/>
          </w:tcPr>
          <w:p w14:paraId="35E2C4E9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C81AA4" w14:textId="4CECDCE3" w:rsidR="00467D72" w:rsidRPr="00451B90" w:rsidRDefault="00467D72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35.00</w:t>
            </w:r>
          </w:p>
        </w:tc>
        <w:tc>
          <w:tcPr>
            <w:tcW w:w="900" w:type="dxa"/>
            <w:shd w:val="clear" w:color="auto" w:fill="auto"/>
          </w:tcPr>
          <w:p w14:paraId="0EB2E869" w14:textId="3A6D662A" w:rsidR="00467D72" w:rsidRPr="00451B90" w:rsidRDefault="00467D72" w:rsidP="00D44D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 xml:space="preserve"> -</w:t>
            </w:r>
          </w:p>
        </w:tc>
        <w:tc>
          <w:tcPr>
            <w:tcW w:w="990" w:type="dxa"/>
            <w:shd w:val="clear" w:color="auto" w:fill="auto"/>
          </w:tcPr>
          <w:p w14:paraId="008ACE07" w14:textId="312ECBA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12</w:t>
            </w:r>
          </w:p>
        </w:tc>
        <w:tc>
          <w:tcPr>
            <w:tcW w:w="900" w:type="dxa"/>
            <w:shd w:val="clear" w:color="auto" w:fill="auto"/>
          </w:tcPr>
          <w:p w14:paraId="680E99C3" w14:textId="0DB3B559" w:rsidR="00467D72" w:rsidRPr="00451B90" w:rsidRDefault="00467D72" w:rsidP="003A00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32DC907" w14:textId="177B0445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90" w:type="dxa"/>
            <w:shd w:val="clear" w:color="auto" w:fill="auto"/>
          </w:tcPr>
          <w:p w14:paraId="5E85C1CC" w14:textId="323A9809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C68880C" w14:textId="7F023C78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1382580" w14:textId="1D875153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20383FB" w14:textId="1FB97BCD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900" w:type="dxa"/>
            <w:shd w:val="clear" w:color="auto" w:fill="auto"/>
          </w:tcPr>
          <w:p w14:paraId="1BEAFDEA" w14:textId="0352A97D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11BC9A9" w14:textId="2A388843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42140F18" w14:textId="5157F7BA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D72" w:rsidRPr="00451B90" w14:paraId="58E67D9D" w14:textId="77777777" w:rsidTr="00467D72">
        <w:trPr>
          <w:cantSplit/>
        </w:trPr>
        <w:tc>
          <w:tcPr>
            <w:tcW w:w="2880" w:type="dxa"/>
          </w:tcPr>
          <w:p w14:paraId="16698AED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มีที่ มีเงิน จำกัด</w:t>
            </w:r>
          </w:p>
          <w:p w14:paraId="759EAB74" w14:textId="6A037572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ind w:left="1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(เดิมชื่อ บริษัท บีซีวี ไบโอเบส จำกัด)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 xml:space="preserve">            </w:t>
            </w:r>
          </w:p>
        </w:tc>
        <w:tc>
          <w:tcPr>
            <w:tcW w:w="900" w:type="dxa"/>
          </w:tcPr>
          <w:p w14:paraId="3CAD236A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  <w:p w14:paraId="58081EBE" w14:textId="593472E5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7</w:t>
            </w:r>
          </w:p>
        </w:tc>
        <w:tc>
          <w:tcPr>
            <w:tcW w:w="990" w:type="dxa"/>
            <w:shd w:val="clear" w:color="auto" w:fill="auto"/>
          </w:tcPr>
          <w:p w14:paraId="3588FF80" w14:textId="3F23B5F4" w:rsidR="00467D72" w:rsidRPr="00451B90" w:rsidRDefault="00467D72" w:rsidP="007B4163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24785A" w14:textId="412EA552" w:rsidR="00467D72" w:rsidRPr="00451B90" w:rsidRDefault="00467D72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20.00</w:t>
            </w:r>
          </w:p>
        </w:tc>
        <w:tc>
          <w:tcPr>
            <w:tcW w:w="900" w:type="dxa"/>
            <w:shd w:val="clear" w:color="auto" w:fill="auto"/>
          </w:tcPr>
          <w:p w14:paraId="223EF71E" w14:textId="77777777" w:rsidR="00467D72" w:rsidRPr="00451B90" w:rsidRDefault="00467D72" w:rsidP="00D44D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  <w:p w14:paraId="092A052B" w14:textId="63BE9AA1" w:rsidR="00467D72" w:rsidRPr="00451B90" w:rsidRDefault="00467D72" w:rsidP="00D44D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2BFDAF16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14E863" w14:textId="649B1190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  <w:tc>
          <w:tcPr>
            <w:tcW w:w="900" w:type="dxa"/>
            <w:shd w:val="clear" w:color="auto" w:fill="auto"/>
          </w:tcPr>
          <w:p w14:paraId="35C2306A" w14:textId="77777777" w:rsidR="00467D72" w:rsidRPr="00451B90" w:rsidRDefault="00467D72" w:rsidP="0092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23E66C" w14:textId="3E329671" w:rsidR="00467D72" w:rsidRPr="00451B90" w:rsidRDefault="00467D72" w:rsidP="00927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4C72B1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14B8983" w14:textId="75C8114B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90" w:type="dxa"/>
            <w:shd w:val="clear" w:color="auto" w:fill="auto"/>
          </w:tcPr>
          <w:p w14:paraId="187C6803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39E73CFC" w14:textId="6AD8C14C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0D45661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71B5394" w14:textId="77AF080A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5DC711E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E625245" w14:textId="3D028CB3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778C9D7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CFB047F" w14:textId="14EC4752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6A06ADF7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4E85779" w14:textId="7FE407A8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83A94B5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070A6E7" w14:textId="1D4CD95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23F63A8A" w14:textId="7777777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CBFE5FA" w14:textId="6A679CC6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D72" w:rsidRPr="00451B90" w14:paraId="1A76F438" w14:textId="77777777" w:rsidTr="00467D72">
        <w:trPr>
          <w:cantSplit/>
        </w:trPr>
        <w:tc>
          <w:tcPr>
            <w:tcW w:w="2880" w:type="dxa"/>
          </w:tcPr>
          <w:p w14:paraId="45BA524D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301DDE92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7F422F3" w14:textId="47129D00" w:rsidR="00467D72" w:rsidRPr="00451B90" w:rsidRDefault="00467D72" w:rsidP="008F118B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BED88FD" w14:textId="77777777" w:rsidR="00467D72" w:rsidRPr="00451B90" w:rsidRDefault="00467D72" w:rsidP="00D44D3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AD1B0B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5F33343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026901" w14:textId="1AF9157B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990" w:type="dxa"/>
            <w:shd w:val="clear" w:color="auto" w:fill="auto"/>
          </w:tcPr>
          <w:p w14:paraId="4D833922" w14:textId="60B9E028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3E33AB2A" w14:textId="55D93B84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F3A2D9E" w14:textId="09CD20C1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5F4EB8D" w14:textId="2C47B5F9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</w:p>
        </w:tc>
        <w:tc>
          <w:tcPr>
            <w:tcW w:w="900" w:type="dxa"/>
            <w:shd w:val="clear" w:color="auto" w:fill="auto"/>
          </w:tcPr>
          <w:p w14:paraId="2FFD624E" w14:textId="561CE2C1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6B11B43" w14:textId="2D33E307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36F9368" w14:textId="3A994003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  <w:tr w:rsidR="00467D72" w:rsidRPr="00451B90" w14:paraId="402CB597" w14:textId="77777777" w:rsidTr="00467D72">
        <w:trPr>
          <w:cantSplit/>
        </w:trPr>
        <w:tc>
          <w:tcPr>
            <w:tcW w:w="2880" w:type="dxa"/>
          </w:tcPr>
          <w:p w14:paraId="6BECFDA5" w14:textId="77E1FCD6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900" w:type="dxa"/>
          </w:tcPr>
          <w:p w14:paraId="6D26D62D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CB90C8" w14:textId="01F9F489" w:rsidR="00467D72" w:rsidRPr="00451B90" w:rsidRDefault="00467D72" w:rsidP="00D44D38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57E53F4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shd w:val="clear" w:color="auto" w:fill="auto"/>
          </w:tcPr>
          <w:p w14:paraId="5A675E87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A2454C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494FCC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D87211E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740E7E32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6B0C3F92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shd w:val="clear" w:color="auto" w:fill="auto"/>
          </w:tcPr>
          <w:p w14:paraId="4FEFA42C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7A079F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833E38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8F6D3EB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63B24314" w14:textId="7B1D7C78" w:rsidTr="00467D72">
        <w:trPr>
          <w:cantSplit/>
        </w:trPr>
        <w:tc>
          <w:tcPr>
            <w:tcW w:w="2880" w:type="dxa"/>
          </w:tcPr>
          <w:p w14:paraId="1680BA5F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บงกช มารีน เซอร์วิส จำกัด</w:t>
            </w:r>
          </w:p>
        </w:tc>
        <w:tc>
          <w:tcPr>
            <w:tcW w:w="900" w:type="dxa"/>
          </w:tcPr>
          <w:p w14:paraId="5FD078FD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37A9218" w14:textId="6E4B74E5" w:rsidR="00467D72" w:rsidRPr="00451B90" w:rsidRDefault="00467D72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30.00</w:t>
            </w:r>
          </w:p>
        </w:tc>
        <w:tc>
          <w:tcPr>
            <w:tcW w:w="900" w:type="dxa"/>
            <w:shd w:val="clear" w:color="auto" w:fill="auto"/>
          </w:tcPr>
          <w:p w14:paraId="70439CC6" w14:textId="14821308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6CE25402" w14:textId="286EC08D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900" w:type="dxa"/>
            <w:shd w:val="clear" w:color="auto" w:fill="auto"/>
          </w:tcPr>
          <w:p w14:paraId="41BDC923" w14:textId="10F59D19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240</w:t>
            </w:r>
          </w:p>
        </w:tc>
        <w:tc>
          <w:tcPr>
            <w:tcW w:w="900" w:type="dxa"/>
            <w:shd w:val="clear" w:color="auto" w:fill="auto"/>
          </w:tcPr>
          <w:p w14:paraId="28DA19A9" w14:textId="0DF57827" w:rsidR="00467D72" w:rsidRPr="00451B90" w:rsidDel="00FF482C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90" w:type="dxa"/>
            <w:shd w:val="clear" w:color="auto" w:fill="auto"/>
          </w:tcPr>
          <w:p w14:paraId="521728FB" w14:textId="352D2451" w:rsidR="00467D72" w:rsidRPr="00451B90" w:rsidDel="00FF482C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00" w:type="dxa"/>
            <w:shd w:val="clear" w:color="auto" w:fill="auto"/>
          </w:tcPr>
          <w:p w14:paraId="5D8C150D" w14:textId="79A18E9C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21074D4" w14:textId="004D2D96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2C5ED271" w14:textId="7B7F0D95" w:rsidR="00467D72" w:rsidRPr="00451B90" w:rsidDel="00FF482C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00" w:type="dxa"/>
            <w:shd w:val="clear" w:color="auto" w:fill="auto"/>
          </w:tcPr>
          <w:p w14:paraId="4CBC0255" w14:textId="3D40B858" w:rsidR="00467D72" w:rsidRPr="00451B90" w:rsidDel="00FF482C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72</w:t>
            </w:r>
          </w:p>
        </w:tc>
        <w:tc>
          <w:tcPr>
            <w:tcW w:w="900" w:type="dxa"/>
            <w:shd w:val="clear" w:color="auto" w:fill="auto"/>
          </w:tcPr>
          <w:p w14:paraId="5932C95E" w14:textId="1D69AC82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53D0EC5" w14:textId="4DA85D90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15</w:t>
            </w:r>
          </w:p>
        </w:tc>
      </w:tr>
      <w:tr w:rsidR="00467D72" w:rsidRPr="00451B90" w14:paraId="22944F31" w14:textId="77777777" w:rsidTr="00467D72">
        <w:trPr>
          <w:cantSplit/>
          <w:trHeight w:val="64"/>
        </w:trPr>
        <w:tc>
          <w:tcPr>
            <w:tcW w:w="2880" w:type="dxa"/>
          </w:tcPr>
          <w:p w14:paraId="674AE3CF" w14:textId="562C5E50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ออมสุข วิสาหกิจ เพื่อสังคม จำกัด</w:t>
            </w:r>
          </w:p>
        </w:tc>
        <w:tc>
          <w:tcPr>
            <w:tcW w:w="900" w:type="dxa"/>
          </w:tcPr>
          <w:p w14:paraId="3C53D96E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E02A93A" w14:textId="31023263" w:rsidR="00467D72" w:rsidRPr="00451B90" w:rsidRDefault="00467D72" w:rsidP="00D44D38">
            <w:pPr>
              <w:pStyle w:val="acctfourfigures"/>
              <w:tabs>
                <w:tab w:val="clear" w:pos="765"/>
                <w:tab w:val="decimal" w:pos="687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3"/>
                <w:szCs w:val="23"/>
                <w:lang w:val="en-US" w:bidi="th-TH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722ED97" w14:textId="54C83633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40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.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990" w:type="dxa"/>
            <w:shd w:val="clear" w:color="auto" w:fill="auto"/>
          </w:tcPr>
          <w:p w14:paraId="62017353" w14:textId="3BDD98F8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CB21D34" w14:textId="4AD072E6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14:paraId="08173CDE" w14:textId="1D0F2F2F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90" w:type="dxa"/>
            <w:shd w:val="clear" w:color="auto" w:fill="auto"/>
          </w:tcPr>
          <w:p w14:paraId="7E86D68E" w14:textId="002F8B96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15E1F17C" w14:textId="45E8F5C0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F9EB1B" w14:textId="14DA8E03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9BD221A" w14:textId="5439150C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17D24199" w14:textId="25D67E08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14:paraId="782B519C" w14:textId="229FC2F5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0E6D55E" w14:textId="4F1A4889" w:rsidR="00467D72" w:rsidRPr="00451B90" w:rsidRDefault="00467D72" w:rsidP="00D44D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7D72" w:rsidRPr="00451B90" w14:paraId="72960CAD" w14:textId="77777777" w:rsidTr="00467D72">
        <w:trPr>
          <w:cantSplit/>
          <w:trHeight w:val="64"/>
        </w:trPr>
        <w:tc>
          <w:tcPr>
            <w:tcW w:w="2880" w:type="dxa"/>
          </w:tcPr>
          <w:p w14:paraId="7968ACB6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07DF56A2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FB6B9EE" w14:textId="38F7720E" w:rsidR="00467D72" w:rsidRPr="00451B90" w:rsidRDefault="00467D72" w:rsidP="00456D05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6007A405" w14:textId="77777777" w:rsidR="00467D72" w:rsidRPr="00451B90" w:rsidRDefault="00467D72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02C3560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5B086A62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CE60884" w14:textId="176924B8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90" w:type="dxa"/>
            <w:shd w:val="clear" w:color="auto" w:fill="auto"/>
          </w:tcPr>
          <w:p w14:paraId="4FE1A4C4" w14:textId="50F20571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14:paraId="1E7AD3F0" w14:textId="6FC7A67A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692164C5" w14:textId="594A7BC6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4123B774" w14:textId="2653BEDC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72</w:t>
            </w:r>
          </w:p>
        </w:tc>
        <w:tc>
          <w:tcPr>
            <w:tcW w:w="900" w:type="dxa"/>
            <w:shd w:val="clear" w:color="auto" w:fill="auto"/>
          </w:tcPr>
          <w:p w14:paraId="1241A779" w14:textId="74D565C4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14:paraId="7BC2879F" w14:textId="39AE1833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0D9E794" w14:textId="33D21B08" w:rsidR="00467D72" w:rsidRPr="00451B90" w:rsidRDefault="00467D72" w:rsidP="00467D7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</w:tr>
      <w:tr w:rsidR="00467D72" w:rsidRPr="00451B90" w14:paraId="0016C1D7" w14:textId="77777777" w:rsidTr="00467D72">
        <w:trPr>
          <w:cantSplit/>
          <w:trHeight w:val="64"/>
        </w:trPr>
        <w:tc>
          <w:tcPr>
            <w:tcW w:w="2880" w:type="dxa"/>
          </w:tcPr>
          <w:p w14:paraId="6042862B" w14:textId="303F9F45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900" w:type="dxa"/>
          </w:tcPr>
          <w:p w14:paraId="2C759E6B" w14:textId="77777777" w:rsidR="00467D72" w:rsidRPr="00451B90" w:rsidRDefault="00467D72" w:rsidP="00467D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4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3AEC39" w14:textId="43EB1446" w:rsidR="00467D72" w:rsidRPr="00451B90" w:rsidRDefault="00467D72" w:rsidP="006F0B6B">
            <w:pPr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418550CD" w14:textId="77777777" w:rsidR="00467D72" w:rsidRPr="00451B90" w:rsidRDefault="00467D72" w:rsidP="00D44D38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32799952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shd w:val="clear" w:color="auto" w:fill="auto"/>
          </w:tcPr>
          <w:p w14:paraId="7DFBB840" w14:textId="77777777" w:rsidR="00467D72" w:rsidRPr="00451B90" w:rsidRDefault="00467D72" w:rsidP="00D44D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CD86ACF" w14:textId="4D0799CF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990" w:type="dxa"/>
            <w:shd w:val="clear" w:color="auto" w:fill="auto"/>
          </w:tcPr>
          <w:p w14:paraId="55864EE8" w14:textId="158A7DA4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14:paraId="1C8DED9B" w14:textId="1528A2FD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0BE10630" w14:textId="63A30E25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shd w:val="clear" w:color="auto" w:fill="auto"/>
          </w:tcPr>
          <w:p w14:paraId="52B71FBA" w14:textId="7DB3743E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</w:t>
            </w:r>
          </w:p>
        </w:tc>
        <w:tc>
          <w:tcPr>
            <w:tcW w:w="900" w:type="dxa"/>
            <w:shd w:val="clear" w:color="auto" w:fill="auto"/>
          </w:tcPr>
          <w:p w14:paraId="5648F690" w14:textId="49AF2534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73</w:t>
            </w:r>
          </w:p>
        </w:tc>
        <w:tc>
          <w:tcPr>
            <w:tcW w:w="900" w:type="dxa"/>
            <w:shd w:val="clear" w:color="auto" w:fill="auto"/>
          </w:tcPr>
          <w:p w14:paraId="4827E3E7" w14:textId="2F35AF52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2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D5EFCD8" w14:textId="21F3A137" w:rsidR="00467D72" w:rsidRPr="00451B90" w:rsidRDefault="00467D72" w:rsidP="00D44D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contextualSpacing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</w:t>
            </w:r>
          </w:p>
        </w:tc>
      </w:tr>
    </w:tbl>
    <w:p w14:paraId="756CC534" w14:textId="77777777" w:rsidR="00D42518" w:rsidRPr="00451B90" w:rsidRDefault="00D42518" w:rsidP="00D42518">
      <w:pPr>
        <w:pStyle w:val="block"/>
        <w:spacing w:after="0" w:line="240" w:lineRule="atLeast"/>
        <w:ind w:left="0" w:right="-512"/>
        <w:rPr>
          <w:rFonts w:asciiTheme="majorBidi" w:hAnsiTheme="majorBidi" w:cstheme="majorBidi"/>
          <w:sz w:val="30"/>
          <w:szCs w:val="30"/>
          <w:lang w:bidi="th-TH"/>
        </w:rPr>
      </w:pPr>
    </w:p>
    <w:p w14:paraId="4DCEB53B" w14:textId="2B11E803" w:rsidR="009E7A27" w:rsidRPr="00451B90" w:rsidRDefault="00E7127C" w:rsidP="002C44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บริษัท</w:t>
      </w:r>
      <w:r w:rsidR="00D42518" w:rsidRPr="00451B90">
        <w:rPr>
          <w:rFonts w:asciiTheme="majorBidi" w:hAnsiTheme="majorBidi" w:cstheme="majorBidi"/>
          <w:cs/>
        </w:rPr>
        <w:t>ไม่มีเงินลงทุนใน</w:t>
      </w:r>
      <w:r w:rsidR="00680B35" w:rsidRPr="00451B90">
        <w:rPr>
          <w:rFonts w:asciiTheme="majorBidi" w:hAnsiTheme="majorBidi" w:cstheme="majorBidi" w:hint="cs"/>
          <w:cs/>
        </w:rPr>
        <w:t>บริษัทร่วมและ</w:t>
      </w:r>
      <w:r w:rsidR="00D42518" w:rsidRPr="00451B90">
        <w:rPr>
          <w:rFonts w:asciiTheme="majorBidi" w:hAnsiTheme="majorBidi" w:cstheme="majorBidi"/>
          <w:cs/>
        </w:rPr>
        <w:t>การร่วมค้าซึ่งจดทะเบียนในตลาดหลักทรัพย์ ดังนั้นจึงไม่มีราคาที่เปิดเผยต่อสาธารณชน</w:t>
      </w:r>
    </w:p>
    <w:p w14:paraId="54230E6C" w14:textId="77777777" w:rsidR="00A92745" w:rsidRPr="00451B90" w:rsidRDefault="00A92745" w:rsidP="00A927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 w:hanging="360"/>
        <w:jc w:val="thaiDistribute"/>
        <w:rPr>
          <w:rFonts w:asciiTheme="majorBidi" w:hAnsiTheme="majorBidi" w:cstheme="majorBidi"/>
        </w:rPr>
      </w:pPr>
    </w:p>
    <w:p w14:paraId="1AAE212E" w14:textId="3889B906" w:rsidR="00A00ABD" w:rsidRPr="00451B90" w:rsidRDefault="00A00ABD" w:rsidP="00562A3C">
      <w:pPr>
        <w:pStyle w:val="index"/>
        <w:tabs>
          <w:tab w:val="clear" w:pos="1134"/>
          <w:tab w:val="decimal" w:pos="540"/>
        </w:tabs>
        <w:spacing w:after="0" w:line="240" w:lineRule="auto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sectPr w:rsidR="00A00ABD" w:rsidRPr="00451B90" w:rsidSect="00FB1D2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4F4AF17" w14:textId="253BB1A9" w:rsidR="00BB46DE" w:rsidRPr="00451B90" w:rsidRDefault="00BB46DE" w:rsidP="002A7A78">
      <w:pPr>
        <w:pStyle w:val="index"/>
        <w:numPr>
          <w:ilvl w:val="0"/>
          <w:numId w:val="3"/>
        </w:numPr>
        <w:tabs>
          <w:tab w:val="decimal" w:pos="63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ที่ดิน อาคารและอุปกรณ์</w:t>
      </w:r>
    </w:p>
    <w:p w14:paraId="69EE0B7A" w14:textId="77777777" w:rsidR="00BB46DE" w:rsidRPr="00451B90" w:rsidRDefault="00BB46DE" w:rsidP="00AD7177">
      <w:pPr>
        <w:rPr>
          <w:rFonts w:asciiTheme="majorBidi" w:hAnsiTheme="majorBidi" w:cstheme="majorBidi"/>
        </w:rPr>
      </w:pPr>
    </w:p>
    <w:p w14:paraId="6C3B3D7B" w14:textId="489F1E10" w:rsidR="00BB46DE" w:rsidRPr="00451B90" w:rsidRDefault="00A24F14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ab/>
      </w:r>
      <w:r w:rsidRPr="00451B90">
        <w:rPr>
          <w:rFonts w:asciiTheme="majorBidi" w:hAnsiTheme="majorBidi" w:cstheme="majorBidi"/>
          <w:cs/>
        </w:rPr>
        <w:tab/>
      </w:r>
      <w:r w:rsidR="00BB46DE" w:rsidRPr="00451B90">
        <w:rPr>
          <w:rFonts w:asciiTheme="majorBidi" w:hAnsiTheme="majorBidi" w:cstheme="majorBidi"/>
          <w:cs/>
        </w:rPr>
        <w:t>รายการเคลื่อนไหวของที่ดิน อาคารและอุปกรณ์ระหว่างงวด</w:t>
      </w:r>
      <w:r w:rsidR="008C37B9" w:rsidRPr="00451B90">
        <w:rPr>
          <w:rFonts w:asciiTheme="majorBidi" w:hAnsiTheme="majorBidi" w:cstheme="majorBidi" w:hint="cs"/>
          <w:cs/>
        </w:rPr>
        <w:t>เก้า</w:t>
      </w:r>
      <w:r w:rsidR="00BB46DE"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</w:rPr>
        <w:t>3</w:t>
      </w:r>
      <w:r w:rsidR="00A84706" w:rsidRPr="00451B90">
        <w:rPr>
          <w:rFonts w:asciiTheme="majorBidi" w:hAnsiTheme="majorBidi" w:cstheme="majorBidi"/>
        </w:rPr>
        <w:t xml:space="preserve">0 </w:t>
      </w:r>
      <w:r w:rsidR="008C37B9" w:rsidRPr="00451B90">
        <w:rPr>
          <w:rFonts w:asciiTheme="majorBidi" w:hAnsiTheme="majorBidi" w:cstheme="majorBidi" w:hint="cs"/>
          <w:cs/>
        </w:rPr>
        <w:t>กันยายน</w:t>
      </w:r>
      <w:r w:rsidR="00A84706"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2565</w:t>
      </w:r>
      <w:r w:rsidR="00BB46DE" w:rsidRPr="00451B90">
        <w:rPr>
          <w:rFonts w:asciiTheme="majorBidi" w:hAnsiTheme="majorBidi" w:cstheme="majorBidi"/>
          <w:cs/>
        </w:rPr>
        <w:t xml:space="preserve"> มีดังนี้</w:t>
      </w:r>
    </w:p>
    <w:p w14:paraId="0A9D9736" w14:textId="77777777" w:rsidR="00076D0F" w:rsidRPr="00451B90" w:rsidRDefault="00076D0F" w:rsidP="002A7A78">
      <w:pPr>
        <w:tabs>
          <w:tab w:val="clear" w:pos="227"/>
          <w:tab w:val="clear" w:pos="454"/>
          <w:tab w:val="left" w:pos="360"/>
          <w:tab w:val="left" w:pos="540"/>
        </w:tabs>
        <w:rPr>
          <w:rFonts w:asciiTheme="majorBidi" w:hAnsiTheme="majorBidi" w:cstheme="majorBidi"/>
        </w:rPr>
      </w:pPr>
    </w:p>
    <w:tbl>
      <w:tblPr>
        <w:tblW w:w="4876" w:type="pct"/>
        <w:tblInd w:w="450" w:type="dxa"/>
        <w:tblLayout w:type="fixed"/>
        <w:tblLook w:val="01E0" w:firstRow="1" w:lastRow="1" w:firstColumn="1" w:lastColumn="1" w:noHBand="0" w:noVBand="0"/>
      </w:tblPr>
      <w:tblGrid>
        <w:gridCol w:w="2879"/>
        <w:gridCol w:w="724"/>
        <w:gridCol w:w="737"/>
        <w:gridCol w:w="794"/>
        <w:gridCol w:w="1029"/>
        <w:gridCol w:w="989"/>
        <w:gridCol w:w="1077"/>
        <w:gridCol w:w="1080"/>
        <w:gridCol w:w="989"/>
        <w:gridCol w:w="989"/>
        <w:gridCol w:w="992"/>
        <w:gridCol w:w="987"/>
        <w:gridCol w:w="910"/>
      </w:tblGrid>
      <w:tr w:rsidR="00076D0F" w:rsidRPr="00451B90" w14:paraId="4CB9FFD9" w14:textId="77777777" w:rsidTr="00F6483A">
        <w:trPr>
          <w:tblHeader/>
        </w:trPr>
        <w:tc>
          <w:tcPr>
            <w:tcW w:w="1015" w:type="pct"/>
          </w:tcPr>
          <w:p w14:paraId="2DFE08D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54" w:type="pct"/>
          </w:tcPr>
          <w:p w14:paraId="05A4D34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60" w:type="pct"/>
          </w:tcPr>
          <w:p w14:paraId="1F49273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470" w:type="pct"/>
            <w:gridSpan w:val="10"/>
            <w:vAlign w:val="bottom"/>
          </w:tcPr>
          <w:p w14:paraId="5472A1E7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sz w:val="28"/>
                <w:szCs w:val="28"/>
                <w:cs/>
              </w:rPr>
            </w:pPr>
            <w:r w:rsidRPr="00451B90">
              <w:rPr>
                <w:rFonts w:eastAsia="Calibr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76D0F" w:rsidRPr="00451B90" w14:paraId="59C8FAB2" w14:textId="77777777" w:rsidTr="00F6483A">
        <w:trPr>
          <w:tblHeader/>
        </w:trPr>
        <w:tc>
          <w:tcPr>
            <w:tcW w:w="1015" w:type="pct"/>
          </w:tcPr>
          <w:p w14:paraId="1698F50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sz w:val="28"/>
                <w:szCs w:val="28"/>
                <w:lang w:bidi="ar-SA"/>
              </w:rPr>
            </w:pPr>
          </w:p>
        </w:tc>
        <w:tc>
          <w:tcPr>
            <w:tcW w:w="254" w:type="pct"/>
            <w:vAlign w:val="bottom"/>
          </w:tcPr>
          <w:p w14:paraId="04FC2B0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5" w:right="-113"/>
              <w:outlineLvl w:val="0"/>
              <w:rPr>
                <w:rFonts w:eastAsia="Calibri"/>
                <w:i/>
                <w:iCs/>
                <w:sz w:val="28"/>
                <w:szCs w:val="28"/>
                <w:cs/>
              </w:rPr>
            </w:pPr>
            <w:r w:rsidRPr="00451B90">
              <w:rPr>
                <w:rFonts w:eastAsia="Calibri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60" w:type="pct"/>
            <w:vAlign w:val="bottom"/>
          </w:tcPr>
          <w:p w14:paraId="590AF16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ที่ดิน</w:t>
            </w:r>
          </w:p>
        </w:tc>
        <w:tc>
          <w:tcPr>
            <w:tcW w:w="280" w:type="pct"/>
            <w:vAlign w:val="bottom"/>
          </w:tcPr>
          <w:p w14:paraId="13DBB1B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อาคาร</w:t>
            </w:r>
          </w:p>
        </w:tc>
        <w:tc>
          <w:tcPr>
            <w:tcW w:w="363" w:type="pct"/>
            <w:vAlign w:val="bottom"/>
          </w:tcPr>
          <w:p w14:paraId="6E3CB2C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เครื่องจักร</w:t>
            </w:r>
            <w:r w:rsidRPr="00451B90">
              <w:rPr>
                <w:rFonts w:eastAsia="Calibri"/>
                <w:sz w:val="28"/>
                <w:szCs w:val="28"/>
              </w:rPr>
              <w:br/>
            </w:r>
            <w:r w:rsidRPr="00451B90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29A2A60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หอกลั่นและ</w:t>
            </w:r>
          </w:p>
          <w:p w14:paraId="5FC9180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คลังน้ำมัน</w:t>
            </w:r>
          </w:p>
        </w:tc>
        <w:tc>
          <w:tcPr>
            <w:tcW w:w="349" w:type="pct"/>
            <w:vAlign w:val="bottom"/>
          </w:tcPr>
          <w:p w14:paraId="40AB1C6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อุปกรณ์</w:t>
            </w:r>
          </w:p>
          <w:p w14:paraId="7F6CA7A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ผลิตไฟฟ้า</w:t>
            </w:r>
          </w:p>
        </w:tc>
        <w:tc>
          <w:tcPr>
            <w:tcW w:w="380" w:type="pct"/>
          </w:tcPr>
          <w:p w14:paraId="0668998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 w:hint="cs"/>
                <w:sz w:val="28"/>
                <w:szCs w:val="28"/>
                <w:cs/>
              </w:rPr>
              <w:t>สินทรัพย์เพื่อการสำรวจ</w:t>
            </w:r>
          </w:p>
          <w:p w14:paraId="75D653D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451B90">
              <w:rPr>
                <w:rFonts w:eastAsia="Calibri" w:hint="cs"/>
                <w:sz w:val="28"/>
                <w:szCs w:val="28"/>
                <w:cs/>
              </w:rPr>
              <w:t>และผลิตปิโตรเลียม</w:t>
            </w:r>
          </w:p>
        </w:tc>
        <w:tc>
          <w:tcPr>
            <w:tcW w:w="381" w:type="pct"/>
            <w:vAlign w:val="bottom"/>
          </w:tcPr>
          <w:p w14:paraId="3A5C293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49" w:type="pct"/>
            <w:vAlign w:val="bottom"/>
          </w:tcPr>
          <w:p w14:paraId="7CA6EEF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 w:hint="cs"/>
                <w:sz w:val="28"/>
                <w:szCs w:val="28"/>
                <w:cs/>
              </w:rPr>
              <w:t>แพลตินั่ม</w:t>
            </w:r>
          </w:p>
          <w:p w14:paraId="2B2B33FB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451B90">
              <w:rPr>
                <w:rFonts w:eastAsia="Calibri" w:hint="cs"/>
                <w:sz w:val="28"/>
                <w:szCs w:val="28"/>
                <w:cs/>
              </w:rPr>
              <w:t>แคตตาลีส</w:t>
            </w:r>
          </w:p>
        </w:tc>
        <w:tc>
          <w:tcPr>
            <w:tcW w:w="349" w:type="pct"/>
            <w:vAlign w:val="bottom"/>
          </w:tcPr>
          <w:p w14:paraId="3375F68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451B90">
              <w:rPr>
                <w:rFonts w:eastAsia="Calibr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350" w:type="pct"/>
            <w:vAlign w:val="bottom"/>
          </w:tcPr>
          <w:p w14:paraId="4F7F8AC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348" w:type="pct"/>
            <w:vAlign w:val="bottom"/>
          </w:tcPr>
          <w:p w14:paraId="6AFC108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งานระหว่างก่อสร้าง</w:t>
            </w:r>
          </w:p>
        </w:tc>
        <w:tc>
          <w:tcPr>
            <w:tcW w:w="322" w:type="pct"/>
            <w:vAlign w:val="bottom"/>
          </w:tcPr>
          <w:p w14:paraId="63128D7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sz w:val="28"/>
                <w:szCs w:val="28"/>
                <w:cs/>
              </w:rPr>
            </w:pPr>
            <w:r w:rsidRPr="00451B90">
              <w:rPr>
                <w:rFonts w:eastAsia="Calibri"/>
                <w:sz w:val="28"/>
                <w:szCs w:val="28"/>
                <w:cs/>
              </w:rPr>
              <w:t>รวม</w:t>
            </w:r>
          </w:p>
        </w:tc>
      </w:tr>
      <w:tr w:rsidR="00076D0F" w:rsidRPr="00451B90" w14:paraId="20750E11" w14:textId="77777777" w:rsidTr="00F6483A">
        <w:trPr>
          <w:trHeight w:val="68"/>
        </w:trPr>
        <w:tc>
          <w:tcPr>
            <w:tcW w:w="1015" w:type="pct"/>
          </w:tcPr>
          <w:p w14:paraId="0E4665EB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54" w:type="pct"/>
          </w:tcPr>
          <w:p w14:paraId="3DC0A76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00" w:lineRule="exact"/>
              <w:outlineLvl w:val="0"/>
              <w:rPr>
                <w:rFonts w:eastAsia="Calibri"/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22E25197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470" w:type="pct"/>
            <w:gridSpan w:val="10"/>
          </w:tcPr>
          <w:p w14:paraId="5F60D26A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451B90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76D0F" w:rsidRPr="00451B90" w14:paraId="5EC641B5" w14:textId="77777777" w:rsidTr="00F6483A">
        <w:tc>
          <w:tcPr>
            <w:tcW w:w="1015" w:type="pct"/>
          </w:tcPr>
          <w:p w14:paraId="45A968A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51B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451B90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sz w:val="28"/>
                <w:szCs w:val="28"/>
              </w:rPr>
              <w:t>2565</w:t>
            </w:r>
          </w:p>
        </w:tc>
        <w:tc>
          <w:tcPr>
            <w:tcW w:w="254" w:type="pct"/>
          </w:tcPr>
          <w:p w14:paraId="0F21D87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" w:type="pct"/>
          </w:tcPr>
          <w:p w14:paraId="207B283A" w14:textId="77777777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4,121</w:t>
            </w:r>
          </w:p>
        </w:tc>
        <w:tc>
          <w:tcPr>
            <w:tcW w:w="280" w:type="pct"/>
          </w:tcPr>
          <w:p w14:paraId="2FC2F35E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3,414</w:t>
            </w:r>
          </w:p>
        </w:tc>
        <w:tc>
          <w:tcPr>
            <w:tcW w:w="363" w:type="pct"/>
          </w:tcPr>
          <w:p w14:paraId="64FF1CC3" w14:textId="77777777" w:rsidR="00076D0F" w:rsidRPr="00451B90" w:rsidRDefault="00076D0F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28,493</w:t>
            </w:r>
          </w:p>
        </w:tc>
        <w:tc>
          <w:tcPr>
            <w:tcW w:w="349" w:type="pct"/>
          </w:tcPr>
          <w:p w14:paraId="29FF46D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10,467</w:t>
            </w:r>
          </w:p>
        </w:tc>
        <w:tc>
          <w:tcPr>
            <w:tcW w:w="380" w:type="pct"/>
          </w:tcPr>
          <w:p w14:paraId="414DBCC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12,035</w:t>
            </w:r>
          </w:p>
        </w:tc>
        <w:tc>
          <w:tcPr>
            <w:tcW w:w="381" w:type="pct"/>
          </w:tcPr>
          <w:p w14:paraId="5E504F9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3,463</w:t>
            </w:r>
          </w:p>
        </w:tc>
        <w:tc>
          <w:tcPr>
            <w:tcW w:w="349" w:type="pct"/>
          </w:tcPr>
          <w:p w14:paraId="4A098B1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239</w:t>
            </w:r>
          </w:p>
        </w:tc>
        <w:tc>
          <w:tcPr>
            <w:tcW w:w="349" w:type="pct"/>
          </w:tcPr>
          <w:p w14:paraId="6B2A2FF9" w14:textId="77777777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133</w:t>
            </w:r>
          </w:p>
        </w:tc>
        <w:tc>
          <w:tcPr>
            <w:tcW w:w="350" w:type="pct"/>
          </w:tcPr>
          <w:p w14:paraId="4C7F40E4" w14:textId="77777777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</w:rPr>
              <w:t>18</w:t>
            </w:r>
          </w:p>
        </w:tc>
        <w:tc>
          <w:tcPr>
            <w:tcW w:w="348" w:type="pct"/>
          </w:tcPr>
          <w:p w14:paraId="48E95826" w14:textId="77777777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6,850</w:t>
            </w:r>
          </w:p>
        </w:tc>
        <w:tc>
          <w:tcPr>
            <w:tcW w:w="322" w:type="pct"/>
          </w:tcPr>
          <w:p w14:paraId="3AE7842B" w14:textId="77777777" w:rsidR="00076D0F" w:rsidRPr="00451B90" w:rsidRDefault="00076D0F" w:rsidP="00DB5D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73"/>
              </w:tabs>
              <w:ind w:right="-15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69,233</w:t>
            </w:r>
          </w:p>
        </w:tc>
      </w:tr>
      <w:tr w:rsidR="00076D0F" w:rsidRPr="00451B90" w14:paraId="13E3EDF5" w14:textId="77777777" w:rsidTr="00145E9C">
        <w:tc>
          <w:tcPr>
            <w:tcW w:w="1015" w:type="pct"/>
          </w:tcPr>
          <w:p w14:paraId="76D39FA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4" w:type="pct"/>
          </w:tcPr>
          <w:p w14:paraId="2FA0E73E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D40F10" w14:textId="2AB7A09A" w:rsidR="00076D0F" w:rsidRPr="00451B90" w:rsidRDefault="00B64D8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2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2B4F9" w14:textId="63250D54" w:rsidR="00076D0F" w:rsidRPr="00451B90" w:rsidRDefault="00B64D8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8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F59E55" w14:textId="184D4516" w:rsidR="00076D0F" w:rsidRPr="00451B90" w:rsidRDefault="00984F66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266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C7EF9A" w14:textId="4AAA5C6B" w:rsidR="00076D0F" w:rsidRPr="00451B90" w:rsidRDefault="00984F6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3FE726" w14:textId="00C70C9C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2,164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936E8D" w14:textId="5C22519F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26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7204F794" w14:textId="2F341734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9AD93C" w14:textId="7E4D186A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52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268C9F00" w14:textId="6D537593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7BBC926C" w14:textId="0854DD02" w:rsidR="00076D0F" w:rsidRPr="00451B90" w:rsidRDefault="00417124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1,834</w:t>
            </w:r>
          </w:p>
        </w:tc>
        <w:tc>
          <w:tcPr>
            <w:tcW w:w="322" w:type="pct"/>
            <w:shd w:val="clear" w:color="auto" w:fill="auto"/>
          </w:tcPr>
          <w:p w14:paraId="0C4A27C2" w14:textId="64E36BC3" w:rsidR="00076D0F" w:rsidRPr="00451B90" w:rsidRDefault="00417124" w:rsidP="00BA45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4,353</w:t>
            </w:r>
          </w:p>
        </w:tc>
      </w:tr>
      <w:tr w:rsidR="00076D0F" w:rsidRPr="00451B90" w14:paraId="68E549C3" w14:textId="77777777" w:rsidTr="008C37B9">
        <w:tc>
          <w:tcPr>
            <w:tcW w:w="1015" w:type="pct"/>
            <w:shd w:val="clear" w:color="auto" w:fill="auto"/>
          </w:tcPr>
          <w:p w14:paraId="2A2C977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ได้มาจากการซื้อธุรกิจ</w:t>
            </w:r>
          </w:p>
        </w:tc>
        <w:tc>
          <w:tcPr>
            <w:tcW w:w="254" w:type="pct"/>
            <w:shd w:val="clear" w:color="auto" w:fill="auto"/>
          </w:tcPr>
          <w:p w14:paraId="0BBC54D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i/>
                <w:iCs/>
                <w:sz w:val="28"/>
                <w:szCs w:val="28"/>
              </w:rPr>
            </w:pPr>
            <w:r w:rsidRPr="00451B90">
              <w:rPr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2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0F0841" w14:textId="77777777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BC8B25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32C2A4" w14:textId="77777777" w:rsidR="00076D0F" w:rsidRPr="00451B90" w:rsidRDefault="00076D0F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61C9E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8B4F81" w14:textId="2847721C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</w:rPr>
              <w:t>62</w:t>
            </w:r>
            <w:r w:rsidR="00265F39" w:rsidRPr="00451B90">
              <w:rPr>
                <w:sz w:val="28"/>
                <w:szCs w:val="28"/>
              </w:rPr>
              <w:t>1</w:t>
            </w:r>
          </w:p>
        </w:tc>
        <w:tc>
          <w:tcPr>
            <w:tcW w:w="3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5BE4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4510E53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3700EB" w14:textId="77777777" w:rsidR="00076D0F" w:rsidRPr="00451B90" w:rsidRDefault="00076D0F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3D2B1435" w14:textId="371DFFCD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38B3111E" w14:textId="77777777" w:rsidR="00076D0F" w:rsidRPr="00451B90" w:rsidRDefault="00076D0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-</w:t>
            </w:r>
          </w:p>
        </w:tc>
        <w:tc>
          <w:tcPr>
            <w:tcW w:w="322" w:type="pct"/>
            <w:shd w:val="clear" w:color="auto" w:fill="auto"/>
          </w:tcPr>
          <w:p w14:paraId="48A479E6" w14:textId="1953DE19" w:rsidR="00076D0F" w:rsidRPr="00451B90" w:rsidRDefault="00076D0F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753"/>
              </w:tabs>
              <w:ind w:right="-420"/>
              <w:jc w:val="center"/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</w:rPr>
              <w:t>62</w:t>
            </w:r>
            <w:r w:rsidR="002A0C3A" w:rsidRPr="00451B90">
              <w:rPr>
                <w:sz w:val="28"/>
                <w:szCs w:val="28"/>
              </w:rPr>
              <w:t>1</w:t>
            </w:r>
          </w:p>
        </w:tc>
      </w:tr>
      <w:tr w:rsidR="00076D0F" w:rsidRPr="00451B90" w14:paraId="77FFCF52" w14:textId="77777777" w:rsidTr="00145E9C">
        <w:trPr>
          <w:trHeight w:val="272"/>
        </w:trPr>
        <w:tc>
          <w:tcPr>
            <w:tcW w:w="1015" w:type="pct"/>
          </w:tcPr>
          <w:p w14:paraId="3F4BBC8B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  <w:cs/>
              </w:rPr>
              <w:t>โอน</w:t>
            </w:r>
          </w:p>
        </w:tc>
        <w:tc>
          <w:tcPr>
            <w:tcW w:w="254" w:type="pct"/>
          </w:tcPr>
          <w:p w14:paraId="578D004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F9CB2" w14:textId="6D57DB11" w:rsidR="00076D0F" w:rsidRPr="00451B90" w:rsidRDefault="00B64D8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3B45C3" w14:textId="6D6D0ED5" w:rsidR="00076D0F" w:rsidRPr="00451B90" w:rsidRDefault="00B64D8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1,509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F00F4D" w14:textId="56E5ED1B" w:rsidR="00076D0F" w:rsidRPr="00451B90" w:rsidRDefault="00984F66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602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487BF0F" w14:textId="3F7B6FD2" w:rsidR="00076D0F" w:rsidRPr="00451B90" w:rsidRDefault="00984F6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3,55</w:t>
            </w:r>
            <w:r w:rsidR="000B1A79" w:rsidRPr="00451B90">
              <w:rPr>
                <w:sz w:val="28"/>
                <w:szCs w:val="28"/>
              </w:rPr>
              <w:t>0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B9843B" w14:textId="2B60CB84" w:rsidR="00076D0F" w:rsidRPr="00451B90" w:rsidRDefault="00334B27" w:rsidP="007A4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11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12A6D8" w14:textId="7567A554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179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4979D63" w14:textId="47459438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77DAE89" w14:textId="77A9C21E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9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B9DBA39" w14:textId="430A6037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4CFE1198" w14:textId="1F40C93C" w:rsidR="00076D0F" w:rsidRPr="00451B90" w:rsidRDefault="00417124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(5,900)</w:t>
            </w:r>
          </w:p>
        </w:tc>
        <w:tc>
          <w:tcPr>
            <w:tcW w:w="322" w:type="pct"/>
            <w:shd w:val="clear" w:color="auto" w:fill="auto"/>
          </w:tcPr>
          <w:p w14:paraId="49F5DBD8" w14:textId="16235767" w:rsidR="00076D0F" w:rsidRPr="00451B90" w:rsidRDefault="000B1A79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(40</w:t>
            </w:r>
            <w:r w:rsidR="00417124" w:rsidRPr="00451B90">
              <w:rPr>
                <w:sz w:val="28"/>
                <w:szCs w:val="28"/>
              </w:rPr>
              <w:t>)</w:t>
            </w:r>
          </w:p>
        </w:tc>
      </w:tr>
      <w:tr w:rsidR="00076D0F" w:rsidRPr="00451B90" w14:paraId="798BED63" w14:textId="77777777" w:rsidTr="00145E9C">
        <w:trPr>
          <w:trHeight w:val="272"/>
        </w:trPr>
        <w:tc>
          <w:tcPr>
            <w:tcW w:w="1015" w:type="pct"/>
          </w:tcPr>
          <w:p w14:paraId="2BC1858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254" w:type="pct"/>
          </w:tcPr>
          <w:p w14:paraId="3A2C9F47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73DB5" w14:textId="033942E9" w:rsidR="00076D0F" w:rsidRPr="00451B90" w:rsidRDefault="00B64D8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373D92" w14:textId="6A1CC904" w:rsidR="00076D0F" w:rsidRPr="00451B90" w:rsidRDefault="00B64D8F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41C456" w14:textId="69E27402" w:rsidR="00076D0F" w:rsidRPr="00451B90" w:rsidRDefault="00984F66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</w:rPr>
              <w:t>(1)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E15D6DC" w14:textId="64E0AC05" w:rsidR="00076D0F" w:rsidRPr="00451B90" w:rsidRDefault="000B1A79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6E07191" w14:textId="512090BC" w:rsidR="00076D0F" w:rsidRPr="00451B90" w:rsidRDefault="00334B27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7191A1" w14:textId="2C33CA67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(2)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0EECB20C" w14:textId="436B5DCC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7720B2" w14:textId="75544C4D" w:rsidR="00076D0F" w:rsidRPr="00451B90" w:rsidRDefault="00F350BD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5A2E1831" w14:textId="17F279AA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3562ED3D" w14:textId="6F91DDB1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(1)</w:t>
            </w:r>
          </w:p>
        </w:tc>
        <w:tc>
          <w:tcPr>
            <w:tcW w:w="322" w:type="pct"/>
            <w:shd w:val="clear" w:color="auto" w:fill="auto"/>
          </w:tcPr>
          <w:p w14:paraId="2F34040B" w14:textId="71E0529A" w:rsidR="00076D0F" w:rsidRPr="00451B90" w:rsidRDefault="000B1A79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(4</w:t>
            </w:r>
            <w:r w:rsidR="00F350BD" w:rsidRPr="00451B90">
              <w:rPr>
                <w:sz w:val="28"/>
                <w:szCs w:val="28"/>
              </w:rPr>
              <w:t>)</w:t>
            </w:r>
          </w:p>
        </w:tc>
      </w:tr>
      <w:tr w:rsidR="00076D0F" w:rsidRPr="00451B90" w14:paraId="78DE1F18" w14:textId="77777777" w:rsidTr="00145E9C">
        <w:trPr>
          <w:trHeight w:val="272"/>
        </w:trPr>
        <w:tc>
          <w:tcPr>
            <w:tcW w:w="1015" w:type="pct"/>
          </w:tcPr>
          <w:p w14:paraId="081EF58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54" w:type="pct"/>
          </w:tcPr>
          <w:p w14:paraId="26BE6B4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273D57" w14:textId="65F19F69" w:rsidR="00076D0F" w:rsidRPr="00451B90" w:rsidRDefault="00B64D8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6920AC" w14:textId="20639937" w:rsidR="00076D0F" w:rsidRPr="00451B90" w:rsidRDefault="00B64D8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(221)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7603E" w14:textId="634B7D51" w:rsidR="00076D0F" w:rsidRPr="00451B90" w:rsidRDefault="00984F66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(2,420)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D40ABC" w14:textId="49EDF847" w:rsidR="00076D0F" w:rsidRPr="00451B90" w:rsidRDefault="00984F6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(575)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AC8A76" w14:textId="7BE001D2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(1,432)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848CB99" w14:textId="62F43CF7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(406)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BB79AA7" w14:textId="5C6A0F10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DB4CC10" w14:textId="08287292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(37)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4C056205" w14:textId="6D235CEA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(1)</w:t>
            </w:r>
          </w:p>
        </w:tc>
        <w:tc>
          <w:tcPr>
            <w:tcW w:w="348" w:type="pct"/>
            <w:shd w:val="clear" w:color="auto" w:fill="auto"/>
          </w:tcPr>
          <w:p w14:paraId="058E3C5A" w14:textId="1836A37C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5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22" w:type="pct"/>
            <w:shd w:val="clear" w:color="auto" w:fill="auto"/>
          </w:tcPr>
          <w:p w14:paraId="3CADF6B4" w14:textId="63226142" w:rsidR="00076D0F" w:rsidRPr="00451B90" w:rsidRDefault="00F350BD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(5,092)</w:t>
            </w:r>
          </w:p>
        </w:tc>
      </w:tr>
      <w:tr w:rsidR="00076D0F" w:rsidRPr="00451B90" w14:paraId="115B19FE" w14:textId="77777777" w:rsidTr="00145E9C">
        <w:trPr>
          <w:trHeight w:val="272"/>
        </w:trPr>
        <w:tc>
          <w:tcPr>
            <w:tcW w:w="1270" w:type="pct"/>
            <w:gridSpan w:val="2"/>
          </w:tcPr>
          <w:p w14:paraId="7C5BD56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กลับรายการ (ขาดทุนจากการด้อยค่า)</w:t>
            </w: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A16A9A8" w14:textId="591F838C" w:rsidR="00076D0F" w:rsidRPr="00451B90" w:rsidRDefault="00B64D8F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27778C3" w14:textId="080A1460" w:rsidR="00076D0F" w:rsidRPr="00451B90" w:rsidRDefault="00B64D8F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C608571" w14:textId="570F4034" w:rsidR="00076D0F" w:rsidRPr="00451B90" w:rsidRDefault="00984F66" w:rsidP="00925E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5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EC0729" w14:textId="2E33FE4B" w:rsidR="00076D0F" w:rsidRPr="00451B90" w:rsidRDefault="00984F6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8"/>
                <w:tab w:val="decimal" w:pos="975"/>
              </w:tabs>
              <w:ind w:right="81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2DB88D6" w14:textId="4F827A71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(1,408)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1D4484" w14:textId="2EC547CC" w:rsidR="00076D0F" w:rsidRPr="00451B90" w:rsidRDefault="00334B2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2CDA86CC" w14:textId="2B2A9768" w:rsidR="00076D0F" w:rsidRPr="00451B90" w:rsidRDefault="00F350BD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67209EA" w14:textId="735B5236" w:rsidR="00076D0F" w:rsidRPr="00451B90" w:rsidRDefault="00F350BD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6FF32C9F" w14:textId="56F073FF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shd w:val="clear" w:color="auto" w:fill="auto"/>
            <w:vAlign w:val="bottom"/>
          </w:tcPr>
          <w:p w14:paraId="5F03CF10" w14:textId="2F068803" w:rsidR="00076D0F" w:rsidRPr="00451B90" w:rsidRDefault="00F350BD" w:rsidP="00F648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(44)</w:t>
            </w:r>
          </w:p>
        </w:tc>
        <w:tc>
          <w:tcPr>
            <w:tcW w:w="322" w:type="pct"/>
            <w:shd w:val="clear" w:color="auto" w:fill="auto"/>
            <w:vAlign w:val="bottom"/>
          </w:tcPr>
          <w:p w14:paraId="302B8A08" w14:textId="5D89F064" w:rsidR="00076D0F" w:rsidRPr="00451B90" w:rsidRDefault="00F350BD" w:rsidP="00D95A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(1,447)</w:t>
            </w:r>
          </w:p>
        </w:tc>
      </w:tr>
      <w:tr w:rsidR="00076D0F" w:rsidRPr="00451B90" w14:paraId="041C52F4" w14:textId="77777777" w:rsidTr="00145E9C">
        <w:trPr>
          <w:trHeight w:val="227"/>
        </w:trPr>
        <w:tc>
          <w:tcPr>
            <w:tcW w:w="1015" w:type="pct"/>
          </w:tcPr>
          <w:p w14:paraId="6F00EAE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  <w:r w:rsidRPr="00451B90">
              <w:rPr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54" w:type="pct"/>
          </w:tcPr>
          <w:p w14:paraId="113FB02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28"/>
                <w:szCs w:val="28"/>
                <w:cs/>
              </w:rPr>
            </w:pPr>
          </w:p>
        </w:tc>
        <w:tc>
          <w:tcPr>
            <w:tcW w:w="26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54952A" w14:textId="514C753B" w:rsidR="00076D0F" w:rsidRPr="00451B90" w:rsidRDefault="00B64D8F" w:rsidP="0092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(40)</w:t>
            </w:r>
          </w:p>
        </w:tc>
        <w:tc>
          <w:tcPr>
            <w:tcW w:w="280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B486B" w14:textId="367C284B" w:rsidR="00076D0F" w:rsidRPr="00451B90" w:rsidRDefault="00B64D8F" w:rsidP="0092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(79)</w:t>
            </w:r>
          </w:p>
        </w:tc>
        <w:tc>
          <w:tcPr>
            <w:tcW w:w="36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61ABE" w14:textId="5D1B6FAD" w:rsidR="00076D0F" w:rsidRPr="00451B90" w:rsidRDefault="00984F66" w:rsidP="00925EE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37CDE30" w14:textId="6A2895FE" w:rsidR="00076D0F" w:rsidRPr="00451B90" w:rsidRDefault="00984F66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(367)</w:t>
            </w:r>
          </w:p>
        </w:tc>
        <w:tc>
          <w:tcPr>
            <w:tcW w:w="38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64B83F" w14:textId="12898293" w:rsidR="00076D0F" w:rsidRPr="00451B90" w:rsidRDefault="00334B27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(957)</w:t>
            </w:r>
          </w:p>
        </w:tc>
        <w:tc>
          <w:tcPr>
            <w:tcW w:w="38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AFD1670" w14:textId="11F26C03" w:rsidR="00076D0F" w:rsidRPr="00451B90" w:rsidRDefault="00334B27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  <w:tab w:val="decimal" w:pos="975"/>
              </w:tabs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(3)</w:t>
            </w:r>
          </w:p>
        </w:tc>
        <w:tc>
          <w:tcPr>
            <w:tcW w:w="349" w:type="pct"/>
            <w:shd w:val="clear" w:color="auto" w:fill="auto"/>
            <w:vAlign w:val="bottom"/>
          </w:tcPr>
          <w:p w14:paraId="1A52A074" w14:textId="65B6BEC4" w:rsidR="00076D0F" w:rsidRPr="00451B90" w:rsidRDefault="00F350BD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9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E24CD7" w14:textId="77466D70" w:rsidR="00076D0F" w:rsidRPr="00451B90" w:rsidRDefault="00F350BD" w:rsidP="00D95A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4"/>
              </w:tabs>
              <w:ind w:right="80"/>
              <w:jc w:val="right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50" w:type="pct"/>
            <w:shd w:val="clear" w:color="auto" w:fill="auto"/>
            <w:vAlign w:val="bottom"/>
          </w:tcPr>
          <w:p w14:paraId="7AAAD7FA" w14:textId="4ED278BD" w:rsidR="00076D0F" w:rsidRPr="00451B90" w:rsidRDefault="00F350BD" w:rsidP="00F6483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-</w:t>
            </w:r>
          </w:p>
        </w:tc>
        <w:tc>
          <w:tcPr>
            <w:tcW w:w="348" w:type="pct"/>
            <w:shd w:val="clear" w:color="auto" w:fill="auto"/>
          </w:tcPr>
          <w:p w14:paraId="072C860A" w14:textId="706A7226" w:rsidR="00076D0F" w:rsidRPr="00451B90" w:rsidRDefault="00F350BD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(248)</w:t>
            </w:r>
          </w:p>
        </w:tc>
        <w:tc>
          <w:tcPr>
            <w:tcW w:w="322" w:type="pct"/>
            <w:shd w:val="clear" w:color="auto" w:fill="auto"/>
          </w:tcPr>
          <w:p w14:paraId="521ED69E" w14:textId="78543460" w:rsidR="00076D0F" w:rsidRPr="00451B90" w:rsidRDefault="00F350BD" w:rsidP="00D95A1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6"/>
              </w:tabs>
              <w:ind w:right="-60"/>
              <w:jc w:val="center"/>
              <w:rPr>
                <w:sz w:val="28"/>
                <w:szCs w:val="28"/>
              </w:rPr>
            </w:pPr>
            <w:r w:rsidRPr="00451B90">
              <w:rPr>
                <w:sz w:val="28"/>
                <w:szCs w:val="28"/>
              </w:rPr>
              <w:t>(1,694)</w:t>
            </w:r>
          </w:p>
        </w:tc>
      </w:tr>
      <w:tr w:rsidR="00076D0F" w:rsidRPr="00451B90" w14:paraId="1DCF9E8E" w14:textId="77777777" w:rsidTr="00145E9C">
        <w:tc>
          <w:tcPr>
            <w:tcW w:w="1015" w:type="pct"/>
          </w:tcPr>
          <w:p w14:paraId="4DA70F2A" w14:textId="0FF0DF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FE77D1" w:rsidRPr="00451B90">
              <w:rPr>
                <w:b/>
                <w:bCs/>
                <w:sz w:val="28"/>
                <w:szCs w:val="28"/>
              </w:rPr>
              <w:t xml:space="preserve">30 </w:t>
            </w:r>
            <w:r w:rsidR="008C37B9" w:rsidRPr="00451B90">
              <w:rPr>
                <w:rFonts w:hint="cs"/>
                <w:b/>
                <w:bCs/>
                <w:sz w:val="28"/>
                <w:szCs w:val="28"/>
                <w:cs/>
              </w:rPr>
              <w:t>กันยายน</w:t>
            </w:r>
            <w:r w:rsidRPr="00451B90">
              <w:rPr>
                <w:rFonts w:hint="cs"/>
                <w:b/>
                <w:bCs/>
                <w:sz w:val="28"/>
                <w:szCs w:val="28"/>
                <w:cs/>
              </w:rPr>
              <w:t xml:space="preserve"> </w:t>
            </w:r>
            <w:r w:rsidRPr="00451B90">
              <w:rPr>
                <w:b/>
                <w:bCs/>
                <w:sz w:val="28"/>
                <w:szCs w:val="28"/>
              </w:rPr>
              <w:t>2565</w:t>
            </w:r>
          </w:p>
        </w:tc>
        <w:tc>
          <w:tcPr>
            <w:tcW w:w="254" w:type="pct"/>
          </w:tcPr>
          <w:p w14:paraId="1CFDA4C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0" w:type="pct"/>
            <w:shd w:val="clear" w:color="auto" w:fill="auto"/>
          </w:tcPr>
          <w:p w14:paraId="49A692E6" w14:textId="42B146FB" w:rsidR="00076D0F" w:rsidRPr="00451B90" w:rsidRDefault="00B64D8F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  <w:sz w:val="28"/>
                <w:szCs w:val="28"/>
              </w:rPr>
            </w:pPr>
            <w:r w:rsidRPr="00451B90">
              <w:rPr>
                <w:b/>
                <w:bCs/>
                <w:sz w:val="28"/>
                <w:szCs w:val="28"/>
              </w:rPr>
              <w:t>4,083</w:t>
            </w:r>
          </w:p>
        </w:tc>
        <w:tc>
          <w:tcPr>
            <w:tcW w:w="280" w:type="pct"/>
            <w:shd w:val="clear" w:color="auto" w:fill="auto"/>
          </w:tcPr>
          <w:p w14:paraId="165E5507" w14:textId="43C859A2" w:rsidR="00076D0F" w:rsidRPr="00451B90" w:rsidRDefault="00B64D8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0"/>
              </w:tabs>
              <w:ind w:right="50"/>
              <w:jc w:val="right"/>
              <w:rPr>
                <w:b/>
                <w:bCs/>
                <w:sz w:val="28"/>
                <w:szCs w:val="28"/>
              </w:rPr>
            </w:pPr>
            <w:r w:rsidRPr="00451B90">
              <w:rPr>
                <w:b/>
                <w:bCs/>
                <w:sz w:val="28"/>
                <w:szCs w:val="28"/>
              </w:rPr>
              <w:t>4,631</w:t>
            </w:r>
          </w:p>
        </w:tc>
        <w:tc>
          <w:tcPr>
            <w:tcW w:w="363" w:type="pct"/>
            <w:shd w:val="clear" w:color="auto" w:fill="auto"/>
          </w:tcPr>
          <w:p w14:paraId="3BF0AE5B" w14:textId="09C6AEFE" w:rsidR="00076D0F" w:rsidRPr="00451B90" w:rsidRDefault="00984F66" w:rsidP="0092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9"/>
              </w:tabs>
              <w:rPr>
                <w:b/>
                <w:bCs/>
                <w:sz w:val="28"/>
                <w:szCs w:val="28"/>
              </w:rPr>
            </w:pPr>
            <w:r w:rsidRPr="00451B90">
              <w:rPr>
                <w:b/>
                <w:bCs/>
                <w:sz w:val="28"/>
                <w:szCs w:val="28"/>
              </w:rPr>
              <w:t>26,945</w:t>
            </w:r>
          </w:p>
        </w:tc>
        <w:tc>
          <w:tcPr>
            <w:tcW w:w="349" w:type="pct"/>
            <w:shd w:val="clear" w:color="auto" w:fill="auto"/>
          </w:tcPr>
          <w:p w14:paraId="1B5DB779" w14:textId="3CD5B3D7" w:rsidR="00076D0F" w:rsidRPr="00451B90" w:rsidRDefault="00984F66" w:rsidP="00925EE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51B90">
              <w:rPr>
                <w:b/>
                <w:bCs/>
                <w:sz w:val="28"/>
                <w:szCs w:val="28"/>
              </w:rPr>
              <w:t>13,076</w:t>
            </w:r>
          </w:p>
        </w:tc>
        <w:tc>
          <w:tcPr>
            <w:tcW w:w="380" w:type="pct"/>
            <w:shd w:val="clear" w:color="auto" w:fill="auto"/>
          </w:tcPr>
          <w:p w14:paraId="75544B56" w14:textId="7B8447FF" w:rsidR="00076D0F" w:rsidRPr="00451B90" w:rsidRDefault="00334B27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2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</w:rPr>
              <w:t>11,034</w:t>
            </w:r>
          </w:p>
        </w:tc>
        <w:tc>
          <w:tcPr>
            <w:tcW w:w="381" w:type="pct"/>
            <w:shd w:val="clear" w:color="auto" w:fill="auto"/>
          </w:tcPr>
          <w:p w14:paraId="3DDB0CCA" w14:textId="5AA6B82F" w:rsidR="00076D0F" w:rsidRPr="00451B90" w:rsidRDefault="00334B27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0"/>
              </w:tabs>
              <w:ind w:right="60"/>
              <w:jc w:val="right"/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</w:rPr>
              <w:t>3,257</w:t>
            </w:r>
          </w:p>
        </w:tc>
        <w:tc>
          <w:tcPr>
            <w:tcW w:w="349" w:type="pct"/>
            <w:shd w:val="clear" w:color="auto" w:fill="auto"/>
          </w:tcPr>
          <w:p w14:paraId="1786869D" w14:textId="05B7F22F" w:rsidR="00076D0F" w:rsidRPr="00451B90" w:rsidRDefault="00F350BD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</w:rPr>
              <w:t>239</w:t>
            </w:r>
          </w:p>
        </w:tc>
        <w:tc>
          <w:tcPr>
            <w:tcW w:w="349" w:type="pct"/>
            <w:shd w:val="clear" w:color="auto" w:fill="auto"/>
          </w:tcPr>
          <w:p w14:paraId="1EE6F7B9" w14:textId="67308823" w:rsidR="00076D0F" w:rsidRPr="00451B90" w:rsidRDefault="00F350BD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jc w:val="center"/>
              <w:rPr>
                <w:b/>
                <w:bCs/>
                <w:sz w:val="28"/>
                <w:szCs w:val="28"/>
              </w:rPr>
            </w:pPr>
            <w:r w:rsidRPr="00451B90">
              <w:rPr>
                <w:b/>
                <w:bCs/>
                <w:sz w:val="28"/>
                <w:szCs w:val="28"/>
              </w:rPr>
              <w:t>157</w:t>
            </w:r>
          </w:p>
        </w:tc>
        <w:tc>
          <w:tcPr>
            <w:tcW w:w="350" w:type="pct"/>
            <w:shd w:val="clear" w:color="auto" w:fill="auto"/>
          </w:tcPr>
          <w:p w14:paraId="1DBA4103" w14:textId="7938E3AF" w:rsidR="00076D0F" w:rsidRPr="00451B90" w:rsidRDefault="00F350BD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348" w:type="pct"/>
            <w:shd w:val="clear" w:color="auto" w:fill="auto"/>
          </w:tcPr>
          <w:p w14:paraId="0D5CCA8A" w14:textId="2733EE49" w:rsidR="00076D0F" w:rsidRPr="00451B90" w:rsidRDefault="00F350BD" w:rsidP="00F6483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610"/>
              </w:tabs>
              <w:ind w:right="-26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</w:rPr>
              <w:t>2,491</w:t>
            </w:r>
          </w:p>
        </w:tc>
        <w:tc>
          <w:tcPr>
            <w:tcW w:w="322" w:type="pct"/>
            <w:shd w:val="clear" w:color="auto" w:fill="auto"/>
          </w:tcPr>
          <w:p w14:paraId="3BD2B752" w14:textId="7B53B9FC" w:rsidR="00076D0F" w:rsidRPr="00451B90" w:rsidRDefault="00F350BD" w:rsidP="004571A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73"/>
              </w:tabs>
              <w:ind w:right="-150"/>
              <w:jc w:val="center"/>
              <w:rPr>
                <w:b/>
                <w:bCs/>
                <w:sz w:val="28"/>
                <w:szCs w:val="28"/>
                <w:cs/>
              </w:rPr>
            </w:pPr>
            <w:r w:rsidRPr="00451B90">
              <w:rPr>
                <w:b/>
                <w:bCs/>
                <w:sz w:val="28"/>
                <w:szCs w:val="28"/>
              </w:rPr>
              <w:t>65,930</w:t>
            </w:r>
          </w:p>
        </w:tc>
      </w:tr>
    </w:tbl>
    <w:p w14:paraId="41EA4F49" w14:textId="571FB579" w:rsidR="001959CE" w:rsidRPr="00451B90" w:rsidRDefault="001959CE" w:rsidP="00AD7177">
      <w:pPr>
        <w:rPr>
          <w:rFonts w:asciiTheme="majorBidi" w:hAnsiTheme="majorBidi" w:cstheme="majorBidi"/>
        </w:rPr>
      </w:pPr>
    </w:p>
    <w:p w14:paraId="0DFCA7B2" w14:textId="77777777" w:rsidR="00BA457D" w:rsidRPr="00451B90" w:rsidRDefault="00BA457D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BA457D" w:rsidRPr="00451B90" w:rsidSect="00FB1D2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7CEDFB96" w14:textId="501342F6" w:rsidR="00E15B5A" w:rsidRPr="00451B90" w:rsidRDefault="00DD18BC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lastRenderedPageBreak/>
        <w:t>ในระหว่างงวด</w:t>
      </w:r>
      <w:r w:rsidR="008C37B9" w:rsidRPr="00451B90">
        <w:rPr>
          <w:rFonts w:asciiTheme="majorBidi" w:hAnsiTheme="majorBidi" w:cstheme="majorBidi" w:hint="cs"/>
          <w:cs/>
        </w:rPr>
        <w:t>เก้า</w:t>
      </w:r>
      <w:r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</w:rPr>
        <w:t>3</w:t>
      </w:r>
      <w:r w:rsidR="000D3079" w:rsidRPr="00451B90">
        <w:rPr>
          <w:rFonts w:asciiTheme="majorBidi" w:hAnsiTheme="majorBidi" w:cstheme="majorBidi"/>
        </w:rPr>
        <w:t xml:space="preserve">0 </w:t>
      </w:r>
      <w:r w:rsidR="008C37B9" w:rsidRPr="00451B90">
        <w:rPr>
          <w:rFonts w:asciiTheme="majorBidi" w:hAnsiTheme="majorBidi" w:cstheme="majorBidi" w:hint="cs"/>
          <w:cs/>
        </w:rPr>
        <w:t>กันยายน</w:t>
      </w:r>
      <w:r w:rsidR="00CA45F1"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ผู้บริหารของกลุ่มบริษัทประเมินว่าโครงการโรงไฟฟ้าพลังงานแสงอาทิตย์ขนาดกำลังการผลิตตามสัญญาซื้อขายไฟ </w:t>
      </w:r>
      <w:r w:rsidR="006F1E95" w:rsidRPr="00451B90">
        <w:rPr>
          <w:rFonts w:asciiTheme="majorBidi" w:hAnsiTheme="majorBidi" w:cstheme="majorBidi"/>
        </w:rPr>
        <w:t>10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เมกะวัตต์ แห่งหนึ่งในประเทศญี่ปุ่น (</w:t>
      </w:r>
      <w:r w:rsidRPr="00451B90">
        <w:rPr>
          <w:rFonts w:asciiTheme="majorBidi" w:hAnsiTheme="majorBidi" w:cstheme="majorBidi"/>
        </w:rPr>
        <w:t>“</w:t>
      </w:r>
      <w:r w:rsidRPr="00451B90">
        <w:rPr>
          <w:rFonts w:asciiTheme="majorBidi" w:hAnsiTheme="majorBidi" w:cstheme="majorBidi"/>
          <w:cs/>
        </w:rPr>
        <w:t>โครงการ</w:t>
      </w:r>
      <w:r w:rsidRPr="00451B90">
        <w:rPr>
          <w:rFonts w:asciiTheme="majorBidi" w:hAnsiTheme="majorBidi" w:cstheme="majorBidi"/>
        </w:rPr>
        <w:t>”</w:t>
      </w:r>
      <w:r w:rsidRPr="00451B90">
        <w:rPr>
          <w:rFonts w:asciiTheme="majorBidi" w:hAnsiTheme="majorBidi" w:cstheme="majorBidi"/>
          <w:cs/>
        </w:rPr>
        <w:t>) ซึ่งอยู่ในระหว่างช่วงการขอใบอนุญาตที่เกี่ยวข้องเพื่อเริ่มการก่อสร้าง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อาจไม่สามารถได้รับใบอนุญาตทันตามกำหนดเวลา จนส่งผลต่อการปรับลดอัตราค่าไฟฟ้า </w:t>
      </w:r>
      <w:r w:rsidRPr="00451B90">
        <w:rPr>
          <w:rFonts w:asciiTheme="majorBidi" w:hAnsiTheme="majorBidi" w:cstheme="majorBidi"/>
        </w:rPr>
        <w:t xml:space="preserve">(Feed-in Tariff) </w:t>
      </w:r>
      <w:r w:rsidRPr="00451B90">
        <w:rPr>
          <w:rFonts w:asciiTheme="majorBidi" w:hAnsiTheme="majorBidi" w:cstheme="majorBidi"/>
          <w:cs/>
        </w:rPr>
        <w:t xml:space="preserve">ของโครงการ </w:t>
      </w:r>
      <w:r w:rsidRPr="00451B90">
        <w:rPr>
          <w:rFonts w:asciiTheme="majorBidi" w:hAnsiTheme="majorBidi" w:cstheme="majorBidi"/>
        </w:rPr>
        <w:t> </w:t>
      </w:r>
      <w:r w:rsidRPr="00451B90">
        <w:rPr>
          <w:rFonts w:asciiTheme="majorBidi" w:hAnsiTheme="majorBidi" w:cstheme="majorBidi"/>
          <w:cs/>
        </w:rPr>
        <w:t xml:space="preserve">และจะมีผลกระทบต่อเนื่องถึงความเป็นไปได้ที่จะดำเนินโครงการต่อ กลุ่มบริษัทจึงรับรู้ขาดทุนจากการด้อยค่าของสินทรัพย์ที่เกี่ยวข้องกับโครงการซึ่งไม่สามารถนำไปใช้ประโยชน์อย่างอื่นได้และไม่มีมูลค่าที่คาดว่าจะได้รับคืน รวมถึงรายจ่ายภาระผูกพันในอนาคต ซึ่งได้แก่ งานระหว่างก่อสร้าง (แสดงรวมอยู่ในที่ดิน อาคาร และอุปกรณ์) จำนวน </w:t>
      </w:r>
      <w:r w:rsidR="006F1E95" w:rsidRPr="00451B90">
        <w:rPr>
          <w:rFonts w:asciiTheme="majorBidi" w:hAnsiTheme="majorBidi" w:cstheme="majorBidi"/>
        </w:rPr>
        <w:t>156</w:t>
      </w:r>
      <w:r w:rsidRPr="00451B90">
        <w:rPr>
          <w:rFonts w:asciiTheme="majorBidi" w:hAnsiTheme="majorBidi" w:cstheme="majorBidi"/>
          <w:cs/>
        </w:rPr>
        <w:t xml:space="preserve"> ล้านเยน (ประมาณ </w:t>
      </w:r>
      <w:r w:rsidR="006F1E95" w:rsidRPr="00451B90">
        <w:rPr>
          <w:rFonts w:asciiTheme="majorBidi" w:hAnsiTheme="majorBidi" w:cstheme="majorBidi"/>
        </w:rPr>
        <w:t>44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ล้านบาท) สินทรัพย์ไม่มีตัวตนจำนวน </w:t>
      </w:r>
      <w:r w:rsidR="006F1E95" w:rsidRPr="00451B90">
        <w:rPr>
          <w:rFonts w:asciiTheme="majorBidi" w:hAnsiTheme="majorBidi" w:cstheme="majorBidi"/>
        </w:rPr>
        <w:t>705</w:t>
      </w:r>
      <w:r w:rsidRPr="00451B90">
        <w:rPr>
          <w:rFonts w:asciiTheme="majorBidi" w:hAnsiTheme="majorBidi" w:cstheme="majorBidi"/>
          <w:cs/>
        </w:rPr>
        <w:t xml:space="preserve"> ล้านเยน (ประมาณ </w:t>
      </w:r>
      <w:r w:rsidR="006F1E95" w:rsidRPr="00451B90">
        <w:rPr>
          <w:rFonts w:asciiTheme="majorBidi" w:hAnsiTheme="majorBidi" w:cstheme="majorBidi"/>
        </w:rPr>
        <w:t>201</w:t>
      </w:r>
      <w:r w:rsidRPr="00451B90">
        <w:rPr>
          <w:rFonts w:asciiTheme="majorBidi" w:hAnsiTheme="majorBidi" w:cstheme="majorBidi"/>
          <w:cs/>
        </w:rPr>
        <w:t xml:space="preserve"> ล้านบาท) สินทรัพย์ไม่หมุนเวียนอื่นจำนวน </w:t>
      </w:r>
      <w:r w:rsidR="006F1E95" w:rsidRPr="00451B90">
        <w:rPr>
          <w:rFonts w:asciiTheme="majorBidi" w:hAnsiTheme="majorBidi" w:cstheme="majorBidi"/>
        </w:rPr>
        <w:t>65</w:t>
      </w:r>
      <w:r w:rsidRPr="00451B90">
        <w:rPr>
          <w:rFonts w:asciiTheme="majorBidi" w:hAnsiTheme="majorBidi" w:cstheme="majorBidi"/>
          <w:cs/>
        </w:rPr>
        <w:t xml:space="preserve"> ล้านเยน (ประมาณ </w:t>
      </w:r>
      <w:r w:rsidR="006F1E95" w:rsidRPr="00451B90">
        <w:rPr>
          <w:rFonts w:asciiTheme="majorBidi" w:hAnsiTheme="majorBidi" w:cstheme="majorBidi"/>
        </w:rPr>
        <w:t>18</w:t>
      </w:r>
      <w:r w:rsidRPr="00451B90">
        <w:rPr>
          <w:rFonts w:asciiTheme="majorBidi" w:hAnsiTheme="majorBidi" w:cstheme="majorBidi"/>
          <w:cs/>
        </w:rPr>
        <w:t xml:space="preserve"> ล้านบาท) และรายจ่ายภาระผูกพันในอนาคตซึ่งไม่สามารถหลีกเลี่ยงได้หากมีการยกเลิกโครงการเป็นจำนวน </w:t>
      </w:r>
      <w:r w:rsidR="006F1E95" w:rsidRPr="00451B90">
        <w:rPr>
          <w:rFonts w:asciiTheme="majorBidi" w:hAnsiTheme="majorBidi" w:cstheme="majorBidi"/>
        </w:rPr>
        <w:t>13</w:t>
      </w:r>
      <w:r w:rsidR="003B34CB"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ล้านเยน (ประมาณ </w:t>
      </w:r>
      <w:r w:rsidR="006F1E95" w:rsidRPr="00451B90">
        <w:rPr>
          <w:rFonts w:asciiTheme="majorBidi" w:hAnsiTheme="majorBidi" w:cstheme="majorBidi"/>
        </w:rPr>
        <w:t>4</w:t>
      </w:r>
      <w:r w:rsidRPr="00451B90">
        <w:rPr>
          <w:rFonts w:asciiTheme="majorBidi" w:hAnsiTheme="majorBidi" w:cstheme="majorBidi"/>
          <w:cs/>
        </w:rPr>
        <w:t xml:space="preserve"> ล้านบาท) รวมเป็นจำนวนทั้งสิ้น </w:t>
      </w:r>
      <w:r w:rsidR="006F1E95" w:rsidRPr="00451B90">
        <w:rPr>
          <w:rFonts w:asciiTheme="majorBidi" w:hAnsiTheme="majorBidi" w:cstheme="majorBidi"/>
        </w:rPr>
        <w:t>939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ล้านเยน (ประมาณ </w:t>
      </w:r>
      <w:r w:rsidR="006F1E95" w:rsidRPr="00451B90">
        <w:rPr>
          <w:rFonts w:asciiTheme="majorBidi" w:hAnsiTheme="majorBidi" w:cstheme="majorBidi"/>
        </w:rPr>
        <w:t>267</w:t>
      </w:r>
      <w:r w:rsidRPr="00451B90">
        <w:rPr>
          <w:rFonts w:asciiTheme="majorBidi" w:hAnsiTheme="majorBidi" w:cstheme="majorBidi"/>
          <w:cs/>
        </w:rPr>
        <w:t xml:space="preserve"> ล้านบาท)</w:t>
      </w:r>
    </w:p>
    <w:p w14:paraId="75B3F84B" w14:textId="0F3EE1FC" w:rsidR="003B34CB" w:rsidRPr="00451B90" w:rsidRDefault="003B34CB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/>
        <w:jc w:val="thaiDistribute"/>
        <w:rPr>
          <w:rFonts w:asciiTheme="majorBidi" w:hAnsiTheme="majorBidi" w:cstheme="majorBidi"/>
        </w:rPr>
      </w:pPr>
    </w:p>
    <w:p w14:paraId="7A7042EE" w14:textId="76122749" w:rsidR="008B59DC" w:rsidRPr="00451B90" w:rsidRDefault="008B59DC" w:rsidP="008B59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ในระหว่างงวด</w:t>
      </w:r>
      <w:r w:rsidR="008C37B9" w:rsidRPr="00451B90">
        <w:rPr>
          <w:rFonts w:asciiTheme="majorBidi" w:hAnsiTheme="majorBidi" w:cstheme="majorBidi" w:hint="cs"/>
          <w:cs/>
        </w:rPr>
        <w:t>เก้า</w:t>
      </w:r>
      <w:r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076D0F" w:rsidRPr="00451B90">
        <w:rPr>
          <w:rFonts w:asciiTheme="majorBidi" w:hAnsiTheme="majorBidi" w:cstheme="majorBidi"/>
        </w:rPr>
        <w:t>3</w:t>
      </w:r>
      <w:r w:rsidR="000D3079" w:rsidRPr="00451B90">
        <w:rPr>
          <w:rFonts w:asciiTheme="majorBidi" w:hAnsiTheme="majorBidi" w:cstheme="majorBidi"/>
        </w:rPr>
        <w:t xml:space="preserve">0 </w:t>
      </w:r>
      <w:r w:rsidR="008C37B9" w:rsidRPr="00451B90">
        <w:rPr>
          <w:rFonts w:asciiTheme="majorBidi" w:hAnsiTheme="majorBidi" w:cstheme="majorBidi" w:hint="cs"/>
          <w:cs/>
        </w:rPr>
        <w:t>กันยายน</w:t>
      </w:r>
      <w:r w:rsidR="00076D0F" w:rsidRPr="00451B90">
        <w:rPr>
          <w:rFonts w:asciiTheme="majorBidi" w:hAnsiTheme="majorBidi"/>
          <w:cs/>
        </w:rPr>
        <w:t xml:space="preserve"> </w:t>
      </w:r>
      <w:r w:rsidRPr="00451B90">
        <w:rPr>
          <w:rFonts w:asciiTheme="majorBidi" w:hAnsiTheme="majorBidi" w:cstheme="majorBidi"/>
        </w:rPr>
        <w:t>2565</w:t>
      </w:r>
      <w:r w:rsidR="00D11686" w:rsidRPr="00451B90">
        <w:rPr>
          <w:rFonts w:asciiTheme="majorBidi" w:hAnsiTheme="majorBidi" w:cstheme="majorBidi"/>
          <w:cs/>
        </w:rPr>
        <w:t xml:space="preserve"> กลุ่มบริษัทได้</w:t>
      </w:r>
      <w:r w:rsidR="00D11686" w:rsidRPr="00451B90">
        <w:rPr>
          <w:rFonts w:asciiTheme="majorBidi" w:hAnsiTheme="majorBidi" w:cstheme="majorBidi" w:hint="cs"/>
          <w:cs/>
        </w:rPr>
        <w:t>บันทึก</w:t>
      </w:r>
      <w:r w:rsidRPr="00451B90">
        <w:rPr>
          <w:rFonts w:asciiTheme="majorBidi" w:hAnsiTheme="majorBidi" w:cstheme="majorBidi"/>
          <w:cs/>
        </w:rPr>
        <w:t xml:space="preserve">รายการขาดทุนจากการด้อยค่าของสินทรัพย์เพื่อการสำรวจและผลิตปิโตรเลียมจำนวน </w:t>
      </w:r>
      <w:r w:rsidR="00513538" w:rsidRPr="00451B90">
        <w:rPr>
          <w:rFonts w:asciiTheme="majorBidi" w:hAnsiTheme="majorBidi" w:cstheme="majorBidi"/>
        </w:rPr>
        <w:t>392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ล้านโครนนอร์เวย์ (หรือเทียบเท่า </w:t>
      </w:r>
      <w:r w:rsidR="00513538" w:rsidRPr="00451B90">
        <w:rPr>
          <w:rFonts w:asciiTheme="majorBidi" w:hAnsiTheme="majorBidi" w:cstheme="majorBidi"/>
        </w:rPr>
        <w:t>1,408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ล้านบาท) เพื่อปรับมูลค่าตามบัญชีให้ใกล้เคียงกับมูลค่าที่คาดว่าจะได้รับคืน</w:t>
      </w:r>
    </w:p>
    <w:p w14:paraId="758C23E6" w14:textId="77777777" w:rsidR="008B59DC" w:rsidRPr="00451B90" w:rsidRDefault="008B59DC" w:rsidP="003B34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"/>
        </w:tabs>
        <w:spacing w:line="240" w:lineRule="auto"/>
        <w:ind w:left="360" w:right="-45"/>
        <w:jc w:val="thaiDistribute"/>
        <w:rPr>
          <w:rFonts w:asciiTheme="majorBidi" w:hAnsiTheme="majorBidi" w:cstheme="majorBidi"/>
          <w:cs/>
        </w:rPr>
      </w:pPr>
    </w:p>
    <w:p w14:paraId="46E66F00" w14:textId="5750932A" w:rsidR="00BB46DE" w:rsidRPr="00451B90" w:rsidRDefault="00BB46DE" w:rsidP="00BB46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</w:rPr>
      </w:pPr>
      <w:r w:rsidRPr="00451B90">
        <w:rPr>
          <w:rFonts w:asciiTheme="majorBidi" w:hAnsiTheme="majorBidi" w:cstheme="majorBidi"/>
          <w:cs/>
        </w:rPr>
        <w:t xml:space="preserve">ณ วันที่ </w:t>
      </w:r>
      <w:r w:rsidR="006F1E95" w:rsidRPr="00451B90">
        <w:rPr>
          <w:rFonts w:asciiTheme="majorBidi" w:hAnsiTheme="majorBidi" w:cstheme="majorBidi"/>
        </w:rPr>
        <w:t>3</w:t>
      </w:r>
      <w:r w:rsidR="006672E5" w:rsidRPr="00451B90">
        <w:rPr>
          <w:rFonts w:asciiTheme="majorBidi" w:hAnsiTheme="majorBidi" w:cstheme="majorBidi"/>
        </w:rPr>
        <w:t xml:space="preserve">0 </w:t>
      </w:r>
      <w:r w:rsidR="008C37B9" w:rsidRPr="00451B90">
        <w:rPr>
          <w:rFonts w:asciiTheme="majorBidi" w:hAnsiTheme="majorBidi" w:cstheme="majorBidi" w:hint="cs"/>
          <w:cs/>
        </w:rPr>
        <w:t>กันยายน</w:t>
      </w:r>
      <w:r w:rsidR="006672E5"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บริษัทย่อยบางแห่งได้ทำสัญญาจำนองที่ดิน อาคาร และเครื่องจักรกับสถาบันการเงินเพื่อเป็นหลักประกันวงเงินสินเชื่อที่ได้รับจากสถาบันการเงินเห</w:t>
      </w:r>
      <w:r w:rsidR="00320DCE" w:rsidRPr="00451B90">
        <w:rPr>
          <w:rFonts w:asciiTheme="majorBidi" w:hAnsiTheme="majorBidi" w:cstheme="majorBidi"/>
          <w:cs/>
        </w:rPr>
        <w:t>ล่านั้น มูลค่าตามบัญชีเป็นจำนวน</w:t>
      </w:r>
      <w:r w:rsidR="00320DCE" w:rsidRPr="00451B90">
        <w:rPr>
          <w:rFonts w:asciiTheme="majorBidi" w:hAnsiTheme="majorBidi" w:cstheme="majorBidi" w:hint="cs"/>
          <w:cs/>
        </w:rPr>
        <w:t xml:space="preserve"> </w:t>
      </w:r>
      <w:r w:rsidR="00A04FA6" w:rsidRPr="00451B90">
        <w:rPr>
          <w:rFonts w:asciiTheme="majorBidi" w:hAnsiTheme="majorBidi" w:cstheme="majorBidi"/>
        </w:rPr>
        <w:t>28,416</w:t>
      </w:r>
      <w:r w:rsidR="006672E5"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 xml:space="preserve">ล้านบาท </w:t>
      </w:r>
      <w:r w:rsidRPr="00451B90">
        <w:rPr>
          <w:rFonts w:asciiTheme="majorBidi" w:hAnsiTheme="majorBidi" w:cstheme="majorBidi"/>
          <w:i/>
          <w:iCs/>
          <w:cs/>
        </w:rPr>
        <w:t>(</w:t>
      </w:r>
      <w:r w:rsidR="006F1E95" w:rsidRPr="00451B90">
        <w:rPr>
          <w:rFonts w:asciiTheme="majorBidi" w:hAnsiTheme="majorBidi" w:cstheme="majorBidi"/>
          <w:i/>
          <w:iCs/>
        </w:rPr>
        <w:t>31</w:t>
      </w:r>
      <w:r w:rsidRPr="00451B90">
        <w:rPr>
          <w:rFonts w:asciiTheme="majorBidi" w:hAnsiTheme="majorBidi" w:cstheme="majorBidi"/>
          <w:i/>
          <w:iCs/>
          <w:cs/>
        </w:rPr>
        <w:t xml:space="preserve"> ธันวาคม </w:t>
      </w:r>
      <w:r w:rsidR="006F1E95" w:rsidRPr="00451B90">
        <w:rPr>
          <w:rFonts w:asciiTheme="majorBidi" w:hAnsiTheme="majorBidi" w:cstheme="majorBidi"/>
          <w:i/>
          <w:iCs/>
        </w:rPr>
        <w:t>2564</w:t>
      </w:r>
      <w:r w:rsidRPr="00451B90">
        <w:rPr>
          <w:rFonts w:asciiTheme="majorBidi" w:hAnsiTheme="majorBidi" w:cstheme="majorBidi"/>
          <w:i/>
          <w:iCs/>
          <w:cs/>
        </w:rPr>
        <w:t xml:space="preserve">: </w:t>
      </w:r>
      <w:r w:rsidR="006F1E95" w:rsidRPr="00451B90">
        <w:rPr>
          <w:rFonts w:asciiTheme="majorBidi" w:hAnsiTheme="majorBidi" w:cstheme="majorBidi"/>
          <w:i/>
          <w:iCs/>
        </w:rPr>
        <w:t>30</w:t>
      </w:r>
      <w:r w:rsidR="00E15B5A" w:rsidRPr="00451B90">
        <w:rPr>
          <w:rFonts w:asciiTheme="majorBidi" w:hAnsiTheme="majorBidi" w:cstheme="majorBidi"/>
          <w:i/>
          <w:iCs/>
        </w:rPr>
        <w:t>,</w:t>
      </w:r>
      <w:r w:rsidR="006F1E95" w:rsidRPr="00451B90">
        <w:rPr>
          <w:rFonts w:asciiTheme="majorBidi" w:hAnsiTheme="majorBidi" w:cstheme="majorBidi"/>
          <w:i/>
          <w:iCs/>
        </w:rPr>
        <w:t>306</w:t>
      </w:r>
      <w:r w:rsidRPr="00451B90">
        <w:rPr>
          <w:rFonts w:asciiTheme="majorBidi" w:hAnsiTheme="majorBidi" w:cstheme="majorBidi"/>
          <w:i/>
          <w:iCs/>
          <w:cs/>
        </w:rPr>
        <w:t xml:space="preserve"> ล้านบาท)</w:t>
      </w:r>
    </w:p>
    <w:p w14:paraId="4329E7D3" w14:textId="309AB726" w:rsidR="00BB46DE" w:rsidRPr="00451B90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AAC485F" w14:textId="77777777" w:rsidR="00BA457D" w:rsidRPr="00451B90" w:rsidRDefault="00BA457D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  <w:sectPr w:rsidR="00BA457D" w:rsidRPr="00451B90" w:rsidSect="00BA457D">
          <w:pgSz w:w="11907" w:h="16840" w:code="9"/>
          <w:pgMar w:top="1152" w:right="576" w:bottom="1152" w:left="691" w:header="720" w:footer="720" w:gutter="0"/>
          <w:cols w:space="708"/>
          <w:docGrid w:linePitch="408"/>
        </w:sectPr>
      </w:pPr>
    </w:p>
    <w:p w14:paraId="637B125F" w14:textId="30BA005A" w:rsidR="00BB46DE" w:rsidRPr="00451B90" w:rsidRDefault="00BB46DE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10"/>
          <w:szCs w:val="10"/>
        </w:rPr>
      </w:pPr>
    </w:p>
    <w:tbl>
      <w:tblPr>
        <w:tblW w:w="4941" w:type="pct"/>
        <w:tblInd w:w="142" w:type="dxa"/>
        <w:tblLayout w:type="fixed"/>
        <w:tblLook w:val="01E0" w:firstRow="1" w:lastRow="1" w:firstColumn="1" w:lastColumn="1" w:noHBand="0" w:noVBand="0"/>
      </w:tblPr>
      <w:tblGrid>
        <w:gridCol w:w="2975"/>
        <w:gridCol w:w="264"/>
        <w:gridCol w:w="1109"/>
        <w:gridCol w:w="1112"/>
        <w:gridCol w:w="1112"/>
        <w:gridCol w:w="1112"/>
        <w:gridCol w:w="1112"/>
        <w:gridCol w:w="1109"/>
        <w:gridCol w:w="1112"/>
        <w:gridCol w:w="1112"/>
        <w:gridCol w:w="1112"/>
        <w:gridCol w:w="1123"/>
      </w:tblGrid>
      <w:tr w:rsidR="00076D0F" w:rsidRPr="00451B90" w14:paraId="16A95C14" w14:textId="77777777" w:rsidTr="00C654A7">
        <w:trPr>
          <w:tblHeader/>
        </w:trPr>
        <w:tc>
          <w:tcPr>
            <w:tcW w:w="1036" w:type="pct"/>
          </w:tcPr>
          <w:p w14:paraId="020346DB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2" w:type="pct"/>
          </w:tcPr>
          <w:p w14:paraId="52C1FD3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3872" w:type="pct"/>
            <w:gridSpan w:val="10"/>
            <w:vAlign w:val="bottom"/>
          </w:tcPr>
          <w:p w14:paraId="771C605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076D0F" w:rsidRPr="00451B90" w14:paraId="67186C6E" w14:textId="77777777" w:rsidTr="00C654A7">
        <w:trPr>
          <w:tblHeader/>
        </w:trPr>
        <w:tc>
          <w:tcPr>
            <w:tcW w:w="1036" w:type="pct"/>
          </w:tcPr>
          <w:p w14:paraId="7A3E16A5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2" w:type="pct"/>
            <w:vAlign w:val="bottom"/>
          </w:tcPr>
          <w:p w14:paraId="3AF7BEA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</w:p>
        </w:tc>
        <w:tc>
          <w:tcPr>
            <w:tcW w:w="386" w:type="pct"/>
            <w:vAlign w:val="bottom"/>
          </w:tcPr>
          <w:p w14:paraId="4D5A4A0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ที่ดิน</w:t>
            </w:r>
          </w:p>
        </w:tc>
        <w:tc>
          <w:tcPr>
            <w:tcW w:w="387" w:type="pct"/>
            <w:vAlign w:val="bottom"/>
          </w:tcPr>
          <w:p w14:paraId="1BD62F2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อาคาร</w:t>
            </w:r>
          </w:p>
        </w:tc>
        <w:tc>
          <w:tcPr>
            <w:tcW w:w="387" w:type="pct"/>
            <w:vAlign w:val="bottom"/>
          </w:tcPr>
          <w:p w14:paraId="02DBD1C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เครื่องจักร</w:t>
            </w:r>
            <w:r w:rsidRPr="00451B90">
              <w:rPr>
                <w:rFonts w:asciiTheme="majorBidi" w:eastAsia="Calibri" w:hAnsiTheme="majorBidi" w:cstheme="majorBidi"/>
              </w:rPr>
              <w:br/>
            </w:r>
            <w:r w:rsidRPr="00451B90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460A596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หอกลั่นและ</w:t>
            </w:r>
          </w:p>
          <w:p w14:paraId="161506D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คลังน้ำมัน</w:t>
            </w:r>
          </w:p>
        </w:tc>
        <w:tc>
          <w:tcPr>
            <w:tcW w:w="387" w:type="pct"/>
            <w:vAlign w:val="bottom"/>
          </w:tcPr>
          <w:p w14:paraId="3FB4FE1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อุปกรณ์</w:t>
            </w:r>
          </w:p>
          <w:p w14:paraId="1D85705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ผลิตไฟฟ้า</w:t>
            </w:r>
          </w:p>
        </w:tc>
        <w:tc>
          <w:tcPr>
            <w:tcW w:w="387" w:type="pct"/>
            <w:vAlign w:val="bottom"/>
          </w:tcPr>
          <w:p w14:paraId="23343A6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อุปกรณ์จำหน่ายและอุปกรณ์สำนักงาน</w:t>
            </w:r>
          </w:p>
        </w:tc>
        <w:tc>
          <w:tcPr>
            <w:tcW w:w="386" w:type="pct"/>
            <w:vAlign w:val="bottom"/>
          </w:tcPr>
          <w:p w14:paraId="25B0ADF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แพลตินั่ม</w:t>
            </w:r>
          </w:p>
          <w:p w14:paraId="060E0FC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แคตตาลีส</w:t>
            </w:r>
          </w:p>
        </w:tc>
        <w:tc>
          <w:tcPr>
            <w:tcW w:w="387" w:type="pct"/>
            <w:vAlign w:val="bottom"/>
          </w:tcPr>
          <w:p w14:paraId="64803097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ยานพาหนะ</w:t>
            </w:r>
          </w:p>
        </w:tc>
        <w:tc>
          <w:tcPr>
            <w:tcW w:w="387" w:type="pct"/>
            <w:vAlign w:val="bottom"/>
          </w:tcPr>
          <w:p w14:paraId="24D4EEE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สินทรัพย์อื่น</w:t>
            </w:r>
          </w:p>
        </w:tc>
        <w:tc>
          <w:tcPr>
            <w:tcW w:w="387" w:type="pct"/>
            <w:vAlign w:val="bottom"/>
          </w:tcPr>
          <w:p w14:paraId="17DD791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งานระหว่างก่อสร้าง</w:t>
            </w:r>
          </w:p>
        </w:tc>
        <w:tc>
          <w:tcPr>
            <w:tcW w:w="387" w:type="pct"/>
            <w:vAlign w:val="bottom"/>
          </w:tcPr>
          <w:p w14:paraId="267B668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076D0F" w:rsidRPr="00451B90" w14:paraId="5A422FB3" w14:textId="77777777" w:rsidTr="00C654A7">
        <w:trPr>
          <w:trHeight w:val="68"/>
        </w:trPr>
        <w:tc>
          <w:tcPr>
            <w:tcW w:w="1036" w:type="pct"/>
          </w:tcPr>
          <w:p w14:paraId="2F04A4A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92" w:type="pct"/>
          </w:tcPr>
          <w:p w14:paraId="602E968E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outlineLvl w:val="0"/>
              <w:rPr>
                <w:rFonts w:asciiTheme="majorBidi" w:eastAsia="Calibri" w:hAnsiTheme="majorBidi" w:cstheme="majorBidi"/>
                <w:cs/>
              </w:rPr>
            </w:pPr>
          </w:p>
        </w:tc>
        <w:tc>
          <w:tcPr>
            <w:tcW w:w="3872" w:type="pct"/>
            <w:gridSpan w:val="10"/>
          </w:tcPr>
          <w:p w14:paraId="76529C46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D0F" w:rsidRPr="00451B90" w14:paraId="5517DA24" w14:textId="77777777" w:rsidTr="00C654A7">
        <w:tc>
          <w:tcPr>
            <w:tcW w:w="1036" w:type="pct"/>
          </w:tcPr>
          <w:p w14:paraId="382CD30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</w:t>
            </w:r>
            <w:r w:rsidRPr="00451B90">
              <w:rPr>
                <w:rFonts w:asciiTheme="majorBidi" w:hAnsiTheme="majorBidi" w:cstheme="majorBidi"/>
              </w:rPr>
              <w:t xml:space="preserve"> 2565</w:t>
            </w:r>
          </w:p>
        </w:tc>
        <w:tc>
          <w:tcPr>
            <w:tcW w:w="92" w:type="pct"/>
          </w:tcPr>
          <w:p w14:paraId="2AA95837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386" w:type="pct"/>
          </w:tcPr>
          <w:p w14:paraId="3DA9FC30" w14:textId="77777777" w:rsidR="00076D0F" w:rsidRPr="00451B90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2,369</w:t>
            </w:r>
          </w:p>
        </w:tc>
        <w:tc>
          <w:tcPr>
            <w:tcW w:w="387" w:type="pct"/>
          </w:tcPr>
          <w:p w14:paraId="3D3C9ED8" w14:textId="77777777" w:rsidR="00076D0F" w:rsidRPr="00451B90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171</w:t>
            </w:r>
          </w:p>
        </w:tc>
        <w:tc>
          <w:tcPr>
            <w:tcW w:w="387" w:type="pct"/>
          </w:tcPr>
          <w:p w14:paraId="59A6A367" w14:textId="77777777" w:rsidR="00076D0F" w:rsidRPr="00451B90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25,342</w:t>
            </w:r>
          </w:p>
        </w:tc>
        <w:tc>
          <w:tcPr>
            <w:tcW w:w="387" w:type="pct"/>
          </w:tcPr>
          <w:p w14:paraId="68D7859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51</w:t>
            </w:r>
          </w:p>
        </w:tc>
        <w:tc>
          <w:tcPr>
            <w:tcW w:w="387" w:type="pct"/>
          </w:tcPr>
          <w:p w14:paraId="2F2C4C78" w14:textId="77777777" w:rsidR="00076D0F" w:rsidRPr="00451B90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3,258</w:t>
            </w:r>
          </w:p>
        </w:tc>
        <w:tc>
          <w:tcPr>
            <w:tcW w:w="386" w:type="pct"/>
          </w:tcPr>
          <w:p w14:paraId="517E58EE" w14:textId="77777777" w:rsidR="00076D0F" w:rsidRPr="00451B90" w:rsidRDefault="00076D0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239</w:t>
            </w:r>
          </w:p>
        </w:tc>
        <w:tc>
          <w:tcPr>
            <w:tcW w:w="387" w:type="pct"/>
          </w:tcPr>
          <w:p w14:paraId="77268B4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63</w:t>
            </w:r>
          </w:p>
        </w:tc>
        <w:tc>
          <w:tcPr>
            <w:tcW w:w="387" w:type="pct"/>
          </w:tcPr>
          <w:p w14:paraId="1CBA4DC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18</w:t>
            </w:r>
          </w:p>
        </w:tc>
        <w:tc>
          <w:tcPr>
            <w:tcW w:w="387" w:type="pct"/>
          </w:tcPr>
          <w:p w14:paraId="3246B89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1,546</w:t>
            </w:r>
          </w:p>
        </w:tc>
        <w:tc>
          <w:tcPr>
            <w:tcW w:w="387" w:type="pct"/>
          </w:tcPr>
          <w:p w14:paraId="5E25396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33,057</w:t>
            </w:r>
          </w:p>
        </w:tc>
      </w:tr>
      <w:tr w:rsidR="00076D0F" w:rsidRPr="00451B90" w14:paraId="27C98C67" w14:textId="77777777" w:rsidTr="00145E9C">
        <w:tc>
          <w:tcPr>
            <w:tcW w:w="1036" w:type="pct"/>
          </w:tcPr>
          <w:p w14:paraId="0F1879F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2" w:type="pct"/>
          </w:tcPr>
          <w:p w14:paraId="390C8965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FC128" w14:textId="7203F8F1" w:rsidR="00076D0F" w:rsidRPr="00451B90" w:rsidRDefault="006478F2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1F0B9" w14:textId="69F38945" w:rsidR="00076D0F" w:rsidRPr="00451B90" w:rsidRDefault="00C44F0E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CD735" w14:textId="1DAB7A74" w:rsidR="00076D0F" w:rsidRPr="00451B90" w:rsidRDefault="00CD1E7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26</w:t>
            </w:r>
            <w:r w:rsidR="008F2148" w:rsidRPr="00451B90">
              <w:rPr>
                <w:rFonts w:asciiTheme="majorBidi" w:hAnsiTheme="majorBidi" w:cstheme="majorBidi" w:hint="cs"/>
                <w:cs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8B23D" w14:textId="68A57E43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DAD1E3" w14:textId="3F6DF794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34B2B188" w14:textId="6F408A78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16D7F" w14:textId="70F2B34E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CE278BA" w14:textId="09929E2C" w:rsidR="00076D0F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573E5E5F" w14:textId="49780A9E" w:rsidR="00076D0F" w:rsidRPr="00451B90" w:rsidRDefault="00417124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267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EB74472" w14:textId="3DD4CFFA" w:rsidR="00076D0F" w:rsidRPr="00451B90" w:rsidRDefault="00417124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54</w:t>
            </w:r>
            <w:r w:rsidR="008F2148" w:rsidRPr="00451B90">
              <w:rPr>
                <w:rFonts w:asciiTheme="majorBidi" w:hAnsiTheme="majorBidi" w:cstheme="majorBidi" w:hint="cs"/>
                <w:cs/>
              </w:rPr>
              <w:t>1</w:t>
            </w:r>
          </w:p>
        </w:tc>
      </w:tr>
      <w:tr w:rsidR="00076D0F" w:rsidRPr="00451B90" w14:paraId="54106388" w14:textId="77777777" w:rsidTr="00145E9C">
        <w:trPr>
          <w:trHeight w:val="272"/>
        </w:trPr>
        <w:tc>
          <w:tcPr>
            <w:tcW w:w="1036" w:type="pct"/>
          </w:tcPr>
          <w:p w14:paraId="7A1C0DB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2" w:type="pct"/>
          </w:tcPr>
          <w:p w14:paraId="21478F4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14FA606" w14:textId="5502B930" w:rsidR="00076D0F" w:rsidRPr="00451B90" w:rsidRDefault="006478F2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A12638" w14:textId="5D15293C" w:rsidR="00076D0F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32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441DB6" w14:textId="4D428454" w:rsidR="00076D0F" w:rsidRPr="00451B90" w:rsidRDefault="00CD1E7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40</w:t>
            </w:r>
            <w:r w:rsidR="00765807" w:rsidRPr="00451B90">
              <w:rPr>
                <w:rFonts w:asciiTheme="majorBidi" w:hAnsiTheme="majorBidi" w:cstheme="majorBidi" w:hint="cs"/>
                <w:cs/>
              </w:rPr>
              <w:t>8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34DA8F" w14:textId="4D8BB2B5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2B17B22" w14:textId="1FE53091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120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1DCDC9BB" w14:textId="5E95079A" w:rsidR="00076D0F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C0C081" w14:textId="251DDB33" w:rsidR="00076D0F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FA61032" w14:textId="33BFF321" w:rsidR="00076D0F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0C82768" w14:textId="7208DEF3" w:rsidR="00076D0F" w:rsidRPr="00451B90" w:rsidRDefault="00417124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(582)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99C8113" w14:textId="503569F6" w:rsidR="00076D0F" w:rsidRPr="00451B90" w:rsidRDefault="0076580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</w:t>
            </w:r>
            <w:r w:rsidRPr="00451B90">
              <w:rPr>
                <w:rFonts w:asciiTheme="majorBidi" w:hAnsiTheme="majorBidi" w:cstheme="majorBidi" w:hint="cs"/>
                <w:cs/>
              </w:rPr>
              <w:t>2</w:t>
            </w:r>
            <w:r w:rsidR="00417124" w:rsidRPr="00451B90">
              <w:rPr>
                <w:rFonts w:asciiTheme="majorBidi" w:hAnsiTheme="majorBidi" w:cstheme="majorBidi"/>
              </w:rPr>
              <w:t>)</w:t>
            </w:r>
          </w:p>
        </w:tc>
      </w:tr>
      <w:tr w:rsidR="00C44F0E" w:rsidRPr="00451B90" w14:paraId="46D32127" w14:textId="77777777" w:rsidTr="00145E9C">
        <w:trPr>
          <w:trHeight w:val="272"/>
        </w:trPr>
        <w:tc>
          <w:tcPr>
            <w:tcW w:w="1036" w:type="pct"/>
          </w:tcPr>
          <w:p w14:paraId="002297EC" w14:textId="203945F1" w:rsidR="00C44F0E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sz w:val="28"/>
                <w:szCs w:val="28"/>
                <w:cs/>
              </w:rPr>
              <w:t>จำหน่าย</w:t>
            </w:r>
          </w:p>
        </w:tc>
        <w:tc>
          <w:tcPr>
            <w:tcW w:w="92" w:type="pct"/>
          </w:tcPr>
          <w:p w14:paraId="4A2AED2F" w14:textId="77777777" w:rsidR="00C44F0E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DA039B" w14:textId="06433AB6" w:rsidR="00C44F0E" w:rsidRPr="00451B90" w:rsidRDefault="00C44F0E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9503D" w14:textId="68C6A306" w:rsidR="00C44F0E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718029C" w14:textId="4A168049" w:rsidR="00C44F0E" w:rsidRPr="00451B90" w:rsidRDefault="00CD1E7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28FB55" w14:textId="73D60778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3EAB7E" w14:textId="4A1F96CA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4945E2C8" w14:textId="5FE9307F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19DC9D" w14:textId="58A7FF52" w:rsidR="00C44F0E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1031313B" w14:textId="12BB221C" w:rsidR="00C44F0E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4A3A4EC5" w14:textId="7D7479F8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39ECA718" w14:textId="0B981651" w:rsidR="00C44F0E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(2)</w:t>
            </w:r>
          </w:p>
        </w:tc>
      </w:tr>
      <w:tr w:rsidR="00C44F0E" w:rsidRPr="00451B90" w14:paraId="594D1400" w14:textId="77777777" w:rsidTr="00145E9C">
        <w:trPr>
          <w:trHeight w:val="272"/>
        </w:trPr>
        <w:tc>
          <w:tcPr>
            <w:tcW w:w="1036" w:type="pct"/>
          </w:tcPr>
          <w:p w14:paraId="2F14B118" w14:textId="5459EC5E" w:rsidR="00C44F0E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ค่าเสื่อมราคาสำหรับงวด</w:t>
            </w:r>
          </w:p>
        </w:tc>
        <w:tc>
          <w:tcPr>
            <w:tcW w:w="92" w:type="pct"/>
          </w:tcPr>
          <w:p w14:paraId="47DAABC7" w14:textId="77777777" w:rsidR="00C44F0E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FCC4C4" w14:textId="365A82E0" w:rsidR="00C44F0E" w:rsidRPr="00451B90" w:rsidRDefault="00C44F0E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155404" w14:textId="10F4FC61" w:rsidR="00C44F0E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(17)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44FBDD" w14:textId="5E5E8FFE" w:rsidR="00C44F0E" w:rsidRPr="00451B90" w:rsidRDefault="008F2148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(2,19</w:t>
            </w:r>
            <w:r w:rsidR="00765807" w:rsidRPr="00451B90">
              <w:rPr>
                <w:rFonts w:asciiTheme="majorBidi" w:hAnsiTheme="majorBidi" w:cstheme="majorBidi" w:hint="cs"/>
                <w:cs/>
              </w:rPr>
              <w:t>7</w:t>
            </w:r>
            <w:r w:rsidR="00CD1E78" w:rsidRPr="00451B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87F2208" w14:textId="4F2965D6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0495117" w14:textId="7F47DBBF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(348)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77B8C46E" w14:textId="401C143A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54B171" w14:textId="57712266" w:rsidR="00C44F0E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A27EABA" w14:textId="1F7ECB30" w:rsidR="00C44F0E" w:rsidRPr="00451B90" w:rsidRDefault="00DB7B7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(1)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864E7FD" w14:textId="4C33238B" w:rsidR="00C44F0E" w:rsidRPr="00451B90" w:rsidRDefault="00DB7B7F" w:rsidP="0022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224D005" w14:textId="0EC6D11C" w:rsidR="00C44F0E" w:rsidRPr="00451B90" w:rsidRDefault="008F214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(2,58</w:t>
            </w:r>
            <w:r w:rsidR="00765807" w:rsidRPr="00451B90">
              <w:rPr>
                <w:rFonts w:asciiTheme="majorBidi" w:hAnsiTheme="majorBidi" w:cstheme="majorBidi" w:hint="cs"/>
                <w:cs/>
              </w:rPr>
              <w:t>5</w:t>
            </w:r>
            <w:r w:rsidR="00DB7B7F" w:rsidRPr="00451B90">
              <w:rPr>
                <w:rFonts w:asciiTheme="majorBidi" w:hAnsiTheme="majorBidi" w:cstheme="majorBidi"/>
              </w:rPr>
              <w:t>)</w:t>
            </w:r>
          </w:p>
        </w:tc>
      </w:tr>
      <w:tr w:rsidR="00076D0F" w:rsidRPr="00451B90" w14:paraId="4ED653EF" w14:textId="77777777" w:rsidTr="00145E9C">
        <w:trPr>
          <w:trHeight w:val="272"/>
        </w:trPr>
        <w:tc>
          <w:tcPr>
            <w:tcW w:w="1036" w:type="pct"/>
          </w:tcPr>
          <w:p w14:paraId="13C74A00" w14:textId="26833487" w:rsidR="00076D0F" w:rsidRPr="00451B90" w:rsidRDefault="00C44F0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hint="cs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92" w:type="pct"/>
          </w:tcPr>
          <w:p w14:paraId="5F6EA39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3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85A2AE" w14:textId="2A9506DD" w:rsidR="00076D0F" w:rsidRPr="00451B90" w:rsidRDefault="006478F2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BBEBF1B" w14:textId="7F2637DA" w:rsidR="00076D0F" w:rsidRPr="00451B90" w:rsidRDefault="00C44F0E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FB65D1A" w14:textId="51E492ED" w:rsidR="00076D0F" w:rsidRPr="00451B90" w:rsidRDefault="00CD1E78" w:rsidP="004E08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1E96AC" w14:textId="47C61AD5" w:rsidR="00076D0F" w:rsidRPr="00451B90" w:rsidRDefault="00DB7B7F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  <w:tab w:val="decimal" w:pos="975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A871170" w14:textId="5198BBF4" w:rsidR="00076D0F" w:rsidRPr="00451B90" w:rsidRDefault="00DB7B7F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6" w:type="pct"/>
            <w:shd w:val="clear" w:color="auto" w:fill="auto"/>
            <w:vAlign w:val="bottom"/>
          </w:tcPr>
          <w:p w14:paraId="1AB4BE12" w14:textId="7AD42E92" w:rsidR="00076D0F" w:rsidRPr="00451B90" w:rsidRDefault="00DB7B7F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2EC7DDA" w14:textId="0CE00C4B" w:rsidR="00076D0F" w:rsidRPr="00451B90" w:rsidRDefault="00DB7B7F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65A4C858" w14:textId="6EAE0D43" w:rsidR="00076D0F" w:rsidRPr="00451B90" w:rsidRDefault="00DB7B7F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7DA6C1FD" w14:textId="367B84CD" w:rsidR="00076D0F" w:rsidRPr="00451B90" w:rsidRDefault="00DB7B7F" w:rsidP="0022621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387" w:type="pct"/>
            <w:shd w:val="clear" w:color="auto" w:fill="auto"/>
            <w:vAlign w:val="bottom"/>
          </w:tcPr>
          <w:p w14:paraId="016D07F1" w14:textId="459C0765" w:rsidR="00076D0F" w:rsidRPr="00451B90" w:rsidRDefault="00DB7B7F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</w:t>
            </w:r>
          </w:p>
        </w:tc>
      </w:tr>
      <w:tr w:rsidR="00076D0F" w:rsidRPr="00451B90" w14:paraId="592B5213" w14:textId="77777777" w:rsidTr="00145E9C">
        <w:tc>
          <w:tcPr>
            <w:tcW w:w="1036" w:type="pct"/>
          </w:tcPr>
          <w:p w14:paraId="0F5ED830" w14:textId="55DB600E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>3</w:t>
            </w:r>
            <w:r w:rsidR="004B213F" w:rsidRPr="00451B90">
              <w:rPr>
                <w:rFonts w:asciiTheme="majorBidi" w:hAnsiTheme="majorBidi" w:cstheme="majorBidi"/>
                <w:b/>
                <w:bCs/>
              </w:rPr>
              <w:t xml:space="preserve">0 </w:t>
            </w:r>
            <w:r w:rsidR="008C37B9" w:rsidRPr="00451B90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2" w:type="pct"/>
          </w:tcPr>
          <w:p w14:paraId="449858A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386" w:type="pct"/>
            <w:shd w:val="clear" w:color="auto" w:fill="auto"/>
            <w:vAlign w:val="bottom"/>
          </w:tcPr>
          <w:p w14:paraId="238D760E" w14:textId="773E9308" w:rsidR="00076D0F" w:rsidRPr="00451B90" w:rsidRDefault="006478F2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2,369</w:t>
            </w:r>
          </w:p>
        </w:tc>
        <w:tc>
          <w:tcPr>
            <w:tcW w:w="387" w:type="pct"/>
            <w:shd w:val="clear" w:color="auto" w:fill="auto"/>
          </w:tcPr>
          <w:p w14:paraId="04F6AED6" w14:textId="0A348FF3" w:rsidR="00076D0F" w:rsidRPr="00451B90" w:rsidRDefault="00C44F0E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186</w:t>
            </w:r>
          </w:p>
        </w:tc>
        <w:tc>
          <w:tcPr>
            <w:tcW w:w="387" w:type="pct"/>
            <w:shd w:val="clear" w:color="auto" w:fill="auto"/>
          </w:tcPr>
          <w:p w14:paraId="069E009E" w14:textId="1E9BEB82" w:rsidR="00076D0F" w:rsidRPr="00451B90" w:rsidRDefault="00CD1E78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0"/>
              </w:tabs>
              <w:spacing w:line="240" w:lineRule="auto"/>
              <w:ind w:right="46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23,823</w:t>
            </w:r>
          </w:p>
        </w:tc>
        <w:tc>
          <w:tcPr>
            <w:tcW w:w="387" w:type="pct"/>
            <w:shd w:val="clear" w:color="auto" w:fill="auto"/>
          </w:tcPr>
          <w:p w14:paraId="768A5BB3" w14:textId="6C8B00B4" w:rsidR="00076D0F" w:rsidRPr="00451B90" w:rsidRDefault="00DB7B7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47</w:t>
            </w:r>
          </w:p>
        </w:tc>
        <w:tc>
          <w:tcPr>
            <w:tcW w:w="387" w:type="pct"/>
            <w:shd w:val="clear" w:color="auto" w:fill="auto"/>
          </w:tcPr>
          <w:p w14:paraId="34ECEBF9" w14:textId="54B9A805" w:rsidR="00076D0F" w:rsidRPr="00451B90" w:rsidRDefault="00DB7B7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2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3,028</w:t>
            </w:r>
          </w:p>
        </w:tc>
        <w:tc>
          <w:tcPr>
            <w:tcW w:w="386" w:type="pct"/>
            <w:shd w:val="clear" w:color="auto" w:fill="auto"/>
          </w:tcPr>
          <w:p w14:paraId="0025725F" w14:textId="0C9B8F73" w:rsidR="00076D0F" w:rsidRPr="00451B90" w:rsidRDefault="00DB7B7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239</w:t>
            </w:r>
          </w:p>
        </w:tc>
        <w:tc>
          <w:tcPr>
            <w:tcW w:w="387" w:type="pct"/>
            <w:shd w:val="clear" w:color="auto" w:fill="auto"/>
          </w:tcPr>
          <w:p w14:paraId="37A161DB" w14:textId="0757D9BB" w:rsidR="00076D0F" w:rsidRPr="00451B90" w:rsidRDefault="00DB7B7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54</w:t>
            </w:r>
          </w:p>
        </w:tc>
        <w:tc>
          <w:tcPr>
            <w:tcW w:w="387" w:type="pct"/>
            <w:shd w:val="clear" w:color="auto" w:fill="auto"/>
          </w:tcPr>
          <w:p w14:paraId="4533E301" w14:textId="2EF87A68" w:rsidR="00076D0F" w:rsidRPr="00451B90" w:rsidRDefault="00DB7B7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17</w:t>
            </w:r>
          </w:p>
        </w:tc>
        <w:tc>
          <w:tcPr>
            <w:tcW w:w="387" w:type="pct"/>
            <w:shd w:val="clear" w:color="auto" w:fill="auto"/>
          </w:tcPr>
          <w:p w14:paraId="72987A6C" w14:textId="1EBDD21B" w:rsidR="00076D0F" w:rsidRPr="00451B90" w:rsidRDefault="00DB7B7F" w:rsidP="0022621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1,231</w:t>
            </w:r>
          </w:p>
        </w:tc>
        <w:tc>
          <w:tcPr>
            <w:tcW w:w="387" w:type="pct"/>
            <w:shd w:val="clear" w:color="auto" w:fill="auto"/>
          </w:tcPr>
          <w:p w14:paraId="5E9D7200" w14:textId="3072BF3B" w:rsidR="00076D0F" w:rsidRPr="00451B90" w:rsidRDefault="00DB7B7F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30,994</w:t>
            </w:r>
          </w:p>
        </w:tc>
      </w:tr>
    </w:tbl>
    <w:p w14:paraId="65EC4073" w14:textId="77777777" w:rsidR="006672E5" w:rsidRPr="00451B90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38B9B475" w14:textId="77777777" w:rsidR="006672E5" w:rsidRPr="00451B90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</w:rPr>
      </w:pPr>
    </w:p>
    <w:p w14:paraId="74DFBD85" w14:textId="1B94DB9C" w:rsidR="006672E5" w:rsidRPr="00451B90" w:rsidRDefault="006672E5" w:rsidP="007856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cs/>
        </w:rPr>
        <w:sectPr w:rsidR="006672E5" w:rsidRPr="00451B90" w:rsidSect="00FB1D27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bookmarkEnd w:id="5"/>
    <w:bookmarkEnd w:id="6"/>
    <w:p w14:paraId="6E873E7C" w14:textId="77777777" w:rsidR="004B22A4" w:rsidRPr="00451B90" w:rsidRDefault="004B22A4" w:rsidP="004E7FCC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สินทรัพย์สิทธิการใช้</w:t>
      </w:r>
    </w:p>
    <w:p w14:paraId="2F3A66D1" w14:textId="77777777" w:rsidR="004B22A4" w:rsidRPr="00451B90" w:rsidRDefault="004B22A4" w:rsidP="0087088F">
      <w:pPr>
        <w:spacing w:line="240" w:lineRule="auto"/>
        <w:rPr>
          <w:rFonts w:asciiTheme="majorBidi" w:hAnsiTheme="majorBidi" w:cstheme="majorBidi"/>
          <w:sz w:val="20"/>
          <w:szCs w:val="20"/>
        </w:rPr>
      </w:pPr>
    </w:p>
    <w:p w14:paraId="01ABDFE2" w14:textId="2B933A8B" w:rsidR="004B22A4" w:rsidRPr="00451B90" w:rsidRDefault="004B22A4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รายการเคลื่อนไหวของสินทรัพย์สิทธิการใช้</w:t>
      </w:r>
      <w:r w:rsidR="00D33059" w:rsidRPr="00451B90">
        <w:rPr>
          <w:rFonts w:asciiTheme="majorBidi" w:hAnsiTheme="majorBidi" w:cstheme="majorBidi"/>
          <w:cs/>
        </w:rPr>
        <w:t>ระหว่างงวด</w:t>
      </w:r>
      <w:r w:rsidR="008C37B9" w:rsidRPr="00451B90">
        <w:rPr>
          <w:rFonts w:asciiTheme="majorBidi" w:hAnsiTheme="majorBidi" w:cstheme="majorBidi" w:hint="cs"/>
          <w:cs/>
        </w:rPr>
        <w:t>เก้า</w:t>
      </w:r>
      <w:r w:rsidR="00D33059"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</w:rPr>
        <w:t>3</w:t>
      </w:r>
      <w:r w:rsidR="006672E5" w:rsidRPr="00451B90">
        <w:rPr>
          <w:rFonts w:asciiTheme="majorBidi" w:hAnsiTheme="majorBidi" w:cstheme="majorBidi"/>
        </w:rPr>
        <w:t xml:space="preserve">0 </w:t>
      </w:r>
      <w:r w:rsidR="008C37B9" w:rsidRPr="00451B90">
        <w:rPr>
          <w:rFonts w:asciiTheme="majorBidi" w:hAnsiTheme="majorBidi" w:cstheme="majorBidi" w:hint="cs"/>
          <w:cs/>
        </w:rPr>
        <w:t>กันยายน</w:t>
      </w:r>
      <w:r w:rsidR="006672E5" w:rsidRPr="00451B90">
        <w:rPr>
          <w:rFonts w:asciiTheme="majorBidi" w:hAnsiTheme="majorBidi" w:cstheme="majorBidi"/>
          <w:cs/>
        </w:rPr>
        <w:t xml:space="preserve"> </w:t>
      </w:r>
      <w:r w:rsidR="006F1E95" w:rsidRPr="00451B90">
        <w:rPr>
          <w:rFonts w:asciiTheme="majorBidi" w:hAnsiTheme="majorBidi" w:cstheme="majorBidi"/>
        </w:rPr>
        <w:t>2565</w:t>
      </w:r>
      <w:r w:rsidRPr="00451B90">
        <w:rPr>
          <w:rFonts w:asciiTheme="majorBidi" w:hAnsiTheme="majorBidi" w:cstheme="majorBidi"/>
          <w:cs/>
        </w:rPr>
        <w:t xml:space="preserve"> มีดังนี้</w:t>
      </w:r>
    </w:p>
    <w:p w14:paraId="2120A39C" w14:textId="36D210D4" w:rsidR="00345D0B" w:rsidRPr="00451B90" w:rsidRDefault="00345D0B" w:rsidP="004B22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1413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990"/>
        <w:gridCol w:w="1710"/>
        <w:gridCol w:w="360"/>
        <w:gridCol w:w="1260"/>
        <w:gridCol w:w="630"/>
        <w:gridCol w:w="900"/>
        <w:gridCol w:w="810"/>
        <w:gridCol w:w="690"/>
        <w:gridCol w:w="1110"/>
        <w:gridCol w:w="360"/>
        <w:gridCol w:w="1530"/>
      </w:tblGrid>
      <w:tr w:rsidR="00076D0F" w:rsidRPr="00451B90" w14:paraId="390A0024" w14:textId="77777777" w:rsidTr="00076D0F">
        <w:trPr>
          <w:tblHeader/>
        </w:trPr>
        <w:tc>
          <w:tcPr>
            <w:tcW w:w="3780" w:type="dxa"/>
          </w:tcPr>
          <w:p w14:paraId="58625425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lang w:bidi="ar-SA"/>
              </w:rPr>
            </w:pPr>
          </w:p>
        </w:tc>
        <w:tc>
          <w:tcPr>
            <w:tcW w:w="990" w:type="dxa"/>
          </w:tcPr>
          <w:p w14:paraId="4F42EC3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556C5BC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51B90">
              <w:rPr>
                <w:rFonts w:eastAsia="Calibri"/>
                <w:b/>
                <w:bCs/>
                <w:cs/>
              </w:rPr>
              <w:t>งบการเงิน</w:t>
            </w:r>
            <w:r w:rsidRPr="00451B90">
              <w:rPr>
                <w:rFonts w:eastAsia="Calibri" w:hint="cs"/>
                <w:b/>
                <w:bCs/>
                <w:cs/>
              </w:rPr>
              <w:t>รวม</w:t>
            </w:r>
          </w:p>
        </w:tc>
      </w:tr>
      <w:tr w:rsidR="00076D0F" w:rsidRPr="00451B90" w14:paraId="3DB9DFF2" w14:textId="77777777" w:rsidTr="00076D0F">
        <w:trPr>
          <w:tblHeader/>
        </w:trPr>
        <w:tc>
          <w:tcPr>
            <w:tcW w:w="3780" w:type="dxa"/>
          </w:tcPr>
          <w:p w14:paraId="4FB441E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515189D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4022FE0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1977964E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1BCDE05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4233CD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1710" w:type="dxa"/>
            <w:vAlign w:val="bottom"/>
          </w:tcPr>
          <w:p w14:paraId="16E1236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อาคารและ</w:t>
            </w:r>
          </w:p>
          <w:p w14:paraId="5616E09B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ที่ดินพร้อม</w:t>
            </w:r>
          </w:p>
          <w:p w14:paraId="46B3862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51B90">
              <w:rPr>
                <w:rFonts w:eastAsia="Calibri"/>
                <w:cs/>
              </w:rPr>
              <w:t>สิ่งปลูกสร้าง</w:t>
            </w:r>
          </w:p>
        </w:tc>
        <w:tc>
          <w:tcPr>
            <w:tcW w:w="1620" w:type="dxa"/>
            <w:gridSpan w:val="2"/>
            <w:vAlign w:val="bottom"/>
          </w:tcPr>
          <w:p w14:paraId="702D887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530" w:type="dxa"/>
            <w:gridSpan w:val="2"/>
          </w:tcPr>
          <w:p w14:paraId="1DD8127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0549611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6B1E342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51B90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500" w:type="dxa"/>
            <w:gridSpan w:val="2"/>
            <w:vAlign w:val="bottom"/>
          </w:tcPr>
          <w:p w14:paraId="00C387A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 w:hint="cs"/>
                <w:cs/>
              </w:rPr>
              <w:t>เครื่องจักร</w:t>
            </w:r>
          </w:p>
          <w:p w14:paraId="6836B54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51B90">
              <w:rPr>
                <w:rFonts w:eastAsia="Calibri" w:hint="cs"/>
                <w:cs/>
              </w:rPr>
              <w:t>อุปกรณ์หอกลั่น</w:t>
            </w:r>
          </w:p>
        </w:tc>
        <w:tc>
          <w:tcPr>
            <w:tcW w:w="1470" w:type="dxa"/>
            <w:gridSpan w:val="2"/>
            <w:vAlign w:val="bottom"/>
          </w:tcPr>
          <w:p w14:paraId="15D6435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 w:hint="cs"/>
                <w:cs/>
              </w:rPr>
              <w:t>ยานพาหนะและ</w:t>
            </w:r>
          </w:p>
          <w:p w14:paraId="57E1081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 w:hint="cs"/>
                <w:cs/>
              </w:rPr>
              <w:t>เรือขนส่งน้ำมัน</w:t>
            </w:r>
          </w:p>
        </w:tc>
        <w:tc>
          <w:tcPr>
            <w:tcW w:w="1530" w:type="dxa"/>
          </w:tcPr>
          <w:p w14:paraId="6EFF29E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DF73F7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214A62B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 w:hint="cs"/>
                <w:cs/>
              </w:rPr>
              <w:t>รวม</w:t>
            </w:r>
          </w:p>
        </w:tc>
      </w:tr>
      <w:tr w:rsidR="00076D0F" w:rsidRPr="00451B90" w14:paraId="10713ACD" w14:textId="77777777" w:rsidTr="00076D0F">
        <w:tc>
          <w:tcPr>
            <w:tcW w:w="3780" w:type="dxa"/>
          </w:tcPr>
          <w:p w14:paraId="1ED11C1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573025CD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0"/>
            <w:vAlign w:val="bottom"/>
          </w:tcPr>
          <w:p w14:paraId="6D271C2F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D0F" w:rsidRPr="00451B90" w14:paraId="5899D048" w14:textId="77777777" w:rsidTr="00076D0F">
        <w:tc>
          <w:tcPr>
            <w:tcW w:w="3780" w:type="dxa"/>
          </w:tcPr>
          <w:p w14:paraId="62E98A8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cs/>
              </w:rPr>
              <w:t xml:space="preserve">ณ วันที่ </w:t>
            </w:r>
            <w:r w:rsidRPr="00451B90">
              <w:t>1</w:t>
            </w:r>
            <w:r w:rsidRPr="00451B90">
              <w:rPr>
                <w:cs/>
              </w:rPr>
              <w:t xml:space="preserve"> มกราคม </w:t>
            </w:r>
            <w:r w:rsidRPr="00451B90">
              <w:t>2565</w:t>
            </w:r>
          </w:p>
        </w:tc>
        <w:tc>
          <w:tcPr>
            <w:tcW w:w="990" w:type="dxa"/>
          </w:tcPr>
          <w:p w14:paraId="34748F3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1710" w:type="dxa"/>
            <w:vAlign w:val="bottom"/>
          </w:tcPr>
          <w:p w14:paraId="76A7554C" w14:textId="77777777" w:rsidR="00076D0F" w:rsidRPr="00451B90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9,076</w:t>
            </w:r>
          </w:p>
        </w:tc>
        <w:tc>
          <w:tcPr>
            <w:tcW w:w="1620" w:type="dxa"/>
            <w:gridSpan w:val="2"/>
            <w:vAlign w:val="bottom"/>
          </w:tcPr>
          <w:p w14:paraId="0C802B6A" w14:textId="77777777" w:rsidR="00076D0F" w:rsidRPr="00451B90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890</w:t>
            </w:r>
          </w:p>
        </w:tc>
        <w:tc>
          <w:tcPr>
            <w:tcW w:w="1530" w:type="dxa"/>
            <w:gridSpan w:val="2"/>
          </w:tcPr>
          <w:p w14:paraId="2C0E3D14" w14:textId="77777777" w:rsidR="00076D0F" w:rsidRPr="00451B90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451B90">
              <w:t>932</w:t>
            </w:r>
          </w:p>
        </w:tc>
        <w:tc>
          <w:tcPr>
            <w:tcW w:w="1500" w:type="dxa"/>
            <w:gridSpan w:val="2"/>
            <w:vAlign w:val="bottom"/>
          </w:tcPr>
          <w:p w14:paraId="3949EB41" w14:textId="77777777" w:rsidR="00076D0F" w:rsidRPr="00451B90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</w:pPr>
            <w:r w:rsidRPr="00451B90">
              <w:t>13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63D2DEEC" w14:textId="77777777" w:rsidR="00076D0F" w:rsidRPr="00451B90" w:rsidRDefault="00076D0F" w:rsidP="0091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2,714</w:t>
            </w:r>
          </w:p>
        </w:tc>
        <w:tc>
          <w:tcPr>
            <w:tcW w:w="1530" w:type="dxa"/>
            <w:vAlign w:val="bottom"/>
          </w:tcPr>
          <w:p w14:paraId="2BBEFA6C" w14:textId="77777777" w:rsidR="00076D0F" w:rsidRPr="00451B90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13,625</w:t>
            </w:r>
          </w:p>
        </w:tc>
      </w:tr>
      <w:tr w:rsidR="00076D0F" w:rsidRPr="00451B90" w14:paraId="12BF9092" w14:textId="77777777" w:rsidTr="00145E9C">
        <w:tc>
          <w:tcPr>
            <w:tcW w:w="3780" w:type="dxa"/>
          </w:tcPr>
          <w:p w14:paraId="1FD84C3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47F0058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13DC5" w14:textId="38D721CC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2,507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7BA913" w14:textId="52DA6D9B" w:rsidR="00076D0F" w:rsidRPr="00451B90" w:rsidRDefault="005E615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340" w:lineRule="exact"/>
              <w:ind w:right="70"/>
              <w:jc w:val="right"/>
            </w:pPr>
            <w:r w:rsidRPr="00451B90">
              <w:t>17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1121711" w14:textId="407857F1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451B90">
              <w:t>2,450</w:t>
            </w:r>
          </w:p>
        </w:tc>
        <w:tc>
          <w:tcPr>
            <w:tcW w:w="15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0BC6DD" w14:textId="316E9F0B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4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D8BE09" w14:textId="17FDCCE7" w:rsidR="00076D0F" w:rsidRPr="00451B90" w:rsidRDefault="005E6158" w:rsidP="0091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13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FF507D" w14:textId="0D737DCC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4,987</w:t>
            </w:r>
          </w:p>
        </w:tc>
      </w:tr>
      <w:tr w:rsidR="00076D0F" w:rsidRPr="00451B90" w14:paraId="2EDDFB9B" w14:textId="77777777" w:rsidTr="00145E9C">
        <w:tc>
          <w:tcPr>
            <w:tcW w:w="3780" w:type="dxa"/>
          </w:tcPr>
          <w:p w14:paraId="5A19FD9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โอน</w:t>
            </w:r>
          </w:p>
        </w:tc>
        <w:tc>
          <w:tcPr>
            <w:tcW w:w="990" w:type="dxa"/>
          </w:tcPr>
          <w:p w14:paraId="3223624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7EFDE4" w14:textId="5DCAEC03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19</w:t>
            </w:r>
          </w:p>
        </w:tc>
        <w:tc>
          <w:tcPr>
            <w:tcW w:w="162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EC61B" w14:textId="53B11D34" w:rsidR="00076D0F" w:rsidRPr="00451B90" w:rsidRDefault="005E615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  <w:tab w:val="decimal" w:pos="1240"/>
                <w:tab w:val="decimal" w:pos="1334"/>
              </w:tabs>
              <w:spacing w:line="340" w:lineRule="exact"/>
              <w:ind w:right="70"/>
              <w:jc w:val="right"/>
            </w:pPr>
            <w:r w:rsidRPr="00451B90">
              <w:t>-</w:t>
            </w:r>
          </w:p>
        </w:tc>
        <w:tc>
          <w:tcPr>
            <w:tcW w:w="153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962CF13" w14:textId="3BE726C1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5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F00DD" w14:textId="63A28509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4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C10CF3" w14:textId="3B777A5C" w:rsidR="00076D0F" w:rsidRPr="00451B90" w:rsidRDefault="005E6158" w:rsidP="009118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1AD158" w14:textId="38FF0553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19</w:t>
            </w:r>
          </w:p>
        </w:tc>
      </w:tr>
      <w:tr w:rsidR="00076D0F" w:rsidRPr="00451B90" w14:paraId="1F22DE2E" w14:textId="77777777" w:rsidTr="00145E9C">
        <w:trPr>
          <w:trHeight w:val="272"/>
        </w:trPr>
        <w:tc>
          <w:tcPr>
            <w:tcW w:w="3780" w:type="dxa"/>
          </w:tcPr>
          <w:p w14:paraId="150A2C9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cs/>
              </w:rPr>
              <w:t>ค่า</w:t>
            </w:r>
            <w:r w:rsidRPr="00451B90">
              <w:rPr>
                <w:rFonts w:hint="cs"/>
                <w:cs/>
              </w:rPr>
              <w:t>เสื่อมราคา</w:t>
            </w:r>
            <w:r w:rsidRPr="00451B90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425DA167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D05D29F" w14:textId="5B2B247F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9"/>
              </w:tabs>
              <w:spacing w:line="340" w:lineRule="exact"/>
            </w:pPr>
            <w:r w:rsidRPr="00451B90">
              <w:t>(691)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6DEE50" w14:textId="33F1D4C9" w:rsidR="00076D0F" w:rsidRPr="00451B90" w:rsidRDefault="005E6158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(81)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B5C30A8" w14:textId="15C850CC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(487)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C35C59" w14:textId="05714783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</w:pPr>
            <w:r w:rsidRPr="00451B90">
              <w:t>(3)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A8878" w14:textId="17F79F97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(286)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1217AC" w14:textId="4884E9B2" w:rsidR="00076D0F" w:rsidRPr="00451B90" w:rsidRDefault="005E6158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(1,548)</w:t>
            </w:r>
          </w:p>
        </w:tc>
      </w:tr>
      <w:tr w:rsidR="00076D0F" w:rsidRPr="00451B90" w14:paraId="703F9F44" w14:textId="77777777" w:rsidTr="00145E9C">
        <w:trPr>
          <w:trHeight w:val="272"/>
        </w:trPr>
        <w:tc>
          <w:tcPr>
            <w:tcW w:w="3780" w:type="dxa"/>
          </w:tcPr>
          <w:p w14:paraId="17B2432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ผลกระทบจากอัตราแลกเปลี่ยน</w:t>
            </w:r>
          </w:p>
        </w:tc>
        <w:tc>
          <w:tcPr>
            <w:tcW w:w="990" w:type="dxa"/>
          </w:tcPr>
          <w:p w14:paraId="2CC6409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A81D58" w14:textId="2BAC3527" w:rsidR="00076D0F" w:rsidRPr="00451B90" w:rsidRDefault="005E6158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451B90">
              <w:t>(21)</w:t>
            </w:r>
          </w:p>
        </w:tc>
        <w:tc>
          <w:tcPr>
            <w:tcW w:w="162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7A9FEB" w14:textId="0C1EB35B" w:rsidR="00076D0F" w:rsidRPr="00451B90" w:rsidRDefault="005E6158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</w:pPr>
            <w:r w:rsidRPr="00451B90">
              <w:t>(65)</w:t>
            </w:r>
          </w:p>
        </w:tc>
        <w:tc>
          <w:tcPr>
            <w:tcW w:w="153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4355EA3D" w14:textId="7EB122EF" w:rsidR="00076D0F" w:rsidRPr="00451B90" w:rsidRDefault="005E6158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cs/>
              </w:rPr>
            </w:pPr>
            <w:r w:rsidRPr="00451B90">
              <w:t>-</w:t>
            </w:r>
          </w:p>
        </w:tc>
        <w:tc>
          <w:tcPr>
            <w:tcW w:w="15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2080744" w14:textId="1C898B44" w:rsidR="00076D0F" w:rsidRPr="00451B90" w:rsidRDefault="005E6158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12"/>
              </w:tabs>
              <w:spacing w:line="340" w:lineRule="exact"/>
              <w:rPr>
                <w:cs/>
              </w:rPr>
            </w:pPr>
            <w:r w:rsidRPr="00451B90"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0BA521" w14:textId="4BF0AF3D" w:rsidR="00076D0F" w:rsidRPr="00451B90" w:rsidRDefault="005E6158" w:rsidP="0091189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ECAAC44" w14:textId="27B5A9C1" w:rsidR="00076D0F" w:rsidRPr="00451B90" w:rsidRDefault="005E6158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</w:pPr>
            <w:r w:rsidRPr="00451B90">
              <w:t>(86)</w:t>
            </w:r>
          </w:p>
        </w:tc>
      </w:tr>
      <w:tr w:rsidR="00076D0F" w:rsidRPr="00451B90" w14:paraId="7B99568E" w14:textId="77777777" w:rsidTr="00145E9C">
        <w:tc>
          <w:tcPr>
            <w:tcW w:w="3780" w:type="dxa"/>
          </w:tcPr>
          <w:p w14:paraId="53CDE990" w14:textId="324A9291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 xml:space="preserve">ณ วันที่ </w:t>
            </w:r>
            <w:r w:rsidRPr="00451B90">
              <w:rPr>
                <w:b/>
                <w:bCs/>
              </w:rPr>
              <w:t>3</w:t>
            </w:r>
            <w:r w:rsidR="00F86E9C" w:rsidRPr="00451B90">
              <w:rPr>
                <w:b/>
                <w:bCs/>
              </w:rPr>
              <w:t xml:space="preserve">0 </w:t>
            </w:r>
            <w:r w:rsidR="00A16AEB" w:rsidRPr="00451B90">
              <w:rPr>
                <w:rFonts w:hint="cs"/>
                <w:b/>
                <w:bCs/>
                <w:cs/>
              </w:rPr>
              <w:t>กันยายน</w:t>
            </w:r>
            <w:r w:rsidRPr="00451B90">
              <w:rPr>
                <w:b/>
                <w:bCs/>
                <w:cs/>
              </w:rPr>
              <w:t xml:space="preserve"> </w:t>
            </w:r>
            <w:r w:rsidRPr="00451B90">
              <w:rPr>
                <w:b/>
                <w:bCs/>
              </w:rPr>
              <w:t>2565</w:t>
            </w:r>
          </w:p>
        </w:tc>
        <w:tc>
          <w:tcPr>
            <w:tcW w:w="990" w:type="dxa"/>
          </w:tcPr>
          <w:p w14:paraId="1D862EE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FC120FD" w14:textId="7FFF11A4" w:rsidR="00076D0F" w:rsidRPr="00451B90" w:rsidRDefault="005E6158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10,890</w:t>
            </w: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6F1B6D0A" w14:textId="60BCACD0" w:rsidR="00076D0F" w:rsidRPr="00451B90" w:rsidRDefault="005E6158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4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761</w:t>
            </w:r>
          </w:p>
        </w:tc>
        <w:tc>
          <w:tcPr>
            <w:tcW w:w="1530" w:type="dxa"/>
            <w:gridSpan w:val="2"/>
            <w:shd w:val="clear" w:color="auto" w:fill="auto"/>
          </w:tcPr>
          <w:p w14:paraId="0A32FE64" w14:textId="359846BA" w:rsidR="00076D0F" w:rsidRPr="00451B90" w:rsidRDefault="005E6158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2,895</w:t>
            </w:r>
          </w:p>
        </w:tc>
        <w:tc>
          <w:tcPr>
            <w:tcW w:w="1500" w:type="dxa"/>
            <w:gridSpan w:val="2"/>
            <w:shd w:val="clear" w:color="auto" w:fill="auto"/>
            <w:vAlign w:val="bottom"/>
          </w:tcPr>
          <w:p w14:paraId="6155E937" w14:textId="6400A64D" w:rsidR="00076D0F" w:rsidRPr="00451B90" w:rsidRDefault="005E6158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4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10</w:t>
            </w:r>
          </w:p>
        </w:tc>
        <w:tc>
          <w:tcPr>
            <w:tcW w:w="1470" w:type="dxa"/>
            <w:gridSpan w:val="2"/>
            <w:shd w:val="clear" w:color="auto" w:fill="auto"/>
            <w:vAlign w:val="bottom"/>
          </w:tcPr>
          <w:p w14:paraId="37E0C73C" w14:textId="295C9FD5" w:rsidR="00076D0F" w:rsidRPr="00451B90" w:rsidRDefault="005E6158" w:rsidP="0091189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2,441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54823FC" w14:textId="09BAA8A9" w:rsidR="00076D0F" w:rsidRPr="00451B90" w:rsidRDefault="005E6158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6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16,997</w:t>
            </w:r>
          </w:p>
        </w:tc>
      </w:tr>
      <w:tr w:rsidR="00076D0F" w:rsidRPr="00451B90" w14:paraId="36D7522E" w14:textId="77777777" w:rsidTr="00145E9C">
        <w:trPr>
          <w:tblHeader/>
        </w:trPr>
        <w:tc>
          <w:tcPr>
            <w:tcW w:w="3780" w:type="dxa"/>
          </w:tcPr>
          <w:p w14:paraId="583CD70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311183BA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10"/>
            <w:shd w:val="clear" w:color="auto" w:fill="auto"/>
            <w:vAlign w:val="bottom"/>
          </w:tcPr>
          <w:p w14:paraId="07F75728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</w:tr>
      <w:tr w:rsidR="00076D0F" w:rsidRPr="00451B90" w14:paraId="5F6099EF" w14:textId="77777777" w:rsidTr="00145E9C">
        <w:trPr>
          <w:tblHeader/>
        </w:trPr>
        <w:tc>
          <w:tcPr>
            <w:tcW w:w="3780" w:type="dxa"/>
          </w:tcPr>
          <w:p w14:paraId="39A9B04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3DDD159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</w:p>
        </w:tc>
        <w:tc>
          <w:tcPr>
            <w:tcW w:w="9360" w:type="dxa"/>
            <w:gridSpan w:val="10"/>
            <w:shd w:val="clear" w:color="auto" w:fill="auto"/>
            <w:vAlign w:val="bottom"/>
          </w:tcPr>
          <w:p w14:paraId="65934F93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b/>
                <w:bCs/>
                <w:cs/>
              </w:rPr>
            </w:pPr>
            <w:r w:rsidRPr="00451B90">
              <w:rPr>
                <w:rFonts w:eastAsia="Calibri"/>
                <w:b/>
                <w:bCs/>
                <w:cs/>
              </w:rPr>
              <w:t>งบการเงิน</w:t>
            </w:r>
            <w:r w:rsidRPr="00451B90">
              <w:rPr>
                <w:rFonts w:eastAsia="Calibri" w:hint="cs"/>
                <w:b/>
                <w:bCs/>
                <w:cs/>
              </w:rPr>
              <w:t>เฉพาะกิจการ</w:t>
            </w:r>
          </w:p>
        </w:tc>
      </w:tr>
      <w:tr w:rsidR="00076D0F" w:rsidRPr="00451B90" w14:paraId="5C6C040D" w14:textId="77777777" w:rsidTr="00145E9C">
        <w:trPr>
          <w:tblHeader/>
        </w:trPr>
        <w:tc>
          <w:tcPr>
            <w:tcW w:w="3780" w:type="dxa"/>
          </w:tcPr>
          <w:p w14:paraId="17FE565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</w:p>
          <w:p w14:paraId="1344273F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eastAsia="Calibri"/>
                <w:i/>
                <w:iCs/>
                <w:lang w:bidi="ar-SA"/>
              </w:rPr>
            </w:pPr>
          </w:p>
        </w:tc>
        <w:tc>
          <w:tcPr>
            <w:tcW w:w="990" w:type="dxa"/>
          </w:tcPr>
          <w:p w14:paraId="38A2603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</w:p>
          <w:p w14:paraId="4852375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i/>
                <w:iCs/>
                <w: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1522974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อาคารและที่ดิน</w:t>
            </w:r>
          </w:p>
          <w:p w14:paraId="6B12EE09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  <w:cs/>
              </w:rPr>
            </w:pPr>
            <w:r w:rsidRPr="00451B90">
              <w:rPr>
                <w:rFonts w:eastAsia="Calibri"/>
                <w:cs/>
              </w:rPr>
              <w:t>พร้อมสิ่งปลูกสร้าง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5042CEA6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พื้นที่เช่า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2DFE880E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 w:hint="cs"/>
                <w:cs/>
              </w:rPr>
              <w:t>คลังน้ำมัน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18B63B15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ยานพาหนะและ</w:t>
            </w:r>
          </w:p>
          <w:p w14:paraId="22055EBC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เรือขนส่งน้ำมัน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43101E6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7" w:right="-90"/>
              <w:jc w:val="center"/>
              <w:outlineLvl w:val="0"/>
              <w:rPr>
                <w:rFonts w:eastAsia="Calibri"/>
              </w:rPr>
            </w:pPr>
            <w:r w:rsidRPr="00451B90">
              <w:rPr>
                <w:rFonts w:eastAsia="Calibri"/>
                <w:cs/>
              </w:rPr>
              <w:t>รวม</w:t>
            </w:r>
          </w:p>
        </w:tc>
      </w:tr>
      <w:tr w:rsidR="00076D0F" w:rsidRPr="00451B90" w14:paraId="756EB186" w14:textId="77777777" w:rsidTr="00145E9C">
        <w:tc>
          <w:tcPr>
            <w:tcW w:w="3780" w:type="dxa"/>
          </w:tcPr>
          <w:p w14:paraId="36E4595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outlineLvl w:val="0"/>
              <w:rPr>
                <w:rFonts w:eastAsia="Calibri"/>
                <w:cs/>
              </w:rPr>
            </w:pPr>
          </w:p>
        </w:tc>
        <w:tc>
          <w:tcPr>
            <w:tcW w:w="990" w:type="dxa"/>
          </w:tcPr>
          <w:p w14:paraId="71451B2D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9360" w:type="dxa"/>
            <w:gridSpan w:val="10"/>
            <w:shd w:val="clear" w:color="auto" w:fill="auto"/>
            <w:vAlign w:val="bottom"/>
          </w:tcPr>
          <w:p w14:paraId="033077C0" w14:textId="77777777" w:rsidR="00076D0F" w:rsidRPr="00451B90" w:rsidRDefault="00076D0F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76D0F" w:rsidRPr="00451B90" w14:paraId="0A183BF5" w14:textId="77777777" w:rsidTr="00145E9C">
        <w:tc>
          <w:tcPr>
            <w:tcW w:w="3780" w:type="dxa"/>
          </w:tcPr>
          <w:p w14:paraId="329D6B67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</w:pPr>
            <w:r w:rsidRPr="00451B90">
              <w:rPr>
                <w:cs/>
              </w:rPr>
              <w:t xml:space="preserve">ณ วันที่ </w:t>
            </w:r>
            <w:r w:rsidRPr="00451B90">
              <w:t>1</w:t>
            </w:r>
            <w:r w:rsidRPr="00451B90">
              <w:rPr>
                <w:cs/>
              </w:rPr>
              <w:t xml:space="preserve"> มกราคม </w:t>
            </w:r>
            <w:r w:rsidRPr="00451B90">
              <w:t>2565</w:t>
            </w:r>
          </w:p>
        </w:tc>
        <w:tc>
          <w:tcPr>
            <w:tcW w:w="990" w:type="dxa"/>
          </w:tcPr>
          <w:p w14:paraId="5C2E136D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"/>
              </w:tabs>
              <w:spacing w:line="340" w:lineRule="exact"/>
              <w:jc w:val="center"/>
              <w:rPr>
                <w:i/>
                <w:i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6EAC2199" w14:textId="77777777" w:rsidR="00076D0F" w:rsidRPr="00451B90" w:rsidRDefault="00076D0F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451B90">
              <w:t>8,368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5C91E517" w14:textId="77777777" w:rsidR="00076D0F" w:rsidRPr="00451B90" w:rsidRDefault="00076D0F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451B90">
              <w:t>8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640E7C98" w14:textId="77777777" w:rsidR="00076D0F" w:rsidRPr="00451B90" w:rsidRDefault="00076D0F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70"/>
              <w:jc w:val="center"/>
            </w:pPr>
            <w:r w:rsidRPr="00451B90">
              <w:t>931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1ACEB9E0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451B90">
              <w:t>1,087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07BD7403" w14:textId="77777777" w:rsidR="00076D0F" w:rsidRPr="00451B90" w:rsidRDefault="00076D0F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  <w:rPr>
                <w:cs/>
              </w:rPr>
            </w:pPr>
            <w:r w:rsidRPr="00451B90">
              <w:t>10,394</w:t>
            </w:r>
          </w:p>
        </w:tc>
      </w:tr>
      <w:tr w:rsidR="00076D0F" w:rsidRPr="00451B90" w14:paraId="32E1F71D" w14:textId="77777777" w:rsidTr="00145E9C">
        <w:tc>
          <w:tcPr>
            <w:tcW w:w="3780" w:type="dxa"/>
          </w:tcPr>
          <w:p w14:paraId="5EC0E791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cs/>
              </w:rPr>
              <w:t>เพิ่มขึ้น</w:t>
            </w:r>
          </w:p>
        </w:tc>
        <w:tc>
          <w:tcPr>
            <w:tcW w:w="990" w:type="dxa"/>
          </w:tcPr>
          <w:p w14:paraId="29807D0B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</w:pPr>
          </w:p>
        </w:tc>
        <w:tc>
          <w:tcPr>
            <w:tcW w:w="207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9E0E5" w14:textId="2BE8E77D" w:rsidR="00076D0F" w:rsidRPr="00451B90" w:rsidRDefault="0008513C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</w:pPr>
            <w:r w:rsidRPr="00451B90">
              <w:t>1,102</w:t>
            </w:r>
          </w:p>
        </w:tc>
        <w:tc>
          <w:tcPr>
            <w:tcW w:w="189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5791F" w14:textId="1BD0C457" w:rsidR="00076D0F" w:rsidRPr="00451B90" w:rsidRDefault="0008513C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71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44827C" w14:textId="27C66A4A" w:rsidR="00076D0F" w:rsidRPr="00451B90" w:rsidRDefault="0008513C" w:rsidP="002835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70"/>
              <w:jc w:val="center"/>
            </w:pPr>
            <w:r w:rsidRPr="00451B90">
              <w:t>2,450</w:t>
            </w:r>
          </w:p>
        </w:tc>
        <w:tc>
          <w:tcPr>
            <w:tcW w:w="180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EC249" w14:textId="2208CC0C" w:rsidR="00076D0F" w:rsidRPr="00451B90" w:rsidRDefault="0008513C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0"/>
              </w:tabs>
              <w:spacing w:line="340" w:lineRule="exact"/>
            </w:pPr>
            <w:r w:rsidRPr="00451B90">
              <w:t>-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0180524D" w14:textId="3BA6FFD4" w:rsidR="00076D0F" w:rsidRPr="00451B90" w:rsidRDefault="0008513C" w:rsidP="000C2E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</w:pPr>
            <w:r w:rsidRPr="00451B90">
              <w:t>3,552</w:t>
            </w:r>
          </w:p>
        </w:tc>
      </w:tr>
      <w:tr w:rsidR="00076D0F" w:rsidRPr="00451B90" w14:paraId="364C739E" w14:textId="77777777" w:rsidTr="00145E9C">
        <w:trPr>
          <w:trHeight w:val="272"/>
        </w:trPr>
        <w:tc>
          <w:tcPr>
            <w:tcW w:w="3780" w:type="dxa"/>
          </w:tcPr>
          <w:p w14:paraId="21D1F4A5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cs/>
              </w:rPr>
            </w:pPr>
            <w:r w:rsidRPr="00451B90">
              <w:rPr>
                <w:cs/>
              </w:rPr>
              <w:t>ค่า</w:t>
            </w:r>
            <w:r w:rsidRPr="00451B90">
              <w:rPr>
                <w:rFonts w:hint="cs"/>
                <w:cs/>
              </w:rPr>
              <w:t>เสื่อมราคา</w:t>
            </w:r>
            <w:r w:rsidRPr="00451B90">
              <w:rPr>
                <w:cs/>
              </w:rPr>
              <w:t>สำหรับงวด</w:t>
            </w:r>
          </w:p>
        </w:tc>
        <w:tc>
          <w:tcPr>
            <w:tcW w:w="990" w:type="dxa"/>
          </w:tcPr>
          <w:p w14:paraId="0EA32C82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cs/>
              </w:rPr>
            </w:pPr>
          </w:p>
        </w:tc>
        <w:tc>
          <w:tcPr>
            <w:tcW w:w="207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EF28CB" w14:textId="1514469B" w:rsidR="00076D0F" w:rsidRPr="00451B90" w:rsidRDefault="0008513C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9"/>
              </w:tabs>
              <w:spacing w:line="340" w:lineRule="exact"/>
              <w:jc w:val="center"/>
            </w:pPr>
            <w:r w:rsidRPr="00451B90">
              <w:t>(599)</w:t>
            </w:r>
          </w:p>
        </w:tc>
        <w:tc>
          <w:tcPr>
            <w:tcW w:w="18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FCC05D" w14:textId="1824DEA3" w:rsidR="00076D0F" w:rsidRPr="00451B90" w:rsidRDefault="0008513C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451B90">
              <w:t>(1)</w:t>
            </w:r>
          </w:p>
        </w:tc>
        <w:tc>
          <w:tcPr>
            <w:tcW w:w="171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6C6BFD" w14:textId="49C32D23" w:rsidR="00076D0F" w:rsidRPr="00451B90" w:rsidRDefault="0008513C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70"/>
              <w:jc w:val="center"/>
              <w:rPr>
                <w:cs/>
              </w:rPr>
            </w:pPr>
            <w:r w:rsidRPr="00451B90">
              <w:t>(486)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7B3F1" w14:textId="5595CD29" w:rsidR="00076D0F" w:rsidRPr="00451B90" w:rsidRDefault="00BC5F77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</w:pPr>
            <w:r w:rsidRPr="00451B90">
              <w:t>(216</w:t>
            </w:r>
            <w:r w:rsidR="0008513C" w:rsidRPr="00451B90">
              <w:t>)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693F23C7" w14:textId="4070BF01" w:rsidR="00076D0F" w:rsidRPr="00451B90" w:rsidRDefault="00BC5F77" w:rsidP="000C2E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  <w:rPr>
                <w:cs/>
              </w:rPr>
            </w:pPr>
            <w:r w:rsidRPr="00451B90">
              <w:t>(1,302</w:t>
            </w:r>
            <w:r w:rsidR="0008513C" w:rsidRPr="00451B90">
              <w:t>)</w:t>
            </w:r>
          </w:p>
        </w:tc>
      </w:tr>
      <w:tr w:rsidR="00076D0F" w:rsidRPr="00451B90" w14:paraId="0C642834" w14:textId="77777777" w:rsidTr="00145E9C">
        <w:tc>
          <w:tcPr>
            <w:tcW w:w="3780" w:type="dxa"/>
          </w:tcPr>
          <w:p w14:paraId="2DFC4493" w14:textId="30FD148B" w:rsidR="00076D0F" w:rsidRPr="00451B90" w:rsidRDefault="00F86E9C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b/>
                <w:bCs/>
                <w:cs/>
              </w:rPr>
            </w:pPr>
            <w:r w:rsidRPr="00451B90">
              <w:rPr>
                <w:b/>
                <w:bCs/>
                <w:cs/>
              </w:rPr>
              <w:t xml:space="preserve">ณ วันที่ </w:t>
            </w:r>
            <w:r w:rsidRPr="00451B90">
              <w:rPr>
                <w:b/>
                <w:bCs/>
              </w:rPr>
              <w:t xml:space="preserve">30 </w:t>
            </w:r>
            <w:r w:rsidR="00A16AEB" w:rsidRPr="00451B90">
              <w:rPr>
                <w:rFonts w:hint="cs"/>
                <w:b/>
                <w:bCs/>
                <w:cs/>
              </w:rPr>
              <w:t>กันยายน</w:t>
            </w:r>
            <w:r w:rsidRPr="00451B90">
              <w:rPr>
                <w:b/>
                <w:bCs/>
                <w:cs/>
              </w:rPr>
              <w:t xml:space="preserve"> </w:t>
            </w:r>
            <w:r w:rsidRPr="00451B90">
              <w:rPr>
                <w:b/>
                <w:bCs/>
              </w:rPr>
              <w:t>2565</w:t>
            </w:r>
          </w:p>
        </w:tc>
        <w:tc>
          <w:tcPr>
            <w:tcW w:w="990" w:type="dxa"/>
          </w:tcPr>
          <w:p w14:paraId="41DF7C84" w14:textId="77777777" w:rsidR="00076D0F" w:rsidRPr="00451B90" w:rsidRDefault="00076D0F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340" w:lineRule="exact"/>
              <w:rPr>
                <w:b/>
                <w:bCs/>
              </w:rPr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</w:tcPr>
          <w:p w14:paraId="35B8A7E0" w14:textId="781E42AE" w:rsidR="00076D0F" w:rsidRPr="00451B90" w:rsidRDefault="0008513C" w:rsidP="00283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jc w:val="center"/>
              <w:rPr>
                <w:b/>
                <w:bCs/>
              </w:rPr>
            </w:pPr>
            <w:r w:rsidRPr="00451B90">
              <w:rPr>
                <w:b/>
                <w:bCs/>
              </w:rPr>
              <w:t>8,871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080D00A3" w14:textId="35CC24D1" w:rsidR="00076D0F" w:rsidRPr="00451B90" w:rsidRDefault="0008513C" w:rsidP="00283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0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7</w:t>
            </w:r>
          </w:p>
        </w:tc>
        <w:tc>
          <w:tcPr>
            <w:tcW w:w="1710" w:type="dxa"/>
            <w:gridSpan w:val="2"/>
            <w:shd w:val="clear" w:color="auto" w:fill="auto"/>
            <w:vAlign w:val="bottom"/>
          </w:tcPr>
          <w:p w14:paraId="75DE32E5" w14:textId="20BF33E7" w:rsidR="00076D0F" w:rsidRPr="00451B90" w:rsidRDefault="0008513C" w:rsidP="0028352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340" w:lineRule="exact"/>
              <w:ind w:right="162"/>
              <w:jc w:val="center"/>
              <w:rPr>
                <w:b/>
                <w:bCs/>
              </w:rPr>
            </w:pPr>
            <w:r w:rsidRPr="00451B90">
              <w:rPr>
                <w:b/>
                <w:bCs/>
              </w:rPr>
              <w:t>2,895</w:t>
            </w:r>
          </w:p>
        </w:tc>
        <w:tc>
          <w:tcPr>
            <w:tcW w:w="1800" w:type="dxa"/>
            <w:gridSpan w:val="2"/>
            <w:shd w:val="clear" w:color="auto" w:fill="auto"/>
            <w:vAlign w:val="bottom"/>
          </w:tcPr>
          <w:p w14:paraId="6853788B" w14:textId="4EA9922F" w:rsidR="00076D0F" w:rsidRPr="00451B90" w:rsidRDefault="0008513C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0"/>
              </w:tabs>
              <w:spacing w:line="340" w:lineRule="exact"/>
              <w:jc w:val="center"/>
              <w:rPr>
                <w:b/>
                <w:bCs/>
              </w:rPr>
            </w:pPr>
            <w:r w:rsidRPr="00451B90">
              <w:rPr>
                <w:b/>
                <w:bCs/>
              </w:rPr>
              <w:t>87</w:t>
            </w:r>
            <w:r w:rsidR="00BC5F77" w:rsidRPr="00451B90">
              <w:rPr>
                <w:b/>
                <w:bCs/>
              </w:rPr>
              <w:t>1</w:t>
            </w:r>
          </w:p>
        </w:tc>
        <w:tc>
          <w:tcPr>
            <w:tcW w:w="1890" w:type="dxa"/>
            <w:gridSpan w:val="2"/>
            <w:shd w:val="clear" w:color="auto" w:fill="auto"/>
            <w:vAlign w:val="bottom"/>
          </w:tcPr>
          <w:p w14:paraId="6544685A" w14:textId="1958F246" w:rsidR="00076D0F" w:rsidRPr="00451B90" w:rsidRDefault="0008513C" w:rsidP="000C2EA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4"/>
              </w:tabs>
              <w:spacing w:line="34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12,644</w:t>
            </w:r>
          </w:p>
        </w:tc>
      </w:tr>
    </w:tbl>
    <w:p w14:paraId="0E5EE458" w14:textId="1B245301" w:rsidR="00E15B5A" w:rsidRPr="00451B90" w:rsidRDefault="00E15B5A" w:rsidP="00E15B5A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lastRenderedPageBreak/>
        <w:t>สินทรัพย์ไม่มีตัวตน</w:t>
      </w:r>
    </w:p>
    <w:p w14:paraId="696AAF6D" w14:textId="77777777" w:rsidR="00E15B5A" w:rsidRPr="00451B90" w:rsidRDefault="00E15B5A" w:rsidP="00E15B5A">
      <w:pPr>
        <w:spacing w:line="240" w:lineRule="auto"/>
        <w:rPr>
          <w:rFonts w:asciiTheme="majorBidi" w:hAnsiTheme="majorBidi" w:cstheme="majorBidi"/>
        </w:rPr>
      </w:pPr>
    </w:p>
    <w:p w14:paraId="3CD8CFED" w14:textId="151807DD" w:rsidR="00E15B5A" w:rsidRPr="00451B90" w:rsidRDefault="00E15B5A" w:rsidP="00E15B5A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451B90">
        <w:rPr>
          <w:rFonts w:asciiTheme="majorBidi" w:hAnsiTheme="majorBidi" w:cstheme="majorBidi"/>
          <w:sz w:val="30"/>
          <w:szCs w:val="30"/>
          <w:lang w:val="en-US" w:bidi="th-TH"/>
        </w:rPr>
        <w:tab/>
      </w:r>
      <w:r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>รายการเคลื่อนไหวของสินทรัพย์ไม่มีตัวตนระหว่างงว</w:t>
      </w:r>
      <w:r w:rsidR="00B779AE"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>ด</w:t>
      </w:r>
      <w:r w:rsidR="00A16AEB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</w:t>
      </w:r>
      <w:r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3</w:t>
      </w:r>
      <w:r w:rsidR="00B779AE" w:rsidRPr="00451B90">
        <w:rPr>
          <w:rFonts w:asciiTheme="majorBidi" w:hAnsiTheme="majorBidi" w:cstheme="majorBidi"/>
          <w:sz w:val="30"/>
          <w:szCs w:val="30"/>
          <w:lang w:val="en-US" w:bidi="th-TH"/>
        </w:rPr>
        <w:t xml:space="preserve">0 </w:t>
      </w:r>
      <w:r w:rsidR="00A16AEB" w:rsidRPr="00451B9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กันยายน</w:t>
      </w:r>
      <w:r w:rsidR="00B779AE"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6F1E95" w:rsidRPr="00451B90">
        <w:rPr>
          <w:rFonts w:asciiTheme="majorBidi" w:hAnsiTheme="majorBidi" w:cstheme="majorBidi"/>
          <w:sz w:val="30"/>
          <w:szCs w:val="30"/>
          <w:lang w:val="en-US" w:bidi="th-TH"/>
        </w:rPr>
        <w:t>2565</w:t>
      </w:r>
      <w:r w:rsidRPr="00451B90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มีดังนี้</w:t>
      </w:r>
    </w:p>
    <w:p w14:paraId="64AD7D14" w14:textId="77777777" w:rsidR="00E15B5A" w:rsidRPr="00451B90" w:rsidRDefault="00E15B5A" w:rsidP="00E15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90"/>
        </w:tabs>
        <w:rPr>
          <w:rFonts w:asciiTheme="majorBidi" w:hAnsiTheme="majorBidi" w:cstheme="majorBidi"/>
          <w:b/>
          <w:bCs/>
          <w:lang w:val="en-GB"/>
        </w:rPr>
      </w:pPr>
      <w:r w:rsidRPr="00451B90">
        <w:rPr>
          <w:rFonts w:asciiTheme="majorBidi" w:hAnsiTheme="majorBidi" w:cstheme="majorBidi"/>
          <w:b/>
          <w:bCs/>
          <w:lang w:val="en-GB"/>
        </w:rPr>
        <w:tab/>
      </w:r>
    </w:p>
    <w:tbl>
      <w:tblPr>
        <w:tblW w:w="143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705"/>
        <w:gridCol w:w="985"/>
        <w:gridCol w:w="1620"/>
        <w:gridCol w:w="1620"/>
        <w:gridCol w:w="1440"/>
        <w:gridCol w:w="1530"/>
        <w:gridCol w:w="1620"/>
        <w:gridCol w:w="1530"/>
        <w:gridCol w:w="1340"/>
      </w:tblGrid>
      <w:tr w:rsidR="008B59DC" w:rsidRPr="00451B90" w14:paraId="3F107F8B" w14:textId="77777777" w:rsidTr="008B59DC">
        <w:trPr>
          <w:trHeight w:val="77"/>
          <w:tblHeader/>
        </w:trPr>
        <w:tc>
          <w:tcPr>
            <w:tcW w:w="2705" w:type="dxa"/>
          </w:tcPr>
          <w:p w14:paraId="4F0640B9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629FEBF9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0700" w:type="dxa"/>
            <w:gridSpan w:val="7"/>
            <w:vAlign w:val="bottom"/>
          </w:tcPr>
          <w:p w14:paraId="726F9E15" w14:textId="4088FEB3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eastAsia="Calibr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8B59DC" w:rsidRPr="00451B90" w14:paraId="2BC77D3E" w14:textId="77777777" w:rsidTr="008B59DC">
        <w:trPr>
          <w:trHeight w:val="1242"/>
          <w:tblHeader/>
        </w:trPr>
        <w:tc>
          <w:tcPr>
            <w:tcW w:w="2705" w:type="dxa"/>
          </w:tcPr>
          <w:p w14:paraId="2ABE46C1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75FDACEE" w14:textId="77777777" w:rsidR="008B59DC" w:rsidRPr="00451B90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76ADC8B0" w14:textId="77777777" w:rsidR="008B59DC" w:rsidRPr="00451B90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</w:rPr>
            </w:pPr>
          </w:p>
          <w:p w14:paraId="1CA711B8" w14:textId="1FE03068" w:rsidR="008B59DC" w:rsidRPr="00451B90" w:rsidRDefault="008B59DC" w:rsidP="008B59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18" w:right="-108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eastAsia="Calibri" w:hAnsiTheme="majorBidi" w:cstheme="majorBidi"/>
                <w:i/>
                <w:iCs/>
                <w:cs/>
              </w:rPr>
              <w:t>หมายเหตุ</w:t>
            </w:r>
          </w:p>
        </w:tc>
        <w:tc>
          <w:tcPr>
            <w:tcW w:w="1620" w:type="dxa"/>
            <w:vAlign w:val="bottom"/>
          </w:tcPr>
          <w:p w14:paraId="72C06AB8" w14:textId="0DEEC924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240" w:lineRule="auto"/>
              <w:contextualSpacing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ลิขสิทธิ์การใช้และต้นทุนพัฒนา</w:t>
            </w:r>
          </w:p>
          <w:p w14:paraId="5ACB08D5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โปรแกรมสำเร็จรูป</w:t>
            </w:r>
          </w:p>
        </w:tc>
        <w:tc>
          <w:tcPr>
            <w:tcW w:w="1620" w:type="dxa"/>
            <w:vAlign w:val="bottom"/>
          </w:tcPr>
          <w:p w14:paraId="3A1EB41D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สิทธิในการเชื่อมโยงระบบจำหน่ายไฟฟ้า</w:t>
            </w:r>
          </w:p>
        </w:tc>
        <w:tc>
          <w:tcPr>
            <w:tcW w:w="1440" w:type="dxa"/>
            <w:vAlign w:val="bottom"/>
          </w:tcPr>
          <w:p w14:paraId="46F0831E" w14:textId="7F50890B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720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สัญญาซื้อขายไฟฟ้า</w:t>
            </w:r>
          </w:p>
        </w:tc>
        <w:tc>
          <w:tcPr>
            <w:tcW w:w="1530" w:type="dxa"/>
            <w:vAlign w:val="bottom"/>
          </w:tcPr>
          <w:p w14:paraId="13E2F3C9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สัญญาซื้อขายไฟฟ้าภายใต้ข้อตกลงสัมปทาน</w:t>
            </w:r>
          </w:p>
        </w:tc>
        <w:tc>
          <w:tcPr>
            <w:tcW w:w="1620" w:type="dxa"/>
            <w:vAlign w:val="bottom"/>
          </w:tcPr>
          <w:p w14:paraId="04AF305A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ค่าใช้จ่ายในการสำรวจและประเมินค่าแหล่งทรัพยากร</w:t>
            </w:r>
          </w:p>
        </w:tc>
        <w:tc>
          <w:tcPr>
            <w:tcW w:w="1530" w:type="dxa"/>
            <w:vAlign w:val="bottom"/>
          </w:tcPr>
          <w:p w14:paraId="21A9252A" w14:textId="76BB49A3" w:rsidR="008B59DC" w:rsidRPr="00451B90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cs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สินทรัพย์ไม่มี    ตัวตนระหว่างการพัฒนา</w:t>
            </w:r>
          </w:p>
        </w:tc>
        <w:tc>
          <w:tcPr>
            <w:tcW w:w="1340" w:type="dxa"/>
            <w:vAlign w:val="bottom"/>
          </w:tcPr>
          <w:p w14:paraId="4FDEA75D" w14:textId="1B90EB8C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</w:rPr>
            </w:pPr>
            <w:r w:rsidRPr="00451B90">
              <w:rPr>
                <w:rFonts w:asciiTheme="majorBidi" w:eastAsia="Calibri" w:hAnsiTheme="majorBidi" w:cstheme="majorBidi"/>
                <w:cs/>
              </w:rPr>
              <w:t>รวม</w:t>
            </w:r>
          </w:p>
        </w:tc>
      </w:tr>
      <w:tr w:rsidR="008B59DC" w:rsidRPr="00451B90" w14:paraId="4FEA5A55" w14:textId="77777777" w:rsidTr="008B59DC">
        <w:trPr>
          <w:trHeight w:val="252"/>
          <w:tblHeader/>
        </w:trPr>
        <w:tc>
          <w:tcPr>
            <w:tcW w:w="2705" w:type="dxa"/>
          </w:tcPr>
          <w:p w14:paraId="2BDFCB21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985" w:type="dxa"/>
          </w:tcPr>
          <w:p w14:paraId="28AF6670" w14:textId="77777777" w:rsidR="008B59DC" w:rsidRPr="00451B90" w:rsidRDefault="008B59DC" w:rsidP="00E15B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outlineLvl w:val="0"/>
              <w:rPr>
                <w:rFonts w:asciiTheme="majorBidi" w:eastAsia="Calibri" w:hAnsiTheme="majorBidi" w:cstheme="majorBidi"/>
                <w:lang w:bidi="ar-SA"/>
              </w:rPr>
            </w:pPr>
          </w:p>
        </w:tc>
        <w:tc>
          <w:tcPr>
            <w:tcW w:w="10700" w:type="dxa"/>
            <w:gridSpan w:val="7"/>
            <w:vAlign w:val="bottom"/>
          </w:tcPr>
          <w:p w14:paraId="267ACBD4" w14:textId="13330E11" w:rsidR="008B59DC" w:rsidRPr="00451B90" w:rsidRDefault="008B59DC" w:rsidP="006B73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7" w:right="-90"/>
              <w:jc w:val="center"/>
              <w:outlineLvl w:val="0"/>
              <w:rPr>
                <w:rFonts w:asciiTheme="majorBidi" w:eastAsia="Calibr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eastAsia="Calibr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F86E9C" w:rsidRPr="00451B90" w14:paraId="293D3DA3" w14:textId="77777777" w:rsidTr="008B59DC">
        <w:trPr>
          <w:trHeight w:val="376"/>
        </w:trPr>
        <w:tc>
          <w:tcPr>
            <w:tcW w:w="2705" w:type="dxa"/>
          </w:tcPr>
          <w:p w14:paraId="49587B5F" w14:textId="4EBB7D65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985" w:type="dxa"/>
          </w:tcPr>
          <w:p w14:paraId="63C1885A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</w:tcPr>
          <w:p w14:paraId="2657AC8F" w14:textId="54F4077A" w:rsidR="00F86E9C" w:rsidRPr="00451B90" w:rsidRDefault="00F86E9C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348</w:t>
            </w:r>
          </w:p>
        </w:tc>
        <w:tc>
          <w:tcPr>
            <w:tcW w:w="1620" w:type="dxa"/>
          </w:tcPr>
          <w:p w14:paraId="0C83C1B2" w14:textId="30CFB601" w:rsidR="00F86E9C" w:rsidRPr="00451B90" w:rsidRDefault="00F86E9C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1,318</w:t>
            </w:r>
          </w:p>
        </w:tc>
        <w:tc>
          <w:tcPr>
            <w:tcW w:w="1440" w:type="dxa"/>
          </w:tcPr>
          <w:p w14:paraId="35AA71AD" w14:textId="2B86004F" w:rsidR="00F86E9C" w:rsidRPr="00451B90" w:rsidRDefault="00F86E9C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1,247</w:t>
            </w:r>
          </w:p>
        </w:tc>
        <w:tc>
          <w:tcPr>
            <w:tcW w:w="1530" w:type="dxa"/>
          </w:tcPr>
          <w:p w14:paraId="66D7D389" w14:textId="4EC6962A" w:rsidR="00F86E9C" w:rsidRPr="00451B90" w:rsidRDefault="00F86E9C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8,431</w:t>
            </w:r>
          </w:p>
        </w:tc>
        <w:tc>
          <w:tcPr>
            <w:tcW w:w="1620" w:type="dxa"/>
          </w:tcPr>
          <w:p w14:paraId="00DB18DF" w14:textId="337B9D54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40</w:t>
            </w:r>
          </w:p>
        </w:tc>
        <w:tc>
          <w:tcPr>
            <w:tcW w:w="1530" w:type="dxa"/>
          </w:tcPr>
          <w:p w14:paraId="2F0A0CA1" w14:textId="284F71B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</w:rPr>
              <w:t>207</w:t>
            </w:r>
          </w:p>
        </w:tc>
        <w:tc>
          <w:tcPr>
            <w:tcW w:w="1340" w:type="dxa"/>
          </w:tcPr>
          <w:p w14:paraId="7055DE47" w14:textId="0ACA36ED" w:rsidR="00F86E9C" w:rsidRPr="00451B90" w:rsidRDefault="00F86E9C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11,591</w:t>
            </w:r>
          </w:p>
        </w:tc>
      </w:tr>
      <w:tr w:rsidR="00F86E9C" w:rsidRPr="00451B90" w14:paraId="3467509D" w14:textId="77777777" w:rsidTr="00145E9C">
        <w:trPr>
          <w:trHeight w:val="386"/>
        </w:trPr>
        <w:tc>
          <w:tcPr>
            <w:tcW w:w="2705" w:type="dxa"/>
          </w:tcPr>
          <w:p w14:paraId="2D724E30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เพิ่มขึ้น</w:t>
            </w:r>
          </w:p>
        </w:tc>
        <w:tc>
          <w:tcPr>
            <w:tcW w:w="985" w:type="dxa"/>
          </w:tcPr>
          <w:p w14:paraId="1E8B05FF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87E74A" w14:textId="5F6554E9" w:rsidR="00F86E9C" w:rsidRPr="00451B90" w:rsidRDefault="00776563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0C039" w14:textId="5DF58D99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B2957" w14:textId="0B5EE516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DD841" w14:textId="5AF80F44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25AE13CD" w14:textId="5C3549AC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495</w:t>
            </w:r>
          </w:p>
        </w:tc>
        <w:tc>
          <w:tcPr>
            <w:tcW w:w="1530" w:type="dxa"/>
            <w:shd w:val="clear" w:color="auto" w:fill="auto"/>
          </w:tcPr>
          <w:p w14:paraId="4144331F" w14:textId="2A6CF0DA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20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23A5F50" w14:textId="62F93AB6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568</w:t>
            </w:r>
          </w:p>
        </w:tc>
      </w:tr>
      <w:tr w:rsidR="00F86E9C" w:rsidRPr="00451B90" w14:paraId="236B94F2" w14:textId="77777777" w:rsidTr="00145E9C">
        <w:trPr>
          <w:trHeight w:val="386"/>
        </w:trPr>
        <w:tc>
          <w:tcPr>
            <w:tcW w:w="2705" w:type="dxa"/>
          </w:tcPr>
          <w:p w14:paraId="31899239" w14:textId="104E9BFD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โอน</w:t>
            </w:r>
          </w:p>
        </w:tc>
        <w:tc>
          <w:tcPr>
            <w:tcW w:w="985" w:type="dxa"/>
          </w:tcPr>
          <w:p w14:paraId="4B241D9D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981682" w14:textId="0D08F820" w:rsidR="00F86E9C" w:rsidRPr="00451B90" w:rsidRDefault="00776563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A42CA0" w14:textId="221E48FF" w:rsidR="00F86E9C" w:rsidRPr="00451B90" w:rsidRDefault="00776563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(1,082)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0E731" w14:textId="7B5C349D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1,093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22063" w14:textId="7AAABE9C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4D614AC8" w14:textId="72DD3E9E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CEC36F7" w14:textId="52E1186E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(4)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87ECC2D" w14:textId="023C9C8D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11</w:t>
            </w:r>
          </w:p>
        </w:tc>
      </w:tr>
      <w:tr w:rsidR="00F86E9C" w:rsidRPr="00451B90" w14:paraId="72BCCECB" w14:textId="77777777" w:rsidTr="00145E9C">
        <w:trPr>
          <w:trHeight w:val="376"/>
        </w:trPr>
        <w:tc>
          <w:tcPr>
            <w:tcW w:w="2705" w:type="dxa"/>
          </w:tcPr>
          <w:p w14:paraId="093102CF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จำหน่าย</w:t>
            </w:r>
          </w:p>
        </w:tc>
        <w:tc>
          <w:tcPr>
            <w:tcW w:w="985" w:type="dxa"/>
          </w:tcPr>
          <w:p w14:paraId="4BBDFF4F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D7224F" w14:textId="27A2B1DC" w:rsidR="00F86E9C" w:rsidRPr="00451B90" w:rsidRDefault="00776563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C2A75" w14:textId="22C4F20A" w:rsidR="00F86E9C" w:rsidRPr="00451B90" w:rsidRDefault="00776563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5AAB6" w14:textId="0283A577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2EAA6" w14:textId="29795603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67A0B6BF" w14:textId="27DAE4B2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(237)</w:t>
            </w:r>
          </w:p>
        </w:tc>
        <w:tc>
          <w:tcPr>
            <w:tcW w:w="1530" w:type="dxa"/>
            <w:shd w:val="clear" w:color="auto" w:fill="auto"/>
          </w:tcPr>
          <w:p w14:paraId="554E6E20" w14:textId="7F7B1785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B8FB26D" w14:textId="0FC93E6A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(237)</w:t>
            </w:r>
          </w:p>
        </w:tc>
      </w:tr>
      <w:tr w:rsidR="00F86E9C" w:rsidRPr="00451B90" w14:paraId="2DAA570A" w14:textId="77777777" w:rsidTr="00145E9C">
        <w:trPr>
          <w:trHeight w:val="376"/>
        </w:trPr>
        <w:tc>
          <w:tcPr>
            <w:tcW w:w="2705" w:type="dxa"/>
          </w:tcPr>
          <w:p w14:paraId="6CF1D7A8" w14:textId="3BB52FE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ขาดทุนจากการด้อยค่า</w:t>
            </w:r>
          </w:p>
        </w:tc>
        <w:tc>
          <w:tcPr>
            <w:tcW w:w="985" w:type="dxa"/>
          </w:tcPr>
          <w:p w14:paraId="17906967" w14:textId="21E2D739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/>
                <w:i/>
                <w:iCs/>
              </w:rPr>
              <w:t>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47C2AB" w14:textId="56073E94" w:rsidR="00F86E9C" w:rsidRPr="00451B90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03DD41" w14:textId="4EA1F780" w:rsidR="00F86E9C" w:rsidRPr="00451B90" w:rsidRDefault="00243BE4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4BFD3A" w14:textId="478F3DE5" w:rsidR="00F86E9C" w:rsidRPr="00451B90" w:rsidRDefault="00243BE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3E6239" w14:textId="54383D08" w:rsidR="00F86E9C" w:rsidRPr="00451B90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14:paraId="0D4B21D7" w14:textId="200D76D6" w:rsidR="00F86E9C" w:rsidRPr="00451B90" w:rsidRDefault="002741BD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49061BB" w14:textId="00F3BDD6" w:rsidR="00F86E9C" w:rsidRPr="00451B90" w:rsidRDefault="007B5787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3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(201</w:t>
            </w:r>
            <w:r w:rsidR="002741BD" w:rsidRPr="00451B90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65DF5C5" w14:textId="5B370642" w:rsidR="00F86E9C" w:rsidRPr="00451B90" w:rsidRDefault="007B5787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(201</w:t>
            </w:r>
            <w:r w:rsidR="00A30343" w:rsidRPr="00451B90">
              <w:rPr>
                <w:rFonts w:asciiTheme="majorBidi" w:hAnsiTheme="majorBidi" w:cstheme="majorBidi"/>
              </w:rPr>
              <w:t>)</w:t>
            </w:r>
          </w:p>
        </w:tc>
      </w:tr>
      <w:tr w:rsidR="00F86E9C" w:rsidRPr="00451B90" w14:paraId="3568DE21" w14:textId="77777777" w:rsidTr="00145E9C">
        <w:trPr>
          <w:trHeight w:val="256"/>
        </w:trPr>
        <w:tc>
          <w:tcPr>
            <w:tcW w:w="2705" w:type="dxa"/>
          </w:tcPr>
          <w:p w14:paraId="505641B9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ค่าตัดจำหน่ายสำหรับงวด</w:t>
            </w:r>
          </w:p>
        </w:tc>
        <w:tc>
          <w:tcPr>
            <w:tcW w:w="985" w:type="dxa"/>
          </w:tcPr>
          <w:p w14:paraId="23281DDF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B87DFF" w14:textId="30216422" w:rsidR="00F86E9C" w:rsidRPr="00451B90" w:rsidRDefault="00776563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71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(102)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C66CBE" w14:textId="6510F305" w:rsidR="00F86E9C" w:rsidRPr="00451B90" w:rsidRDefault="00776563" w:rsidP="006B02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2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(9)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4664FA" w14:textId="7C38C0EE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(71)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29CAE40" w14:textId="2B22DA1A" w:rsidR="00F86E9C" w:rsidRPr="00451B90" w:rsidRDefault="00776563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(294)</w:t>
            </w:r>
          </w:p>
        </w:tc>
        <w:tc>
          <w:tcPr>
            <w:tcW w:w="1620" w:type="dxa"/>
            <w:shd w:val="clear" w:color="auto" w:fill="auto"/>
          </w:tcPr>
          <w:p w14:paraId="0FD5B3FB" w14:textId="59BC7A18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1AA1C8F" w14:textId="400DF830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146658C9" w14:textId="228A833B" w:rsidR="00F86E9C" w:rsidRPr="00451B90" w:rsidRDefault="00776563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24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(476)</w:t>
            </w:r>
          </w:p>
        </w:tc>
      </w:tr>
      <w:tr w:rsidR="00F86E9C" w:rsidRPr="00451B90" w14:paraId="0DCDB89E" w14:textId="77777777" w:rsidTr="00145E9C">
        <w:trPr>
          <w:trHeight w:val="213"/>
        </w:trPr>
        <w:tc>
          <w:tcPr>
            <w:tcW w:w="2705" w:type="dxa"/>
          </w:tcPr>
          <w:p w14:paraId="131E59EE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ผลกระทบจากอัตราแลกเปลี่ยน</w:t>
            </w:r>
          </w:p>
        </w:tc>
        <w:tc>
          <w:tcPr>
            <w:tcW w:w="985" w:type="dxa"/>
          </w:tcPr>
          <w:p w14:paraId="12AB5A4F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A337D34" w14:textId="20C01BD3" w:rsidR="00F86E9C" w:rsidRPr="00451B90" w:rsidRDefault="00776563" w:rsidP="006B02A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457240F" w14:textId="4DE22AEB" w:rsidR="00F86E9C" w:rsidRPr="00451B90" w:rsidRDefault="00776563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(18)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E0F2A24" w14:textId="7D2EB40F" w:rsidR="00F86E9C" w:rsidRPr="00451B90" w:rsidRDefault="00776563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(124)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6D086FC" w14:textId="7890A7FC" w:rsidR="00F86E9C" w:rsidRPr="00451B90" w:rsidRDefault="00776563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1,104</w:t>
            </w:r>
          </w:p>
        </w:tc>
        <w:tc>
          <w:tcPr>
            <w:tcW w:w="1620" w:type="dxa"/>
            <w:shd w:val="clear" w:color="auto" w:fill="auto"/>
          </w:tcPr>
          <w:p w14:paraId="68D75E91" w14:textId="4753CE22" w:rsidR="00F86E9C" w:rsidRPr="00451B90" w:rsidRDefault="00776563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6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(19)</w:t>
            </w:r>
          </w:p>
        </w:tc>
        <w:tc>
          <w:tcPr>
            <w:tcW w:w="1530" w:type="dxa"/>
            <w:shd w:val="clear" w:color="auto" w:fill="auto"/>
          </w:tcPr>
          <w:p w14:paraId="62710B93" w14:textId="7E26FEE0" w:rsidR="00F86E9C" w:rsidRPr="00451B90" w:rsidRDefault="00776563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(3)</w:t>
            </w:r>
          </w:p>
        </w:tc>
        <w:tc>
          <w:tcPr>
            <w:tcW w:w="1340" w:type="dxa"/>
            <w:shd w:val="clear" w:color="auto" w:fill="auto"/>
            <w:vAlign w:val="bottom"/>
          </w:tcPr>
          <w:p w14:paraId="2953C588" w14:textId="1A589630" w:rsidR="00F86E9C" w:rsidRPr="00451B90" w:rsidRDefault="00776563" w:rsidP="00F86E9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940</w:t>
            </w:r>
          </w:p>
        </w:tc>
      </w:tr>
      <w:tr w:rsidR="00F86E9C" w:rsidRPr="00451B90" w14:paraId="68EE134A" w14:textId="77777777" w:rsidTr="00145E9C">
        <w:trPr>
          <w:trHeight w:val="442"/>
        </w:trPr>
        <w:tc>
          <w:tcPr>
            <w:tcW w:w="2705" w:type="dxa"/>
          </w:tcPr>
          <w:p w14:paraId="28304072" w14:textId="0649719E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15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F46227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985" w:type="dxa"/>
          </w:tcPr>
          <w:p w14:paraId="18CA8B03" w14:textId="77777777" w:rsidR="00F86E9C" w:rsidRPr="00451B90" w:rsidRDefault="00F86E9C" w:rsidP="00F86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14:paraId="4E965BB5" w14:textId="139A57BC" w:rsidR="00F86E9C" w:rsidRPr="00451B90" w:rsidRDefault="00776563" w:rsidP="006B02A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294</w:t>
            </w:r>
          </w:p>
        </w:tc>
        <w:tc>
          <w:tcPr>
            <w:tcW w:w="1620" w:type="dxa"/>
            <w:shd w:val="clear" w:color="auto" w:fill="auto"/>
          </w:tcPr>
          <w:p w14:paraId="7948FC74" w14:textId="05E425D8" w:rsidR="00F86E9C" w:rsidRPr="00451B90" w:rsidRDefault="00776563" w:rsidP="004E08F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218</w:t>
            </w:r>
          </w:p>
        </w:tc>
        <w:tc>
          <w:tcPr>
            <w:tcW w:w="1440" w:type="dxa"/>
            <w:shd w:val="clear" w:color="auto" w:fill="auto"/>
          </w:tcPr>
          <w:p w14:paraId="0009D5D8" w14:textId="73944BE6" w:rsidR="00F86E9C" w:rsidRPr="00451B90" w:rsidRDefault="00776563" w:rsidP="00F86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6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2,145</w:t>
            </w:r>
          </w:p>
        </w:tc>
        <w:tc>
          <w:tcPr>
            <w:tcW w:w="1530" w:type="dxa"/>
            <w:shd w:val="clear" w:color="auto" w:fill="auto"/>
          </w:tcPr>
          <w:p w14:paraId="145D81EF" w14:textId="282CD2A7" w:rsidR="00F86E9C" w:rsidRPr="00451B90" w:rsidRDefault="00776563" w:rsidP="00F86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9,241</w:t>
            </w:r>
          </w:p>
        </w:tc>
        <w:tc>
          <w:tcPr>
            <w:tcW w:w="1620" w:type="dxa"/>
            <w:shd w:val="clear" w:color="auto" w:fill="auto"/>
          </w:tcPr>
          <w:p w14:paraId="624E65B8" w14:textId="353A55F6" w:rsidR="00F86E9C" w:rsidRPr="00451B90" w:rsidRDefault="00776563" w:rsidP="00F86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right="-14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279</w:t>
            </w:r>
          </w:p>
        </w:tc>
        <w:tc>
          <w:tcPr>
            <w:tcW w:w="1530" w:type="dxa"/>
            <w:shd w:val="clear" w:color="auto" w:fill="auto"/>
          </w:tcPr>
          <w:p w14:paraId="1DA3072D" w14:textId="5E1DA43A" w:rsidR="00F86E9C" w:rsidRPr="00451B90" w:rsidRDefault="00776563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19</w:t>
            </w:r>
          </w:p>
        </w:tc>
        <w:tc>
          <w:tcPr>
            <w:tcW w:w="1340" w:type="dxa"/>
            <w:shd w:val="clear" w:color="auto" w:fill="auto"/>
          </w:tcPr>
          <w:p w14:paraId="74A13EAB" w14:textId="2E7FC8EC" w:rsidR="00F86E9C" w:rsidRPr="00451B90" w:rsidRDefault="00776563" w:rsidP="0019370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12,196</w:t>
            </w:r>
          </w:p>
        </w:tc>
      </w:tr>
    </w:tbl>
    <w:p w14:paraId="110C7AF7" w14:textId="0CF49AFB" w:rsidR="00E15B5A" w:rsidRPr="00451B90" w:rsidRDefault="00E15B5A" w:rsidP="00FF612E">
      <w:pPr>
        <w:pStyle w:val="index"/>
        <w:tabs>
          <w:tab w:val="clear" w:pos="1134"/>
          <w:tab w:val="decimal" w:pos="540"/>
        </w:tabs>
        <w:spacing w:after="0" w:line="240" w:lineRule="auto"/>
        <w:ind w:left="0" w:firstLine="0"/>
        <w:outlineLvl w:val="0"/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sectPr w:rsidR="00E15B5A" w:rsidRPr="00451B90" w:rsidSect="00FB1D27">
          <w:headerReference w:type="default" r:id="rId20"/>
          <w:footerReference w:type="default" r:id="rId21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289"/>
        <w:gridCol w:w="1999"/>
      </w:tblGrid>
      <w:tr w:rsidR="00526A0D" w:rsidRPr="00451B90" w14:paraId="3538348F" w14:textId="77777777" w:rsidTr="006F547E">
        <w:trPr>
          <w:trHeight w:val="408"/>
          <w:tblHeader/>
        </w:trPr>
        <w:tc>
          <w:tcPr>
            <w:tcW w:w="3924" w:type="pct"/>
          </w:tcPr>
          <w:p w14:paraId="565885C8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1D112153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6A0D" w:rsidRPr="00451B90" w14:paraId="17C1FCAF" w14:textId="77777777" w:rsidTr="006F547E">
        <w:trPr>
          <w:trHeight w:val="408"/>
        </w:trPr>
        <w:tc>
          <w:tcPr>
            <w:tcW w:w="3924" w:type="pct"/>
          </w:tcPr>
          <w:p w14:paraId="48452FC2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1460F34" w14:textId="77777777" w:rsidR="00526A0D" w:rsidRPr="00451B90" w:rsidRDefault="00526A0D" w:rsidP="006F547E">
            <w:pPr>
              <w:tabs>
                <w:tab w:val="clear" w:pos="227"/>
                <w:tab w:val="clear" w:pos="454"/>
                <w:tab w:val="clear" w:pos="680"/>
                <w:tab w:val="decimal" w:pos="540"/>
                <w:tab w:val="left" w:pos="720"/>
              </w:tabs>
              <w:spacing w:line="330" w:lineRule="exact"/>
              <w:contextualSpacing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ลิขสิทธิ์การใช้และต้นทุนพัฒนาโปรแกรมสำเร็จรูป</w:t>
            </w:r>
          </w:p>
        </w:tc>
      </w:tr>
      <w:tr w:rsidR="00526A0D" w:rsidRPr="00451B90" w14:paraId="1C05B10E" w14:textId="77777777" w:rsidTr="006F547E">
        <w:trPr>
          <w:trHeight w:val="408"/>
        </w:trPr>
        <w:tc>
          <w:tcPr>
            <w:tcW w:w="3924" w:type="pct"/>
          </w:tcPr>
          <w:p w14:paraId="0807814C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6" w:type="pct"/>
          </w:tcPr>
          <w:p w14:paraId="22F7EB2C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26A0D" w:rsidRPr="00451B90" w14:paraId="78F351BF" w14:textId="77777777" w:rsidTr="006F547E">
        <w:trPr>
          <w:trHeight w:val="408"/>
        </w:trPr>
        <w:tc>
          <w:tcPr>
            <w:tcW w:w="3924" w:type="pct"/>
          </w:tcPr>
          <w:p w14:paraId="21663729" w14:textId="2081A5A6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 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076" w:type="pct"/>
            <w:vAlign w:val="bottom"/>
          </w:tcPr>
          <w:p w14:paraId="695EE7E6" w14:textId="7BB39208" w:rsidR="00526A0D" w:rsidRPr="00451B90" w:rsidRDefault="00F86E9C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287</w:t>
            </w:r>
          </w:p>
        </w:tc>
      </w:tr>
      <w:tr w:rsidR="00526A0D" w:rsidRPr="00451B90" w14:paraId="69537B3B" w14:textId="77777777" w:rsidTr="00145E9C">
        <w:trPr>
          <w:trHeight w:val="408"/>
        </w:trPr>
        <w:tc>
          <w:tcPr>
            <w:tcW w:w="3924" w:type="pct"/>
          </w:tcPr>
          <w:p w14:paraId="2993FB82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2D246C17" w14:textId="5221A58C" w:rsidR="00526A0D" w:rsidRPr="00451B90" w:rsidRDefault="00BC5F77" w:rsidP="00D37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36</w:t>
            </w:r>
          </w:p>
        </w:tc>
      </w:tr>
      <w:tr w:rsidR="00526A0D" w:rsidRPr="00451B90" w14:paraId="05D9C181" w14:textId="77777777" w:rsidTr="00145E9C">
        <w:trPr>
          <w:trHeight w:val="408"/>
        </w:trPr>
        <w:tc>
          <w:tcPr>
            <w:tcW w:w="3924" w:type="pct"/>
          </w:tcPr>
          <w:p w14:paraId="42AB6E36" w14:textId="77777777" w:rsidR="00526A0D" w:rsidRPr="00451B90" w:rsidRDefault="00526A0D" w:rsidP="006F547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ค่าตัดจำหน่ายสำหรับงวด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45AFD70C" w14:textId="185DCC39" w:rsidR="00526A0D" w:rsidRPr="00451B90" w:rsidRDefault="00BC5F77" w:rsidP="00063142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(87)</w:t>
            </w:r>
          </w:p>
        </w:tc>
      </w:tr>
      <w:tr w:rsidR="00526A0D" w:rsidRPr="00451B90" w14:paraId="40981A68" w14:textId="77777777" w:rsidTr="00145E9C">
        <w:trPr>
          <w:trHeight w:val="423"/>
        </w:trPr>
        <w:tc>
          <w:tcPr>
            <w:tcW w:w="3924" w:type="pct"/>
          </w:tcPr>
          <w:p w14:paraId="0DE112AF" w14:textId="6F339A8A" w:rsidR="00526A0D" w:rsidRPr="00451B90" w:rsidRDefault="00526A0D" w:rsidP="00526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B779AE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0 </w:t>
            </w:r>
            <w:r w:rsidR="00A16AEB" w:rsidRPr="00451B9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กันยายน</w:t>
            </w:r>
            <w:r w:rsidR="00B779AE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2565</w:t>
            </w:r>
          </w:p>
        </w:tc>
        <w:tc>
          <w:tcPr>
            <w:tcW w:w="1076" w:type="pct"/>
            <w:shd w:val="clear" w:color="auto" w:fill="auto"/>
            <w:vAlign w:val="bottom"/>
          </w:tcPr>
          <w:p w14:paraId="0E968C7C" w14:textId="4B514C46" w:rsidR="00526A0D" w:rsidRPr="00451B90" w:rsidRDefault="00BC5F77" w:rsidP="00D37923">
            <w:pPr>
              <w:pBdr>
                <w:bottom w:val="doub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9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236</w:t>
            </w:r>
          </w:p>
        </w:tc>
      </w:tr>
    </w:tbl>
    <w:p w14:paraId="01D5691D" w14:textId="5394574C" w:rsidR="00303A90" w:rsidRPr="00451B90" w:rsidRDefault="00303A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  <w:lang w:val="en-GB"/>
        </w:rPr>
      </w:pPr>
    </w:p>
    <w:p w14:paraId="23C9EF77" w14:textId="7CE5E6D5" w:rsidR="00870CCC" w:rsidRPr="00451B90" w:rsidRDefault="00262831" w:rsidP="001E690E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เงินกู้ยืมและหุ้นกู้</w:t>
      </w:r>
    </w:p>
    <w:p w14:paraId="12CEAB4E" w14:textId="6F5E3517" w:rsidR="00617971" w:rsidRPr="00451B90" w:rsidRDefault="00617971" w:rsidP="00723A3B">
      <w:pPr>
        <w:pStyle w:val="ListParagraph"/>
        <w:tabs>
          <w:tab w:val="decimal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58"/>
        <w:gridCol w:w="1282"/>
        <w:gridCol w:w="1283"/>
        <w:gridCol w:w="1282"/>
        <w:gridCol w:w="1283"/>
      </w:tblGrid>
      <w:tr w:rsidR="00B779AE" w:rsidRPr="00451B90" w14:paraId="28617604" w14:textId="77777777" w:rsidTr="00A66BB3">
        <w:trPr>
          <w:tblHeader/>
        </w:trPr>
        <w:tc>
          <w:tcPr>
            <w:tcW w:w="4158" w:type="dxa"/>
            <w:shd w:val="clear" w:color="auto" w:fill="auto"/>
          </w:tcPr>
          <w:p w14:paraId="352E726C" w14:textId="77777777" w:rsidR="00B779AE" w:rsidRPr="00451B90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51E85B9F" w14:textId="77777777" w:rsidR="00B779AE" w:rsidRPr="00451B90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5A0FBA0D" w14:textId="77777777" w:rsidR="00B779AE" w:rsidRPr="00451B90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B779AE" w:rsidRPr="00451B90" w14:paraId="175934BB" w14:textId="77777777" w:rsidTr="00A66BB3">
        <w:trPr>
          <w:tblHeader/>
        </w:trPr>
        <w:tc>
          <w:tcPr>
            <w:tcW w:w="4158" w:type="dxa"/>
          </w:tcPr>
          <w:p w14:paraId="3DF94381" w14:textId="7DCD3D19" w:rsidR="00B779AE" w:rsidRPr="00451B90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451B90">
              <w:rPr>
                <w:b/>
                <w:bCs/>
                <w:i/>
                <w:iCs/>
                <w:cs/>
              </w:rPr>
              <w:t>สำหรับงวด</w:t>
            </w:r>
            <w:r w:rsidR="00A16AEB" w:rsidRPr="00451B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451B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51B90">
              <w:rPr>
                <w:b/>
                <w:bCs/>
                <w:i/>
                <w:iCs/>
              </w:rPr>
              <w:t>30</w:t>
            </w:r>
            <w:r w:rsidRPr="00451B90">
              <w:rPr>
                <w:b/>
                <w:bCs/>
                <w:i/>
                <w:iCs/>
                <w:cs/>
              </w:rPr>
              <w:t xml:space="preserve"> </w:t>
            </w:r>
            <w:r w:rsidR="00A16AEB" w:rsidRPr="00451B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1E9F93B7" w14:textId="7DEC2FC5" w:rsidR="00B779AE" w:rsidRPr="00451B90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AF2A3E0" w14:textId="177BAF85" w:rsidR="00B779AE" w:rsidRPr="00451B90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7985C4C1" w14:textId="21DEA307" w:rsidR="00B779AE" w:rsidRPr="00451B90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BDA0E09" w14:textId="10FB5B17" w:rsidR="00B779AE" w:rsidRPr="00451B90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779AE" w:rsidRPr="00451B90" w14:paraId="1D0851FF" w14:textId="77777777" w:rsidTr="00A66BB3">
        <w:trPr>
          <w:tblHeader/>
        </w:trPr>
        <w:tc>
          <w:tcPr>
            <w:tcW w:w="4158" w:type="dxa"/>
          </w:tcPr>
          <w:p w14:paraId="5448AC05" w14:textId="77777777" w:rsidR="00B779AE" w:rsidRPr="00451B90" w:rsidRDefault="00B779AE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</w:p>
        </w:tc>
        <w:tc>
          <w:tcPr>
            <w:tcW w:w="5130" w:type="dxa"/>
            <w:gridSpan w:val="4"/>
          </w:tcPr>
          <w:p w14:paraId="02FC1D9A" w14:textId="77777777" w:rsidR="00B779AE" w:rsidRPr="00451B90" w:rsidRDefault="00B779AE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B779AE" w:rsidRPr="00451B90" w14:paraId="26ACAC52" w14:textId="77777777" w:rsidTr="00145E9C">
        <w:tc>
          <w:tcPr>
            <w:tcW w:w="4158" w:type="dxa"/>
          </w:tcPr>
          <w:p w14:paraId="633E6E31" w14:textId="77777777" w:rsidR="00B779AE" w:rsidRPr="00451B90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51B90">
              <w:rPr>
                <w:rFonts w:ascii="Angsana New" w:hAnsi="Angsana New"/>
                <w:sz w:val="30"/>
                <w:szCs w:val="30"/>
              </w:rPr>
              <w:t>1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82" w:type="dxa"/>
            <w:shd w:val="clear" w:color="auto" w:fill="auto"/>
          </w:tcPr>
          <w:p w14:paraId="6D163460" w14:textId="54FB7B2C" w:rsidR="00B779AE" w:rsidRPr="00451B90" w:rsidRDefault="00701AF4" w:rsidP="004E08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451B90">
              <w:t>80,508</w:t>
            </w:r>
          </w:p>
        </w:tc>
        <w:tc>
          <w:tcPr>
            <w:tcW w:w="1283" w:type="dxa"/>
            <w:shd w:val="clear" w:color="auto" w:fill="auto"/>
          </w:tcPr>
          <w:p w14:paraId="07E43A45" w14:textId="2DFD9149" w:rsidR="00B779AE" w:rsidRPr="00451B90" w:rsidRDefault="00B779AE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t>63,244</w:t>
            </w:r>
          </w:p>
        </w:tc>
        <w:tc>
          <w:tcPr>
            <w:tcW w:w="1282" w:type="dxa"/>
            <w:shd w:val="clear" w:color="auto" w:fill="auto"/>
          </w:tcPr>
          <w:p w14:paraId="599C120D" w14:textId="17C90266" w:rsidR="00B779AE" w:rsidRPr="00451B90" w:rsidRDefault="00701AF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451B90">
              <w:t>36,071</w:t>
            </w:r>
          </w:p>
        </w:tc>
        <w:tc>
          <w:tcPr>
            <w:tcW w:w="1283" w:type="dxa"/>
          </w:tcPr>
          <w:p w14:paraId="536D6446" w14:textId="30781387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t>31,739</w:t>
            </w:r>
          </w:p>
        </w:tc>
      </w:tr>
      <w:tr w:rsidR="00A16AEB" w:rsidRPr="00451B90" w14:paraId="40E26DFD" w14:textId="77777777" w:rsidTr="00145E9C">
        <w:tc>
          <w:tcPr>
            <w:tcW w:w="4158" w:type="dxa"/>
          </w:tcPr>
          <w:p w14:paraId="5C4B4059" w14:textId="65842996" w:rsidR="00A16AEB" w:rsidRPr="00451B90" w:rsidRDefault="00A16AEB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ได้มาจากการรวมธุรกิจ</w:t>
            </w:r>
          </w:p>
        </w:tc>
        <w:tc>
          <w:tcPr>
            <w:tcW w:w="1282" w:type="dxa"/>
            <w:shd w:val="clear" w:color="auto" w:fill="auto"/>
          </w:tcPr>
          <w:p w14:paraId="4DF0703F" w14:textId="738AA68E" w:rsidR="00A16AEB" w:rsidRPr="00451B90" w:rsidRDefault="00701AF4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451B90">
              <w:t>-</w:t>
            </w:r>
          </w:p>
        </w:tc>
        <w:tc>
          <w:tcPr>
            <w:tcW w:w="1283" w:type="dxa"/>
            <w:shd w:val="clear" w:color="auto" w:fill="auto"/>
          </w:tcPr>
          <w:p w14:paraId="1C0EF988" w14:textId="6807DED6" w:rsidR="00A16AEB" w:rsidRPr="00451B90" w:rsidRDefault="00A16AE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t>8,994</w:t>
            </w:r>
          </w:p>
        </w:tc>
        <w:tc>
          <w:tcPr>
            <w:tcW w:w="1282" w:type="dxa"/>
            <w:shd w:val="clear" w:color="auto" w:fill="auto"/>
          </w:tcPr>
          <w:p w14:paraId="05878551" w14:textId="499D7B57" w:rsidR="00A16AEB" w:rsidRPr="00451B90" w:rsidRDefault="00701AF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451B90">
              <w:t>-</w:t>
            </w:r>
          </w:p>
        </w:tc>
        <w:tc>
          <w:tcPr>
            <w:tcW w:w="1283" w:type="dxa"/>
          </w:tcPr>
          <w:p w14:paraId="3B121CAA" w14:textId="5808D850" w:rsidR="00A16AEB" w:rsidRPr="00451B90" w:rsidRDefault="00A16AEB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rPr>
                <w:cs/>
              </w:rPr>
              <w:t>-</w:t>
            </w:r>
          </w:p>
        </w:tc>
      </w:tr>
      <w:tr w:rsidR="00B779AE" w:rsidRPr="00451B90" w14:paraId="6FD35425" w14:textId="77777777" w:rsidTr="00145E9C">
        <w:tc>
          <w:tcPr>
            <w:tcW w:w="4158" w:type="dxa"/>
          </w:tcPr>
          <w:p w14:paraId="495B85ED" w14:textId="77777777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</w:pPr>
            <w:r w:rsidRPr="00451B90">
              <w:rPr>
                <w:cs/>
              </w:rPr>
              <w:t>เพิ่มขึ้น</w:t>
            </w:r>
          </w:p>
        </w:tc>
        <w:tc>
          <w:tcPr>
            <w:tcW w:w="1282" w:type="dxa"/>
            <w:shd w:val="clear" w:color="auto" w:fill="auto"/>
          </w:tcPr>
          <w:p w14:paraId="572DC185" w14:textId="3910B52B" w:rsidR="00B779AE" w:rsidRPr="00451B90" w:rsidRDefault="00855D02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451B90">
              <w:rPr>
                <w:color w:val="000000" w:themeColor="text1"/>
              </w:rPr>
              <w:t>17,804</w:t>
            </w:r>
          </w:p>
        </w:tc>
        <w:tc>
          <w:tcPr>
            <w:tcW w:w="1283" w:type="dxa"/>
            <w:shd w:val="clear" w:color="auto" w:fill="auto"/>
          </w:tcPr>
          <w:p w14:paraId="1165DECA" w14:textId="77C8C228" w:rsidR="00B779AE" w:rsidRPr="00451B90" w:rsidRDefault="00A16AEB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rPr>
                <w:color w:val="000000" w:themeColor="text1"/>
              </w:rPr>
              <w:t>18,845</w:t>
            </w:r>
          </w:p>
        </w:tc>
        <w:tc>
          <w:tcPr>
            <w:tcW w:w="1282" w:type="dxa"/>
            <w:shd w:val="clear" w:color="auto" w:fill="auto"/>
          </w:tcPr>
          <w:p w14:paraId="0C20AC33" w14:textId="17A886F3" w:rsidR="00B779AE" w:rsidRPr="00451B90" w:rsidRDefault="006205AF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451B90">
              <w:t>15,535</w:t>
            </w:r>
          </w:p>
        </w:tc>
        <w:tc>
          <w:tcPr>
            <w:tcW w:w="1283" w:type="dxa"/>
          </w:tcPr>
          <w:p w14:paraId="5C7AD893" w14:textId="27A02512" w:rsidR="00B779AE" w:rsidRPr="00451B90" w:rsidRDefault="00A16AE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t>6,585</w:t>
            </w:r>
          </w:p>
        </w:tc>
      </w:tr>
      <w:tr w:rsidR="00B779AE" w:rsidRPr="00451B90" w14:paraId="70EDC388" w14:textId="77777777" w:rsidTr="00145E9C">
        <w:tc>
          <w:tcPr>
            <w:tcW w:w="4158" w:type="dxa"/>
          </w:tcPr>
          <w:p w14:paraId="194FF9FE" w14:textId="77777777" w:rsidR="00B779AE" w:rsidRPr="00451B90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82" w:type="dxa"/>
            <w:shd w:val="clear" w:color="auto" w:fill="auto"/>
          </w:tcPr>
          <w:p w14:paraId="2C364424" w14:textId="7BF904E8" w:rsidR="00B779AE" w:rsidRPr="00451B90" w:rsidRDefault="009D0AF5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451B90">
              <w:rPr>
                <w:color w:val="000000" w:themeColor="text1"/>
              </w:rPr>
              <w:t>(17,960</w:t>
            </w:r>
            <w:r w:rsidR="00855D02" w:rsidRPr="00451B90">
              <w:rPr>
                <w:color w:val="000000" w:themeColor="text1"/>
              </w:rPr>
              <w:t>)</w:t>
            </w:r>
          </w:p>
        </w:tc>
        <w:tc>
          <w:tcPr>
            <w:tcW w:w="1283" w:type="dxa"/>
            <w:shd w:val="clear" w:color="auto" w:fill="auto"/>
          </w:tcPr>
          <w:p w14:paraId="38E0DBC4" w14:textId="7158C5CA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rPr>
                <w:color w:val="000000" w:themeColor="text1"/>
                <w:cs/>
              </w:rPr>
              <w:t>(</w:t>
            </w:r>
            <w:r w:rsidR="00A16AEB" w:rsidRPr="00451B90">
              <w:rPr>
                <w:color w:val="000000" w:themeColor="text1"/>
              </w:rPr>
              <w:t>15,080</w:t>
            </w:r>
            <w:r w:rsidRPr="00451B90">
              <w:rPr>
                <w:color w:val="000000" w:themeColor="text1"/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255BBB02" w14:textId="1D33BE96" w:rsidR="00B779AE" w:rsidRPr="00451B90" w:rsidRDefault="006205AF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451B90">
              <w:t>(4,375)</w:t>
            </w:r>
          </w:p>
        </w:tc>
        <w:tc>
          <w:tcPr>
            <w:tcW w:w="1283" w:type="dxa"/>
          </w:tcPr>
          <w:p w14:paraId="4B21F62C" w14:textId="7FBD2FC0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2,</w:t>
            </w:r>
            <w:r w:rsidR="00A16AEB" w:rsidRPr="00451B90">
              <w:t>850</w:t>
            </w:r>
            <w:r w:rsidRPr="00451B90">
              <w:rPr>
                <w:cs/>
              </w:rPr>
              <w:t>)</w:t>
            </w:r>
          </w:p>
        </w:tc>
      </w:tr>
      <w:tr w:rsidR="00B779AE" w:rsidRPr="00451B90" w14:paraId="3FC9A976" w14:textId="77777777" w:rsidTr="00145E9C">
        <w:tc>
          <w:tcPr>
            <w:tcW w:w="4158" w:type="dxa"/>
          </w:tcPr>
          <w:p w14:paraId="6C733888" w14:textId="77777777" w:rsidR="00B779AE" w:rsidRPr="00451B90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ต้นทุนการทำรายการ-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สุทธิจากการตัดจำหน่าย</w:t>
            </w:r>
          </w:p>
        </w:tc>
        <w:tc>
          <w:tcPr>
            <w:tcW w:w="1282" w:type="dxa"/>
            <w:shd w:val="clear" w:color="auto" w:fill="auto"/>
          </w:tcPr>
          <w:p w14:paraId="1B4CAAA0" w14:textId="4E25B491" w:rsidR="00B779AE" w:rsidRPr="00451B90" w:rsidRDefault="00F00C80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451B90">
              <w:t>10</w:t>
            </w:r>
            <w:r w:rsidR="00264F8C" w:rsidRPr="00451B90">
              <w:t>2</w:t>
            </w:r>
          </w:p>
        </w:tc>
        <w:tc>
          <w:tcPr>
            <w:tcW w:w="1283" w:type="dxa"/>
            <w:shd w:val="clear" w:color="auto" w:fill="auto"/>
          </w:tcPr>
          <w:p w14:paraId="673A8148" w14:textId="7E28B19E" w:rsidR="00B779AE" w:rsidRPr="00451B90" w:rsidRDefault="00A16AEB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rPr>
                <w:color w:val="000000" w:themeColor="text1"/>
              </w:rPr>
              <w:t>36</w:t>
            </w:r>
          </w:p>
        </w:tc>
        <w:tc>
          <w:tcPr>
            <w:tcW w:w="1282" w:type="dxa"/>
            <w:shd w:val="clear" w:color="auto" w:fill="auto"/>
          </w:tcPr>
          <w:p w14:paraId="4A7E9A19" w14:textId="2D05786B" w:rsidR="00B779AE" w:rsidRPr="00451B90" w:rsidRDefault="006205AF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451B90">
              <w:t>(4)</w:t>
            </w:r>
          </w:p>
        </w:tc>
        <w:tc>
          <w:tcPr>
            <w:tcW w:w="1283" w:type="dxa"/>
          </w:tcPr>
          <w:p w14:paraId="75EA7CFB" w14:textId="41B1F015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="00A16AEB" w:rsidRPr="00451B90">
              <w:t>9</w:t>
            </w:r>
            <w:r w:rsidRPr="00451B90">
              <w:rPr>
                <w:cs/>
              </w:rPr>
              <w:t>)</w:t>
            </w:r>
          </w:p>
        </w:tc>
      </w:tr>
      <w:tr w:rsidR="00BB63DD" w:rsidRPr="00451B90" w14:paraId="0D2FB09F" w14:textId="77777777" w:rsidTr="00145E9C">
        <w:tc>
          <w:tcPr>
            <w:tcW w:w="4158" w:type="dxa"/>
          </w:tcPr>
          <w:p w14:paraId="35C11F8A" w14:textId="674855A5" w:rsidR="00BB63DD" w:rsidRPr="00451B90" w:rsidRDefault="00BB63DD" w:rsidP="00BB63D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ผลกระทบ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จากอัตราแลกเปลี่ยน</w:t>
            </w:r>
          </w:p>
        </w:tc>
        <w:tc>
          <w:tcPr>
            <w:tcW w:w="1282" w:type="dxa"/>
            <w:shd w:val="clear" w:color="auto" w:fill="auto"/>
          </w:tcPr>
          <w:p w14:paraId="4CE3C49A" w14:textId="2C8F5B24" w:rsidR="00BB63DD" w:rsidRPr="00451B90" w:rsidRDefault="009D0AF5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color w:val="000000" w:themeColor="text1"/>
              </w:rPr>
            </w:pPr>
            <w:r w:rsidRPr="00451B90">
              <w:rPr>
                <w:color w:val="000000" w:themeColor="text1"/>
              </w:rPr>
              <w:t>1,681</w:t>
            </w:r>
          </w:p>
        </w:tc>
        <w:tc>
          <w:tcPr>
            <w:tcW w:w="1283" w:type="dxa"/>
            <w:shd w:val="clear" w:color="auto" w:fill="auto"/>
          </w:tcPr>
          <w:p w14:paraId="58FA2F1F" w14:textId="7A5766F0" w:rsidR="00BB63DD" w:rsidRPr="00451B90" w:rsidRDefault="00A16AEB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451B90">
              <w:rPr>
                <w:color w:val="000000" w:themeColor="text1"/>
              </w:rPr>
              <w:t>2,238</w:t>
            </w:r>
          </w:p>
        </w:tc>
        <w:tc>
          <w:tcPr>
            <w:tcW w:w="1282" w:type="dxa"/>
            <w:shd w:val="clear" w:color="auto" w:fill="auto"/>
          </w:tcPr>
          <w:p w14:paraId="10EE96AD" w14:textId="11931BD9" w:rsidR="00BB63DD" w:rsidRPr="00451B90" w:rsidRDefault="006205AF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451B90">
              <w:t>358</w:t>
            </w:r>
          </w:p>
        </w:tc>
        <w:tc>
          <w:tcPr>
            <w:tcW w:w="1283" w:type="dxa"/>
          </w:tcPr>
          <w:p w14:paraId="2C17193B" w14:textId="1C900E38" w:rsidR="00BB63DD" w:rsidRPr="00451B90" w:rsidRDefault="00A16AEB" w:rsidP="00BB63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451B90">
              <w:t>311</w:t>
            </w:r>
          </w:p>
        </w:tc>
      </w:tr>
      <w:tr w:rsidR="00BB63DD" w:rsidRPr="00451B90" w14:paraId="1FA8C312" w14:textId="77777777" w:rsidTr="00145E9C">
        <w:tc>
          <w:tcPr>
            <w:tcW w:w="4158" w:type="dxa"/>
          </w:tcPr>
          <w:p w14:paraId="46FEFEC6" w14:textId="77777777" w:rsidR="00F7239C" w:rsidRPr="00451B90" w:rsidRDefault="00BB63DD" w:rsidP="00F14C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340" w:right="-45" w:hanging="340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การเปลี่ยนแปลงในมูลค่ายุติธรรมของ</w:t>
            </w:r>
            <w:r w:rsidR="00F14C11" w:rsidRPr="00451B90">
              <w:rPr>
                <w:rFonts w:ascii="Angsana New" w:hAnsi="Angsana New" w:hint="cs"/>
                <w:sz w:val="30"/>
                <w:szCs w:val="30"/>
                <w:cs/>
              </w:rPr>
              <w:t>รายการ</w:t>
            </w:r>
          </w:p>
          <w:p w14:paraId="3676EC82" w14:textId="4C67D90F" w:rsidR="00BB63DD" w:rsidRPr="00451B90" w:rsidRDefault="00F14C11" w:rsidP="00F723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527" w:right="-45" w:hanging="340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ที่ถูก</w:t>
            </w:r>
            <w:r w:rsidR="00BB63DD" w:rsidRPr="00451B90">
              <w:rPr>
                <w:rFonts w:ascii="Angsana New" w:hAnsi="Angsana New"/>
                <w:sz w:val="30"/>
                <w:szCs w:val="30"/>
                <w:cs/>
              </w:rPr>
              <w:t>ป้องกันความเสี่ยง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B5C0C80" w14:textId="7AEBF2DC" w:rsidR="00BB63DD" w:rsidRPr="00451B90" w:rsidRDefault="00710FB4" w:rsidP="004E08F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right="22"/>
              <w:jc w:val="right"/>
              <w:rPr>
                <w:color w:val="000000" w:themeColor="text1"/>
              </w:rPr>
            </w:pPr>
            <w:r w:rsidRPr="00451B90">
              <w:rPr>
                <w:color w:val="000000" w:themeColor="text1"/>
              </w:rPr>
              <w:t>(56)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55832BC" w14:textId="090F2BA9" w:rsidR="00BB63DD" w:rsidRPr="00451B90" w:rsidRDefault="00BB63D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color w:val="000000" w:themeColor="text1"/>
              </w:rPr>
            </w:pPr>
            <w:r w:rsidRPr="00451B90">
              <w:rPr>
                <w:rFonts w:hint="cs"/>
                <w:color w:val="000000" w:themeColor="text1"/>
                <w:cs/>
              </w:rPr>
              <w:t>-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39F44E5" w14:textId="29DC98FF" w:rsidR="00BB63DD" w:rsidRPr="00451B90" w:rsidRDefault="006205AF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451B90">
              <w:t>-</w:t>
            </w:r>
          </w:p>
        </w:tc>
        <w:tc>
          <w:tcPr>
            <w:tcW w:w="1283" w:type="dxa"/>
            <w:vAlign w:val="bottom"/>
          </w:tcPr>
          <w:p w14:paraId="1022BC91" w14:textId="56337DE0" w:rsidR="00BB63DD" w:rsidRPr="00451B90" w:rsidRDefault="00BB63DD" w:rsidP="0019370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rPr>
                <w:rFonts w:hint="cs"/>
                <w:cs/>
              </w:rPr>
              <w:t>-</w:t>
            </w:r>
          </w:p>
        </w:tc>
      </w:tr>
      <w:tr w:rsidR="00B779AE" w:rsidRPr="00451B90" w14:paraId="5B753882" w14:textId="77777777" w:rsidTr="00145E9C">
        <w:tc>
          <w:tcPr>
            <w:tcW w:w="4158" w:type="dxa"/>
          </w:tcPr>
          <w:p w14:paraId="28504C74" w14:textId="77777777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b/>
                <w:bCs/>
                <w:cs/>
              </w:rPr>
            </w:pPr>
            <w:r w:rsidRPr="00451B90">
              <w:rPr>
                <w:b/>
                <w:bCs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2B91B97C" w14:textId="6BC7C7BD" w:rsidR="00B779AE" w:rsidRPr="00451B90" w:rsidRDefault="00ED0D47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82,079</w:t>
            </w:r>
          </w:p>
        </w:tc>
        <w:tc>
          <w:tcPr>
            <w:tcW w:w="1283" w:type="dxa"/>
            <w:shd w:val="clear" w:color="auto" w:fill="auto"/>
          </w:tcPr>
          <w:p w14:paraId="10859E7F" w14:textId="305E2A21" w:rsidR="00B779AE" w:rsidRPr="00451B90" w:rsidRDefault="00A16AEB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78,277</w:t>
            </w:r>
          </w:p>
        </w:tc>
        <w:tc>
          <w:tcPr>
            <w:tcW w:w="1282" w:type="dxa"/>
            <w:shd w:val="clear" w:color="auto" w:fill="auto"/>
          </w:tcPr>
          <w:p w14:paraId="711E1672" w14:textId="49A1508E" w:rsidR="00B779AE" w:rsidRPr="00451B90" w:rsidRDefault="006205AF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47,585</w:t>
            </w:r>
          </w:p>
        </w:tc>
        <w:tc>
          <w:tcPr>
            <w:tcW w:w="1283" w:type="dxa"/>
          </w:tcPr>
          <w:p w14:paraId="2A5008FA" w14:textId="694068DD" w:rsidR="00B779AE" w:rsidRPr="00451B90" w:rsidRDefault="00A16AEB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35,776</w:t>
            </w:r>
          </w:p>
        </w:tc>
      </w:tr>
      <w:tr w:rsidR="00B779AE" w:rsidRPr="00451B90" w14:paraId="7DF26070" w14:textId="77777777" w:rsidTr="00145E9C">
        <w:tc>
          <w:tcPr>
            <w:tcW w:w="4158" w:type="dxa"/>
            <w:vAlign w:val="bottom"/>
          </w:tcPr>
          <w:p w14:paraId="3B05BD53" w14:textId="77777777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451B90">
              <w:rPr>
                <w:i/>
                <w:iCs/>
                <w:cs/>
              </w:rPr>
              <w:t>หัก</w:t>
            </w:r>
            <w:r w:rsidRPr="00451B90">
              <w:tab/>
            </w:r>
            <w:r w:rsidRPr="00451B90">
              <w:rPr>
                <w:cs/>
              </w:rPr>
              <w:t xml:space="preserve">เงินกู้ยืมระยะยาวส่วนที่ถึงกำหนดชำระ     </w:t>
            </w:r>
            <w:r w:rsidRPr="00451B90">
              <w:rPr>
                <w:cs/>
              </w:rPr>
              <w:br/>
              <w:t xml:space="preserve">    ภายในหนึ่งปี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CFAC8" w14:textId="2F79449D" w:rsidR="00B779AE" w:rsidRPr="00451B90" w:rsidRDefault="00701AF4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451B90">
              <w:t>(7,18</w:t>
            </w:r>
            <w:r w:rsidR="00817DB6" w:rsidRPr="00451B90">
              <w:t>9</w:t>
            </w:r>
            <w:r w:rsidRPr="00451B90"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C6DBE7F" w14:textId="03364B8A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3,</w:t>
            </w:r>
            <w:r w:rsidR="00A16AEB" w:rsidRPr="00451B90">
              <w:t>644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931E0EF" w14:textId="104A3501" w:rsidR="00B779AE" w:rsidRPr="00451B90" w:rsidRDefault="00701AF4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451B90">
              <w:t>(3,</w:t>
            </w:r>
            <w:r w:rsidR="00445CAD" w:rsidRPr="00451B90">
              <w:t>99</w:t>
            </w:r>
            <w:r w:rsidR="00445CAD" w:rsidRPr="00451B90">
              <w:rPr>
                <w:rFonts w:hint="cs"/>
                <w:cs/>
              </w:rPr>
              <w:t>6</w:t>
            </w:r>
            <w:r w:rsidRPr="00451B90">
              <w:t>)</w:t>
            </w:r>
          </w:p>
        </w:tc>
        <w:tc>
          <w:tcPr>
            <w:tcW w:w="1283" w:type="dxa"/>
            <w:vAlign w:val="bottom"/>
          </w:tcPr>
          <w:p w14:paraId="798EFFA5" w14:textId="52984E75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451B90">
              <w:rPr>
                <w:cs/>
              </w:rPr>
              <w:t>(</w:t>
            </w:r>
            <w:r w:rsidRPr="00451B90">
              <w:t>450</w:t>
            </w:r>
            <w:r w:rsidRPr="00451B90">
              <w:rPr>
                <w:cs/>
              </w:rPr>
              <w:t>)</w:t>
            </w:r>
          </w:p>
        </w:tc>
      </w:tr>
      <w:tr w:rsidR="00B779AE" w:rsidRPr="00451B90" w14:paraId="3AFD51EE" w14:textId="77777777" w:rsidTr="00145E9C">
        <w:tc>
          <w:tcPr>
            <w:tcW w:w="4158" w:type="dxa"/>
          </w:tcPr>
          <w:p w14:paraId="566AA07F" w14:textId="77777777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2" w:hanging="342"/>
              <w:rPr>
                <w:cs/>
              </w:rPr>
            </w:pPr>
            <w:r w:rsidRPr="00451B90">
              <w:rPr>
                <w:rFonts w:hint="cs"/>
                <w:cs/>
              </w:rPr>
              <w:t xml:space="preserve">       หุ้นกู้ที่ถึงกำหนดชำระภายในหนึ่งปี</w:t>
            </w:r>
          </w:p>
        </w:tc>
        <w:tc>
          <w:tcPr>
            <w:tcW w:w="1282" w:type="dxa"/>
            <w:shd w:val="clear" w:color="auto" w:fill="auto"/>
          </w:tcPr>
          <w:p w14:paraId="539C130F" w14:textId="1DFB137F" w:rsidR="00B779AE" w:rsidRPr="00451B90" w:rsidRDefault="00701AF4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451B90">
              <w:t>(899)</w:t>
            </w:r>
          </w:p>
        </w:tc>
        <w:tc>
          <w:tcPr>
            <w:tcW w:w="1283" w:type="dxa"/>
            <w:shd w:val="clear" w:color="auto" w:fill="auto"/>
          </w:tcPr>
          <w:p w14:paraId="25940802" w14:textId="4C4820A6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4,000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</w:tcPr>
          <w:p w14:paraId="3B03FB3C" w14:textId="6D5E0177" w:rsidR="00B779AE" w:rsidRPr="00451B90" w:rsidRDefault="00701AF4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cs/>
              </w:rPr>
            </w:pPr>
            <w:r w:rsidRPr="00451B90">
              <w:t>(400)</w:t>
            </w:r>
          </w:p>
        </w:tc>
        <w:tc>
          <w:tcPr>
            <w:tcW w:w="1283" w:type="dxa"/>
          </w:tcPr>
          <w:p w14:paraId="22CA03B7" w14:textId="785031CE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cs/>
              </w:rPr>
            </w:pPr>
            <w:r w:rsidRPr="00451B90">
              <w:rPr>
                <w:cs/>
              </w:rPr>
              <w:t>(</w:t>
            </w:r>
            <w:r w:rsidRPr="00451B90">
              <w:t>4,000</w:t>
            </w:r>
            <w:r w:rsidRPr="00451B90">
              <w:rPr>
                <w:cs/>
              </w:rPr>
              <w:t>)</w:t>
            </w:r>
          </w:p>
        </w:tc>
      </w:tr>
      <w:tr w:rsidR="00B779AE" w:rsidRPr="00451B90" w14:paraId="09ABADC8" w14:textId="77777777" w:rsidTr="00145E9C">
        <w:tc>
          <w:tcPr>
            <w:tcW w:w="4158" w:type="dxa"/>
          </w:tcPr>
          <w:p w14:paraId="233CF81F" w14:textId="77777777" w:rsidR="00B779AE" w:rsidRPr="00451B90" w:rsidRDefault="00B779AE" w:rsidP="00B779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cs/>
              </w:rPr>
            </w:pPr>
            <w:r w:rsidRPr="00451B90">
              <w:rPr>
                <w:cs/>
              </w:rPr>
              <w:t xml:space="preserve">       เงินกู้ยืมระยะสั้น</w:t>
            </w:r>
          </w:p>
        </w:tc>
        <w:tc>
          <w:tcPr>
            <w:tcW w:w="1282" w:type="dxa"/>
            <w:shd w:val="clear" w:color="auto" w:fill="auto"/>
          </w:tcPr>
          <w:p w14:paraId="75077CDF" w14:textId="0E034A22" w:rsidR="00B779AE" w:rsidRPr="00451B90" w:rsidRDefault="00701AF4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</w:pPr>
            <w:r w:rsidRPr="00451B90">
              <w:t>(3,035)</w:t>
            </w:r>
          </w:p>
        </w:tc>
        <w:tc>
          <w:tcPr>
            <w:tcW w:w="1283" w:type="dxa"/>
            <w:shd w:val="clear" w:color="auto" w:fill="auto"/>
          </w:tcPr>
          <w:p w14:paraId="3B4E7F62" w14:textId="1238A106" w:rsidR="00B779AE" w:rsidRPr="00451B90" w:rsidRDefault="00B779AE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="00A16AEB" w:rsidRPr="00451B90">
              <w:t>7,803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D799C8E" w14:textId="7442443C" w:rsidR="00B779AE" w:rsidRPr="00451B90" w:rsidRDefault="00701AF4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</w:pPr>
            <w:r w:rsidRPr="00451B90">
              <w:t>(3,035)</w:t>
            </w:r>
          </w:p>
        </w:tc>
        <w:tc>
          <w:tcPr>
            <w:tcW w:w="1283" w:type="dxa"/>
            <w:vAlign w:val="bottom"/>
          </w:tcPr>
          <w:p w14:paraId="4D77D824" w14:textId="4F6104D0" w:rsidR="00B779AE" w:rsidRPr="00451B90" w:rsidRDefault="00A16AEB" w:rsidP="00B779A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6,585</w:t>
            </w:r>
            <w:r w:rsidRPr="00451B90">
              <w:rPr>
                <w:cs/>
              </w:rPr>
              <w:t>)</w:t>
            </w:r>
          </w:p>
        </w:tc>
      </w:tr>
      <w:tr w:rsidR="00B779AE" w:rsidRPr="00451B90" w14:paraId="466A425A" w14:textId="77777777" w:rsidTr="00145E9C">
        <w:tc>
          <w:tcPr>
            <w:tcW w:w="4158" w:type="dxa"/>
          </w:tcPr>
          <w:p w14:paraId="1A3676D3" w14:textId="09AA3A39" w:rsidR="00B779AE" w:rsidRPr="00451B90" w:rsidRDefault="00B779AE" w:rsidP="00B779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30 </w:t>
            </w:r>
            <w:r w:rsidR="00A16AEB" w:rsidRPr="00451B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2" w:type="dxa"/>
            <w:shd w:val="clear" w:color="auto" w:fill="auto"/>
          </w:tcPr>
          <w:p w14:paraId="367933BA" w14:textId="41434E0A" w:rsidR="00B779AE" w:rsidRPr="00451B90" w:rsidRDefault="00ED0D47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6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70,9</w:t>
            </w:r>
            <w:r w:rsidR="00817DB6" w:rsidRPr="00451B90">
              <w:rPr>
                <w:b/>
                <w:bCs/>
              </w:rPr>
              <w:t>56</w:t>
            </w:r>
          </w:p>
        </w:tc>
        <w:tc>
          <w:tcPr>
            <w:tcW w:w="1283" w:type="dxa"/>
            <w:shd w:val="clear" w:color="auto" w:fill="auto"/>
          </w:tcPr>
          <w:p w14:paraId="62C22D73" w14:textId="61EF33D7" w:rsidR="00B779AE" w:rsidRPr="00451B90" w:rsidRDefault="00A16AEB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62,830</w:t>
            </w:r>
          </w:p>
        </w:tc>
        <w:tc>
          <w:tcPr>
            <w:tcW w:w="1282" w:type="dxa"/>
            <w:shd w:val="clear" w:color="auto" w:fill="auto"/>
          </w:tcPr>
          <w:p w14:paraId="4E568E89" w14:textId="6B1BA028" w:rsidR="00B779AE" w:rsidRPr="00451B90" w:rsidRDefault="00445CAD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3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40,</w:t>
            </w:r>
            <w:r w:rsidR="006205AF" w:rsidRPr="00451B90">
              <w:rPr>
                <w:b/>
                <w:bCs/>
              </w:rPr>
              <w:t>15</w:t>
            </w:r>
            <w:r w:rsidRPr="00451B90">
              <w:rPr>
                <w:rFonts w:hint="cs"/>
                <w:b/>
                <w:bCs/>
                <w:cs/>
              </w:rPr>
              <w:t>4</w:t>
            </w:r>
          </w:p>
        </w:tc>
        <w:tc>
          <w:tcPr>
            <w:tcW w:w="1283" w:type="dxa"/>
          </w:tcPr>
          <w:p w14:paraId="69A6FDFA" w14:textId="4C541BC3" w:rsidR="00B779AE" w:rsidRPr="00451B90" w:rsidRDefault="00B779AE" w:rsidP="00B779A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8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24,7</w:t>
            </w:r>
            <w:r w:rsidR="00A16AEB" w:rsidRPr="00451B90">
              <w:rPr>
                <w:b/>
                <w:bCs/>
              </w:rPr>
              <w:t>41</w:t>
            </w:r>
          </w:p>
        </w:tc>
      </w:tr>
    </w:tbl>
    <w:p w14:paraId="15724963" w14:textId="6CEB0640" w:rsidR="00CC770C" w:rsidRPr="00451B90" w:rsidRDefault="00CC770C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GB"/>
        </w:rPr>
      </w:pPr>
    </w:p>
    <w:p w14:paraId="0F5BAA85" w14:textId="77777777" w:rsidR="00A702AE" w:rsidRPr="00451B90" w:rsidRDefault="00A702AE" w:rsidP="001E69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lang w:val="en-GB"/>
        </w:rPr>
      </w:pPr>
    </w:p>
    <w:p w14:paraId="5F54F531" w14:textId="77777777" w:rsidR="00A702AE" w:rsidRPr="00451B90" w:rsidRDefault="00A702AE" w:rsidP="00B61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lastRenderedPageBreak/>
        <w:t xml:space="preserve">เมื่อวันที่ </w:t>
      </w:r>
      <w:r w:rsidRPr="00451B90">
        <w:rPr>
          <w:rFonts w:asciiTheme="majorBidi" w:hAnsiTheme="majorBidi" w:cstheme="majorBidi"/>
        </w:rPr>
        <w:t xml:space="preserve">13 </w:t>
      </w:r>
      <w:r w:rsidRPr="00451B90">
        <w:rPr>
          <w:rFonts w:asciiTheme="majorBidi" w:hAnsiTheme="majorBidi" w:cstheme="majorBidi"/>
          <w:cs/>
        </w:rPr>
        <w:t xml:space="preserve">กรกฎาคม </w:t>
      </w:r>
      <w:r w:rsidRPr="00451B90">
        <w:rPr>
          <w:rFonts w:asciiTheme="majorBidi" w:hAnsiTheme="majorBidi" w:cstheme="majorBidi"/>
        </w:rPr>
        <w:t xml:space="preserve">2565 </w:t>
      </w:r>
      <w:r w:rsidRPr="00451B90">
        <w:rPr>
          <w:rFonts w:asciiTheme="majorBidi" w:hAnsiTheme="majorBidi" w:cstheme="majorBidi"/>
          <w:cs/>
        </w:rPr>
        <w:t xml:space="preserve">บริษัทย่อยแห่งหนึ่งประกาศซื้อหุ้นกู้ที่คงเหลืออยู่ทั้งหมดของหุ้นกู้ที่ได้ออกไปแล้ว โดยยอดคงเหลือของหุ้นกู้ดังกล่าวมีมูลค่า </w:t>
      </w:r>
      <w:r w:rsidRPr="00451B90">
        <w:rPr>
          <w:rFonts w:asciiTheme="majorBidi" w:hAnsiTheme="majorBidi" w:cstheme="majorBidi"/>
        </w:rPr>
        <w:t xml:space="preserve">100 </w:t>
      </w:r>
      <w:r w:rsidRPr="00451B90">
        <w:rPr>
          <w:rFonts w:asciiTheme="majorBidi" w:hAnsiTheme="majorBidi" w:cstheme="majorBidi"/>
          <w:cs/>
        </w:rPr>
        <w:t xml:space="preserve">ล้านเหรียญสหรัฐฯ และมีมูลค่าการซื้อคืนที่ราคาร้อยละ </w:t>
      </w:r>
      <w:r w:rsidRPr="00451B90">
        <w:rPr>
          <w:rFonts w:asciiTheme="majorBidi" w:hAnsiTheme="majorBidi" w:cstheme="majorBidi"/>
        </w:rPr>
        <w:t xml:space="preserve">102.75 </w:t>
      </w:r>
      <w:r w:rsidRPr="00451B90">
        <w:rPr>
          <w:rFonts w:asciiTheme="majorBidi" w:hAnsiTheme="majorBidi" w:cstheme="majorBidi"/>
          <w:cs/>
        </w:rPr>
        <w:t xml:space="preserve">ของมูลค่าที่ตราไว้ การซื้อคืนหุ้นกู้ดังกล่าวได้เสร็จสิ้นเมื่อวันที่ </w:t>
      </w:r>
      <w:r w:rsidRPr="00451B90">
        <w:rPr>
          <w:rFonts w:asciiTheme="majorBidi" w:hAnsiTheme="majorBidi" w:cstheme="majorBidi"/>
        </w:rPr>
        <w:t xml:space="preserve">27 </w:t>
      </w:r>
      <w:r w:rsidRPr="00451B90">
        <w:rPr>
          <w:rFonts w:asciiTheme="majorBidi" w:hAnsiTheme="majorBidi" w:cstheme="majorBidi"/>
          <w:cs/>
        </w:rPr>
        <w:t xml:space="preserve">กรกฎาคม </w:t>
      </w:r>
      <w:r w:rsidRPr="00451B90">
        <w:rPr>
          <w:rFonts w:asciiTheme="majorBidi" w:hAnsiTheme="majorBidi" w:cstheme="majorBidi"/>
        </w:rPr>
        <w:t>2565</w:t>
      </w:r>
    </w:p>
    <w:p w14:paraId="51F9E559" w14:textId="030FB0A7" w:rsidR="00A702AE" w:rsidRPr="00451B90" w:rsidRDefault="00A702AE" w:rsidP="00A7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0BF8A3B4" w14:textId="4AEA1605" w:rsidR="00A702AE" w:rsidRPr="00451B90" w:rsidRDefault="00A702AE" w:rsidP="00B612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 xml:space="preserve">ในเดือนสิงหาคม </w:t>
      </w:r>
      <w:r w:rsidRPr="00451B90">
        <w:rPr>
          <w:rFonts w:asciiTheme="majorBidi" w:hAnsiTheme="majorBidi" w:cstheme="majorBidi"/>
        </w:rPr>
        <w:t xml:space="preserve">2565 </w:t>
      </w:r>
      <w:r w:rsidRPr="00451B90">
        <w:rPr>
          <w:rFonts w:asciiTheme="majorBidi" w:hAnsiTheme="majorBidi" w:cstheme="majorBidi"/>
          <w:cs/>
        </w:rPr>
        <w:t xml:space="preserve">บริษัทได้เสนอขายหุ้นกู้ชนิดระบุชื่อผู้ถือ ประเภทไม่ด้อยสิทธิ ไม่มีหลักประกัน และมีผู้แทนผู้ถือหุ้นกู้ เป็นจำนวนเงิน </w:t>
      </w:r>
      <w:r w:rsidRPr="00451B90">
        <w:rPr>
          <w:rFonts w:asciiTheme="majorBidi" w:hAnsiTheme="majorBidi" w:cstheme="majorBidi"/>
        </w:rPr>
        <w:t xml:space="preserve">10,000 </w:t>
      </w:r>
      <w:r w:rsidRPr="00451B90">
        <w:rPr>
          <w:rFonts w:asciiTheme="majorBidi" w:hAnsiTheme="majorBidi" w:cstheme="majorBidi"/>
          <w:cs/>
        </w:rPr>
        <w:t xml:space="preserve">ล้านบาท จำหน่ายต่อผู้ลงทุนสถาบัน และ/หรือ ผู้ลงทุนรายใหญ่ หุ้นกู้ดังกล่าวมีมูลค่าที่ตราไว้หน่วยละ </w:t>
      </w:r>
      <w:r w:rsidRPr="00451B90">
        <w:rPr>
          <w:rFonts w:asciiTheme="majorBidi" w:hAnsiTheme="majorBidi" w:cstheme="majorBidi"/>
        </w:rPr>
        <w:t xml:space="preserve">1,000 </w:t>
      </w:r>
      <w:r w:rsidRPr="00451B90">
        <w:rPr>
          <w:rFonts w:asciiTheme="majorBidi" w:hAnsiTheme="majorBidi" w:cstheme="majorBidi"/>
          <w:cs/>
        </w:rPr>
        <w:t xml:space="preserve">บาท และมีกำหนดชำระดอกเบี้ยทุก </w:t>
      </w:r>
      <w:r w:rsidRPr="00451B90">
        <w:rPr>
          <w:rFonts w:asciiTheme="majorBidi" w:hAnsiTheme="majorBidi" w:cstheme="majorBidi"/>
        </w:rPr>
        <w:t xml:space="preserve">6 </w:t>
      </w:r>
      <w:r w:rsidRPr="00451B90">
        <w:rPr>
          <w:rFonts w:asciiTheme="majorBidi" w:hAnsiTheme="majorBidi" w:cstheme="majorBidi"/>
          <w:cs/>
        </w:rPr>
        <w:t>เดือน โดยมีรายละเอียดที่สำคัญอื่นดังนี้</w:t>
      </w:r>
    </w:p>
    <w:p w14:paraId="115BACF0" w14:textId="050634FA" w:rsidR="00A702AE" w:rsidRPr="00451B90" w:rsidRDefault="00A702AE" w:rsidP="00A7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tbl>
      <w:tblPr>
        <w:tblW w:w="0" w:type="auto"/>
        <w:tblInd w:w="540" w:type="dxa"/>
        <w:tblLayout w:type="fixed"/>
        <w:tblLook w:val="04A0" w:firstRow="1" w:lastRow="0" w:firstColumn="1" w:lastColumn="0" w:noHBand="0" w:noVBand="1"/>
      </w:tblPr>
      <w:tblGrid>
        <w:gridCol w:w="1807"/>
        <w:gridCol w:w="1786"/>
        <w:gridCol w:w="2077"/>
        <w:gridCol w:w="1693"/>
        <w:gridCol w:w="1700"/>
      </w:tblGrid>
      <w:tr w:rsidR="00A702AE" w:rsidRPr="00451B90" w14:paraId="0037A505" w14:textId="77777777" w:rsidTr="00A702AE">
        <w:tc>
          <w:tcPr>
            <w:tcW w:w="1807" w:type="dxa"/>
          </w:tcPr>
          <w:p w14:paraId="20CC1601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346F934A" w14:textId="1A1E8B20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วันที่ออกหุ้นกู้</w:t>
            </w:r>
          </w:p>
        </w:tc>
        <w:tc>
          <w:tcPr>
            <w:tcW w:w="1786" w:type="dxa"/>
          </w:tcPr>
          <w:p w14:paraId="31BC3469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37725A6C" w14:textId="5074F3DD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มูลค่า</w:t>
            </w:r>
          </w:p>
        </w:tc>
        <w:tc>
          <w:tcPr>
            <w:tcW w:w="2077" w:type="dxa"/>
          </w:tcPr>
          <w:p w14:paraId="7CC796A1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3903A139" w14:textId="1C3372CB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อัตราดอกเบี้ยร้อยละ</w:t>
            </w:r>
          </w:p>
        </w:tc>
        <w:tc>
          <w:tcPr>
            <w:tcW w:w="1693" w:type="dxa"/>
          </w:tcPr>
          <w:p w14:paraId="38916A22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</w:p>
          <w:p w14:paraId="5B4CE631" w14:textId="0FEAAA3C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  <w:cs/>
              </w:rPr>
            </w:pPr>
            <w:r w:rsidRPr="00451B90">
              <w:rPr>
                <w:rFonts w:hint="cs"/>
                <w:b/>
                <w:bCs/>
                <w:cs/>
              </w:rPr>
              <w:t>อายุหุ้นกู้</w:t>
            </w:r>
          </w:p>
        </w:tc>
        <w:tc>
          <w:tcPr>
            <w:tcW w:w="1700" w:type="dxa"/>
          </w:tcPr>
          <w:p w14:paraId="73CE462C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วันครบกำหนด</w:t>
            </w:r>
          </w:p>
          <w:p w14:paraId="3027C184" w14:textId="3DA165E1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ไถ่ถอนหุ้นกู้</w:t>
            </w:r>
          </w:p>
        </w:tc>
      </w:tr>
      <w:tr w:rsidR="00A702AE" w:rsidRPr="00451B90" w14:paraId="0492132F" w14:textId="77777777" w:rsidTr="00A702AE">
        <w:tc>
          <w:tcPr>
            <w:tcW w:w="1807" w:type="dxa"/>
          </w:tcPr>
          <w:p w14:paraId="751336C6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786" w:type="dxa"/>
          </w:tcPr>
          <w:p w14:paraId="7D293C0B" w14:textId="51E26935" w:rsidR="00A702AE" w:rsidRPr="00451B90" w:rsidRDefault="00A702AE" w:rsidP="00A70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077" w:type="dxa"/>
          </w:tcPr>
          <w:p w14:paraId="31F1646A" w14:textId="6826B690" w:rsidR="00A702AE" w:rsidRPr="00451B90" w:rsidRDefault="00A702AE" w:rsidP="00A70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(ต่อปี)</w:t>
            </w:r>
          </w:p>
        </w:tc>
        <w:tc>
          <w:tcPr>
            <w:tcW w:w="1693" w:type="dxa"/>
          </w:tcPr>
          <w:p w14:paraId="14A5F813" w14:textId="550CD8EF" w:rsidR="00A702AE" w:rsidRPr="00451B90" w:rsidRDefault="00A702AE" w:rsidP="00A702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(ปี)</w:t>
            </w:r>
          </w:p>
        </w:tc>
        <w:tc>
          <w:tcPr>
            <w:tcW w:w="1700" w:type="dxa"/>
          </w:tcPr>
          <w:p w14:paraId="3E2AA1E8" w14:textId="7777777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A702AE" w:rsidRPr="00451B90" w14:paraId="7866DC11" w14:textId="77777777" w:rsidTr="00A702AE">
        <w:tc>
          <w:tcPr>
            <w:tcW w:w="1807" w:type="dxa"/>
          </w:tcPr>
          <w:p w14:paraId="71C26FE7" w14:textId="26974706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25 </w:t>
            </w:r>
            <w:r w:rsidRPr="00451B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6" w:type="dxa"/>
          </w:tcPr>
          <w:p w14:paraId="4B4BEEE0" w14:textId="2088A64B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4,500</w:t>
            </w:r>
          </w:p>
        </w:tc>
        <w:tc>
          <w:tcPr>
            <w:tcW w:w="2077" w:type="dxa"/>
          </w:tcPr>
          <w:p w14:paraId="3B17D646" w14:textId="1D024D6F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2.84</w:t>
            </w:r>
          </w:p>
        </w:tc>
        <w:tc>
          <w:tcPr>
            <w:tcW w:w="1693" w:type="dxa"/>
          </w:tcPr>
          <w:p w14:paraId="1C841F89" w14:textId="7C0ECDF9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65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</w:p>
        </w:tc>
        <w:tc>
          <w:tcPr>
            <w:tcW w:w="1700" w:type="dxa"/>
          </w:tcPr>
          <w:p w14:paraId="13BA9806" w14:textId="4EC95271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25 </w:t>
            </w:r>
            <w:r w:rsidRPr="00451B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2568</w:t>
            </w:r>
          </w:p>
        </w:tc>
      </w:tr>
      <w:tr w:rsidR="00A702AE" w:rsidRPr="00451B90" w14:paraId="1F660E5D" w14:textId="77777777" w:rsidTr="00A702AE">
        <w:tc>
          <w:tcPr>
            <w:tcW w:w="1807" w:type="dxa"/>
          </w:tcPr>
          <w:p w14:paraId="1D1579BB" w14:textId="0C97D81B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25 </w:t>
            </w:r>
            <w:r w:rsidRPr="00451B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6" w:type="dxa"/>
          </w:tcPr>
          <w:p w14:paraId="5BEBB0A8" w14:textId="483E623D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2,000</w:t>
            </w:r>
          </w:p>
        </w:tc>
        <w:tc>
          <w:tcPr>
            <w:tcW w:w="2077" w:type="dxa"/>
          </w:tcPr>
          <w:p w14:paraId="7BE4FFEF" w14:textId="7E47A82E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3.26</w:t>
            </w:r>
          </w:p>
        </w:tc>
        <w:tc>
          <w:tcPr>
            <w:tcW w:w="1693" w:type="dxa"/>
          </w:tcPr>
          <w:p w14:paraId="1B3B6B0A" w14:textId="5F00D69F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6"/>
              </w:tabs>
              <w:spacing w:line="240" w:lineRule="auto"/>
              <w:ind w:right="65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</w:t>
            </w:r>
          </w:p>
        </w:tc>
        <w:tc>
          <w:tcPr>
            <w:tcW w:w="1700" w:type="dxa"/>
          </w:tcPr>
          <w:p w14:paraId="518611CF" w14:textId="61F17485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25 </w:t>
            </w:r>
            <w:r w:rsidRPr="00451B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2570</w:t>
            </w:r>
          </w:p>
        </w:tc>
      </w:tr>
      <w:tr w:rsidR="00A702AE" w:rsidRPr="00451B90" w14:paraId="474D59C0" w14:textId="77777777" w:rsidTr="00A702AE">
        <w:tc>
          <w:tcPr>
            <w:tcW w:w="1807" w:type="dxa"/>
          </w:tcPr>
          <w:p w14:paraId="2941C94C" w14:textId="384A4107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25 </w:t>
            </w:r>
            <w:r w:rsidRPr="00451B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786" w:type="dxa"/>
          </w:tcPr>
          <w:p w14:paraId="5BD43556" w14:textId="44208259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522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3,500</w:t>
            </w:r>
          </w:p>
        </w:tc>
        <w:tc>
          <w:tcPr>
            <w:tcW w:w="2077" w:type="dxa"/>
          </w:tcPr>
          <w:p w14:paraId="770EFE14" w14:textId="6B7FD1BD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7"/>
              </w:tabs>
              <w:spacing w:line="240" w:lineRule="auto"/>
              <w:ind w:right="764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4.00</w:t>
            </w:r>
          </w:p>
        </w:tc>
        <w:tc>
          <w:tcPr>
            <w:tcW w:w="1693" w:type="dxa"/>
          </w:tcPr>
          <w:p w14:paraId="15363D4E" w14:textId="4A0136A6" w:rsidR="00A702AE" w:rsidRPr="00451B90" w:rsidRDefault="00A702AE" w:rsidP="00B612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510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10</w:t>
            </w:r>
          </w:p>
        </w:tc>
        <w:tc>
          <w:tcPr>
            <w:tcW w:w="1700" w:type="dxa"/>
          </w:tcPr>
          <w:p w14:paraId="5CDA8C83" w14:textId="343A29CE" w:rsidR="00A702AE" w:rsidRPr="00451B90" w:rsidRDefault="00A702AE" w:rsidP="00A702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25 </w:t>
            </w:r>
            <w:r w:rsidRPr="00451B90">
              <w:rPr>
                <w:rFonts w:asciiTheme="majorBidi" w:hAnsiTheme="majorBidi" w:cstheme="majorBidi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2575</w:t>
            </w:r>
          </w:p>
        </w:tc>
      </w:tr>
    </w:tbl>
    <w:p w14:paraId="5A2B20BA" w14:textId="77777777" w:rsidR="00A702AE" w:rsidRPr="00451B90" w:rsidRDefault="00A702AE" w:rsidP="00A7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</w:rPr>
      </w:pPr>
    </w:p>
    <w:p w14:paraId="379F45A5" w14:textId="594F4AEA" w:rsidR="00345D0B" w:rsidRPr="00451B90" w:rsidRDefault="00345D0B" w:rsidP="00A702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cs/>
          <w:lang w:val="th-TH"/>
        </w:rPr>
      </w:pPr>
      <w:r w:rsidRPr="00451B90">
        <w:rPr>
          <w:rFonts w:asciiTheme="majorBidi" w:hAnsiTheme="majorBidi" w:cstheme="majorBidi"/>
          <w:b/>
          <w:bCs/>
          <w:cs/>
          <w:lang w:val="th-TH"/>
        </w:rPr>
        <w:br w:type="page"/>
      </w:r>
    </w:p>
    <w:p w14:paraId="5EE3483C" w14:textId="77777777" w:rsidR="00C03020" w:rsidRPr="00451B90" w:rsidRDefault="00C03020" w:rsidP="003057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  <w:sectPr w:rsidR="00C03020" w:rsidRPr="00451B90" w:rsidSect="00FB1D27"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3093B4F0" w14:textId="77777777" w:rsidR="00825705" w:rsidRPr="00451B90" w:rsidRDefault="00825705" w:rsidP="00825705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lastRenderedPageBreak/>
        <w:t>ส่วน</w:t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งาน</w:t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ดำเนินงานและการจำแนกรายได้</w:t>
      </w:r>
    </w:p>
    <w:p w14:paraId="65A3D91C" w14:textId="77777777" w:rsidR="00825705" w:rsidRPr="00451B90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20"/>
          <w:szCs w:val="20"/>
          <w:cs/>
          <w:lang w:eastAsia="th-TH"/>
        </w:rPr>
      </w:pPr>
    </w:p>
    <w:p w14:paraId="02B9382D" w14:textId="3C0B3B80" w:rsidR="00627B66" w:rsidRPr="00451B90" w:rsidRDefault="00585492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451B90">
        <w:rPr>
          <w:rFonts w:asciiTheme="majorBidi" w:hAnsiTheme="majorBidi" w:cstheme="majorBidi"/>
          <w:snapToGrid w:val="0"/>
          <w:cs/>
          <w:lang w:eastAsia="th-TH"/>
        </w:rPr>
        <w:t>ข้อมูลเกี่ยวกับส่วนงานที่รายงานสำหรับงวด</w:t>
      </w:r>
      <w:r w:rsidR="00A16AEB" w:rsidRPr="00451B90">
        <w:rPr>
          <w:rFonts w:asciiTheme="majorBidi" w:hAnsiTheme="majorBidi" w:cstheme="majorBidi" w:hint="cs"/>
          <w:snapToGrid w:val="0"/>
          <w:cs/>
          <w:lang w:eastAsia="th-TH"/>
        </w:rPr>
        <w:t>เก้า</w:t>
      </w:r>
      <w:r w:rsidRPr="00451B90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  <w:snapToGrid w:val="0"/>
          <w:lang w:eastAsia="th-TH"/>
        </w:rPr>
        <w:t>3</w:t>
      </w:r>
      <w:r w:rsidR="00116B35" w:rsidRPr="00451B90">
        <w:rPr>
          <w:rFonts w:asciiTheme="majorBidi" w:hAnsiTheme="majorBidi" w:cstheme="majorBidi"/>
          <w:snapToGrid w:val="0"/>
          <w:lang w:eastAsia="th-TH"/>
        </w:rPr>
        <w:t xml:space="preserve">0 </w:t>
      </w:r>
      <w:r w:rsidR="00A16AEB" w:rsidRPr="00451B90">
        <w:rPr>
          <w:rFonts w:asciiTheme="majorBidi" w:hAnsiTheme="majorBidi" w:cstheme="majorBidi" w:hint="cs"/>
          <w:snapToGrid w:val="0"/>
          <w:cs/>
          <w:lang w:eastAsia="th-TH"/>
        </w:rPr>
        <w:t xml:space="preserve">กันยายน </w:t>
      </w:r>
      <w:r w:rsidR="006F1E95" w:rsidRPr="00451B90">
        <w:rPr>
          <w:rFonts w:asciiTheme="majorBidi" w:hAnsiTheme="majorBidi" w:cstheme="majorBidi"/>
          <w:snapToGrid w:val="0"/>
          <w:lang w:eastAsia="th-TH"/>
        </w:rPr>
        <w:t>2565</w:t>
      </w:r>
      <w:r w:rsidR="00617971" w:rsidRPr="00451B90">
        <w:rPr>
          <w:rFonts w:asciiTheme="majorBidi" w:hAnsiTheme="majorBidi" w:cstheme="majorBidi"/>
          <w:snapToGrid w:val="0"/>
          <w:cs/>
          <w:lang w:eastAsia="th-TH"/>
        </w:rPr>
        <w:t xml:space="preserve"> และ </w:t>
      </w:r>
      <w:r w:rsidR="006F1E95" w:rsidRPr="00451B90">
        <w:rPr>
          <w:rFonts w:asciiTheme="majorBidi" w:hAnsiTheme="majorBidi" w:cstheme="majorBidi"/>
          <w:snapToGrid w:val="0"/>
          <w:lang w:eastAsia="th-TH"/>
        </w:rPr>
        <w:t>2564</w:t>
      </w:r>
      <w:r w:rsidRPr="00451B90">
        <w:rPr>
          <w:rFonts w:asciiTheme="majorBidi" w:hAnsiTheme="majorBidi" w:cstheme="majorBidi"/>
          <w:snapToGrid w:val="0"/>
          <w:cs/>
          <w:lang w:eastAsia="th-TH"/>
        </w:rPr>
        <w:t xml:space="preserve"> มีดังนี้</w:t>
      </w:r>
    </w:p>
    <w:p w14:paraId="0C186375" w14:textId="04B70832" w:rsidR="007278F3" w:rsidRPr="00451B90" w:rsidRDefault="007278F3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11131" w:rsidRPr="00451B90" w14:paraId="77201351" w14:textId="77777777" w:rsidTr="00A66BB3">
        <w:tc>
          <w:tcPr>
            <w:tcW w:w="3960" w:type="dxa"/>
          </w:tcPr>
          <w:p w14:paraId="586290B3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5856058F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b/>
                <w:bCs/>
              </w:rPr>
            </w:pPr>
            <w:r w:rsidRPr="00451B9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11131" w:rsidRPr="00451B90" w14:paraId="666839D8" w14:textId="77777777" w:rsidTr="00A66BB3">
        <w:tc>
          <w:tcPr>
            <w:tcW w:w="3960" w:type="dxa"/>
          </w:tcPr>
          <w:p w14:paraId="2491F87F" w14:textId="7777777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</w:rPr>
            </w:pPr>
          </w:p>
          <w:p w14:paraId="0EF6F389" w14:textId="77D6BCF1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  <w:i/>
                <w:iCs/>
              </w:rPr>
            </w:pPr>
            <w:r w:rsidRPr="00451B90">
              <w:rPr>
                <w:rFonts w:hint="cs"/>
                <w:b/>
                <w:bCs/>
                <w:i/>
                <w:iCs/>
                <w:cs/>
              </w:rPr>
              <w:t>สำหรับงวด</w:t>
            </w:r>
            <w:r w:rsidR="00A16AEB" w:rsidRPr="00451B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451B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32E9889E" w14:textId="45E6B5F1" w:rsidR="00C11131" w:rsidRPr="00451B90" w:rsidRDefault="00143584" w:rsidP="0014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  <w:i/>
                <w:iCs/>
              </w:rPr>
              <w:t xml:space="preserve">  </w:t>
            </w:r>
            <w:r w:rsidR="00C11131" w:rsidRPr="00451B90">
              <w:rPr>
                <w:b/>
                <w:bCs/>
                <w:i/>
                <w:iCs/>
              </w:rPr>
              <w:t>30</w:t>
            </w:r>
            <w:r w:rsidR="00C11131" w:rsidRPr="00451B90">
              <w:rPr>
                <w:b/>
                <w:bCs/>
                <w:i/>
                <w:iCs/>
                <w:cs/>
              </w:rPr>
              <w:t xml:space="preserve"> </w:t>
            </w:r>
            <w:r w:rsidR="00A16AEB" w:rsidRPr="00451B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C11131" w:rsidRPr="00451B9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C11131" w:rsidRPr="00451B90">
              <w:rPr>
                <w:b/>
                <w:bCs/>
                <w:i/>
                <w:iCs/>
              </w:rPr>
              <w:t>2565</w:t>
            </w:r>
          </w:p>
        </w:tc>
        <w:tc>
          <w:tcPr>
            <w:tcW w:w="1293" w:type="dxa"/>
            <w:vAlign w:val="bottom"/>
          </w:tcPr>
          <w:p w14:paraId="442AD191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cs/>
              </w:rPr>
              <w:t>โรงกลั่น</w:t>
            </w:r>
            <w:r w:rsidRPr="00451B90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39B67C0C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28C1A011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rFonts w:hint="cs"/>
                <w:cs/>
              </w:rPr>
              <w:t>พลังงาน</w:t>
            </w:r>
            <w:r w:rsidRPr="00451B90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27267F7F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0AF60461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19"/>
              <w:jc w:val="center"/>
            </w:pPr>
            <w:r w:rsidRPr="00451B90">
              <w:rPr>
                <w:rFonts w:hint="cs"/>
                <w:cs/>
              </w:rPr>
              <w:t>ทรัพยากร</w:t>
            </w:r>
            <w:r w:rsidRPr="00451B90">
              <w:rPr>
                <w:cs/>
              </w:rPr>
              <w:br/>
            </w:r>
            <w:r w:rsidRPr="00451B90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1B12BD88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451B90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38FDB80A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cs/>
              </w:rPr>
              <w:t>รายการ</w:t>
            </w:r>
            <w:r w:rsidRPr="00451B90">
              <w:br/>
            </w:r>
            <w:r w:rsidRPr="00451B90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788A22DC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451B90">
              <w:rPr>
                <w:rFonts w:hint="cs"/>
                <w:cs/>
              </w:rPr>
              <w:t>รวม</w:t>
            </w:r>
          </w:p>
        </w:tc>
      </w:tr>
      <w:tr w:rsidR="00C11131" w:rsidRPr="00451B90" w14:paraId="4870BE6B" w14:textId="77777777" w:rsidTr="00A66BB3">
        <w:tc>
          <w:tcPr>
            <w:tcW w:w="3960" w:type="dxa"/>
          </w:tcPr>
          <w:p w14:paraId="47801146" w14:textId="7777777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723834C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i/>
                <w:iCs/>
                <w:cs/>
              </w:rPr>
            </w:pPr>
            <w:r w:rsidRPr="00451B90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C11131" w:rsidRPr="00451B90" w14:paraId="00E35F34" w14:textId="77777777" w:rsidTr="00145E9C">
        <w:tc>
          <w:tcPr>
            <w:tcW w:w="3960" w:type="dxa"/>
            <w:vAlign w:val="bottom"/>
          </w:tcPr>
          <w:p w14:paraId="2845F779" w14:textId="77777777" w:rsidR="00C11131" w:rsidRPr="00451B90" w:rsidRDefault="00C11131" w:rsidP="00A66BB3">
            <w:pPr>
              <w:spacing w:line="400" w:lineRule="exact"/>
              <w:jc w:val="both"/>
            </w:pPr>
            <w:r w:rsidRPr="00451B90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F33A650" w14:textId="3F22F358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72,816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B801E3C" w14:textId="5B13A6C1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131,039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D14AF1A" w14:textId="4C0B1E27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4,13</w:t>
            </w:r>
            <w:r w:rsidR="00291FF0" w:rsidRPr="00451B90">
              <w:t>2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D8E40FA" w14:textId="6055AC3E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1,521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155F8A12" w14:textId="4BFFC2F7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18,097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D408073" w14:textId="572E7CCA" w:rsidR="00C11131" w:rsidRPr="00451B90" w:rsidRDefault="00291FF0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E8C802F" w14:textId="45C2FC49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F1E850E" w14:textId="69FEEDFC" w:rsidR="00C11131" w:rsidRPr="00451B90" w:rsidRDefault="00177F9B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227,619</w:t>
            </w:r>
          </w:p>
        </w:tc>
      </w:tr>
      <w:tr w:rsidR="00C11131" w:rsidRPr="00451B90" w14:paraId="0E72A8A2" w14:textId="77777777" w:rsidTr="00145E9C">
        <w:tc>
          <w:tcPr>
            <w:tcW w:w="3960" w:type="dxa"/>
          </w:tcPr>
          <w:p w14:paraId="2DC7FDC5" w14:textId="77777777" w:rsidR="00C11131" w:rsidRPr="00451B90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451B90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C5F4B07" w14:textId="335B51F5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122,788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ECE366E" w14:textId="1D0252F6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80AE4F6" w14:textId="12C89367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04FEAAC1" w14:textId="11DF4A2E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8,583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38E96B7B" w14:textId="720E2A22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6DCD1E74" w14:textId="207F56EF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11640FF" w14:textId="0A850A81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(131,385)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7DC87663" w14:textId="697F5400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-</w:t>
            </w:r>
          </w:p>
        </w:tc>
      </w:tr>
      <w:tr w:rsidR="00C11131" w:rsidRPr="00451B90" w14:paraId="70344300" w14:textId="77777777" w:rsidTr="00145E9C">
        <w:tc>
          <w:tcPr>
            <w:tcW w:w="3960" w:type="dxa"/>
          </w:tcPr>
          <w:p w14:paraId="5FBBFB48" w14:textId="7777777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451B90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49A3EE58" w14:textId="5557A0EF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195,604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0FB831B" w14:textId="68ED16C2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131,046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BE1742E" w14:textId="2D8BF376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4,13</w:t>
            </w:r>
            <w:r w:rsidR="00291FF0" w:rsidRPr="00451B90">
              <w:rPr>
                <w:b/>
                <w:bCs/>
              </w:rPr>
              <w:t>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5332EC97" w14:textId="31445EA3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10,104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63AB3B90" w14:textId="72F134CA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18,097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B18F3EE" w14:textId="776CAB8E" w:rsidR="00C11131" w:rsidRPr="00451B90" w:rsidRDefault="0095687E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14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752CB86" w14:textId="2FEBEDFA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(131,385)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E56BA42" w14:textId="0171B53E" w:rsidR="00C11131" w:rsidRPr="00451B90" w:rsidRDefault="00177F9B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227,619</w:t>
            </w:r>
          </w:p>
        </w:tc>
      </w:tr>
      <w:tr w:rsidR="00C11131" w:rsidRPr="00451B90" w14:paraId="1A90B017" w14:textId="77777777" w:rsidTr="00145E9C">
        <w:tc>
          <w:tcPr>
            <w:tcW w:w="3960" w:type="dxa"/>
          </w:tcPr>
          <w:p w14:paraId="1FFB4CB7" w14:textId="77777777" w:rsidR="00C11131" w:rsidRPr="00451B90" w:rsidRDefault="00C11131" w:rsidP="00C11131">
            <w:pPr>
              <w:spacing w:line="240" w:lineRule="auto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06BAC9BF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6DA5FE1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29D1D1F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2072F4B2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3" w:type="dxa"/>
            <w:shd w:val="clear" w:color="auto" w:fill="auto"/>
            <w:vAlign w:val="center"/>
          </w:tcPr>
          <w:p w14:paraId="7522209C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949F99B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5F98FBD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20C3D19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</w:tr>
      <w:tr w:rsidR="00C11131" w:rsidRPr="00451B90" w14:paraId="1079192D" w14:textId="77777777" w:rsidTr="00145E9C">
        <w:tc>
          <w:tcPr>
            <w:tcW w:w="3960" w:type="dxa"/>
          </w:tcPr>
          <w:p w14:paraId="3BC02B3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451B90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56459931" w14:textId="1EF2DED3" w:rsidR="00C11131" w:rsidRPr="00451B90" w:rsidRDefault="00291FF0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15</w:t>
            </w:r>
            <w:r w:rsidR="007E60C2" w:rsidRPr="00451B90">
              <w:t>,</w:t>
            </w:r>
            <w:r w:rsidRPr="00451B90">
              <w:t>658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4712D4F3" w14:textId="216F5F0F" w:rsidR="00C11131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2</w:t>
            </w:r>
            <w:r w:rsidR="007E60C2" w:rsidRPr="00451B90">
              <w:t>,</w:t>
            </w:r>
            <w:r w:rsidRPr="00451B90">
              <w:t>789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38805A8D" w14:textId="1B8AE69B" w:rsidR="00C11131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5</w:t>
            </w:r>
            <w:r w:rsidR="007E60C2" w:rsidRPr="00451B90">
              <w:t>,</w:t>
            </w:r>
            <w:r w:rsidRPr="00451B90">
              <w:t>39</w:t>
            </w:r>
            <w:r w:rsidR="000A70B0" w:rsidRPr="00451B90">
              <w:t>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F1E98C2" w14:textId="3D5453DD" w:rsidR="00C11131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471</w:t>
            </w:r>
          </w:p>
        </w:tc>
        <w:tc>
          <w:tcPr>
            <w:tcW w:w="1293" w:type="dxa"/>
            <w:shd w:val="clear" w:color="auto" w:fill="auto"/>
            <w:vAlign w:val="center"/>
          </w:tcPr>
          <w:p w14:paraId="43D71388" w14:textId="652778B1" w:rsidR="00C11131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13</w:t>
            </w:r>
            <w:r w:rsidR="007E60C2" w:rsidRPr="00451B90">
              <w:t>,</w:t>
            </w:r>
            <w:r w:rsidRPr="00451B90">
              <w:t>856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2D152611" w14:textId="6F07107C" w:rsidR="00C11131" w:rsidRPr="00451B90" w:rsidRDefault="007E60C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</w:t>
            </w:r>
            <w:r w:rsidR="00291FF0" w:rsidRPr="00451B90">
              <w:t>397</w:t>
            </w:r>
            <w:r w:rsidRPr="00451B90">
              <w:t>)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F6235F7" w14:textId="7844C173" w:rsidR="00C11131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-</w:t>
            </w:r>
          </w:p>
        </w:tc>
        <w:tc>
          <w:tcPr>
            <w:tcW w:w="1294" w:type="dxa"/>
            <w:shd w:val="clear" w:color="auto" w:fill="auto"/>
            <w:vAlign w:val="center"/>
          </w:tcPr>
          <w:p w14:paraId="15BD0BC4" w14:textId="08333ECA" w:rsidR="00C11131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451B90">
              <w:t>37</w:t>
            </w:r>
            <w:r w:rsidR="007E60C2" w:rsidRPr="00451B90">
              <w:t>,</w:t>
            </w:r>
            <w:r w:rsidRPr="00451B90">
              <w:t>77</w:t>
            </w:r>
            <w:r w:rsidR="000A70B0" w:rsidRPr="00451B90">
              <w:t>3</w:t>
            </w:r>
          </w:p>
        </w:tc>
      </w:tr>
      <w:tr w:rsidR="00C11131" w:rsidRPr="00451B90" w14:paraId="5AAAF809" w14:textId="77777777" w:rsidTr="00145E9C">
        <w:tc>
          <w:tcPr>
            <w:tcW w:w="3960" w:type="dxa"/>
          </w:tcPr>
          <w:p w14:paraId="10C784F4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  <w:shd w:val="clear" w:color="auto" w:fill="auto"/>
          </w:tcPr>
          <w:p w14:paraId="5144418E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293D846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3CDCE0A7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0A33DBD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18431B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1772DEFE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CE18224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24A6253" w14:textId="59B97298" w:rsidR="00C11131" w:rsidRPr="00451B90" w:rsidRDefault="007E60C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</w:t>
            </w:r>
            <w:r w:rsidR="00291FF0" w:rsidRPr="00451B90">
              <w:t>7</w:t>
            </w:r>
            <w:r w:rsidRPr="00451B90">
              <w:t>,</w:t>
            </w:r>
            <w:r w:rsidR="00291FF0" w:rsidRPr="00451B90">
              <w:t>163</w:t>
            </w:r>
            <w:r w:rsidRPr="00451B90">
              <w:t>)</w:t>
            </w:r>
          </w:p>
        </w:tc>
      </w:tr>
      <w:tr w:rsidR="00291FF0" w:rsidRPr="00451B90" w14:paraId="25BA18F2" w14:textId="77777777" w:rsidTr="00145E9C">
        <w:tc>
          <w:tcPr>
            <w:tcW w:w="3960" w:type="dxa"/>
          </w:tcPr>
          <w:p w14:paraId="1C79ED28" w14:textId="20587639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cs/>
              </w:rPr>
              <w:t>ขาดทุนจากตราสารอนุพันธ์</w:t>
            </w:r>
          </w:p>
        </w:tc>
        <w:tc>
          <w:tcPr>
            <w:tcW w:w="1293" w:type="dxa"/>
            <w:shd w:val="clear" w:color="auto" w:fill="auto"/>
          </w:tcPr>
          <w:p w14:paraId="0C8BE1A4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5BF657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7C06566C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A2E5FF4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0023CAB8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7824955C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2E82E42F" w14:textId="77777777" w:rsidR="00291FF0" w:rsidRPr="00451B90" w:rsidRDefault="00291FF0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6E78A761" w14:textId="14EEC0EA" w:rsidR="00291FF0" w:rsidRPr="00451B90" w:rsidRDefault="007E60C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</w:t>
            </w:r>
            <w:r w:rsidR="000A70B0" w:rsidRPr="00451B90">
              <w:t>5</w:t>
            </w:r>
            <w:r w:rsidRPr="00451B90">
              <w:t>)</w:t>
            </w:r>
          </w:p>
        </w:tc>
      </w:tr>
      <w:tr w:rsidR="00C11131" w:rsidRPr="00451B90" w14:paraId="119E8A75" w14:textId="77777777" w:rsidTr="00145E9C">
        <w:tc>
          <w:tcPr>
            <w:tcW w:w="3960" w:type="dxa"/>
          </w:tcPr>
          <w:p w14:paraId="160158A8" w14:textId="774404FE" w:rsidR="00C11131" w:rsidRPr="00451B90" w:rsidRDefault="00AC33E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ขาดทุน</w:t>
            </w:r>
            <w:r w:rsidR="00C11131" w:rsidRPr="00451B90">
              <w:rPr>
                <w:cs/>
              </w:rPr>
              <w:t>จากอัตราแลกเปลี่ยน</w:t>
            </w:r>
          </w:p>
        </w:tc>
        <w:tc>
          <w:tcPr>
            <w:tcW w:w="1293" w:type="dxa"/>
            <w:shd w:val="clear" w:color="auto" w:fill="auto"/>
          </w:tcPr>
          <w:p w14:paraId="4CB2F1AF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7EE9973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</w:tcPr>
          <w:p w14:paraId="67818034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E204A44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7CE0AD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6681ADFE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17FCE0B6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5B456E1F" w14:textId="0510C507" w:rsidR="00C11131" w:rsidRPr="00451B90" w:rsidRDefault="007E60C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</w:t>
            </w:r>
            <w:r w:rsidR="00291FF0" w:rsidRPr="00451B90">
              <w:t>241</w:t>
            </w:r>
            <w:r w:rsidRPr="00451B90">
              <w:t>)</w:t>
            </w:r>
          </w:p>
        </w:tc>
      </w:tr>
      <w:tr w:rsidR="00C11131" w:rsidRPr="00451B90" w14:paraId="78EAA0EA" w14:textId="77777777" w:rsidTr="00145E9C">
        <w:tc>
          <w:tcPr>
            <w:tcW w:w="3960" w:type="dxa"/>
          </w:tcPr>
          <w:p w14:paraId="117FD5AF" w14:textId="6A191D4E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ขาดทุนจากการด้อยค่า</w:t>
            </w:r>
          </w:p>
        </w:tc>
        <w:tc>
          <w:tcPr>
            <w:tcW w:w="1293" w:type="dxa"/>
            <w:shd w:val="clear" w:color="auto" w:fill="auto"/>
          </w:tcPr>
          <w:p w14:paraId="70354F79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4836B7F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763B4A13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5B95BD93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1A96A837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20C00A78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025E51D3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7775AFEA" w14:textId="2CC07F78" w:rsidR="00C11131" w:rsidRPr="00451B90" w:rsidRDefault="007E60C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</w:t>
            </w:r>
            <w:r w:rsidR="00291FF0" w:rsidRPr="00451B90">
              <w:t>2</w:t>
            </w:r>
            <w:r w:rsidRPr="00451B90">
              <w:t>,</w:t>
            </w:r>
            <w:r w:rsidR="00291FF0" w:rsidRPr="00451B90">
              <w:t>051</w:t>
            </w:r>
            <w:r w:rsidRPr="00451B90">
              <w:t>)</w:t>
            </w:r>
          </w:p>
        </w:tc>
      </w:tr>
      <w:tr w:rsidR="00C11131" w:rsidRPr="00451B90" w14:paraId="283C06AB" w14:textId="77777777" w:rsidTr="00145E9C">
        <w:tc>
          <w:tcPr>
            <w:tcW w:w="3960" w:type="dxa"/>
          </w:tcPr>
          <w:p w14:paraId="5C2C19FB" w14:textId="77777777" w:rsidR="00C11131" w:rsidRPr="00451B90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451B90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22ED9E75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10E4B40A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30DBACB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767CB998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29E8FE5F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shd w:val="clear" w:color="auto" w:fill="auto"/>
            <w:vAlign w:val="bottom"/>
          </w:tcPr>
          <w:p w14:paraId="6A73499E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63DC1AB2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0DF918E0" w14:textId="50FB8210" w:rsidR="00C11131" w:rsidRPr="00451B90" w:rsidRDefault="007E60C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</w:pPr>
            <w:r w:rsidRPr="00451B90">
              <w:t>(</w:t>
            </w:r>
            <w:r w:rsidR="00291FF0" w:rsidRPr="00451B90">
              <w:t>2</w:t>
            </w:r>
            <w:r w:rsidRPr="00451B90">
              <w:t>,</w:t>
            </w:r>
            <w:r w:rsidR="00291FF0" w:rsidRPr="00451B90">
              <w:t>971</w:t>
            </w:r>
            <w:r w:rsidRPr="00451B90">
              <w:t>)</w:t>
            </w:r>
          </w:p>
        </w:tc>
      </w:tr>
      <w:tr w:rsidR="00C11131" w:rsidRPr="00451B90" w14:paraId="5EE4A1A0" w14:textId="77777777" w:rsidTr="00145E9C">
        <w:tc>
          <w:tcPr>
            <w:tcW w:w="3960" w:type="dxa"/>
          </w:tcPr>
          <w:p w14:paraId="21D897ED" w14:textId="77777777" w:rsidR="00C11131" w:rsidRPr="00451B90" w:rsidRDefault="00C11131" w:rsidP="00A66BB3">
            <w:pPr>
              <w:spacing w:line="400" w:lineRule="exact"/>
              <w:jc w:val="both"/>
              <w:rPr>
                <w:cs/>
              </w:rPr>
            </w:pPr>
            <w:r w:rsidRPr="00451B90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0D4935B8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4C9E866B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7897A802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D155F91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68002DD7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shd w:val="clear" w:color="auto" w:fill="auto"/>
            <w:vAlign w:val="bottom"/>
          </w:tcPr>
          <w:p w14:paraId="69EB8E29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0CB99ACE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4774977E" w14:textId="434B2315" w:rsidR="00C11131" w:rsidRPr="00451B90" w:rsidRDefault="007E60C2" w:rsidP="00A66B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</w:t>
            </w:r>
            <w:r w:rsidR="00291FF0" w:rsidRPr="00451B90">
              <w:t>11</w:t>
            </w:r>
            <w:r w:rsidRPr="00451B90">
              <w:t>,</w:t>
            </w:r>
            <w:r w:rsidR="00291FF0" w:rsidRPr="00451B90">
              <w:t>442</w:t>
            </w:r>
            <w:r w:rsidRPr="00451B90">
              <w:t>)</w:t>
            </w:r>
          </w:p>
        </w:tc>
      </w:tr>
      <w:tr w:rsidR="00C11131" w:rsidRPr="00451B90" w14:paraId="6E103422" w14:textId="77777777" w:rsidTr="00145E9C">
        <w:tc>
          <w:tcPr>
            <w:tcW w:w="3960" w:type="dxa"/>
          </w:tcPr>
          <w:p w14:paraId="041963B3" w14:textId="7777777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451B90">
              <w:rPr>
                <w:rFonts w:hint="cs"/>
                <w:b/>
                <w:bCs/>
                <w:cs/>
              </w:rPr>
              <w:t>กำไร</w:t>
            </w:r>
            <w:r w:rsidRPr="00451B90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shd w:val="clear" w:color="auto" w:fill="auto"/>
            <w:vAlign w:val="bottom"/>
          </w:tcPr>
          <w:p w14:paraId="5D128512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2A87E27A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3A081B1E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bottom"/>
          </w:tcPr>
          <w:p w14:paraId="64051B99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shd w:val="clear" w:color="auto" w:fill="auto"/>
            <w:vAlign w:val="bottom"/>
          </w:tcPr>
          <w:p w14:paraId="3300A449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shd w:val="clear" w:color="auto" w:fill="auto"/>
            <w:vAlign w:val="bottom"/>
          </w:tcPr>
          <w:p w14:paraId="3AAB46FB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</w:tcPr>
          <w:p w14:paraId="57CEE971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shd w:val="clear" w:color="auto" w:fill="auto"/>
            <w:vAlign w:val="center"/>
          </w:tcPr>
          <w:p w14:paraId="37DE8139" w14:textId="689B7EC1" w:rsidR="00C11131" w:rsidRPr="00451B90" w:rsidRDefault="00291FF0" w:rsidP="00A66BB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13</w:t>
            </w:r>
            <w:r w:rsidR="007E60C2" w:rsidRPr="00451B90">
              <w:rPr>
                <w:b/>
                <w:bCs/>
              </w:rPr>
              <w:t>,</w:t>
            </w:r>
            <w:r w:rsidRPr="00451B90">
              <w:rPr>
                <w:b/>
                <w:bCs/>
              </w:rPr>
              <w:t>900</w:t>
            </w:r>
          </w:p>
        </w:tc>
      </w:tr>
    </w:tbl>
    <w:p w14:paraId="7CC21537" w14:textId="1ACED44F" w:rsidR="00C23861" w:rsidRPr="00451B90" w:rsidRDefault="00C23861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cs/>
          <w:lang w:eastAsia="th-TH"/>
        </w:rPr>
      </w:pPr>
    </w:p>
    <w:p w14:paraId="7DBEC66A" w14:textId="6DC2E8E8" w:rsidR="00116B35" w:rsidRPr="00451B90" w:rsidRDefault="00116B35" w:rsidP="00C2386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tbl>
      <w:tblPr>
        <w:tblW w:w="1431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960"/>
        <w:gridCol w:w="1293"/>
        <w:gridCol w:w="1294"/>
        <w:gridCol w:w="1294"/>
        <w:gridCol w:w="1294"/>
        <w:gridCol w:w="1293"/>
        <w:gridCol w:w="1294"/>
        <w:gridCol w:w="1294"/>
        <w:gridCol w:w="1294"/>
      </w:tblGrid>
      <w:tr w:rsidR="00C11131" w:rsidRPr="00451B90" w14:paraId="15851DBB" w14:textId="77777777" w:rsidTr="00A66BB3">
        <w:tc>
          <w:tcPr>
            <w:tcW w:w="3960" w:type="dxa"/>
          </w:tcPr>
          <w:p w14:paraId="282E47E2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</w:p>
        </w:tc>
        <w:tc>
          <w:tcPr>
            <w:tcW w:w="10350" w:type="dxa"/>
            <w:gridSpan w:val="8"/>
          </w:tcPr>
          <w:p w14:paraId="12886486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b/>
                <w:bCs/>
              </w:rPr>
            </w:pPr>
            <w:r w:rsidRPr="00451B90">
              <w:rPr>
                <w:rFonts w:hint="cs"/>
                <w:b/>
                <w:bCs/>
                <w:cs/>
              </w:rPr>
              <w:t>งบการเงินรวม</w:t>
            </w:r>
          </w:p>
        </w:tc>
      </w:tr>
      <w:tr w:rsidR="00C11131" w:rsidRPr="00451B90" w14:paraId="783A7D3E" w14:textId="77777777" w:rsidTr="00A66BB3">
        <w:tc>
          <w:tcPr>
            <w:tcW w:w="3960" w:type="dxa"/>
          </w:tcPr>
          <w:p w14:paraId="2ED2597D" w14:textId="7777777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</w:rPr>
            </w:pPr>
          </w:p>
          <w:p w14:paraId="56BFDFFC" w14:textId="3BD8581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  <w:i/>
                <w:iCs/>
              </w:rPr>
            </w:pPr>
            <w:r w:rsidRPr="00451B90">
              <w:rPr>
                <w:rFonts w:hint="cs"/>
                <w:b/>
                <w:bCs/>
                <w:i/>
                <w:iCs/>
                <w:cs/>
              </w:rPr>
              <w:t>สำหรับงว</w:t>
            </w:r>
            <w:r w:rsidR="00A16AEB" w:rsidRPr="00451B90">
              <w:rPr>
                <w:rFonts w:hint="cs"/>
                <w:b/>
                <w:bCs/>
                <w:i/>
                <w:iCs/>
                <w:cs/>
              </w:rPr>
              <w:t>ดเก้า</w:t>
            </w:r>
            <w:r w:rsidRPr="00451B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</w:p>
          <w:p w14:paraId="1A009CA4" w14:textId="2CAAA82D" w:rsidR="00C11131" w:rsidRPr="00451B90" w:rsidRDefault="00143584" w:rsidP="0014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  <w:i/>
                <w:iCs/>
              </w:rPr>
              <w:t xml:space="preserve">  </w:t>
            </w:r>
            <w:r w:rsidR="00C11131" w:rsidRPr="00451B90">
              <w:rPr>
                <w:b/>
                <w:bCs/>
                <w:i/>
                <w:iCs/>
              </w:rPr>
              <w:t>30</w:t>
            </w:r>
            <w:r w:rsidR="00C11131" w:rsidRPr="00451B90">
              <w:rPr>
                <w:b/>
                <w:bCs/>
                <w:i/>
                <w:iCs/>
                <w:cs/>
              </w:rPr>
              <w:t xml:space="preserve"> </w:t>
            </w:r>
            <w:r w:rsidR="00A16AEB" w:rsidRPr="00451B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  <w:r w:rsidR="00C11131" w:rsidRPr="00451B90">
              <w:rPr>
                <w:rFonts w:hint="cs"/>
                <w:b/>
                <w:bCs/>
                <w:i/>
                <w:iCs/>
                <w:cs/>
              </w:rPr>
              <w:t xml:space="preserve"> </w:t>
            </w:r>
            <w:r w:rsidR="00C11131" w:rsidRPr="00451B90">
              <w:rPr>
                <w:b/>
                <w:bCs/>
                <w:i/>
                <w:iCs/>
              </w:rPr>
              <w:t>2564</w:t>
            </w:r>
          </w:p>
        </w:tc>
        <w:tc>
          <w:tcPr>
            <w:tcW w:w="1293" w:type="dxa"/>
            <w:vAlign w:val="bottom"/>
          </w:tcPr>
          <w:p w14:paraId="24860E1B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cs/>
              </w:rPr>
              <w:t>โรงกลั่น</w:t>
            </w:r>
            <w:r w:rsidRPr="00451B90">
              <w:rPr>
                <w:rFonts w:hint="cs"/>
                <w:cs/>
              </w:rPr>
              <w:t>และการค้าน้ำมัน</w:t>
            </w:r>
          </w:p>
        </w:tc>
        <w:tc>
          <w:tcPr>
            <w:tcW w:w="1294" w:type="dxa"/>
            <w:vAlign w:val="bottom"/>
          </w:tcPr>
          <w:p w14:paraId="45D7E312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cs/>
              </w:rPr>
              <w:t>การตลาด</w:t>
            </w:r>
          </w:p>
        </w:tc>
        <w:tc>
          <w:tcPr>
            <w:tcW w:w="1294" w:type="dxa"/>
            <w:vAlign w:val="bottom"/>
          </w:tcPr>
          <w:p w14:paraId="062F0B66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rFonts w:hint="cs"/>
                <w:cs/>
              </w:rPr>
              <w:t>พลังงาน</w:t>
            </w:r>
            <w:r w:rsidRPr="00451B90">
              <w:rPr>
                <w:cs/>
              </w:rPr>
              <w:t>ไฟฟ้า</w:t>
            </w:r>
          </w:p>
        </w:tc>
        <w:tc>
          <w:tcPr>
            <w:tcW w:w="1294" w:type="dxa"/>
            <w:vAlign w:val="bottom"/>
          </w:tcPr>
          <w:p w14:paraId="55D50412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rFonts w:hint="cs"/>
                <w:cs/>
              </w:rPr>
              <w:t>ผลิตภัณฑ์ชีวภาพ</w:t>
            </w:r>
          </w:p>
        </w:tc>
        <w:tc>
          <w:tcPr>
            <w:tcW w:w="1293" w:type="dxa"/>
            <w:vAlign w:val="bottom"/>
          </w:tcPr>
          <w:p w14:paraId="680A1355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ind w:firstLine="19"/>
              <w:jc w:val="center"/>
            </w:pPr>
            <w:r w:rsidRPr="00451B90">
              <w:rPr>
                <w:rFonts w:hint="cs"/>
                <w:cs/>
              </w:rPr>
              <w:t>ทรัพยากร</w:t>
            </w:r>
            <w:r w:rsidRPr="00451B90">
              <w:rPr>
                <w:cs/>
              </w:rPr>
              <w:br/>
            </w:r>
            <w:r w:rsidRPr="00451B90">
              <w:rPr>
                <w:rFonts w:hint="cs"/>
                <w:cs/>
              </w:rPr>
              <w:t>ธรรมชาติ</w:t>
            </w:r>
          </w:p>
        </w:tc>
        <w:tc>
          <w:tcPr>
            <w:tcW w:w="1294" w:type="dxa"/>
            <w:vAlign w:val="bottom"/>
          </w:tcPr>
          <w:p w14:paraId="65949A3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451B90">
              <w:rPr>
                <w:cs/>
              </w:rPr>
              <w:t>อื่น ๆ</w:t>
            </w:r>
          </w:p>
        </w:tc>
        <w:tc>
          <w:tcPr>
            <w:tcW w:w="1294" w:type="dxa"/>
            <w:vAlign w:val="bottom"/>
          </w:tcPr>
          <w:p w14:paraId="10EC1C6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</w:pPr>
            <w:r w:rsidRPr="00451B90">
              <w:rPr>
                <w:cs/>
              </w:rPr>
              <w:t>รายการ</w:t>
            </w:r>
            <w:r w:rsidRPr="00451B90">
              <w:br/>
            </w:r>
            <w:r w:rsidRPr="00451B90">
              <w:rPr>
                <w:cs/>
              </w:rPr>
              <w:t>ตัดบัญชีระหว่างกัน</w:t>
            </w:r>
          </w:p>
        </w:tc>
        <w:tc>
          <w:tcPr>
            <w:tcW w:w="1294" w:type="dxa"/>
            <w:vAlign w:val="bottom"/>
          </w:tcPr>
          <w:p w14:paraId="4D0948CB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cs/>
              </w:rPr>
            </w:pPr>
            <w:r w:rsidRPr="00451B90">
              <w:rPr>
                <w:rFonts w:hint="cs"/>
                <w:cs/>
              </w:rPr>
              <w:t>รวม</w:t>
            </w:r>
          </w:p>
        </w:tc>
      </w:tr>
      <w:tr w:rsidR="00C11131" w:rsidRPr="00451B90" w14:paraId="60E0E9DA" w14:textId="77777777" w:rsidTr="00A66BB3">
        <w:tc>
          <w:tcPr>
            <w:tcW w:w="3960" w:type="dxa"/>
          </w:tcPr>
          <w:p w14:paraId="76E3AA22" w14:textId="77777777" w:rsidR="00C11131" w:rsidRPr="00451B90" w:rsidRDefault="00C11131" w:rsidP="00A66BB3">
            <w:pPr>
              <w:spacing w:line="400" w:lineRule="exact"/>
              <w:jc w:val="both"/>
              <w:rPr>
                <w:b/>
                <w:bCs/>
                <w:cs/>
              </w:rPr>
            </w:pPr>
          </w:p>
        </w:tc>
        <w:tc>
          <w:tcPr>
            <w:tcW w:w="10350" w:type="dxa"/>
            <w:gridSpan w:val="8"/>
            <w:vAlign w:val="bottom"/>
          </w:tcPr>
          <w:p w14:paraId="1702C8E0" w14:textId="77777777" w:rsidR="00C11131" w:rsidRPr="00451B90" w:rsidRDefault="00C1113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400" w:lineRule="exact"/>
              <w:jc w:val="center"/>
              <w:rPr>
                <w:i/>
                <w:iCs/>
                <w:cs/>
              </w:rPr>
            </w:pPr>
            <w:r w:rsidRPr="00451B90">
              <w:rPr>
                <w:rFonts w:hint="cs"/>
                <w:i/>
                <w:iCs/>
                <w:cs/>
              </w:rPr>
              <w:t>(ล้านบาท)</w:t>
            </w:r>
          </w:p>
        </w:tc>
      </w:tr>
      <w:tr w:rsidR="00A0532C" w:rsidRPr="00451B90" w14:paraId="71217601" w14:textId="77777777" w:rsidTr="00A66BB3">
        <w:tc>
          <w:tcPr>
            <w:tcW w:w="3960" w:type="dxa"/>
            <w:vAlign w:val="bottom"/>
          </w:tcPr>
          <w:p w14:paraId="2F783E0B" w14:textId="77777777" w:rsidR="00A0532C" w:rsidRPr="00451B90" w:rsidRDefault="00A0532C" w:rsidP="00A0532C">
            <w:pPr>
              <w:spacing w:line="400" w:lineRule="exact"/>
              <w:jc w:val="both"/>
            </w:pPr>
            <w:r w:rsidRPr="00451B90">
              <w:rPr>
                <w:cs/>
              </w:rPr>
              <w:t>รายได้จากลูกค้าภายนอก</w:t>
            </w:r>
          </w:p>
        </w:tc>
        <w:tc>
          <w:tcPr>
            <w:tcW w:w="1293" w:type="dxa"/>
            <w:vAlign w:val="center"/>
          </w:tcPr>
          <w:p w14:paraId="32F0EA6A" w14:textId="04EFBF6E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42,809</w:t>
            </w:r>
          </w:p>
        </w:tc>
        <w:tc>
          <w:tcPr>
            <w:tcW w:w="1294" w:type="dxa"/>
            <w:vAlign w:val="center"/>
          </w:tcPr>
          <w:p w14:paraId="5F5DA3BF" w14:textId="280C05BA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80,904</w:t>
            </w:r>
          </w:p>
        </w:tc>
        <w:tc>
          <w:tcPr>
            <w:tcW w:w="1294" w:type="dxa"/>
            <w:vAlign w:val="center"/>
          </w:tcPr>
          <w:p w14:paraId="265FBBEB" w14:textId="0EC9C37A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3,431</w:t>
            </w:r>
          </w:p>
        </w:tc>
        <w:tc>
          <w:tcPr>
            <w:tcW w:w="1294" w:type="dxa"/>
            <w:vAlign w:val="center"/>
          </w:tcPr>
          <w:p w14:paraId="41B8DE91" w14:textId="1EE71893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1,688</w:t>
            </w:r>
          </w:p>
        </w:tc>
        <w:tc>
          <w:tcPr>
            <w:tcW w:w="1293" w:type="dxa"/>
            <w:vAlign w:val="center"/>
          </w:tcPr>
          <w:p w14:paraId="6C3F435B" w14:textId="68B9DA94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3,822</w:t>
            </w:r>
          </w:p>
        </w:tc>
        <w:tc>
          <w:tcPr>
            <w:tcW w:w="1294" w:type="dxa"/>
            <w:vAlign w:val="center"/>
          </w:tcPr>
          <w:p w14:paraId="5207DC5D" w14:textId="41DC68ED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</w:t>
            </w:r>
          </w:p>
        </w:tc>
        <w:tc>
          <w:tcPr>
            <w:tcW w:w="1294" w:type="dxa"/>
            <w:vAlign w:val="center"/>
          </w:tcPr>
          <w:p w14:paraId="129DC19E" w14:textId="3071B958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4919781B" w14:textId="544CBA19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132,655</w:t>
            </w:r>
          </w:p>
        </w:tc>
      </w:tr>
      <w:tr w:rsidR="00A0532C" w:rsidRPr="00451B90" w14:paraId="29EB4F8D" w14:textId="77777777" w:rsidTr="00A66BB3">
        <w:tc>
          <w:tcPr>
            <w:tcW w:w="3960" w:type="dxa"/>
          </w:tcPr>
          <w:p w14:paraId="2BB8E82B" w14:textId="77777777" w:rsidR="00A0532C" w:rsidRPr="00451B90" w:rsidRDefault="00A0532C" w:rsidP="00A0532C">
            <w:pPr>
              <w:spacing w:line="400" w:lineRule="exact"/>
              <w:jc w:val="both"/>
              <w:rPr>
                <w:cs/>
              </w:rPr>
            </w:pPr>
            <w:r w:rsidRPr="00451B90">
              <w:rPr>
                <w:cs/>
              </w:rPr>
              <w:t>รายได้ระหว่างส่วนงาน</w:t>
            </w:r>
          </w:p>
        </w:tc>
        <w:tc>
          <w:tcPr>
            <w:tcW w:w="1293" w:type="dxa"/>
            <w:vAlign w:val="center"/>
          </w:tcPr>
          <w:p w14:paraId="6FAF915C" w14:textId="03DE5FD2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74,292</w:t>
            </w:r>
          </w:p>
        </w:tc>
        <w:tc>
          <w:tcPr>
            <w:tcW w:w="1294" w:type="dxa"/>
            <w:vAlign w:val="center"/>
          </w:tcPr>
          <w:p w14:paraId="3D686B29" w14:textId="21810DCA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2</w:t>
            </w:r>
          </w:p>
        </w:tc>
        <w:tc>
          <w:tcPr>
            <w:tcW w:w="1294" w:type="dxa"/>
            <w:vAlign w:val="center"/>
          </w:tcPr>
          <w:p w14:paraId="69E3DDBB" w14:textId="23608CC4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6</w:t>
            </w:r>
          </w:p>
        </w:tc>
        <w:tc>
          <w:tcPr>
            <w:tcW w:w="1294" w:type="dxa"/>
            <w:vAlign w:val="center"/>
          </w:tcPr>
          <w:p w14:paraId="65BE46F7" w14:textId="3F08240D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8,406</w:t>
            </w:r>
          </w:p>
        </w:tc>
        <w:tc>
          <w:tcPr>
            <w:tcW w:w="1293" w:type="dxa"/>
            <w:vAlign w:val="center"/>
          </w:tcPr>
          <w:p w14:paraId="4FB5717C" w14:textId="7A8CAAF8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7ECF7045" w14:textId="54D7847F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7712F92E" w14:textId="673C506D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(82,706)</w:t>
            </w:r>
          </w:p>
        </w:tc>
        <w:tc>
          <w:tcPr>
            <w:tcW w:w="1294" w:type="dxa"/>
            <w:vAlign w:val="center"/>
          </w:tcPr>
          <w:p w14:paraId="2DEE4C21" w14:textId="14FEB998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-</w:t>
            </w:r>
          </w:p>
        </w:tc>
      </w:tr>
      <w:tr w:rsidR="00A0532C" w:rsidRPr="00451B90" w14:paraId="23E4258A" w14:textId="77777777" w:rsidTr="00A66BB3">
        <w:tc>
          <w:tcPr>
            <w:tcW w:w="3960" w:type="dxa"/>
          </w:tcPr>
          <w:p w14:paraId="4357AB97" w14:textId="77777777" w:rsidR="00A0532C" w:rsidRPr="00451B90" w:rsidRDefault="00A0532C" w:rsidP="00A0532C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451B90">
              <w:rPr>
                <w:b/>
                <w:bCs/>
                <w:cs/>
              </w:rPr>
              <w:t>รายได้รวม</w:t>
            </w:r>
          </w:p>
        </w:tc>
        <w:tc>
          <w:tcPr>
            <w:tcW w:w="1293" w:type="dxa"/>
            <w:vAlign w:val="center"/>
          </w:tcPr>
          <w:p w14:paraId="155E91C1" w14:textId="50C02309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117,101</w:t>
            </w:r>
          </w:p>
        </w:tc>
        <w:tc>
          <w:tcPr>
            <w:tcW w:w="1294" w:type="dxa"/>
            <w:vAlign w:val="center"/>
          </w:tcPr>
          <w:p w14:paraId="680A610B" w14:textId="6B8BE2AA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80,906</w:t>
            </w:r>
          </w:p>
        </w:tc>
        <w:tc>
          <w:tcPr>
            <w:tcW w:w="1294" w:type="dxa"/>
            <w:vAlign w:val="center"/>
          </w:tcPr>
          <w:p w14:paraId="7139CB38" w14:textId="0182A51F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3,437</w:t>
            </w:r>
          </w:p>
        </w:tc>
        <w:tc>
          <w:tcPr>
            <w:tcW w:w="1294" w:type="dxa"/>
            <w:vAlign w:val="center"/>
          </w:tcPr>
          <w:p w14:paraId="51361695" w14:textId="3FCE41A6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10,094</w:t>
            </w:r>
          </w:p>
        </w:tc>
        <w:tc>
          <w:tcPr>
            <w:tcW w:w="1293" w:type="dxa"/>
            <w:vAlign w:val="center"/>
          </w:tcPr>
          <w:p w14:paraId="230D3A0E" w14:textId="6C58AA5B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3,822</w:t>
            </w:r>
          </w:p>
        </w:tc>
        <w:tc>
          <w:tcPr>
            <w:tcW w:w="1294" w:type="dxa"/>
            <w:vAlign w:val="center"/>
          </w:tcPr>
          <w:p w14:paraId="4D790274" w14:textId="422A2EB6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</w:t>
            </w:r>
          </w:p>
        </w:tc>
        <w:tc>
          <w:tcPr>
            <w:tcW w:w="1294" w:type="dxa"/>
            <w:vAlign w:val="center"/>
          </w:tcPr>
          <w:p w14:paraId="365FEE0A" w14:textId="57058314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(</w:t>
            </w:r>
            <w:r w:rsidRPr="00451B90">
              <w:rPr>
                <w:b/>
                <w:bCs/>
              </w:rPr>
              <w:t>82,706</w:t>
            </w:r>
            <w:r w:rsidRPr="00451B90">
              <w:rPr>
                <w:b/>
                <w:bCs/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193BBD91" w14:textId="6F01CBB9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132,655</w:t>
            </w:r>
          </w:p>
        </w:tc>
      </w:tr>
      <w:tr w:rsidR="00C11131" w:rsidRPr="00451B90" w14:paraId="37B7FF82" w14:textId="77777777" w:rsidTr="00A66BB3">
        <w:tc>
          <w:tcPr>
            <w:tcW w:w="3960" w:type="dxa"/>
          </w:tcPr>
          <w:p w14:paraId="0280EC03" w14:textId="77777777" w:rsidR="00C11131" w:rsidRPr="00451B90" w:rsidRDefault="00C11131" w:rsidP="00C11131">
            <w:pPr>
              <w:spacing w:line="240" w:lineRule="auto"/>
              <w:jc w:val="both"/>
              <w:rPr>
                <w:sz w:val="16"/>
                <w:szCs w:val="16"/>
                <w:cs/>
              </w:rPr>
            </w:pPr>
          </w:p>
        </w:tc>
        <w:tc>
          <w:tcPr>
            <w:tcW w:w="1293" w:type="dxa"/>
            <w:vAlign w:val="center"/>
          </w:tcPr>
          <w:p w14:paraId="26EAF081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1E194E4C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4BDD8463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0C2CAE72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3" w:type="dxa"/>
            <w:vAlign w:val="center"/>
          </w:tcPr>
          <w:p w14:paraId="292D1525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  <w:tab w:val="decimal" w:pos="950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94" w:type="dxa"/>
            <w:vAlign w:val="center"/>
          </w:tcPr>
          <w:p w14:paraId="4190FC17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7223DB6A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  <w:tc>
          <w:tcPr>
            <w:tcW w:w="1294" w:type="dxa"/>
            <w:vAlign w:val="center"/>
          </w:tcPr>
          <w:p w14:paraId="64A56246" w14:textId="77777777" w:rsidR="00C11131" w:rsidRPr="00451B90" w:rsidRDefault="00C11131" w:rsidP="00C111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rPr>
                <w:sz w:val="16"/>
                <w:szCs w:val="16"/>
                <w:cs/>
              </w:rPr>
            </w:pPr>
          </w:p>
        </w:tc>
      </w:tr>
      <w:tr w:rsidR="00A0532C" w:rsidRPr="00451B90" w14:paraId="7D2DCE4D" w14:textId="77777777" w:rsidTr="00A66BB3">
        <w:tc>
          <w:tcPr>
            <w:tcW w:w="3960" w:type="dxa"/>
          </w:tcPr>
          <w:p w14:paraId="28D1DD2B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451B90">
              <w:rPr>
                <w:rFonts w:hint="cs"/>
                <w:cs/>
              </w:rPr>
              <w:t>กำไร (ขาดทุน) จากการดำเนินงานตามส่วนงาน</w:t>
            </w:r>
          </w:p>
        </w:tc>
        <w:tc>
          <w:tcPr>
            <w:tcW w:w="1293" w:type="dxa"/>
            <w:vAlign w:val="center"/>
          </w:tcPr>
          <w:p w14:paraId="161E8447" w14:textId="613BE7BB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6,279</w:t>
            </w:r>
          </w:p>
        </w:tc>
        <w:tc>
          <w:tcPr>
            <w:tcW w:w="1294" w:type="dxa"/>
            <w:vAlign w:val="center"/>
          </w:tcPr>
          <w:p w14:paraId="2BC5607A" w14:textId="7845D658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2,359</w:t>
            </w:r>
          </w:p>
        </w:tc>
        <w:tc>
          <w:tcPr>
            <w:tcW w:w="1294" w:type="dxa"/>
            <w:vAlign w:val="center"/>
          </w:tcPr>
          <w:p w14:paraId="4E12E323" w14:textId="7CEED225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3,155</w:t>
            </w:r>
          </w:p>
        </w:tc>
        <w:tc>
          <w:tcPr>
            <w:tcW w:w="1294" w:type="dxa"/>
            <w:vAlign w:val="center"/>
          </w:tcPr>
          <w:p w14:paraId="45A0A61B" w14:textId="4A13759D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1,607</w:t>
            </w:r>
          </w:p>
        </w:tc>
        <w:tc>
          <w:tcPr>
            <w:tcW w:w="1293" w:type="dxa"/>
            <w:vAlign w:val="center"/>
          </w:tcPr>
          <w:p w14:paraId="3F114555" w14:textId="300517C5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3,418</w:t>
            </w:r>
          </w:p>
        </w:tc>
        <w:tc>
          <w:tcPr>
            <w:tcW w:w="1294" w:type="dxa"/>
            <w:vAlign w:val="center"/>
          </w:tcPr>
          <w:p w14:paraId="149D9A75" w14:textId="633BB1F3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(</w:t>
            </w:r>
            <w:r w:rsidRPr="00451B90">
              <w:t>281</w:t>
            </w:r>
            <w:r w:rsidRPr="00451B90">
              <w:rPr>
                <w:cs/>
              </w:rPr>
              <w:t>)</w:t>
            </w:r>
          </w:p>
        </w:tc>
        <w:tc>
          <w:tcPr>
            <w:tcW w:w="1294" w:type="dxa"/>
            <w:vAlign w:val="center"/>
          </w:tcPr>
          <w:p w14:paraId="7D3B4667" w14:textId="5AF54B64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-</w:t>
            </w:r>
          </w:p>
        </w:tc>
        <w:tc>
          <w:tcPr>
            <w:tcW w:w="1294" w:type="dxa"/>
            <w:vAlign w:val="center"/>
          </w:tcPr>
          <w:p w14:paraId="6608DDB1" w14:textId="0FB10FDD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451B90">
              <w:t>16,537</w:t>
            </w:r>
          </w:p>
        </w:tc>
      </w:tr>
      <w:tr w:rsidR="00A0532C" w:rsidRPr="00451B90" w14:paraId="288B0F78" w14:textId="77777777" w:rsidTr="00A66BB3">
        <w:tc>
          <w:tcPr>
            <w:tcW w:w="3960" w:type="dxa"/>
          </w:tcPr>
          <w:p w14:paraId="61505B9A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cs/>
              </w:rPr>
              <w:t>ค่าเสื่อมราคาและค่าตัดจำหน่าย</w:t>
            </w:r>
          </w:p>
        </w:tc>
        <w:tc>
          <w:tcPr>
            <w:tcW w:w="1293" w:type="dxa"/>
          </w:tcPr>
          <w:p w14:paraId="62D7180E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0C2CD9D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7C56FBE3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00A3D69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13E2A80F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795602CA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3B5FA30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274BF88D" w14:textId="774077AA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rPr>
                <w:cs/>
              </w:rPr>
              <w:t>(</w:t>
            </w:r>
            <w:r w:rsidRPr="00451B90">
              <w:t>5,790</w:t>
            </w:r>
            <w:r w:rsidRPr="00451B90">
              <w:rPr>
                <w:cs/>
              </w:rPr>
              <w:t>)</w:t>
            </w:r>
          </w:p>
        </w:tc>
      </w:tr>
      <w:tr w:rsidR="00A0532C" w:rsidRPr="00451B90" w14:paraId="33B54907" w14:textId="77777777" w:rsidTr="00A66BB3">
        <w:tc>
          <w:tcPr>
            <w:tcW w:w="3960" w:type="dxa"/>
          </w:tcPr>
          <w:p w14:paraId="79DD24B0" w14:textId="12965396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</w:pPr>
            <w:r w:rsidRPr="00451B90">
              <w:rPr>
                <w:cs/>
              </w:rPr>
              <w:t>กำไรจากอัตราแลกเปลี่ยน</w:t>
            </w:r>
          </w:p>
        </w:tc>
        <w:tc>
          <w:tcPr>
            <w:tcW w:w="1293" w:type="dxa"/>
          </w:tcPr>
          <w:p w14:paraId="33D579B0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1FAA1142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5A64CCEB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68163932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79D2D99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23EB18C8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0D226E1A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7CE68CD2" w14:textId="2CC8BF16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cs/>
              </w:rPr>
            </w:pPr>
            <w:r w:rsidRPr="00451B90">
              <w:t>326</w:t>
            </w:r>
          </w:p>
        </w:tc>
      </w:tr>
      <w:tr w:rsidR="00A0532C" w:rsidRPr="00451B90" w14:paraId="4EAECAE5" w14:textId="77777777" w:rsidTr="00A66BB3">
        <w:tc>
          <w:tcPr>
            <w:tcW w:w="3960" w:type="dxa"/>
          </w:tcPr>
          <w:p w14:paraId="4CBF6B62" w14:textId="2718AFD6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กำไรจากการวัดมูลค่ายุติธรรมของเงินลงทุน</w:t>
            </w:r>
          </w:p>
        </w:tc>
        <w:tc>
          <w:tcPr>
            <w:tcW w:w="1293" w:type="dxa"/>
          </w:tcPr>
          <w:p w14:paraId="66876045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28536D1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7B94E483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1A0F67B5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5C0A56CE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13B104B1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090DA457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6B664D42" w14:textId="5396B62B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43</w:t>
            </w:r>
          </w:p>
        </w:tc>
      </w:tr>
      <w:tr w:rsidR="00A0532C" w:rsidRPr="00451B90" w14:paraId="7DB74EFA" w14:textId="77777777" w:rsidTr="00A66BB3">
        <w:tc>
          <w:tcPr>
            <w:tcW w:w="3960" w:type="dxa"/>
          </w:tcPr>
          <w:p w14:paraId="22AA9F04" w14:textId="0F6CFF83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กลับรายการขาดทุนจากการด้อยค่า</w:t>
            </w:r>
          </w:p>
        </w:tc>
        <w:tc>
          <w:tcPr>
            <w:tcW w:w="1293" w:type="dxa"/>
          </w:tcPr>
          <w:p w14:paraId="06A31E8B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3AD775EA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</w:tcPr>
          <w:p w14:paraId="76D36D6B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281992CA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78211F07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29B052F8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6C6BBEA5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C7DB5E0" w14:textId="7EF57A0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400</w:t>
            </w:r>
          </w:p>
        </w:tc>
      </w:tr>
      <w:tr w:rsidR="00A0532C" w:rsidRPr="00451B90" w14:paraId="60079E33" w14:textId="77777777" w:rsidTr="00A66BB3">
        <w:tc>
          <w:tcPr>
            <w:tcW w:w="3960" w:type="dxa"/>
          </w:tcPr>
          <w:p w14:paraId="7C5DCFB7" w14:textId="232AD094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"/>
              </w:tabs>
              <w:spacing w:line="400" w:lineRule="exact"/>
              <w:rPr>
                <w:cs/>
              </w:rPr>
            </w:pPr>
            <w:r w:rsidRPr="00451B90">
              <w:rPr>
                <w:cs/>
              </w:rPr>
              <w:t>ต้นทุนทางการเงิน</w:t>
            </w:r>
          </w:p>
        </w:tc>
        <w:tc>
          <w:tcPr>
            <w:tcW w:w="1293" w:type="dxa"/>
          </w:tcPr>
          <w:p w14:paraId="35F6AC46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533BB898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5257DC7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7A571DF8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7B25BBC2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71A10DAA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bottom"/>
          </w:tcPr>
          <w:p w14:paraId="4A962D44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  <w:rPr>
                <w:cs/>
              </w:rPr>
            </w:pPr>
          </w:p>
        </w:tc>
        <w:tc>
          <w:tcPr>
            <w:tcW w:w="1294" w:type="dxa"/>
            <w:vAlign w:val="center"/>
          </w:tcPr>
          <w:p w14:paraId="7E5362F0" w14:textId="71905D19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  <w:r w:rsidRPr="00451B90">
              <w:t>(1,731)</w:t>
            </w:r>
          </w:p>
        </w:tc>
      </w:tr>
      <w:tr w:rsidR="00A0532C" w:rsidRPr="00451B90" w14:paraId="3BBC8642" w14:textId="77777777" w:rsidTr="00A66BB3">
        <w:tc>
          <w:tcPr>
            <w:tcW w:w="3960" w:type="dxa"/>
          </w:tcPr>
          <w:p w14:paraId="1F4D050A" w14:textId="359DF21C" w:rsidR="00A0532C" w:rsidRPr="00451B90" w:rsidRDefault="00A0532C" w:rsidP="00A0532C">
            <w:pPr>
              <w:spacing w:line="400" w:lineRule="exact"/>
              <w:jc w:val="both"/>
              <w:rPr>
                <w:cs/>
              </w:rPr>
            </w:pPr>
            <w:r w:rsidRPr="00451B90">
              <w:rPr>
                <w:rFonts w:hint="cs"/>
                <w:cs/>
              </w:rPr>
              <w:t>ค่าใช้จ่ายภาษีเงินได้</w:t>
            </w:r>
          </w:p>
        </w:tc>
        <w:tc>
          <w:tcPr>
            <w:tcW w:w="1293" w:type="dxa"/>
            <w:vAlign w:val="bottom"/>
          </w:tcPr>
          <w:p w14:paraId="68C7036F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35DB9902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</w:tcPr>
          <w:p w14:paraId="4489B9D8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9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72AB5E52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334E5B3D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600EF8EB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</w:tcPr>
          <w:p w14:paraId="39702D55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1F87E72E" w14:textId="0D8955DB" w:rsidR="00A0532C" w:rsidRPr="00451B90" w:rsidRDefault="00A0532C" w:rsidP="00A0532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400" w:lineRule="exact"/>
            </w:pPr>
            <w:r w:rsidRPr="00451B90">
              <w:rPr>
                <w:cs/>
              </w:rPr>
              <w:t>(</w:t>
            </w:r>
            <w:r w:rsidRPr="00451B90">
              <w:t>2,507</w:t>
            </w:r>
            <w:r w:rsidRPr="00451B90">
              <w:rPr>
                <w:cs/>
              </w:rPr>
              <w:t>)</w:t>
            </w:r>
          </w:p>
        </w:tc>
      </w:tr>
      <w:tr w:rsidR="00A0532C" w:rsidRPr="00451B90" w14:paraId="5646D40A" w14:textId="77777777" w:rsidTr="00A66BB3">
        <w:tc>
          <w:tcPr>
            <w:tcW w:w="3960" w:type="dxa"/>
          </w:tcPr>
          <w:p w14:paraId="0E1F9F4D" w14:textId="77777777" w:rsidR="00A0532C" w:rsidRPr="00451B90" w:rsidRDefault="00A0532C" w:rsidP="00A0532C">
            <w:pPr>
              <w:spacing w:line="400" w:lineRule="exact"/>
              <w:jc w:val="both"/>
              <w:rPr>
                <w:b/>
                <w:bCs/>
                <w:cs/>
              </w:rPr>
            </w:pPr>
            <w:r w:rsidRPr="00451B90">
              <w:rPr>
                <w:rFonts w:hint="cs"/>
                <w:b/>
                <w:bCs/>
                <w:cs/>
              </w:rPr>
              <w:t>กำไร</w:t>
            </w:r>
            <w:r w:rsidRPr="00451B90">
              <w:rPr>
                <w:b/>
                <w:bCs/>
                <w:cs/>
              </w:rPr>
              <w:t>สำหรับงวด</w:t>
            </w:r>
          </w:p>
        </w:tc>
        <w:tc>
          <w:tcPr>
            <w:tcW w:w="1293" w:type="dxa"/>
            <w:vAlign w:val="bottom"/>
          </w:tcPr>
          <w:p w14:paraId="6E2EF9A1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1B2B7938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6DD62A30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bottom"/>
          </w:tcPr>
          <w:p w14:paraId="4C1D7344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3" w:type="dxa"/>
            <w:vAlign w:val="bottom"/>
          </w:tcPr>
          <w:p w14:paraId="20DBCD0C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tcBorders>
              <w:left w:val="nil"/>
            </w:tcBorders>
            <w:vAlign w:val="bottom"/>
          </w:tcPr>
          <w:p w14:paraId="2B561AEE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</w:tcPr>
          <w:p w14:paraId="2153E093" w14:textId="77777777" w:rsidR="00A0532C" w:rsidRPr="00451B90" w:rsidRDefault="00A0532C" w:rsidP="00A053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9"/>
                <w:tab w:val="decimal" w:pos="950"/>
              </w:tabs>
              <w:spacing w:line="400" w:lineRule="exact"/>
            </w:pPr>
          </w:p>
        </w:tc>
        <w:tc>
          <w:tcPr>
            <w:tcW w:w="1294" w:type="dxa"/>
            <w:vAlign w:val="center"/>
          </w:tcPr>
          <w:p w14:paraId="29DB1F27" w14:textId="4F919636" w:rsidR="00A0532C" w:rsidRPr="00451B90" w:rsidRDefault="00A0532C" w:rsidP="00A0532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40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7,278</w:t>
            </w:r>
          </w:p>
        </w:tc>
      </w:tr>
    </w:tbl>
    <w:p w14:paraId="76005FA4" w14:textId="77777777" w:rsidR="00116B35" w:rsidRPr="00451B90" w:rsidRDefault="00116B3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18CBC413" w14:textId="77777777" w:rsidR="00825705" w:rsidRPr="00451B90" w:rsidRDefault="00825705" w:rsidP="000F3A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sz w:val="16"/>
          <w:szCs w:val="16"/>
          <w:lang w:eastAsia="th-TH"/>
        </w:rPr>
      </w:pPr>
    </w:p>
    <w:p w14:paraId="22C0CCC5" w14:textId="3FFDB148" w:rsidR="00E47C20" w:rsidRPr="00451B90" w:rsidRDefault="00E47C20">
      <w:pPr>
        <w:rPr>
          <w:rFonts w:asciiTheme="majorBidi" w:hAnsiTheme="majorBidi" w:cstheme="majorBidi"/>
          <w:cs/>
        </w:rPr>
        <w:sectPr w:rsidR="00E47C20" w:rsidRPr="00451B90" w:rsidSect="00FB1D27">
          <w:headerReference w:type="default" r:id="rId22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597C5976" w14:textId="523C7485" w:rsidR="009D7363" w:rsidRPr="00451B90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napToGrid w:val="0"/>
          <w:lang w:eastAsia="th-TH"/>
        </w:rPr>
      </w:pPr>
      <w:r w:rsidRPr="00451B90">
        <w:rPr>
          <w:rFonts w:asciiTheme="majorBidi" w:hAnsiTheme="majorBidi" w:cstheme="majorBidi"/>
          <w:snapToGrid w:val="0"/>
          <w:cs/>
          <w:lang w:eastAsia="th-TH"/>
        </w:rPr>
        <w:lastRenderedPageBreak/>
        <w:t>การจำแนกรายได้สำหรับงวด</w:t>
      </w:r>
      <w:r w:rsidR="00A0532C" w:rsidRPr="00451B90">
        <w:rPr>
          <w:rFonts w:asciiTheme="majorBidi" w:hAnsiTheme="majorBidi" w:cstheme="majorBidi" w:hint="cs"/>
          <w:snapToGrid w:val="0"/>
          <w:cs/>
          <w:lang w:eastAsia="th-TH"/>
        </w:rPr>
        <w:t>เก้า</w:t>
      </w:r>
      <w:r w:rsidRPr="00451B90">
        <w:rPr>
          <w:rFonts w:asciiTheme="majorBidi" w:hAnsiTheme="majorBidi" w:cstheme="majorBidi"/>
          <w:snapToGrid w:val="0"/>
          <w:cs/>
          <w:lang w:eastAsia="th-TH"/>
        </w:rPr>
        <w:t xml:space="preserve">เดือนสิ้นสุดวันที่ </w:t>
      </w:r>
      <w:r w:rsidR="006F1E95" w:rsidRPr="00451B90">
        <w:rPr>
          <w:rFonts w:asciiTheme="majorBidi" w:hAnsiTheme="majorBidi" w:cstheme="majorBidi"/>
          <w:snapToGrid w:val="0"/>
          <w:lang w:eastAsia="th-TH"/>
        </w:rPr>
        <w:t>3</w:t>
      </w:r>
      <w:r w:rsidR="00C11131" w:rsidRPr="00451B90">
        <w:rPr>
          <w:rFonts w:asciiTheme="majorBidi" w:hAnsiTheme="majorBidi" w:cstheme="majorBidi"/>
          <w:snapToGrid w:val="0"/>
          <w:lang w:eastAsia="th-TH"/>
        </w:rPr>
        <w:t xml:space="preserve">0 </w:t>
      </w:r>
      <w:r w:rsidR="00A0532C" w:rsidRPr="00451B90">
        <w:rPr>
          <w:rFonts w:asciiTheme="majorBidi" w:hAnsiTheme="majorBidi" w:cstheme="majorBidi" w:hint="cs"/>
          <w:snapToGrid w:val="0"/>
          <w:cs/>
          <w:lang w:eastAsia="th-TH"/>
        </w:rPr>
        <w:t>กันยายน</w:t>
      </w:r>
      <w:r w:rsidR="00C11131" w:rsidRPr="00451B90">
        <w:rPr>
          <w:rFonts w:asciiTheme="majorBidi" w:hAnsiTheme="majorBidi" w:cstheme="majorBidi" w:hint="cs"/>
          <w:snapToGrid w:val="0"/>
          <w:cs/>
          <w:lang w:eastAsia="th-TH"/>
        </w:rPr>
        <w:t xml:space="preserve"> </w:t>
      </w:r>
      <w:r w:rsidRPr="00451B90">
        <w:rPr>
          <w:rFonts w:asciiTheme="majorBidi" w:hAnsiTheme="majorBidi" w:cstheme="majorBidi"/>
          <w:snapToGrid w:val="0"/>
          <w:cs/>
          <w:lang w:eastAsia="th-TH"/>
        </w:rPr>
        <w:t>มีดังนี้</w:t>
      </w:r>
    </w:p>
    <w:p w14:paraId="1280F10A" w14:textId="0A469F17" w:rsidR="009D7363" w:rsidRPr="00451B90" w:rsidRDefault="009D7363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351"/>
        <w:gridCol w:w="1259"/>
      </w:tblGrid>
      <w:tr w:rsidR="00D01256" w:rsidRPr="00451B90" w14:paraId="14B2F998" w14:textId="77777777" w:rsidTr="00A66BB3">
        <w:trPr>
          <w:trHeight w:val="408"/>
          <w:tblHeader/>
        </w:trPr>
        <w:tc>
          <w:tcPr>
            <w:tcW w:w="3578" w:type="pct"/>
          </w:tcPr>
          <w:p w14:paraId="02A9026B" w14:textId="77777777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28CE7D8B" w14:textId="77777777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D01256" w:rsidRPr="00451B90" w14:paraId="67C426AA" w14:textId="77777777" w:rsidTr="00A66BB3">
        <w:trPr>
          <w:trHeight w:val="408"/>
        </w:trPr>
        <w:tc>
          <w:tcPr>
            <w:tcW w:w="3578" w:type="pct"/>
          </w:tcPr>
          <w:p w14:paraId="311DFA43" w14:textId="1ABE37E1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A0532C" w:rsidRPr="00451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A0532C" w:rsidRPr="00451B90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736" w:type="pct"/>
          </w:tcPr>
          <w:p w14:paraId="66169F19" w14:textId="7DEC1455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686" w:type="pct"/>
          </w:tcPr>
          <w:p w14:paraId="0CE27C38" w14:textId="5C5A9FFF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01256" w:rsidRPr="00451B90" w14:paraId="7467E67B" w14:textId="77777777" w:rsidTr="00A66BB3">
        <w:trPr>
          <w:trHeight w:val="408"/>
        </w:trPr>
        <w:tc>
          <w:tcPr>
            <w:tcW w:w="3578" w:type="pct"/>
          </w:tcPr>
          <w:p w14:paraId="6B0C3C0B" w14:textId="77777777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22" w:type="pct"/>
            <w:gridSpan w:val="2"/>
          </w:tcPr>
          <w:p w14:paraId="4F686E9A" w14:textId="77777777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1256" w:rsidRPr="00451B90" w14:paraId="769641DC" w14:textId="77777777" w:rsidTr="00A66BB3">
        <w:trPr>
          <w:trHeight w:val="408"/>
        </w:trPr>
        <w:tc>
          <w:tcPr>
            <w:tcW w:w="3578" w:type="pct"/>
          </w:tcPr>
          <w:p w14:paraId="5101E309" w14:textId="77777777" w:rsidR="00D01256" w:rsidRPr="00451B90" w:rsidRDefault="00D01256" w:rsidP="00A66BB3">
            <w:pPr>
              <w:spacing w:line="240" w:lineRule="auto"/>
              <w:ind w:hanging="15"/>
              <w:jc w:val="both"/>
              <w:rPr>
                <w:b/>
                <w:bCs/>
                <w:cs/>
              </w:rPr>
            </w:pPr>
            <w:r w:rsidRPr="00451B90">
              <w:rPr>
                <w:b/>
                <w:bCs/>
                <w:cs/>
              </w:rPr>
              <w:t>รายได้จากการขายและบริการ</w:t>
            </w:r>
          </w:p>
        </w:tc>
        <w:tc>
          <w:tcPr>
            <w:tcW w:w="736" w:type="pct"/>
            <w:vAlign w:val="bottom"/>
          </w:tcPr>
          <w:p w14:paraId="506FAEE7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  <w:tc>
          <w:tcPr>
            <w:tcW w:w="686" w:type="pct"/>
            <w:vAlign w:val="bottom"/>
          </w:tcPr>
          <w:p w14:paraId="6795BD91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rPr>
                <w:cs/>
              </w:rPr>
            </w:pPr>
          </w:p>
        </w:tc>
      </w:tr>
      <w:tr w:rsidR="00D01256" w:rsidRPr="00451B90" w14:paraId="36B04EBD" w14:textId="77777777" w:rsidTr="00145E9C">
        <w:trPr>
          <w:trHeight w:val="408"/>
        </w:trPr>
        <w:tc>
          <w:tcPr>
            <w:tcW w:w="3578" w:type="pct"/>
          </w:tcPr>
          <w:p w14:paraId="7D697B1F" w14:textId="77777777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โรงกลั่น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2A54B2C" w14:textId="5C29E5B0" w:rsidR="00D01256" w:rsidRPr="00451B90" w:rsidRDefault="004D596C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114"/>
              <w:jc w:val="center"/>
            </w:pPr>
            <w:r w:rsidRPr="00451B90">
              <w:t>51,276</w:t>
            </w:r>
          </w:p>
        </w:tc>
        <w:tc>
          <w:tcPr>
            <w:tcW w:w="686" w:type="pct"/>
            <w:vAlign w:val="bottom"/>
          </w:tcPr>
          <w:p w14:paraId="2A41BB04" w14:textId="5ECBEE62" w:rsidR="00D01256" w:rsidRPr="00451B90" w:rsidRDefault="00A0532C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51B90">
              <w:t>25,633</w:t>
            </w:r>
          </w:p>
        </w:tc>
      </w:tr>
      <w:tr w:rsidR="00D01256" w:rsidRPr="00451B90" w14:paraId="72C5279E" w14:textId="77777777" w:rsidTr="00145E9C">
        <w:trPr>
          <w:trHeight w:val="408"/>
        </w:trPr>
        <w:tc>
          <w:tcPr>
            <w:tcW w:w="3578" w:type="pct"/>
          </w:tcPr>
          <w:p w14:paraId="24C96AAD" w14:textId="77777777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การตลาด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5E0E234C" w14:textId="6A6A6B41" w:rsidR="00D01256" w:rsidRPr="00451B90" w:rsidRDefault="004D596C" w:rsidP="00D0125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51B90">
              <w:t>129,826</w:t>
            </w:r>
          </w:p>
        </w:tc>
        <w:tc>
          <w:tcPr>
            <w:tcW w:w="686" w:type="pct"/>
            <w:vAlign w:val="bottom"/>
          </w:tcPr>
          <w:p w14:paraId="5F6CFA24" w14:textId="0CDE0521" w:rsidR="00D01256" w:rsidRPr="00451B90" w:rsidRDefault="00A0532C" w:rsidP="00D01256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</w:pPr>
            <w:r w:rsidRPr="00451B90">
              <w:t>79,909</w:t>
            </w:r>
          </w:p>
        </w:tc>
      </w:tr>
      <w:tr w:rsidR="00D01256" w:rsidRPr="00451B90" w14:paraId="7E8AFE3F" w14:textId="77777777" w:rsidTr="00145E9C">
        <w:trPr>
          <w:trHeight w:val="423"/>
        </w:trPr>
        <w:tc>
          <w:tcPr>
            <w:tcW w:w="3578" w:type="pct"/>
          </w:tcPr>
          <w:p w14:paraId="108DD1DC" w14:textId="77777777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203" w:hanging="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736" w:type="pct"/>
            <w:shd w:val="clear" w:color="auto" w:fill="auto"/>
            <w:vAlign w:val="bottom"/>
          </w:tcPr>
          <w:p w14:paraId="2BB8A955" w14:textId="6F557189" w:rsidR="00D01256" w:rsidRPr="00451B90" w:rsidRDefault="004D596C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181,102</w:t>
            </w:r>
          </w:p>
        </w:tc>
        <w:tc>
          <w:tcPr>
            <w:tcW w:w="686" w:type="pct"/>
            <w:vAlign w:val="bottom"/>
          </w:tcPr>
          <w:p w14:paraId="6644F57F" w14:textId="0A2768D5" w:rsidR="00D01256" w:rsidRPr="00451B90" w:rsidRDefault="00A0532C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jc w:val="center"/>
              <w:rPr>
                <w:b/>
                <w:bCs/>
              </w:rPr>
            </w:pPr>
            <w:r w:rsidRPr="00451B90">
              <w:rPr>
                <w:b/>
                <w:bCs/>
              </w:rPr>
              <w:t>105,542</w:t>
            </w:r>
          </w:p>
        </w:tc>
      </w:tr>
    </w:tbl>
    <w:p w14:paraId="5251EFB9" w14:textId="2C667927" w:rsidR="00D01256" w:rsidRPr="00451B90" w:rsidRDefault="00D01256" w:rsidP="009D73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4E81C26E" w14:textId="65E43DAA" w:rsidR="00F20DB7" w:rsidRPr="00451B90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cs/>
        </w:rPr>
      </w:pPr>
      <w:r w:rsidRPr="00451B90">
        <w:rPr>
          <w:rFonts w:asciiTheme="majorBidi" w:hAnsiTheme="majorBidi" w:cstheme="majorBidi"/>
          <w:cs/>
        </w:rPr>
        <w:t>รายได้ส่วนใหญ่ของกลุ่มบริษัทและบริษัท มีจังหวะเวลาในการรับรู้รายได้ ณ เวลาใดเวลาหนึ่ง</w:t>
      </w:r>
      <w:r w:rsidR="0029774D" w:rsidRPr="00451B90">
        <w:rPr>
          <w:rFonts w:asciiTheme="majorBidi" w:hAnsiTheme="majorBidi" w:cstheme="majorBidi"/>
          <w:cs/>
        </w:rPr>
        <w:t xml:space="preserve"> ยกเว้นส่วนงานพลังงานไฟฟ้า มีจังหวะเวลาในการรับรู้รายได้ตลอดช่วงเวลาหนึ่ง</w:t>
      </w:r>
    </w:p>
    <w:p w14:paraId="7AF2C523" w14:textId="3C742423" w:rsidR="00F20DB7" w:rsidRPr="00451B90" w:rsidRDefault="00F20DB7" w:rsidP="006453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21E0473B" w14:textId="63E00299" w:rsidR="00223349" w:rsidRPr="00451B90" w:rsidRDefault="004762B0" w:rsidP="00C53615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ภาษีเงินได้</w:t>
      </w:r>
    </w:p>
    <w:p w14:paraId="294C5D58" w14:textId="0C4734E0" w:rsidR="0060372C" w:rsidRPr="00451B90" w:rsidRDefault="0060372C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tbl>
      <w:tblPr>
        <w:tblW w:w="926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21"/>
        <w:gridCol w:w="1260"/>
        <w:gridCol w:w="1260"/>
        <w:gridCol w:w="1260"/>
        <w:gridCol w:w="1260"/>
      </w:tblGrid>
      <w:tr w:rsidR="00D01256" w:rsidRPr="00451B90" w14:paraId="666AE4B6" w14:textId="77777777" w:rsidTr="009469A2">
        <w:trPr>
          <w:tblHeader/>
        </w:trPr>
        <w:tc>
          <w:tcPr>
            <w:tcW w:w="4221" w:type="dxa"/>
            <w:shd w:val="clear" w:color="auto" w:fill="auto"/>
          </w:tcPr>
          <w:p w14:paraId="64ECB93C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b/>
                <w:bCs/>
              </w:rPr>
            </w:pPr>
          </w:p>
        </w:tc>
        <w:tc>
          <w:tcPr>
            <w:tcW w:w="2520" w:type="dxa"/>
            <w:gridSpan w:val="2"/>
            <w:shd w:val="clear" w:color="auto" w:fill="auto"/>
          </w:tcPr>
          <w:p w14:paraId="688B2775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shd w:val="clear" w:color="auto" w:fill="auto"/>
          </w:tcPr>
          <w:p w14:paraId="3D75AC97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D01256" w:rsidRPr="00451B90" w14:paraId="33BE7A81" w14:textId="77777777" w:rsidTr="009469A2">
        <w:trPr>
          <w:tblHeader/>
        </w:trPr>
        <w:tc>
          <w:tcPr>
            <w:tcW w:w="4221" w:type="dxa"/>
          </w:tcPr>
          <w:p w14:paraId="2DD4FB60" w14:textId="52C22EA6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  <w:rPr>
                <w:cs/>
              </w:rPr>
            </w:pPr>
            <w:r w:rsidRPr="00451B90">
              <w:rPr>
                <w:b/>
                <w:bCs/>
                <w:i/>
                <w:iCs/>
                <w:cs/>
              </w:rPr>
              <w:t>สำหรับงวด</w:t>
            </w:r>
            <w:r w:rsidR="00A0532C" w:rsidRPr="00451B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="00F927C5" w:rsidRPr="00451B90">
              <w:rPr>
                <w:rFonts w:hint="cs"/>
                <w:b/>
                <w:bCs/>
                <w:i/>
                <w:iCs/>
                <w:cs/>
              </w:rPr>
              <w:t>เ</w:t>
            </w:r>
            <w:r w:rsidRPr="00451B90">
              <w:rPr>
                <w:b/>
                <w:bCs/>
                <w:i/>
                <w:iCs/>
                <w:cs/>
              </w:rPr>
              <w:t xml:space="preserve">ดือนสิ้นสุดวันที่ </w:t>
            </w:r>
            <w:r w:rsidRPr="00451B90">
              <w:rPr>
                <w:b/>
                <w:bCs/>
                <w:i/>
                <w:iCs/>
              </w:rPr>
              <w:t>30</w:t>
            </w:r>
            <w:r w:rsidRPr="00451B90">
              <w:rPr>
                <w:b/>
                <w:bCs/>
                <w:i/>
                <w:iCs/>
                <w:cs/>
              </w:rPr>
              <w:t xml:space="preserve"> </w:t>
            </w:r>
            <w:r w:rsidR="00A0532C" w:rsidRPr="00451B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60" w:type="dxa"/>
          </w:tcPr>
          <w:p w14:paraId="5EBC62DF" w14:textId="13D96586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7C29EC69" w14:textId="44993D72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</w:tcPr>
          <w:p w14:paraId="6F5F6B75" w14:textId="6529A58C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</w:tcPr>
          <w:p w14:paraId="3AAA5653" w14:textId="44252D6C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D01256" w:rsidRPr="00451B90" w14:paraId="5FD5EF10" w14:textId="77777777" w:rsidTr="009469A2">
        <w:trPr>
          <w:tblHeader/>
        </w:trPr>
        <w:tc>
          <w:tcPr>
            <w:tcW w:w="4221" w:type="dxa"/>
          </w:tcPr>
          <w:p w14:paraId="2D6E843A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738"/>
            </w:pPr>
          </w:p>
        </w:tc>
        <w:tc>
          <w:tcPr>
            <w:tcW w:w="5040" w:type="dxa"/>
            <w:gridSpan w:val="4"/>
          </w:tcPr>
          <w:p w14:paraId="03D364FD" w14:textId="77777777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3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451B90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D01256" w:rsidRPr="00451B90" w14:paraId="40C3C620" w14:textId="77777777" w:rsidTr="009469A2">
        <w:tc>
          <w:tcPr>
            <w:tcW w:w="4221" w:type="dxa"/>
          </w:tcPr>
          <w:p w14:paraId="2D4118A6" w14:textId="77777777" w:rsidR="00D01256" w:rsidRPr="00451B90" w:rsidRDefault="00D01256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</w:p>
        </w:tc>
        <w:tc>
          <w:tcPr>
            <w:tcW w:w="1260" w:type="dxa"/>
          </w:tcPr>
          <w:p w14:paraId="355B57FF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0C4B9440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4A832115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2399078F" w14:textId="77777777" w:rsidR="00D01256" w:rsidRPr="00451B90" w:rsidRDefault="00D01256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D01256" w:rsidRPr="00451B90" w14:paraId="5475E3DE" w14:textId="77777777" w:rsidTr="00145E9C">
        <w:tc>
          <w:tcPr>
            <w:tcW w:w="4221" w:type="dxa"/>
          </w:tcPr>
          <w:p w14:paraId="319496E9" w14:textId="77777777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451B90">
              <w:rPr>
                <w:rFonts w:hint="cs"/>
                <w:cs/>
              </w:rPr>
              <w:t>สำหรับงวดปัจจุบัน</w:t>
            </w:r>
          </w:p>
        </w:tc>
        <w:tc>
          <w:tcPr>
            <w:tcW w:w="1260" w:type="dxa"/>
            <w:shd w:val="clear" w:color="auto" w:fill="auto"/>
          </w:tcPr>
          <w:p w14:paraId="2C6E47F4" w14:textId="5001F60C" w:rsidR="00D01256" w:rsidRPr="00451B90" w:rsidRDefault="00D21B30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9,583</w:t>
            </w:r>
          </w:p>
        </w:tc>
        <w:tc>
          <w:tcPr>
            <w:tcW w:w="1260" w:type="dxa"/>
            <w:shd w:val="clear" w:color="auto" w:fill="auto"/>
          </w:tcPr>
          <w:p w14:paraId="1DCB3748" w14:textId="3A69A36C" w:rsidR="00D01256" w:rsidRPr="00451B90" w:rsidRDefault="00A0532C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1,576</w:t>
            </w:r>
          </w:p>
        </w:tc>
        <w:tc>
          <w:tcPr>
            <w:tcW w:w="1260" w:type="dxa"/>
            <w:shd w:val="clear" w:color="auto" w:fill="auto"/>
          </w:tcPr>
          <w:p w14:paraId="18147E41" w14:textId="60022733" w:rsidR="00D01256" w:rsidRPr="00451B90" w:rsidRDefault="009C3B42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1,494</w:t>
            </w:r>
          </w:p>
        </w:tc>
        <w:tc>
          <w:tcPr>
            <w:tcW w:w="1260" w:type="dxa"/>
          </w:tcPr>
          <w:p w14:paraId="653C46D2" w14:textId="0032BC7A" w:rsidR="00D01256" w:rsidRPr="00451B90" w:rsidRDefault="00D01256" w:rsidP="001937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rPr>
                <w:cs/>
              </w:rPr>
              <w:t>-</w:t>
            </w:r>
          </w:p>
        </w:tc>
      </w:tr>
      <w:tr w:rsidR="00D01256" w:rsidRPr="00451B90" w14:paraId="0A3CA539" w14:textId="77777777" w:rsidTr="00145E9C">
        <w:tc>
          <w:tcPr>
            <w:tcW w:w="4221" w:type="dxa"/>
          </w:tcPr>
          <w:p w14:paraId="49B3A5F9" w14:textId="2E49A65B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  <w:r w:rsidRPr="00451B90">
              <w:rPr>
                <w:cs/>
              </w:rPr>
              <w:t>ภาษีปีก่อน ๆ ที่บันทึก</w:t>
            </w:r>
            <w:r w:rsidR="005608D6" w:rsidRPr="00451B90">
              <w:rPr>
                <w:rFonts w:hint="cs"/>
                <w:cs/>
              </w:rPr>
              <w:t>ต่ำไป</w:t>
            </w:r>
            <w:r w:rsidR="000F6215" w:rsidRPr="00451B90">
              <w:rPr>
                <w:rFonts w:hint="cs"/>
                <w:cs/>
              </w:rPr>
              <w:t xml:space="preserve"> </w:t>
            </w:r>
            <w:r w:rsidR="000F6215" w:rsidRPr="00451B90">
              <w:t>(</w:t>
            </w:r>
            <w:r w:rsidR="005608D6" w:rsidRPr="00451B90">
              <w:rPr>
                <w:rFonts w:hint="cs"/>
                <w:cs/>
              </w:rPr>
              <w:t>สูงไป</w:t>
            </w:r>
            <w:r w:rsidR="000F6215" w:rsidRPr="00451B90">
              <w:t>)</w:t>
            </w:r>
            <w:r w:rsidR="000F6215" w:rsidRPr="00451B90">
              <w:rPr>
                <w:rFonts w:hint="cs"/>
                <w:cs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0BF311A2" w14:textId="14206B41" w:rsidR="00D01256" w:rsidRPr="00451B90" w:rsidRDefault="00D21B30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18</w:t>
            </w:r>
          </w:p>
        </w:tc>
        <w:tc>
          <w:tcPr>
            <w:tcW w:w="1260" w:type="dxa"/>
            <w:shd w:val="clear" w:color="auto" w:fill="auto"/>
          </w:tcPr>
          <w:p w14:paraId="06F834F8" w14:textId="770104C2" w:rsidR="00D01256" w:rsidRPr="00451B90" w:rsidRDefault="00D01256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451B90">
              <w:rPr>
                <w:cs/>
              </w:rPr>
              <w:t>(</w:t>
            </w:r>
            <w:r w:rsidR="007B2A67" w:rsidRPr="00451B90">
              <w:t>1</w:t>
            </w:r>
            <w:r w:rsidRPr="00451B90">
              <w:t>2</w:t>
            </w:r>
            <w:r w:rsidRPr="00451B90">
              <w:rPr>
                <w:cs/>
              </w:rPr>
              <w:t>)</w:t>
            </w:r>
          </w:p>
        </w:tc>
        <w:tc>
          <w:tcPr>
            <w:tcW w:w="1260" w:type="dxa"/>
            <w:shd w:val="clear" w:color="auto" w:fill="auto"/>
          </w:tcPr>
          <w:p w14:paraId="7B14BBA6" w14:textId="14E552F8" w:rsidR="00D01256" w:rsidRPr="00451B90" w:rsidRDefault="009C3B42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451B90">
              <w:t>-</w:t>
            </w:r>
          </w:p>
        </w:tc>
        <w:tc>
          <w:tcPr>
            <w:tcW w:w="1260" w:type="dxa"/>
          </w:tcPr>
          <w:p w14:paraId="656FB9ED" w14:textId="741D36BA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cs/>
              </w:rPr>
            </w:pPr>
            <w:r w:rsidRPr="00451B90">
              <w:rPr>
                <w:cs/>
              </w:rPr>
              <w:t>(</w:t>
            </w:r>
            <w:r w:rsidRPr="00451B90">
              <w:t>10</w:t>
            </w:r>
            <w:r w:rsidRPr="00451B90">
              <w:rPr>
                <w:cs/>
              </w:rPr>
              <w:t>)</w:t>
            </w:r>
          </w:p>
        </w:tc>
      </w:tr>
      <w:tr w:rsidR="00D01256" w:rsidRPr="00451B90" w14:paraId="4997875F" w14:textId="77777777" w:rsidTr="00145E9C">
        <w:tc>
          <w:tcPr>
            <w:tcW w:w="4221" w:type="dxa"/>
          </w:tcPr>
          <w:p w14:paraId="539B334E" w14:textId="77777777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40C08A3" w14:textId="2E74A2EA" w:rsidR="00D01256" w:rsidRPr="00451B90" w:rsidRDefault="00D21B30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9,601</w:t>
            </w:r>
          </w:p>
        </w:tc>
        <w:tc>
          <w:tcPr>
            <w:tcW w:w="1260" w:type="dxa"/>
            <w:shd w:val="clear" w:color="auto" w:fill="auto"/>
          </w:tcPr>
          <w:p w14:paraId="5CB40BC3" w14:textId="4B5307DF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1,564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02341AAD" w14:textId="27A84DF7" w:rsidR="00D01256" w:rsidRPr="00451B90" w:rsidRDefault="009C3B42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1,494</w:t>
            </w:r>
          </w:p>
        </w:tc>
        <w:tc>
          <w:tcPr>
            <w:tcW w:w="1260" w:type="dxa"/>
            <w:vAlign w:val="bottom"/>
          </w:tcPr>
          <w:p w14:paraId="23F0025E" w14:textId="56495926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(</w:t>
            </w:r>
            <w:r w:rsidRPr="00451B90">
              <w:rPr>
                <w:b/>
                <w:bCs/>
              </w:rPr>
              <w:t>10</w:t>
            </w:r>
            <w:r w:rsidRPr="00451B90">
              <w:rPr>
                <w:b/>
                <w:bCs/>
                <w:cs/>
              </w:rPr>
              <w:t>)</w:t>
            </w:r>
          </w:p>
        </w:tc>
      </w:tr>
      <w:tr w:rsidR="00D01256" w:rsidRPr="00451B90" w14:paraId="3560A6DF" w14:textId="77777777" w:rsidTr="00145E9C">
        <w:tc>
          <w:tcPr>
            <w:tcW w:w="4221" w:type="dxa"/>
          </w:tcPr>
          <w:p w14:paraId="55313355" w14:textId="77777777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51B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  <w:shd w:val="clear" w:color="auto" w:fill="auto"/>
          </w:tcPr>
          <w:p w14:paraId="5B8B2C54" w14:textId="77777777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  <w:shd w:val="clear" w:color="auto" w:fill="auto"/>
          </w:tcPr>
          <w:p w14:paraId="0530744D" w14:textId="77777777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  <w:shd w:val="clear" w:color="auto" w:fill="auto"/>
          </w:tcPr>
          <w:p w14:paraId="2EEA6306" w14:textId="77777777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  <w:tc>
          <w:tcPr>
            <w:tcW w:w="1260" w:type="dxa"/>
          </w:tcPr>
          <w:p w14:paraId="70E5A7BB" w14:textId="77777777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</w:p>
        </w:tc>
      </w:tr>
      <w:tr w:rsidR="00D01256" w:rsidRPr="00451B90" w14:paraId="7E57DF34" w14:textId="77777777" w:rsidTr="00145E9C">
        <w:tc>
          <w:tcPr>
            <w:tcW w:w="4221" w:type="dxa"/>
          </w:tcPr>
          <w:p w14:paraId="57EE8F41" w14:textId="77777777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1260" w:type="dxa"/>
            <w:shd w:val="clear" w:color="auto" w:fill="auto"/>
          </w:tcPr>
          <w:p w14:paraId="75FA8D12" w14:textId="6D98F58B" w:rsidR="00D01256" w:rsidRPr="00451B90" w:rsidRDefault="00D21B30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1,841</w:t>
            </w:r>
          </w:p>
        </w:tc>
        <w:tc>
          <w:tcPr>
            <w:tcW w:w="1260" w:type="dxa"/>
            <w:shd w:val="clear" w:color="auto" w:fill="auto"/>
          </w:tcPr>
          <w:p w14:paraId="2802F14A" w14:textId="30577F29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943</w:t>
            </w:r>
          </w:p>
        </w:tc>
        <w:tc>
          <w:tcPr>
            <w:tcW w:w="1260" w:type="dxa"/>
            <w:shd w:val="clear" w:color="auto" w:fill="auto"/>
          </w:tcPr>
          <w:p w14:paraId="13EF6034" w14:textId="3D081DDB" w:rsidR="00D01256" w:rsidRPr="00451B90" w:rsidRDefault="009C3B42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852</w:t>
            </w:r>
          </w:p>
        </w:tc>
        <w:tc>
          <w:tcPr>
            <w:tcW w:w="1260" w:type="dxa"/>
          </w:tcPr>
          <w:p w14:paraId="614A66D5" w14:textId="043CEAA5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</w:pPr>
            <w:r w:rsidRPr="00451B90">
              <w:t>620</w:t>
            </w:r>
          </w:p>
        </w:tc>
      </w:tr>
      <w:tr w:rsidR="00D01256" w:rsidRPr="00451B90" w14:paraId="10E2C3F3" w14:textId="77777777" w:rsidTr="00145E9C">
        <w:tc>
          <w:tcPr>
            <w:tcW w:w="4221" w:type="dxa"/>
          </w:tcPr>
          <w:p w14:paraId="0C1AC854" w14:textId="77777777" w:rsidR="00D01256" w:rsidRPr="00451B90" w:rsidRDefault="00D01256" w:rsidP="00D012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83EA7F" w14:textId="54EB3DDF" w:rsidR="00D01256" w:rsidRPr="00451B90" w:rsidRDefault="00D21B30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1,841</w:t>
            </w:r>
          </w:p>
        </w:tc>
        <w:tc>
          <w:tcPr>
            <w:tcW w:w="1260" w:type="dxa"/>
            <w:shd w:val="clear" w:color="auto" w:fill="auto"/>
          </w:tcPr>
          <w:p w14:paraId="31C7FBE1" w14:textId="0FFF8920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943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016B663" w14:textId="4FF31CEA" w:rsidR="00D01256" w:rsidRPr="00451B90" w:rsidRDefault="009C3B42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852</w:t>
            </w:r>
          </w:p>
        </w:tc>
        <w:tc>
          <w:tcPr>
            <w:tcW w:w="1260" w:type="dxa"/>
            <w:vAlign w:val="bottom"/>
          </w:tcPr>
          <w:p w14:paraId="625FD106" w14:textId="2178BA39" w:rsidR="00D01256" w:rsidRPr="00451B90" w:rsidRDefault="007B2A67" w:rsidP="00D0125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620</w:t>
            </w:r>
          </w:p>
        </w:tc>
      </w:tr>
      <w:tr w:rsidR="00D01256" w:rsidRPr="00451B90" w14:paraId="597D80C7" w14:textId="77777777" w:rsidTr="00145E9C">
        <w:tc>
          <w:tcPr>
            <w:tcW w:w="4221" w:type="dxa"/>
          </w:tcPr>
          <w:p w14:paraId="668402EA" w14:textId="3D596C40" w:rsidR="00D01256" w:rsidRPr="00451B90" w:rsidRDefault="00D01256" w:rsidP="00D0125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รวมค่าใช้จ่ายภาษีเงินได้</w:t>
            </w:r>
          </w:p>
        </w:tc>
        <w:tc>
          <w:tcPr>
            <w:tcW w:w="1260" w:type="dxa"/>
            <w:shd w:val="clear" w:color="auto" w:fill="auto"/>
          </w:tcPr>
          <w:p w14:paraId="7170A957" w14:textId="3E9C2718" w:rsidR="00D01256" w:rsidRPr="00451B90" w:rsidRDefault="00D21B30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11,442</w:t>
            </w:r>
          </w:p>
        </w:tc>
        <w:tc>
          <w:tcPr>
            <w:tcW w:w="1260" w:type="dxa"/>
            <w:shd w:val="clear" w:color="auto" w:fill="auto"/>
          </w:tcPr>
          <w:p w14:paraId="0A1D62BF" w14:textId="3C8A9DD0" w:rsidR="00D01256" w:rsidRPr="00451B90" w:rsidRDefault="007B2A67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2,507</w:t>
            </w:r>
          </w:p>
        </w:tc>
        <w:tc>
          <w:tcPr>
            <w:tcW w:w="1260" w:type="dxa"/>
            <w:shd w:val="clear" w:color="auto" w:fill="auto"/>
          </w:tcPr>
          <w:p w14:paraId="246201D8" w14:textId="4A0A34BD" w:rsidR="00D01256" w:rsidRPr="00451B90" w:rsidRDefault="009C3B42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2,346</w:t>
            </w:r>
          </w:p>
        </w:tc>
        <w:tc>
          <w:tcPr>
            <w:tcW w:w="1260" w:type="dxa"/>
          </w:tcPr>
          <w:p w14:paraId="5EED87BF" w14:textId="2AE61592" w:rsidR="00D01256" w:rsidRPr="00451B90" w:rsidRDefault="007B2A67" w:rsidP="00D0125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80" w:lineRule="exact"/>
              <w:rPr>
                <w:b/>
                <w:bCs/>
              </w:rPr>
            </w:pPr>
            <w:r w:rsidRPr="00451B90">
              <w:rPr>
                <w:b/>
                <w:bCs/>
              </w:rPr>
              <w:t>610</w:t>
            </w:r>
          </w:p>
        </w:tc>
      </w:tr>
    </w:tbl>
    <w:p w14:paraId="22C423F9" w14:textId="59A4BA4B" w:rsidR="00D01256" w:rsidRPr="00451B90" w:rsidRDefault="00D01256" w:rsidP="00603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3C239F1A" w14:textId="6B6E1E4E" w:rsidR="00A102D5" w:rsidRPr="00451B90" w:rsidRDefault="00A102D5" w:rsidP="00145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BE62B3" w:rsidRPr="00451B90">
        <w:rPr>
          <w:rFonts w:asciiTheme="majorBidi" w:hAnsiTheme="majorBidi" w:cstheme="majorBidi" w:hint="cs"/>
          <w:cs/>
        </w:rPr>
        <w:t>เก้า</w:t>
      </w:r>
      <w:r w:rsidRPr="00451B90">
        <w:rPr>
          <w:rFonts w:asciiTheme="majorBidi" w:hAnsiTheme="majorBidi" w:cstheme="majorBidi"/>
          <w:cs/>
        </w:rPr>
        <w:t xml:space="preserve">เดือนสิ้นสุดวันที่ </w:t>
      </w:r>
      <w:r w:rsidR="009469A2" w:rsidRPr="00451B90">
        <w:rPr>
          <w:rFonts w:asciiTheme="majorBidi" w:hAnsiTheme="majorBidi" w:cstheme="majorBidi"/>
        </w:rPr>
        <w:t xml:space="preserve">                </w:t>
      </w:r>
      <w:r w:rsidRPr="00451B90">
        <w:rPr>
          <w:rFonts w:asciiTheme="majorBidi" w:hAnsiTheme="majorBidi" w:cstheme="majorBidi"/>
        </w:rPr>
        <w:t>3</w:t>
      </w:r>
      <w:r w:rsidR="009469A2" w:rsidRPr="00451B90">
        <w:rPr>
          <w:rFonts w:asciiTheme="majorBidi" w:hAnsiTheme="majorBidi" w:cstheme="majorBidi"/>
        </w:rPr>
        <w:t xml:space="preserve">0 </w:t>
      </w:r>
      <w:r w:rsidR="00BE62B3" w:rsidRPr="00451B90">
        <w:rPr>
          <w:rFonts w:asciiTheme="majorBidi" w:hAnsiTheme="majorBidi" w:cstheme="majorBidi" w:hint="cs"/>
          <w:cs/>
        </w:rPr>
        <w:t>กันยายน</w:t>
      </w:r>
      <w:r w:rsidR="009469A2" w:rsidRPr="00451B90">
        <w:rPr>
          <w:rFonts w:asciiTheme="majorBidi" w:hAnsiTheme="majorBidi" w:cstheme="majorBidi" w:hint="cs"/>
          <w:cs/>
        </w:rPr>
        <w:t xml:space="preserve"> </w:t>
      </w:r>
      <w:r w:rsidRPr="00451B90">
        <w:rPr>
          <w:rFonts w:asciiTheme="majorBidi" w:hAnsiTheme="majorBidi" w:cstheme="majorBidi"/>
        </w:rPr>
        <w:t xml:space="preserve">2565 </w:t>
      </w:r>
      <w:r w:rsidR="00470928" w:rsidRPr="00451B90">
        <w:rPr>
          <w:rFonts w:asciiTheme="majorBidi" w:hAnsiTheme="majorBidi" w:cstheme="majorBidi"/>
          <w:cs/>
        </w:rPr>
        <w:t>คือร้อยล</w:t>
      </w:r>
      <w:r w:rsidR="00470928" w:rsidRPr="00451B90">
        <w:rPr>
          <w:rFonts w:asciiTheme="majorBidi" w:hAnsiTheme="majorBidi" w:cstheme="majorBidi" w:hint="cs"/>
          <w:cs/>
        </w:rPr>
        <w:t xml:space="preserve">ะ </w:t>
      </w:r>
      <w:r w:rsidR="00074EAC" w:rsidRPr="00451B90">
        <w:rPr>
          <w:rFonts w:asciiTheme="majorBidi" w:hAnsiTheme="majorBidi" w:cstheme="majorBidi"/>
        </w:rPr>
        <w:t>45.15</w:t>
      </w:r>
      <w:r w:rsidR="00BE62B3"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i/>
          <w:iCs/>
        </w:rPr>
        <w:t xml:space="preserve">(2564: </w:t>
      </w:r>
      <w:r w:rsidRPr="00451B90">
        <w:rPr>
          <w:rFonts w:asciiTheme="majorBidi" w:hAnsiTheme="majorBidi" w:cstheme="majorBidi"/>
          <w:i/>
          <w:iCs/>
          <w:cs/>
        </w:rPr>
        <w:t xml:space="preserve">ร้อยละ </w:t>
      </w:r>
      <w:r w:rsidR="0096349B" w:rsidRPr="00451B90">
        <w:rPr>
          <w:rFonts w:asciiTheme="majorBidi" w:hAnsiTheme="majorBidi" w:cstheme="majorBidi"/>
          <w:i/>
          <w:iCs/>
        </w:rPr>
        <w:t>25.62</w:t>
      </w:r>
      <w:r w:rsidRPr="00451B90">
        <w:rPr>
          <w:rFonts w:asciiTheme="majorBidi" w:hAnsiTheme="majorBidi" w:cstheme="majorBidi"/>
          <w:i/>
          <w:iCs/>
        </w:rPr>
        <w:t>)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การเปลี่ยนแปลงในอัตราภาษีเงินได้ที่แท้จริงมีสาเหตุหลักมาจากอัตราภาษีเงินได้ของธุรกิจทรัพยากรธรรมชาติในต่างประเทศ</w:t>
      </w:r>
    </w:p>
    <w:p w14:paraId="3E47D9AE" w14:textId="77777777" w:rsidR="000B2957" w:rsidRPr="00451B90" w:rsidRDefault="000B2957" w:rsidP="003E44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</w:rPr>
      </w:pPr>
    </w:p>
    <w:p w14:paraId="1E2FB9BE" w14:textId="77777777" w:rsidR="00A102D5" w:rsidRPr="00451B90" w:rsidRDefault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cs/>
        </w:rPr>
      </w:pPr>
      <w:r w:rsidRPr="00451B90">
        <w:rPr>
          <w:rFonts w:asciiTheme="majorBidi" w:hAnsiTheme="majorBidi" w:cstheme="majorBidi"/>
          <w:b/>
          <w:bCs/>
          <w:cs/>
        </w:rPr>
        <w:br w:type="page"/>
      </w:r>
    </w:p>
    <w:p w14:paraId="121E8BA8" w14:textId="499CC49E" w:rsidR="0006794F" w:rsidRPr="00451B90" w:rsidRDefault="0006794F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กำไรต่อหุ้น</w:t>
      </w:r>
    </w:p>
    <w:p w14:paraId="5E8114DF" w14:textId="2DF02FAC" w:rsidR="00320F48" w:rsidRPr="00451B90" w:rsidRDefault="00320F48" w:rsidP="00320F48">
      <w:pPr>
        <w:rPr>
          <w:rFonts w:asciiTheme="majorBidi" w:hAnsiTheme="majorBidi" w:cstheme="majorBidi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9A2" w:rsidRPr="00451B90" w14:paraId="7E35D2EC" w14:textId="77777777" w:rsidTr="00A66BB3">
        <w:trPr>
          <w:tblHeader/>
        </w:trPr>
        <w:tc>
          <w:tcPr>
            <w:tcW w:w="4050" w:type="dxa"/>
            <w:shd w:val="clear" w:color="auto" w:fill="auto"/>
          </w:tcPr>
          <w:p w14:paraId="737E3A86" w14:textId="77777777" w:rsidR="009469A2" w:rsidRPr="00451B90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4C980DB5" w14:textId="77777777" w:rsidR="009469A2" w:rsidRPr="00451B90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0052A94E" w14:textId="77777777" w:rsidR="009469A2" w:rsidRPr="00451B90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9A2" w:rsidRPr="00451B90" w14:paraId="30CCA7E8" w14:textId="77777777" w:rsidTr="00A66BB3">
        <w:trPr>
          <w:tblHeader/>
        </w:trPr>
        <w:tc>
          <w:tcPr>
            <w:tcW w:w="4050" w:type="dxa"/>
          </w:tcPr>
          <w:p w14:paraId="71E9B3C6" w14:textId="76423AA6" w:rsidR="009469A2" w:rsidRPr="00451B90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cs/>
              </w:rPr>
            </w:pPr>
            <w:r w:rsidRPr="00451B90">
              <w:rPr>
                <w:b/>
                <w:bCs/>
                <w:i/>
                <w:iCs/>
                <w:cs/>
              </w:rPr>
              <w:t xml:space="preserve">สำหรับงวดสามเดือนสิ้นสุดวันที่ </w:t>
            </w:r>
            <w:r w:rsidRPr="00451B90">
              <w:rPr>
                <w:b/>
                <w:bCs/>
                <w:i/>
                <w:iCs/>
              </w:rPr>
              <w:t>30</w:t>
            </w:r>
            <w:r w:rsidRPr="00451B90">
              <w:rPr>
                <w:b/>
                <w:bCs/>
                <w:i/>
                <w:iCs/>
                <w:cs/>
              </w:rPr>
              <w:t xml:space="preserve"> </w:t>
            </w:r>
            <w:r w:rsidR="00BE62B3" w:rsidRPr="00451B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2DA2ADE3" w14:textId="040D26BD" w:rsidR="009469A2" w:rsidRPr="00451B90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54F5BA26" w14:textId="4DD0ADCA" w:rsidR="009469A2" w:rsidRPr="00451B90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71F33817" w14:textId="1ED8B2A1" w:rsidR="009469A2" w:rsidRPr="00451B90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ABBC6F7" w14:textId="702A61A2" w:rsidR="009469A2" w:rsidRPr="00451B90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69A2" w:rsidRPr="00451B90" w14:paraId="48A824EF" w14:textId="77777777" w:rsidTr="00A66BB3">
        <w:trPr>
          <w:tblHeader/>
        </w:trPr>
        <w:tc>
          <w:tcPr>
            <w:tcW w:w="4050" w:type="dxa"/>
          </w:tcPr>
          <w:p w14:paraId="36522F45" w14:textId="77777777" w:rsidR="009469A2" w:rsidRPr="00451B90" w:rsidRDefault="009469A2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09EC488E" w14:textId="77777777" w:rsidR="009469A2" w:rsidRPr="00451B90" w:rsidRDefault="009469A2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451B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451B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9469A2" w:rsidRPr="00451B90" w14:paraId="63AAD913" w14:textId="77777777" w:rsidTr="00145E9C">
        <w:tc>
          <w:tcPr>
            <w:tcW w:w="4050" w:type="dxa"/>
          </w:tcPr>
          <w:p w14:paraId="759DCB40" w14:textId="31972A10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451B90">
              <w:rPr>
                <w:rFonts w:ascii="Angsana New" w:hAnsi="Angsana New"/>
                <w:sz w:val="30"/>
                <w:szCs w:val="30"/>
              </w:rPr>
              <w:br/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8B3BB4" w14:textId="45AFB1D7" w:rsidR="009469A2" w:rsidRPr="00451B90" w:rsidRDefault="004B7438" w:rsidP="007C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2,470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57E4022" w14:textId="521A1A9F" w:rsidR="009469A2" w:rsidRPr="00451B90" w:rsidRDefault="009469A2" w:rsidP="007C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</w:t>
            </w:r>
            <w:r w:rsidR="00BE62B3" w:rsidRPr="00451B90">
              <w:t>820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76F26BA" w14:textId="1D941F7F" w:rsidR="009469A2" w:rsidRPr="00451B90" w:rsidRDefault="00724BC6" w:rsidP="007C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2,019</w:t>
            </w:r>
          </w:p>
        </w:tc>
        <w:tc>
          <w:tcPr>
            <w:tcW w:w="1283" w:type="dxa"/>
            <w:vAlign w:val="bottom"/>
          </w:tcPr>
          <w:p w14:paraId="6E2D8742" w14:textId="28987950" w:rsidR="009469A2" w:rsidRPr="00451B90" w:rsidRDefault="009469A2" w:rsidP="007C5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</w:t>
            </w:r>
            <w:r w:rsidR="00BE62B3" w:rsidRPr="00451B90">
              <w:t>533</w:t>
            </w:r>
          </w:p>
        </w:tc>
      </w:tr>
      <w:tr w:rsidR="009469A2" w:rsidRPr="00451B90" w14:paraId="5FD6563F" w14:textId="77777777" w:rsidTr="00145E9C">
        <w:tc>
          <w:tcPr>
            <w:tcW w:w="4050" w:type="dxa"/>
          </w:tcPr>
          <w:p w14:paraId="2C568F89" w14:textId="7E9713AB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งวดของ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FCD4840" w14:textId="002AFC94" w:rsidR="009469A2" w:rsidRPr="00451B90" w:rsidRDefault="004B7438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51B90">
              <w:t>(126)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1596BAF" w14:textId="0E4A80CA" w:rsidR="009469A2" w:rsidRPr="00451B90" w:rsidRDefault="009469A2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12</w:t>
            </w:r>
            <w:r w:rsidR="00BE62B3" w:rsidRPr="00451B90">
              <w:t>6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84E765" w14:textId="527F03F2" w:rsidR="009469A2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(126)</w:t>
            </w:r>
          </w:p>
        </w:tc>
        <w:tc>
          <w:tcPr>
            <w:tcW w:w="1283" w:type="dxa"/>
            <w:vAlign w:val="bottom"/>
          </w:tcPr>
          <w:p w14:paraId="7BAE1130" w14:textId="5913E4F6" w:rsidR="009469A2" w:rsidRPr="00451B90" w:rsidRDefault="009469A2" w:rsidP="0037685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12</w:t>
            </w:r>
            <w:r w:rsidR="00BE62B3" w:rsidRPr="00451B90">
              <w:t>6</w:t>
            </w:r>
            <w:r w:rsidRPr="00451B90">
              <w:rPr>
                <w:cs/>
              </w:rPr>
              <w:t>)</w:t>
            </w:r>
          </w:p>
        </w:tc>
      </w:tr>
      <w:tr w:rsidR="009469A2" w:rsidRPr="00451B90" w14:paraId="7F2DB7DD" w14:textId="77777777" w:rsidTr="00145E9C">
        <w:tc>
          <w:tcPr>
            <w:tcW w:w="4050" w:type="dxa"/>
          </w:tcPr>
          <w:p w14:paraId="3CB799CF" w14:textId="51242E88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947BC1" w14:textId="7B1F29FE" w:rsidR="009469A2" w:rsidRPr="00451B90" w:rsidRDefault="004B7438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2,344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D5C87FC" w14:textId="5D2ECDC2" w:rsidR="009469A2" w:rsidRPr="00451B90" w:rsidRDefault="009469A2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1,6</w:t>
            </w:r>
            <w:r w:rsidR="00BE62B3" w:rsidRPr="00451B90">
              <w:rPr>
                <w:b/>
                <w:bCs/>
              </w:rPr>
              <w:t>94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D9A577" w14:textId="52D17BEF" w:rsidR="009469A2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1,893</w:t>
            </w:r>
          </w:p>
        </w:tc>
        <w:tc>
          <w:tcPr>
            <w:tcW w:w="1283" w:type="dxa"/>
            <w:vAlign w:val="bottom"/>
          </w:tcPr>
          <w:p w14:paraId="55AD94AE" w14:textId="7D9B574D" w:rsidR="009469A2" w:rsidRPr="00451B90" w:rsidRDefault="009469A2" w:rsidP="00376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</w:t>
            </w:r>
            <w:r w:rsidR="00BE62B3" w:rsidRPr="00451B90">
              <w:rPr>
                <w:b/>
                <w:bCs/>
              </w:rPr>
              <w:t>407</w:t>
            </w:r>
          </w:p>
        </w:tc>
      </w:tr>
      <w:tr w:rsidR="009469A2" w:rsidRPr="00451B90" w14:paraId="61C93DEC" w14:textId="77777777" w:rsidTr="00145E9C">
        <w:tc>
          <w:tcPr>
            <w:tcW w:w="4050" w:type="dxa"/>
          </w:tcPr>
          <w:p w14:paraId="14D5F2DE" w14:textId="77777777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ED2F6E0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2E55F37A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26A4BCA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32EA4E43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724BC6" w:rsidRPr="00451B90" w14:paraId="5C44EAA4" w14:textId="77777777" w:rsidTr="00145E9C">
        <w:tc>
          <w:tcPr>
            <w:tcW w:w="4050" w:type="dxa"/>
          </w:tcPr>
          <w:p w14:paraId="00710DC9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2A82BB" w14:textId="39ECAB7F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1,377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55E607F1" w14:textId="484B2618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1,377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4CB7CE1" w14:textId="033DDBE4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1,377</w:t>
            </w:r>
          </w:p>
        </w:tc>
        <w:tc>
          <w:tcPr>
            <w:tcW w:w="1283" w:type="dxa"/>
            <w:vAlign w:val="bottom"/>
          </w:tcPr>
          <w:p w14:paraId="3D82C178" w14:textId="66578CDB" w:rsidR="00724BC6" w:rsidRPr="00451B90" w:rsidRDefault="00724BC6" w:rsidP="003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t>1,377</w:t>
            </w:r>
          </w:p>
        </w:tc>
      </w:tr>
      <w:tr w:rsidR="00724BC6" w:rsidRPr="00451B90" w14:paraId="1AC5D52D" w14:textId="77777777" w:rsidTr="00145E9C">
        <w:tc>
          <w:tcPr>
            <w:tcW w:w="4050" w:type="dxa"/>
          </w:tcPr>
          <w:p w14:paraId="5AEA6B72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28D465" w14:textId="477BFB95" w:rsidR="00724BC6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F691AAF" w14:textId="79305E74" w:rsidR="00724BC6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3165F1" w14:textId="08F4964D" w:rsidR="00724BC6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7820BB7E" w14:textId="36CBBC16" w:rsidR="00724BC6" w:rsidRPr="00451B90" w:rsidRDefault="00724BC6" w:rsidP="0037685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</w:tr>
      <w:tr w:rsidR="00724BC6" w:rsidRPr="00451B90" w14:paraId="01C1DC38" w14:textId="77777777" w:rsidTr="00145E9C">
        <w:tc>
          <w:tcPr>
            <w:tcW w:w="4050" w:type="dxa"/>
          </w:tcPr>
          <w:p w14:paraId="328FD153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25E3CE9" w14:textId="7A6F51CD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45395BC" w14:textId="762F085D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5A3EDAB" w14:textId="2A36C531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4CE17E94" w14:textId="05D571E3" w:rsidR="00724BC6" w:rsidRPr="00451B90" w:rsidRDefault="00724BC6" w:rsidP="00376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</w:tr>
      <w:tr w:rsidR="00724BC6" w:rsidRPr="00451B90" w14:paraId="5FE3A704" w14:textId="77777777" w:rsidTr="00145E9C">
        <w:tc>
          <w:tcPr>
            <w:tcW w:w="4050" w:type="dxa"/>
          </w:tcPr>
          <w:p w14:paraId="052A0BC4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9121341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0579862A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221CB07B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41AB3381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724BC6" w:rsidRPr="00451B90" w14:paraId="2752E88D" w14:textId="77777777" w:rsidTr="00145E9C">
        <w:tc>
          <w:tcPr>
            <w:tcW w:w="4050" w:type="dxa"/>
            <w:vAlign w:val="bottom"/>
          </w:tcPr>
          <w:p w14:paraId="3B8B2569" w14:textId="270275E4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2708A1" w14:textId="45A18425" w:rsidR="00724BC6" w:rsidRPr="00451B90" w:rsidRDefault="004B7438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1.73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8830060" w14:textId="5DBB575A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</w:t>
            </w:r>
            <w:r w:rsidRPr="00451B90">
              <w:rPr>
                <w:b/>
                <w:bCs/>
                <w:cs/>
              </w:rPr>
              <w:t>.</w:t>
            </w:r>
            <w:r w:rsidRPr="00451B90">
              <w:rPr>
                <w:b/>
                <w:bCs/>
              </w:rPr>
              <w:t>25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4B22E53" w14:textId="0BFC145E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1.39</w:t>
            </w:r>
          </w:p>
        </w:tc>
        <w:tc>
          <w:tcPr>
            <w:tcW w:w="1283" w:type="dxa"/>
            <w:vAlign w:val="bottom"/>
          </w:tcPr>
          <w:p w14:paraId="22A822FC" w14:textId="7D8F5854" w:rsidR="00724BC6" w:rsidRPr="00451B90" w:rsidRDefault="00724BC6" w:rsidP="00376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1.04</w:t>
            </w:r>
          </w:p>
        </w:tc>
      </w:tr>
    </w:tbl>
    <w:p w14:paraId="32B03C3F" w14:textId="77777777" w:rsidR="009469A2" w:rsidRPr="00451B90" w:rsidRDefault="009469A2" w:rsidP="00145E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b/>
          <w:bCs/>
          <w:lang w:val="en-GB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9469A2" w:rsidRPr="00451B90" w14:paraId="7C09F02E" w14:textId="77777777" w:rsidTr="009469A2">
        <w:tc>
          <w:tcPr>
            <w:tcW w:w="4050" w:type="dxa"/>
            <w:shd w:val="clear" w:color="auto" w:fill="auto"/>
          </w:tcPr>
          <w:p w14:paraId="2E03FA41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ab/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9A46062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62128876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งบการเงินเฉพาะกิจการ</w:t>
            </w:r>
          </w:p>
        </w:tc>
      </w:tr>
      <w:tr w:rsidR="009469A2" w:rsidRPr="00451B90" w14:paraId="4F773035" w14:textId="77777777" w:rsidTr="009469A2">
        <w:tc>
          <w:tcPr>
            <w:tcW w:w="4050" w:type="dxa"/>
          </w:tcPr>
          <w:p w14:paraId="24500255" w14:textId="7CA1179F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</w:pPr>
            <w:r w:rsidRPr="00451B90">
              <w:rPr>
                <w:b/>
                <w:bCs/>
                <w:i/>
                <w:iCs/>
                <w:cs/>
              </w:rPr>
              <w:t>สำหรับงวด</w:t>
            </w:r>
            <w:r w:rsidR="00BE62B3" w:rsidRPr="00451B90">
              <w:rPr>
                <w:rFonts w:hint="cs"/>
                <w:b/>
                <w:bCs/>
                <w:i/>
                <w:iCs/>
                <w:cs/>
              </w:rPr>
              <w:t>เก้า</w:t>
            </w:r>
            <w:r w:rsidRPr="00451B90">
              <w:rPr>
                <w:b/>
                <w:bCs/>
                <w:i/>
                <w:iCs/>
                <w:cs/>
              </w:rPr>
              <w:t xml:space="preserve">เดือนสิ้นสุดวันที่ </w:t>
            </w:r>
            <w:r w:rsidRPr="00451B90">
              <w:rPr>
                <w:b/>
                <w:bCs/>
                <w:i/>
                <w:iCs/>
              </w:rPr>
              <w:t>30</w:t>
            </w:r>
            <w:r w:rsidRPr="00451B90">
              <w:rPr>
                <w:b/>
                <w:bCs/>
                <w:i/>
                <w:iCs/>
                <w:cs/>
              </w:rPr>
              <w:t xml:space="preserve"> </w:t>
            </w:r>
            <w:r w:rsidR="00BE62B3" w:rsidRPr="00451B90">
              <w:rPr>
                <w:rFonts w:hint="cs"/>
                <w:b/>
                <w:bCs/>
                <w:i/>
                <w:iCs/>
                <w:cs/>
              </w:rPr>
              <w:t>กันยายน</w:t>
            </w:r>
          </w:p>
        </w:tc>
        <w:tc>
          <w:tcPr>
            <w:tcW w:w="1282" w:type="dxa"/>
          </w:tcPr>
          <w:p w14:paraId="2C7646D4" w14:textId="73D1EECE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50880596" w14:textId="7BB6518C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0D4B2BC7" w14:textId="2A4EBA26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7DB346E" w14:textId="4B0B5E20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469A2" w:rsidRPr="00451B90" w14:paraId="22786AA7" w14:textId="77777777" w:rsidTr="009469A2">
        <w:tc>
          <w:tcPr>
            <w:tcW w:w="4050" w:type="dxa"/>
          </w:tcPr>
          <w:p w14:paraId="2A814FB3" w14:textId="77777777" w:rsidR="009469A2" w:rsidRPr="00451B90" w:rsidRDefault="009469A2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38"/>
              <w:rPr>
                <w:b/>
                <w:bCs/>
                <w:i/>
                <w:iCs/>
                <w:cs/>
              </w:rPr>
            </w:pPr>
          </w:p>
        </w:tc>
        <w:tc>
          <w:tcPr>
            <w:tcW w:w="5130" w:type="dxa"/>
            <w:gridSpan w:val="4"/>
          </w:tcPr>
          <w:p w14:paraId="3DDB55D4" w14:textId="77777777" w:rsidR="009469A2" w:rsidRPr="00451B90" w:rsidRDefault="009469A2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51B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(ล้านบาท</w:t>
            </w: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/ </w:t>
            </w:r>
            <w:r w:rsidRPr="00451B90">
              <w:rPr>
                <w:rFonts w:ascii="Angsana New" w:hAnsi="Angsana New" w:hint="cs"/>
                <w:b/>
                <w:i/>
                <w:iCs/>
                <w:sz w:val="30"/>
                <w:szCs w:val="30"/>
                <w:cs/>
              </w:rPr>
              <w:t>ล้านหุ้น</w:t>
            </w:r>
            <w:r w:rsidRPr="00451B90">
              <w:rPr>
                <w:rFonts w:ascii="Angsana New" w:hAnsi="Angsana New"/>
                <w:b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FD0015" w:rsidRPr="00451B90" w14:paraId="7188872C" w14:textId="77777777" w:rsidTr="00145E9C">
        <w:tc>
          <w:tcPr>
            <w:tcW w:w="4050" w:type="dxa"/>
          </w:tcPr>
          <w:p w14:paraId="00A04AD5" w14:textId="113B4F0E" w:rsidR="00FD0015" w:rsidRPr="00451B90" w:rsidRDefault="00FD0015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กำไรที่เป็นส่วนของผู้ถือหุ้นสามัญ</w:t>
            </w:r>
            <w:r w:rsidRPr="00451B90">
              <w:rPr>
                <w:rFonts w:ascii="Angsana New" w:hAnsi="Angsana New"/>
                <w:sz w:val="30"/>
                <w:szCs w:val="30"/>
              </w:rPr>
              <w:br/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ของบริษัท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0638FC5" w14:textId="29CEF56D" w:rsidR="00FD0015" w:rsidRPr="00451B90" w:rsidRDefault="00CC4F32" w:rsidP="00143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244"/>
            </w:pPr>
            <w:r w:rsidRPr="00451B90">
              <w:t>12,103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68F297F" w14:textId="6C3FBD3B" w:rsidR="00FD0015" w:rsidRPr="00451B90" w:rsidRDefault="00BE62B3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5,868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D37C391" w14:textId="5DE8022C" w:rsidR="00FD0015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11,601</w:t>
            </w:r>
          </w:p>
        </w:tc>
        <w:tc>
          <w:tcPr>
            <w:tcW w:w="1283" w:type="dxa"/>
            <w:vAlign w:val="bottom"/>
          </w:tcPr>
          <w:p w14:paraId="3F566C60" w14:textId="65687DA1" w:rsidR="00FD0015" w:rsidRPr="00451B90" w:rsidRDefault="00BE62B3" w:rsidP="003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t>5,109</w:t>
            </w:r>
          </w:p>
        </w:tc>
      </w:tr>
      <w:tr w:rsidR="00FD0015" w:rsidRPr="00451B90" w14:paraId="0406AF99" w14:textId="77777777" w:rsidTr="00145E9C">
        <w:tc>
          <w:tcPr>
            <w:tcW w:w="4050" w:type="dxa"/>
          </w:tcPr>
          <w:p w14:paraId="1DB69D32" w14:textId="4FED9CA8" w:rsidR="00FD0015" w:rsidRPr="00451B90" w:rsidRDefault="00FD0015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6" w:right="-45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ดอกเบี้ยจ่าย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สะสม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สำหรับ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>งวดของ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t>หุ้นกู้</w:t>
            </w:r>
            <w:r w:rsidRPr="00451B90">
              <w:rPr>
                <w:rFonts w:ascii="Angsana New" w:hAnsi="Angsana New"/>
                <w:sz w:val="30"/>
                <w:szCs w:val="30"/>
                <w:cs/>
              </w:rPr>
              <w:br/>
              <w:t>ด้อยสิทธิที่มีลักษณะคล้ายทุน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1B94489" w14:textId="7BDE6E6F" w:rsidR="00FD0015" w:rsidRPr="00451B90" w:rsidRDefault="00CC4F32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51B90">
              <w:t>(374)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3B86E62E" w14:textId="78FB33D0" w:rsidR="00FD0015" w:rsidRPr="00451B90" w:rsidRDefault="00FD0015" w:rsidP="006425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="00BE62B3" w:rsidRPr="00451B90">
              <w:t>374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1394536" w14:textId="455C5E51" w:rsidR="00FD0015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(374)</w:t>
            </w:r>
          </w:p>
        </w:tc>
        <w:tc>
          <w:tcPr>
            <w:tcW w:w="1283" w:type="dxa"/>
            <w:vAlign w:val="bottom"/>
          </w:tcPr>
          <w:p w14:paraId="4D20F292" w14:textId="7E416167" w:rsidR="00FD0015" w:rsidRPr="00451B90" w:rsidRDefault="00FD0015" w:rsidP="0037685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="00BE62B3" w:rsidRPr="00451B90">
              <w:t>374</w:t>
            </w:r>
            <w:r w:rsidRPr="00451B90">
              <w:rPr>
                <w:cs/>
              </w:rPr>
              <w:t>)</w:t>
            </w:r>
          </w:p>
        </w:tc>
      </w:tr>
      <w:tr w:rsidR="00FD0015" w:rsidRPr="00451B90" w14:paraId="2BEC4862" w14:textId="77777777" w:rsidTr="00145E9C">
        <w:tc>
          <w:tcPr>
            <w:tcW w:w="4050" w:type="dxa"/>
          </w:tcPr>
          <w:p w14:paraId="0F8B2AEB" w14:textId="0527CC62" w:rsidR="00FD0015" w:rsidRPr="00451B90" w:rsidRDefault="00FD0015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252" w:right="-45" w:hanging="252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8FA44E6" w14:textId="02A82992" w:rsidR="00FD0015" w:rsidRPr="00451B90" w:rsidRDefault="00CC4F32" w:rsidP="0014358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22"/>
              <w:rPr>
                <w:b/>
                <w:bCs/>
              </w:rPr>
            </w:pPr>
            <w:r w:rsidRPr="00451B90">
              <w:rPr>
                <w:b/>
                <w:bCs/>
              </w:rPr>
              <w:t>11,729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643208FD" w14:textId="676781EA" w:rsidR="00FD0015" w:rsidRPr="00451B90" w:rsidRDefault="00BE62B3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5,494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E8FBF27" w14:textId="339D9C2E" w:rsidR="00FD0015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11,227</w:t>
            </w:r>
          </w:p>
        </w:tc>
        <w:tc>
          <w:tcPr>
            <w:tcW w:w="1283" w:type="dxa"/>
            <w:vAlign w:val="bottom"/>
          </w:tcPr>
          <w:p w14:paraId="1BA534EE" w14:textId="048209F0" w:rsidR="00FD0015" w:rsidRPr="00451B90" w:rsidRDefault="00BE62B3" w:rsidP="00376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4,735</w:t>
            </w:r>
          </w:p>
        </w:tc>
      </w:tr>
      <w:tr w:rsidR="00FD0015" w:rsidRPr="00451B90" w14:paraId="0661EC5E" w14:textId="77777777" w:rsidTr="00145E9C">
        <w:tc>
          <w:tcPr>
            <w:tcW w:w="4050" w:type="dxa"/>
          </w:tcPr>
          <w:p w14:paraId="69366100" w14:textId="77777777" w:rsidR="00FD0015" w:rsidRPr="00451B90" w:rsidRDefault="00FD0015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6342FA3" w14:textId="77777777" w:rsidR="00FD0015" w:rsidRPr="00451B90" w:rsidRDefault="00FD0015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7B147CF8" w14:textId="77777777" w:rsidR="00FD0015" w:rsidRPr="00451B90" w:rsidRDefault="00FD0015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C0B207E" w14:textId="77777777" w:rsidR="00FD0015" w:rsidRPr="00451B90" w:rsidRDefault="00FD0015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31EA58EB" w14:textId="77777777" w:rsidR="00FD0015" w:rsidRPr="00451B90" w:rsidRDefault="00FD0015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sz w:val="16"/>
                <w:szCs w:val="16"/>
              </w:rPr>
            </w:pPr>
          </w:p>
        </w:tc>
      </w:tr>
      <w:tr w:rsidR="00724BC6" w:rsidRPr="00451B90" w14:paraId="36B4DF52" w14:textId="77777777" w:rsidTr="00145E9C">
        <w:tc>
          <w:tcPr>
            <w:tcW w:w="4050" w:type="dxa"/>
          </w:tcPr>
          <w:p w14:paraId="7AC60D5E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 xml:space="preserve">จำนวนหุ้นสามัญที่ออกจำหน่ายแล้ว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AFBBA39" w14:textId="39B8FD56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1,377</w:t>
            </w:r>
            <w:r w:rsidRPr="00451B90">
              <w:rPr>
                <w:cs/>
              </w:rPr>
              <w:t xml:space="preserve"> 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4623E5E9" w14:textId="28A142EB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1,377</w:t>
            </w:r>
            <w:r w:rsidRPr="00451B90">
              <w:rPr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A38073D" w14:textId="593A658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t>1,377</w:t>
            </w:r>
            <w:r w:rsidRPr="00451B90">
              <w:rPr>
                <w:cs/>
              </w:rPr>
              <w:t xml:space="preserve"> </w:t>
            </w:r>
          </w:p>
        </w:tc>
        <w:tc>
          <w:tcPr>
            <w:tcW w:w="1283" w:type="dxa"/>
            <w:vAlign w:val="bottom"/>
          </w:tcPr>
          <w:p w14:paraId="027AA913" w14:textId="538955F8" w:rsidR="00724BC6" w:rsidRPr="00451B90" w:rsidRDefault="00724BC6" w:rsidP="0037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t>1,377</w:t>
            </w:r>
          </w:p>
        </w:tc>
      </w:tr>
      <w:tr w:rsidR="00724BC6" w:rsidRPr="00451B90" w14:paraId="4F5BCBC6" w14:textId="77777777" w:rsidTr="00145E9C">
        <w:tc>
          <w:tcPr>
            <w:tcW w:w="4050" w:type="dxa"/>
          </w:tcPr>
          <w:p w14:paraId="53E82714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sz w:val="30"/>
                <w:szCs w:val="30"/>
                <w:cs/>
              </w:rPr>
              <w:t>ผลกระทบจากหุ้นทุนซื้อคืน</w:t>
            </w:r>
            <w:r w:rsidRPr="00451B90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301664" w14:textId="08DB9201" w:rsidR="00724BC6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cs/>
              </w:rPr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2BD7B1ED" w14:textId="4CBED273" w:rsidR="00724BC6" w:rsidRPr="00451B90" w:rsidRDefault="00724BC6" w:rsidP="00642531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CD1A266" w14:textId="3055CC1A" w:rsidR="00724BC6" w:rsidRPr="00451B90" w:rsidRDefault="00724BC6" w:rsidP="00145E9C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  <w:tc>
          <w:tcPr>
            <w:tcW w:w="1283" w:type="dxa"/>
            <w:vAlign w:val="bottom"/>
          </w:tcPr>
          <w:p w14:paraId="614FD99A" w14:textId="4FCCA633" w:rsidR="00724BC6" w:rsidRPr="00451B90" w:rsidRDefault="00724BC6" w:rsidP="00376853">
            <w:pPr>
              <w:pBdr>
                <w:bottom w:val="single" w:sz="4" w:space="0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</w:pPr>
            <w:r w:rsidRPr="00451B90">
              <w:rPr>
                <w:cs/>
              </w:rPr>
              <w:t>(</w:t>
            </w:r>
            <w:r w:rsidRPr="00451B90">
              <w:t>19</w:t>
            </w:r>
            <w:r w:rsidRPr="00451B90">
              <w:rPr>
                <w:cs/>
              </w:rPr>
              <w:t>)</w:t>
            </w:r>
          </w:p>
        </w:tc>
      </w:tr>
      <w:tr w:rsidR="00724BC6" w:rsidRPr="00451B90" w14:paraId="0A33706A" w14:textId="77777777" w:rsidTr="00145E9C">
        <w:tc>
          <w:tcPr>
            <w:tcW w:w="4050" w:type="dxa"/>
          </w:tcPr>
          <w:p w14:paraId="0FA55B2D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5A78492" w14:textId="6A7CE7F5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95A9DC" w14:textId="3D18818E" w:rsidR="00724BC6" w:rsidRPr="00451B90" w:rsidRDefault="00724BC6" w:rsidP="006425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6A22814" w14:textId="6683D60A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  <w:tc>
          <w:tcPr>
            <w:tcW w:w="1283" w:type="dxa"/>
            <w:vAlign w:val="bottom"/>
          </w:tcPr>
          <w:p w14:paraId="15E841DD" w14:textId="1717E5D2" w:rsidR="00724BC6" w:rsidRPr="00451B90" w:rsidRDefault="00724BC6" w:rsidP="00376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1,358</w:t>
            </w:r>
          </w:p>
        </w:tc>
      </w:tr>
      <w:tr w:rsidR="00724BC6" w:rsidRPr="00451B90" w14:paraId="7B40DCA1" w14:textId="77777777" w:rsidTr="00145E9C">
        <w:tc>
          <w:tcPr>
            <w:tcW w:w="4050" w:type="dxa"/>
          </w:tcPr>
          <w:p w14:paraId="726C3DAA" w14:textId="77777777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D869493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shd w:val="clear" w:color="auto" w:fill="auto"/>
            <w:vAlign w:val="bottom"/>
          </w:tcPr>
          <w:p w14:paraId="6EFEA1F1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399792E3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283" w:type="dxa"/>
            <w:vAlign w:val="bottom"/>
          </w:tcPr>
          <w:p w14:paraId="06EADD85" w14:textId="77777777" w:rsidR="00724BC6" w:rsidRPr="00451B90" w:rsidRDefault="00724BC6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b/>
                <w:bCs/>
                <w:sz w:val="16"/>
                <w:szCs w:val="16"/>
              </w:rPr>
            </w:pPr>
          </w:p>
        </w:tc>
      </w:tr>
      <w:tr w:rsidR="00724BC6" w:rsidRPr="00451B90" w14:paraId="1A25DCAF" w14:textId="77777777" w:rsidTr="00145E9C">
        <w:tc>
          <w:tcPr>
            <w:tcW w:w="4050" w:type="dxa"/>
            <w:vAlign w:val="bottom"/>
          </w:tcPr>
          <w:p w14:paraId="025CF7DD" w14:textId="5D836816" w:rsidR="00724BC6" w:rsidRPr="00451B90" w:rsidRDefault="00724BC6" w:rsidP="00145E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 (ขั้นพื้นฐาน) </w:t>
            </w:r>
            <w:r w:rsidRPr="00451B9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39D9800" w14:textId="09BCF3A1" w:rsidR="00724BC6" w:rsidRPr="00451B90" w:rsidRDefault="00CC4F32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8.64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0FDD131E" w14:textId="7C68F7F7" w:rsidR="00724BC6" w:rsidRPr="00451B90" w:rsidRDefault="00724BC6" w:rsidP="0064253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4.05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F332B95" w14:textId="5E4B4FA5" w:rsidR="00724BC6" w:rsidRPr="00451B90" w:rsidRDefault="00724BC6" w:rsidP="00145E9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  <w:cs/>
              </w:rPr>
            </w:pPr>
            <w:r w:rsidRPr="00451B90">
              <w:rPr>
                <w:b/>
                <w:bCs/>
              </w:rPr>
              <w:t>8.27</w:t>
            </w:r>
          </w:p>
        </w:tc>
        <w:tc>
          <w:tcPr>
            <w:tcW w:w="1283" w:type="dxa"/>
            <w:vAlign w:val="bottom"/>
          </w:tcPr>
          <w:p w14:paraId="591BCA1F" w14:textId="78CA8C2F" w:rsidR="00724BC6" w:rsidRPr="00451B90" w:rsidRDefault="00724BC6" w:rsidP="00376853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b/>
                <w:bCs/>
              </w:rPr>
            </w:pPr>
            <w:r w:rsidRPr="00451B90">
              <w:rPr>
                <w:b/>
                <w:bCs/>
              </w:rPr>
              <w:t>3.49</w:t>
            </w:r>
          </w:p>
        </w:tc>
      </w:tr>
    </w:tbl>
    <w:p w14:paraId="1113D5D7" w14:textId="48496ACC" w:rsidR="00CA3B9F" w:rsidRPr="00451B90" w:rsidRDefault="00CA3B9F" w:rsidP="00CA3B9F">
      <w:pPr>
        <w:rPr>
          <w:rFonts w:asciiTheme="majorBidi" w:hAnsiTheme="majorBidi" w:cstheme="majorBidi"/>
          <w:shd w:val="clear" w:color="auto" w:fill="D9D9D9"/>
          <w:cs/>
        </w:rPr>
      </w:pPr>
    </w:p>
    <w:p w14:paraId="4392E2DC" w14:textId="77777777" w:rsidR="00CA3B9F" w:rsidRPr="00451B90" w:rsidRDefault="00CA3B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hd w:val="clear" w:color="auto" w:fill="D9D9D9"/>
          <w:cs/>
        </w:rPr>
      </w:pPr>
      <w:r w:rsidRPr="00451B90">
        <w:rPr>
          <w:rFonts w:asciiTheme="majorBidi" w:hAnsiTheme="majorBidi" w:cstheme="majorBidi"/>
          <w:shd w:val="clear" w:color="auto" w:fill="D9D9D9"/>
          <w:cs/>
        </w:rPr>
        <w:br w:type="page"/>
      </w:r>
    </w:p>
    <w:p w14:paraId="40FF513A" w14:textId="4ED0A02A" w:rsidR="00CA3B9F" w:rsidRPr="00451B90" w:rsidRDefault="00CA3B9F" w:rsidP="00CA3B9F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51B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lastRenderedPageBreak/>
        <w:t>เงินปันผล</w:t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1DDBF9C9" w14:textId="77777777" w:rsidR="00CA3B9F" w:rsidRPr="00451B90" w:rsidRDefault="00CA3B9F" w:rsidP="00CA3B9F">
      <w:pPr>
        <w:rPr>
          <w:rFonts w:asciiTheme="majorBidi" w:hAnsiTheme="majorBidi" w:cstheme="majorBidi"/>
          <w:shd w:val="clear" w:color="auto" w:fill="D9D9D9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662"/>
        <w:gridCol w:w="1620"/>
        <w:gridCol w:w="1170"/>
        <w:gridCol w:w="1530"/>
      </w:tblGrid>
      <w:tr w:rsidR="004F0B09" w:rsidRPr="00451B90" w14:paraId="67AFAA29" w14:textId="77777777" w:rsidTr="00145E9C">
        <w:trPr>
          <w:trHeight w:val="432"/>
          <w:tblHeader/>
        </w:trPr>
        <w:tc>
          <w:tcPr>
            <w:tcW w:w="3198" w:type="dxa"/>
            <w:shd w:val="clear" w:color="auto" w:fill="auto"/>
            <w:vAlign w:val="bottom"/>
          </w:tcPr>
          <w:p w14:paraId="52AE9926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</w:p>
        </w:tc>
        <w:tc>
          <w:tcPr>
            <w:tcW w:w="1662" w:type="dxa"/>
            <w:shd w:val="clear" w:color="auto" w:fill="auto"/>
            <w:vAlign w:val="bottom"/>
          </w:tcPr>
          <w:p w14:paraId="0F3629F0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F39B94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กำหนดจ่าย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BA449DE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อัตราต่อหุ้น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8B29FF8" w14:textId="77777777" w:rsidR="004F0B09" w:rsidRPr="00451B90" w:rsidDel="00D43E7A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จำนวนเงิน</w:t>
            </w:r>
          </w:p>
        </w:tc>
      </w:tr>
      <w:tr w:rsidR="004F0B09" w:rsidRPr="00451B90" w14:paraId="4CAA6A46" w14:textId="77777777" w:rsidTr="00145E9C">
        <w:trPr>
          <w:trHeight w:val="445"/>
          <w:tblHeader/>
        </w:trPr>
        <w:tc>
          <w:tcPr>
            <w:tcW w:w="3198" w:type="dxa"/>
            <w:shd w:val="clear" w:color="auto" w:fill="auto"/>
          </w:tcPr>
          <w:p w14:paraId="591FC228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32685B83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688B8867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4BFCD320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(บาท)</w:t>
            </w:r>
          </w:p>
        </w:tc>
        <w:tc>
          <w:tcPr>
            <w:tcW w:w="1530" w:type="dxa"/>
            <w:shd w:val="clear" w:color="auto" w:fill="auto"/>
          </w:tcPr>
          <w:p w14:paraId="3D3C4832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4F0B09" w:rsidRPr="00451B90" w14:paraId="12F023DA" w14:textId="77777777" w:rsidTr="00145E9C">
        <w:trPr>
          <w:trHeight w:val="445"/>
          <w:tblHeader/>
        </w:trPr>
        <w:tc>
          <w:tcPr>
            <w:tcW w:w="3198" w:type="dxa"/>
            <w:shd w:val="clear" w:color="auto" w:fill="auto"/>
          </w:tcPr>
          <w:p w14:paraId="40BBDD8A" w14:textId="3F4B8D43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022ED65F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59E2A8D1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67733D81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4B0B7E11" w14:textId="77777777" w:rsidR="004F0B09" w:rsidRPr="00451B90" w:rsidRDefault="004F0B09" w:rsidP="00700B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</w:p>
        </w:tc>
      </w:tr>
      <w:tr w:rsidR="009E0A34" w:rsidRPr="00451B90" w14:paraId="4B9780FC" w14:textId="77777777" w:rsidTr="00145E9C">
        <w:trPr>
          <w:trHeight w:val="445"/>
          <w:tblHeader/>
        </w:trPr>
        <w:tc>
          <w:tcPr>
            <w:tcW w:w="3198" w:type="dxa"/>
            <w:shd w:val="clear" w:color="auto" w:fill="auto"/>
          </w:tcPr>
          <w:p w14:paraId="2A25CA31" w14:textId="35231AE9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 xml:space="preserve">เงินปันผลระหว่างกาลของปี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62" w:type="dxa"/>
            <w:shd w:val="clear" w:color="auto" w:fill="auto"/>
          </w:tcPr>
          <w:p w14:paraId="06CA92E5" w14:textId="434F0A5C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18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2472190C" w14:textId="6E20F791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13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4837A5E2" w14:textId="01040268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1.25</w:t>
            </w:r>
          </w:p>
        </w:tc>
        <w:tc>
          <w:tcPr>
            <w:tcW w:w="1530" w:type="dxa"/>
            <w:shd w:val="clear" w:color="auto" w:fill="auto"/>
          </w:tcPr>
          <w:p w14:paraId="19E399FF" w14:textId="6909400F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1,697</w:t>
            </w:r>
          </w:p>
        </w:tc>
      </w:tr>
      <w:tr w:rsidR="009E0A34" w:rsidRPr="00451B90" w14:paraId="3D8F2DB1" w14:textId="77777777" w:rsidTr="00145E9C">
        <w:trPr>
          <w:trHeight w:val="432"/>
        </w:trPr>
        <w:tc>
          <w:tcPr>
            <w:tcW w:w="3198" w:type="dxa"/>
            <w:shd w:val="clear" w:color="auto" w:fill="auto"/>
          </w:tcPr>
          <w:p w14:paraId="219C1539" w14:textId="6FFBEEF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cs/>
              </w:rPr>
              <w:t>เงินปันผล</w:t>
            </w:r>
            <w:r w:rsidRPr="00451B90">
              <w:rPr>
                <w:rFonts w:hint="cs"/>
                <w:cs/>
              </w:rPr>
              <w:t>ประจำปี</w:t>
            </w:r>
            <w:r w:rsidRPr="00451B90">
              <w:rPr>
                <w:cs/>
              </w:rPr>
              <w:t xml:space="preserve"> </w:t>
            </w:r>
            <w:r w:rsidRPr="00451B90">
              <w:t>2564</w:t>
            </w:r>
          </w:p>
        </w:tc>
        <w:tc>
          <w:tcPr>
            <w:tcW w:w="1662" w:type="dxa"/>
            <w:shd w:val="clear" w:color="auto" w:fill="auto"/>
          </w:tcPr>
          <w:p w14:paraId="7BE6F9EE" w14:textId="24579C29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8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เมษายน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670F1193" w14:textId="2C3F8450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68" w:right="-145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22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 เมษายน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482226D1" w14:textId="39F6959A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2.00</w:t>
            </w:r>
          </w:p>
        </w:tc>
        <w:tc>
          <w:tcPr>
            <w:tcW w:w="1530" w:type="dxa"/>
            <w:shd w:val="clear" w:color="auto" w:fill="auto"/>
          </w:tcPr>
          <w:p w14:paraId="613807C6" w14:textId="74230504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2,715</w:t>
            </w:r>
          </w:p>
        </w:tc>
      </w:tr>
      <w:tr w:rsidR="009E0A34" w:rsidRPr="00451B90" w14:paraId="109B4AE4" w14:textId="77777777" w:rsidTr="00145E9C">
        <w:trPr>
          <w:trHeight w:val="432"/>
        </w:trPr>
        <w:tc>
          <w:tcPr>
            <w:tcW w:w="3198" w:type="dxa"/>
            <w:shd w:val="clear" w:color="auto" w:fill="auto"/>
          </w:tcPr>
          <w:p w14:paraId="38D8B552" w14:textId="236D9D20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 xml:space="preserve">เงินปันผลระหว่างกาลของปี </w:t>
            </w:r>
            <w:r w:rsidRPr="00451B90">
              <w:rPr>
                <w:rFonts w:asciiTheme="majorBidi" w:hAnsiTheme="majorBidi" w:cstheme="majorBidi"/>
              </w:rPr>
              <w:t>256</w:t>
            </w:r>
            <w:r w:rsidRPr="00451B90">
              <w:rPr>
                <w:rFonts w:asciiTheme="majorBidi" w:hAnsiTheme="majorBidi" w:cstheme="majorBidi" w:hint="cs"/>
                <w:cs/>
              </w:rPr>
              <w:t>4</w:t>
            </w:r>
          </w:p>
        </w:tc>
        <w:tc>
          <w:tcPr>
            <w:tcW w:w="1662" w:type="dxa"/>
            <w:shd w:val="clear" w:color="auto" w:fill="auto"/>
          </w:tcPr>
          <w:p w14:paraId="6CB0D258" w14:textId="6FD99E69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26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68265B7" w14:textId="35AF5AB0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 xml:space="preserve">21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6384FF1C" w14:textId="712ABB8B" w:rsidR="009E0A34" w:rsidRPr="00451B90" w:rsidRDefault="009E0A34" w:rsidP="009E0A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4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1.00</w:t>
            </w:r>
            <w:r w:rsidRPr="00451B90">
              <w:rPr>
                <w:rFonts w:asciiTheme="majorBidi" w:hAnsiTheme="majorBidi" w:cstheme="majorBidi" w:hint="cs"/>
                <w:cs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003BC904" w14:textId="052138A7" w:rsidR="009E0A34" w:rsidRPr="00451B90" w:rsidRDefault="009E0A34" w:rsidP="009E0A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7" w:right="-17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 xml:space="preserve">    </w:t>
            </w:r>
            <w:r w:rsidRPr="00451B90">
              <w:rPr>
                <w:rFonts w:asciiTheme="majorBidi" w:hAnsiTheme="majorBidi" w:cstheme="majorBidi" w:hint="cs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1,357</w:t>
            </w:r>
            <w:r w:rsidRPr="00451B90">
              <w:rPr>
                <w:rFonts w:asciiTheme="majorBidi" w:hAnsiTheme="majorBidi" w:cstheme="majorBidi" w:hint="cs"/>
                <w:cs/>
              </w:rPr>
              <w:t>)</w:t>
            </w:r>
          </w:p>
        </w:tc>
      </w:tr>
      <w:tr w:rsidR="009E0A34" w:rsidRPr="00451B90" w14:paraId="6DCB7378" w14:textId="77777777" w:rsidTr="00145E9C">
        <w:trPr>
          <w:trHeight w:val="432"/>
        </w:trPr>
        <w:tc>
          <w:tcPr>
            <w:tcW w:w="6480" w:type="dxa"/>
            <w:gridSpan w:val="3"/>
            <w:shd w:val="clear" w:color="auto" w:fill="auto"/>
          </w:tcPr>
          <w:p w14:paraId="45842E3D" w14:textId="430B946E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AEEBA71" w14:textId="48F37243" w:rsidR="009E0A34" w:rsidRPr="00451B90" w:rsidRDefault="009E0A34" w:rsidP="009E0A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2.25</w:t>
            </w:r>
          </w:p>
        </w:tc>
        <w:tc>
          <w:tcPr>
            <w:tcW w:w="1530" w:type="dxa"/>
            <w:shd w:val="clear" w:color="auto" w:fill="auto"/>
          </w:tcPr>
          <w:p w14:paraId="33736A8D" w14:textId="7BF422C4" w:rsidR="009E0A34" w:rsidRPr="00451B90" w:rsidRDefault="006F5E78" w:rsidP="009E0A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</w:t>
            </w:r>
            <w:r w:rsidR="009E0A34" w:rsidRPr="00451B90">
              <w:rPr>
                <w:rFonts w:asciiTheme="majorBidi" w:hAnsiTheme="majorBidi" w:cstheme="majorBidi"/>
                <w:b/>
                <w:bCs/>
              </w:rPr>
              <w:t>,</w:t>
            </w:r>
            <w:r w:rsidRPr="00451B90">
              <w:rPr>
                <w:rFonts w:asciiTheme="majorBidi" w:hAnsiTheme="majorBidi" w:cstheme="majorBidi"/>
                <w:b/>
                <w:bCs/>
              </w:rPr>
              <w:t>055</w:t>
            </w:r>
          </w:p>
        </w:tc>
      </w:tr>
      <w:tr w:rsidR="009E0A34" w:rsidRPr="00451B90" w14:paraId="5C42745D" w14:textId="77777777" w:rsidTr="00145E9C">
        <w:trPr>
          <w:trHeight w:val="432"/>
        </w:trPr>
        <w:tc>
          <w:tcPr>
            <w:tcW w:w="3198" w:type="dxa"/>
            <w:shd w:val="clear" w:color="auto" w:fill="auto"/>
          </w:tcPr>
          <w:p w14:paraId="4F633375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662" w:type="dxa"/>
            <w:shd w:val="clear" w:color="auto" w:fill="auto"/>
          </w:tcPr>
          <w:p w14:paraId="2BB9E6DF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15DACAE9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05A71494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75CD33A0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0A34" w:rsidRPr="00451B90" w14:paraId="5C68FEC4" w14:textId="77777777" w:rsidTr="00145E9C">
        <w:trPr>
          <w:trHeight w:val="432"/>
        </w:trPr>
        <w:tc>
          <w:tcPr>
            <w:tcW w:w="3198" w:type="dxa"/>
            <w:shd w:val="clear" w:color="auto" w:fill="auto"/>
          </w:tcPr>
          <w:p w14:paraId="3094B54B" w14:textId="54642E51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</w:rPr>
              <w:t>2564</w:t>
            </w:r>
          </w:p>
        </w:tc>
        <w:tc>
          <w:tcPr>
            <w:tcW w:w="1662" w:type="dxa"/>
            <w:shd w:val="clear" w:color="auto" w:fill="auto"/>
          </w:tcPr>
          <w:p w14:paraId="53FBC363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620" w:type="dxa"/>
            <w:shd w:val="clear" w:color="auto" w:fill="auto"/>
          </w:tcPr>
          <w:p w14:paraId="7C838168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5C0867D1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shd w:val="clear" w:color="auto" w:fill="auto"/>
          </w:tcPr>
          <w:p w14:paraId="4983B2A3" w14:textId="77777777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6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</w:rPr>
            </w:pPr>
          </w:p>
        </w:tc>
      </w:tr>
      <w:tr w:rsidR="009E0A34" w:rsidRPr="00451B90" w14:paraId="79E85FC5" w14:textId="77777777" w:rsidTr="00145E9C">
        <w:trPr>
          <w:trHeight w:val="432"/>
        </w:trPr>
        <w:tc>
          <w:tcPr>
            <w:tcW w:w="3198" w:type="dxa"/>
            <w:shd w:val="clear" w:color="auto" w:fill="auto"/>
          </w:tcPr>
          <w:p w14:paraId="43028017" w14:textId="24473A9D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  <w:rPr>
                <w:cs/>
              </w:rPr>
            </w:pPr>
            <w:r w:rsidRPr="00451B90">
              <w:rPr>
                <w:cs/>
              </w:rPr>
              <w:t xml:space="preserve">เงินปันผลประจำปี </w:t>
            </w:r>
            <w:r w:rsidRPr="00451B90">
              <w:t>2563</w:t>
            </w:r>
          </w:p>
        </w:tc>
        <w:tc>
          <w:tcPr>
            <w:tcW w:w="1662" w:type="dxa"/>
            <w:shd w:val="clear" w:color="auto" w:fill="auto"/>
          </w:tcPr>
          <w:p w14:paraId="52A435FB" w14:textId="56D09E54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</w:pPr>
            <w:r w:rsidRPr="00451B90">
              <w:t xml:space="preserve">  8 </w:t>
            </w:r>
            <w:r w:rsidRPr="00451B90">
              <w:rPr>
                <w:rFonts w:hint="cs"/>
                <w:cs/>
              </w:rPr>
              <w:t xml:space="preserve">เมษายน </w:t>
            </w:r>
            <w:r w:rsidRPr="00451B90">
              <w:t>2564</w:t>
            </w:r>
          </w:p>
        </w:tc>
        <w:tc>
          <w:tcPr>
            <w:tcW w:w="1620" w:type="dxa"/>
            <w:shd w:val="clear" w:color="auto" w:fill="auto"/>
          </w:tcPr>
          <w:p w14:paraId="22273AD9" w14:textId="43C2BC94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45" w:hanging="340"/>
              <w:rPr>
                <w:cs/>
              </w:rPr>
            </w:pPr>
            <w:r w:rsidRPr="00451B90">
              <w:t xml:space="preserve"> 22</w:t>
            </w:r>
            <w:r w:rsidRPr="00451B90">
              <w:rPr>
                <w:rFonts w:hint="cs"/>
                <w:cs/>
              </w:rPr>
              <w:t xml:space="preserve"> เมษายน </w:t>
            </w:r>
            <w:r w:rsidRPr="00451B90">
              <w:t>2564</w:t>
            </w:r>
          </w:p>
        </w:tc>
        <w:tc>
          <w:tcPr>
            <w:tcW w:w="1170" w:type="dxa"/>
            <w:shd w:val="clear" w:color="auto" w:fill="auto"/>
          </w:tcPr>
          <w:p w14:paraId="3E23EDFC" w14:textId="6308B31E" w:rsidR="009E0A34" w:rsidRPr="00451B90" w:rsidRDefault="009E0A34" w:rsidP="00B4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340" w:right="-19" w:hanging="340"/>
              <w:jc w:val="center"/>
            </w:pPr>
            <w:r w:rsidRPr="00451B90">
              <w:t>0</w:t>
            </w:r>
            <w:r w:rsidRPr="00451B90">
              <w:rPr>
                <w:cs/>
              </w:rPr>
              <w:t>.</w:t>
            </w:r>
            <w:r w:rsidRPr="00451B90">
              <w:t>40</w:t>
            </w:r>
          </w:p>
        </w:tc>
        <w:tc>
          <w:tcPr>
            <w:tcW w:w="1530" w:type="dxa"/>
            <w:shd w:val="clear" w:color="auto" w:fill="auto"/>
          </w:tcPr>
          <w:p w14:paraId="21EF71AB" w14:textId="38252772" w:rsidR="009E0A34" w:rsidRPr="00451B90" w:rsidRDefault="009E0A34" w:rsidP="00B45B3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340" w:right="-17" w:hanging="340"/>
              <w:jc w:val="center"/>
            </w:pPr>
            <w:r w:rsidRPr="00451B90">
              <w:t>543</w:t>
            </w:r>
          </w:p>
        </w:tc>
      </w:tr>
      <w:tr w:rsidR="009E0A34" w:rsidRPr="00451B90" w14:paraId="03A2CFCA" w14:textId="77777777" w:rsidTr="00145E9C">
        <w:trPr>
          <w:trHeight w:val="432"/>
        </w:trPr>
        <w:tc>
          <w:tcPr>
            <w:tcW w:w="3198" w:type="dxa"/>
            <w:shd w:val="clear" w:color="auto" w:fill="auto"/>
          </w:tcPr>
          <w:p w14:paraId="6AC0873A" w14:textId="39A40D8E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52" w:hanging="340"/>
            </w:pPr>
            <w:r w:rsidRPr="00451B90">
              <w:rPr>
                <w:rFonts w:asciiTheme="majorBidi" w:hAnsiTheme="majorBidi" w:cstheme="majorBidi" w:hint="cs"/>
                <w:cs/>
              </w:rPr>
              <w:t>เงินปันผลระหว่างกาล</w:t>
            </w:r>
            <w:r w:rsidRPr="00451B90">
              <w:rPr>
                <w:rFonts w:hint="cs"/>
                <w:cs/>
              </w:rPr>
              <w:t xml:space="preserve">ของปี </w:t>
            </w:r>
            <w:r w:rsidRPr="00451B90">
              <w:t>2564</w:t>
            </w:r>
          </w:p>
        </w:tc>
        <w:tc>
          <w:tcPr>
            <w:tcW w:w="1662" w:type="dxa"/>
            <w:shd w:val="clear" w:color="auto" w:fill="auto"/>
          </w:tcPr>
          <w:p w14:paraId="7710A797" w14:textId="2350E7D6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hanging="340"/>
            </w:pPr>
            <w:r w:rsidRPr="00451B90">
              <w:rPr>
                <w:rFonts w:asciiTheme="majorBidi" w:hAnsiTheme="majorBidi" w:cstheme="majorBidi"/>
              </w:rPr>
              <w:t xml:space="preserve">26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สิงหาคม </w:t>
            </w: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620" w:type="dxa"/>
            <w:shd w:val="clear" w:color="auto" w:fill="auto"/>
          </w:tcPr>
          <w:p w14:paraId="54FA3ECB" w14:textId="71DAB78F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40" w:right="-145" w:hanging="340"/>
            </w:pPr>
            <w:r w:rsidRPr="00451B90">
              <w:rPr>
                <w:rFonts w:asciiTheme="majorBidi" w:hAnsiTheme="majorBidi" w:cstheme="majorBidi"/>
              </w:rPr>
              <w:t xml:space="preserve">21 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1F47E42A" w14:textId="05DBADE9" w:rsidR="009E0A34" w:rsidRPr="00451B90" w:rsidRDefault="009E0A34" w:rsidP="009E0A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340" w:right="-19" w:hanging="340"/>
              <w:jc w:val="center"/>
            </w:pPr>
            <w:r w:rsidRPr="00451B90">
              <w:rPr>
                <w:rFonts w:asciiTheme="majorBidi" w:hAnsiTheme="majorBidi" w:cstheme="majorBidi"/>
              </w:rPr>
              <w:t>1.00</w:t>
            </w:r>
          </w:p>
        </w:tc>
        <w:tc>
          <w:tcPr>
            <w:tcW w:w="1530" w:type="dxa"/>
            <w:shd w:val="clear" w:color="auto" w:fill="auto"/>
          </w:tcPr>
          <w:p w14:paraId="2408E0BF" w14:textId="689AEAE4" w:rsidR="009E0A34" w:rsidRPr="00451B90" w:rsidRDefault="009E0A34" w:rsidP="009E0A3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340" w:right="-17" w:hanging="340"/>
              <w:jc w:val="center"/>
            </w:pPr>
            <w:r w:rsidRPr="00451B90">
              <w:rPr>
                <w:rFonts w:asciiTheme="majorBidi" w:hAnsiTheme="majorBidi" w:cstheme="majorBidi"/>
              </w:rPr>
              <w:t xml:space="preserve">    1,357</w:t>
            </w:r>
          </w:p>
        </w:tc>
      </w:tr>
      <w:tr w:rsidR="009E0A34" w:rsidRPr="00451B90" w14:paraId="0BE9F2F3" w14:textId="77777777" w:rsidTr="00145E9C">
        <w:trPr>
          <w:trHeight w:val="432"/>
        </w:trPr>
        <w:tc>
          <w:tcPr>
            <w:tcW w:w="6480" w:type="dxa"/>
            <w:gridSpan w:val="3"/>
            <w:shd w:val="clear" w:color="auto" w:fill="auto"/>
          </w:tcPr>
          <w:p w14:paraId="380BCED1" w14:textId="47BCA8BF" w:rsidR="009E0A34" w:rsidRPr="00451B90" w:rsidRDefault="009E0A34" w:rsidP="009E0A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5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 xml:space="preserve">เงินปันผลที่จ่ายในระหว่างงวดเก้าเดือนสิ้นสุดวันที่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3809F1E1" w14:textId="69FF9B2C" w:rsidR="009E0A34" w:rsidRPr="00451B90" w:rsidRDefault="009E0A34" w:rsidP="009E0A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8"/>
              </w:tabs>
              <w:spacing w:line="240" w:lineRule="auto"/>
              <w:ind w:left="-22" w:right="-19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1.40</w:t>
            </w:r>
          </w:p>
        </w:tc>
        <w:tc>
          <w:tcPr>
            <w:tcW w:w="1530" w:type="dxa"/>
            <w:shd w:val="clear" w:color="auto" w:fill="auto"/>
          </w:tcPr>
          <w:p w14:paraId="7091294A" w14:textId="338A4FAC" w:rsidR="009E0A34" w:rsidRPr="00451B90" w:rsidRDefault="009E0A34" w:rsidP="009E0A3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left="-17" w:right="-17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1,900</w:t>
            </w:r>
          </w:p>
        </w:tc>
      </w:tr>
    </w:tbl>
    <w:p w14:paraId="56944D79" w14:textId="77777777" w:rsidR="004F0B09" w:rsidRPr="00451B90" w:rsidRDefault="004F0B09" w:rsidP="004F0B09">
      <w:pPr>
        <w:rPr>
          <w:rFonts w:asciiTheme="majorBidi" w:hAnsiTheme="majorBidi" w:cstheme="majorBidi"/>
          <w:shd w:val="clear" w:color="auto" w:fill="D9D9D9"/>
          <w:cs/>
        </w:rPr>
      </w:pPr>
    </w:p>
    <w:p w14:paraId="7284C038" w14:textId="256B31BD" w:rsidR="00F20DB7" w:rsidRPr="00451B90" w:rsidRDefault="00F20DB7" w:rsidP="004E7FCC">
      <w:pPr>
        <w:pStyle w:val="index"/>
        <w:numPr>
          <w:ilvl w:val="0"/>
          <w:numId w:val="3"/>
        </w:numPr>
        <w:tabs>
          <w:tab w:val="left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เครื่องมือทางการเงิน </w:t>
      </w:r>
    </w:p>
    <w:p w14:paraId="69CF2225" w14:textId="77777777" w:rsidR="00F20DB7" w:rsidRPr="00451B90" w:rsidRDefault="00F20DB7" w:rsidP="00C42F4A">
      <w:pPr>
        <w:rPr>
          <w:rFonts w:asciiTheme="majorBidi" w:hAnsiTheme="majorBidi" w:cstheme="majorBidi"/>
          <w:shd w:val="clear" w:color="auto" w:fill="D9D9D9"/>
        </w:rPr>
      </w:pPr>
    </w:p>
    <w:p w14:paraId="4A5DE4BF" w14:textId="77777777" w:rsidR="00F20DB7" w:rsidRPr="00451B90" w:rsidRDefault="00F20DB7" w:rsidP="00F20DB7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451B9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 xml:space="preserve"> </w:t>
      </w:r>
    </w:p>
    <w:p w14:paraId="0F1D3E2B" w14:textId="77777777" w:rsidR="00F20DB7" w:rsidRPr="00451B90" w:rsidRDefault="00F20DB7" w:rsidP="00F20DB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  <w:shd w:val="clear" w:color="auto" w:fill="D9D9D9"/>
        </w:rPr>
      </w:pPr>
    </w:p>
    <w:p w14:paraId="2935692D" w14:textId="77777777" w:rsidR="00F20DB7" w:rsidRPr="00451B90" w:rsidRDefault="00CF2A3C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7A256CE2" w14:textId="77777777" w:rsidR="00FD0015" w:rsidRPr="00451B90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00D6DD65" w14:textId="0110BCBE" w:rsidR="00FD0015" w:rsidRPr="00451B90" w:rsidRDefault="00FD0015" w:rsidP="0073584B">
      <w:pPr>
        <w:spacing w:line="240" w:lineRule="auto"/>
        <w:ind w:left="540"/>
        <w:jc w:val="thaiDistribute"/>
        <w:rPr>
          <w:rFonts w:asciiTheme="majorBidi" w:hAnsiTheme="majorBidi" w:cstheme="majorBidi"/>
          <w:cs/>
        </w:rPr>
        <w:sectPr w:rsidR="00FD0015" w:rsidRPr="00451B90" w:rsidSect="00FB1D27">
          <w:head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451B90" w14:paraId="51777D1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36949214" w14:textId="77777777" w:rsidR="007278F3" w:rsidRPr="00451B90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lastRenderedPageBreak/>
              <w:tab/>
            </w:r>
            <w:r w:rsidRPr="00451B90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36" w:type="dxa"/>
            <w:vAlign w:val="bottom"/>
          </w:tcPr>
          <w:p w14:paraId="7CB4E280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42625584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451B90" w14:paraId="6B5E0288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007013E" w14:textId="77777777" w:rsidR="007278F3" w:rsidRPr="00451B90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7C7AD92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225A923B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07A8B342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6DF1ABF0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451B90" w14:paraId="2439EFB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10940E6D" w14:textId="674B26D8" w:rsidR="007278F3" w:rsidRPr="00451B90" w:rsidRDefault="007278F3" w:rsidP="007278F3">
            <w:pPr>
              <w:spacing w:line="31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</w:t>
            </w:r>
            <w:r w:rsidR="00147DA5"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0 </w:t>
            </w:r>
            <w:r w:rsidR="00BE62B3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="00147DA5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147DA5"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36" w:type="dxa"/>
            <w:vAlign w:val="bottom"/>
          </w:tcPr>
          <w:p w14:paraId="1AFA182F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77E797A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1A06EBDA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692DC52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B1AEC44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6A233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4E972E5" w14:textId="77777777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AE9721D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8CBA1D8" w14:textId="77777777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70CB71B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4DD96644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8352847" w14:textId="4F677A55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1A570303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171B4E0D" w14:textId="1DDD7A72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0D8E18E6" w14:textId="77777777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F5DF0AB" w14:textId="2974EBEF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F1E95"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71E6A40A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2FFE42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451B90" w14:paraId="15790C7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DAEDD41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186AFE47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5BA9A057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451B90" w14:paraId="33A7BC8B" w14:textId="77777777" w:rsidTr="006F4C6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FDEEE91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06730E44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F6F52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4B27F10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6573A5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6B6510E9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F46B28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63BD6D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0AE8C6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34CA37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E2886B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3C4FD0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2B307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EEE69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1068B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8E5A7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E30AE1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C92962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E97E13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5E9C" w:rsidRPr="00451B90" w14:paraId="3D7CA3BE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4F8F7DD" w14:textId="77777777" w:rsidR="007278F3" w:rsidRPr="00451B90" w:rsidRDefault="007278F3" w:rsidP="00145E9C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1E49AB2F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B38F202" w14:textId="6912EC4E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2A8F897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75585BB" w14:textId="6FA12D11" w:rsidR="007278F3" w:rsidRPr="00451B90" w:rsidRDefault="00C23540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="00DC10AD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36" w:type="dxa"/>
            <w:shd w:val="clear" w:color="auto" w:fill="auto"/>
          </w:tcPr>
          <w:p w14:paraId="36F83EB6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C8A958B" w14:textId="7EEC6BB7" w:rsidR="007278F3" w:rsidRPr="00451B90" w:rsidRDefault="00C23540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1,476</w:t>
            </w:r>
          </w:p>
        </w:tc>
        <w:tc>
          <w:tcPr>
            <w:tcW w:w="236" w:type="dxa"/>
            <w:shd w:val="clear" w:color="auto" w:fill="auto"/>
          </w:tcPr>
          <w:p w14:paraId="1B97F600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C52542" w14:textId="57E5A557" w:rsidR="007278F3" w:rsidRPr="00451B90" w:rsidRDefault="006F4C64" w:rsidP="000E08E6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3324DA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A198ACB" w14:textId="28F368C5" w:rsidR="007278F3" w:rsidRPr="00451B90" w:rsidRDefault="00C2354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</w:t>
            </w:r>
            <w:r w:rsidR="00DC10AD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40EE9883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C5DC2B7" w14:textId="55BD8CFC" w:rsidR="007278F3" w:rsidRPr="00451B90" w:rsidRDefault="00C2354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1,52</w:t>
            </w:r>
            <w:r w:rsidR="00DC10AD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7</w:t>
            </w:r>
          </w:p>
        </w:tc>
        <w:tc>
          <w:tcPr>
            <w:tcW w:w="236" w:type="dxa"/>
            <w:shd w:val="clear" w:color="auto" w:fill="auto"/>
          </w:tcPr>
          <w:p w14:paraId="5403BA40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E0D05F0" w14:textId="4F05015C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A9961D" w14:textId="628043D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8F0ACC7" w14:textId="718ADD10" w:rsidR="007278F3" w:rsidRPr="00451B90" w:rsidRDefault="006F4C64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4212AC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720D80" w14:textId="5F79D876" w:rsidR="007278F3" w:rsidRPr="00451B90" w:rsidRDefault="00C2354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1,52</w:t>
            </w:r>
            <w:r w:rsidR="00DC10AD" w:rsidRPr="00451B90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7</w:t>
            </w:r>
          </w:p>
        </w:tc>
      </w:tr>
      <w:tr w:rsidR="00145E9C" w:rsidRPr="00451B90" w14:paraId="2494DFF1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1A28B5C" w14:textId="77777777" w:rsidR="007278F3" w:rsidRPr="00451B90" w:rsidRDefault="007278F3" w:rsidP="00145E9C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03C93260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89E3A5B" w14:textId="0D77DA44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93198B7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BC6E4A" w14:textId="47669E50" w:rsidR="007278F3" w:rsidRPr="00451B90" w:rsidRDefault="00C23540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6DDFBD2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B67C0A8" w14:textId="05F6FEFF" w:rsidR="007278F3" w:rsidRPr="00451B90" w:rsidRDefault="006F4C64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56B7E3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7D9448D" w14:textId="56FC1994" w:rsidR="007278F3" w:rsidRPr="00451B90" w:rsidRDefault="006F4C64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5279AD6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B6BAD67" w14:textId="00A6F830" w:rsidR="007278F3" w:rsidRPr="00451B90" w:rsidRDefault="00C2354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4CE821F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6B902B" w14:textId="08BA88B4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986852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8AE3613" w14:textId="2DE25A40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E5D8291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466E4B1" w14:textId="238C12C5" w:rsidR="007278F3" w:rsidRPr="00451B90" w:rsidRDefault="00C23540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927</w:t>
            </w:r>
          </w:p>
        </w:tc>
        <w:tc>
          <w:tcPr>
            <w:tcW w:w="236" w:type="dxa"/>
            <w:shd w:val="clear" w:color="auto" w:fill="auto"/>
          </w:tcPr>
          <w:p w14:paraId="2A604959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AEA964D" w14:textId="1EC3B3B5" w:rsidR="007278F3" w:rsidRPr="00451B90" w:rsidRDefault="00C2354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927</w:t>
            </w:r>
          </w:p>
        </w:tc>
      </w:tr>
      <w:tr w:rsidR="00145E9C" w:rsidRPr="00451B90" w14:paraId="1096AA05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E5FDD77" w14:textId="77777777" w:rsidR="007278F3" w:rsidRPr="00451B90" w:rsidRDefault="007278F3" w:rsidP="00145E9C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3EC011EC" w14:textId="77777777" w:rsidR="007278F3" w:rsidRPr="00451B90" w:rsidRDefault="007278F3" w:rsidP="00145E9C">
            <w:pPr>
              <w:spacing w:line="310" w:lineRule="exact"/>
              <w:ind w:left="174"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697C4F97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A6939E8" w14:textId="7D6EE87A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1DF51B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E71D74A" w14:textId="5F624B0D" w:rsidR="007278F3" w:rsidRPr="00451B90" w:rsidRDefault="00C01F37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05D1F5A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A1B57B" w14:textId="7D36ADEF" w:rsidR="007278F3" w:rsidRPr="00451B90" w:rsidRDefault="00C01F37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1,973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EBC1356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18224C4" w14:textId="6BED2DD7" w:rsidR="007278F3" w:rsidRPr="00451B90" w:rsidRDefault="006F4C64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8C925C8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3D76ACD" w14:textId="41FACB9E" w:rsidR="007278F3" w:rsidRPr="00451B90" w:rsidRDefault="00C01F37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A292AA4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9BBD31C" w14:textId="475EDB23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59E7DAA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3FECF14" w14:textId="31B7C0E7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15B0249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F5DCD79" w14:textId="789F4D1C" w:rsidR="007278F3" w:rsidRPr="00451B90" w:rsidRDefault="00C01F37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1,978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A06570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7DC1176" w14:textId="082FC091" w:rsidR="007278F3" w:rsidRPr="00451B90" w:rsidRDefault="00C01F37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1,978</w:t>
            </w:r>
          </w:p>
        </w:tc>
      </w:tr>
      <w:tr w:rsidR="00145E9C" w:rsidRPr="00451B90" w14:paraId="5559A229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F054699" w14:textId="77777777" w:rsidR="007278F3" w:rsidRPr="00451B90" w:rsidRDefault="007278F3" w:rsidP="00145E9C">
            <w:pPr>
              <w:spacing w:line="310" w:lineRule="exact"/>
              <w:ind w:left="168" w:right="-90" w:hanging="1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0872520C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C25095" w14:textId="695DFE77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D9A1CC6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4EBE0F" w14:textId="25D6A9D5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DE0F07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8F3679E" w14:textId="1396E0AF" w:rsidR="007278F3" w:rsidRPr="00451B90" w:rsidRDefault="006F4C64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DAFDB4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843AC0C" w14:textId="0F69DA96" w:rsidR="007278F3" w:rsidRPr="00451B90" w:rsidRDefault="00C27F5C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2,763</w:t>
            </w:r>
          </w:p>
        </w:tc>
        <w:tc>
          <w:tcPr>
            <w:tcW w:w="236" w:type="dxa"/>
            <w:shd w:val="clear" w:color="auto" w:fill="auto"/>
          </w:tcPr>
          <w:p w14:paraId="672C110A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20968DD1" w14:textId="002D6D27" w:rsidR="007278F3" w:rsidRPr="00451B90" w:rsidRDefault="00C27F5C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2,763</w:t>
            </w:r>
          </w:p>
        </w:tc>
        <w:tc>
          <w:tcPr>
            <w:tcW w:w="236" w:type="dxa"/>
            <w:shd w:val="clear" w:color="auto" w:fill="auto"/>
          </w:tcPr>
          <w:p w14:paraId="4ACB54F4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5870029" w14:textId="3903FCA3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71E17D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8538CC" w14:textId="2CAFF5CE" w:rsidR="007278F3" w:rsidRPr="00451B90" w:rsidRDefault="00C27F5C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2,749</w:t>
            </w:r>
          </w:p>
        </w:tc>
        <w:tc>
          <w:tcPr>
            <w:tcW w:w="236" w:type="dxa"/>
            <w:shd w:val="clear" w:color="auto" w:fill="auto"/>
          </w:tcPr>
          <w:p w14:paraId="69E0AB98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23DCFA" w14:textId="0C83257A" w:rsidR="007278F3" w:rsidRPr="00451B90" w:rsidRDefault="006F4C64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9E15F33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60E1573" w14:textId="1B83C817" w:rsidR="007278F3" w:rsidRPr="00451B90" w:rsidRDefault="00C27F5C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2,749</w:t>
            </w:r>
          </w:p>
        </w:tc>
      </w:tr>
      <w:tr w:rsidR="00145E9C" w:rsidRPr="00451B90" w14:paraId="7F0F2786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AAEE060" w14:textId="77777777" w:rsidR="007278F3" w:rsidRPr="00451B90" w:rsidRDefault="007278F3" w:rsidP="00145E9C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51E2A8C7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F71B554" w14:textId="2AA89E71" w:rsidR="007278F3" w:rsidRPr="00451B90" w:rsidRDefault="00160892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419</w:t>
            </w:r>
          </w:p>
        </w:tc>
        <w:tc>
          <w:tcPr>
            <w:tcW w:w="236" w:type="dxa"/>
            <w:shd w:val="clear" w:color="auto" w:fill="auto"/>
          </w:tcPr>
          <w:p w14:paraId="48464BF4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4BDCB3F8" w14:textId="706BC6AA" w:rsidR="007278F3" w:rsidRPr="00451B90" w:rsidRDefault="00160892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36" w:type="dxa"/>
            <w:shd w:val="clear" w:color="auto" w:fill="auto"/>
          </w:tcPr>
          <w:p w14:paraId="6CF1133F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77C5623" w14:textId="56EFA922" w:rsidR="007278F3" w:rsidRPr="00451B90" w:rsidRDefault="006F4C64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8017F76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C83D0B8" w14:textId="793DBF7A" w:rsidR="007278F3" w:rsidRPr="00451B90" w:rsidRDefault="006F4C64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7EB109E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FE934EC" w14:textId="2F9F9A00" w:rsidR="007278F3" w:rsidRPr="00451B90" w:rsidRDefault="00160892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484</w:t>
            </w:r>
          </w:p>
        </w:tc>
        <w:tc>
          <w:tcPr>
            <w:tcW w:w="236" w:type="dxa"/>
            <w:shd w:val="clear" w:color="auto" w:fill="auto"/>
          </w:tcPr>
          <w:p w14:paraId="20A00C11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6FBA2D8" w14:textId="26EAF15A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EA31AEC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4CC381" w14:textId="4C2E2ED8" w:rsidR="007278F3" w:rsidRPr="00451B90" w:rsidRDefault="00160892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484</w:t>
            </w:r>
          </w:p>
        </w:tc>
        <w:tc>
          <w:tcPr>
            <w:tcW w:w="236" w:type="dxa"/>
            <w:shd w:val="clear" w:color="auto" w:fill="auto"/>
          </w:tcPr>
          <w:p w14:paraId="55F4D167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C123656" w14:textId="100B4264" w:rsidR="007278F3" w:rsidRPr="00451B90" w:rsidRDefault="006F4C64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1BB4A8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926C2E2" w14:textId="543854A5" w:rsidR="007278F3" w:rsidRPr="00451B90" w:rsidRDefault="00160892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484</w:t>
            </w:r>
          </w:p>
        </w:tc>
      </w:tr>
      <w:tr w:rsidR="007278F3" w:rsidRPr="00451B90" w14:paraId="30B49289" w14:textId="77777777" w:rsidTr="006F4C6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036C2E34" w14:textId="77777777" w:rsidR="007278F3" w:rsidRPr="00451B90" w:rsidRDefault="007278F3" w:rsidP="00145E9C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6835315E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BB3D0FE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1C65850E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DAE295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D743AAF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EFC03D9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52C5F1D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249E01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7266BE8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8067ACD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BA1C3F0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7E6DA9B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E5D2F1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7E39950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117D4864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E4ECBE5" w14:textId="77777777" w:rsidR="007278F3" w:rsidRPr="00451B90" w:rsidRDefault="007278F3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FF0C011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2054F00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451B90" w14:paraId="29DAA0C4" w14:textId="77777777" w:rsidTr="006F4C64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A665BF3" w14:textId="77777777" w:rsidR="007278F3" w:rsidRPr="00451B90" w:rsidRDefault="007278F3" w:rsidP="00145E9C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63E24C5F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7B98C33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14:paraId="2E85BB4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6E1903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C264DA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1A3D417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50C487B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3454D28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4ADD364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4B9397B1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82F3E9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780DFCD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616971C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AFECA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715C610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95C2B08" w14:textId="77777777" w:rsidR="007278F3" w:rsidRPr="00451B90" w:rsidRDefault="007278F3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EB95DE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BE135D3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5E9C" w:rsidRPr="00451B90" w14:paraId="402EE13C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356531F" w14:textId="77777777" w:rsidR="007278F3" w:rsidRPr="00451B90" w:rsidRDefault="007278F3" w:rsidP="00145E9C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61BFB6E2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12D7E827" w14:textId="4026CD71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FF1D0CB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AE3F786" w14:textId="5A300D9C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69BD29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2EA5E31" w14:textId="6842E8F7" w:rsidR="007278F3" w:rsidRPr="00451B90" w:rsidRDefault="006F4C64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2C6341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5E88C5A" w14:textId="67667C78" w:rsidR="007278F3" w:rsidRPr="00451B90" w:rsidRDefault="00710641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6,615</w:t>
            </w:r>
          </w:p>
        </w:tc>
        <w:tc>
          <w:tcPr>
            <w:tcW w:w="236" w:type="dxa"/>
            <w:shd w:val="clear" w:color="auto" w:fill="auto"/>
          </w:tcPr>
          <w:p w14:paraId="555D4D6F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7707503" w14:textId="39052AEE" w:rsidR="007278F3" w:rsidRPr="00451B90" w:rsidRDefault="00710641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6,615</w:t>
            </w:r>
          </w:p>
        </w:tc>
        <w:tc>
          <w:tcPr>
            <w:tcW w:w="236" w:type="dxa"/>
            <w:shd w:val="clear" w:color="auto" w:fill="auto"/>
          </w:tcPr>
          <w:p w14:paraId="3045DE31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369B913" w14:textId="4184FF57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9EDB50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7F462D3F" w14:textId="45C228CF" w:rsidR="007278F3" w:rsidRPr="00451B90" w:rsidRDefault="00710641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4,624</w:t>
            </w:r>
          </w:p>
        </w:tc>
        <w:tc>
          <w:tcPr>
            <w:tcW w:w="236" w:type="dxa"/>
            <w:shd w:val="clear" w:color="auto" w:fill="auto"/>
          </w:tcPr>
          <w:p w14:paraId="4242BF13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15A9190B" w14:textId="17F680E5" w:rsidR="007278F3" w:rsidRPr="00451B90" w:rsidRDefault="00710641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1,990</w:t>
            </w:r>
          </w:p>
        </w:tc>
        <w:tc>
          <w:tcPr>
            <w:tcW w:w="236" w:type="dxa"/>
            <w:shd w:val="clear" w:color="auto" w:fill="auto"/>
          </w:tcPr>
          <w:p w14:paraId="13326602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F80183F" w14:textId="5D69B7CE" w:rsidR="007278F3" w:rsidRPr="00451B90" w:rsidRDefault="00710641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6,614</w:t>
            </w:r>
          </w:p>
        </w:tc>
      </w:tr>
      <w:tr w:rsidR="00145E9C" w:rsidRPr="00451B90" w14:paraId="123BBE17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183850D" w14:textId="77777777" w:rsidR="007278F3" w:rsidRPr="00451B90" w:rsidRDefault="007278F3" w:rsidP="00145E9C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0D941DCA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6478E9A" w14:textId="7A52A493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236509D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8BF4005" w14:textId="0F815328" w:rsidR="007278F3" w:rsidRPr="00451B90" w:rsidRDefault="006F4C64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C07E75E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43F31E" w14:textId="0E6499FF" w:rsidR="007278F3" w:rsidRPr="00451B90" w:rsidRDefault="006F4C64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7D283F0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21C7751" w14:textId="1FFBBE78" w:rsidR="007278F3" w:rsidRPr="00451B90" w:rsidRDefault="001B0590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54,207</w:t>
            </w:r>
          </w:p>
        </w:tc>
        <w:tc>
          <w:tcPr>
            <w:tcW w:w="236" w:type="dxa"/>
            <w:shd w:val="clear" w:color="auto" w:fill="auto"/>
          </w:tcPr>
          <w:p w14:paraId="691A0BD5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44C711" w14:textId="5E081EC7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54,207</w:t>
            </w:r>
          </w:p>
        </w:tc>
        <w:tc>
          <w:tcPr>
            <w:tcW w:w="236" w:type="dxa"/>
            <w:shd w:val="clear" w:color="auto" w:fill="auto"/>
          </w:tcPr>
          <w:p w14:paraId="1495A51B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BEBACB0" w14:textId="3C7B3D1F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4,512</w:t>
            </w:r>
          </w:p>
        </w:tc>
        <w:tc>
          <w:tcPr>
            <w:tcW w:w="236" w:type="dxa"/>
            <w:shd w:val="clear" w:color="auto" w:fill="auto"/>
          </w:tcPr>
          <w:p w14:paraId="2B4CB867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4B0070" w14:textId="3D730581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46,880</w:t>
            </w:r>
          </w:p>
        </w:tc>
        <w:tc>
          <w:tcPr>
            <w:tcW w:w="236" w:type="dxa"/>
            <w:shd w:val="clear" w:color="auto" w:fill="auto"/>
          </w:tcPr>
          <w:p w14:paraId="0D5CAB4C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7243796" w14:textId="581623DD" w:rsidR="007278F3" w:rsidRPr="00451B90" w:rsidRDefault="006F4C64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375391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31B87F6" w14:textId="15A7DBDF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51,392</w:t>
            </w:r>
          </w:p>
        </w:tc>
      </w:tr>
      <w:tr w:rsidR="00145E9C" w:rsidRPr="00451B90" w14:paraId="6BF91F58" w14:textId="77777777" w:rsidTr="00145E9C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8F8240B" w14:textId="77777777" w:rsidR="007278F3" w:rsidRPr="00451B90" w:rsidRDefault="007278F3" w:rsidP="00145E9C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028B6981" w14:textId="77777777" w:rsidR="007278F3" w:rsidRPr="00451B90" w:rsidRDefault="007278F3" w:rsidP="00145E9C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395B337C" w14:textId="5DDFCB7D" w:rsidR="007278F3" w:rsidRPr="00451B90" w:rsidRDefault="00F91F57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197</w:t>
            </w:r>
          </w:p>
        </w:tc>
        <w:tc>
          <w:tcPr>
            <w:tcW w:w="236" w:type="dxa"/>
            <w:shd w:val="clear" w:color="auto" w:fill="auto"/>
          </w:tcPr>
          <w:p w14:paraId="7AD2E9AC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085B6339" w14:textId="43521295" w:rsidR="007278F3" w:rsidRPr="00451B90" w:rsidRDefault="001B0590" w:rsidP="00145E9C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3,2</w:t>
            </w:r>
            <w:r w:rsidR="00F91F57" w:rsidRPr="00451B90">
              <w:rPr>
                <w:rFonts w:asciiTheme="majorBidi" w:hAnsiTheme="majorBidi" w:cstheme="majorBidi"/>
                <w:sz w:val="24"/>
                <w:szCs w:val="24"/>
              </w:rPr>
              <w:t>92</w:t>
            </w:r>
          </w:p>
        </w:tc>
        <w:tc>
          <w:tcPr>
            <w:tcW w:w="236" w:type="dxa"/>
            <w:shd w:val="clear" w:color="auto" w:fill="auto"/>
          </w:tcPr>
          <w:p w14:paraId="34FA3F60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F5E0C27" w14:textId="7037DA79" w:rsidR="007278F3" w:rsidRPr="00451B90" w:rsidRDefault="006F4C64" w:rsidP="00145E9C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60542E8" w14:textId="77777777" w:rsidR="007278F3" w:rsidRPr="00451B90" w:rsidRDefault="007278F3" w:rsidP="00145E9C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2E4992C" w14:textId="75807F82" w:rsidR="007278F3" w:rsidRPr="00451B90" w:rsidRDefault="006F4C64" w:rsidP="00145E9C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6D4ED20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199AAAF" w14:textId="4D959199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3,489</w:t>
            </w:r>
          </w:p>
        </w:tc>
        <w:tc>
          <w:tcPr>
            <w:tcW w:w="236" w:type="dxa"/>
            <w:shd w:val="clear" w:color="auto" w:fill="auto"/>
          </w:tcPr>
          <w:p w14:paraId="1F35CF0C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E54C02B" w14:textId="5574A12D" w:rsidR="007278F3" w:rsidRPr="00451B90" w:rsidRDefault="006F4C64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45D3665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FC956F" w14:textId="44CDD5D9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3,489</w:t>
            </w:r>
          </w:p>
        </w:tc>
        <w:tc>
          <w:tcPr>
            <w:tcW w:w="236" w:type="dxa"/>
            <w:shd w:val="clear" w:color="auto" w:fill="auto"/>
          </w:tcPr>
          <w:p w14:paraId="62FDADDF" w14:textId="77777777" w:rsidR="007278F3" w:rsidRPr="00451B90" w:rsidRDefault="007278F3" w:rsidP="00145E9C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39042917" w14:textId="07B7ACCF" w:rsidR="007278F3" w:rsidRPr="00451B90" w:rsidRDefault="006F4C64" w:rsidP="00145E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FA93277" w14:textId="77777777" w:rsidR="007278F3" w:rsidRPr="00451B90" w:rsidRDefault="007278F3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901FAA3" w14:textId="55099E51" w:rsidR="007278F3" w:rsidRPr="00451B90" w:rsidRDefault="001B0590" w:rsidP="00145E9C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3,489</w:t>
            </w:r>
          </w:p>
        </w:tc>
      </w:tr>
    </w:tbl>
    <w:p w14:paraId="1382C793" w14:textId="77777777" w:rsidR="007278F3" w:rsidRPr="00451B90" w:rsidRDefault="007278F3" w:rsidP="00145E9C">
      <w:pPr>
        <w:rPr>
          <w:rFonts w:asciiTheme="majorBidi" w:hAnsiTheme="majorBidi" w:cstheme="majorBidi"/>
        </w:rPr>
      </w:pPr>
    </w:p>
    <w:tbl>
      <w:tblPr>
        <w:tblW w:w="14769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460"/>
        <w:gridCol w:w="236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7278F3" w:rsidRPr="00451B90" w14:paraId="3E7291A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7CFECE61" w14:textId="77777777" w:rsidR="007278F3" w:rsidRPr="00451B90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  <w:r w:rsidRPr="00451B90">
              <w:rPr>
                <w:rFonts w:asciiTheme="majorBidi" w:hAnsiTheme="majorBidi" w:cstheme="majorBidi"/>
              </w:rPr>
              <w:lastRenderedPageBreak/>
              <w:tab/>
            </w:r>
            <w:r w:rsidRPr="00451B90">
              <w:rPr>
                <w:rFonts w:asciiTheme="majorBidi" w:hAnsiTheme="majorBidi" w:cstheme="majorBidi"/>
              </w:rPr>
              <w:tab/>
            </w:r>
          </w:p>
        </w:tc>
        <w:tc>
          <w:tcPr>
            <w:tcW w:w="236" w:type="dxa"/>
            <w:vAlign w:val="bottom"/>
          </w:tcPr>
          <w:p w14:paraId="5640545A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7CF0D6EF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 xml:space="preserve">งบการเงินรวม </w:t>
            </w:r>
          </w:p>
        </w:tc>
      </w:tr>
      <w:tr w:rsidR="007278F3" w:rsidRPr="00451B90" w14:paraId="207E7B2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4C4A6CD6" w14:textId="77777777" w:rsidR="007278F3" w:rsidRPr="00451B90" w:rsidRDefault="007278F3" w:rsidP="007278F3">
            <w:pPr>
              <w:spacing w:line="310" w:lineRule="exact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Align w:val="bottom"/>
          </w:tcPr>
          <w:p w14:paraId="5E3E3E48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14E8499E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2E5CF6BC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3F7256F3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7278F3" w:rsidRPr="00451B90" w14:paraId="3D7B25CB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  <w:vAlign w:val="bottom"/>
          </w:tcPr>
          <w:p w14:paraId="2F473699" w14:textId="120F7519" w:rsidR="007278F3" w:rsidRPr="00451B90" w:rsidRDefault="007278F3" w:rsidP="007278F3">
            <w:pPr>
              <w:spacing w:line="310" w:lineRule="exac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6F1E95"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6F1E95"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2564</w:t>
            </w:r>
          </w:p>
        </w:tc>
        <w:tc>
          <w:tcPr>
            <w:tcW w:w="236" w:type="dxa"/>
            <w:vAlign w:val="bottom"/>
          </w:tcPr>
          <w:p w14:paraId="5A066498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24E1354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มูลค่ายุติธรรม-ใช้การบัญชีป้องกัน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48485DE0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1B46247B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CF24ECF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6C64A05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0126E2C" w14:textId="77777777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1944FA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A783776" w14:textId="77777777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60F48175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1F174C4F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5BD72E44" w14:textId="6740AACA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6916D00D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B386B66" w14:textId="31B019D4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="006F1E95"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2E7CF861" w14:textId="77777777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0B51704B" w14:textId="359FB1FA" w:rsidR="007278F3" w:rsidRPr="00451B90" w:rsidRDefault="007278F3" w:rsidP="007278F3">
            <w:pPr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="006F1E95"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4E4D928F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0FC6353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451B90" w14:paraId="71C92D1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865B0E4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03FF3FE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208036F6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7278F3" w:rsidRPr="00451B90" w14:paraId="57FC989C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35348B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3C2D8C6B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3A70A92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F15430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DB9874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1186EAC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FE8F10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672E67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FF5BB0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shd w:val="clear" w:color="auto" w:fill="auto"/>
          </w:tcPr>
          <w:p w14:paraId="7F6D323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B2C92E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80C1B1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378B25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85DF9F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84C1E99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B3EBC8F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D47FD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339E07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E64B18F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451B90" w14:paraId="5217494A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0778B77" w14:textId="77777777" w:rsidR="007278F3" w:rsidRPr="00451B90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552E1232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37CEA5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A3623A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A03A686" w14:textId="2A67B363" w:rsidR="007278F3" w:rsidRPr="00451B90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41</w:t>
            </w:r>
          </w:p>
        </w:tc>
        <w:tc>
          <w:tcPr>
            <w:tcW w:w="236" w:type="dxa"/>
          </w:tcPr>
          <w:p w14:paraId="1918342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0949A79" w14:textId="30F0AB0C" w:rsidR="007278F3" w:rsidRPr="00451B90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713</w:t>
            </w:r>
          </w:p>
        </w:tc>
        <w:tc>
          <w:tcPr>
            <w:tcW w:w="236" w:type="dxa"/>
            <w:shd w:val="clear" w:color="auto" w:fill="auto"/>
          </w:tcPr>
          <w:p w14:paraId="6FF6EE8B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F2A3B7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3900F4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FE662B0" w14:textId="48BF2F8C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</w:t>
            </w:r>
          </w:p>
        </w:tc>
        <w:tc>
          <w:tcPr>
            <w:tcW w:w="236" w:type="dxa"/>
          </w:tcPr>
          <w:p w14:paraId="6464CFC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84F1D3" w14:textId="539E2E55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754</w:t>
            </w:r>
          </w:p>
        </w:tc>
        <w:tc>
          <w:tcPr>
            <w:tcW w:w="236" w:type="dxa"/>
          </w:tcPr>
          <w:p w14:paraId="293DD2E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D13BB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CEDAE9B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504E31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4D49E7F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BD128CE" w14:textId="02726E6A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754</w:t>
            </w:r>
          </w:p>
        </w:tc>
      </w:tr>
      <w:tr w:rsidR="007278F3" w:rsidRPr="00451B90" w14:paraId="3F50E59E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2638FCC" w14:textId="77777777" w:rsidR="007278F3" w:rsidRPr="00451B90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เงินลงทุนในหุ้นกู้แปลงสภาพ</w:t>
            </w:r>
          </w:p>
        </w:tc>
        <w:tc>
          <w:tcPr>
            <w:tcW w:w="236" w:type="dxa"/>
          </w:tcPr>
          <w:p w14:paraId="20905EE0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5D94821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54F16C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6299E24" w14:textId="06AC6634" w:rsidR="007278F3" w:rsidRPr="00451B90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65A4C0B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C820D0F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243BFDD3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85476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10119D74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0ED22CDB" w14:textId="1AA5C6ED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00F8C80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F8DD42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F10CB3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250B7CD" w14:textId="71E0EA14" w:rsidR="007278F3" w:rsidRPr="00451B90" w:rsidRDefault="00F91F57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DA7FD81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0B50307" w14:textId="3068E492" w:rsidR="007278F3" w:rsidRPr="00451B9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236" w:type="dxa"/>
            <w:shd w:val="clear" w:color="auto" w:fill="auto"/>
          </w:tcPr>
          <w:p w14:paraId="3B41C9C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E5E361" w14:textId="2C25AA46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914</w:t>
            </w:r>
          </w:p>
        </w:tc>
      </w:tr>
      <w:tr w:rsidR="007278F3" w:rsidRPr="00451B90" w14:paraId="540B6756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D85AF06" w14:textId="77777777" w:rsidR="007278F3" w:rsidRPr="00451B90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2C983DBE" w14:textId="77777777" w:rsidR="007278F3" w:rsidRPr="00451B90" w:rsidRDefault="007278F3" w:rsidP="007278F3">
            <w:pPr>
              <w:spacing w:line="310" w:lineRule="exact"/>
              <w:ind w:left="174" w:right="-9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</w:tcPr>
          <w:p w14:paraId="67855D37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0255F3D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678C91D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52C82BFD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44C5A3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602D802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C9AAE1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515723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2CC4563" w14:textId="34CDD8F1" w:rsidR="007278F3" w:rsidRPr="00451B90" w:rsidRDefault="006F1E95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  <w:shd w:val="clear" w:color="auto" w:fill="auto"/>
          </w:tcPr>
          <w:p w14:paraId="718E956B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071B6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59B29CE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43B0285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6DC7AA9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35A9722" w14:textId="52CC2D5C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865</w:t>
            </w:r>
          </w:p>
        </w:tc>
        <w:tc>
          <w:tcPr>
            <w:tcW w:w="236" w:type="dxa"/>
          </w:tcPr>
          <w:p w14:paraId="2564E93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53B21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44E4887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0E53B16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C92EB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011A66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289BCD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EDC2AB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C51E0A1" w14:textId="398A1301" w:rsidR="007278F3" w:rsidRPr="00451B9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865</w:t>
            </w:r>
          </w:p>
        </w:tc>
        <w:tc>
          <w:tcPr>
            <w:tcW w:w="236" w:type="dxa"/>
          </w:tcPr>
          <w:p w14:paraId="4C23576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2DCFF3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  <w:p w14:paraId="73385B17" w14:textId="27EFBF8C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865</w:t>
            </w:r>
          </w:p>
        </w:tc>
      </w:tr>
      <w:tr w:rsidR="007278F3" w:rsidRPr="00451B90" w14:paraId="671545A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548820E3" w14:textId="77777777" w:rsidR="007278F3" w:rsidRPr="00451B90" w:rsidRDefault="007278F3" w:rsidP="007278F3">
            <w:pPr>
              <w:spacing w:line="310" w:lineRule="exact"/>
              <w:ind w:left="168" w:right="-90" w:hanging="168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</w:tcPr>
          <w:p w14:paraId="05628BB8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096D0D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D7588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46CB76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9C5656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4D0F39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F1ED941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8158F9" w14:textId="544CD7B0" w:rsidR="007278F3" w:rsidRPr="00451B90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428</w:t>
            </w:r>
          </w:p>
        </w:tc>
        <w:tc>
          <w:tcPr>
            <w:tcW w:w="236" w:type="dxa"/>
            <w:shd w:val="clear" w:color="auto" w:fill="auto"/>
          </w:tcPr>
          <w:p w14:paraId="563F1170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4C8CCC61" w14:textId="20CBE29A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428</w:t>
            </w:r>
          </w:p>
        </w:tc>
        <w:tc>
          <w:tcPr>
            <w:tcW w:w="236" w:type="dxa"/>
          </w:tcPr>
          <w:p w14:paraId="5089852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6C5C97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2CCE98B9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CC5B76B" w14:textId="79FC51B9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  <w:tc>
          <w:tcPr>
            <w:tcW w:w="236" w:type="dxa"/>
          </w:tcPr>
          <w:p w14:paraId="181A3EEB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EC75F1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7757DB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1647CD1" w14:textId="006091D4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440</w:t>
            </w:r>
          </w:p>
        </w:tc>
      </w:tr>
      <w:tr w:rsidR="007278F3" w:rsidRPr="00451B90" w14:paraId="71D88C8D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361CF3F3" w14:textId="77777777" w:rsidR="007278F3" w:rsidRPr="00451B90" w:rsidRDefault="007278F3" w:rsidP="007278F3">
            <w:pPr>
              <w:spacing w:line="310" w:lineRule="exact"/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</w:tcPr>
          <w:p w14:paraId="0FC78F8A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75DA67F0" w14:textId="2C4F69FE" w:rsidR="007278F3" w:rsidRPr="00451B90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84</w:t>
            </w:r>
          </w:p>
        </w:tc>
        <w:tc>
          <w:tcPr>
            <w:tcW w:w="236" w:type="dxa"/>
          </w:tcPr>
          <w:p w14:paraId="56D254F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E12DF26" w14:textId="571EE52A" w:rsidR="007278F3" w:rsidRPr="00451B90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202</w:t>
            </w:r>
          </w:p>
        </w:tc>
        <w:tc>
          <w:tcPr>
            <w:tcW w:w="236" w:type="dxa"/>
          </w:tcPr>
          <w:p w14:paraId="150796F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F37334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3B64749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2D9B35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4C1885D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F993260" w14:textId="49FA41EF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  <w:tc>
          <w:tcPr>
            <w:tcW w:w="236" w:type="dxa"/>
          </w:tcPr>
          <w:p w14:paraId="532E578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DFC66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ACB55C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A59C03" w14:textId="0E69F553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286</w:t>
            </w:r>
          </w:p>
        </w:tc>
        <w:tc>
          <w:tcPr>
            <w:tcW w:w="236" w:type="dxa"/>
          </w:tcPr>
          <w:p w14:paraId="4D5F0332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10A626A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66E60C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382F408" w14:textId="0759A5D5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286</w:t>
            </w:r>
          </w:p>
        </w:tc>
      </w:tr>
      <w:tr w:rsidR="007278F3" w:rsidRPr="00451B90" w14:paraId="491BBE03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B94FF87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3E1B8CB9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41F2754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D89864D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FF1EE3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F4CC7A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F949F3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AC2437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DF6572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E795E49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7122F36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E1A5C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A226B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AB3859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41875D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D118C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846DEEF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E33DB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25C31C2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451B90" w14:paraId="07239EC5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48555B9F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0DA8B722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1C865B0F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696021C4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7FC5BCF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75AD47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96936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5A1C803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A82DCA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957CA09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7EE8D2B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AA728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6F9737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CECFA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B01219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5729B97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8C79B64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CA1134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0A6CB33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278F3" w:rsidRPr="00451B90" w14:paraId="291332A1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7C8EACFA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เงินกู้ยืม (ส่วนที่มีดอกเบี้ยคงที่)</w:t>
            </w:r>
          </w:p>
        </w:tc>
        <w:tc>
          <w:tcPr>
            <w:tcW w:w="236" w:type="dxa"/>
          </w:tcPr>
          <w:p w14:paraId="088EE29E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6C987B2C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30BA348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27E0E7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8FDA28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50F0F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D39A226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70E8B42" w14:textId="4CD0C0AD" w:rsidR="007278F3" w:rsidRPr="00451B90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236" w:type="dxa"/>
            <w:shd w:val="clear" w:color="auto" w:fill="auto"/>
          </w:tcPr>
          <w:p w14:paraId="64013BC4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E5EB169" w14:textId="651254F6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008</w:t>
            </w:r>
          </w:p>
        </w:tc>
        <w:tc>
          <w:tcPr>
            <w:tcW w:w="236" w:type="dxa"/>
          </w:tcPr>
          <w:p w14:paraId="31C8CF8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CD50D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2A3452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A115E1" w14:textId="58D56195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244</w:t>
            </w:r>
          </w:p>
        </w:tc>
        <w:tc>
          <w:tcPr>
            <w:tcW w:w="236" w:type="dxa"/>
          </w:tcPr>
          <w:p w14:paraId="5AD1265D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4B9B586" w14:textId="37A17CF7" w:rsidR="007278F3" w:rsidRPr="00451B90" w:rsidRDefault="006F1E95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859</w:t>
            </w:r>
          </w:p>
        </w:tc>
        <w:tc>
          <w:tcPr>
            <w:tcW w:w="236" w:type="dxa"/>
          </w:tcPr>
          <w:p w14:paraId="0375933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509CC3DF" w14:textId="7150BCE6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103</w:t>
            </w:r>
          </w:p>
        </w:tc>
      </w:tr>
      <w:tr w:rsidR="007278F3" w:rsidRPr="00451B90" w14:paraId="66959929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608A248D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หุ้นกู้</w:t>
            </w:r>
          </w:p>
        </w:tc>
        <w:tc>
          <w:tcPr>
            <w:tcW w:w="236" w:type="dxa"/>
          </w:tcPr>
          <w:p w14:paraId="2EA91BCD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89C5480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06281D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E1C4962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E380F7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7B714EA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AA1B10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9DD2EA5" w14:textId="5DF13ED8" w:rsidR="007278F3" w:rsidRPr="00451B90" w:rsidRDefault="006F1E95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  <w:shd w:val="clear" w:color="auto" w:fill="auto"/>
          </w:tcPr>
          <w:p w14:paraId="4553571E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2941F84F" w14:textId="510B429A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404</w:t>
            </w:r>
          </w:p>
        </w:tc>
        <w:tc>
          <w:tcPr>
            <w:tcW w:w="236" w:type="dxa"/>
          </w:tcPr>
          <w:p w14:paraId="62DFC371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59B099" w14:textId="7D302D97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081</w:t>
            </w:r>
          </w:p>
        </w:tc>
        <w:tc>
          <w:tcPr>
            <w:tcW w:w="236" w:type="dxa"/>
          </w:tcPr>
          <w:p w14:paraId="34D8C2A9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B0A881" w14:textId="66F49515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253</w:t>
            </w:r>
          </w:p>
        </w:tc>
        <w:tc>
          <w:tcPr>
            <w:tcW w:w="236" w:type="dxa"/>
          </w:tcPr>
          <w:p w14:paraId="663D5845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A702F33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CCF931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24AB1D8" w14:textId="68614D3F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</w:t>
            </w:r>
            <w:r w:rsidR="007278F3"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334</w:t>
            </w:r>
          </w:p>
        </w:tc>
      </w:tr>
      <w:tr w:rsidR="007278F3" w:rsidRPr="00451B90" w14:paraId="72DB5280" w14:textId="77777777" w:rsidTr="007278F3">
        <w:trPr>
          <w:trHeight w:val="261"/>
          <w:tblHeader/>
        </w:trPr>
        <w:tc>
          <w:tcPr>
            <w:tcW w:w="3460" w:type="dxa"/>
            <w:shd w:val="clear" w:color="auto" w:fill="auto"/>
          </w:tcPr>
          <w:p w14:paraId="1421B71A" w14:textId="77777777" w:rsidR="007278F3" w:rsidRPr="00451B90" w:rsidRDefault="007278F3" w:rsidP="007278F3">
            <w:pPr>
              <w:spacing w:line="310" w:lineRule="exact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6C7A27ED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310" w:lineRule="exac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60" w:type="dxa"/>
          </w:tcPr>
          <w:p w14:paraId="255A93E1" w14:textId="070C8EDA" w:rsidR="007278F3" w:rsidRPr="00451B90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32</w:t>
            </w:r>
          </w:p>
        </w:tc>
        <w:tc>
          <w:tcPr>
            <w:tcW w:w="236" w:type="dxa"/>
          </w:tcPr>
          <w:p w14:paraId="1EE7DE0E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03E8538" w14:textId="318DF0C7" w:rsidR="007278F3" w:rsidRPr="00451B90" w:rsidRDefault="006F1E95" w:rsidP="007278F3">
            <w:pPr>
              <w:pStyle w:val="acctfourfigures"/>
              <w:tabs>
                <w:tab w:val="clear" w:pos="765"/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236" w:type="dxa"/>
          </w:tcPr>
          <w:p w14:paraId="39898FC8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DCEB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796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42CFFAE7" w14:textId="77777777" w:rsidR="007278F3" w:rsidRPr="00451B90" w:rsidRDefault="007278F3" w:rsidP="007278F3">
            <w:pPr>
              <w:tabs>
                <w:tab w:val="decimal" w:pos="78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D94137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699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CA7B7E5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194688A9" w14:textId="5A279752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41F5854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306AC05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201EA46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854A97" w14:textId="5DC6989A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  <w:tc>
          <w:tcPr>
            <w:tcW w:w="236" w:type="dxa"/>
          </w:tcPr>
          <w:p w14:paraId="2A8B2E17" w14:textId="77777777" w:rsidR="007278F3" w:rsidRPr="00451B90" w:rsidRDefault="007278F3" w:rsidP="007278F3">
            <w:pPr>
              <w:tabs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73FAC7" w14:textId="77777777" w:rsidR="007278F3" w:rsidRPr="00451B90" w:rsidRDefault="007278F3" w:rsidP="007278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46876A3" w14:textId="77777777" w:rsidR="007278F3" w:rsidRPr="00451B90" w:rsidRDefault="007278F3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469C3CF5" w14:textId="78036E37" w:rsidR="007278F3" w:rsidRPr="00451B90" w:rsidRDefault="006F1E95" w:rsidP="007278F3">
            <w:pPr>
              <w:pStyle w:val="acctfourfigures"/>
              <w:tabs>
                <w:tab w:val="clear" w:pos="765"/>
                <w:tab w:val="decimal" w:pos="595"/>
              </w:tabs>
              <w:spacing w:line="310" w:lineRule="exac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539</w:t>
            </w:r>
          </w:p>
        </w:tc>
      </w:tr>
    </w:tbl>
    <w:p w14:paraId="7AE82CA5" w14:textId="6BA836A1" w:rsidR="0083043F" w:rsidRPr="00451B90" w:rsidRDefault="0083043F">
      <w:pPr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br w:type="page"/>
      </w:r>
    </w:p>
    <w:tbl>
      <w:tblPr>
        <w:tblW w:w="14537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163"/>
        <w:gridCol w:w="270"/>
        <w:gridCol w:w="126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67D72" w:rsidRPr="00451B90" w14:paraId="2E398C62" w14:textId="77777777" w:rsidTr="00467D72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7AE722F5" w14:textId="77777777" w:rsidR="00467D72" w:rsidRPr="00451B90" w:rsidRDefault="00467D72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Merge w:val="restart"/>
            <w:vAlign w:val="bottom"/>
          </w:tcPr>
          <w:p w14:paraId="10351AE0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83" w:type="dxa"/>
            <w:gridSpan w:val="15"/>
            <w:vAlign w:val="bottom"/>
          </w:tcPr>
          <w:p w14:paraId="6054BF3E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67D72" w:rsidRPr="00451B90" w14:paraId="1331DA6C" w14:textId="77777777" w:rsidTr="00467D72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70CB63CA" w14:textId="77777777" w:rsidR="00467D72" w:rsidRPr="00451B90" w:rsidRDefault="00467D72" w:rsidP="007278F3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Merge/>
            <w:vAlign w:val="bottom"/>
          </w:tcPr>
          <w:p w14:paraId="45C03491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93" w:type="dxa"/>
            <w:gridSpan w:val="7"/>
            <w:vAlign w:val="bottom"/>
          </w:tcPr>
          <w:p w14:paraId="79AD8600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10FA9A59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790014FB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67D72" w:rsidRPr="00451B90" w14:paraId="05C5AAFE" w14:textId="77777777" w:rsidTr="00467D72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7A9510D0" w14:textId="35961BA4" w:rsidR="00467D72" w:rsidRPr="00451B90" w:rsidRDefault="00467D72" w:rsidP="007278F3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กันยายน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2565</w:t>
            </w:r>
          </w:p>
        </w:tc>
        <w:tc>
          <w:tcPr>
            <w:tcW w:w="236" w:type="dxa"/>
            <w:vMerge/>
            <w:vAlign w:val="bottom"/>
          </w:tcPr>
          <w:p w14:paraId="350085E1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63" w:type="dxa"/>
            <w:vAlign w:val="bottom"/>
          </w:tcPr>
          <w:p w14:paraId="701CD2C4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1CCE94BA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2C7039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DA0D95" w14:textId="77777777" w:rsidR="00467D72" w:rsidRPr="00451B90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B47BC8F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A1992F7" w14:textId="77777777" w:rsidR="00467D72" w:rsidRPr="00451B90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27DF7A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EB52BAD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7597C50" w14:textId="0C3FA02F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6F02FB8D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60793F0A" w14:textId="5498BD2B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2674555A" w14:textId="77777777" w:rsidR="00467D72" w:rsidRPr="00451B90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57FB14B1" w14:textId="3921E43A" w:rsidR="00467D72" w:rsidRPr="00451B90" w:rsidRDefault="00467D72" w:rsidP="007278F3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5655B094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063F548" w14:textId="77777777" w:rsidR="00467D72" w:rsidRPr="00451B90" w:rsidRDefault="00467D72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7278F3" w:rsidRPr="00451B90" w14:paraId="75B5E966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0B3D91F7" w14:textId="77777777" w:rsidR="007278F3" w:rsidRPr="00451B90" w:rsidRDefault="007278F3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54157357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83" w:type="dxa"/>
            <w:gridSpan w:val="15"/>
          </w:tcPr>
          <w:p w14:paraId="55F6BCCD" w14:textId="77777777" w:rsidR="007278F3" w:rsidRPr="00451B90" w:rsidRDefault="007278F3" w:rsidP="007278F3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67D72" w:rsidRPr="00451B90" w14:paraId="10A4532F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19901785" w14:textId="77777777" w:rsidR="00467D72" w:rsidRPr="00451B90" w:rsidRDefault="00467D72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Merge w:val="restart"/>
          </w:tcPr>
          <w:p w14:paraId="561A136D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41680FD8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034A3BD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E7A7470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AD199F3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0BA7AA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282BFAED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462B97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03235D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07062A7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857F87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67A363B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7F6D9E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89D2DBA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0EFFEA1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20839F6" w14:textId="77777777" w:rsidR="00467D72" w:rsidRPr="00451B90" w:rsidRDefault="00467D72" w:rsidP="007278F3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1446E4B1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0B17EA20" w14:textId="77777777" w:rsidR="00467D72" w:rsidRPr="00451B90" w:rsidRDefault="00467D72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vMerge/>
          </w:tcPr>
          <w:p w14:paraId="0FD1F829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0529F193" w14:textId="7FCE110E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253C1E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08008B6" w14:textId="638F676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429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ADB28B2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4B53B29" w14:textId="31EF78D7" w:rsidR="00467D72" w:rsidRPr="00451B90" w:rsidRDefault="00467D72" w:rsidP="00BC6B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7AB6F87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E293DE" w14:textId="3418E918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D4F6F02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6284E2" w14:textId="39A567FE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D908DD1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9D8237" w14:textId="13EA90A8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E99320E" w14:textId="1513A053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21EDCC" w14:textId="1C7E1082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EAC731D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C90EBB" w14:textId="0F8CD39C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48</w:t>
            </w: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0</w:t>
            </w:r>
          </w:p>
        </w:tc>
      </w:tr>
      <w:tr w:rsidR="00467D72" w:rsidRPr="00451B90" w14:paraId="55AB4BEE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7EC01C16" w14:textId="77777777" w:rsidR="00467D72" w:rsidRPr="00451B90" w:rsidRDefault="00467D72" w:rsidP="007278F3">
            <w:pPr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2B026444" w14:textId="77777777" w:rsidR="00467D72" w:rsidRPr="00451B90" w:rsidRDefault="00467D72" w:rsidP="007278F3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  <w:vMerge/>
          </w:tcPr>
          <w:p w14:paraId="2B2115A5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DD068D6" w14:textId="3215677D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F52DA52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76756" w14:textId="0CADDA22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8041E57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98C093" w14:textId="554D20FA" w:rsidR="00467D72" w:rsidRPr="00451B90" w:rsidRDefault="00467D72" w:rsidP="00BC6B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620B1A7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5FC829C" w14:textId="0D5C908F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2B6E3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599FFE9" w14:textId="225F3CBC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FFB8920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8A31224" w14:textId="0BB4C046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2FBCC11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6BD2BCC" w14:textId="6D70FC59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245FFB6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F38111" w14:textId="7FCB3DBA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525</w:t>
            </w:r>
          </w:p>
        </w:tc>
      </w:tr>
      <w:tr w:rsidR="00467D72" w:rsidRPr="00451B90" w14:paraId="33912F4D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278CD2BD" w14:textId="77777777" w:rsidR="00467D72" w:rsidRPr="00451B90" w:rsidRDefault="00467D72" w:rsidP="007278F3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  <w:vMerge/>
          </w:tcPr>
          <w:p w14:paraId="5060BDE0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2A610993" w14:textId="69828D2B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7B92604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4F44A95" w14:textId="3F7666AE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DE1BE1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E07A33" w14:textId="08A64977" w:rsidR="00467D72" w:rsidRPr="00451B90" w:rsidRDefault="00467D72" w:rsidP="00BC6B6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BCF34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ECDFB8E" w14:textId="49B770D3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F384DB9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0ABBED" w14:textId="184F2B0A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CD8478A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3D6E2C" w14:textId="54161D9E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FB85D56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EE16D6E" w14:textId="1E9E77AF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92FEFDA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F113E55" w14:textId="1D5AA7D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921</w:t>
            </w:r>
          </w:p>
        </w:tc>
      </w:tr>
      <w:tr w:rsidR="00467D72" w:rsidRPr="00451B90" w14:paraId="4F529876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5FE0E28A" w14:textId="3548BD07" w:rsidR="00467D72" w:rsidRPr="00451B90" w:rsidRDefault="00467D72" w:rsidP="007278F3">
            <w:pPr>
              <w:ind w:left="155" w:right="-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  <w:vMerge/>
          </w:tcPr>
          <w:p w14:paraId="30EBF131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690AD8E" w14:textId="3B58E70D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5F08B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DF0091" w14:textId="5CA4BCF5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D25A692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8741E75" w14:textId="36F1D7AC" w:rsidR="00467D72" w:rsidRPr="00451B90" w:rsidRDefault="00467D72" w:rsidP="00BC6B68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9C14C2A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93C30B" w14:textId="4DF3E003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AAE6A65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0345FAA" w14:textId="1FE5ADD5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446AE5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69BE2B4" w14:textId="48B4006E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65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554EF2E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6687EBF" w14:textId="3C814EAF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D3205B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B8D1B06" w14:textId="6C8AF83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</w:t>
            </w:r>
          </w:p>
        </w:tc>
      </w:tr>
      <w:tr w:rsidR="00467D72" w:rsidRPr="00451B90" w14:paraId="0C781C00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60B1F918" w14:textId="77777777" w:rsidR="00467D72" w:rsidRPr="00451B90" w:rsidRDefault="00467D72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14:paraId="20575A1B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52288D02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8B65F56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746FBD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8EF6521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30750B2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AAF8ED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0871B9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AFFC44F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11AFF82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3C92553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6A9A7CF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597950D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33E004B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C9E1EBB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90DAB79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1404927E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76D6D3B5" w14:textId="77777777" w:rsidR="00467D72" w:rsidRPr="00451B90" w:rsidRDefault="00467D72" w:rsidP="007278F3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Merge/>
          </w:tcPr>
          <w:p w14:paraId="6ABA9904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138D2C43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9E7B8D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AAFA4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F505E64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42120B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6BB299A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537F1A9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E3E857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F93BC83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71B3DEF4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7D3007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A839EA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5C2706C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5F5F8B5E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726E76" w14:textId="77777777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5D3E5E81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0E74955D" w14:textId="77777777" w:rsidR="00467D72" w:rsidRPr="00451B90" w:rsidRDefault="00467D72" w:rsidP="00A64C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36" w:type="dxa"/>
            <w:vMerge/>
          </w:tcPr>
          <w:p w14:paraId="4944FD16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76AE053D" w14:textId="61D6FCD5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0BE39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278142" w14:textId="0005B6ED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96938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A74224" w14:textId="4860B505" w:rsidR="00467D72" w:rsidRPr="00451B90" w:rsidRDefault="00467D72" w:rsidP="00A64C64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CA14895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6A2604" w14:textId="678B29C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3,935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D412F8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C96A92" w14:textId="6D5070C4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20A27A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AA0DA02" w14:textId="095DA9FC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3,946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D8677A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068A9E" w14:textId="10A7032C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0073F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E6D96C8" w14:textId="0AB64572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3,946</w:t>
            </w:r>
          </w:p>
        </w:tc>
      </w:tr>
      <w:tr w:rsidR="00467D72" w:rsidRPr="00451B90" w14:paraId="4C3CD730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3CBC71A0" w14:textId="77777777" w:rsidR="00467D72" w:rsidRPr="00451B90" w:rsidRDefault="00467D72" w:rsidP="003169C6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36" w:type="dxa"/>
            <w:vMerge/>
          </w:tcPr>
          <w:p w14:paraId="61747162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4B2E9E15" w14:textId="0B532537" w:rsidR="00467D72" w:rsidRPr="00451B90" w:rsidRDefault="00467D72" w:rsidP="003169C6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6737188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5D74972" w14:textId="72565832" w:rsidR="00467D72" w:rsidRPr="00451B90" w:rsidRDefault="00467D72" w:rsidP="003169C6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F29687D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29A6798" w14:textId="3E1B9511" w:rsidR="00467D72" w:rsidRPr="00451B90" w:rsidRDefault="00467D72" w:rsidP="003169C6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884E012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C95190A" w14:textId="4F179792" w:rsidR="00467D72" w:rsidRPr="00451B90" w:rsidRDefault="00467D72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36,466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EE60D6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A05C12B" w14:textId="624D58D1" w:rsidR="00467D72" w:rsidRPr="00451B90" w:rsidRDefault="00467D72" w:rsidP="003169C6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9D056C8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89DE710" w14:textId="76A0BE1B" w:rsidR="00467D72" w:rsidRPr="00451B90" w:rsidRDefault="00467D72" w:rsidP="003169C6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35,811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B61153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FC3860D" w14:textId="1F65E0FE" w:rsidR="00467D72" w:rsidRPr="00451B90" w:rsidRDefault="00467D72" w:rsidP="003169C6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AFA85F4" w14:textId="77777777" w:rsidR="00467D72" w:rsidRPr="00451B90" w:rsidRDefault="00467D72" w:rsidP="003169C6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7F1A467" w14:textId="61F7214F" w:rsidR="00467D72" w:rsidRPr="00451B90" w:rsidRDefault="00467D72" w:rsidP="003169C6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35,811</w:t>
            </w:r>
          </w:p>
        </w:tc>
      </w:tr>
      <w:tr w:rsidR="00467D72" w:rsidRPr="00451B90" w14:paraId="38598436" w14:textId="77777777" w:rsidTr="00467D72">
        <w:trPr>
          <w:trHeight w:val="261"/>
        </w:trPr>
        <w:tc>
          <w:tcPr>
            <w:tcW w:w="3418" w:type="dxa"/>
            <w:shd w:val="clear" w:color="auto" w:fill="auto"/>
          </w:tcPr>
          <w:p w14:paraId="5518291F" w14:textId="77777777" w:rsidR="00467D72" w:rsidRPr="00451B90" w:rsidRDefault="00467D72" w:rsidP="00A64C64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  <w:vMerge/>
          </w:tcPr>
          <w:p w14:paraId="3B665AB1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3" w:type="dxa"/>
            <w:shd w:val="clear" w:color="auto" w:fill="auto"/>
            <w:vAlign w:val="bottom"/>
          </w:tcPr>
          <w:p w14:paraId="60B217AF" w14:textId="1076EAC3" w:rsidR="00467D72" w:rsidRPr="00451B90" w:rsidRDefault="00467D72" w:rsidP="00DE45CB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43772E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3FFB0C" w14:textId="5D64308C" w:rsidR="00467D72" w:rsidRPr="00451B90" w:rsidRDefault="00467D72" w:rsidP="00A64C64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F8EE54E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7FFDB65" w14:textId="721F6DEF" w:rsidR="00467D72" w:rsidRPr="00451B90" w:rsidRDefault="00467D72" w:rsidP="00BC6B68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D90877D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CAA790F" w14:textId="3CD291A8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2F32C8F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6014A62" w14:textId="7B60E97B" w:rsidR="00467D72" w:rsidRPr="00451B90" w:rsidRDefault="00467D72" w:rsidP="00DE45CB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A8F62AC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9C94EDB" w14:textId="0CB4320B" w:rsidR="00467D72" w:rsidRPr="00451B90" w:rsidRDefault="00467D72" w:rsidP="00DE45CB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3,198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AE2F063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2CF515" w14:textId="5B5CA422" w:rsidR="00467D72" w:rsidRPr="00451B90" w:rsidRDefault="00467D72" w:rsidP="00DE45CB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AC30EC8" w14:textId="77777777" w:rsidR="00467D72" w:rsidRPr="00451B90" w:rsidRDefault="00467D72" w:rsidP="00A64C64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81AD490" w14:textId="1FA6D195" w:rsidR="00467D72" w:rsidRPr="00451B90" w:rsidRDefault="00467D72" w:rsidP="00DE45CB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3,198</w:t>
            </w:r>
          </w:p>
        </w:tc>
      </w:tr>
    </w:tbl>
    <w:p w14:paraId="3FBE05BB" w14:textId="77777777" w:rsidR="007278F3" w:rsidRPr="00451B90" w:rsidRDefault="007278F3">
      <w:pPr>
        <w:rPr>
          <w:rFonts w:asciiTheme="majorBidi" w:hAnsiTheme="majorBidi" w:cstheme="majorBidi"/>
        </w:rPr>
      </w:pPr>
    </w:p>
    <w:p w14:paraId="7D81DE55" w14:textId="77777777" w:rsidR="00467D72" w:rsidRPr="00451B90" w:rsidRDefault="00467D72">
      <w:r w:rsidRPr="00451B90">
        <w:br w:type="page"/>
      </w:r>
    </w:p>
    <w:tbl>
      <w:tblPr>
        <w:tblW w:w="14537" w:type="dxa"/>
        <w:tblInd w:w="493" w:type="dxa"/>
        <w:tblLayout w:type="fixed"/>
        <w:tblLook w:val="04A0" w:firstRow="1" w:lastRow="0" w:firstColumn="1" w:lastColumn="0" w:noHBand="0" w:noVBand="1"/>
      </w:tblPr>
      <w:tblGrid>
        <w:gridCol w:w="3418"/>
        <w:gridCol w:w="236"/>
        <w:gridCol w:w="1163"/>
        <w:gridCol w:w="270"/>
        <w:gridCol w:w="1260"/>
        <w:gridCol w:w="270"/>
        <w:gridCol w:w="1080"/>
        <w:gridCol w:w="270"/>
        <w:gridCol w:w="1080"/>
        <w:gridCol w:w="270"/>
        <w:gridCol w:w="1170"/>
        <w:gridCol w:w="270"/>
        <w:gridCol w:w="1080"/>
        <w:gridCol w:w="270"/>
        <w:gridCol w:w="1080"/>
        <w:gridCol w:w="270"/>
        <w:gridCol w:w="1080"/>
      </w:tblGrid>
      <w:tr w:rsidR="00467D72" w:rsidRPr="00451B90" w14:paraId="0A509824" w14:textId="77777777" w:rsidTr="000E128F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0073E4FB" w14:textId="5DDCDFC8" w:rsidR="00467D72" w:rsidRPr="00451B90" w:rsidRDefault="00467D72" w:rsidP="000E12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Merge w:val="restart"/>
            <w:vAlign w:val="bottom"/>
          </w:tcPr>
          <w:p w14:paraId="79242601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83" w:type="dxa"/>
            <w:gridSpan w:val="15"/>
            <w:vAlign w:val="bottom"/>
          </w:tcPr>
          <w:p w14:paraId="7AD2F6BD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467D72" w:rsidRPr="00451B90" w14:paraId="5BDF6DC3" w14:textId="77777777" w:rsidTr="000E128F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50E94AB5" w14:textId="77777777" w:rsidR="00467D72" w:rsidRPr="00451B90" w:rsidRDefault="00467D72" w:rsidP="000E12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ar-SA"/>
              </w:rPr>
            </w:pPr>
          </w:p>
        </w:tc>
        <w:tc>
          <w:tcPr>
            <w:tcW w:w="236" w:type="dxa"/>
            <w:vMerge/>
            <w:vAlign w:val="bottom"/>
          </w:tcPr>
          <w:p w14:paraId="20E3F359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393" w:type="dxa"/>
            <w:gridSpan w:val="7"/>
            <w:vAlign w:val="bottom"/>
          </w:tcPr>
          <w:p w14:paraId="63FB5EE4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3D744E8F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5220" w:type="dxa"/>
            <w:gridSpan w:val="7"/>
            <w:vAlign w:val="bottom"/>
          </w:tcPr>
          <w:p w14:paraId="31F695D9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467D72" w:rsidRPr="00451B90" w14:paraId="1CEEE08D" w14:textId="77777777" w:rsidTr="000E128F">
        <w:trPr>
          <w:trHeight w:val="261"/>
        </w:trPr>
        <w:tc>
          <w:tcPr>
            <w:tcW w:w="3418" w:type="dxa"/>
            <w:shd w:val="clear" w:color="auto" w:fill="auto"/>
            <w:vAlign w:val="bottom"/>
          </w:tcPr>
          <w:p w14:paraId="2582BA11" w14:textId="6FA0D454" w:rsidR="00467D72" w:rsidRPr="00451B90" w:rsidRDefault="00467D72" w:rsidP="000E12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31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ธันวาคม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2564</w:t>
            </w:r>
          </w:p>
        </w:tc>
        <w:tc>
          <w:tcPr>
            <w:tcW w:w="236" w:type="dxa"/>
            <w:vMerge/>
            <w:vAlign w:val="bottom"/>
          </w:tcPr>
          <w:p w14:paraId="2328EB0E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63" w:type="dxa"/>
            <w:vAlign w:val="bottom"/>
          </w:tcPr>
          <w:p w14:paraId="73CE397F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70" w:type="dxa"/>
          </w:tcPr>
          <w:p w14:paraId="4980ACEE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770099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85EDB21" w14:textId="77777777" w:rsidR="00467D72" w:rsidRPr="00451B90" w:rsidRDefault="00467D72" w:rsidP="000E12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0949E5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164A5EA" w14:textId="77777777" w:rsidR="00467D72" w:rsidRPr="00451B90" w:rsidRDefault="00467D72" w:rsidP="000E12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3DE609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5AAED3EA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004A063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C89AA6A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585B840B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 xml:space="preserve">ระดับ 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70" w:type="dxa"/>
          </w:tcPr>
          <w:p w14:paraId="49E57209" w14:textId="77777777" w:rsidR="00467D72" w:rsidRPr="00451B90" w:rsidRDefault="00467D72" w:rsidP="000E12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bottom"/>
          </w:tcPr>
          <w:p w14:paraId="0254AD86" w14:textId="77777777" w:rsidR="00467D72" w:rsidRPr="00451B90" w:rsidRDefault="00467D72" w:rsidP="000E12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ระดับ 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14:paraId="05919086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C6229EB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67D72" w:rsidRPr="00451B90" w14:paraId="08973027" w14:textId="77777777" w:rsidTr="000E128F">
        <w:trPr>
          <w:trHeight w:val="261"/>
        </w:trPr>
        <w:tc>
          <w:tcPr>
            <w:tcW w:w="3418" w:type="dxa"/>
            <w:shd w:val="clear" w:color="auto" w:fill="auto"/>
          </w:tcPr>
          <w:p w14:paraId="132930A8" w14:textId="77777777" w:rsidR="00467D72" w:rsidRPr="00451B90" w:rsidRDefault="00467D72" w:rsidP="000E12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236" w:type="dxa"/>
          </w:tcPr>
          <w:p w14:paraId="2E3C4FAF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83" w:type="dxa"/>
            <w:gridSpan w:val="15"/>
          </w:tcPr>
          <w:p w14:paraId="5AC9BE52" w14:textId="77777777" w:rsidR="00467D72" w:rsidRPr="00451B90" w:rsidRDefault="00467D72" w:rsidP="000E12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467D72" w:rsidRPr="00451B90" w14:paraId="292C66F3" w14:textId="77777777" w:rsidTr="000E128F">
        <w:trPr>
          <w:trHeight w:val="261"/>
        </w:trPr>
        <w:tc>
          <w:tcPr>
            <w:tcW w:w="3418" w:type="dxa"/>
            <w:shd w:val="clear" w:color="auto" w:fill="auto"/>
          </w:tcPr>
          <w:p w14:paraId="2B1EEBE9" w14:textId="77777777" w:rsidR="00467D72" w:rsidRPr="00451B90" w:rsidRDefault="00467D72" w:rsidP="000E12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  <w:vMerge w:val="restart"/>
          </w:tcPr>
          <w:p w14:paraId="5C4D15C5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</w:tcPr>
          <w:p w14:paraId="14491563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2C6433E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B0E77EB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151B3669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0030AEC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14:paraId="1FC6E317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C02BDA7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27069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A0F1D39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0E0EC93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FE09599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5D7F264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87A97B5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21AC921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8A2D0AD" w14:textId="77777777" w:rsidR="00467D72" w:rsidRPr="00451B90" w:rsidRDefault="00467D72" w:rsidP="000E12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3826526E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2776338C" w14:textId="77777777" w:rsidR="00467D72" w:rsidRPr="00451B90" w:rsidRDefault="00467D72" w:rsidP="00467D7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236" w:type="dxa"/>
            <w:vMerge/>
          </w:tcPr>
          <w:p w14:paraId="7CA44F55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4684690A" w14:textId="75580E06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41</w:t>
            </w:r>
          </w:p>
        </w:tc>
        <w:tc>
          <w:tcPr>
            <w:tcW w:w="270" w:type="dxa"/>
            <w:shd w:val="clear" w:color="auto" w:fill="auto"/>
          </w:tcPr>
          <w:p w14:paraId="60BE7388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05630C84" w14:textId="171DFDD5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342</w:t>
            </w:r>
          </w:p>
        </w:tc>
        <w:tc>
          <w:tcPr>
            <w:tcW w:w="270" w:type="dxa"/>
            <w:shd w:val="clear" w:color="auto" w:fill="auto"/>
          </w:tcPr>
          <w:p w14:paraId="43E3CAD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E97E5D" w14:textId="28C6BBBD" w:rsidR="00467D72" w:rsidRPr="00451B90" w:rsidRDefault="00467D72" w:rsidP="00467D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CA16A9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83BEAF" w14:textId="5492A7BE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54371B8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127458F" w14:textId="63173E93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  <w:tc>
          <w:tcPr>
            <w:tcW w:w="270" w:type="dxa"/>
            <w:shd w:val="clear" w:color="auto" w:fill="auto"/>
          </w:tcPr>
          <w:p w14:paraId="3AA4580A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4DD25059" w14:textId="5C9AC248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861429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43A584" w14:textId="292D9785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C31A7E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803E2F3" w14:textId="7506FFD8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383</w:t>
            </w:r>
          </w:p>
        </w:tc>
      </w:tr>
      <w:tr w:rsidR="00467D72" w:rsidRPr="00451B90" w14:paraId="0F698836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31350ABF" w14:textId="77777777" w:rsidR="00467D72" w:rsidRPr="00451B90" w:rsidRDefault="00467D72" w:rsidP="00467D72">
            <w:pPr>
              <w:ind w:right="-90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เงินลงทุนในตราสารทุนอื่นที่ไม่อยู่ใน</w:t>
            </w:r>
          </w:p>
          <w:p w14:paraId="5AEA117C" w14:textId="77777777" w:rsidR="00467D72" w:rsidRPr="00451B90" w:rsidRDefault="00467D72" w:rsidP="00467D72">
            <w:pPr>
              <w:spacing w:line="240" w:lineRule="auto"/>
              <w:ind w:left="150" w:right="-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ความต้องการของตลาด</w:t>
            </w:r>
          </w:p>
        </w:tc>
        <w:tc>
          <w:tcPr>
            <w:tcW w:w="236" w:type="dxa"/>
            <w:vMerge/>
          </w:tcPr>
          <w:p w14:paraId="60ADA28E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049072A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0041F9A2" w14:textId="348AFE9B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E12595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19103B4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0FB8115" w14:textId="2347E2BD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6B93D65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6BCA721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19203DF" w14:textId="3E64927A" w:rsidR="00467D72" w:rsidRPr="00451B90" w:rsidRDefault="00467D72" w:rsidP="00467D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9AB540E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1AFEF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CC49951" w14:textId="2CB4C890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5D3A988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5B2017B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2BFB8183" w14:textId="793BDBF1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45714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179B3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DAD87F6" w14:textId="69AAD57D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545BF3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7774245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1FC5421A" w14:textId="25360931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  <w:tc>
          <w:tcPr>
            <w:tcW w:w="270" w:type="dxa"/>
            <w:shd w:val="clear" w:color="auto" w:fill="auto"/>
          </w:tcPr>
          <w:p w14:paraId="6D859DD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E5B623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  <w:p w14:paraId="3A05E686" w14:textId="52D456E3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525</w:t>
            </w:r>
          </w:p>
        </w:tc>
      </w:tr>
      <w:tr w:rsidR="00467D72" w:rsidRPr="00451B90" w14:paraId="69C27993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5E9B37D0" w14:textId="77777777" w:rsidR="00467D72" w:rsidRPr="00451B90" w:rsidRDefault="00467D72" w:rsidP="00467D72">
            <w:pPr>
              <w:ind w:left="155" w:right="-90" w:hanging="15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 (ส่วนที่มีดอกเบี้ยคงที่)</w:t>
            </w:r>
          </w:p>
        </w:tc>
        <w:tc>
          <w:tcPr>
            <w:tcW w:w="236" w:type="dxa"/>
            <w:vMerge/>
          </w:tcPr>
          <w:p w14:paraId="03B9093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6CA471D4" w14:textId="65F271E3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BAFB7D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1F2CAD9E" w14:textId="4911530A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00D394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65B1914" w14:textId="28A59A06" w:rsidR="00467D72" w:rsidRPr="00451B90" w:rsidRDefault="00467D72" w:rsidP="00467D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4FDE0E9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4E3DB5B" w14:textId="0AA64E1D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957</w:t>
            </w:r>
          </w:p>
        </w:tc>
        <w:tc>
          <w:tcPr>
            <w:tcW w:w="270" w:type="dxa"/>
            <w:shd w:val="clear" w:color="auto" w:fill="auto"/>
          </w:tcPr>
          <w:p w14:paraId="0462F3A0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6328F220" w14:textId="50D6403D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DDADE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764A566" w14:textId="1EDF6D84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29FBE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4B23340" w14:textId="4BE393B4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997</w:t>
            </w:r>
          </w:p>
        </w:tc>
        <w:tc>
          <w:tcPr>
            <w:tcW w:w="270" w:type="dxa"/>
            <w:shd w:val="clear" w:color="auto" w:fill="auto"/>
          </w:tcPr>
          <w:p w14:paraId="4364DFAA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FE54631" w14:textId="266B4E3F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997</w:t>
            </w:r>
          </w:p>
        </w:tc>
      </w:tr>
      <w:tr w:rsidR="00467D72" w:rsidRPr="00451B90" w14:paraId="262B3799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64BEE9F2" w14:textId="77777777" w:rsidR="00467D72" w:rsidRPr="00451B90" w:rsidRDefault="00467D72" w:rsidP="00467D72">
            <w:pPr>
              <w:ind w:left="155" w:right="-90" w:hanging="15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51B90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236" w:type="dxa"/>
            <w:vMerge/>
          </w:tcPr>
          <w:p w14:paraId="0B21D830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2C6F52CD" w14:textId="5572D87C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45C8402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E516B5D" w14:textId="289CE39F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49090CD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90FBCEC" w14:textId="7A6056D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BCF8945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D1E63F" w14:textId="117E74DC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367AD1F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20D674E2" w14:textId="693B489C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E4ECEC0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05E94FD" w14:textId="7481E2C9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17865D58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18B7AB9F" w14:textId="5814E0BB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93FC48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E628F95" w14:textId="3F1A5B7C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</w:t>
            </w:r>
          </w:p>
        </w:tc>
      </w:tr>
      <w:tr w:rsidR="00467D72" w:rsidRPr="00451B90" w14:paraId="7A18EC79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6300B4C8" w14:textId="77777777" w:rsidR="00467D72" w:rsidRPr="00451B90" w:rsidRDefault="00467D72" w:rsidP="00467D7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36" w:type="dxa"/>
            <w:vMerge/>
          </w:tcPr>
          <w:p w14:paraId="2D24527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657BA791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3D862CE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2F535FB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2C8BB205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63928A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9DA844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F10CB25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24E04E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761E460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270E139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F7CEC3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67E259D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075D4A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36BAB4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9603B4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0C39967E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2934E73A" w14:textId="77777777" w:rsidR="00467D72" w:rsidRPr="00451B90" w:rsidRDefault="00467D72" w:rsidP="00467D72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  <w:vMerge/>
          </w:tcPr>
          <w:p w14:paraId="6D976CEA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653A4CD5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08A2831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5D8BB88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434306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1327D5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38FF7834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BB337A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656A2C6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5362A2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79FB357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53EEB4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49D4BC90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52BBE1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14:paraId="5DFE58DD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1A403F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7D72" w:rsidRPr="00451B90" w14:paraId="61D1565F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184F1F3E" w14:textId="77777777" w:rsidR="00467D72" w:rsidRPr="00451B90" w:rsidRDefault="00467D72" w:rsidP="00467D7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 xml:space="preserve">เงินกู้ยืมจากสถาบันการเงิน </w:t>
            </w:r>
            <w:r w:rsidRPr="00451B90">
              <w:rPr>
                <w:rFonts w:asciiTheme="majorBidi" w:hAnsiTheme="majorBidi" w:cstheme="majorBidi"/>
                <w:sz w:val="24"/>
                <w:szCs w:val="24"/>
                <w:cs/>
              </w:rPr>
              <w:t>(ส่วนที่มีดอกเบี้ยคงที่)</w:t>
            </w:r>
          </w:p>
        </w:tc>
        <w:tc>
          <w:tcPr>
            <w:tcW w:w="236" w:type="dxa"/>
            <w:vMerge/>
          </w:tcPr>
          <w:p w14:paraId="2E6E46B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3" w:type="dxa"/>
            <w:shd w:val="clear" w:color="auto" w:fill="auto"/>
          </w:tcPr>
          <w:p w14:paraId="579C54C7" w14:textId="06B714AA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6D3A8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06A7813" w14:textId="7FCE4953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F8D4B7D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95EB66" w14:textId="5658AFDB" w:rsidR="00467D72" w:rsidRPr="00451B90" w:rsidRDefault="00467D72" w:rsidP="00467D72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1,201</w:t>
            </w:r>
          </w:p>
        </w:tc>
        <w:tc>
          <w:tcPr>
            <w:tcW w:w="270" w:type="dxa"/>
            <w:shd w:val="clear" w:color="auto" w:fill="auto"/>
          </w:tcPr>
          <w:p w14:paraId="1474A4F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9E94356" w14:textId="1939F199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1,201</w:t>
            </w:r>
          </w:p>
        </w:tc>
        <w:tc>
          <w:tcPr>
            <w:tcW w:w="270" w:type="dxa"/>
            <w:shd w:val="clear" w:color="auto" w:fill="auto"/>
          </w:tcPr>
          <w:p w14:paraId="64C92F81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5304BF8" w14:textId="27BBCB51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8DF365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2634B23A" w14:textId="746C357C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  <w:tc>
          <w:tcPr>
            <w:tcW w:w="270" w:type="dxa"/>
            <w:shd w:val="clear" w:color="auto" w:fill="auto"/>
          </w:tcPr>
          <w:p w14:paraId="4EA6100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53C25FF2" w14:textId="7C2BCDEC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E79A9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A232863" w14:textId="719283D4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245</w:t>
            </w:r>
          </w:p>
        </w:tc>
      </w:tr>
      <w:tr w:rsidR="00467D72" w:rsidRPr="00451B90" w14:paraId="37606D0C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36EB76BE" w14:textId="77777777" w:rsidR="00467D72" w:rsidRPr="00451B90" w:rsidRDefault="00467D72" w:rsidP="00467D7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236" w:type="dxa"/>
            <w:vMerge/>
          </w:tcPr>
          <w:p w14:paraId="02373703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1B46155B" w14:textId="30FDDD32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AADFE6E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14:paraId="30069F8C" w14:textId="3BDA2219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092392A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4BEE85D" w14:textId="4D378424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1AE518BF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61F30C82" w14:textId="3E825961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476</w:t>
            </w:r>
          </w:p>
        </w:tc>
        <w:tc>
          <w:tcPr>
            <w:tcW w:w="270" w:type="dxa"/>
            <w:shd w:val="clear" w:color="auto" w:fill="auto"/>
          </w:tcPr>
          <w:p w14:paraId="4433CF1D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129D56FE" w14:textId="3D347841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1EFE61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75119A3D" w14:textId="2047DE26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  <w:tc>
          <w:tcPr>
            <w:tcW w:w="270" w:type="dxa"/>
            <w:shd w:val="clear" w:color="auto" w:fill="auto"/>
          </w:tcPr>
          <w:p w14:paraId="3F570F8B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9FC2B3B" w14:textId="39A3C674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A1320D8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3ADFD0F7" w14:textId="53BAA483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30</w:t>
            </w:r>
            <w:r w:rsidRPr="00451B90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845</w:t>
            </w:r>
          </w:p>
        </w:tc>
      </w:tr>
      <w:tr w:rsidR="00467D72" w:rsidRPr="00451B90" w14:paraId="7F322509" w14:textId="77777777" w:rsidTr="0091421E">
        <w:trPr>
          <w:trHeight w:val="261"/>
        </w:trPr>
        <w:tc>
          <w:tcPr>
            <w:tcW w:w="3418" w:type="dxa"/>
            <w:shd w:val="clear" w:color="auto" w:fill="auto"/>
          </w:tcPr>
          <w:p w14:paraId="09442C9F" w14:textId="77777777" w:rsidR="00467D72" w:rsidRPr="00451B90" w:rsidRDefault="00467D72" w:rsidP="00467D72">
            <w:pPr>
              <w:spacing w:line="240" w:lineRule="auto"/>
              <w:ind w:left="-14" w:right="-90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236" w:type="dxa"/>
            <w:vMerge/>
          </w:tcPr>
          <w:p w14:paraId="17707946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63" w:type="dxa"/>
            <w:shd w:val="clear" w:color="auto" w:fill="auto"/>
          </w:tcPr>
          <w:p w14:paraId="50E93E08" w14:textId="2EB08AC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1EFD9D50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60" w:type="dxa"/>
            <w:shd w:val="clear" w:color="auto" w:fill="auto"/>
          </w:tcPr>
          <w:p w14:paraId="0288C8D4" w14:textId="42A46B04" w:rsidR="00467D72" w:rsidRPr="00451B90" w:rsidRDefault="00467D72" w:rsidP="00467D72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548D1A6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43B7DEC" w14:textId="79D33107" w:rsidR="00467D72" w:rsidRPr="00451B90" w:rsidRDefault="00467D72" w:rsidP="00467D72">
            <w:pPr>
              <w:pStyle w:val="acctfourfigures"/>
              <w:tabs>
                <w:tab w:val="clear" w:pos="765"/>
                <w:tab w:val="decimal" w:pos="71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95AABAA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667865EF" w14:textId="22CB8B96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33EB5F1C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shd w:val="clear" w:color="auto" w:fill="auto"/>
          </w:tcPr>
          <w:p w14:paraId="67AC947B" w14:textId="7E5DFD82" w:rsidR="00467D72" w:rsidRPr="00451B90" w:rsidRDefault="00467D72" w:rsidP="00467D72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62C90E52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56373F3F" w14:textId="27CED58E" w:rsidR="00467D72" w:rsidRPr="00451B90" w:rsidRDefault="00467D72" w:rsidP="00467D72">
            <w:pPr>
              <w:pStyle w:val="acctfourfigures"/>
              <w:tabs>
                <w:tab w:val="clear" w:pos="765"/>
                <w:tab w:val="decimal" w:pos="50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  <w:tc>
          <w:tcPr>
            <w:tcW w:w="270" w:type="dxa"/>
            <w:shd w:val="clear" w:color="auto" w:fill="auto"/>
          </w:tcPr>
          <w:p w14:paraId="20823D77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3F7CAF16" w14:textId="61BCDE91" w:rsidR="00467D72" w:rsidRPr="00451B90" w:rsidRDefault="00467D72" w:rsidP="00467D72">
            <w:pPr>
              <w:pStyle w:val="acctfourfigures"/>
              <w:tabs>
                <w:tab w:val="clear" w:pos="765"/>
                <w:tab w:val="decimal" w:pos="45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D55A2F4" w14:textId="77777777" w:rsidR="00467D72" w:rsidRPr="00451B90" w:rsidRDefault="00467D72" w:rsidP="00467D72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80" w:type="dxa"/>
            <w:shd w:val="clear" w:color="auto" w:fill="auto"/>
          </w:tcPr>
          <w:p w14:paraId="49593AD0" w14:textId="6D0E6F9E" w:rsidR="00467D72" w:rsidRPr="00451B90" w:rsidRDefault="00467D72" w:rsidP="00467D72">
            <w:pPr>
              <w:pStyle w:val="acctfourfigures"/>
              <w:tabs>
                <w:tab w:val="clear" w:pos="765"/>
                <w:tab w:val="decimal" w:pos="480"/>
              </w:tabs>
              <w:spacing w:line="240" w:lineRule="auto"/>
              <w:ind w:left="-14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451B90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507</w:t>
            </w:r>
          </w:p>
        </w:tc>
      </w:tr>
    </w:tbl>
    <w:p w14:paraId="67F78E1C" w14:textId="6CD36E1E" w:rsidR="00860C6B" w:rsidRPr="00451B90" w:rsidRDefault="00860C6B" w:rsidP="00BF1013">
      <w:pPr>
        <w:rPr>
          <w:rFonts w:asciiTheme="majorBidi" w:hAnsiTheme="majorBidi" w:cstheme="majorBidi"/>
        </w:rPr>
      </w:pPr>
    </w:p>
    <w:p w14:paraId="537C8DBF" w14:textId="3F2230E7" w:rsidR="007B74B1" w:rsidRPr="00451B90" w:rsidRDefault="007B74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 w:rsidRPr="00451B90">
        <w:rPr>
          <w:rFonts w:asciiTheme="majorBidi" w:hAnsiTheme="majorBidi" w:cstheme="majorBidi"/>
          <w:sz w:val="20"/>
          <w:szCs w:val="20"/>
          <w:cs/>
        </w:rPr>
        <w:br w:type="page"/>
      </w:r>
    </w:p>
    <w:p w14:paraId="2D486180" w14:textId="7F709935" w:rsidR="00E41D0B" w:rsidRPr="00451B90" w:rsidRDefault="00E41D0B" w:rsidP="00F20DB7">
      <w:pPr>
        <w:spacing w:line="240" w:lineRule="auto"/>
        <w:rPr>
          <w:rFonts w:asciiTheme="majorBidi" w:hAnsiTheme="majorBidi" w:cstheme="majorBidi"/>
          <w:sz w:val="20"/>
          <w:szCs w:val="20"/>
          <w:cs/>
        </w:rPr>
        <w:sectPr w:rsidR="00E41D0B" w:rsidRPr="00451B90" w:rsidSect="00FB1D27">
          <w:headerReference w:type="default" r:id="rId24"/>
          <w:footerReference w:type="default" r:id="rId25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47A23DFE" w14:textId="75077165" w:rsidR="00F20DB7" w:rsidRPr="00451B90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lastRenderedPageBreak/>
        <w:t xml:space="preserve">มูลค่ายุติธรรมระดับ </w:t>
      </w:r>
      <w:r w:rsidR="006F1E95" w:rsidRPr="00451B90">
        <w:rPr>
          <w:rFonts w:asciiTheme="majorBidi" w:hAnsiTheme="majorBidi" w:cstheme="majorBidi"/>
        </w:rPr>
        <w:t>2</w:t>
      </w:r>
      <w:r w:rsidRPr="00451B90">
        <w:rPr>
          <w:rFonts w:asciiTheme="majorBidi" w:hAnsiTheme="majorBidi" w:cstheme="majorBidi"/>
          <w:cs/>
        </w:rPr>
        <w:t xml:space="preserve"> สำหรับตราสารอนุพันธ์ที่ซื้อขายนอกตลาดหลักทรัพย์ อ้างอิงราคาจากนายหน้า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 ตามความเหมาะสม</w:t>
      </w:r>
    </w:p>
    <w:p w14:paraId="7E8D4844" w14:textId="0D1A6127" w:rsidR="00DE1CD7" w:rsidRPr="00451B90" w:rsidRDefault="00DE1CD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6E15B765" w14:textId="67070ABD" w:rsidR="007278F3" w:rsidRPr="00451B90" w:rsidRDefault="007278F3" w:rsidP="007278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 xml:space="preserve">มูลค่ายุติธรรมระดับ </w:t>
      </w:r>
      <w:r w:rsidR="006F1E95" w:rsidRPr="00451B90">
        <w:rPr>
          <w:rFonts w:asciiTheme="majorBidi" w:hAnsiTheme="majorBidi" w:cstheme="majorBidi"/>
        </w:rPr>
        <w:t>3</w:t>
      </w:r>
      <w:r w:rsidRPr="00451B90">
        <w:rPr>
          <w:rFonts w:asciiTheme="majorBidi" w:hAnsiTheme="majorBidi" w:cstheme="majorBidi"/>
        </w:rPr>
        <w:t xml:space="preserve"> </w:t>
      </w:r>
      <w:r w:rsidRPr="00451B90">
        <w:rPr>
          <w:rFonts w:asciiTheme="majorBidi" w:hAnsiTheme="majorBidi" w:cstheme="majorBidi"/>
          <w:cs/>
        </w:rPr>
        <w:t>สำหรับเงินลงทุนในตราสารหนี้และตราสารทุนที่วัดมูลค่าด้วยมูลค่ายุติธรรมผ่านกำไรขาดทุนและเงินลงทุนในตราสารทุนที่วัดมูลค่าด้วยมูลค่ายุติธรรมผ่านกำไรขาดทุนเบ็ดเสร็จอื่น ประเมินได้ดังนี้</w:t>
      </w:r>
    </w:p>
    <w:p w14:paraId="52298504" w14:textId="77777777" w:rsidR="007278F3" w:rsidRPr="00451B90" w:rsidRDefault="007278F3" w:rsidP="007278F3">
      <w:pPr>
        <w:pStyle w:val="ListParagraph"/>
        <w:numPr>
          <w:ilvl w:val="0"/>
          <w:numId w:val="44"/>
        </w:numPr>
        <w:tabs>
          <w:tab w:val="decimal" w:pos="540"/>
        </w:tabs>
        <w:ind w:left="900"/>
        <w:jc w:val="thaiDistribute"/>
        <w:rPr>
          <w:rFonts w:asciiTheme="majorBidi" w:hAnsiTheme="majorBidi" w:cstheme="majorBidi"/>
          <w:sz w:val="30"/>
          <w:szCs w:val="30"/>
        </w:rPr>
      </w:pPr>
      <w:r w:rsidRPr="00451B90">
        <w:rPr>
          <w:rFonts w:asciiTheme="majorBidi" w:hAnsiTheme="majorBidi" w:cstheme="majorBidi"/>
          <w:sz w:val="30"/>
          <w:szCs w:val="30"/>
          <w:cs/>
        </w:rPr>
        <w:t>กรณีการลงทุนในหลักทรัพย์ที่ไม่อยู่ในความต้องการของตลาด ใช้ราคาทุนซึ่งถือเป็นมูลค่ายุติธรรมโดยประมาณ ยกเว้นมีการเปลี่ยนแปลงอย่างมีนัยสำคัญในการดำเนินงานของกิจการที่ไปลงทุน</w:t>
      </w:r>
    </w:p>
    <w:p w14:paraId="3A95D9E2" w14:textId="289DE491" w:rsidR="00CC770C" w:rsidRPr="00451B90" w:rsidRDefault="00CC77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4C565C60" w14:textId="02A33FFC" w:rsidR="003B7AD9" w:rsidRPr="00451B90" w:rsidRDefault="003B7AD9" w:rsidP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i/>
          <w:iCs/>
          <w:cs/>
        </w:rPr>
        <w:tab/>
      </w:r>
      <w:r w:rsidRPr="00451B90">
        <w:rPr>
          <w:rFonts w:asciiTheme="majorBidi" w:hAnsiTheme="majorBidi" w:cstheme="majorBidi"/>
          <w:b/>
          <w:bCs/>
          <w:i/>
          <w:iCs/>
          <w:cs/>
        </w:rPr>
        <w:t>รายการเคลื่อนไหวของตราสารทุนที่อยู่ในความต้องการของตลาด</w:t>
      </w:r>
    </w:p>
    <w:p w14:paraId="56C30E3A" w14:textId="727D0E03" w:rsidR="003B7AD9" w:rsidRPr="00451B90" w:rsidRDefault="003B7A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363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0"/>
        <w:gridCol w:w="900"/>
        <w:gridCol w:w="270"/>
        <w:gridCol w:w="810"/>
        <w:gridCol w:w="270"/>
        <w:gridCol w:w="900"/>
        <w:gridCol w:w="270"/>
        <w:gridCol w:w="900"/>
        <w:gridCol w:w="270"/>
        <w:gridCol w:w="1080"/>
        <w:gridCol w:w="270"/>
        <w:gridCol w:w="993"/>
      </w:tblGrid>
      <w:tr w:rsidR="00C87702" w:rsidRPr="00451B90" w14:paraId="5A0485D3" w14:textId="77777777" w:rsidTr="008625AC">
        <w:trPr>
          <w:tblHeader/>
        </w:trPr>
        <w:tc>
          <w:tcPr>
            <w:tcW w:w="2430" w:type="dxa"/>
            <w:vAlign w:val="bottom"/>
          </w:tcPr>
          <w:p w14:paraId="2167EE59" w14:textId="77777777" w:rsidR="00C87702" w:rsidRPr="00451B90" w:rsidRDefault="00C87702" w:rsidP="009D0AF5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933" w:type="dxa"/>
            <w:gridSpan w:val="11"/>
            <w:vAlign w:val="bottom"/>
          </w:tcPr>
          <w:p w14:paraId="2B2F8B6C" w14:textId="77777777" w:rsidR="00C87702" w:rsidRPr="00451B90" w:rsidRDefault="00C87702" w:rsidP="009D0AF5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7702" w:rsidRPr="00451B90" w14:paraId="42102DF7" w14:textId="77777777" w:rsidTr="008625AC">
        <w:trPr>
          <w:tblHeader/>
        </w:trPr>
        <w:tc>
          <w:tcPr>
            <w:tcW w:w="2430" w:type="dxa"/>
            <w:vAlign w:val="bottom"/>
            <w:hideMark/>
          </w:tcPr>
          <w:p w14:paraId="7A8ED673" w14:textId="77777777" w:rsidR="00C87702" w:rsidRPr="00451B90" w:rsidRDefault="00C87702" w:rsidP="009D0AF5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900" w:type="dxa"/>
            <w:vAlign w:val="bottom"/>
            <w:hideMark/>
          </w:tcPr>
          <w:p w14:paraId="54C60212" w14:textId="77777777" w:rsidR="00C87702" w:rsidRPr="00451B90" w:rsidRDefault="00C87702" w:rsidP="009D0AF5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4B4A55F6" w14:textId="77777777" w:rsidR="00C87702" w:rsidRPr="00451B90" w:rsidRDefault="00C87702" w:rsidP="009D0AF5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 w:rsidRPr="00451B90"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  <w:vAlign w:val="bottom"/>
          </w:tcPr>
          <w:p w14:paraId="7DD0AE02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49B0754B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</w:tcPr>
          <w:p w14:paraId="11908DC0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  <w:hideMark/>
          </w:tcPr>
          <w:p w14:paraId="719AA782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ขาย</w:t>
            </w:r>
          </w:p>
        </w:tc>
        <w:tc>
          <w:tcPr>
            <w:tcW w:w="270" w:type="dxa"/>
            <w:vAlign w:val="bottom"/>
          </w:tcPr>
          <w:p w14:paraId="55191F3C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00" w:type="dxa"/>
            <w:vAlign w:val="bottom"/>
            <w:hideMark/>
          </w:tcPr>
          <w:p w14:paraId="3FD02820" w14:textId="77777777" w:rsidR="00C87702" w:rsidRPr="00451B90" w:rsidRDefault="00C87702" w:rsidP="008625AC">
            <w:pPr>
              <w:tabs>
                <w:tab w:val="clear" w:pos="454"/>
                <w:tab w:val="clear" w:pos="680"/>
                <w:tab w:val="left" w:pos="518"/>
              </w:tabs>
              <w:spacing w:line="240" w:lineRule="auto"/>
              <w:ind w:righ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2FA0199C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080" w:type="dxa"/>
          </w:tcPr>
          <w:p w14:paraId="2C03422D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ผลกระทบจากอัตราแลกเปลี่ยน</w:t>
            </w:r>
          </w:p>
        </w:tc>
        <w:tc>
          <w:tcPr>
            <w:tcW w:w="270" w:type="dxa"/>
          </w:tcPr>
          <w:p w14:paraId="140E7D49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0AE91132" w14:textId="77777777" w:rsidR="00C87702" w:rsidRPr="00451B90" w:rsidRDefault="00C87702" w:rsidP="009D0AF5">
            <w:pPr>
              <w:spacing w:line="240" w:lineRule="auto"/>
              <w:ind w:lef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ณ วันที่</w:t>
            </w:r>
          </w:p>
          <w:p w14:paraId="2A455D11" w14:textId="77777777" w:rsidR="00C87702" w:rsidRPr="00451B90" w:rsidRDefault="00C87702" w:rsidP="009D0AF5">
            <w:pPr>
              <w:tabs>
                <w:tab w:val="clear" w:pos="907"/>
              </w:tabs>
              <w:spacing w:line="240" w:lineRule="auto"/>
              <w:ind w:left="-104" w:right="-10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กันยายน </w:t>
            </w:r>
          </w:p>
        </w:tc>
      </w:tr>
      <w:tr w:rsidR="00C87702" w:rsidRPr="00451B90" w14:paraId="0758E3D8" w14:textId="77777777" w:rsidTr="008625AC">
        <w:tc>
          <w:tcPr>
            <w:tcW w:w="2430" w:type="dxa"/>
          </w:tcPr>
          <w:p w14:paraId="01C03FF1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933" w:type="dxa"/>
            <w:gridSpan w:val="11"/>
          </w:tcPr>
          <w:p w14:paraId="4761A08C" w14:textId="77777777" w:rsidR="00C87702" w:rsidRPr="00451B90" w:rsidRDefault="00C87702" w:rsidP="009D0AF5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7702" w:rsidRPr="00451B90" w14:paraId="0FF47039" w14:textId="77777777" w:rsidTr="008625AC">
        <w:tc>
          <w:tcPr>
            <w:tcW w:w="2430" w:type="dxa"/>
          </w:tcPr>
          <w:p w14:paraId="78299CCC" w14:textId="31D3BCEE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5</w:t>
            </w:r>
          </w:p>
        </w:tc>
        <w:tc>
          <w:tcPr>
            <w:tcW w:w="900" w:type="dxa"/>
          </w:tcPr>
          <w:p w14:paraId="6F713B5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5FD59FB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4371DE01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25EB4D1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4B7159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7481863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3DC4926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EF146D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2EF850C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9CFE31F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748D3DD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702" w:rsidRPr="00451B90" w14:paraId="19371328" w14:textId="77777777" w:rsidTr="008625AC">
        <w:tc>
          <w:tcPr>
            <w:tcW w:w="3330" w:type="dxa"/>
            <w:gridSpan w:val="2"/>
          </w:tcPr>
          <w:p w14:paraId="2F81F142" w14:textId="77777777" w:rsidR="00C87702" w:rsidRPr="00451B90" w:rsidRDefault="00C87702" w:rsidP="009D0AF5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</w:tcPr>
          <w:p w14:paraId="27112D72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5909384B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C172D5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055F2A34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E2B1AF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9C7412B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BEA1B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5F105B1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A74491F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A25DA5D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702" w:rsidRPr="00451B90" w14:paraId="6B598262" w14:textId="77777777" w:rsidTr="008625AC">
        <w:tc>
          <w:tcPr>
            <w:tcW w:w="2430" w:type="dxa"/>
          </w:tcPr>
          <w:p w14:paraId="70E69243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451B90">
              <w:rPr>
                <w:rFonts w:hint="cs"/>
                <w:sz w:val="28"/>
                <w:szCs w:val="28"/>
                <w:cs/>
              </w:rPr>
              <w:t>ทุน</w:t>
            </w: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451B90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900" w:type="dxa"/>
          </w:tcPr>
          <w:p w14:paraId="5885FF09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795EF49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</w:tcPr>
          <w:p w14:paraId="3E099664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0DB502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489D8E4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680B8A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14:paraId="358F8D7E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F33E4E0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4E057DD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97A81C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0E18E01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702" w:rsidRPr="00451B90" w14:paraId="5A32C7D6" w14:textId="77777777" w:rsidTr="00ED7717">
        <w:tc>
          <w:tcPr>
            <w:tcW w:w="2430" w:type="dxa"/>
          </w:tcPr>
          <w:p w14:paraId="176F3104" w14:textId="6131123A" w:rsidR="00C87702" w:rsidRPr="00451B90" w:rsidRDefault="00C87702" w:rsidP="00145E9C">
            <w:pPr>
              <w:tabs>
                <w:tab w:val="clear" w:pos="227"/>
                <w:tab w:val="left" w:pos="167"/>
                <w:tab w:val="left" w:pos="347"/>
                <w:tab w:val="left" w:pos="611"/>
              </w:tabs>
              <w:ind w:left="77" w:hanging="77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- มูลค่ายุติธรรมผ่านกำไรขาดทุน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FB820C0" w14:textId="2A997766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41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5CD255C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1F42CA" w14:textId="1C5AFF06" w:rsidR="00C87702" w:rsidRPr="00451B90" w:rsidRDefault="00C87702" w:rsidP="00ED7717">
            <w:pPr>
              <w:tabs>
                <w:tab w:val="clear" w:pos="454"/>
                <w:tab w:val="left" w:pos="601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C522FB2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FCCA94" w14:textId="0C21A0E5" w:rsidR="00C87702" w:rsidRPr="00451B90" w:rsidRDefault="00C87702" w:rsidP="00ED7717">
            <w:pPr>
              <w:tabs>
                <w:tab w:val="clear" w:pos="454"/>
                <w:tab w:val="clear" w:pos="680"/>
                <w:tab w:val="left" w:pos="33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7F486FA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AEAFE5C" w14:textId="2814CD7E" w:rsidR="00C87702" w:rsidRPr="00451B90" w:rsidRDefault="00C87702" w:rsidP="00ED7717">
            <w:pPr>
              <w:tabs>
                <w:tab w:val="clear" w:pos="227"/>
                <w:tab w:val="clear" w:pos="454"/>
                <w:tab w:val="clear" w:pos="680"/>
                <w:tab w:val="left" w:pos="248"/>
                <w:tab w:val="left" w:pos="33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10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42CEB95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569D01" w14:textId="00A69B65" w:rsidR="00C87702" w:rsidRPr="00451B90" w:rsidRDefault="00C87702" w:rsidP="00ED7717">
            <w:pPr>
              <w:tabs>
                <w:tab w:val="clear" w:pos="454"/>
                <w:tab w:val="clear" w:pos="680"/>
                <w:tab w:val="left" w:pos="338"/>
                <w:tab w:val="left" w:pos="791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1FC1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0D832" w14:textId="35B564D5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51</w:t>
            </w:r>
          </w:p>
        </w:tc>
      </w:tr>
      <w:tr w:rsidR="00C87702" w:rsidRPr="00451B90" w14:paraId="2079F901" w14:textId="77777777" w:rsidTr="00ED7717">
        <w:tc>
          <w:tcPr>
            <w:tcW w:w="2430" w:type="dxa"/>
          </w:tcPr>
          <w:p w14:paraId="63EBD3FF" w14:textId="14F40DD5" w:rsidR="00C87702" w:rsidRPr="00451B90" w:rsidRDefault="00C87702" w:rsidP="008625AC">
            <w:pPr>
              <w:tabs>
                <w:tab w:val="clear" w:pos="227"/>
                <w:tab w:val="left" w:pos="347"/>
                <w:tab w:val="left" w:pos="611"/>
              </w:tabs>
              <w:ind w:left="77" w:hanging="77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- มูลค่ายุติธรรมผ่านกำไรขาดทุนเบ็ดเสร็จอื่น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30DB24" w14:textId="3EE26899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1</w:t>
            </w:r>
            <w:r w:rsidRPr="00451B90">
              <w:rPr>
                <w:rFonts w:asciiTheme="majorBidi" w:hAnsiTheme="majorBidi" w:cstheme="majorBidi"/>
                <w:sz w:val="28"/>
                <w:szCs w:val="28"/>
              </w:rPr>
              <w:t>,713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253D77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7C919F" w14:textId="6B8C13D6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B4181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3CA2F2" w14:textId="2FDD5F92" w:rsidR="00C87702" w:rsidRPr="00451B90" w:rsidRDefault="00C87702" w:rsidP="00ED7717">
            <w:pPr>
              <w:tabs>
                <w:tab w:val="clear" w:pos="454"/>
                <w:tab w:val="clear" w:pos="680"/>
                <w:tab w:val="left" w:pos="338"/>
              </w:tabs>
              <w:spacing w:line="240" w:lineRule="auto"/>
              <w:ind w:right="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343D06A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B9F5CAE" w14:textId="2A893F7B" w:rsidR="00C87702" w:rsidRPr="00451B90" w:rsidRDefault="00355EC2" w:rsidP="008625AC">
            <w:pPr>
              <w:tabs>
                <w:tab w:val="clear" w:pos="680"/>
                <w:tab w:val="left" w:pos="676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16</w:t>
            </w:r>
            <w:r w:rsidR="00C87702" w:rsidRPr="00451B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BB367CF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A25FEC" w14:textId="6488465B" w:rsidR="00C87702" w:rsidRPr="00451B90" w:rsidRDefault="00355EC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21</w:t>
            </w:r>
            <w:r w:rsidRPr="00451B9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468D8B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B0D8CC" w14:textId="4FC83C13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1,476</w:t>
            </w:r>
          </w:p>
        </w:tc>
      </w:tr>
      <w:tr w:rsidR="00C87702" w:rsidRPr="00451B90" w14:paraId="50EDAA15" w14:textId="77777777" w:rsidTr="00ED7717">
        <w:tc>
          <w:tcPr>
            <w:tcW w:w="2430" w:type="dxa"/>
          </w:tcPr>
          <w:p w14:paraId="02526E9D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F6A28F2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6B19054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34FAAAC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F7659FB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66A2D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E80DAFB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05DABB9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4919831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8894A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2BB801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4E2DDFC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702" w:rsidRPr="00451B90" w14:paraId="7B3A8299" w14:textId="77777777" w:rsidTr="00ED7717">
        <w:tc>
          <w:tcPr>
            <w:tcW w:w="2430" w:type="dxa"/>
            <w:hideMark/>
          </w:tcPr>
          <w:p w14:paraId="48A2BF98" w14:textId="4FC6A22E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256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4</w:t>
            </w:r>
          </w:p>
        </w:tc>
        <w:tc>
          <w:tcPr>
            <w:tcW w:w="900" w:type="dxa"/>
            <w:shd w:val="clear" w:color="auto" w:fill="auto"/>
          </w:tcPr>
          <w:p w14:paraId="269D0D8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721BB4D3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BF4EDE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E568184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7B3885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D811326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BC8411E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76EB19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925F7B2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09C4ACC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6EE3381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702" w:rsidRPr="00451B90" w14:paraId="68158F31" w14:textId="77777777" w:rsidTr="00ED7717">
        <w:tc>
          <w:tcPr>
            <w:tcW w:w="3330" w:type="dxa"/>
            <w:gridSpan w:val="2"/>
            <w:shd w:val="clear" w:color="auto" w:fill="auto"/>
            <w:hideMark/>
          </w:tcPr>
          <w:p w14:paraId="0EB12FC4" w14:textId="77777777" w:rsidR="00C87702" w:rsidRPr="00451B90" w:rsidRDefault="00C87702" w:rsidP="009D0AF5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สินทรัพย์ทางการเงินไม่หมุนเวียน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E823DF5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258FABFC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13C59D12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F2769B2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60EA74F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354CC7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6CF4849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14D1C3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0EC01D5B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32D4AB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C87702" w:rsidRPr="00451B90" w14:paraId="761A6822" w14:textId="77777777" w:rsidTr="00ED7717">
        <w:tc>
          <w:tcPr>
            <w:tcW w:w="2430" w:type="dxa"/>
          </w:tcPr>
          <w:p w14:paraId="1E233A5F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</w:t>
            </w:r>
            <w:r w:rsidRPr="00451B90">
              <w:rPr>
                <w:rFonts w:hint="cs"/>
                <w:sz w:val="28"/>
                <w:szCs w:val="28"/>
                <w:cs/>
              </w:rPr>
              <w:t>ทุน</w:t>
            </w: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ที่วัดมูลค่าด้วย</w:t>
            </w:r>
            <w:r w:rsidRPr="00451B90">
              <w:rPr>
                <w:rFonts w:asciiTheme="majorBidi" w:hAnsiTheme="majorBidi"/>
                <w:sz w:val="28"/>
                <w:szCs w:val="28"/>
                <w:cs/>
              </w:rPr>
              <w:t xml:space="preserve">      </w:t>
            </w:r>
          </w:p>
        </w:tc>
        <w:tc>
          <w:tcPr>
            <w:tcW w:w="900" w:type="dxa"/>
            <w:shd w:val="clear" w:color="auto" w:fill="auto"/>
          </w:tcPr>
          <w:p w14:paraId="488313BF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679959EE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</w:tcPr>
          <w:p w14:paraId="011BED9C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27772D99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221D1BB4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1BC948E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A9BEAB5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5A87FF1D" w14:textId="77777777" w:rsidR="00C87702" w:rsidRPr="00451B90" w:rsidRDefault="00C87702" w:rsidP="009D0AF5">
            <w:pPr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E52E1D0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shd w:val="clear" w:color="auto" w:fill="auto"/>
          </w:tcPr>
          <w:p w14:paraId="3CADC014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AE9F19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87702" w:rsidRPr="00451B90" w14:paraId="35CCE1A0" w14:textId="77777777" w:rsidTr="00ED7717">
        <w:tc>
          <w:tcPr>
            <w:tcW w:w="2430" w:type="dxa"/>
            <w:hideMark/>
          </w:tcPr>
          <w:p w14:paraId="6E19C979" w14:textId="6F333F05" w:rsidR="00C87702" w:rsidRPr="00451B90" w:rsidRDefault="00C87702" w:rsidP="008625AC">
            <w:pPr>
              <w:tabs>
                <w:tab w:val="left" w:pos="611"/>
              </w:tabs>
              <w:ind w:left="77" w:hanging="90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 w:hint="cs"/>
                <w:sz w:val="28"/>
                <w:szCs w:val="28"/>
                <w:cs/>
              </w:rPr>
              <w:t>- มูลค่ายุติธรรมผ่านกำไรขาดทุนเบ็ดเสร็จอื่น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E53212A" w14:textId="3447B734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192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2C2BFE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7A059C1" w14:textId="1DAA0A34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1,131</w:t>
            </w:r>
          </w:p>
        </w:tc>
        <w:tc>
          <w:tcPr>
            <w:tcW w:w="270" w:type="dxa"/>
            <w:shd w:val="clear" w:color="auto" w:fill="auto"/>
          </w:tcPr>
          <w:p w14:paraId="0DA040F2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E832BE" w14:textId="53290E41" w:rsidR="00C87702" w:rsidRPr="00451B90" w:rsidRDefault="00C87702" w:rsidP="00ED7717">
            <w:pPr>
              <w:tabs>
                <w:tab w:val="clear" w:pos="454"/>
                <w:tab w:val="clear" w:pos="680"/>
                <w:tab w:val="left" w:pos="68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(38)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1EF9106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9B392B" w14:textId="29BED05D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(3)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3ED03FD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6BEB177" w14:textId="47F738E2" w:rsidR="00C87702" w:rsidRPr="00451B90" w:rsidRDefault="00C87702" w:rsidP="00ED7717">
            <w:pPr>
              <w:tabs>
                <w:tab w:val="clear" w:pos="680"/>
                <w:tab w:val="clear" w:pos="907"/>
                <w:tab w:val="left" w:pos="788"/>
                <w:tab w:val="left" w:pos="828"/>
              </w:tabs>
              <w:spacing w:line="240" w:lineRule="auto"/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CAAF0AE" w14:textId="77777777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4E023DE" w14:textId="0094CBEC" w:rsidR="00C87702" w:rsidRPr="00451B90" w:rsidRDefault="00C87702" w:rsidP="009D0AF5">
            <w:pPr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sz w:val="28"/>
                <w:szCs w:val="28"/>
              </w:rPr>
              <w:t>1,310</w:t>
            </w:r>
          </w:p>
        </w:tc>
      </w:tr>
    </w:tbl>
    <w:p w14:paraId="428F7CB4" w14:textId="15AFE9B9" w:rsidR="00530DDB" w:rsidRPr="00451B90" w:rsidRDefault="00530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p w14:paraId="18A61A01" w14:textId="374049E4" w:rsidR="00530DDB" w:rsidRPr="00451B90" w:rsidRDefault="00530D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</w:rPr>
      </w:pPr>
    </w:p>
    <w:tbl>
      <w:tblPr>
        <w:tblStyle w:val="TableGrid"/>
        <w:tblW w:w="90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1440"/>
        <w:gridCol w:w="270"/>
        <w:gridCol w:w="1350"/>
        <w:gridCol w:w="270"/>
        <w:gridCol w:w="1530"/>
      </w:tblGrid>
      <w:tr w:rsidR="004712BC" w:rsidRPr="00451B90" w14:paraId="4003034A" w14:textId="77777777" w:rsidTr="00EC1ABA">
        <w:trPr>
          <w:tblHeader/>
        </w:trPr>
        <w:tc>
          <w:tcPr>
            <w:tcW w:w="4230" w:type="dxa"/>
            <w:vAlign w:val="bottom"/>
          </w:tcPr>
          <w:p w14:paraId="4CE3D929" w14:textId="77777777" w:rsidR="004712BC" w:rsidRPr="00451B90" w:rsidRDefault="004712BC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5C0ED4B5" w14:textId="77777777" w:rsidR="004712BC" w:rsidRPr="00451B90" w:rsidRDefault="004712BC" w:rsidP="00041626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EC1ABA" w:rsidRPr="00451B90" w14:paraId="2C9FE754" w14:textId="77777777" w:rsidTr="00D44D38">
        <w:trPr>
          <w:tblHeader/>
        </w:trPr>
        <w:tc>
          <w:tcPr>
            <w:tcW w:w="4230" w:type="dxa"/>
            <w:vAlign w:val="bottom"/>
            <w:hideMark/>
          </w:tcPr>
          <w:p w14:paraId="4EA1F810" w14:textId="77777777" w:rsidR="00EC1ABA" w:rsidRPr="00451B90" w:rsidRDefault="00EC1ABA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ตราสารทุนที่อยู่ในความต้องการของตลาด</w:t>
            </w:r>
          </w:p>
        </w:tc>
        <w:tc>
          <w:tcPr>
            <w:tcW w:w="1440" w:type="dxa"/>
            <w:vAlign w:val="bottom"/>
            <w:hideMark/>
          </w:tcPr>
          <w:p w14:paraId="52E25C96" w14:textId="77777777" w:rsidR="00EC1ABA" w:rsidRPr="00451B90" w:rsidRDefault="00EC1ABA" w:rsidP="00041626">
            <w:pPr>
              <w:spacing w:line="240" w:lineRule="auto"/>
              <w:ind w:left="-107" w:right="-36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4608379D" w14:textId="5106D862" w:rsidR="00EC1ABA" w:rsidRPr="00451B90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 w:cstheme="majorBidi"/>
                <w:cs/>
              </w:rPr>
              <w:t xml:space="preserve"> มกราคม</w:t>
            </w:r>
          </w:p>
        </w:tc>
        <w:tc>
          <w:tcPr>
            <w:tcW w:w="270" w:type="dxa"/>
            <w:vAlign w:val="bottom"/>
          </w:tcPr>
          <w:p w14:paraId="444A57D4" w14:textId="77777777" w:rsidR="00EC1ABA" w:rsidRPr="00451B90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350" w:type="dxa"/>
            <w:vAlign w:val="bottom"/>
            <w:hideMark/>
          </w:tcPr>
          <w:p w14:paraId="73183907" w14:textId="77777777" w:rsidR="00EC1ABA" w:rsidRPr="00451B90" w:rsidRDefault="00EC1ABA" w:rsidP="00041626">
            <w:pPr>
              <w:spacing w:line="240" w:lineRule="auto"/>
              <w:ind w:left="-83" w:right="-127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ปรับปรุงมูลค่ายุติธรรม</w:t>
            </w:r>
          </w:p>
        </w:tc>
        <w:tc>
          <w:tcPr>
            <w:tcW w:w="270" w:type="dxa"/>
            <w:vAlign w:val="bottom"/>
          </w:tcPr>
          <w:p w14:paraId="0350B9A8" w14:textId="77777777" w:rsidR="00EC1ABA" w:rsidRPr="00451B90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lang w:bidi="ar-SA"/>
              </w:rPr>
            </w:pPr>
          </w:p>
        </w:tc>
        <w:tc>
          <w:tcPr>
            <w:tcW w:w="1530" w:type="dxa"/>
            <w:vAlign w:val="bottom"/>
            <w:hideMark/>
          </w:tcPr>
          <w:p w14:paraId="4AEF1C1A" w14:textId="77777777" w:rsidR="00EC1ABA" w:rsidRPr="00451B90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ณ วันที่</w:t>
            </w:r>
          </w:p>
          <w:p w14:paraId="5215E285" w14:textId="50FD427F" w:rsidR="00EC1ABA" w:rsidRPr="00451B90" w:rsidRDefault="00EC1ABA" w:rsidP="00041626">
            <w:pPr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  <w:r w:rsidR="00530DDB" w:rsidRPr="00451B90">
              <w:rPr>
                <w:rFonts w:asciiTheme="majorBidi" w:hAnsiTheme="majorBidi" w:cstheme="majorBidi"/>
              </w:rPr>
              <w:t xml:space="preserve">0 </w:t>
            </w:r>
            <w:r w:rsidR="00BE62B3" w:rsidRPr="00451B90">
              <w:rPr>
                <w:rFonts w:asciiTheme="majorBidi" w:hAnsiTheme="majorBidi" w:cstheme="majorBidi" w:hint="cs"/>
                <w:cs/>
              </w:rPr>
              <w:t>กันยายน</w:t>
            </w:r>
          </w:p>
        </w:tc>
      </w:tr>
      <w:tr w:rsidR="004712BC" w:rsidRPr="00451B90" w14:paraId="4885845F" w14:textId="77777777" w:rsidTr="00EC1ABA">
        <w:trPr>
          <w:tblHeader/>
        </w:trPr>
        <w:tc>
          <w:tcPr>
            <w:tcW w:w="4230" w:type="dxa"/>
            <w:vAlign w:val="bottom"/>
          </w:tcPr>
          <w:p w14:paraId="0D7A4148" w14:textId="77777777" w:rsidR="004712BC" w:rsidRPr="00451B90" w:rsidRDefault="004712BC" w:rsidP="00041626">
            <w:pPr>
              <w:spacing w:line="240" w:lineRule="auto"/>
              <w:ind w:left="159" w:hanging="159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</w:p>
        </w:tc>
        <w:tc>
          <w:tcPr>
            <w:tcW w:w="4860" w:type="dxa"/>
            <w:gridSpan w:val="5"/>
            <w:vAlign w:val="bottom"/>
          </w:tcPr>
          <w:p w14:paraId="262730BD" w14:textId="77777777" w:rsidR="004712BC" w:rsidRPr="00451B90" w:rsidRDefault="004712BC" w:rsidP="00041626">
            <w:pPr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EC1ABA" w:rsidRPr="00451B90" w14:paraId="5F4ABF0E" w14:textId="77777777" w:rsidTr="00D44D38">
        <w:tc>
          <w:tcPr>
            <w:tcW w:w="4230" w:type="dxa"/>
            <w:hideMark/>
          </w:tcPr>
          <w:p w14:paraId="453415D1" w14:textId="2E22F3A8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</w:rPr>
              <w:t>2565</w:t>
            </w:r>
          </w:p>
        </w:tc>
        <w:tc>
          <w:tcPr>
            <w:tcW w:w="1440" w:type="dxa"/>
          </w:tcPr>
          <w:p w14:paraId="1111AE89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6E616F72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2AFD52AA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53590D1D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1A58E4B5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C1ABA" w:rsidRPr="00451B90" w14:paraId="40F74D6E" w14:textId="77777777" w:rsidTr="00D44D38">
        <w:tc>
          <w:tcPr>
            <w:tcW w:w="4230" w:type="dxa"/>
            <w:hideMark/>
          </w:tcPr>
          <w:p w14:paraId="51906AFB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สินทรัพย์ทางการเงินไม่หมุนเวียน</w:t>
            </w:r>
          </w:p>
        </w:tc>
        <w:tc>
          <w:tcPr>
            <w:tcW w:w="1440" w:type="dxa"/>
            <w:vAlign w:val="bottom"/>
          </w:tcPr>
          <w:p w14:paraId="3E3B1A35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7C6936DF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350" w:type="dxa"/>
            <w:vAlign w:val="bottom"/>
          </w:tcPr>
          <w:p w14:paraId="6B6AFE1F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270" w:type="dxa"/>
            <w:vAlign w:val="bottom"/>
          </w:tcPr>
          <w:p w14:paraId="02A3E7DF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  <w:tc>
          <w:tcPr>
            <w:tcW w:w="1530" w:type="dxa"/>
            <w:vAlign w:val="bottom"/>
          </w:tcPr>
          <w:p w14:paraId="65030C2F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i/>
                <w:iCs/>
              </w:rPr>
            </w:pPr>
          </w:p>
        </w:tc>
      </w:tr>
      <w:tr w:rsidR="00EC1ABA" w:rsidRPr="00451B90" w14:paraId="64BBEE55" w14:textId="77777777" w:rsidTr="00D44D38">
        <w:tc>
          <w:tcPr>
            <w:tcW w:w="4230" w:type="dxa"/>
          </w:tcPr>
          <w:p w14:paraId="6A624415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ตราสารทุนที่วัดมูลค่าด้วย      </w:t>
            </w:r>
          </w:p>
        </w:tc>
        <w:tc>
          <w:tcPr>
            <w:tcW w:w="1440" w:type="dxa"/>
          </w:tcPr>
          <w:p w14:paraId="6EFF209B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4C92D14B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</w:tcPr>
          <w:p w14:paraId="3774152B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</w:tcPr>
          <w:p w14:paraId="7B5CF42D" w14:textId="77777777" w:rsidR="00EC1ABA" w:rsidRPr="00451B90" w:rsidRDefault="00EC1ABA" w:rsidP="00041626">
            <w:pPr>
              <w:spacing w:line="240" w:lineRule="auto"/>
              <w:jc w:val="both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</w:tcPr>
          <w:p w14:paraId="38104F38" w14:textId="77777777" w:rsidR="00EC1ABA" w:rsidRPr="00451B90" w:rsidRDefault="00EC1ABA" w:rsidP="00041626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EC1ABA" w:rsidRPr="00451B90" w14:paraId="59BBA68F" w14:textId="77777777" w:rsidTr="00A45E88">
        <w:tc>
          <w:tcPr>
            <w:tcW w:w="4230" w:type="dxa"/>
            <w:hideMark/>
          </w:tcPr>
          <w:p w14:paraId="18B32EAA" w14:textId="77777777" w:rsidR="00EC1ABA" w:rsidRPr="00451B90" w:rsidRDefault="00EC1ABA" w:rsidP="004712BC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</w:tcBorders>
            <w:vAlign w:val="bottom"/>
          </w:tcPr>
          <w:p w14:paraId="254E270D" w14:textId="516AC5E3" w:rsidR="00EC1ABA" w:rsidRPr="00451B90" w:rsidRDefault="008147F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41</w:t>
            </w:r>
          </w:p>
        </w:tc>
        <w:tc>
          <w:tcPr>
            <w:tcW w:w="270" w:type="dxa"/>
            <w:vAlign w:val="bottom"/>
          </w:tcPr>
          <w:p w14:paraId="423CD312" w14:textId="77777777" w:rsidR="00EC1ABA" w:rsidRPr="00451B90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27A3FF8" w14:textId="3EE69D59" w:rsidR="00EC1ABA" w:rsidRPr="00451B90" w:rsidRDefault="00FD40B6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  <w:r w:rsidR="00791E0A" w:rsidRPr="00451B90">
              <w:rPr>
                <w:rFonts w:asciiTheme="majorBidi" w:hAnsiTheme="majorBidi" w:cstheme="majorBidi"/>
              </w:rPr>
              <w:t>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6F4CC30" w14:textId="77777777" w:rsidR="00EC1ABA" w:rsidRPr="00451B90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849FEAA" w14:textId="4EFF1923" w:rsidR="00EC1ABA" w:rsidRPr="00451B90" w:rsidRDefault="00FD40B6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</w:t>
            </w:r>
            <w:r w:rsidR="00791E0A" w:rsidRPr="00451B90">
              <w:rPr>
                <w:rFonts w:asciiTheme="majorBidi" w:hAnsiTheme="majorBidi" w:cstheme="majorBidi"/>
              </w:rPr>
              <w:t>1</w:t>
            </w:r>
          </w:p>
        </w:tc>
      </w:tr>
      <w:tr w:rsidR="00EC1ABA" w:rsidRPr="00451B90" w14:paraId="7AC75AA0" w14:textId="77777777" w:rsidTr="00A45E88">
        <w:tc>
          <w:tcPr>
            <w:tcW w:w="4230" w:type="dxa"/>
            <w:hideMark/>
          </w:tcPr>
          <w:p w14:paraId="0EF19DE2" w14:textId="77777777" w:rsidR="00EC1ABA" w:rsidRPr="00451B90" w:rsidRDefault="00EC1ABA" w:rsidP="004712BC">
            <w:pPr>
              <w:pStyle w:val="ListParagraph"/>
              <w:numPr>
                <w:ilvl w:val="0"/>
                <w:numId w:val="46"/>
              </w:numPr>
              <w:ind w:left="250" w:hanging="250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F9ACE72" w14:textId="7B722880" w:rsidR="00EC1ABA" w:rsidRPr="00451B90" w:rsidRDefault="008147F4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34</w:t>
            </w:r>
            <w:r w:rsidR="001906DD" w:rsidRPr="00451B9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vAlign w:val="bottom"/>
          </w:tcPr>
          <w:p w14:paraId="60EEBA76" w14:textId="77777777" w:rsidR="00EC1ABA" w:rsidRPr="00451B90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17432E9" w14:textId="3B9E62A6" w:rsidR="00EC1ABA" w:rsidRPr="00451B90" w:rsidRDefault="00FD40B6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87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1D1D9A8" w14:textId="77777777" w:rsidR="00EC1ABA" w:rsidRPr="00451B90" w:rsidRDefault="00EC1ABA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97C0AD" w14:textId="7CD355B5" w:rsidR="00EC1ABA" w:rsidRPr="00451B90" w:rsidRDefault="00FD40B6" w:rsidP="004712BC">
            <w:pPr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429</w:t>
            </w:r>
          </w:p>
        </w:tc>
      </w:tr>
    </w:tbl>
    <w:p w14:paraId="2C11B5CF" w14:textId="77777777" w:rsidR="004712BC" w:rsidRPr="00451B90" w:rsidRDefault="004712BC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00906B6" w14:textId="54E68F3B" w:rsidR="00F20DB7" w:rsidRPr="00451B90" w:rsidRDefault="00F20DB7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451B90">
        <w:rPr>
          <w:rFonts w:asciiTheme="majorBidi" w:hAnsiTheme="majorBidi" w:cstheme="majorBidi"/>
          <w:b/>
          <w:bCs/>
          <w:i/>
          <w:iCs/>
          <w:cs/>
        </w:rPr>
        <w:t>ผลขาดทุนจากการด้อยค่า</w:t>
      </w:r>
    </w:p>
    <w:p w14:paraId="0884B5BC" w14:textId="54DF1A25" w:rsidR="00CF1C8B" w:rsidRPr="00451B90" w:rsidRDefault="00CF1C8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90"/>
        <w:gridCol w:w="1170"/>
        <w:gridCol w:w="270"/>
        <w:gridCol w:w="1260"/>
        <w:gridCol w:w="270"/>
        <w:gridCol w:w="1260"/>
        <w:gridCol w:w="270"/>
        <w:gridCol w:w="990"/>
      </w:tblGrid>
      <w:tr w:rsidR="00530DDB" w:rsidRPr="00451B90" w14:paraId="7B44A79B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2D6E76C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0978D309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</w:tr>
      <w:tr w:rsidR="00530DDB" w:rsidRPr="00451B90" w14:paraId="54FA1A66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3DEE402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ค่าเผื่อผลขาดทุนจากการด้อยค่า </w:t>
            </w:r>
            <w:r w:rsidRPr="00451B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</w:p>
          <w:p w14:paraId="68DDCAE9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FBE309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ผลขาดทุนด้านเครดิตที่คาดว่าจะเกิดขึ้นใน </w:t>
            </w:r>
            <w:r w:rsidRPr="00451B90">
              <w:rPr>
                <w:rFonts w:asciiTheme="majorBidi" w:hAnsiTheme="majorBidi" w:cstheme="majorBidi"/>
              </w:rPr>
              <w:t>12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cs/>
              </w:rPr>
              <w:t>เดือนข้างหน้า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E5B4342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302778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51B90">
              <w:rPr>
                <w:rFonts w:asciiTheme="majorBidi" w:hAnsiTheme="majorBidi"/>
                <w:cs/>
              </w:rPr>
              <w:t xml:space="preserve">- </w:t>
            </w:r>
            <w:r w:rsidRPr="00451B90">
              <w:rPr>
                <w:rFonts w:asciiTheme="majorBidi" w:hAnsiTheme="majorBidi" w:cstheme="majorBidi"/>
                <w:cs/>
              </w:rPr>
              <w:t>ไม่ด้อยค่า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48672765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85F30D3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ผลขาดทุนด้านเครดิตที่คาดว่าจะเกิดขึ้นตลอดอายุ </w:t>
            </w:r>
            <w:r w:rsidRPr="00451B90">
              <w:rPr>
                <w:rFonts w:asciiTheme="majorBidi" w:hAnsiTheme="majorBidi"/>
                <w:cs/>
              </w:rPr>
              <w:t xml:space="preserve">- </w:t>
            </w:r>
            <w:r w:rsidRPr="00451B90">
              <w:rPr>
                <w:rFonts w:asciiTheme="majorBidi" w:hAnsiTheme="majorBidi" w:cstheme="majorBidi"/>
                <w:cs/>
              </w:rPr>
              <w:t>ด้อยค่า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0CE0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4D4918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รวม</w:t>
            </w:r>
          </w:p>
        </w:tc>
      </w:tr>
      <w:tr w:rsidR="00530DDB" w:rsidRPr="00451B90" w14:paraId="5ECC8690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9D39E7D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673D64F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Stage 1</w:t>
            </w:r>
            <w:r w:rsidRPr="00451B9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4F177AF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892607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Stage 2</w:t>
            </w:r>
            <w:r w:rsidRPr="00451B9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E84AFE3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35C6D09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Stage 3</w:t>
            </w:r>
            <w:r w:rsidRPr="00451B9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CFB660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A948559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DDB" w:rsidRPr="00451B90" w14:paraId="69D0B00E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67533D58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7F653C8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30DDB" w:rsidRPr="00451B90" w14:paraId="3BA721BE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5FF0A3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70" w:type="dxa"/>
            <w:shd w:val="clear" w:color="auto" w:fill="auto"/>
          </w:tcPr>
          <w:p w14:paraId="2436AC0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607170A9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AFBFC7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3011C28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4610977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09B4F233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DBC4B7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</w:tr>
      <w:tr w:rsidR="00530DDB" w:rsidRPr="00451B90" w14:paraId="1CC56201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15C63AE3" w14:textId="401D5C21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cs/>
              </w:rPr>
              <w:t>มกราคม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70" w:type="dxa"/>
            <w:shd w:val="clear" w:color="auto" w:fill="auto"/>
          </w:tcPr>
          <w:p w14:paraId="70CDC72A" w14:textId="36B754E1" w:rsidR="00530DDB" w:rsidRPr="00451B90" w:rsidRDefault="008147F4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15E9903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520BA38" w14:textId="601E19B6" w:rsidR="00530DDB" w:rsidRPr="00451B90" w:rsidRDefault="008147F4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11</w:t>
            </w:r>
          </w:p>
        </w:tc>
        <w:tc>
          <w:tcPr>
            <w:tcW w:w="270" w:type="dxa"/>
            <w:shd w:val="clear" w:color="auto" w:fill="auto"/>
          </w:tcPr>
          <w:p w14:paraId="1394BDAE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C3D6CB0" w14:textId="53092607" w:rsidR="00530DDB" w:rsidRPr="00451B90" w:rsidRDefault="006719C7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6B7F89C8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6D5A270" w14:textId="79DFE3FC" w:rsidR="00530DDB" w:rsidRPr="00451B90" w:rsidRDefault="007F65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11</w:t>
            </w:r>
          </w:p>
        </w:tc>
      </w:tr>
      <w:tr w:rsidR="009B2A89" w:rsidRPr="00451B90" w14:paraId="34988A4D" w14:textId="77777777" w:rsidTr="00A45E88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CED02F5" w14:textId="77777777" w:rsidR="009B2A89" w:rsidRPr="00451B90" w:rsidRDefault="009B2A89" w:rsidP="009B2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การวัดมูลค่าใหม่สุทธิของสำรอง</w:t>
            </w:r>
          </w:p>
          <w:p w14:paraId="5B4D867F" w14:textId="668D5A29" w:rsidR="009B2A89" w:rsidRPr="00451B90" w:rsidRDefault="009B2A89" w:rsidP="009B2A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94" w:right="-111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 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53D39BC0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482D9093" w14:textId="780AEE83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17103A76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36175988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649F7949" w14:textId="6D3DF6E8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54FCDD1B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4D953A22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03BB2AC1" w14:textId="70E41B1E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3EEB4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B685C77" w14:textId="77777777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</w:rPr>
            </w:pPr>
          </w:p>
          <w:p w14:paraId="1AC938E6" w14:textId="4DB0269C" w:rsidR="009B2A89" w:rsidRPr="00451B90" w:rsidRDefault="009B2A89" w:rsidP="009B2A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</w:t>
            </w:r>
          </w:p>
        </w:tc>
      </w:tr>
      <w:tr w:rsidR="00530DDB" w:rsidRPr="00451B90" w14:paraId="7869CCAD" w14:textId="77777777" w:rsidTr="00A45E88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5AFE6F08" w14:textId="75283501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E4330E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F6758C" w14:textId="4F7FAA46" w:rsidR="00530DDB" w:rsidRPr="00451B90" w:rsidRDefault="00174801" w:rsidP="006D2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23086E6D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811B19" w14:textId="25490D20" w:rsidR="00530DDB" w:rsidRPr="00451B90" w:rsidRDefault="009B2A8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  <w:tc>
          <w:tcPr>
            <w:tcW w:w="270" w:type="dxa"/>
            <w:shd w:val="clear" w:color="auto" w:fill="auto"/>
          </w:tcPr>
          <w:p w14:paraId="14F95D36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798CE6" w14:textId="36875786" w:rsidR="00530DDB" w:rsidRPr="00451B90" w:rsidRDefault="00174801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B1F3ACD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1FD636" w14:textId="43F51F2F" w:rsidR="00530DDB" w:rsidRPr="00451B90" w:rsidRDefault="009B2A89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18</w:t>
            </w:r>
          </w:p>
        </w:tc>
      </w:tr>
      <w:tr w:rsidR="00530DDB" w:rsidRPr="00451B90" w14:paraId="6CF3988C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0DDDFAD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17EBE20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14:paraId="4F4B89B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FEF7439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shd w:val="clear" w:color="auto" w:fill="auto"/>
          </w:tcPr>
          <w:p w14:paraId="404A6568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1211130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9D2013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2E4573D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/>
              </w:rPr>
            </w:pPr>
          </w:p>
        </w:tc>
      </w:tr>
      <w:tr w:rsidR="00530DDB" w:rsidRPr="00451B90" w14:paraId="6E07A8B6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58302772" w14:textId="109EF72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cs/>
              </w:rPr>
              <w:t>มกราคม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70" w:type="dxa"/>
            <w:shd w:val="clear" w:color="auto" w:fill="auto"/>
          </w:tcPr>
          <w:p w14:paraId="4A663288" w14:textId="646CB113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4DAD5762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FE2B7D" w14:textId="70773234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</w:t>
            </w:r>
          </w:p>
        </w:tc>
        <w:tc>
          <w:tcPr>
            <w:tcW w:w="270" w:type="dxa"/>
            <w:shd w:val="clear" w:color="auto" w:fill="auto"/>
          </w:tcPr>
          <w:p w14:paraId="6AD70890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6707851" w14:textId="20CDC7A9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3C4ACF1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B2B7A83" w14:textId="46BFE2C2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</w:t>
            </w:r>
          </w:p>
        </w:tc>
      </w:tr>
      <w:tr w:rsidR="00D42B49" w:rsidRPr="00451B90" w14:paraId="546E9CDC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4F84374F" w14:textId="0D346A58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สินทรัพย์ทางการเงินใหม่ที่ได้มา</w:t>
            </w:r>
            <w:r w:rsidRPr="00451B90">
              <w:rPr>
                <w:rFonts w:asciiTheme="majorBidi" w:hAnsiTheme="majorBidi" w:cstheme="majorBidi"/>
                <w:cs/>
              </w:rPr>
              <w:t xml:space="preserve"> </w:t>
            </w:r>
          </w:p>
        </w:tc>
        <w:tc>
          <w:tcPr>
            <w:tcW w:w="1170" w:type="dxa"/>
            <w:shd w:val="clear" w:color="auto" w:fill="auto"/>
          </w:tcPr>
          <w:p w14:paraId="1E4ABF9F" w14:textId="17080D22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4A5FC25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5EC6F8EC" w14:textId="2548D5F4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14:paraId="12485BA4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7CF05740" w14:textId="54062AE3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B5026B1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3CE91244" w14:textId="51FCF11B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</w:t>
            </w:r>
          </w:p>
        </w:tc>
      </w:tr>
      <w:tr w:rsidR="00D42B49" w:rsidRPr="00451B90" w14:paraId="39B1FC7A" w14:textId="77777777" w:rsidTr="00530DDB">
        <w:trPr>
          <w:trHeight w:val="20"/>
          <w:tblHeader/>
        </w:trPr>
        <w:tc>
          <w:tcPr>
            <w:tcW w:w="3690" w:type="dxa"/>
            <w:shd w:val="clear" w:color="auto" w:fill="auto"/>
            <w:vAlign w:val="bottom"/>
          </w:tcPr>
          <w:p w14:paraId="36E04601" w14:textId="6E39E44D" w:rsidR="00D42B49" w:rsidRPr="00451B90" w:rsidRDefault="00D42B49" w:rsidP="00D42B4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0" w:right="-111" w:hanging="160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/>
                <w:sz w:val="30"/>
                <w:szCs w:val="30"/>
                <w:cs/>
              </w:rPr>
              <w:t>ผลกระทบจากอัตราแลกเปลี่ยน</w:t>
            </w:r>
          </w:p>
        </w:tc>
        <w:tc>
          <w:tcPr>
            <w:tcW w:w="1170" w:type="dxa"/>
            <w:shd w:val="clear" w:color="auto" w:fill="auto"/>
          </w:tcPr>
          <w:p w14:paraId="54EA5FD1" w14:textId="20332F4B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E6AAB65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1D3E0CB2" w14:textId="0649D4DA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</w:p>
        </w:tc>
        <w:tc>
          <w:tcPr>
            <w:tcW w:w="270" w:type="dxa"/>
            <w:shd w:val="clear" w:color="auto" w:fill="auto"/>
          </w:tcPr>
          <w:p w14:paraId="7079DBAF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60" w:type="dxa"/>
            <w:shd w:val="clear" w:color="auto" w:fill="auto"/>
          </w:tcPr>
          <w:p w14:paraId="0DEDAC4F" w14:textId="375421A9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71F7FD2E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51B8CD8A" w14:textId="273CC4F1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</w:t>
            </w:r>
          </w:p>
        </w:tc>
      </w:tr>
      <w:tr w:rsidR="00D42B49" w:rsidRPr="00451B90" w14:paraId="54A079E3" w14:textId="77777777" w:rsidTr="00530DDB">
        <w:trPr>
          <w:trHeight w:val="20"/>
        </w:trPr>
        <w:tc>
          <w:tcPr>
            <w:tcW w:w="3690" w:type="dxa"/>
            <w:shd w:val="clear" w:color="auto" w:fill="auto"/>
            <w:vAlign w:val="bottom"/>
          </w:tcPr>
          <w:p w14:paraId="7C2FA9E3" w14:textId="0617ECED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B9553F0" w14:textId="12443892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14:paraId="3AC1FC5F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FBAEB7" w14:textId="5DC3C46B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270" w:type="dxa"/>
            <w:shd w:val="clear" w:color="auto" w:fill="auto"/>
          </w:tcPr>
          <w:p w14:paraId="586A7307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CBB780" w14:textId="32744F49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/>
                <w:b/>
                <w:bCs/>
                <w:cs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04B68D0" w14:textId="77777777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1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00E00E" w14:textId="3B0C90DC" w:rsidR="00D42B49" w:rsidRPr="00451B90" w:rsidRDefault="00D42B49" w:rsidP="00D42B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</w:tr>
    </w:tbl>
    <w:p w14:paraId="0DFAE90B" w14:textId="6DCAF82D" w:rsidR="00530DDB" w:rsidRPr="00451B90" w:rsidRDefault="00530DDB" w:rsidP="00F20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3654"/>
        <w:gridCol w:w="1164"/>
        <w:gridCol w:w="269"/>
        <w:gridCol w:w="1252"/>
        <w:gridCol w:w="269"/>
        <w:gridCol w:w="1316"/>
        <w:gridCol w:w="269"/>
        <w:gridCol w:w="987"/>
      </w:tblGrid>
      <w:tr w:rsidR="00530DDB" w:rsidRPr="00451B90" w14:paraId="00720825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275D49DC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  <w:vAlign w:val="bottom"/>
          </w:tcPr>
          <w:p w14:paraId="40E731E5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</w:t>
            </w: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เฉพาะกิจการ</w:t>
            </w:r>
          </w:p>
        </w:tc>
      </w:tr>
      <w:tr w:rsidR="00530DDB" w:rsidRPr="00451B90" w14:paraId="08CAAF97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31AF20C6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ค่าเผื่อผลขาดทุนจากการด้อยค่า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51B90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-</w:t>
            </w:r>
          </w:p>
          <w:p w14:paraId="268921A7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6"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วิธีการทั่วไป</w:t>
            </w:r>
          </w:p>
        </w:tc>
        <w:tc>
          <w:tcPr>
            <w:tcW w:w="1164" w:type="dxa"/>
            <w:vAlign w:val="bottom"/>
          </w:tcPr>
          <w:p w14:paraId="75DCBAD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ใน </w:t>
            </w:r>
            <w:r w:rsidRPr="00451B90">
              <w:rPr>
                <w:rFonts w:asciiTheme="majorBidi" w:hAnsiTheme="majorBidi" w:cstheme="majorBidi"/>
              </w:rPr>
              <w:t>12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 w:hint="cs"/>
                <w:cs/>
              </w:rPr>
              <w:t>เดือนข้างหน้า</w:t>
            </w:r>
          </w:p>
        </w:tc>
        <w:tc>
          <w:tcPr>
            <w:tcW w:w="269" w:type="dxa"/>
            <w:vAlign w:val="bottom"/>
          </w:tcPr>
          <w:p w14:paraId="2FF921B7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  <w:vAlign w:val="bottom"/>
          </w:tcPr>
          <w:p w14:paraId="038F238E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51B90">
              <w:rPr>
                <w:rFonts w:asciiTheme="majorBidi" w:hAnsiTheme="majorBidi"/>
                <w:cs/>
              </w:rPr>
              <w:t xml:space="preserve">- </w:t>
            </w:r>
            <w:r w:rsidRPr="00451B90">
              <w:rPr>
                <w:rFonts w:asciiTheme="majorBidi" w:hAnsiTheme="majorBidi" w:cstheme="majorBidi" w:hint="cs"/>
                <w:cs/>
              </w:rPr>
              <w:t>ไม่ด้อยค่า</w:t>
            </w:r>
          </w:p>
        </w:tc>
        <w:tc>
          <w:tcPr>
            <w:tcW w:w="269" w:type="dxa"/>
            <w:vAlign w:val="bottom"/>
          </w:tcPr>
          <w:p w14:paraId="2553A94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14:paraId="1592909E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>ผลขาดทุนด้านเครดิตที่คาดว่าจะเกิดขึ้น</w:t>
            </w:r>
            <w:r w:rsidRPr="00451B90">
              <w:rPr>
                <w:rFonts w:asciiTheme="majorBidi" w:hAnsiTheme="majorBidi" w:cstheme="majorBidi" w:hint="cs"/>
                <w:cs/>
              </w:rPr>
              <w:t xml:space="preserve">ตลอดอายุ </w:t>
            </w:r>
            <w:r w:rsidRPr="00451B90">
              <w:rPr>
                <w:rFonts w:asciiTheme="majorBidi" w:hAnsiTheme="majorBidi"/>
                <w:cs/>
              </w:rPr>
              <w:t xml:space="preserve">- </w:t>
            </w:r>
            <w:r w:rsidRPr="00451B90">
              <w:rPr>
                <w:rFonts w:asciiTheme="majorBidi" w:hAnsiTheme="majorBidi" w:cstheme="majorBidi" w:hint="cs"/>
                <w:cs/>
              </w:rPr>
              <w:t>ด้อยค่า</w:t>
            </w:r>
          </w:p>
        </w:tc>
        <w:tc>
          <w:tcPr>
            <w:tcW w:w="269" w:type="dxa"/>
            <w:vAlign w:val="bottom"/>
          </w:tcPr>
          <w:p w14:paraId="32C2C63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753B8E30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 w:hint="cs"/>
                <w:cs/>
              </w:rPr>
              <w:t>รวม</w:t>
            </w:r>
          </w:p>
        </w:tc>
      </w:tr>
      <w:tr w:rsidR="00530DDB" w:rsidRPr="00451B90" w14:paraId="6CD8769C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62BEF9E9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64" w:type="dxa"/>
            <w:vAlign w:val="bottom"/>
          </w:tcPr>
          <w:p w14:paraId="5386597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Stage 1</w:t>
            </w:r>
            <w:r w:rsidRPr="00451B9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6423847F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  <w:vAlign w:val="bottom"/>
          </w:tcPr>
          <w:p w14:paraId="419EDA8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Stage 2</w:t>
            </w:r>
            <w:r w:rsidRPr="00451B9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0633019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14:paraId="6DD15B7E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/>
                <w:cs/>
              </w:rPr>
              <w:t>(</w:t>
            </w:r>
            <w:r w:rsidRPr="00451B90">
              <w:rPr>
                <w:rFonts w:asciiTheme="majorBidi" w:hAnsiTheme="majorBidi" w:cstheme="majorBidi"/>
              </w:rPr>
              <w:t>Stage 3</w:t>
            </w:r>
            <w:r w:rsidRPr="00451B90">
              <w:rPr>
                <w:rFonts w:asciiTheme="majorBidi" w:hAnsiTheme="majorBidi"/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13AFD5D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5BABE762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10"/>
              <w:jc w:val="center"/>
              <w:rPr>
                <w:rFonts w:asciiTheme="majorBidi" w:hAnsiTheme="majorBidi" w:cstheme="majorBidi"/>
                <w:cs/>
              </w:rPr>
            </w:pPr>
          </w:p>
        </w:tc>
      </w:tr>
      <w:tr w:rsidR="00530DDB" w:rsidRPr="00451B90" w14:paraId="362ABF8F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474B40F9" w14:textId="77777777" w:rsidR="00530DDB" w:rsidRPr="00451B90" w:rsidRDefault="00530DDB" w:rsidP="00A66BB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526" w:type="dxa"/>
            <w:gridSpan w:val="7"/>
            <w:vAlign w:val="bottom"/>
          </w:tcPr>
          <w:p w14:paraId="2D08658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i/>
                <w:iCs/>
                <w:cs/>
              </w:rPr>
              <w:t>(ล้านบาท)</w:t>
            </w:r>
          </w:p>
        </w:tc>
      </w:tr>
      <w:tr w:rsidR="00530DDB" w:rsidRPr="00451B90" w14:paraId="7646C7C3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2103A58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cs/>
              </w:rPr>
              <w:t>เงินให้กู้ยืมแก่กิจการที่เกี่ยวข้องกัน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cs/>
              </w:rPr>
              <w:t>และดอกเบี้ยค้างรับ</w:t>
            </w:r>
          </w:p>
        </w:tc>
        <w:tc>
          <w:tcPr>
            <w:tcW w:w="1164" w:type="dxa"/>
          </w:tcPr>
          <w:p w14:paraId="23F2A21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69" w:type="dxa"/>
          </w:tcPr>
          <w:p w14:paraId="2E41D32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</w:tcPr>
          <w:p w14:paraId="2E4D735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69" w:type="dxa"/>
          </w:tcPr>
          <w:p w14:paraId="6C4F1FC8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</w:tcPr>
          <w:p w14:paraId="32831E90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69" w:type="dxa"/>
            <w:vAlign w:val="bottom"/>
          </w:tcPr>
          <w:p w14:paraId="6B384B28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69A83D5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530DDB" w:rsidRPr="00451B90" w14:paraId="0ABA0675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146A7FC6" w14:textId="710DF624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cs/>
              </w:rPr>
              <w:t>มกราคม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</w:rPr>
              <w:t>2565</w:t>
            </w:r>
          </w:p>
        </w:tc>
        <w:tc>
          <w:tcPr>
            <w:tcW w:w="1164" w:type="dxa"/>
          </w:tcPr>
          <w:p w14:paraId="54B49330" w14:textId="1D3A46BD" w:rsidR="00530DDB" w:rsidRPr="00451B90" w:rsidRDefault="007F65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451B90">
              <w:t>-</w:t>
            </w:r>
          </w:p>
        </w:tc>
        <w:tc>
          <w:tcPr>
            <w:tcW w:w="269" w:type="dxa"/>
          </w:tcPr>
          <w:p w14:paraId="2E7F847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</w:tcPr>
          <w:p w14:paraId="6D0A6009" w14:textId="506EEBAF" w:rsidR="00530DDB" w:rsidRPr="00451B90" w:rsidRDefault="007F65E5" w:rsidP="00BC6B6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451B90">
              <w:t>963</w:t>
            </w:r>
          </w:p>
        </w:tc>
        <w:tc>
          <w:tcPr>
            <w:tcW w:w="269" w:type="dxa"/>
          </w:tcPr>
          <w:p w14:paraId="4213350D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</w:tcPr>
          <w:p w14:paraId="75E71042" w14:textId="4A5470B1" w:rsidR="00530DDB" w:rsidRPr="00451B90" w:rsidRDefault="007F65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-</w:t>
            </w:r>
          </w:p>
        </w:tc>
        <w:tc>
          <w:tcPr>
            <w:tcW w:w="269" w:type="dxa"/>
            <w:vAlign w:val="bottom"/>
          </w:tcPr>
          <w:p w14:paraId="3C679A54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6D986726" w14:textId="3CB91302" w:rsidR="00530DDB" w:rsidRPr="00451B90" w:rsidRDefault="007F65E5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963</w:t>
            </w:r>
          </w:p>
        </w:tc>
      </w:tr>
      <w:tr w:rsidR="00145C2C" w:rsidRPr="00451B90" w14:paraId="29BCA9E9" w14:textId="77777777" w:rsidTr="00A45E88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325072A7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451B90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64" w:type="dxa"/>
            <w:shd w:val="clear" w:color="auto" w:fill="auto"/>
          </w:tcPr>
          <w:p w14:paraId="534B305B" w14:textId="2108F262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451B90">
              <w:t>-</w:t>
            </w:r>
          </w:p>
        </w:tc>
        <w:tc>
          <w:tcPr>
            <w:tcW w:w="269" w:type="dxa"/>
            <w:shd w:val="clear" w:color="auto" w:fill="auto"/>
          </w:tcPr>
          <w:p w14:paraId="068AFC09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1CF3AB1B" w14:textId="0FBB9A72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827"/>
              <w:jc w:val="center"/>
            </w:pPr>
            <w:r w:rsidRPr="00451B90">
              <w:t>(985)</w:t>
            </w:r>
          </w:p>
        </w:tc>
        <w:tc>
          <w:tcPr>
            <w:tcW w:w="269" w:type="dxa"/>
            <w:shd w:val="clear" w:color="auto" w:fill="auto"/>
          </w:tcPr>
          <w:p w14:paraId="4AF7E960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23C0D50E" w14:textId="4ED761F0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37BA3102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7CF6F908" w14:textId="280533B8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53"/>
              </w:tabs>
              <w:spacing w:line="240" w:lineRule="auto"/>
              <w:ind w:left="-47" w:right="-557"/>
              <w:jc w:val="center"/>
            </w:pPr>
            <w:r w:rsidRPr="00451B90">
              <w:t>(985)</w:t>
            </w:r>
          </w:p>
        </w:tc>
      </w:tr>
      <w:tr w:rsidR="00145C2C" w:rsidRPr="00451B90" w14:paraId="15857743" w14:textId="77777777" w:rsidTr="00A45E88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45CF08D1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/>
                <w:cs/>
              </w:rPr>
            </w:pPr>
            <w:r w:rsidRPr="00451B90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64" w:type="dxa"/>
            <w:shd w:val="clear" w:color="auto" w:fill="auto"/>
          </w:tcPr>
          <w:p w14:paraId="3292041B" w14:textId="4974D948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 w:rsidRPr="00451B90">
              <w:t>-</w:t>
            </w:r>
          </w:p>
        </w:tc>
        <w:tc>
          <w:tcPr>
            <w:tcW w:w="269" w:type="dxa"/>
            <w:shd w:val="clear" w:color="auto" w:fill="auto"/>
          </w:tcPr>
          <w:p w14:paraId="26B452E8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  <w:shd w:val="clear" w:color="auto" w:fill="auto"/>
          </w:tcPr>
          <w:p w14:paraId="6EDD529D" w14:textId="2B20C695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0" w:right="-827"/>
              <w:jc w:val="center"/>
            </w:pPr>
            <w:r w:rsidRPr="00451B90">
              <w:t>22</w:t>
            </w:r>
          </w:p>
        </w:tc>
        <w:tc>
          <w:tcPr>
            <w:tcW w:w="269" w:type="dxa"/>
            <w:shd w:val="clear" w:color="auto" w:fill="auto"/>
          </w:tcPr>
          <w:p w14:paraId="3BB7440D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shd w:val="clear" w:color="auto" w:fill="auto"/>
          </w:tcPr>
          <w:p w14:paraId="00BA79AC" w14:textId="566F1AE1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DA71E3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shd w:val="clear" w:color="auto" w:fill="auto"/>
          </w:tcPr>
          <w:p w14:paraId="334FBFFF" w14:textId="6A9DE405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22</w:t>
            </w:r>
          </w:p>
        </w:tc>
      </w:tr>
      <w:tr w:rsidR="00145C2C" w:rsidRPr="00451B90" w14:paraId="3DE79D2D" w14:textId="77777777" w:rsidTr="00A45E88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3C3D0A76" w14:textId="3A9A2D44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2565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C72D25" w14:textId="7B4D3C5A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  <w:rPr>
                <w:b/>
                <w:bCs/>
              </w:rPr>
            </w:pPr>
            <w:r w:rsidRPr="00451B90">
              <w:rPr>
                <w:b/>
                <w:b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01B9F2F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EB6B77F" w14:textId="236EFA54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1" w:right="-827"/>
              <w:jc w:val="center"/>
              <w:rPr>
                <w:b/>
                <w:bCs/>
              </w:rPr>
            </w:pPr>
            <w:r w:rsidRPr="00451B90">
              <w:rPr>
                <w:rFonts w:hint="cs"/>
                <w:b/>
                <w:bCs/>
                <w:cs/>
              </w:rPr>
              <w:t xml:space="preserve"> </w:t>
            </w:r>
            <w:r w:rsidRPr="00451B90">
              <w:rPr>
                <w:b/>
                <w:bCs/>
              </w:rPr>
              <w:t>-</w:t>
            </w:r>
          </w:p>
        </w:tc>
        <w:tc>
          <w:tcPr>
            <w:tcW w:w="269" w:type="dxa"/>
            <w:shd w:val="clear" w:color="auto" w:fill="auto"/>
          </w:tcPr>
          <w:p w14:paraId="52AA72C7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0022EDB" w14:textId="40585322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451B90">
              <w:rPr>
                <w:b/>
                <w:bCs/>
              </w:rPr>
              <w:t>-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ECC7D59" w14:textId="77777777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F1877D" w14:textId="46418D46" w:rsidR="00145C2C" w:rsidRPr="00451B90" w:rsidRDefault="00145C2C" w:rsidP="00145C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7"/>
              <w:jc w:val="right"/>
              <w:rPr>
                <w:b/>
                <w:bCs/>
              </w:rPr>
            </w:pPr>
            <w:r w:rsidRPr="00451B90">
              <w:rPr>
                <w:rFonts w:hint="cs"/>
                <w:b/>
                <w:bCs/>
                <w:cs/>
              </w:rPr>
              <w:t xml:space="preserve"> </w:t>
            </w:r>
            <w:r w:rsidRPr="00451B90">
              <w:rPr>
                <w:b/>
                <w:bCs/>
              </w:rPr>
              <w:t>-</w:t>
            </w:r>
          </w:p>
        </w:tc>
      </w:tr>
      <w:tr w:rsidR="00530DDB" w:rsidRPr="00451B90" w14:paraId="073624A4" w14:textId="77777777" w:rsidTr="00145C2C">
        <w:trPr>
          <w:trHeight w:val="92"/>
          <w:tblHeader/>
        </w:trPr>
        <w:tc>
          <w:tcPr>
            <w:tcW w:w="3654" w:type="dxa"/>
            <w:shd w:val="clear" w:color="auto" w:fill="auto"/>
            <w:vAlign w:val="bottom"/>
          </w:tcPr>
          <w:p w14:paraId="7985AE39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64" w:type="dxa"/>
          </w:tcPr>
          <w:p w14:paraId="1879A99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/>
              <w:jc w:val="right"/>
            </w:pPr>
          </w:p>
        </w:tc>
        <w:tc>
          <w:tcPr>
            <w:tcW w:w="269" w:type="dxa"/>
          </w:tcPr>
          <w:p w14:paraId="0E6C848A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</w:tcPr>
          <w:p w14:paraId="742564D1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  <w:tc>
          <w:tcPr>
            <w:tcW w:w="269" w:type="dxa"/>
          </w:tcPr>
          <w:p w14:paraId="59999917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</w:tcPr>
          <w:p w14:paraId="7492E83C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cs/>
              </w:rPr>
            </w:pPr>
          </w:p>
        </w:tc>
        <w:tc>
          <w:tcPr>
            <w:tcW w:w="269" w:type="dxa"/>
            <w:vAlign w:val="bottom"/>
          </w:tcPr>
          <w:p w14:paraId="42E440AE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499228DB" w14:textId="77777777" w:rsidR="00530DDB" w:rsidRPr="00451B90" w:rsidRDefault="00530DDB" w:rsidP="00A66B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</w:p>
        </w:tc>
      </w:tr>
      <w:tr w:rsidR="00530DDB" w:rsidRPr="00451B90" w14:paraId="6D6B91E1" w14:textId="77777777" w:rsidTr="00145C2C">
        <w:trPr>
          <w:trHeight w:val="92"/>
          <w:tblHeader/>
        </w:trPr>
        <w:tc>
          <w:tcPr>
            <w:tcW w:w="3654" w:type="dxa"/>
            <w:shd w:val="clear" w:color="auto" w:fill="auto"/>
            <w:vAlign w:val="bottom"/>
          </w:tcPr>
          <w:p w14:paraId="43285B34" w14:textId="7C4BD683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b/>
                <w:bCs/>
                <w:i/>
                <w:iCs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</w:rPr>
              <w:t>1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cs/>
              </w:rPr>
              <w:t>มกราคม</w:t>
            </w:r>
            <w:r w:rsidRPr="00451B90">
              <w:rPr>
                <w:rFonts w:asciiTheme="majorBidi" w:hAnsiTheme="majorBidi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</w:rPr>
              <w:t>2564</w:t>
            </w:r>
          </w:p>
        </w:tc>
        <w:tc>
          <w:tcPr>
            <w:tcW w:w="1164" w:type="dxa"/>
          </w:tcPr>
          <w:p w14:paraId="7E3FB97F" w14:textId="0CF8FA8C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827"/>
              <w:jc w:val="center"/>
            </w:pPr>
            <w:r w:rsidRPr="00451B90">
              <w:t>94</w:t>
            </w:r>
          </w:p>
        </w:tc>
        <w:tc>
          <w:tcPr>
            <w:tcW w:w="269" w:type="dxa"/>
          </w:tcPr>
          <w:p w14:paraId="6DBC34A5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</w:tcPr>
          <w:p w14:paraId="683C935A" w14:textId="7D8885C8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91" w:right="-827"/>
              <w:jc w:val="center"/>
            </w:pPr>
            <w:r w:rsidRPr="00451B90">
              <w:t>2,156</w:t>
            </w:r>
          </w:p>
        </w:tc>
        <w:tc>
          <w:tcPr>
            <w:tcW w:w="269" w:type="dxa"/>
          </w:tcPr>
          <w:p w14:paraId="76EDD5CF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</w:tcPr>
          <w:p w14:paraId="1D30588B" w14:textId="6CA5952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1,411</w:t>
            </w:r>
          </w:p>
        </w:tc>
        <w:tc>
          <w:tcPr>
            <w:tcW w:w="269" w:type="dxa"/>
            <w:vAlign w:val="bottom"/>
          </w:tcPr>
          <w:p w14:paraId="62C1872A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356B38B7" w14:textId="70C23466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3,661</w:t>
            </w:r>
          </w:p>
        </w:tc>
      </w:tr>
      <w:tr w:rsidR="00530DDB" w:rsidRPr="00451B90" w14:paraId="478D0B4B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18735974" w14:textId="5C03AF72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cs/>
              </w:rPr>
              <w:t xml:space="preserve">การวัดมูลค่าใหม่สุทธิของสำรองผลขาดทุน </w:t>
            </w:r>
          </w:p>
        </w:tc>
        <w:tc>
          <w:tcPr>
            <w:tcW w:w="1164" w:type="dxa"/>
            <w:vAlign w:val="bottom"/>
          </w:tcPr>
          <w:p w14:paraId="1C3B708A" w14:textId="6DE3F0A7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 w:rsidRPr="00451B90">
              <w:rPr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2F5916DB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  <w:vAlign w:val="bottom"/>
          </w:tcPr>
          <w:p w14:paraId="07CE964B" w14:textId="3C4FEEFD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827"/>
              <w:jc w:val="center"/>
            </w:pPr>
            <w:r w:rsidRPr="00451B90">
              <w:rPr>
                <w:cs/>
              </w:rPr>
              <w:t>(</w:t>
            </w:r>
            <w:r w:rsidRPr="00451B90">
              <w:t>65</w:t>
            </w:r>
            <w:r w:rsidR="00BB6581" w:rsidRPr="00451B90">
              <w:t>1</w:t>
            </w:r>
            <w:r w:rsidRPr="00451B90">
              <w:rPr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1B6880B5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  <w:vAlign w:val="bottom"/>
          </w:tcPr>
          <w:p w14:paraId="131E61D8" w14:textId="5E160F49" w:rsidR="00530DDB" w:rsidRPr="00451B90" w:rsidRDefault="00BB6581" w:rsidP="00BB65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2" w:right="-827"/>
            </w:pPr>
            <w:r w:rsidRPr="00451B90">
              <w:rPr>
                <w:rFonts w:hint="cs"/>
                <w:cs/>
              </w:rPr>
              <w:t xml:space="preserve"> </w:t>
            </w:r>
            <w:r w:rsidRPr="00451B90">
              <w:rPr>
                <w:cs/>
              </w:rPr>
              <w:t>(</w:t>
            </w:r>
            <w:r w:rsidRPr="00451B90">
              <w:t>1,411</w:t>
            </w:r>
            <w:r w:rsidRPr="00451B90">
              <w:rPr>
                <w:cs/>
              </w:rPr>
              <w:t>)</w:t>
            </w:r>
          </w:p>
        </w:tc>
        <w:tc>
          <w:tcPr>
            <w:tcW w:w="269" w:type="dxa"/>
            <w:vAlign w:val="bottom"/>
          </w:tcPr>
          <w:p w14:paraId="0F9C56E4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7BBE1DE0" w14:textId="7C6CDF95" w:rsidR="00530DDB" w:rsidRPr="00451B90" w:rsidRDefault="00530DDB" w:rsidP="00A4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1"/>
              </w:tabs>
              <w:spacing w:line="240" w:lineRule="auto"/>
              <w:ind w:right="-45"/>
              <w:jc w:val="right"/>
            </w:pPr>
            <w:r w:rsidRPr="00451B90">
              <w:rPr>
                <w:cs/>
              </w:rPr>
              <w:t>(</w:t>
            </w:r>
            <w:r w:rsidR="00BB6581" w:rsidRPr="00451B90">
              <w:t>2,062</w:t>
            </w:r>
            <w:r w:rsidR="00BB6581" w:rsidRPr="00451B90">
              <w:rPr>
                <w:rFonts w:hint="cs"/>
                <w:cs/>
              </w:rPr>
              <w:t>)</w:t>
            </w:r>
          </w:p>
        </w:tc>
      </w:tr>
      <w:tr w:rsidR="00530DDB" w:rsidRPr="00451B90" w14:paraId="725E23C1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08F70BE6" w14:textId="0C04FF78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hint="cs"/>
                <w:cs/>
              </w:rPr>
              <w:t>สินทรัพย์ทางการเงินที่ชำระคืน</w:t>
            </w:r>
          </w:p>
        </w:tc>
        <w:tc>
          <w:tcPr>
            <w:tcW w:w="1164" w:type="dxa"/>
          </w:tcPr>
          <w:p w14:paraId="08902D42" w14:textId="6563E271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01" w:right="-827"/>
              <w:jc w:val="center"/>
            </w:pPr>
            <w:r w:rsidRPr="00451B90">
              <w:rPr>
                <w:cs/>
              </w:rPr>
              <w:t>(</w:t>
            </w:r>
            <w:r w:rsidRPr="00451B90">
              <w:t>94</w:t>
            </w:r>
            <w:r w:rsidRPr="00451B90">
              <w:rPr>
                <w:cs/>
              </w:rPr>
              <w:t>)</w:t>
            </w:r>
          </w:p>
        </w:tc>
        <w:tc>
          <w:tcPr>
            <w:tcW w:w="269" w:type="dxa"/>
          </w:tcPr>
          <w:p w14:paraId="1E24E105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</w:tcPr>
          <w:p w14:paraId="07D93E75" w14:textId="43083FB4" w:rsidR="00530DDB" w:rsidRPr="00451B90" w:rsidRDefault="003C1F50" w:rsidP="003C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827"/>
              <w:jc w:val="center"/>
            </w:pPr>
            <w:r w:rsidRPr="00451B90">
              <w:rPr>
                <w:cs/>
              </w:rPr>
              <w:t>(</w:t>
            </w:r>
            <w:r w:rsidRPr="00451B90">
              <w:t>709</w:t>
            </w:r>
            <w:r w:rsidRPr="00451B90">
              <w:rPr>
                <w:cs/>
              </w:rPr>
              <w:t>)</w:t>
            </w:r>
          </w:p>
        </w:tc>
        <w:tc>
          <w:tcPr>
            <w:tcW w:w="269" w:type="dxa"/>
          </w:tcPr>
          <w:p w14:paraId="343DC67A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</w:tcPr>
          <w:p w14:paraId="40F40419" w14:textId="0497F029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rPr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6C4DFB63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06B1E9AC" w14:textId="20C2E84D" w:rsidR="00530DDB" w:rsidRPr="00451B90" w:rsidRDefault="00530DDB" w:rsidP="00A45E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right"/>
            </w:pPr>
            <w:r w:rsidRPr="00451B90">
              <w:rPr>
                <w:cs/>
              </w:rPr>
              <w:t>(</w:t>
            </w:r>
            <w:r w:rsidR="003C1F50" w:rsidRPr="00451B90">
              <w:t>803</w:t>
            </w:r>
            <w:r w:rsidRPr="00451B90">
              <w:rPr>
                <w:cs/>
              </w:rPr>
              <w:t>)</w:t>
            </w:r>
          </w:p>
        </w:tc>
      </w:tr>
      <w:tr w:rsidR="00530DDB" w:rsidRPr="00451B90" w14:paraId="4F3AD295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208E8CC4" w14:textId="4C8DC6BA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hint="cs"/>
                <w:cs/>
              </w:rPr>
              <w:t>ผลกระทบจากอัตราแลกเปลี่ยน</w:t>
            </w:r>
          </w:p>
        </w:tc>
        <w:tc>
          <w:tcPr>
            <w:tcW w:w="1164" w:type="dxa"/>
          </w:tcPr>
          <w:p w14:paraId="17BAF32D" w14:textId="05D08DD4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</w:pPr>
            <w:r w:rsidRPr="00451B90">
              <w:rPr>
                <w:cs/>
              </w:rPr>
              <w:t>-</w:t>
            </w:r>
          </w:p>
        </w:tc>
        <w:tc>
          <w:tcPr>
            <w:tcW w:w="269" w:type="dxa"/>
          </w:tcPr>
          <w:p w14:paraId="7A0FD31F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52" w:type="dxa"/>
          </w:tcPr>
          <w:p w14:paraId="4C233AEE" w14:textId="2931FF13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827"/>
              <w:jc w:val="center"/>
            </w:pPr>
            <w:r w:rsidRPr="00451B90">
              <w:t>1</w:t>
            </w:r>
            <w:r w:rsidR="003C1F50" w:rsidRPr="00451B90">
              <w:t>89</w:t>
            </w:r>
          </w:p>
        </w:tc>
        <w:tc>
          <w:tcPr>
            <w:tcW w:w="269" w:type="dxa"/>
          </w:tcPr>
          <w:p w14:paraId="7E98A13C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316" w:type="dxa"/>
          </w:tcPr>
          <w:p w14:paraId="406E86C3" w14:textId="03EB8CEA" w:rsidR="00530DDB" w:rsidRPr="00451B90" w:rsidRDefault="003C1F50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rPr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6B34CC5E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987" w:type="dxa"/>
            <w:vAlign w:val="bottom"/>
          </w:tcPr>
          <w:p w14:paraId="639110B5" w14:textId="62252BBE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</w:pPr>
            <w:r w:rsidRPr="00451B90">
              <w:t>1</w:t>
            </w:r>
            <w:r w:rsidR="003C1F50" w:rsidRPr="00451B90">
              <w:t>89</w:t>
            </w:r>
          </w:p>
        </w:tc>
      </w:tr>
      <w:tr w:rsidR="00530DDB" w:rsidRPr="00451B90" w14:paraId="3AF7233A" w14:textId="77777777" w:rsidTr="00145C2C">
        <w:trPr>
          <w:trHeight w:val="20"/>
          <w:tblHeader/>
        </w:trPr>
        <w:tc>
          <w:tcPr>
            <w:tcW w:w="3654" w:type="dxa"/>
            <w:shd w:val="clear" w:color="auto" w:fill="auto"/>
            <w:vAlign w:val="bottom"/>
          </w:tcPr>
          <w:p w14:paraId="1EAD8E60" w14:textId="7093193B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Theme="majorBidi" w:hAnsiTheme="majorBidi" w:cstheme="majorBidi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</w:rPr>
              <w:t xml:space="preserve">30 </w:t>
            </w:r>
            <w:r w:rsidR="00BB6581" w:rsidRPr="00451B90">
              <w:rPr>
                <w:rFonts w:asciiTheme="majorBidi" w:hAnsiTheme="majorBidi" w:cstheme="majorBidi" w:hint="cs"/>
                <w:b/>
                <w:bCs/>
                <w:cs/>
              </w:rPr>
              <w:t>กันยายน</w:t>
            </w:r>
            <w:r w:rsidRPr="00451B90">
              <w:rPr>
                <w:rFonts w:asciiTheme="majorBidi" w:hAnsiTheme="majorBidi" w:cstheme="majorBidi"/>
                <w:b/>
                <w:bCs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</w:rPr>
              <w:t>2564</w:t>
            </w:r>
          </w:p>
        </w:tc>
        <w:tc>
          <w:tcPr>
            <w:tcW w:w="1164" w:type="dxa"/>
            <w:tcBorders>
              <w:top w:val="single" w:sz="4" w:space="0" w:color="auto"/>
              <w:bottom w:val="double" w:sz="4" w:space="0" w:color="auto"/>
            </w:tcBorders>
          </w:tcPr>
          <w:p w14:paraId="033BB01A" w14:textId="5D1FB6DC" w:rsidR="00530DDB" w:rsidRPr="00451B90" w:rsidRDefault="00530DDB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73"/>
              <w:jc w:val="right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-</w:t>
            </w:r>
          </w:p>
        </w:tc>
        <w:tc>
          <w:tcPr>
            <w:tcW w:w="269" w:type="dxa"/>
          </w:tcPr>
          <w:p w14:paraId="23DF83E7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52" w:type="dxa"/>
            <w:tcBorders>
              <w:top w:val="single" w:sz="4" w:space="0" w:color="auto"/>
              <w:bottom w:val="double" w:sz="4" w:space="0" w:color="auto"/>
            </w:tcBorders>
          </w:tcPr>
          <w:p w14:paraId="50D40013" w14:textId="18F181B6" w:rsidR="00530DDB" w:rsidRPr="00451B90" w:rsidRDefault="003C1F50" w:rsidP="003C1F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1" w:right="-827"/>
              <w:jc w:val="center"/>
              <w:rPr>
                <w:b/>
                <w:bCs/>
              </w:rPr>
            </w:pPr>
            <w:r w:rsidRPr="00451B90">
              <w:rPr>
                <w:b/>
                <w:bCs/>
              </w:rPr>
              <w:t>985</w:t>
            </w:r>
          </w:p>
        </w:tc>
        <w:tc>
          <w:tcPr>
            <w:tcW w:w="269" w:type="dxa"/>
          </w:tcPr>
          <w:p w14:paraId="7013AA7F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right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D80C2EC" w14:textId="7E71A2A6" w:rsidR="00530DDB" w:rsidRPr="00451B90" w:rsidRDefault="003C1F50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b/>
                <w:bCs/>
              </w:rPr>
            </w:pPr>
            <w:r w:rsidRPr="00451B90">
              <w:rPr>
                <w:b/>
                <w:bCs/>
                <w:cs/>
              </w:rPr>
              <w:t>-</w:t>
            </w:r>
          </w:p>
        </w:tc>
        <w:tc>
          <w:tcPr>
            <w:tcW w:w="269" w:type="dxa"/>
            <w:vAlign w:val="bottom"/>
          </w:tcPr>
          <w:p w14:paraId="0FC2AA15" w14:textId="77777777" w:rsidR="00530DDB" w:rsidRPr="00451B90" w:rsidRDefault="00530DDB" w:rsidP="00530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98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03B302" w14:textId="48A62C77" w:rsidR="00530DDB" w:rsidRPr="00451B90" w:rsidRDefault="003C1F50" w:rsidP="000913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96"/>
              <w:jc w:val="right"/>
              <w:rPr>
                <w:b/>
                <w:bCs/>
              </w:rPr>
            </w:pPr>
            <w:r w:rsidRPr="00451B90">
              <w:rPr>
                <w:b/>
                <w:bCs/>
              </w:rPr>
              <w:t>985</w:t>
            </w:r>
          </w:p>
        </w:tc>
      </w:tr>
    </w:tbl>
    <w:p w14:paraId="3DEAC9BE" w14:textId="734A5AEF" w:rsidR="004712BC" w:rsidRPr="00451B90" w:rsidRDefault="004712BC" w:rsidP="00AF2D68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7AADB115" w14:textId="746F7048" w:rsidR="00530DDB" w:rsidRPr="00451B90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2336B85" w14:textId="77777777" w:rsidR="00530DDB" w:rsidRPr="00451B90" w:rsidRDefault="00530DDB" w:rsidP="00A10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decimal" w:pos="540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14:paraId="739B42E1" w14:textId="30D993C8" w:rsidR="007100A5" w:rsidRPr="00451B90" w:rsidRDefault="007100A5" w:rsidP="00F20DB7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sectPr w:rsidR="007100A5" w:rsidRPr="00451B90" w:rsidSect="00FB1D27">
          <w:headerReference w:type="default" r:id="rId26"/>
          <w:pgSz w:w="11907" w:h="16840" w:code="9"/>
          <w:pgMar w:top="691" w:right="1152" w:bottom="576" w:left="1152" w:header="720" w:footer="720" w:gutter="0"/>
          <w:cols w:space="720"/>
          <w:docGrid w:linePitch="408"/>
        </w:sectPr>
      </w:pPr>
    </w:p>
    <w:p w14:paraId="29D91736" w14:textId="2257229C" w:rsidR="005D6F80" w:rsidRPr="00451B90" w:rsidRDefault="00946D34" w:rsidP="00A16092">
      <w:pPr>
        <w:pStyle w:val="block"/>
        <w:spacing w:after="0" w:line="240" w:lineRule="auto"/>
        <w:ind w:left="540" w:right="-7" w:firstLine="1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451B9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lastRenderedPageBreak/>
        <w:t>ความเสี่ยงจากเงินตราต่างประเทศ</w:t>
      </w:r>
    </w:p>
    <w:p w14:paraId="3C13A3F9" w14:textId="611F0A51" w:rsidR="00946D34" w:rsidRPr="00451B90" w:rsidRDefault="00946D34" w:rsidP="00DF7445">
      <w:pPr>
        <w:pStyle w:val="block"/>
        <w:spacing w:after="0" w:line="240" w:lineRule="auto"/>
        <w:ind w:left="0" w:right="-7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  <w:lang w:val="en-US" w:bidi="th-TH"/>
        </w:rPr>
      </w:pPr>
    </w:p>
    <w:tbl>
      <w:tblPr>
        <w:tblW w:w="0" w:type="auto"/>
        <w:tblInd w:w="360" w:type="dxa"/>
        <w:tblLayout w:type="fixed"/>
        <w:tblLook w:val="01E0" w:firstRow="1" w:lastRow="1" w:firstColumn="1" w:lastColumn="1" w:noHBand="0" w:noVBand="0"/>
      </w:tblPr>
      <w:tblGrid>
        <w:gridCol w:w="4860"/>
        <w:gridCol w:w="1620"/>
        <w:gridCol w:w="1620"/>
        <w:gridCol w:w="1530"/>
        <w:gridCol w:w="1530"/>
        <w:gridCol w:w="270"/>
        <w:gridCol w:w="2070"/>
        <w:gridCol w:w="270"/>
      </w:tblGrid>
      <w:tr w:rsidR="00C64FC5" w:rsidRPr="00451B90" w14:paraId="0ADCC169" w14:textId="77777777" w:rsidTr="00D44D38">
        <w:trPr>
          <w:gridAfter w:val="1"/>
          <w:wAfter w:w="270" w:type="dxa"/>
          <w:tblHeader/>
        </w:trPr>
        <w:tc>
          <w:tcPr>
            <w:tcW w:w="4860" w:type="dxa"/>
          </w:tcPr>
          <w:p w14:paraId="788C281C" w14:textId="77777777" w:rsidR="00C64FC5" w:rsidRPr="00451B90" w:rsidRDefault="00C64FC5" w:rsidP="00A1609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6300" w:type="dxa"/>
            <w:gridSpan w:val="4"/>
          </w:tcPr>
          <w:p w14:paraId="33EBB761" w14:textId="77777777" w:rsidR="00C64FC5" w:rsidRPr="00451B90" w:rsidRDefault="00C64FC5" w:rsidP="00A1609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4E6CBCB" w14:textId="77777777" w:rsidR="00C64FC5" w:rsidRPr="00451B90" w:rsidRDefault="00C64FC5" w:rsidP="00A1609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5525167E" w14:textId="7485EB41" w:rsidR="00C64FC5" w:rsidRPr="00451B90" w:rsidRDefault="00C64FC5" w:rsidP="00A1609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64FC5" w:rsidRPr="00451B90" w14:paraId="4AB5898E" w14:textId="77777777" w:rsidTr="00D44D38">
        <w:trPr>
          <w:tblHeader/>
        </w:trPr>
        <w:tc>
          <w:tcPr>
            <w:tcW w:w="4860" w:type="dxa"/>
            <w:vAlign w:val="bottom"/>
          </w:tcPr>
          <w:p w14:paraId="2BE936C6" w14:textId="398998F2" w:rsidR="00C64FC5" w:rsidRPr="00451B90" w:rsidRDefault="00C64FC5" w:rsidP="00A16092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3C1F50"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451B90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2565 </w:t>
            </w:r>
          </w:p>
        </w:tc>
        <w:tc>
          <w:tcPr>
            <w:tcW w:w="1620" w:type="dxa"/>
          </w:tcPr>
          <w:p w14:paraId="2CE718C1" w14:textId="352A0E70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620" w:type="dxa"/>
          </w:tcPr>
          <w:p w14:paraId="7344459F" w14:textId="7FB6B815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เงินเยนญี่ปุ่น</w:t>
            </w:r>
          </w:p>
        </w:tc>
        <w:tc>
          <w:tcPr>
            <w:tcW w:w="1530" w:type="dxa"/>
          </w:tcPr>
          <w:p w14:paraId="4D311A5D" w14:textId="77777777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530" w:type="dxa"/>
          </w:tcPr>
          <w:p w14:paraId="2E2AA9AC" w14:textId="77777777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35BBEC26" w14:textId="77777777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055F3E48" w14:textId="77777777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270" w:type="dxa"/>
          </w:tcPr>
          <w:p w14:paraId="37EE440D" w14:textId="01C1AB91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451B90" w14:paraId="339D1717" w14:textId="77777777" w:rsidTr="00D44D38">
        <w:trPr>
          <w:gridAfter w:val="1"/>
          <w:wAfter w:w="270" w:type="dxa"/>
          <w:trHeight w:val="265"/>
          <w:tblHeader/>
        </w:trPr>
        <w:tc>
          <w:tcPr>
            <w:tcW w:w="4860" w:type="dxa"/>
            <w:vAlign w:val="bottom"/>
          </w:tcPr>
          <w:p w14:paraId="316AD677" w14:textId="77777777" w:rsidR="00C64FC5" w:rsidRPr="00451B90" w:rsidRDefault="00C64FC5" w:rsidP="00A1609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00" w:type="dxa"/>
            <w:gridSpan w:val="4"/>
          </w:tcPr>
          <w:p w14:paraId="6AB270D0" w14:textId="51C4110D" w:rsidR="00C64FC5" w:rsidRPr="00451B90" w:rsidRDefault="00305226" w:rsidP="003052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3042"/>
                <w:tab w:val="right" w:pos="6192"/>
              </w:tabs>
              <w:spacing w:after="0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="00C64FC5"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</w:p>
        </w:tc>
        <w:tc>
          <w:tcPr>
            <w:tcW w:w="270" w:type="dxa"/>
          </w:tcPr>
          <w:p w14:paraId="5A9ED6BE" w14:textId="77777777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1AA1288B" w14:textId="2756839A" w:rsidR="00C64FC5" w:rsidRPr="00451B90" w:rsidRDefault="00C64FC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64FC5" w:rsidRPr="00451B90" w14:paraId="01EF0FB0" w14:textId="77777777" w:rsidTr="00A45E88">
        <w:tc>
          <w:tcPr>
            <w:tcW w:w="4860" w:type="dxa"/>
          </w:tcPr>
          <w:p w14:paraId="3A6E108F" w14:textId="77777777" w:rsidR="00C64FC5" w:rsidRPr="00451B90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B7E098E" w14:textId="59651CAE" w:rsidR="00C64FC5" w:rsidRPr="00451B90" w:rsidRDefault="0088729B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5,24</w:t>
            </w:r>
            <w:r w:rsidR="00A370DC"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D414AA1" w14:textId="7597A1F0" w:rsidR="00C64FC5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A53817"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CD8C53F" w14:textId="5DC069E9" w:rsidR="00C64FC5" w:rsidRPr="00451B90" w:rsidRDefault="00A53817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831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313FC05" w14:textId="1FFC7831" w:rsidR="00C64FC5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6,</w:t>
            </w:r>
            <w:r w:rsidR="007D1D48" w:rsidRPr="00451B90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 w:rsidR="00A370DC" w:rsidRPr="00451B90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70" w:type="dxa"/>
            <w:shd w:val="clear" w:color="auto" w:fill="auto"/>
          </w:tcPr>
          <w:p w14:paraId="40B828A7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73FC6A87" w14:textId="75514A84" w:rsidR="00C64FC5" w:rsidRPr="00451B90" w:rsidRDefault="00FE6AC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70" w:type="dxa"/>
            <w:vAlign w:val="bottom"/>
          </w:tcPr>
          <w:p w14:paraId="5FF62B7C" w14:textId="7DDF9B03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451B90" w14:paraId="7610E471" w14:textId="77777777" w:rsidTr="00A45E88">
        <w:tc>
          <w:tcPr>
            <w:tcW w:w="4860" w:type="dxa"/>
          </w:tcPr>
          <w:p w14:paraId="4B398C08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9BDF87B" w14:textId="43E584A0" w:rsidR="00C64FC5" w:rsidRPr="00451B90" w:rsidRDefault="0088729B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3,88</w:t>
            </w:r>
            <w:r w:rsidR="000E5C0B" w:rsidRPr="00451B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7F274E8" w14:textId="30E31079" w:rsidR="00C64FC5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B7BA33F" w14:textId="5DDC8B66" w:rsidR="00C64FC5" w:rsidRPr="00451B90" w:rsidRDefault="002D53E9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360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132A637" w14:textId="07E8D6D8" w:rsidR="00C64FC5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4,24</w:t>
            </w:r>
            <w:r w:rsidR="000E5C0B" w:rsidRPr="00451B90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70" w:type="dxa"/>
            <w:shd w:val="clear" w:color="auto" w:fill="auto"/>
          </w:tcPr>
          <w:p w14:paraId="1F1F6F6A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1401EA69" w14:textId="38D01A5E" w:rsidR="00C64FC5" w:rsidRPr="00451B90" w:rsidRDefault="00FE6AC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3,773</w:t>
            </w:r>
          </w:p>
        </w:tc>
        <w:tc>
          <w:tcPr>
            <w:tcW w:w="270" w:type="dxa"/>
            <w:vAlign w:val="bottom"/>
          </w:tcPr>
          <w:p w14:paraId="4E999C60" w14:textId="798BC844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451B90" w14:paraId="1DA25A07" w14:textId="77777777" w:rsidTr="00A45E88">
        <w:tc>
          <w:tcPr>
            <w:tcW w:w="4860" w:type="dxa"/>
          </w:tcPr>
          <w:p w14:paraId="0118AD87" w14:textId="77777777" w:rsidR="00C64FC5" w:rsidRPr="00451B90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C5CBDE" w14:textId="436F07A3" w:rsidR="00C64FC5" w:rsidRPr="00451B90" w:rsidRDefault="0088729B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12AC37E" w14:textId="59ED73C9" w:rsidR="00C64FC5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9A6E75" w14:textId="2D64E788" w:rsidR="00C64FC5" w:rsidRPr="00451B90" w:rsidRDefault="002D53E9" w:rsidP="00BC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8C711C" w14:textId="6743C5DA" w:rsidR="00C64FC5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126</w:t>
            </w:r>
          </w:p>
        </w:tc>
        <w:tc>
          <w:tcPr>
            <w:tcW w:w="270" w:type="dxa"/>
            <w:shd w:val="clear" w:color="auto" w:fill="auto"/>
          </w:tcPr>
          <w:p w14:paraId="69DC0A66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987D2FB" w14:textId="4580A81E" w:rsidR="00C64FC5" w:rsidRPr="00451B90" w:rsidRDefault="00FE6AC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7870E231" w14:textId="028EE32D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4FC5" w:rsidRPr="00451B90" w14:paraId="1CF4CF93" w14:textId="77777777" w:rsidTr="00A45E88">
        <w:tc>
          <w:tcPr>
            <w:tcW w:w="4860" w:type="dxa"/>
            <w:shd w:val="clear" w:color="auto" w:fill="auto"/>
          </w:tcPr>
          <w:p w14:paraId="78648B7E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4484F84" w14:textId="5DBC2C34" w:rsidR="00C64FC5" w:rsidRPr="00451B90" w:rsidRDefault="0088729B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(9,760)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51F66C7" w14:textId="4AFD5E04" w:rsidR="00C64FC5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(4,375)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B6A261" w14:textId="5AC6E34B" w:rsidR="00C64FC5" w:rsidRPr="00451B90" w:rsidRDefault="002D53E9" w:rsidP="00BC7F1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9804505" w14:textId="6B085D95" w:rsidR="00C64FC5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(14,135)</w:t>
            </w:r>
          </w:p>
        </w:tc>
        <w:tc>
          <w:tcPr>
            <w:tcW w:w="270" w:type="dxa"/>
            <w:shd w:val="clear" w:color="auto" w:fill="auto"/>
          </w:tcPr>
          <w:p w14:paraId="08E4AC3C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7B01DFD" w14:textId="5CD6D30B" w:rsidR="00C64FC5" w:rsidRPr="00451B90" w:rsidRDefault="00FE6AC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(3,045)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57DEE49A" w14:textId="3EADDC3C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451B90" w14:paraId="00E5CB7D" w14:textId="77777777" w:rsidTr="00A45E88">
        <w:tc>
          <w:tcPr>
            <w:tcW w:w="4860" w:type="dxa"/>
          </w:tcPr>
          <w:p w14:paraId="76CBF5E4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9A53493" w14:textId="1BA0A91F" w:rsidR="00C64FC5" w:rsidRPr="00451B90" w:rsidRDefault="00A370D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(264</w:t>
            </w:r>
            <w:r w:rsidR="0088729B"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DEB1E9" w14:textId="7D94E120" w:rsidR="00C64FC5" w:rsidRPr="00451B90" w:rsidRDefault="002447C6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75C0E8F" w14:textId="5E12C4A6" w:rsidR="00C64FC5" w:rsidRPr="00451B90" w:rsidRDefault="002D53E9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(67)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1A778C4" w14:textId="278BE16C" w:rsidR="00C64FC5" w:rsidRPr="00451B90" w:rsidRDefault="00CA6B93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A370DC" w:rsidRPr="00451B90">
              <w:rPr>
                <w:rFonts w:asciiTheme="majorBidi" w:hAnsiTheme="majorBidi" w:cstheme="majorBidi"/>
                <w:sz w:val="30"/>
                <w:szCs w:val="30"/>
              </w:rPr>
              <w:t>337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0D0B193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1391AFC" w14:textId="46170686" w:rsidR="00C64FC5" w:rsidRPr="00451B90" w:rsidRDefault="00FE6AC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(5,066)</w:t>
            </w:r>
          </w:p>
        </w:tc>
        <w:tc>
          <w:tcPr>
            <w:tcW w:w="270" w:type="dxa"/>
            <w:vAlign w:val="bottom"/>
          </w:tcPr>
          <w:p w14:paraId="4DE90EB3" w14:textId="2EE6CE0E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451B90" w14:paraId="48282C46" w14:textId="77777777" w:rsidTr="00A45E88">
        <w:tc>
          <w:tcPr>
            <w:tcW w:w="4860" w:type="dxa"/>
          </w:tcPr>
          <w:p w14:paraId="0ABC2174" w14:textId="254A2871" w:rsidR="00C64FC5" w:rsidRPr="00451B90" w:rsidRDefault="00C64FC5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ยอดบัญชีในงบแสดงฐานะการเงินที่มีความเสี่ยง         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E5C049A" w14:textId="184D2EDF" w:rsidR="00C64FC5" w:rsidRPr="00451B90" w:rsidRDefault="00A370D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(765</w:t>
            </w:r>
            <w:r w:rsidR="0088729B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98CC1" w14:textId="3110C3D4" w:rsidR="00C64FC5" w:rsidRPr="00451B90" w:rsidRDefault="00A53817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(4,320</w:t>
            </w:r>
            <w:r w:rsidR="002447C6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409B3A2" w14:textId="3322931E" w:rsidR="00C64FC5" w:rsidRPr="00451B90" w:rsidRDefault="00A53817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3D40CA" w14:textId="133A589E" w:rsidR="00C64FC5" w:rsidRPr="00451B90" w:rsidRDefault="00A370D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(3,961</w:t>
            </w:r>
            <w:r w:rsidR="00CA6B93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3FEB77A6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4759F538" w14:textId="4836548D" w:rsidR="00C64FC5" w:rsidRPr="00451B90" w:rsidRDefault="00FE6AC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(4,331)</w:t>
            </w:r>
          </w:p>
        </w:tc>
        <w:tc>
          <w:tcPr>
            <w:tcW w:w="270" w:type="dxa"/>
            <w:vAlign w:val="bottom"/>
          </w:tcPr>
          <w:p w14:paraId="4F3F3D86" w14:textId="677BBAE9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C64FC5" w:rsidRPr="00451B90" w14:paraId="1AEDB5A2" w14:textId="77777777" w:rsidTr="00A45E88">
        <w:tc>
          <w:tcPr>
            <w:tcW w:w="4860" w:type="dxa"/>
          </w:tcPr>
          <w:p w14:paraId="4837572A" w14:textId="77777777" w:rsidR="00C64FC5" w:rsidRPr="00451B90" w:rsidRDefault="00C64FC5" w:rsidP="00A16092">
            <w:pPr>
              <w:pStyle w:val="BodyText"/>
              <w:tabs>
                <w:tab w:val="clear" w:pos="3742"/>
                <w:tab w:val="left" w:pos="3486"/>
              </w:tabs>
              <w:spacing w:after="0"/>
              <w:ind w:left="156" w:right="-107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เงินกู้ยืมจากสถาบันการเงินที่ใช้ในการป้องกันความเสี่ยงของเงินลงทุนสุทธิ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E17C904" w14:textId="7DC07F3C" w:rsidR="00C64FC5" w:rsidRPr="00451B90" w:rsidRDefault="00870248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0D746E" w:rsidRPr="00451B90">
              <w:rPr>
                <w:rFonts w:asciiTheme="majorBidi" w:hAnsiTheme="majorBidi" w:cstheme="majorBidi"/>
                <w:sz w:val="30"/>
                <w:szCs w:val="30"/>
              </w:rPr>
              <w:t>04</w:t>
            </w:r>
            <w:r w:rsidR="000E5C0B" w:rsidRPr="00451B9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187615D" w14:textId="607AE37D" w:rsidR="00C64FC5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829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1AF0E7F" w14:textId="6626199C" w:rsidR="00C64FC5" w:rsidRPr="00451B90" w:rsidRDefault="002447C6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CBCC38" w14:textId="1C8B4BF1" w:rsidR="00C64FC5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3,87</w:t>
            </w:r>
            <w:r w:rsidR="000E5C0B"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70" w:type="dxa"/>
            <w:shd w:val="clear" w:color="auto" w:fill="auto"/>
          </w:tcPr>
          <w:p w14:paraId="2C664F06" w14:textId="77777777" w:rsidR="00C64FC5" w:rsidRPr="00451B90" w:rsidRDefault="00C64FC5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BF25904" w14:textId="20C779C3" w:rsidR="00C64FC5" w:rsidRPr="00451B90" w:rsidRDefault="00FE6AC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6C768C35" w14:textId="10BE75F5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451B90" w14:paraId="3AFAFD48" w14:textId="77777777" w:rsidTr="00A45E88">
        <w:tc>
          <w:tcPr>
            <w:tcW w:w="4860" w:type="dxa"/>
          </w:tcPr>
          <w:p w14:paraId="2C5DBC61" w14:textId="77777777" w:rsidR="00C64FC5" w:rsidRPr="00451B90" w:rsidRDefault="00C64FC5" w:rsidP="00A16092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3109561" w14:textId="075E0023" w:rsidR="00C64FC5" w:rsidRPr="00451B90" w:rsidRDefault="00986D0F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E3F704C" w14:textId="068C99DF" w:rsidR="00C64FC5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2C3E714" w14:textId="21921CA2" w:rsidR="00C64FC5" w:rsidRPr="00451B90" w:rsidRDefault="002447C6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084D171" w14:textId="5069270D" w:rsidR="00C64FC5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70" w:type="dxa"/>
            <w:shd w:val="clear" w:color="auto" w:fill="auto"/>
          </w:tcPr>
          <w:p w14:paraId="6263BA89" w14:textId="77777777" w:rsidR="00C64FC5" w:rsidRPr="00451B90" w:rsidRDefault="00C64FC5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6F7F57C" w14:textId="547D068B" w:rsidR="00C64FC5" w:rsidRPr="00451B90" w:rsidRDefault="00870248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B5EB2B7" w14:textId="75BFEE66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870248" w:rsidRPr="00451B90" w14:paraId="734AAD81" w14:textId="77777777" w:rsidTr="00A45E88">
        <w:tc>
          <w:tcPr>
            <w:tcW w:w="4860" w:type="dxa"/>
          </w:tcPr>
          <w:p w14:paraId="1ECAE49B" w14:textId="5130C81D" w:rsidR="00870248" w:rsidRPr="00451B90" w:rsidRDefault="00870248" w:rsidP="00A16092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/>
                <w:sz w:val="30"/>
                <w:szCs w:val="30"/>
                <w:cs/>
              </w:rPr>
              <w:t xml:space="preserve">สัญญาซื้อเงินตราต่างประเทศ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8B0CF92" w14:textId="23ECBBAB" w:rsidR="00870248" w:rsidRPr="00451B90" w:rsidRDefault="00986D0F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217F5E5" w14:textId="4C4842A2" w:rsidR="00870248" w:rsidRPr="00451B90" w:rsidRDefault="002447C6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C413492" w14:textId="632A1E9D" w:rsidR="00870248" w:rsidRPr="00451B90" w:rsidRDefault="002447C6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C8AB1D5" w14:textId="63B015CA" w:rsidR="00870248" w:rsidRPr="00451B90" w:rsidRDefault="00CA6B93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270" w:type="dxa"/>
            <w:shd w:val="clear" w:color="auto" w:fill="auto"/>
          </w:tcPr>
          <w:p w14:paraId="6FD52EB0" w14:textId="77777777" w:rsidR="00870248" w:rsidRPr="00451B90" w:rsidRDefault="00870248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06D0EF2" w14:textId="44330354" w:rsidR="00870248" w:rsidRPr="00451B90" w:rsidRDefault="00870248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3,393</w:t>
            </w:r>
          </w:p>
        </w:tc>
        <w:tc>
          <w:tcPr>
            <w:tcW w:w="270" w:type="dxa"/>
            <w:vAlign w:val="bottom"/>
          </w:tcPr>
          <w:p w14:paraId="52E3413D" w14:textId="77777777" w:rsidR="00870248" w:rsidRPr="00451B90" w:rsidRDefault="00870248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6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451B90" w14:paraId="7D4FB916" w14:textId="77777777" w:rsidTr="00A45E88">
        <w:tc>
          <w:tcPr>
            <w:tcW w:w="4860" w:type="dxa"/>
          </w:tcPr>
          <w:p w14:paraId="49D39516" w14:textId="77777777" w:rsidR="00C64FC5" w:rsidRPr="00451B90" w:rsidRDefault="00C64FC5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50B5657" w14:textId="53AA52D0" w:rsidR="00C64FC5" w:rsidRPr="00451B90" w:rsidRDefault="00986D0F" w:rsidP="000913A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EFC3048" w14:textId="3773F8AC" w:rsidR="00C64FC5" w:rsidRPr="00451B90" w:rsidRDefault="002447C6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D50A7B" w14:textId="1126034C" w:rsidR="00C64FC5" w:rsidRPr="00451B90" w:rsidRDefault="002447C6" w:rsidP="000913AA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6FFDFBB" w14:textId="772482B3" w:rsidR="00C64FC5" w:rsidRPr="00451B90" w:rsidRDefault="00CA6B93" w:rsidP="00305226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1010"/>
                <w:tab w:val="left" w:pos="1150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270" w:type="dxa"/>
            <w:shd w:val="clear" w:color="auto" w:fill="auto"/>
          </w:tcPr>
          <w:p w14:paraId="3136FAFA" w14:textId="77777777" w:rsidR="00C64FC5" w:rsidRPr="00451B90" w:rsidRDefault="00C64FC5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25470DD5" w14:textId="51ABF113" w:rsidR="00C64FC5" w:rsidRPr="00451B90" w:rsidRDefault="00FE6AC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(136)</w:t>
            </w:r>
          </w:p>
        </w:tc>
        <w:tc>
          <w:tcPr>
            <w:tcW w:w="270" w:type="dxa"/>
            <w:vAlign w:val="bottom"/>
          </w:tcPr>
          <w:p w14:paraId="0C10D889" w14:textId="5F29BA4F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C64FC5" w:rsidRPr="00451B90" w14:paraId="5B42312D" w14:textId="77777777" w:rsidTr="00A45E88">
        <w:tc>
          <w:tcPr>
            <w:tcW w:w="4860" w:type="dxa"/>
          </w:tcPr>
          <w:p w14:paraId="767C7F78" w14:textId="77777777" w:rsidR="00C64FC5" w:rsidRPr="00451B90" w:rsidRDefault="00C64FC5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1330FD0" w14:textId="69AD8883" w:rsidR="00C64FC5" w:rsidRPr="00451B90" w:rsidRDefault="00907F95" w:rsidP="00A45E8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</w:t>
            </w:r>
            <w:r w:rsidR="000D746E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68</w:t>
            </w:r>
            <w:r w:rsidR="00A370DC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3EF263B9" w14:textId="43327418" w:rsidR="00C64FC5" w:rsidRPr="00451B90" w:rsidRDefault="00A53817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(3,491</w:t>
            </w:r>
            <w:r w:rsidR="002447C6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3E87CC8" w14:textId="708E2EC1" w:rsidR="00C64FC5" w:rsidRPr="00451B90" w:rsidRDefault="00A53817" w:rsidP="000913A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1,124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07F6EC" w14:textId="2EA0441D" w:rsidR="00C64FC5" w:rsidRPr="00451B90" w:rsidRDefault="00A370DC" w:rsidP="00A45E88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3,319</w:t>
            </w:r>
          </w:p>
        </w:tc>
        <w:tc>
          <w:tcPr>
            <w:tcW w:w="270" w:type="dxa"/>
            <w:shd w:val="clear" w:color="auto" w:fill="auto"/>
          </w:tcPr>
          <w:p w14:paraId="019895BA" w14:textId="77777777" w:rsidR="00C64FC5" w:rsidRPr="00451B90" w:rsidRDefault="00C64FC5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55B4B9D1" w14:textId="5DEDAC1E" w:rsidR="00C64FC5" w:rsidRPr="00451B90" w:rsidRDefault="00986D0F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(1,074)</w:t>
            </w:r>
          </w:p>
        </w:tc>
        <w:tc>
          <w:tcPr>
            <w:tcW w:w="270" w:type="dxa"/>
            <w:vAlign w:val="bottom"/>
          </w:tcPr>
          <w:p w14:paraId="24EE0BAA" w14:textId="5EDD6142" w:rsidR="00C64FC5" w:rsidRPr="00451B90" w:rsidRDefault="00C64FC5" w:rsidP="00D44D3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</w:tbl>
    <w:p w14:paraId="43FB5606" w14:textId="3E8E1A57" w:rsidR="00DF7445" w:rsidRPr="00451B90" w:rsidRDefault="00DF74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16"/>
          <w:szCs w:val="16"/>
          <w:cs/>
        </w:rPr>
      </w:pPr>
    </w:p>
    <w:tbl>
      <w:tblPr>
        <w:tblW w:w="0" w:type="auto"/>
        <w:tblInd w:w="360" w:type="dxa"/>
        <w:tblLayout w:type="fixed"/>
        <w:tblLook w:val="01E0" w:firstRow="1" w:lastRow="1" w:firstColumn="1" w:lastColumn="1" w:noHBand="0" w:noVBand="0"/>
      </w:tblPr>
      <w:tblGrid>
        <w:gridCol w:w="3960"/>
        <w:gridCol w:w="1170"/>
        <w:gridCol w:w="1260"/>
        <w:gridCol w:w="1170"/>
        <w:gridCol w:w="1170"/>
        <w:gridCol w:w="270"/>
        <w:gridCol w:w="1260"/>
        <w:gridCol w:w="1350"/>
        <w:gridCol w:w="1260"/>
        <w:gridCol w:w="1260"/>
      </w:tblGrid>
      <w:tr w:rsidR="004712BC" w:rsidRPr="00451B90" w14:paraId="362D5750" w14:textId="77777777" w:rsidTr="00BF1013">
        <w:trPr>
          <w:tblHeader/>
        </w:trPr>
        <w:tc>
          <w:tcPr>
            <w:tcW w:w="3960" w:type="dxa"/>
          </w:tcPr>
          <w:p w14:paraId="6B9E521C" w14:textId="77777777" w:rsidR="004712BC" w:rsidRPr="00451B90" w:rsidRDefault="004712BC" w:rsidP="00A16092">
            <w:pPr>
              <w:pStyle w:val="BodyText"/>
              <w:spacing w:after="0"/>
              <w:ind w:left="145" w:right="-405" w:hanging="145"/>
              <w:jc w:val="both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</w:rPr>
            </w:pPr>
          </w:p>
        </w:tc>
        <w:tc>
          <w:tcPr>
            <w:tcW w:w="4770" w:type="dxa"/>
            <w:gridSpan w:val="4"/>
          </w:tcPr>
          <w:p w14:paraId="33C0DA5C" w14:textId="77777777" w:rsidR="004712BC" w:rsidRPr="00451B90" w:rsidRDefault="004712BC" w:rsidP="00A16092">
            <w:pPr>
              <w:pStyle w:val="BodyText"/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0885BB57" w14:textId="77777777" w:rsidR="004712BC" w:rsidRPr="00451B90" w:rsidRDefault="004712BC" w:rsidP="00A16092">
            <w:pPr>
              <w:pStyle w:val="BodyText"/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30" w:type="dxa"/>
            <w:gridSpan w:val="4"/>
          </w:tcPr>
          <w:p w14:paraId="0D70A9C3" w14:textId="77777777" w:rsidR="004712BC" w:rsidRPr="00451B90" w:rsidRDefault="004712BC" w:rsidP="00A16092">
            <w:pPr>
              <w:pStyle w:val="BodyText"/>
              <w:tabs>
                <w:tab w:val="clear" w:pos="5387"/>
                <w:tab w:val="left" w:pos="5110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712BC" w:rsidRPr="00451B90" w14:paraId="54398535" w14:textId="77777777" w:rsidTr="00BF1013">
        <w:trPr>
          <w:tblHeader/>
        </w:trPr>
        <w:tc>
          <w:tcPr>
            <w:tcW w:w="3960" w:type="dxa"/>
            <w:vAlign w:val="bottom"/>
          </w:tcPr>
          <w:p w14:paraId="0AE249BA" w14:textId="07879DA6" w:rsidR="004712BC" w:rsidRPr="00451B90" w:rsidRDefault="004712BC" w:rsidP="00A16092">
            <w:pPr>
              <w:pStyle w:val="BodyText"/>
              <w:spacing w:after="0"/>
              <w:ind w:right="-40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F1E9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 </w:t>
            </w:r>
            <w:r w:rsidR="006F1E95"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2564</w:t>
            </w: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</w:tcPr>
          <w:p w14:paraId="26332A68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260" w:type="dxa"/>
          </w:tcPr>
          <w:p w14:paraId="13EE9659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เงินเยน</w:t>
            </w:r>
          </w:p>
          <w:p w14:paraId="430AA182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7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ญี่ปุ่น</w:t>
            </w:r>
          </w:p>
        </w:tc>
        <w:tc>
          <w:tcPr>
            <w:tcW w:w="1170" w:type="dxa"/>
          </w:tcPr>
          <w:p w14:paraId="09E2D584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E25E1E6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170" w:type="dxa"/>
          </w:tcPr>
          <w:p w14:paraId="6E581031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3720742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  <w:tc>
          <w:tcPr>
            <w:tcW w:w="270" w:type="dxa"/>
          </w:tcPr>
          <w:p w14:paraId="088D58B4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40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90B02F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เงินเหรียญสหรัฐฯ</w:t>
            </w:r>
          </w:p>
        </w:tc>
        <w:tc>
          <w:tcPr>
            <w:tcW w:w="1350" w:type="dxa"/>
          </w:tcPr>
          <w:p w14:paraId="16C3B6CB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เงินโครน</w:t>
            </w:r>
          </w:p>
          <w:p w14:paraId="6D485AAB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นอร์เวย์</w:t>
            </w:r>
          </w:p>
        </w:tc>
        <w:tc>
          <w:tcPr>
            <w:tcW w:w="1260" w:type="dxa"/>
          </w:tcPr>
          <w:p w14:paraId="0BCB328F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D5F42BD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อื่น ๆ</w:t>
            </w:r>
          </w:p>
        </w:tc>
        <w:tc>
          <w:tcPr>
            <w:tcW w:w="1260" w:type="dxa"/>
          </w:tcPr>
          <w:p w14:paraId="1A8FF546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FC14324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712BC" w:rsidRPr="00451B90" w14:paraId="206A0B6E" w14:textId="77777777" w:rsidTr="00BF1013">
        <w:trPr>
          <w:tblHeader/>
        </w:trPr>
        <w:tc>
          <w:tcPr>
            <w:tcW w:w="3960" w:type="dxa"/>
            <w:vAlign w:val="bottom"/>
          </w:tcPr>
          <w:p w14:paraId="3DB826E2" w14:textId="77777777" w:rsidR="004712BC" w:rsidRPr="00451B90" w:rsidRDefault="004712BC" w:rsidP="00A16092">
            <w:pPr>
              <w:pStyle w:val="BodyText"/>
              <w:spacing w:after="0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770" w:type="dxa"/>
            <w:gridSpan w:val="4"/>
          </w:tcPr>
          <w:p w14:paraId="5CB883C4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0" w:type="dxa"/>
          </w:tcPr>
          <w:p w14:paraId="2DA3E3F9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130" w:type="dxa"/>
            <w:gridSpan w:val="4"/>
          </w:tcPr>
          <w:p w14:paraId="036DA545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4712BC" w:rsidRPr="00451B90" w14:paraId="053F9494" w14:textId="77777777" w:rsidTr="00BF1013">
        <w:tc>
          <w:tcPr>
            <w:tcW w:w="3960" w:type="dxa"/>
          </w:tcPr>
          <w:p w14:paraId="43266209" w14:textId="77777777" w:rsidR="004712BC" w:rsidRPr="00451B90" w:rsidRDefault="004712BC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170" w:type="dxa"/>
            <w:vAlign w:val="bottom"/>
          </w:tcPr>
          <w:p w14:paraId="328BC5C4" w14:textId="7046F6F7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1260" w:type="dxa"/>
            <w:vAlign w:val="bottom"/>
          </w:tcPr>
          <w:p w14:paraId="372EC985" w14:textId="731ACCCD" w:rsidR="004712BC" w:rsidRPr="00451B90" w:rsidRDefault="006F1E9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-50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tcW w:w="1170" w:type="dxa"/>
            <w:vAlign w:val="bottom"/>
          </w:tcPr>
          <w:p w14:paraId="18F5BA93" w14:textId="7934F8EE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492</w:t>
            </w:r>
          </w:p>
        </w:tc>
        <w:tc>
          <w:tcPr>
            <w:tcW w:w="1170" w:type="dxa"/>
            <w:vAlign w:val="bottom"/>
          </w:tcPr>
          <w:p w14:paraId="26036947" w14:textId="216A74E8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70" w:type="dxa"/>
          </w:tcPr>
          <w:p w14:paraId="6BEA9465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4BCB19" w14:textId="7B2C01B6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  <w:tc>
          <w:tcPr>
            <w:tcW w:w="1350" w:type="dxa"/>
            <w:vAlign w:val="bottom"/>
          </w:tcPr>
          <w:p w14:paraId="73BB40D7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71B3723C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C326B00" w14:textId="61B67193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183</w:t>
            </w:r>
          </w:p>
        </w:tc>
      </w:tr>
      <w:tr w:rsidR="004712BC" w:rsidRPr="00451B90" w14:paraId="35CF37AA" w14:textId="77777777" w:rsidTr="00BF1013">
        <w:tc>
          <w:tcPr>
            <w:tcW w:w="3960" w:type="dxa"/>
          </w:tcPr>
          <w:p w14:paraId="7333A05E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ลูกหนี้การค้าและลูกหนี้อื่น</w:t>
            </w:r>
          </w:p>
        </w:tc>
        <w:tc>
          <w:tcPr>
            <w:tcW w:w="1170" w:type="dxa"/>
            <w:vAlign w:val="bottom"/>
          </w:tcPr>
          <w:p w14:paraId="1E9C359B" w14:textId="1F210FDC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1260" w:type="dxa"/>
            <w:vAlign w:val="bottom"/>
          </w:tcPr>
          <w:p w14:paraId="69C12DBC" w14:textId="77777777" w:rsidR="004712BC" w:rsidRPr="00451B90" w:rsidRDefault="004712BC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33046881" w14:textId="6336161A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1170" w:type="dxa"/>
            <w:vAlign w:val="bottom"/>
          </w:tcPr>
          <w:p w14:paraId="4B29E338" w14:textId="7F468D8A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195</w:t>
            </w:r>
          </w:p>
        </w:tc>
        <w:tc>
          <w:tcPr>
            <w:tcW w:w="270" w:type="dxa"/>
          </w:tcPr>
          <w:p w14:paraId="20FECAB0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9B298A1" w14:textId="103557D7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1350" w:type="dxa"/>
            <w:vAlign w:val="bottom"/>
          </w:tcPr>
          <w:p w14:paraId="03963867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4FE67B7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EDD95F9" w14:textId="28B7FC35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4712BC" w:rsidRPr="00451B90" w14:paraId="62873A0E" w14:textId="77777777" w:rsidTr="00BF1013">
        <w:tc>
          <w:tcPr>
            <w:tcW w:w="3960" w:type="dxa"/>
          </w:tcPr>
          <w:p w14:paraId="6997562A" w14:textId="77777777" w:rsidR="004712BC" w:rsidRPr="00451B90" w:rsidRDefault="004712BC" w:rsidP="00A16092">
            <w:pPr>
              <w:pStyle w:val="BodyText"/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เงินให้กู้ยืมแก่กิจการที่เกี่ยวข้องกัน</w:t>
            </w:r>
          </w:p>
        </w:tc>
        <w:tc>
          <w:tcPr>
            <w:tcW w:w="1170" w:type="dxa"/>
            <w:vAlign w:val="bottom"/>
          </w:tcPr>
          <w:p w14:paraId="6DD16831" w14:textId="526694F5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1260" w:type="dxa"/>
            <w:vAlign w:val="bottom"/>
          </w:tcPr>
          <w:p w14:paraId="1596FEF6" w14:textId="77777777" w:rsidR="004712BC" w:rsidRPr="00451B90" w:rsidRDefault="004712BC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5CBFF137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95C09E" w14:textId="33CC7814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104</w:t>
            </w:r>
          </w:p>
        </w:tc>
        <w:tc>
          <w:tcPr>
            <w:tcW w:w="270" w:type="dxa"/>
          </w:tcPr>
          <w:p w14:paraId="6E0B4DFB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2BB7531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C8BBEEE" w14:textId="70509FD1" w:rsidR="004712BC" w:rsidRPr="00451B90" w:rsidRDefault="006F1E9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08287A0B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13DEB9B6" w14:textId="6260D7AB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072</w:t>
            </w:r>
          </w:p>
        </w:tc>
      </w:tr>
      <w:tr w:rsidR="004712BC" w:rsidRPr="00451B90" w14:paraId="7965FC74" w14:textId="77777777" w:rsidTr="00BF1013">
        <w:tc>
          <w:tcPr>
            <w:tcW w:w="3960" w:type="dxa"/>
            <w:shd w:val="clear" w:color="auto" w:fill="auto"/>
          </w:tcPr>
          <w:p w14:paraId="78CB1B1A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หนี้สินที่มีภาระดอกเบี้ย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2DBA37E" w14:textId="58605F70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16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016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F1BD3BE" w14:textId="2B09EC6F" w:rsidR="004712BC" w:rsidRPr="00451B90" w:rsidRDefault="004712BC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lef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966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996F7FD" w14:textId="4F7971F0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3FB48831" w14:textId="4679554F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984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  <w:shd w:val="clear" w:color="auto" w:fill="auto"/>
          </w:tcPr>
          <w:p w14:paraId="0BD98D21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7EFD9" w14:textId="59DB639D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92EE6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D909F1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6D5F3AF7" w14:textId="63E32EFA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688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451B90" w14:paraId="2C75F195" w14:textId="77777777" w:rsidTr="00BF1013">
        <w:tc>
          <w:tcPr>
            <w:tcW w:w="3960" w:type="dxa"/>
          </w:tcPr>
          <w:p w14:paraId="5892EF8A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เจ้าหนี้การค้าและเจ้าหนี้อื่น</w:t>
            </w:r>
          </w:p>
        </w:tc>
        <w:tc>
          <w:tcPr>
            <w:tcW w:w="1170" w:type="dxa"/>
            <w:vAlign w:val="bottom"/>
          </w:tcPr>
          <w:p w14:paraId="17FC75A6" w14:textId="202AD897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741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4B3A2617" w14:textId="4D085AA3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0D41075" w14:textId="6E5CFF26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38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28812A6" w14:textId="445AA434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781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9404259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13E1438" w14:textId="7146CC6A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990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659A718C" w14:textId="77777777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7102F374" w14:textId="2A7F9B0E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942A30D" w14:textId="16F496D2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994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451B90" w14:paraId="5C76CE14" w14:textId="77777777" w:rsidTr="00BF1013">
        <w:tc>
          <w:tcPr>
            <w:tcW w:w="3960" w:type="dxa"/>
          </w:tcPr>
          <w:p w14:paraId="43C19C06" w14:textId="01138307" w:rsidR="004712BC" w:rsidRPr="00451B90" w:rsidRDefault="004712BC" w:rsidP="00267C3D">
            <w:pPr>
              <w:pStyle w:val="BodyText"/>
              <w:tabs>
                <w:tab w:val="clear" w:pos="227"/>
                <w:tab w:val="left" w:pos="340"/>
              </w:tabs>
              <w:spacing w:after="0"/>
              <w:ind w:left="156" w:right="-405" w:hanging="156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ยอดบัญชีในงบแสดงฐานะ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br/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การเงินที่มีความเสี่ยง            </w:t>
            </w:r>
          </w:p>
        </w:tc>
        <w:tc>
          <w:tcPr>
            <w:tcW w:w="1170" w:type="dxa"/>
            <w:vAlign w:val="bottom"/>
          </w:tcPr>
          <w:p w14:paraId="758B632D" w14:textId="6F8E0019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715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F689CBF" w14:textId="0CC9C595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948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B523EB3" w14:textId="3427FC07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D3C47D9" w14:textId="2578D3E8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140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C9D1C30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4F146F" w14:textId="30A6BA7F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050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3ECFCC9A" w14:textId="4072BA7C" w:rsidR="004712BC" w:rsidRPr="00451B90" w:rsidRDefault="006F1E95" w:rsidP="000913A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44E90776" w14:textId="6F4EB192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AD019B3" w14:textId="285F25FB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982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4712BC" w:rsidRPr="00451B90" w14:paraId="2259F927" w14:textId="77777777" w:rsidTr="00BF1013">
        <w:tc>
          <w:tcPr>
            <w:tcW w:w="3960" w:type="dxa"/>
          </w:tcPr>
          <w:p w14:paraId="6D248305" w14:textId="77777777" w:rsidR="00267C3D" w:rsidRPr="00451B90" w:rsidRDefault="004712BC" w:rsidP="00267C3D">
            <w:pPr>
              <w:pStyle w:val="BodyText"/>
              <w:tabs>
                <w:tab w:val="clear" w:pos="227"/>
                <w:tab w:val="clear" w:pos="3742"/>
                <w:tab w:val="left" w:pos="340"/>
                <w:tab w:val="left" w:pos="3486"/>
              </w:tabs>
              <w:spacing w:after="0"/>
              <w:ind w:left="156" w:right="-107" w:hanging="156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เงินกู้ยืมจากสถาบันการเงินที่ใช้ในการป้องกัน</w:t>
            </w:r>
          </w:p>
          <w:p w14:paraId="54CCBE3D" w14:textId="784E411A" w:rsidR="004712BC" w:rsidRPr="00451B90" w:rsidRDefault="00267C3D" w:rsidP="00267C3D">
            <w:pPr>
              <w:pStyle w:val="BodyText"/>
              <w:tabs>
                <w:tab w:val="clear" w:pos="227"/>
                <w:tab w:val="clear" w:pos="3742"/>
                <w:tab w:val="left" w:pos="184"/>
                <w:tab w:val="left" w:pos="3486"/>
              </w:tabs>
              <w:spacing w:after="0"/>
              <w:ind w:left="70" w:right="-107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ความเสี่ยงของเงินลงทุนสุทธิ</w:t>
            </w:r>
          </w:p>
        </w:tc>
        <w:tc>
          <w:tcPr>
            <w:tcW w:w="1170" w:type="dxa"/>
            <w:vAlign w:val="bottom"/>
          </w:tcPr>
          <w:p w14:paraId="4DAB165B" w14:textId="7245C46F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688</w:t>
            </w:r>
          </w:p>
        </w:tc>
        <w:tc>
          <w:tcPr>
            <w:tcW w:w="1260" w:type="dxa"/>
            <w:vAlign w:val="bottom"/>
          </w:tcPr>
          <w:p w14:paraId="378585FD" w14:textId="34032E40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017</w:t>
            </w:r>
          </w:p>
        </w:tc>
        <w:tc>
          <w:tcPr>
            <w:tcW w:w="1170" w:type="dxa"/>
            <w:vAlign w:val="bottom"/>
          </w:tcPr>
          <w:p w14:paraId="18720817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AD1147" w14:textId="4533B467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4712BC" w:rsidRPr="00451B90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  <w:tc>
          <w:tcPr>
            <w:tcW w:w="270" w:type="dxa"/>
          </w:tcPr>
          <w:p w14:paraId="2F7CB01A" w14:textId="77777777" w:rsidR="004712BC" w:rsidRPr="00451B90" w:rsidRDefault="004712BC" w:rsidP="00A16092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7CB115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13A25217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533FF91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6E034E4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451B90" w14:paraId="3B7DFDD3" w14:textId="77777777" w:rsidTr="00BF1013">
        <w:tc>
          <w:tcPr>
            <w:tcW w:w="3960" w:type="dxa"/>
          </w:tcPr>
          <w:p w14:paraId="70B81D57" w14:textId="77777777" w:rsidR="004712BC" w:rsidRPr="00451B90" w:rsidRDefault="004712BC" w:rsidP="00A16092">
            <w:pPr>
              <w:pStyle w:val="NoSpacing"/>
              <w:ind w:left="156" w:hanging="156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สัญญาแลกเปลี่ยนเงินตราต่างประเทศ                            </w:t>
            </w:r>
          </w:p>
        </w:tc>
        <w:tc>
          <w:tcPr>
            <w:tcW w:w="1170" w:type="dxa"/>
            <w:vAlign w:val="bottom"/>
          </w:tcPr>
          <w:p w14:paraId="624A7A14" w14:textId="74E34C51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1260" w:type="dxa"/>
            <w:vAlign w:val="bottom"/>
          </w:tcPr>
          <w:p w14:paraId="5E3A4B9F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D740459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6D7D89E" w14:textId="785BD19C" w:rsidR="004712BC" w:rsidRPr="00451B90" w:rsidRDefault="006F1E95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270</w:t>
            </w:r>
          </w:p>
        </w:tc>
        <w:tc>
          <w:tcPr>
            <w:tcW w:w="270" w:type="dxa"/>
          </w:tcPr>
          <w:p w14:paraId="019E2335" w14:textId="77777777" w:rsidR="004712BC" w:rsidRPr="00451B90" w:rsidRDefault="004712BC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AB95AC2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13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23DB884A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38084C9F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17047C4" w14:textId="77777777" w:rsidR="004712BC" w:rsidRPr="00451B90" w:rsidRDefault="004712BC" w:rsidP="00A160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712BC" w:rsidRPr="00451B90" w14:paraId="59473834" w14:textId="77777777" w:rsidTr="00BF1013">
        <w:tc>
          <w:tcPr>
            <w:tcW w:w="3960" w:type="dxa"/>
          </w:tcPr>
          <w:p w14:paraId="6B7F5666" w14:textId="77777777" w:rsidR="004712BC" w:rsidRPr="00451B90" w:rsidRDefault="004712BC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สัญญาขายเงินตราต่างประเทศ                                        </w:t>
            </w:r>
          </w:p>
        </w:tc>
        <w:tc>
          <w:tcPr>
            <w:tcW w:w="1170" w:type="dxa"/>
            <w:vAlign w:val="bottom"/>
          </w:tcPr>
          <w:p w14:paraId="0F228397" w14:textId="25C63622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3A1EE723" w14:textId="77777777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E95F4CB" w14:textId="77777777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69DCE9BC" w14:textId="60EFB165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AFFB0E7" w14:textId="77777777" w:rsidR="004712BC" w:rsidRPr="00451B90" w:rsidRDefault="004712BC" w:rsidP="00A16092">
            <w:pPr>
              <w:pStyle w:val="NoSpacing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32856E" w14:textId="41865F0C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13359BF0" w14:textId="77777777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</w:tcPr>
          <w:p w14:paraId="0AAC0AE6" w14:textId="77777777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052AE2B0" w14:textId="217814AE" w:rsidR="004712BC" w:rsidRPr="00451B90" w:rsidRDefault="004712BC" w:rsidP="00A16092">
            <w:pPr>
              <w:pStyle w:val="BodyText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sz w:val="30"/>
                <w:szCs w:val="30"/>
              </w:rPr>
              <w:t>447</w:t>
            </w:r>
            <w:r w:rsidRPr="00451B90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4712BC" w:rsidRPr="00451B90" w14:paraId="43B9FF62" w14:textId="77777777" w:rsidTr="00BF1013">
        <w:tc>
          <w:tcPr>
            <w:tcW w:w="3960" w:type="dxa"/>
          </w:tcPr>
          <w:p w14:paraId="1C43FA8F" w14:textId="77777777" w:rsidR="004712BC" w:rsidRPr="00451B90" w:rsidRDefault="004712BC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170" w:type="dxa"/>
            <w:vAlign w:val="bottom"/>
          </w:tcPr>
          <w:p w14:paraId="76F0075A" w14:textId="648C7574" w:rsidR="004712BC" w:rsidRPr="00451B90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-2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204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71570BDE" w14:textId="00B3FDAC" w:rsidR="004712BC" w:rsidRPr="00451B90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336F2D60" w14:textId="733FDA81" w:rsidR="004712BC" w:rsidRPr="00451B90" w:rsidRDefault="006F1E95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4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523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B2C7ABD" w14:textId="02E1C229" w:rsidR="004712BC" w:rsidRPr="00451B90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612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46D8DB7" w14:textId="77777777" w:rsidR="004712BC" w:rsidRPr="00451B90" w:rsidRDefault="004712BC" w:rsidP="00A16092">
            <w:pPr>
              <w:pStyle w:val="NoSpacing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9E24BEA" w14:textId="622AB2CB" w:rsidR="004712BC" w:rsidRPr="00451B90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497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50" w:type="dxa"/>
            <w:vAlign w:val="bottom"/>
          </w:tcPr>
          <w:p w14:paraId="7987572D" w14:textId="66EB3D8E" w:rsidR="004712BC" w:rsidRPr="00451B90" w:rsidRDefault="006F1E95" w:rsidP="000913AA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ind w:right="7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4712BC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072</w:t>
            </w:r>
          </w:p>
        </w:tc>
        <w:tc>
          <w:tcPr>
            <w:tcW w:w="1260" w:type="dxa"/>
            <w:vAlign w:val="bottom"/>
          </w:tcPr>
          <w:p w14:paraId="58284D43" w14:textId="7FCECDAE" w:rsidR="004712BC" w:rsidRPr="00451B90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260" w:type="dxa"/>
            <w:vAlign w:val="bottom"/>
          </w:tcPr>
          <w:p w14:paraId="1D28DD2E" w14:textId="51B37977" w:rsidR="004712BC" w:rsidRPr="00451B90" w:rsidRDefault="004712BC" w:rsidP="00A16092">
            <w:pPr>
              <w:pStyle w:val="BodyText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after="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6F1E95"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429</w:t>
            </w: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63B91664" w14:textId="4E9CE600" w:rsidR="00DF7445" w:rsidRPr="00451B90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07F51EA" w14:textId="77777777" w:rsidR="00DF7445" w:rsidRPr="00451B90" w:rsidRDefault="00DF7445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  <w:sectPr w:rsidR="00DF7445" w:rsidRPr="00451B90" w:rsidSect="00FB1D27">
          <w:headerReference w:type="default" r:id="rId27"/>
          <w:pgSz w:w="16840" w:h="11907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0368BE88" w14:textId="05E4923A" w:rsidR="00F20DB7" w:rsidRPr="00451B90" w:rsidRDefault="00F20DB7" w:rsidP="006F72C4">
      <w:pPr>
        <w:pStyle w:val="block"/>
        <w:spacing w:after="0" w:line="240" w:lineRule="auto"/>
        <w:ind w:left="450"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  <w:r w:rsidRPr="00451B90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val="en-US" w:bidi="th-TH"/>
        </w:rPr>
        <w:lastRenderedPageBreak/>
        <w:t>ฐานะเปิดต่อความเสี่ยงด้านอัตราดอกเบี้ย</w:t>
      </w:r>
    </w:p>
    <w:p w14:paraId="2CCA8148" w14:textId="77777777" w:rsidR="00EC1ABA" w:rsidRPr="00451B90" w:rsidRDefault="00EC1ABA" w:rsidP="00663EDE">
      <w:pPr>
        <w:pStyle w:val="block"/>
        <w:spacing w:after="0" w:line="240" w:lineRule="auto"/>
        <w:ind w:right="-7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rtl/>
          <w:cs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4140"/>
        <w:gridCol w:w="1282"/>
        <w:gridCol w:w="1283"/>
        <w:gridCol w:w="1282"/>
        <w:gridCol w:w="1283"/>
      </w:tblGrid>
      <w:tr w:rsidR="00946D34" w:rsidRPr="00451B90" w14:paraId="04DD4C07" w14:textId="77777777" w:rsidTr="006F72C4">
        <w:trPr>
          <w:tblHeader/>
        </w:trPr>
        <w:tc>
          <w:tcPr>
            <w:tcW w:w="4140" w:type="dxa"/>
            <w:shd w:val="clear" w:color="auto" w:fill="auto"/>
          </w:tcPr>
          <w:p w14:paraId="10678B27" w14:textId="77777777" w:rsidR="00946D34" w:rsidRPr="00451B90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6F521116" w14:textId="77777777" w:rsidR="00946D34" w:rsidRPr="00451B90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3A66627E" w14:textId="77777777" w:rsidR="00946D34" w:rsidRPr="00451B90" w:rsidRDefault="00946D34" w:rsidP="00C670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6F72C4" w:rsidRPr="00451B90" w14:paraId="0730E0D0" w14:textId="77777777" w:rsidTr="006F72C4">
        <w:trPr>
          <w:tblHeader/>
        </w:trPr>
        <w:tc>
          <w:tcPr>
            <w:tcW w:w="4140" w:type="dxa"/>
          </w:tcPr>
          <w:p w14:paraId="38BA4A43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DBFBC23" w14:textId="10F87ADE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C1F50"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1FA175B7" w14:textId="43F74B46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102DAFA5" w14:textId="607D8123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3C1F50"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43B80F54" w14:textId="7F906CF4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6F72C4" w:rsidRPr="00451B90" w14:paraId="6524F715" w14:textId="77777777" w:rsidTr="006F72C4">
        <w:trPr>
          <w:tblHeader/>
        </w:trPr>
        <w:tc>
          <w:tcPr>
            <w:tcW w:w="4140" w:type="dxa"/>
          </w:tcPr>
          <w:p w14:paraId="792D3020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559C2E0A" w14:textId="69FA9E22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39F1D8E" w14:textId="3BFC1E6D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6A3DCE50" w14:textId="66162381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6020CB52" w14:textId="5D3D6A03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6F72C4" w:rsidRPr="00451B90" w14:paraId="7C07F819" w14:textId="77777777" w:rsidTr="006F72C4">
        <w:trPr>
          <w:tblHeader/>
        </w:trPr>
        <w:tc>
          <w:tcPr>
            <w:tcW w:w="4140" w:type="dxa"/>
          </w:tcPr>
          <w:p w14:paraId="5627C8DA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4F51466F" w14:textId="77777777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F72C4" w:rsidRPr="00451B90" w14:paraId="456A590F" w14:textId="77777777" w:rsidTr="006F72C4">
        <w:tc>
          <w:tcPr>
            <w:tcW w:w="4140" w:type="dxa"/>
          </w:tcPr>
          <w:p w14:paraId="1D1AC3C4" w14:textId="5228E7A9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เครื่องมือทางการเงินที่มีอัตราดอกเบี้ยผันแปร</w:t>
            </w:r>
          </w:p>
        </w:tc>
        <w:tc>
          <w:tcPr>
            <w:tcW w:w="1282" w:type="dxa"/>
          </w:tcPr>
          <w:p w14:paraId="26D4EF3A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51EA4050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2B21867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255EEB01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F72C4" w:rsidRPr="00451B90" w14:paraId="59EF07A8" w14:textId="77777777" w:rsidTr="00EE70EB">
        <w:tc>
          <w:tcPr>
            <w:tcW w:w="4140" w:type="dxa"/>
          </w:tcPr>
          <w:p w14:paraId="1BE76A2B" w14:textId="064C1385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E0C5AC" w14:textId="667DA871" w:rsidR="006F72C4" w:rsidRPr="00451B90" w:rsidRDefault="009A3078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(21,257)</w:t>
            </w:r>
          </w:p>
        </w:tc>
        <w:tc>
          <w:tcPr>
            <w:tcW w:w="1283" w:type="dxa"/>
            <w:shd w:val="clear" w:color="auto" w:fill="auto"/>
          </w:tcPr>
          <w:p w14:paraId="250C06FE" w14:textId="058C849E" w:rsidR="006F72C4" w:rsidRPr="00451B90" w:rsidRDefault="006F72C4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(27,601)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5974F7E4" w14:textId="25809393" w:rsidR="006F72C4" w:rsidRPr="00451B90" w:rsidRDefault="009A3078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(7,184)</w:t>
            </w:r>
          </w:p>
        </w:tc>
        <w:tc>
          <w:tcPr>
            <w:tcW w:w="1283" w:type="dxa"/>
          </w:tcPr>
          <w:p w14:paraId="7756D9D0" w14:textId="72FD7AB9" w:rsidR="006F72C4" w:rsidRPr="00451B90" w:rsidRDefault="006F72C4" w:rsidP="000913A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(4,394)</w:t>
            </w:r>
          </w:p>
        </w:tc>
      </w:tr>
      <w:tr w:rsidR="006F72C4" w:rsidRPr="00451B90" w14:paraId="682F95C3" w14:textId="77777777" w:rsidTr="00EE70EB">
        <w:tc>
          <w:tcPr>
            <w:tcW w:w="4140" w:type="dxa"/>
          </w:tcPr>
          <w:p w14:paraId="602A7A83" w14:textId="77777777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8AAE195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2E9D03D8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58A952D4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83" w:type="dxa"/>
          </w:tcPr>
          <w:p w14:paraId="72DB754A" w14:textId="77777777" w:rsidR="006F72C4" w:rsidRPr="00451B90" w:rsidRDefault="006F72C4" w:rsidP="006F72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6F72C4" w:rsidRPr="00451B90" w14:paraId="20E6DBDB" w14:textId="77777777" w:rsidTr="00EE70EB">
        <w:tc>
          <w:tcPr>
            <w:tcW w:w="4140" w:type="dxa"/>
          </w:tcPr>
          <w:p w14:paraId="78E0158F" w14:textId="20B5D46F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7A81718" w14:textId="5B7FA612" w:rsidR="006F72C4" w:rsidRPr="00451B90" w:rsidRDefault="009A3078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639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168ACF36" w14:textId="7F81509E" w:rsidR="006F72C4" w:rsidRPr="00451B90" w:rsidRDefault="006F72C4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740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663BF5C6" w14:textId="390E089D" w:rsidR="006F72C4" w:rsidRPr="00451B90" w:rsidRDefault="009A3078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283" w:type="dxa"/>
            <w:vAlign w:val="bottom"/>
          </w:tcPr>
          <w:p w14:paraId="25509EBF" w14:textId="12DB9ED7" w:rsidR="006F72C4" w:rsidRPr="00451B90" w:rsidRDefault="006F72C4" w:rsidP="00A820F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  <w:cs/>
              </w:rPr>
              <w:t>-</w:t>
            </w:r>
          </w:p>
        </w:tc>
      </w:tr>
      <w:tr w:rsidR="006F72C4" w:rsidRPr="00451B90" w14:paraId="063FEDB4" w14:textId="77777777" w:rsidTr="00EE70EB">
        <w:tc>
          <w:tcPr>
            <w:tcW w:w="4140" w:type="dxa"/>
          </w:tcPr>
          <w:p w14:paraId="538D2B90" w14:textId="0CA518CE" w:rsidR="006F72C4" w:rsidRPr="00451B90" w:rsidRDefault="006F72C4" w:rsidP="006F72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14:paraId="69CD0655" w14:textId="7E45E287" w:rsidR="006F72C4" w:rsidRPr="00451B90" w:rsidRDefault="009A3078" w:rsidP="006F72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(20,618)</w:t>
            </w:r>
          </w:p>
        </w:tc>
        <w:tc>
          <w:tcPr>
            <w:tcW w:w="1283" w:type="dxa"/>
            <w:shd w:val="clear" w:color="auto" w:fill="auto"/>
            <w:vAlign w:val="bottom"/>
          </w:tcPr>
          <w:p w14:paraId="7978CE9B" w14:textId="2E7685A3" w:rsidR="006F72C4" w:rsidRPr="00451B90" w:rsidRDefault="006F72C4" w:rsidP="006F72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(26,861)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2A9B0772" w14:textId="4C486430" w:rsidR="006F72C4" w:rsidRPr="00451B90" w:rsidRDefault="009A3078" w:rsidP="006F72C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(7,184)</w:t>
            </w:r>
          </w:p>
        </w:tc>
        <w:tc>
          <w:tcPr>
            <w:tcW w:w="1283" w:type="dxa"/>
            <w:vAlign w:val="bottom"/>
          </w:tcPr>
          <w:p w14:paraId="18797310" w14:textId="1F3143B2" w:rsidR="006F72C4" w:rsidRPr="00451B90" w:rsidRDefault="006F72C4" w:rsidP="00A820F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(4,394)</w:t>
            </w:r>
          </w:p>
        </w:tc>
      </w:tr>
    </w:tbl>
    <w:p w14:paraId="573E69A4" w14:textId="77777777" w:rsidR="00946D34" w:rsidRPr="00451B90" w:rsidRDefault="00946D34" w:rsidP="00C42F4A">
      <w:pPr>
        <w:rPr>
          <w:rFonts w:asciiTheme="majorBidi" w:hAnsiTheme="majorBidi" w:cstheme="majorBidi"/>
        </w:rPr>
      </w:pPr>
    </w:p>
    <w:p w14:paraId="2F260F24" w14:textId="03525B0D" w:rsidR="00223349" w:rsidRPr="00451B90" w:rsidRDefault="000A6409" w:rsidP="00F236C9">
      <w:pPr>
        <w:pStyle w:val="index"/>
        <w:numPr>
          <w:ilvl w:val="0"/>
          <w:numId w:val="3"/>
        </w:numPr>
        <w:tabs>
          <w:tab w:val="decimal" w:pos="540"/>
        </w:tabs>
        <w:spacing w:after="0" w:line="240" w:lineRule="auto"/>
        <w:ind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ภ</w:t>
      </w:r>
      <w:r w:rsidR="004762B0"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าระผูกพันกับบุคคลหรือกิจการที่ไม่เกี่ยวข้องกัน</w:t>
      </w:r>
    </w:p>
    <w:p w14:paraId="5D1CAA38" w14:textId="77777777" w:rsidR="00663EDE" w:rsidRPr="00451B90" w:rsidRDefault="00663EDE" w:rsidP="00F236C9">
      <w:pPr>
        <w:spacing w:line="240" w:lineRule="auto"/>
        <w:rPr>
          <w:rFonts w:asciiTheme="majorBidi" w:hAnsiTheme="majorBidi" w:cstheme="majorBidi"/>
        </w:rPr>
      </w:pPr>
      <w:r w:rsidRPr="00451B90">
        <w:rPr>
          <w:rFonts w:asciiTheme="majorBidi" w:hAnsiTheme="majorBidi" w:cstheme="majorBidi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82"/>
        <w:gridCol w:w="1283"/>
        <w:gridCol w:w="1282"/>
        <w:gridCol w:w="1283"/>
      </w:tblGrid>
      <w:tr w:rsidR="00663EDE" w:rsidRPr="00451B90" w14:paraId="1E68AA0D" w14:textId="77777777" w:rsidTr="00823AF1">
        <w:trPr>
          <w:tblHeader/>
        </w:trPr>
        <w:tc>
          <w:tcPr>
            <w:tcW w:w="4050" w:type="dxa"/>
            <w:shd w:val="clear" w:color="auto" w:fill="auto"/>
          </w:tcPr>
          <w:p w14:paraId="2FBB13F7" w14:textId="77777777" w:rsidR="00663EDE" w:rsidRPr="00451B90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565" w:type="dxa"/>
            <w:gridSpan w:val="2"/>
            <w:shd w:val="clear" w:color="auto" w:fill="auto"/>
          </w:tcPr>
          <w:p w14:paraId="36F9BA9B" w14:textId="77777777" w:rsidR="00663EDE" w:rsidRPr="00451B90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งบการเงินรวม</w:t>
            </w:r>
          </w:p>
        </w:tc>
        <w:tc>
          <w:tcPr>
            <w:tcW w:w="2565" w:type="dxa"/>
            <w:gridSpan w:val="2"/>
            <w:shd w:val="clear" w:color="auto" w:fill="auto"/>
          </w:tcPr>
          <w:p w14:paraId="257897EA" w14:textId="77777777" w:rsidR="00663EDE" w:rsidRPr="00451B90" w:rsidRDefault="00663EDE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" w:right="-81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  <w:cs/>
              </w:rPr>
              <w:t>งบการเงินเฉพาะกิจการ</w:t>
            </w:r>
          </w:p>
        </w:tc>
      </w:tr>
      <w:tr w:rsidR="00A064BA" w:rsidRPr="00451B90" w14:paraId="05B48C5F" w14:textId="77777777" w:rsidTr="00823AF1">
        <w:trPr>
          <w:tblHeader/>
        </w:trPr>
        <w:tc>
          <w:tcPr>
            <w:tcW w:w="4050" w:type="dxa"/>
          </w:tcPr>
          <w:p w14:paraId="6D0D0D47" w14:textId="77777777" w:rsidR="00A064BA" w:rsidRPr="00451B90" w:rsidRDefault="00A064BA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28C3416C" w14:textId="66436DCB" w:rsidR="00A064BA" w:rsidRPr="00451B90" w:rsidRDefault="006F72C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F4CAD"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65B1A3F9" w14:textId="288C84AE" w:rsidR="00A064BA" w:rsidRPr="00451B90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064BA"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64BA"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282" w:type="dxa"/>
          </w:tcPr>
          <w:p w14:paraId="6AEC7C31" w14:textId="366D53D4" w:rsidR="00A064BA" w:rsidRPr="00451B90" w:rsidRDefault="006F72C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="002F4CAD" w:rsidRPr="00451B90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83" w:type="dxa"/>
          </w:tcPr>
          <w:p w14:paraId="0D6563DB" w14:textId="0D4AAC6A" w:rsidR="00A064BA" w:rsidRPr="00451B90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A064BA" w:rsidRPr="00451B90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64BA"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8B2E04" w:rsidRPr="00451B90" w14:paraId="1B793123" w14:textId="77777777" w:rsidTr="00823AF1">
        <w:trPr>
          <w:tblHeader/>
        </w:trPr>
        <w:tc>
          <w:tcPr>
            <w:tcW w:w="4050" w:type="dxa"/>
          </w:tcPr>
          <w:p w14:paraId="3050777C" w14:textId="77777777" w:rsidR="008B2E04" w:rsidRPr="00451B90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1A04A3D2" w14:textId="4FEF268C" w:rsidR="008B2E04" w:rsidRPr="00451B90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3F0D659D" w14:textId="29D60684" w:rsidR="008B2E04" w:rsidRPr="00451B90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  <w:tc>
          <w:tcPr>
            <w:tcW w:w="1282" w:type="dxa"/>
          </w:tcPr>
          <w:p w14:paraId="000005F7" w14:textId="22D1D704" w:rsidR="008B2E04" w:rsidRPr="00451B90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283" w:type="dxa"/>
          </w:tcPr>
          <w:p w14:paraId="1BF1849D" w14:textId="1678E83A" w:rsidR="008B2E04" w:rsidRPr="00451B90" w:rsidRDefault="006F1E9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</w:rPr>
              <w:t>2564</w:t>
            </w:r>
          </w:p>
        </w:tc>
      </w:tr>
      <w:tr w:rsidR="008B2E04" w:rsidRPr="00451B90" w14:paraId="3BE58F23" w14:textId="77777777" w:rsidTr="00823AF1">
        <w:trPr>
          <w:tblHeader/>
        </w:trPr>
        <w:tc>
          <w:tcPr>
            <w:tcW w:w="4050" w:type="dxa"/>
          </w:tcPr>
          <w:p w14:paraId="135ED286" w14:textId="77777777" w:rsidR="008B2E04" w:rsidRPr="00451B90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5130" w:type="dxa"/>
            <w:gridSpan w:val="4"/>
          </w:tcPr>
          <w:p w14:paraId="37BF2B1B" w14:textId="77777777" w:rsidR="008B2E04" w:rsidRPr="00451B90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B2E04" w:rsidRPr="00451B90" w14:paraId="05E7425D" w14:textId="77777777" w:rsidTr="00823AF1">
        <w:tc>
          <w:tcPr>
            <w:tcW w:w="4050" w:type="dxa"/>
          </w:tcPr>
          <w:p w14:paraId="70B113DE" w14:textId="77777777" w:rsidR="008B2E04" w:rsidRPr="00451B90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282" w:type="dxa"/>
          </w:tcPr>
          <w:p w14:paraId="545429E7" w14:textId="77777777" w:rsidR="008B2E04" w:rsidRPr="00451B90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BD85F4E" w14:textId="77777777" w:rsidR="008B2E04" w:rsidRPr="00451B90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</w:tcPr>
          <w:p w14:paraId="76CD0BC0" w14:textId="77777777" w:rsidR="008B2E04" w:rsidRPr="00451B90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348AB7A" w14:textId="77777777" w:rsidR="008B2E04" w:rsidRPr="00451B90" w:rsidRDefault="008B2E04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B2E04" w:rsidRPr="00451B90" w14:paraId="5F653017" w14:textId="77777777" w:rsidTr="00EE70EB">
        <w:tc>
          <w:tcPr>
            <w:tcW w:w="4050" w:type="dxa"/>
          </w:tcPr>
          <w:p w14:paraId="13E99180" w14:textId="764E3BE3" w:rsidR="008B2E04" w:rsidRPr="00451B90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สัญญาก่อสร้าง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027F9952" w14:textId="6A2739AC" w:rsidR="008B2E04" w:rsidRPr="00451B90" w:rsidRDefault="003460C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4,080</w:t>
            </w:r>
          </w:p>
        </w:tc>
        <w:tc>
          <w:tcPr>
            <w:tcW w:w="1283" w:type="dxa"/>
            <w:shd w:val="clear" w:color="auto" w:fill="auto"/>
          </w:tcPr>
          <w:p w14:paraId="74298CA4" w14:textId="20C413B6" w:rsidR="008B2E04" w:rsidRPr="00451B90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3</w:t>
            </w:r>
            <w:r w:rsidR="008F197A" w:rsidRPr="00451B90">
              <w:rPr>
                <w:rFonts w:asciiTheme="majorBidi" w:hAnsiTheme="majorBidi" w:cstheme="majorBidi"/>
              </w:rPr>
              <w:t>,</w:t>
            </w:r>
            <w:r w:rsidRPr="00451B90">
              <w:rPr>
                <w:rFonts w:asciiTheme="majorBidi" w:hAnsiTheme="majorBidi" w:cstheme="majorBidi"/>
              </w:rPr>
              <w:t>643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79057613" w14:textId="37D946B6" w:rsidR="008B2E04" w:rsidRPr="00451B90" w:rsidRDefault="009F2A9C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565</w:t>
            </w:r>
          </w:p>
        </w:tc>
        <w:tc>
          <w:tcPr>
            <w:tcW w:w="1283" w:type="dxa"/>
          </w:tcPr>
          <w:p w14:paraId="618FA977" w14:textId="5B5D6807" w:rsidR="008B2E04" w:rsidRPr="00451B90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224</w:t>
            </w:r>
          </w:p>
        </w:tc>
      </w:tr>
      <w:tr w:rsidR="008B2E04" w:rsidRPr="00451B90" w14:paraId="32AB57C5" w14:textId="77777777" w:rsidTr="00EE70EB">
        <w:tc>
          <w:tcPr>
            <w:tcW w:w="4050" w:type="dxa"/>
          </w:tcPr>
          <w:p w14:paraId="47F2D7D8" w14:textId="77777777" w:rsidR="008B2E04" w:rsidRPr="00451B90" w:rsidRDefault="008B2E04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4A4F4C1D" w14:textId="0FB6430C" w:rsidR="008B2E04" w:rsidRPr="00451B90" w:rsidRDefault="003460C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4,080</w:t>
            </w:r>
          </w:p>
        </w:tc>
        <w:tc>
          <w:tcPr>
            <w:tcW w:w="1283" w:type="dxa"/>
            <w:shd w:val="clear" w:color="auto" w:fill="auto"/>
          </w:tcPr>
          <w:p w14:paraId="5F27DBC9" w14:textId="14956AFC" w:rsidR="008B2E04" w:rsidRPr="00451B90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3</w:t>
            </w:r>
            <w:r w:rsidR="008F197A" w:rsidRPr="00451B90">
              <w:rPr>
                <w:rFonts w:asciiTheme="majorBidi" w:hAnsiTheme="majorBidi" w:cstheme="majorBidi"/>
                <w:b/>
                <w:bCs/>
              </w:rPr>
              <w:t>,</w:t>
            </w:r>
            <w:r w:rsidRPr="00451B90">
              <w:rPr>
                <w:rFonts w:asciiTheme="majorBidi" w:hAnsiTheme="majorBidi" w:cstheme="majorBidi"/>
                <w:b/>
                <w:bCs/>
              </w:rPr>
              <w:t>643</w:t>
            </w:r>
          </w:p>
        </w:tc>
        <w:tc>
          <w:tcPr>
            <w:tcW w:w="1282" w:type="dxa"/>
            <w:shd w:val="clear" w:color="auto" w:fill="auto"/>
            <w:vAlign w:val="bottom"/>
          </w:tcPr>
          <w:p w14:paraId="17279366" w14:textId="17865155" w:rsidR="008B2E04" w:rsidRPr="00451B90" w:rsidRDefault="009F2A9C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565</w:t>
            </w:r>
          </w:p>
        </w:tc>
        <w:tc>
          <w:tcPr>
            <w:tcW w:w="1283" w:type="dxa"/>
          </w:tcPr>
          <w:p w14:paraId="644E80AD" w14:textId="25C2BB27" w:rsidR="008B2E04" w:rsidRPr="00451B90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224</w:t>
            </w:r>
          </w:p>
        </w:tc>
      </w:tr>
      <w:tr w:rsidR="00825705" w:rsidRPr="00451B90" w14:paraId="5179CCBE" w14:textId="77777777" w:rsidTr="00EE70EB">
        <w:tc>
          <w:tcPr>
            <w:tcW w:w="4050" w:type="dxa"/>
          </w:tcPr>
          <w:p w14:paraId="7253021F" w14:textId="1839FEC1" w:rsidR="00825705" w:rsidRPr="00451B90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82" w:type="dxa"/>
            <w:shd w:val="clear" w:color="auto" w:fill="auto"/>
          </w:tcPr>
          <w:p w14:paraId="75854C21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5C68B59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7CDC8475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32D28660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25705" w:rsidRPr="00451B90" w14:paraId="4A3E216C" w14:textId="77777777" w:rsidTr="00EE70EB">
        <w:tc>
          <w:tcPr>
            <w:tcW w:w="4050" w:type="dxa"/>
          </w:tcPr>
          <w:p w14:paraId="53335A95" w14:textId="77777777" w:rsidR="00825705" w:rsidRPr="00451B90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51B9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 ๆ</w:t>
            </w:r>
          </w:p>
        </w:tc>
        <w:tc>
          <w:tcPr>
            <w:tcW w:w="1282" w:type="dxa"/>
            <w:shd w:val="clear" w:color="auto" w:fill="auto"/>
          </w:tcPr>
          <w:p w14:paraId="7426E044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  <w:shd w:val="clear" w:color="auto" w:fill="auto"/>
          </w:tcPr>
          <w:p w14:paraId="12767E40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2" w:type="dxa"/>
            <w:shd w:val="clear" w:color="auto" w:fill="auto"/>
          </w:tcPr>
          <w:p w14:paraId="66D6264E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  <w:tc>
          <w:tcPr>
            <w:tcW w:w="1283" w:type="dxa"/>
          </w:tcPr>
          <w:p w14:paraId="40885BFF" w14:textId="77777777" w:rsidR="00825705" w:rsidRPr="00451B90" w:rsidRDefault="00825705" w:rsidP="00F236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</w:p>
        </w:tc>
      </w:tr>
      <w:tr w:rsidR="00825705" w:rsidRPr="00451B90" w14:paraId="77F4BF2C" w14:textId="77777777" w:rsidTr="00EE70EB">
        <w:tc>
          <w:tcPr>
            <w:tcW w:w="4050" w:type="dxa"/>
          </w:tcPr>
          <w:p w14:paraId="4C9519A1" w14:textId="77777777" w:rsidR="00825705" w:rsidRPr="00451B90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1282" w:type="dxa"/>
            <w:shd w:val="clear" w:color="auto" w:fill="auto"/>
          </w:tcPr>
          <w:p w14:paraId="0F0516D3" w14:textId="2CA1EC84" w:rsidR="00825705" w:rsidRPr="00451B90" w:rsidRDefault="000F6142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2,629</w:t>
            </w:r>
          </w:p>
        </w:tc>
        <w:tc>
          <w:tcPr>
            <w:tcW w:w="1283" w:type="dxa"/>
            <w:shd w:val="clear" w:color="auto" w:fill="auto"/>
          </w:tcPr>
          <w:p w14:paraId="51494E41" w14:textId="1EB4E658" w:rsidR="00825705" w:rsidRPr="00451B90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257</w:t>
            </w:r>
          </w:p>
        </w:tc>
        <w:tc>
          <w:tcPr>
            <w:tcW w:w="1282" w:type="dxa"/>
            <w:shd w:val="clear" w:color="auto" w:fill="auto"/>
          </w:tcPr>
          <w:p w14:paraId="044BF6E6" w14:textId="1DC32470" w:rsidR="00825705" w:rsidRPr="00451B90" w:rsidRDefault="009F2A9C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919</w:t>
            </w:r>
          </w:p>
        </w:tc>
        <w:tc>
          <w:tcPr>
            <w:tcW w:w="1283" w:type="dxa"/>
          </w:tcPr>
          <w:p w14:paraId="714B7C84" w14:textId="7B6F7B2C" w:rsidR="00825705" w:rsidRPr="00451B90" w:rsidRDefault="006F1E95" w:rsidP="00F236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</w:rPr>
            </w:pPr>
            <w:r w:rsidRPr="00451B90">
              <w:rPr>
                <w:rFonts w:asciiTheme="majorBidi" w:hAnsiTheme="majorBidi" w:cstheme="majorBidi"/>
              </w:rPr>
              <w:t>155</w:t>
            </w:r>
          </w:p>
        </w:tc>
      </w:tr>
      <w:tr w:rsidR="00825705" w:rsidRPr="00451B90" w14:paraId="18392F2F" w14:textId="77777777" w:rsidTr="00EE70EB">
        <w:tc>
          <w:tcPr>
            <w:tcW w:w="4050" w:type="dxa"/>
          </w:tcPr>
          <w:p w14:paraId="0356F87E" w14:textId="77777777" w:rsidR="00825705" w:rsidRPr="00451B90" w:rsidRDefault="00825705" w:rsidP="00F236C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82" w:type="dxa"/>
            <w:shd w:val="clear" w:color="auto" w:fill="auto"/>
          </w:tcPr>
          <w:p w14:paraId="3A87B6D7" w14:textId="126501DF" w:rsidR="00825705" w:rsidRPr="00451B90" w:rsidRDefault="000F6142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2,629</w:t>
            </w:r>
          </w:p>
        </w:tc>
        <w:tc>
          <w:tcPr>
            <w:tcW w:w="1283" w:type="dxa"/>
            <w:shd w:val="clear" w:color="auto" w:fill="auto"/>
          </w:tcPr>
          <w:p w14:paraId="037E315F" w14:textId="0F5DF1FD" w:rsidR="00825705" w:rsidRPr="00451B90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257</w:t>
            </w:r>
          </w:p>
        </w:tc>
        <w:tc>
          <w:tcPr>
            <w:tcW w:w="1282" w:type="dxa"/>
            <w:shd w:val="clear" w:color="auto" w:fill="auto"/>
          </w:tcPr>
          <w:p w14:paraId="1B38C622" w14:textId="2C2EC224" w:rsidR="00825705" w:rsidRPr="00451B90" w:rsidRDefault="009F2A9C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919</w:t>
            </w:r>
          </w:p>
        </w:tc>
        <w:tc>
          <w:tcPr>
            <w:tcW w:w="1283" w:type="dxa"/>
          </w:tcPr>
          <w:p w14:paraId="6C15B7CD" w14:textId="074FB9FB" w:rsidR="00825705" w:rsidRPr="00451B90" w:rsidRDefault="006F1E95" w:rsidP="00F236C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</w:rPr>
            </w:pPr>
            <w:r w:rsidRPr="00451B90">
              <w:rPr>
                <w:rFonts w:asciiTheme="majorBidi" w:hAnsiTheme="majorBidi" w:cstheme="majorBidi"/>
                <w:b/>
                <w:bCs/>
              </w:rPr>
              <w:t>155</w:t>
            </w:r>
          </w:p>
        </w:tc>
      </w:tr>
    </w:tbl>
    <w:p w14:paraId="4FD2C17C" w14:textId="030C39B9" w:rsidR="008E6C3E" w:rsidRPr="00451B90" w:rsidRDefault="008E6C3E" w:rsidP="00C42F4A">
      <w:pPr>
        <w:rPr>
          <w:rFonts w:asciiTheme="majorBidi" w:hAnsiTheme="majorBidi" w:cstheme="majorBidi"/>
        </w:rPr>
      </w:pPr>
    </w:p>
    <w:p w14:paraId="2CF56990" w14:textId="77777777" w:rsidR="009A178C" w:rsidRPr="00451B90" w:rsidRDefault="009A17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lang w:val="en-GB"/>
        </w:rPr>
      </w:pPr>
      <w:r w:rsidRPr="00451B90">
        <w:rPr>
          <w:rFonts w:asciiTheme="majorBidi" w:hAnsiTheme="majorBidi" w:cstheme="majorBidi"/>
          <w:b/>
          <w:bCs/>
        </w:rPr>
        <w:br w:type="page"/>
      </w:r>
    </w:p>
    <w:p w14:paraId="3FA8632A" w14:textId="6170518D" w:rsidR="008E6C3E" w:rsidRPr="00451B90" w:rsidRDefault="008E6C3E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lastRenderedPageBreak/>
        <w:tab/>
      </w: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หนี้สินที่อาจเกิดขึ้นและสินทรัพย์ที่อาจเกิดขึ้น</w:t>
      </w:r>
    </w:p>
    <w:p w14:paraId="756EBC9E" w14:textId="74317C06" w:rsidR="008E6C3E" w:rsidRPr="00451B90" w:rsidRDefault="008E6C3E" w:rsidP="00FA46C3">
      <w:pPr>
        <w:autoSpaceDE w:val="0"/>
        <w:autoSpaceDN w:val="0"/>
        <w:spacing w:line="240" w:lineRule="auto"/>
        <w:ind w:left="450"/>
        <w:jc w:val="thaiDistribute"/>
      </w:pPr>
    </w:p>
    <w:p w14:paraId="3D70053C" w14:textId="6577ECE4" w:rsidR="00097D0D" w:rsidRPr="00451B90" w:rsidRDefault="00097D0D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cs/>
        </w:rPr>
        <w:t>บริษัทถูกฟ้องเป็นจำเลยเรื่องติดตามเอาท</w:t>
      </w:r>
      <w:r w:rsidR="00D44303" w:rsidRPr="00451B90">
        <w:rPr>
          <w:cs/>
        </w:rPr>
        <w:t xml:space="preserve">รัพย์คืนตามโฉนดที่ดินเลขที่ </w:t>
      </w:r>
      <w:r w:rsidR="00D44303" w:rsidRPr="00451B90">
        <w:t>2465</w:t>
      </w:r>
      <w:r w:rsidRPr="00451B90">
        <w:rPr>
          <w:cs/>
        </w:rPr>
        <w:t xml:space="preserve"> ตำบลบางจาก อำเภอพระโขนง กรุงเทพมหานคร โดยบริษัทถูกเรียกให้รื้อถอนอาคารและคืนทรัพย์สิน หากค</w:t>
      </w:r>
      <w:r w:rsidR="00D44303" w:rsidRPr="00451B90">
        <w:rPr>
          <w:cs/>
        </w:rPr>
        <w:t xml:space="preserve">ืนไม่ได้ ให้ชดใช้เป็นเงินจำนวน </w:t>
      </w:r>
      <w:r w:rsidR="00D44303" w:rsidRPr="00451B90">
        <w:t>5,000</w:t>
      </w:r>
      <w:r w:rsidRPr="00451B90">
        <w:rPr>
          <w:rFonts w:hint="cs"/>
          <w:cs/>
        </w:rPr>
        <w:t xml:space="preserve"> ล้านบาท ซึ่งขณะนี้คดีอยู่ระหว่างการพิจารณาของศา</w:t>
      </w:r>
      <w:r w:rsidR="00D44303" w:rsidRPr="00451B90">
        <w:rPr>
          <w:rFonts w:hint="cs"/>
          <w:cs/>
        </w:rPr>
        <w:t xml:space="preserve">ลชั้นต้น อนึ่ง เมื่อปี พ.ศ. </w:t>
      </w:r>
      <w:r w:rsidR="00D44303" w:rsidRPr="00451B90">
        <w:t>2538</w:t>
      </w:r>
      <w:r w:rsidRPr="00451B90">
        <w:rPr>
          <w:rFonts w:hint="cs"/>
          <w:cs/>
        </w:rPr>
        <w:t xml:space="preserve"> กระทรวงการคลัง กรมธนารักษ์และบริษัทเคยถู</w:t>
      </w:r>
      <w:r w:rsidR="00D44303" w:rsidRPr="00451B90">
        <w:rPr>
          <w:rFonts w:hint="cs"/>
          <w:cs/>
        </w:rPr>
        <w:t xml:space="preserve">กฟ้องคดีตามโฉนดที่ดินเลขที่ </w:t>
      </w:r>
      <w:r w:rsidR="00D44303" w:rsidRPr="00451B90">
        <w:t>2465</w:t>
      </w:r>
      <w:r w:rsidRPr="00451B90">
        <w:rPr>
          <w:rFonts w:hint="cs"/>
          <w:cs/>
        </w:rPr>
        <w:t xml:space="preserve"> </w:t>
      </w:r>
      <w:r w:rsidR="00D44303" w:rsidRPr="00451B90">
        <w:rPr>
          <w:rFonts w:hint="cs"/>
          <w:cs/>
        </w:rPr>
        <w:t xml:space="preserve">ดังกล่าว และในปี </w:t>
      </w:r>
      <w:r w:rsidR="00D44303" w:rsidRPr="00451B90">
        <w:t>2559</w:t>
      </w:r>
      <w:r w:rsidRPr="00451B90">
        <w:rPr>
          <w:rFonts w:hint="cs"/>
          <w:cs/>
        </w:rPr>
        <w:t xml:space="preserve"> ศาลฎีกาได้มีคำพิพากษายก</w:t>
      </w:r>
      <w:r w:rsidR="00D44303" w:rsidRPr="00451B90">
        <w:rPr>
          <w:rFonts w:hint="cs"/>
          <w:cs/>
        </w:rPr>
        <w:t xml:space="preserve">ฟ้องโดยพิจารณาว่าที่ดินโฉนด </w:t>
      </w:r>
      <w:r w:rsidR="00D44303" w:rsidRPr="00451B90">
        <w:t>2465</w:t>
      </w:r>
      <w:r w:rsidRPr="00451B90">
        <w:rPr>
          <w:rFonts w:hint="cs"/>
          <w:cs/>
        </w:rPr>
        <w:t xml:space="preserve"> ได้ถูกน้ำกัดเซาะกลายเป็นแม่น้ำเจ้าพระยาไปหมดแล้ว การฟ้</w:t>
      </w:r>
      <w:r w:rsidR="00D44303" w:rsidRPr="00451B90">
        <w:rPr>
          <w:rFonts w:hint="cs"/>
          <w:cs/>
        </w:rPr>
        <w:t xml:space="preserve">องคดีนี้เป็นการนำโฉนดที่ดิน </w:t>
      </w:r>
      <w:r w:rsidR="00D44303" w:rsidRPr="00451B90">
        <w:t>2465</w:t>
      </w:r>
      <w:r w:rsidRPr="00451B90">
        <w:rPr>
          <w:rFonts w:hint="cs"/>
          <w:cs/>
        </w:rPr>
        <w:t xml:space="preserve"> ขึ้นมาฟ้องใหม่ ซึ่งบริษัทจะดำเนินการต่อสู้คดีต่อไป โดยบริษัทเชื่อว่าผล</w:t>
      </w:r>
      <w:r w:rsidRPr="00451B90">
        <w:rPr>
          <w:cs/>
        </w:rPr>
        <w:t>ทางคดีจะไม่เกิดผลกระทบแก่บริษัท บริษัทจึงไม่ได้บันทึกหนี้สินที่อาจเกิดขึ้นจากคดีดังกล่าว</w:t>
      </w:r>
    </w:p>
    <w:p w14:paraId="1214DECF" w14:textId="77777777" w:rsidR="001906DD" w:rsidRPr="00451B90" w:rsidRDefault="001906DD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52CA9900" w14:textId="70781866" w:rsidR="00056BC9" w:rsidRPr="00451B90" w:rsidRDefault="00BE0AE6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rFonts w:hint="cs"/>
          <w:cs/>
        </w:rPr>
        <w:t xml:space="preserve">ในเดือนกรกฎาคม </w:t>
      </w:r>
      <w:r w:rsidRPr="00451B90">
        <w:t xml:space="preserve">2564 </w:t>
      </w:r>
      <w:r w:rsidR="00C222C1" w:rsidRPr="00451B90">
        <w:rPr>
          <w:cs/>
        </w:rPr>
        <w:t>บริษัทย่อยทางอ้อมแห่งหนึ่งของกลุ่มบริษัทถูกยื่นเสนอข้อพิพาทกล่าวหาว่าบริษัทย่อย</w:t>
      </w:r>
      <w:r w:rsidR="00C222C1" w:rsidRPr="00451B90">
        <w:rPr>
          <w:rFonts w:hint="cs"/>
          <w:cs/>
        </w:rPr>
        <w:t>ทางอ้อม</w:t>
      </w:r>
      <w:r w:rsidR="00C222C1" w:rsidRPr="00451B90">
        <w:rPr>
          <w:cs/>
        </w:rPr>
        <w:t>ปฏิบัติผิดสัญญาจ้างทำของ โดยผู้รับเหมาได้ยื่นคำเสนอข้อพิพาทต่อสถาบันอนุญาโตตุลาการ เพื่อให้บริษัทย่อย</w:t>
      </w:r>
      <w:r w:rsidR="00C222C1" w:rsidRPr="00451B90">
        <w:rPr>
          <w:rFonts w:hint="cs"/>
          <w:cs/>
        </w:rPr>
        <w:t>ทางอ้อม</w:t>
      </w:r>
      <w:r w:rsidR="00C222C1" w:rsidRPr="00451B90">
        <w:rPr>
          <w:cs/>
        </w:rPr>
        <w:t xml:space="preserve">ชำระค่าเสียหายจากการผิดสัญญาก่อสร้างโรงงาน เป็นจำนวนเงิน </w:t>
      </w:r>
      <w:r w:rsidR="00C222C1" w:rsidRPr="00451B90">
        <w:t xml:space="preserve">121 </w:t>
      </w:r>
      <w:r w:rsidR="00C222C1" w:rsidRPr="00451B90">
        <w:rPr>
          <w:cs/>
        </w:rPr>
        <w:t xml:space="preserve">ล้านบาท ซึ่งในเดือนกันยายน </w:t>
      </w:r>
      <w:r w:rsidR="00C222C1" w:rsidRPr="00451B90">
        <w:t xml:space="preserve">2564 </w:t>
      </w:r>
      <w:r w:rsidR="00C222C1" w:rsidRPr="00451B90">
        <w:rPr>
          <w:cs/>
        </w:rPr>
        <w:t>บริษัทย่อย</w:t>
      </w:r>
      <w:r w:rsidR="00C222C1" w:rsidRPr="00451B90">
        <w:rPr>
          <w:rFonts w:hint="cs"/>
          <w:cs/>
        </w:rPr>
        <w:t>ทางอ้อม</w:t>
      </w:r>
      <w:r w:rsidR="00C222C1" w:rsidRPr="00451B90">
        <w:rPr>
          <w:cs/>
        </w:rPr>
        <w:t>ได้ยื่นคำคัดค้าน และคำเรียกร้องแย้งต่อสถาบันอนุญาโตตุลาการ ข้อพิพาทดังกล่าวอยู่ในกระบวนการอนุญาโตตุลาการ</w:t>
      </w:r>
      <w:r w:rsidRPr="00451B90">
        <w:t xml:space="preserve"> </w:t>
      </w:r>
      <w:r w:rsidR="00C222C1" w:rsidRPr="00451B90">
        <w:rPr>
          <w:cs/>
        </w:rPr>
        <w:t xml:space="preserve">ต่อมาในเดือนกุมภาพันธ์ </w:t>
      </w:r>
      <w:r w:rsidR="00C222C1" w:rsidRPr="00451B90">
        <w:t xml:space="preserve">2565 </w:t>
      </w:r>
      <w:r w:rsidR="00C222C1" w:rsidRPr="00451B90">
        <w:rPr>
          <w:cs/>
        </w:rPr>
        <w:t>บริษัทย่อย</w:t>
      </w:r>
      <w:r w:rsidR="00C222C1" w:rsidRPr="00451B90">
        <w:rPr>
          <w:rFonts w:hint="cs"/>
          <w:cs/>
        </w:rPr>
        <w:t>ทางอ้อม</w:t>
      </w:r>
      <w:r w:rsidR="00C222C1" w:rsidRPr="00451B90">
        <w:rPr>
          <w:cs/>
        </w:rPr>
        <w:t>ถูกยื่นคำร้องห้ามใช้ประโยชน์ในโรงงานที่มีข้อพิพาทเป็นการชั่วคราว</w:t>
      </w:r>
      <w:r w:rsidR="00294E34" w:rsidRPr="00451B90">
        <w:t xml:space="preserve"> </w:t>
      </w:r>
      <w:r w:rsidR="003F42F7" w:rsidRPr="00451B90">
        <w:rPr>
          <w:cs/>
        </w:rPr>
        <w:t xml:space="preserve">ซึ่งศาลแพ่งได้มีคำสั่งยกคำร้องดังกล่าวแล้ว อย่างไรก็ตาม ในเดือนตุลาคม </w:t>
      </w:r>
      <w:r w:rsidR="003F42F7" w:rsidRPr="00451B90">
        <w:t>2565</w:t>
      </w:r>
      <w:r w:rsidR="003F42F7" w:rsidRPr="00451B90">
        <w:rPr>
          <w:cs/>
        </w:rPr>
        <w:t xml:space="preserve"> บริษัทย่อย</w:t>
      </w:r>
      <w:r w:rsidR="003F42F7" w:rsidRPr="00451B90">
        <w:rPr>
          <w:rFonts w:hint="cs"/>
          <w:cs/>
        </w:rPr>
        <w:t>ทางอ้อม</w:t>
      </w:r>
      <w:r w:rsidR="003F42F7" w:rsidRPr="00451B90">
        <w:rPr>
          <w:cs/>
        </w:rPr>
        <w:t>ถูกยื่นคำร้องห้ามใช้ประโยชน์ในโรงงานที่มีข้อพิพาทเป็นการชั่วคราวอีกครั้ง ซึ่งปัจจุบันอยู่ระหว่างการสู้คดีและรอคำสั่งของศาลแพ่ง</w:t>
      </w:r>
      <w:r w:rsidR="003F42F7" w:rsidRPr="00451B90">
        <w:rPr>
          <w:rFonts w:hint="cs"/>
          <w:cs/>
        </w:rPr>
        <w:t xml:space="preserve"> ผู้บริหารของบริษัทย่อยทางอ้อมเห็นว่าบริษัทย่อยทางอ้อมไม่ได้ทำผิดสัญญาแต่อย่างใด</w:t>
      </w:r>
      <w:r w:rsidR="003F42F7" w:rsidRPr="00451B90">
        <w:t xml:space="preserve"> </w:t>
      </w:r>
      <w:r w:rsidR="00C222C1" w:rsidRPr="00451B90">
        <w:rPr>
          <w:cs/>
        </w:rPr>
        <w:t>บริษัทย่อย</w:t>
      </w:r>
      <w:r w:rsidR="00C222C1" w:rsidRPr="00451B90">
        <w:rPr>
          <w:rFonts w:hint="cs"/>
          <w:cs/>
        </w:rPr>
        <w:t>ทางอ้อม</w:t>
      </w:r>
      <w:r w:rsidR="00C222C1" w:rsidRPr="00451B90">
        <w:rPr>
          <w:cs/>
        </w:rPr>
        <w:t>จึงไม่ได้บันทึกหนี้สินหรือผลกระทบอื่นที่อาจเกิดขึ้นจากข้อพิพาทดังกล่าว</w:t>
      </w:r>
      <w:r w:rsidR="000E669E" w:rsidRPr="00451B90">
        <w:rPr>
          <w:rFonts w:hint="cs"/>
          <w:cs/>
        </w:rPr>
        <w:t xml:space="preserve"> </w:t>
      </w:r>
      <w:r w:rsidR="000E669E" w:rsidRPr="00451B90">
        <w:rPr>
          <w:cs/>
        </w:rPr>
        <w:t xml:space="preserve">ณ วันที่ </w:t>
      </w:r>
      <w:r w:rsidR="000E669E" w:rsidRPr="00451B90">
        <w:t xml:space="preserve">30 </w:t>
      </w:r>
      <w:r w:rsidR="002F4CAD" w:rsidRPr="00451B90">
        <w:rPr>
          <w:rFonts w:hint="cs"/>
          <w:cs/>
        </w:rPr>
        <w:t>กันยายน</w:t>
      </w:r>
      <w:r w:rsidR="000E669E" w:rsidRPr="00451B90">
        <w:rPr>
          <w:cs/>
        </w:rPr>
        <w:t xml:space="preserve"> </w:t>
      </w:r>
      <w:r w:rsidR="000E669E" w:rsidRPr="00451B90">
        <w:t>2565</w:t>
      </w:r>
    </w:p>
    <w:p w14:paraId="26004030" w14:textId="5F06237A" w:rsidR="002B23D7" w:rsidRPr="00451B90" w:rsidRDefault="002B23D7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27B0DFED" w14:textId="6357ECB0" w:rsidR="004E4394" w:rsidRPr="00451B90" w:rsidRDefault="00CD10F4" w:rsidP="004E7FCC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51B90">
        <w:rPr>
          <w:rFonts w:asciiTheme="majorBidi" w:hAnsiTheme="majorBidi" w:cstheme="majorBidi"/>
          <w:b/>
          <w:bCs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3FF73823" w14:textId="7CB3938A" w:rsidR="0002244C" w:rsidRPr="00451B90" w:rsidRDefault="0002244C" w:rsidP="00FA46C3">
      <w:pPr>
        <w:spacing w:line="240" w:lineRule="auto"/>
        <w:rPr>
          <w:rFonts w:asciiTheme="majorBidi" w:hAnsiTheme="majorBidi" w:cstheme="majorBidi"/>
        </w:rPr>
      </w:pPr>
    </w:p>
    <w:p w14:paraId="103005D4" w14:textId="2C002D9F" w:rsidR="00CF1C8B" w:rsidRPr="00451B90" w:rsidRDefault="00CF1C8B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  <w:cs/>
        </w:rPr>
      </w:pPr>
      <w:r w:rsidRPr="00451B90">
        <w:rPr>
          <w:i/>
          <w:iCs/>
          <w:cs/>
        </w:rPr>
        <w:t>การจ่ายเงินปันผล</w:t>
      </w:r>
    </w:p>
    <w:p w14:paraId="331CA3B6" w14:textId="77777777" w:rsidR="00030059" w:rsidRPr="00451B90" w:rsidRDefault="00030059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7D9AC6B8" w14:textId="403D1FB9" w:rsidR="00030059" w:rsidRPr="00451B90" w:rsidRDefault="00030059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cs/>
        </w:rPr>
        <w:t xml:space="preserve">เมื่อวันที่ </w:t>
      </w:r>
      <w:r w:rsidR="001547C6" w:rsidRPr="00451B90">
        <w:t>25</w:t>
      </w:r>
      <w:r w:rsidRPr="00451B90">
        <w:t xml:space="preserve"> </w:t>
      </w:r>
      <w:r w:rsidR="001547C6" w:rsidRPr="00451B90">
        <w:rPr>
          <w:rFonts w:hint="cs"/>
          <w:cs/>
        </w:rPr>
        <w:t>ตุลาคม</w:t>
      </w:r>
      <w:r w:rsidRPr="00451B90">
        <w:rPr>
          <w:cs/>
        </w:rPr>
        <w:t xml:space="preserve"> </w:t>
      </w:r>
      <w:r w:rsidRPr="00451B90">
        <w:t xml:space="preserve">2565 </w:t>
      </w:r>
      <w:r w:rsidRPr="00451B90">
        <w:rPr>
          <w:cs/>
        </w:rPr>
        <w:t xml:space="preserve">ที่ประชุมคณะกรรมการของบริษัทย่อยได้มีมติให้จ่ายเงินปันผลในอัตราหุ้นละ </w:t>
      </w:r>
      <w:r w:rsidRPr="00451B90">
        <w:t xml:space="preserve">1 </w:t>
      </w:r>
      <w:r w:rsidRPr="00451B90">
        <w:rPr>
          <w:cs/>
        </w:rPr>
        <w:t xml:space="preserve">โครนนอร์เวย์ เป็นจำนวนเงินทั้งสิ้น </w:t>
      </w:r>
      <w:r w:rsidRPr="00451B90">
        <w:t xml:space="preserve">103.9 </w:t>
      </w:r>
      <w:r w:rsidRPr="00451B90">
        <w:rPr>
          <w:cs/>
        </w:rPr>
        <w:t>ล้านโครนนอร์เวย์ โดย</w:t>
      </w:r>
      <w:r w:rsidRPr="00451B90">
        <w:rPr>
          <w:rFonts w:hint="cs"/>
          <w:cs/>
        </w:rPr>
        <w:t>เงินปันผลดังกล่าวจะจ่ายให้แก่ผู้ถือหุ้น</w:t>
      </w:r>
      <w:r w:rsidR="001547C6" w:rsidRPr="00451B90">
        <w:rPr>
          <w:cs/>
        </w:rPr>
        <w:t>ในเดือนธันวาคม</w:t>
      </w:r>
      <w:r w:rsidRPr="00451B90">
        <w:rPr>
          <w:cs/>
        </w:rPr>
        <w:t xml:space="preserve"> </w:t>
      </w:r>
      <w:r w:rsidRPr="00451B90">
        <w:t>2565</w:t>
      </w:r>
    </w:p>
    <w:p w14:paraId="165B1ED3" w14:textId="77777777" w:rsidR="00386946" w:rsidRPr="00451B90" w:rsidRDefault="00386946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4289B85B" w14:textId="77777777" w:rsidR="00386946" w:rsidRPr="00451B90" w:rsidRDefault="0038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  <w:r w:rsidRPr="00451B90">
        <w:rPr>
          <w:i/>
          <w:iCs/>
          <w:cs/>
        </w:rPr>
        <w:br w:type="page"/>
      </w:r>
    </w:p>
    <w:p w14:paraId="658210E0" w14:textId="387240E4" w:rsidR="00CD7CF4" w:rsidRPr="00451B90" w:rsidRDefault="00CD7CF4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</w:rPr>
      </w:pPr>
      <w:r w:rsidRPr="00451B90">
        <w:rPr>
          <w:i/>
          <w:iCs/>
          <w:cs/>
        </w:rPr>
        <w:lastRenderedPageBreak/>
        <w:t>การเสนอขายหุ้นกู้</w:t>
      </w:r>
    </w:p>
    <w:p w14:paraId="12304FC2" w14:textId="77777777" w:rsidR="00386946" w:rsidRPr="00451B90" w:rsidRDefault="00386946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</w:rPr>
      </w:pPr>
    </w:p>
    <w:p w14:paraId="0CF842A6" w14:textId="0239D75A" w:rsidR="00CD7CF4" w:rsidRPr="00451B90" w:rsidRDefault="00CD7CF4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cs/>
        </w:rPr>
        <w:t xml:space="preserve">ในเดือนตุลาคม </w:t>
      </w:r>
      <w:r w:rsidR="00386946" w:rsidRPr="00451B90">
        <w:t>2565</w:t>
      </w:r>
      <w:r w:rsidRPr="00451B90">
        <w:rPr>
          <w:cs/>
        </w:rPr>
        <w:t xml:space="preserve"> บริษัทได้เสนอขายหุ้นกู้ชนิดระบุชื่อผู้ถือ</w:t>
      </w:r>
      <w:r w:rsidRPr="00451B90">
        <w:t xml:space="preserve"> </w:t>
      </w:r>
      <w:r w:rsidRPr="00451B90">
        <w:rPr>
          <w:cs/>
        </w:rPr>
        <w:t xml:space="preserve">ประเภทไม่ด้อยสิทธิ ไม่มีหลักประกัน และมีผู้แทนผู้ถือหุ้นกู้ เป็นจำนวนเงิน </w:t>
      </w:r>
      <w:r w:rsidR="00386946" w:rsidRPr="00451B90">
        <w:t>3</w:t>
      </w:r>
      <w:r w:rsidRPr="00451B90">
        <w:t>,</w:t>
      </w:r>
      <w:r w:rsidR="00386946" w:rsidRPr="00451B90">
        <w:t>000</w:t>
      </w:r>
      <w:r w:rsidRPr="00451B90">
        <w:rPr>
          <w:rFonts w:hint="cs"/>
          <w:cs/>
        </w:rPr>
        <w:t xml:space="preserve"> ล้านบาท จำหน่ายต่อผู้ลงทุนทั่วไป</w:t>
      </w:r>
      <w:r w:rsidRPr="00451B90">
        <w:t xml:space="preserve"> </w:t>
      </w:r>
      <w:r w:rsidRPr="00451B90">
        <w:rPr>
          <w:cs/>
        </w:rPr>
        <w:t xml:space="preserve">หุ้นกู้ดังกล่าวมีมูลค่าที่ตราไว้หน่วยละ </w:t>
      </w:r>
      <w:r w:rsidR="00386946" w:rsidRPr="00451B90">
        <w:t>1</w:t>
      </w:r>
      <w:r w:rsidRPr="00451B90">
        <w:t>,</w:t>
      </w:r>
      <w:r w:rsidR="00386946" w:rsidRPr="00451B90">
        <w:t>000</w:t>
      </w:r>
      <w:r w:rsidRPr="00451B90">
        <w:rPr>
          <w:rFonts w:hint="cs"/>
          <w:cs/>
        </w:rPr>
        <w:t xml:space="preserve"> บาท อัตราดอกเบี้ยร้อยละ </w:t>
      </w:r>
      <w:r w:rsidR="00386946" w:rsidRPr="00451B90">
        <w:t>3.60</w:t>
      </w:r>
      <w:r w:rsidRPr="00451B90">
        <w:rPr>
          <w:rFonts w:hint="cs"/>
          <w:cs/>
        </w:rPr>
        <w:t xml:space="preserve"> ต่อปี กำหนดจ่ายดอกเบี้ยทุก </w:t>
      </w:r>
      <w:r w:rsidR="00386946" w:rsidRPr="00451B90">
        <w:t>6</w:t>
      </w:r>
      <w:r w:rsidRPr="00451B90">
        <w:rPr>
          <w:rFonts w:hint="cs"/>
          <w:cs/>
        </w:rPr>
        <w:t xml:space="preserve"> เดือน อายุ </w:t>
      </w:r>
      <w:r w:rsidR="00386946" w:rsidRPr="00451B90">
        <w:t>4</w:t>
      </w:r>
      <w:r w:rsidRPr="00451B90">
        <w:rPr>
          <w:rFonts w:hint="cs"/>
          <w:cs/>
        </w:rPr>
        <w:t xml:space="preserve"> ปี ครบกำหนดไถ่ถอนวันที่ </w:t>
      </w:r>
      <w:r w:rsidR="00386946" w:rsidRPr="00451B90">
        <w:t>21</w:t>
      </w:r>
      <w:r w:rsidRPr="00451B90">
        <w:rPr>
          <w:rFonts w:hint="cs"/>
          <w:cs/>
        </w:rPr>
        <w:t xml:space="preserve"> ตุลาคม </w:t>
      </w:r>
      <w:r w:rsidR="00386946" w:rsidRPr="00451B90">
        <w:t>2569</w:t>
      </w:r>
    </w:p>
    <w:p w14:paraId="7A7D2B8E" w14:textId="51530AA3" w:rsidR="00CD7CF4" w:rsidRDefault="00CD7CF4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20FA55C4" w14:textId="77777777" w:rsidR="001A668D" w:rsidRPr="00451B90" w:rsidRDefault="001A668D" w:rsidP="001A668D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  <w:cs/>
        </w:rPr>
      </w:pPr>
      <w:r w:rsidRPr="00451B90">
        <w:rPr>
          <w:rFonts w:hint="cs"/>
          <w:i/>
          <w:iCs/>
          <w:cs/>
        </w:rPr>
        <w:t>การทำสัญญาเงินกู้ยืมระยะยาว</w:t>
      </w:r>
    </w:p>
    <w:p w14:paraId="3EB902F7" w14:textId="77777777" w:rsidR="001A668D" w:rsidRPr="00451B90" w:rsidRDefault="001A668D" w:rsidP="001A668D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D65EC0A" w14:textId="77777777" w:rsidR="002F6AEB" w:rsidRPr="00451B90" w:rsidRDefault="002F6AEB" w:rsidP="002F6AEB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cs/>
        </w:rPr>
        <w:t>เมื่อวันที่ 18 ตุลาคม 2565 บริษัทย่อยทางอ้อมในประเทศญี่ปุ่นได้ทำสัญญาเงินกู้ยืมระยะยาวแบบมีหลักประกันกับสถาบันการเงิน เพื่อนำเงินไปชำระคืนเงินกู้ยืมจากบริษัทอื่นๆในกลุ่มบริษัทและหนี้สินที่เกี่ยวข้องกับการก่อสร้างโครงการโรงไฟฟ้าพลังงานแสงอาทิตย์ขนาดกำลังการผลิตตามสัญญาซื้อขายไฟจำนวน 20 เมกะวัตต์ ซึ่งได้เริ่มเปิดดำเนินการขายไฟฟ้าเชิงพาณิชย์แล้วตั้งแต่ไตรมาส 1 ปี 2565 โดยมีวงเงิน 10</w:t>
      </w:r>
      <w:r w:rsidRPr="00451B90">
        <w:t>,</w:t>
      </w:r>
      <w:r w:rsidRPr="00451B90">
        <w:rPr>
          <w:rFonts w:hint="cs"/>
          <w:cs/>
        </w:rPr>
        <w:t>900 ล้านเยน อัตราดอกเบี้ยคงที่ และกำหนดระยะเวลาทยอยจ่ายชำระคืนภายในเดือนกันยายน 2582 สัญญาเงินกู้ยืมเงินดังกล่าวมีเงื่อนไข และการดำรงอัตราส่วนทางการเงินตามข้อกำหนดในสัญญา</w:t>
      </w:r>
    </w:p>
    <w:p w14:paraId="79CBF81C" w14:textId="77777777" w:rsidR="001A668D" w:rsidRPr="00451B90" w:rsidRDefault="001A668D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734F3BD0" w14:textId="4A4CFB43" w:rsidR="00A422F3" w:rsidRPr="00451B90" w:rsidRDefault="00ED7ECE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  <w:cs/>
        </w:rPr>
      </w:pPr>
      <w:r w:rsidRPr="00451B90">
        <w:rPr>
          <w:rFonts w:hint="cs"/>
          <w:i/>
          <w:iCs/>
          <w:cs/>
        </w:rPr>
        <w:t>การ</w:t>
      </w:r>
      <w:r w:rsidR="00030064" w:rsidRPr="00451B90">
        <w:rPr>
          <w:rFonts w:hint="cs"/>
          <w:i/>
          <w:iCs/>
          <w:cs/>
        </w:rPr>
        <w:t>เพิ่มทุนในบริษัทย่อย</w:t>
      </w:r>
    </w:p>
    <w:p w14:paraId="034DA68F" w14:textId="77777777" w:rsidR="00151EA5" w:rsidRPr="00451B90" w:rsidRDefault="00151EA5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47638E0B" w14:textId="37E580F9" w:rsidR="005A0768" w:rsidRPr="00451B90" w:rsidRDefault="00151EA5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cs/>
        </w:rPr>
        <w:t xml:space="preserve">เมื่อวันที่ </w:t>
      </w:r>
      <w:r w:rsidRPr="00451B90">
        <w:t>19</w:t>
      </w:r>
      <w:r w:rsidRPr="00451B90">
        <w:rPr>
          <w:cs/>
        </w:rPr>
        <w:t xml:space="preserve"> ตุลาคม </w:t>
      </w:r>
      <w:r w:rsidRPr="00451B90">
        <w:t>2565</w:t>
      </w:r>
      <w:r w:rsidRPr="00451B90">
        <w:rPr>
          <w:rFonts w:hint="cs"/>
          <w:cs/>
        </w:rPr>
        <w:t xml:space="preserve"> บริษัทได้</w:t>
      </w:r>
      <w:r w:rsidRPr="00451B90">
        <w:rPr>
          <w:cs/>
        </w:rPr>
        <w:t>เพิ่มทุนใน</w:t>
      </w:r>
      <w:r w:rsidRPr="00451B90">
        <w:rPr>
          <w:rFonts w:hint="cs"/>
          <w:cs/>
        </w:rPr>
        <w:t>บริษัท บีซีวี เอ็นเนอร์ยี จำกัด</w:t>
      </w:r>
      <w:r w:rsidR="00030064" w:rsidRPr="00451B90">
        <w:rPr>
          <w:rFonts w:hint="cs"/>
          <w:cs/>
        </w:rPr>
        <w:t xml:space="preserve"> จำนวน </w:t>
      </w:r>
      <w:r w:rsidR="00030064" w:rsidRPr="00451B90">
        <w:t>100</w:t>
      </w:r>
      <w:r w:rsidR="00030064" w:rsidRPr="00451B90">
        <w:rPr>
          <w:rFonts w:hint="cs"/>
          <w:cs/>
        </w:rPr>
        <w:t xml:space="preserve"> ล้านหุ้น มูลค่าหุ้นละ </w:t>
      </w:r>
      <w:r w:rsidR="00030064" w:rsidRPr="00451B90">
        <w:t xml:space="preserve">10 </w:t>
      </w:r>
      <w:r w:rsidR="00030064" w:rsidRPr="00451B90">
        <w:rPr>
          <w:rFonts w:hint="cs"/>
          <w:cs/>
        </w:rPr>
        <w:t xml:space="preserve">บาท คิดเป็นมูลค่า </w:t>
      </w:r>
      <w:r w:rsidR="00030064" w:rsidRPr="00451B90">
        <w:t>1,000</w:t>
      </w:r>
      <w:r w:rsidR="00030064" w:rsidRPr="00451B90">
        <w:rPr>
          <w:rFonts w:hint="cs"/>
          <w:cs/>
        </w:rPr>
        <w:t xml:space="preserve"> ล้านบาท โดยมีวัตถุประสงค์</w:t>
      </w:r>
      <w:r w:rsidR="00D8169E" w:rsidRPr="00451B90">
        <w:rPr>
          <w:cs/>
        </w:rPr>
        <w:t>เพื่อลงทุนในธุรกิจที่เหมาะสมต่อไป</w:t>
      </w:r>
    </w:p>
    <w:p w14:paraId="2DE05332" w14:textId="77777777" w:rsidR="00386946" w:rsidRPr="00451B90" w:rsidRDefault="00386946" w:rsidP="00386946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</w:rPr>
      </w:pPr>
    </w:p>
    <w:p w14:paraId="2297A2ED" w14:textId="114C0ECC" w:rsidR="00386946" w:rsidRPr="00451B90" w:rsidRDefault="00386946" w:rsidP="00386946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  <w:cs/>
        </w:rPr>
      </w:pPr>
      <w:r w:rsidRPr="00451B90">
        <w:rPr>
          <w:rFonts w:hint="cs"/>
          <w:i/>
          <w:iCs/>
          <w:cs/>
        </w:rPr>
        <w:t>การซื้อหุ้นสามัญ</w:t>
      </w:r>
    </w:p>
    <w:p w14:paraId="2E522A73" w14:textId="77777777" w:rsidR="00386946" w:rsidRPr="00451B90" w:rsidRDefault="00386946" w:rsidP="00386946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08FAD175" w14:textId="77777777" w:rsidR="002F6AEB" w:rsidRPr="00451B90" w:rsidRDefault="002F6AEB" w:rsidP="002F6AEB">
      <w:pPr>
        <w:autoSpaceDE w:val="0"/>
        <w:autoSpaceDN w:val="0"/>
        <w:spacing w:line="240" w:lineRule="auto"/>
        <w:ind w:left="450"/>
        <w:jc w:val="thaiDistribute"/>
        <w:rPr>
          <w:cs/>
        </w:rPr>
      </w:pPr>
      <w:r w:rsidRPr="00451B90">
        <w:t>BCPG Formosa Co., Ltd.</w:t>
      </w:r>
      <w:r w:rsidRPr="00451B90">
        <w:rPr>
          <w:rFonts w:hint="cs"/>
          <w:cs/>
        </w:rPr>
        <w:t xml:space="preserve"> </w:t>
      </w:r>
      <w:r w:rsidRPr="00451B90">
        <w:rPr>
          <w:cs/>
        </w:rPr>
        <w:t>ซึ่งเป็นบริษัทย่อยทางอ้อมของ</w:t>
      </w:r>
      <w:r w:rsidRPr="00451B90">
        <w:rPr>
          <w:rFonts w:hint="cs"/>
          <w:cs/>
        </w:rPr>
        <w:t>กลุ่ม</w:t>
      </w:r>
      <w:r w:rsidRPr="00451B90">
        <w:rPr>
          <w:cs/>
        </w:rPr>
        <w:t>บริษัท</w:t>
      </w:r>
      <w:r w:rsidRPr="00451B90">
        <w:rPr>
          <w:rFonts w:hint="cs"/>
          <w:cs/>
        </w:rPr>
        <w:t xml:space="preserve"> ได้</w:t>
      </w:r>
      <w:r w:rsidRPr="00451B90">
        <w:rPr>
          <w:cs/>
        </w:rPr>
        <w:t>ลงทุนซื้อหุ้นสามัญ</w:t>
      </w:r>
      <w:r w:rsidRPr="00451B90">
        <w:rPr>
          <w:rFonts w:hint="cs"/>
          <w:cs/>
        </w:rPr>
        <w:t>เพื่อ</w:t>
      </w:r>
      <w:r w:rsidRPr="00451B90">
        <w:rPr>
          <w:cs/>
        </w:rPr>
        <w:t>ลงทุนในธุรกิจโรงไฟฟ้าพลังงานแสงอาทิตย์ในประเทศไต้หวัน</w:t>
      </w:r>
      <w:r w:rsidRPr="00451B90">
        <w:rPr>
          <w:rFonts w:hint="cs"/>
          <w:cs/>
        </w:rPr>
        <w:t xml:space="preserve"> ซึ่งการดำเนินการดังกล่าวเป็นไปตามแผนการพัฒนาโครงการที่ได้รับอนุมัติโดยที่ประชุมคณะกรรมการบริษัทของ</w:t>
      </w:r>
      <w:r w:rsidRPr="00451B90">
        <w:rPr>
          <w:cs/>
        </w:rPr>
        <w:t>บริษัทย่อยทางอ้อม</w:t>
      </w:r>
      <w:r w:rsidRPr="00451B90">
        <w:rPr>
          <w:rFonts w:hint="cs"/>
          <w:cs/>
        </w:rPr>
        <w:t xml:space="preserve"> โดยมีรายละเอียดดังนี้</w:t>
      </w:r>
    </w:p>
    <w:p w14:paraId="19423858" w14:textId="77777777" w:rsidR="002F6AEB" w:rsidRPr="00451B90" w:rsidRDefault="002F6AEB" w:rsidP="002F6AEB">
      <w:pPr>
        <w:pStyle w:val="ListParagraph"/>
        <w:numPr>
          <w:ilvl w:val="0"/>
          <w:numId w:val="47"/>
        </w:numPr>
        <w:ind w:hanging="45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451B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เมื่อวันที่ 28 กรกฎาคม 2565 บริษัท </w:t>
      </w:r>
      <w:r w:rsidRPr="00451B90">
        <w:rPr>
          <w:rFonts w:asciiTheme="majorBidi" w:eastAsia="Times New Roman" w:hAnsiTheme="majorBidi" w:cstheme="majorBidi" w:hint="cs"/>
          <w:sz w:val="30"/>
          <w:szCs w:val="30"/>
        </w:rPr>
        <w:t xml:space="preserve">BCPG Formosa Co., Ltd. </w:t>
      </w:r>
      <w:r w:rsidRPr="00451B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ได้ลงนามในสัญญาซื้อขายหุ้นสามัญ เพื่อลงทุนซื้อหุ้นสามัญทั้งหมดของบริษัท </w:t>
      </w:r>
      <w:r w:rsidRPr="00451B90">
        <w:rPr>
          <w:rFonts w:asciiTheme="majorBidi" w:eastAsia="Times New Roman" w:hAnsiTheme="majorBidi" w:cstheme="majorBidi" w:hint="cs"/>
          <w:sz w:val="30"/>
          <w:szCs w:val="30"/>
        </w:rPr>
        <w:t>Ying-</w:t>
      </w:r>
      <w:proofErr w:type="spellStart"/>
      <w:r w:rsidRPr="00451B90">
        <w:rPr>
          <w:rFonts w:asciiTheme="majorBidi" w:eastAsia="Times New Roman" w:hAnsiTheme="majorBidi" w:cstheme="majorBidi" w:hint="cs"/>
          <w:sz w:val="30"/>
          <w:szCs w:val="30"/>
        </w:rPr>
        <w:t>Chien</w:t>
      </w:r>
      <w:proofErr w:type="spellEnd"/>
      <w:r w:rsidRPr="00451B90">
        <w:rPr>
          <w:rFonts w:asciiTheme="majorBidi" w:eastAsia="Times New Roman" w:hAnsiTheme="majorBidi" w:cstheme="majorBidi" w:hint="cs"/>
          <w:sz w:val="30"/>
          <w:szCs w:val="30"/>
        </w:rPr>
        <w:t xml:space="preserve"> Co., Ltd. </w:t>
      </w:r>
      <w:r w:rsidRPr="00451B90">
        <w:rPr>
          <w:rFonts w:asciiTheme="majorBidi" w:eastAsia="Times New Roman" w:hAnsiTheme="majorBidi" w:cstheme="majorBidi" w:hint="cs"/>
          <w:sz w:val="30"/>
          <w:szCs w:val="30"/>
          <w:cs/>
        </w:rPr>
        <w:t>จาก</w:t>
      </w:r>
      <w:r>
        <w:rPr>
          <w:rFonts w:asciiTheme="majorBidi" w:eastAsia="Times New Roman" w:hAnsiTheme="majorBidi" w:cstheme="majorBidi" w:hint="cs"/>
          <w:sz w:val="30"/>
          <w:szCs w:val="30"/>
          <w:cs/>
        </w:rPr>
        <w:t>บุคคลธรรมดา</w:t>
      </w:r>
      <w:r w:rsidRPr="00451B90">
        <w:rPr>
          <w:rFonts w:asciiTheme="majorBidi" w:eastAsia="Times New Roman" w:hAnsiTheme="majorBidi" w:cstheme="majorBidi" w:hint="cs"/>
          <w:sz w:val="30"/>
          <w:szCs w:val="30"/>
        </w:rPr>
        <w:t xml:space="preserve"> (“</w:t>
      </w:r>
      <w:r w:rsidRPr="00451B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ผู้ขาย”) ในวงเงินไม่เกิน 3 ล้านเหรียญไต้หวัน ทั้งนี้ บริษัท </w:t>
      </w:r>
      <w:r w:rsidRPr="00451B90">
        <w:rPr>
          <w:rFonts w:asciiTheme="majorBidi" w:eastAsia="Times New Roman" w:hAnsiTheme="majorBidi" w:cstheme="majorBidi" w:hint="cs"/>
          <w:sz w:val="30"/>
          <w:szCs w:val="30"/>
        </w:rPr>
        <w:t xml:space="preserve">BCPG Formosa Co., Ltd. </w:t>
      </w:r>
      <w:r w:rsidRPr="00451B90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และผู้ขายได้บรรลุเงื่อนไขบังคับภายใต้สัญญาซื้อขายหุ้นแล้ว ต่อมาเมื่อวันที่ 17 ตุลาคม 2565 บริษัท </w:t>
      </w:r>
      <w:r w:rsidRPr="00451B90">
        <w:rPr>
          <w:rFonts w:asciiTheme="majorBidi" w:eastAsia="Times New Roman" w:hAnsiTheme="majorBidi" w:cstheme="majorBidi" w:hint="cs"/>
          <w:sz w:val="30"/>
          <w:szCs w:val="30"/>
        </w:rPr>
        <w:t xml:space="preserve">BCPG Formosa Co., Ltd. </w:t>
      </w:r>
      <w:r w:rsidRPr="00451B90">
        <w:rPr>
          <w:rFonts w:asciiTheme="majorBidi" w:eastAsia="Times New Roman" w:hAnsiTheme="majorBidi" w:cstheme="majorBidi" w:hint="cs"/>
          <w:sz w:val="30"/>
          <w:szCs w:val="30"/>
          <w:cs/>
        </w:rPr>
        <w:t>ได้รับโอนหุ้นดังกล่าวเรียบร้อยแล้ว</w:t>
      </w:r>
    </w:p>
    <w:p w14:paraId="2F63D75D" w14:textId="2449E108" w:rsidR="00975A9A" w:rsidRPr="00451B90" w:rsidRDefault="001A668D" w:rsidP="001A66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</w:pPr>
      <w:r>
        <w:rPr>
          <w:cs/>
        </w:rPr>
        <w:br w:type="page"/>
      </w:r>
    </w:p>
    <w:p w14:paraId="1EF1B626" w14:textId="60FC612F" w:rsidR="00975A9A" w:rsidRPr="00451B90" w:rsidRDefault="00975A9A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i/>
          <w:iCs/>
        </w:rPr>
      </w:pPr>
      <w:r w:rsidRPr="00451B90">
        <w:rPr>
          <w:rFonts w:hint="cs"/>
          <w:i/>
          <w:iCs/>
          <w:cs/>
        </w:rPr>
        <w:lastRenderedPageBreak/>
        <w:t>การซื้อ</w:t>
      </w:r>
      <w:r w:rsidR="000B5464" w:rsidRPr="00451B90">
        <w:rPr>
          <w:rFonts w:hint="cs"/>
          <w:i/>
          <w:iCs/>
          <w:cs/>
        </w:rPr>
        <w:t>ธุรกิจ</w:t>
      </w:r>
    </w:p>
    <w:p w14:paraId="04C5ABA9" w14:textId="77777777" w:rsidR="005F3225" w:rsidRPr="00451B90" w:rsidRDefault="005F3225" w:rsidP="00FA46C3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</w:p>
    <w:p w14:paraId="4BBF90FB" w14:textId="67CF53BF" w:rsidR="00D8169E" w:rsidRPr="001A668D" w:rsidRDefault="00D146B0" w:rsidP="001A668D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</w:pPr>
      <w:r w:rsidRPr="00451B90">
        <w:rPr>
          <w:rFonts w:hint="cs"/>
          <w:cs/>
        </w:rPr>
        <w:t xml:space="preserve">เมื่อวันที่ </w:t>
      </w:r>
      <w:r w:rsidRPr="00451B90">
        <w:t>1</w:t>
      </w:r>
      <w:r w:rsidRPr="00451B90">
        <w:rPr>
          <w:rFonts w:hint="cs"/>
          <w:cs/>
        </w:rPr>
        <w:t xml:space="preserve"> พฤศจิกายน </w:t>
      </w:r>
      <w:r w:rsidRPr="00451B90">
        <w:t xml:space="preserve">2565 OKEA ASA </w:t>
      </w:r>
      <w:r w:rsidR="000B5464" w:rsidRPr="00451B90">
        <w:rPr>
          <w:rFonts w:hint="cs"/>
          <w:cs/>
        </w:rPr>
        <w:t>ซึ่งเป็นบริษัท</w:t>
      </w:r>
      <w:r w:rsidR="00B916B8" w:rsidRPr="00451B90">
        <w:rPr>
          <w:rFonts w:hint="cs"/>
          <w:cs/>
        </w:rPr>
        <w:t>ย่อย</w:t>
      </w:r>
      <w:r w:rsidR="000B5464" w:rsidRPr="00451B90">
        <w:rPr>
          <w:rFonts w:hint="cs"/>
          <w:cs/>
        </w:rPr>
        <w:t>ทางอ้อมของกลุ่มบริษัท</w:t>
      </w:r>
      <w:r w:rsidRPr="00451B90">
        <w:rPr>
          <w:rFonts w:hint="cs"/>
          <w:cs/>
        </w:rPr>
        <w:t>ได้ซื้อส่วนได้เสียในหลุม</w:t>
      </w:r>
      <w:r w:rsidR="000B5464" w:rsidRPr="00451B90">
        <w:t xml:space="preserve"> Barge </w:t>
      </w:r>
      <w:r w:rsidR="000B5464" w:rsidRPr="00451B90">
        <w:rPr>
          <w:rFonts w:hint="cs"/>
          <w:cs/>
        </w:rPr>
        <w:t xml:space="preserve">ร้อยละ </w:t>
      </w:r>
      <w:r w:rsidR="00FA46C3" w:rsidRPr="00451B90">
        <w:t>35</w:t>
      </w:r>
      <w:r w:rsidR="000B5464" w:rsidRPr="00451B90">
        <w:rPr>
          <w:rFonts w:hint="cs"/>
          <w:cs/>
        </w:rPr>
        <w:t>.</w:t>
      </w:r>
      <w:r w:rsidR="00FA46C3" w:rsidRPr="00451B90">
        <w:t>2</w:t>
      </w:r>
      <w:r w:rsidR="000B5464" w:rsidRPr="00451B90">
        <w:t xml:space="preserve"> </w:t>
      </w:r>
      <w:r w:rsidR="000B5464" w:rsidRPr="00451B90">
        <w:rPr>
          <w:rFonts w:hint="cs"/>
          <w:cs/>
        </w:rPr>
        <w:t xml:space="preserve">ส่วนได้เสียในหลุม </w:t>
      </w:r>
      <w:r w:rsidR="000B5464" w:rsidRPr="00451B90">
        <w:t>Nova</w:t>
      </w:r>
      <w:r w:rsidR="000B5464" w:rsidRPr="00451B90">
        <w:rPr>
          <w:rFonts w:hint="cs"/>
          <w:cs/>
        </w:rPr>
        <w:t xml:space="preserve"> ร้อยละ</w:t>
      </w:r>
      <w:r w:rsidR="000B5464" w:rsidRPr="00451B90">
        <w:t xml:space="preserve"> 6 </w:t>
      </w:r>
      <w:r w:rsidR="000B5464" w:rsidRPr="00451B90">
        <w:rPr>
          <w:rFonts w:hint="cs"/>
          <w:cs/>
        </w:rPr>
        <w:t xml:space="preserve">และส่วนได้เสียในหลุม </w:t>
      </w:r>
      <w:r w:rsidR="000B5464" w:rsidRPr="00451B90">
        <w:t>Ivar Aasen</w:t>
      </w:r>
      <w:r w:rsidR="000B5464" w:rsidRPr="00451B90">
        <w:rPr>
          <w:rFonts w:hint="cs"/>
          <w:cs/>
        </w:rPr>
        <w:t xml:space="preserve"> ร้อยละ</w:t>
      </w:r>
      <w:r w:rsidR="000B5464" w:rsidRPr="00451B90">
        <w:t xml:space="preserve"> 6.46 </w:t>
      </w:r>
      <w:r w:rsidR="000B5464" w:rsidRPr="00451B90">
        <w:rPr>
          <w:rFonts w:hint="cs"/>
          <w:cs/>
        </w:rPr>
        <w:t xml:space="preserve">ซึ่งทำให้ส่วนได้เสียในหลุม </w:t>
      </w:r>
      <w:r w:rsidR="000B5464" w:rsidRPr="00451B90">
        <w:t xml:space="preserve">Ivar Aasen </w:t>
      </w:r>
      <w:r w:rsidR="000B5464" w:rsidRPr="00451B90">
        <w:rPr>
          <w:rFonts w:hint="cs"/>
          <w:cs/>
        </w:rPr>
        <w:t xml:space="preserve">เพิ่มขึ้นจากร้อยละ </w:t>
      </w:r>
      <w:r w:rsidR="00FA46C3" w:rsidRPr="00451B90">
        <w:t>2</w:t>
      </w:r>
      <w:r w:rsidR="000B5464" w:rsidRPr="00451B90">
        <w:t xml:space="preserve">.78 </w:t>
      </w:r>
      <w:r w:rsidR="000B5464" w:rsidRPr="00451B90">
        <w:rPr>
          <w:rFonts w:hint="cs"/>
          <w:cs/>
        </w:rPr>
        <w:t xml:space="preserve">เป็นร้อยละ </w:t>
      </w:r>
      <w:r w:rsidR="000B5464" w:rsidRPr="00451B90">
        <w:t xml:space="preserve">9.24 </w:t>
      </w:r>
      <w:r w:rsidRPr="00451B90">
        <w:rPr>
          <w:rFonts w:hint="cs"/>
          <w:cs/>
        </w:rPr>
        <w:t xml:space="preserve">จาก </w:t>
      </w:r>
      <w:proofErr w:type="spellStart"/>
      <w:r w:rsidRPr="00451B90">
        <w:t>Wintershall</w:t>
      </w:r>
      <w:proofErr w:type="spellEnd"/>
      <w:r w:rsidRPr="00451B90">
        <w:t xml:space="preserve"> </w:t>
      </w:r>
      <w:proofErr w:type="spellStart"/>
      <w:r w:rsidRPr="00451B90">
        <w:t>Dea</w:t>
      </w:r>
      <w:proofErr w:type="spellEnd"/>
      <w:r w:rsidR="000B5464" w:rsidRPr="00451B90">
        <w:rPr>
          <w:rFonts w:hint="cs"/>
          <w:cs/>
        </w:rPr>
        <w:t xml:space="preserve"> โดยมี</w:t>
      </w:r>
      <w:r w:rsidRPr="00451B90">
        <w:rPr>
          <w:rFonts w:hint="cs"/>
          <w:cs/>
        </w:rPr>
        <w:t xml:space="preserve">จำนวนเงินที่คาดว่าจะจ่าย </w:t>
      </w:r>
      <w:r w:rsidRPr="00451B90">
        <w:t xml:space="preserve">117.5 </w:t>
      </w:r>
      <w:r w:rsidRPr="00451B90">
        <w:rPr>
          <w:rFonts w:hint="cs"/>
          <w:cs/>
        </w:rPr>
        <w:t>ล้านเหรียญสหรัฐฯ การเข้าซื้อธุรกิจดังกล่าวเป็น</w:t>
      </w:r>
      <w:r w:rsidR="001967C7" w:rsidRPr="00451B90">
        <w:rPr>
          <w:rFonts w:hint="cs"/>
          <w:cs/>
        </w:rPr>
        <w:t>ขั้นตอนสำคัญในการสนับสนุน</w:t>
      </w:r>
      <w:r w:rsidRPr="00451B90">
        <w:rPr>
          <w:rFonts w:hint="cs"/>
          <w:cs/>
        </w:rPr>
        <w:t>การเติบโต</w:t>
      </w:r>
      <w:r w:rsidR="001967C7" w:rsidRPr="00451B90">
        <w:rPr>
          <w:rFonts w:hint="cs"/>
          <w:cs/>
        </w:rPr>
        <w:t>และสอดคล้องกับกลยุทธ์</w:t>
      </w:r>
      <w:r w:rsidRPr="00451B90">
        <w:rPr>
          <w:rFonts w:hint="cs"/>
          <w:cs/>
        </w:rPr>
        <w:t>ของบริษัท</w:t>
      </w:r>
    </w:p>
    <w:p w14:paraId="4D91D42A" w14:textId="77777777" w:rsidR="00D8169E" w:rsidRPr="00451B90" w:rsidRDefault="00D8169E" w:rsidP="00D8169E">
      <w:pPr>
        <w:tabs>
          <w:tab w:val="clear" w:pos="454"/>
          <w:tab w:val="left" w:pos="450"/>
        </w:tabs>
        <w:autoSpaceDE w:val="0"/>
        <w:autoSpaceDN w:val="0"/>
        <w:spacing w:line="240" w:lineRule="auto"/>
        <w:ind w:left="450"/>
        <w:jc w:val="thaiDistribute"/>
        <w:rPr>
          <w:rFonts w:asciiTheme="majorBidi" w:hAnsiTheme="majorBidi" w:cstheme="majorBidi"/>
        </w:rPr>
      </w:pPr>
    </w:p>
    <w:p w14:paraId="43CEB785" w14:textId="20E531E4" w:rsidR="000B5464" w:rsidRPr="00451B90" w:rsidRDefault="000B5464" w:rsidP="000B5464">
      <w:pPr>
        <w:pStyle w:val="index"/>
        <w:numPr>
          <w:ilvl w:val="0"/>
          <w:numId w:val="3"/>
        </w:numPr>
        <w:tabs>
          <w:tab w:val="decimal" w:pos="450"/>
        </w:tabs>
        <w:spacing w:after="0" w:line="240" w:lineRule="auto"/>
        <w:ind w:left="450" w:hanging="540"/>
        <w:outlineLvl w:val="0"/>
        <w:rPr>
          <w:rFonts w:asciiTheme="majorBidi" w:hAnsiTheme="majorBidi" w:cstheme="majorBidi"/>
          <w:sz w:val="20"/>
          <w:lang w:bidi="th-TH"/>
        </w:rPr>
      </w:pP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51B90">
        <w:rPr>
          <w:rFonts w:asciiTheme="majorBidi" w:hAnsiTheme="majorBidi" w:cstheme="majorBidi"/>
          <w:b/>
          <w:bCs/>
          <w:sz w:val="30"/>
          <w:szCs w:val="30"/>
          <w:lang w:bidi="th-TH"/>
        </w:rPr>
        <w:tab/>
      </w:r>
      <w:r w:rsidRPr="00451B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มาตรฐานการรายงานทางการเงินที่ยังไม่</w:t>
      </w:r>
      <w:r w:rsidR="004F781C" w:rsidRPr="00451B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ได้</w:t>
      </w:r>
      <w:r w:rsidRPr="00451B90">
        <w:rPr>
          <w:rFonts w:asciiTheme="majorBidi" w:hAnsiTheme="majorBidi" w:cstheme="majorBidi" w:hint="cs"/>
          <w:b/>
          <w:bCs/>
          <w:sz w:val="30"/>
          <w:szCs w:val="30"/>
          <w:cs/>
          <w:lang w:bidi="th-TH"/>
        </w:rPr>
        <w:t>ใช้</w:t>
      </w:r>
    </w:p>
    <w:p w14:paraId="4F89A87A" w14:textId="77777777" w:rsidR="00B5485C" w:rsidRPr="00451B90" w:rsidRDefault="00B5485C" w:rsidP="000B54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i/>
          <w:iCs/>
        </w:rPr>
      </w:pPr>
    </w:p>
    <w:p w14:paraId="6E649A4B" w14:textId="77777777" w:rsidR="00F86C60" w:rsidRPr="00FA46C3" w:rsidRDefault="00F86C60" w:rsidP="00FA46C3">
      <w:pPr>
        <w:autoSpaceDE w:val="0"/>
        <w:autoSpaceDN w:val="0"/>
        <w:spacing w:line="240" w:lineRule="auto"/>
        <w:ind w:left="450"/>
        <w:jc w:val="thaiDistribute"/>
      </w:pPr>
      <w:r w:rsidRPr="00451B90">
        <w:rPr>
          <w:cs/>
        </w:rPr>
        <w:t xml:space="preserve">สภาวิชาชีพบัญชีได้ออกและปรับปรุงมาตรฐานการรายงานทางการเงิน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451B90">
        <w:t xml:space="preserve">1 </w:t>
      </w:r>
      <w:r w:rsidRPr="00451B90">
        <w:rPr>
          <w:cs/>
        </w:rPr>
        <w:t xml:space="preserve">มกราคม </w:t>
      </w:r>
      <w:r w:rsidRPr="00451B90">
        <w:t xml:space="preserve">2566 </w:t>
      </w:r>
      <w:r w:rsidRPr="00451B90">
        <w:rPr>
          <w:cs/>
        </w:rPr>
        <w:t>โดยกลุ่มบริษัทไม่ได้นำมาตรฐานการรายงานทางการเงินดังกล่าวมาใช้ในการจัดทำงบการเงินระหว่างกาลนี้เนื่องจากยังไม่มีผลบังคับใช้ กลุ่มบริษัทได้ประเมินผลกระทบที่อาจเกิดขึ้นต่องบการเงินจากการถือปฏิบัติตามมาตรฐานการรายงานทางการเงินที่ออกและปรับปรุงใหม่ดังกล่าว ซึ่งคาดว่าไม่มีผลกระทบที่มีสาระสำคัญต่องบการเงินในงวดที่ถือปฏิบัติ</w:t>
      </w:r>
    </w:p>
    <w:p w14:paraId="44EB7E25" w14:textId="77777777" w:rsidR="00F86C60" w:rsidRPr="00AC5B83" w:rsidRDefault="00F86C60" w:rsidP="001547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cs/>
        </w:rPr>
      </w:pPr>
    </w:p>
    <w:sectPr w:rsidR="00F86C60" w:rsidRPr="00AC5B83" w:rsidSect="00FB1D27">
      <w:headerReference w:type="default" r:id="rId28"/>
      <w:footerReference w:type="default" r:id="rId29"/>
      <w:pgSz w:w="11907" w:h="16840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6FA658" w14:textId="77777777" w:rsidR="00D57B55" w:rsidRDefault="00D57B55">
      <w:r>
        <w:separator/>
      </w:r>
    </w:p>
    <w:p w14:paraId="4E4D5E1A" w14:textId="77777777" w:rsidR="00D57B55" w:rsidRDefault="00D57B55"/>
  </w:endnote>
  <w:endnote w:type="continuationSeparator" w:id="0">
    <w:p w14:paraId="27EE1038" w14:textId="77777777" w:rsidR="00D57B55" w:rsidRDefault="00D57B55">
      <w:r>
        <w:continuationSeparator/>
      </w:r>
    </w:p>
    <w:p w14:paraId="72F0FBAC" w14:textId="77777777" w:rsidR="00D57B55" w:rsidRDefault="00D57B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upermarket">
    <w:panose1 w:val="02000000000000000000"/>
    <w:charset w:val="00"/>
    <w:family w:val="auto"/>
    <w:pitch w:val="variable"/>
    <w:sig w:usb0="A10002AF" w:usb1="500078FB" w:usb2="00000000" w:usb3="00000000" w:csb0="0001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Thonbu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766BD" w14:textId="77777777" w:rsidR="00BA5704" w:rsidRDefault="00BA570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31623471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38CD517" w14:textId="02082651" w:rsidR="009D0AF5" w:rsidRPr="001D0AEF" w:rsidRDefault="009D0AF5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1D0AEF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 PAGE   \</w:instrText>
        </w:r>
        <w:r w:rsidRPr="001D0AEF">
          <w:rPr>
            <w:rFonts w:asciiTheme="majorBidi" w:hAnsiTheme="majorBidi"/>
            <w:sz w:val="30"/>
            <w:szCs w:val="30"/>
            <w:cs/>
          </w:rPr>
          <w:instrText xml:space="preserve">* </w:instrText>
        </w:r>
        <w:r w:rsidRPr="001D0AEF">
          <w:rPr>
            <w:rFonts w:asciiTheme="majorBidi" w:hAnsiTheme="majorBidi" w:cstheme="majorBidi"/>
            <w:sz w:val="30"/>
            <w:szCs w:val="30"/>
          </w:rPr>
          <w:instrText xml:space="preserve">MERGEFORMAT </w:instrText>
        </w:r>
        <w:r w:rsidRPr="001D0AEF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5F3225">
          <w:rPr>
            <w:rFonts w:asciiTheme="majorBidi" w:hAnsiTheme="majorBidi" w:cstheme="majorBidi"/>
            <w:noProof/>
            <w:sz w:val="30"/>
            <w:szCs w:val="30"/>
          </w:rPr>
          <w:t>28</w:t>
        </w:r>
        <w:r w:rsidRPr="001D0AEF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3EB367" w14:textId="77777777" w:rsidR="00BA5704" w:rsidRDefault="00BA570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3CB6B" w14:textId="0E264DC7" w:rsidR="009D0AF5" w:rsidRPr="00F5234D" w:rsidRDefault="009D0AF5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5F3225">
      <w:rPr>
        <w:rFonts w:ascii="Angsana New" w:hAnsi="Angsana New"/>
        <w:noProof/>
        <w:sz w:val="30"/>
        <w:szCs w:val="30"/>
      </w:rPr>
      <w:t>29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047A96" w14:textId="17F258CE" w:rsidR="009D0AF5" w:rsidRPr="00F5234D" w:rsidRDefault="009D0AF5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5F3225">
      <w:rPr>
        <w:rFonts w:ascii="Angsana New" w:hAnsi="Angsana New"/>
        <w:noProof/>
        <w:sz w:val="30"/>
        <w:szCs w:val="30"/>
      </w:rPr>
      <w:t>33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BC7D4" w14:textId="0E949FD3" w:rsidR="009D0AF5" w:rsidRPr="00F5234D" w:rsidRDefault="009D0AF5" w:rsidP="00432778">
    <w:pPr>
      <w:pStyle w:val="Footer"/>
      <w:jc w:val="center"/>
      <w:rPr>
        <w:rFonts w:ascii="Angsana New" w:hAnsi="Angsana New"/>
        <w:sz w:val="30"/>
        <w:szCs w:val="30"/>
      </w:rPr>
    </w:pPr>
    <w:r w:rsidRPr="00F5234D">
      <w:rPr>
        <w:rFonts w:ascii="Angsana New" w:hAnsi="Angsana New"/>
        <w:sz w:val="30"/>
        <w:szCs w:val="30"/>
      </w:rPr>
      <w:fldChar w:fldCharType="begin"/>
    </w:r>
    <w:r w:rsidRPr="00F5234D">
      <w:rPr>
        <w:rFonts w:ascii="Angsana New" w:hAnsi="Angsana New"/>
        <w:sz w:val="30"/>
        <w:szCs w:val="30"/>
      </w:rPr>
      <w:instrText xml:space="preserve"> PAGE   \</w:instrText>
    </w:r>
    <w:r w:rsidRPr="00F5234D">
      <w:rPr>
        <w:rFonts w:ascii="Angsana New" w:hAnsi="Angsana New"/>
        <w:sz w:val="30"/>
        <w:szCs w:val="30"/>
        <w:cs/>
      </w:rPr>
      <w:instrText xml:space="preserve">* </w:instrText>
    </w:r>
    <w:r w:rsidRPr="00F5234D">
      <w:rPr>
        <w:rFonts w:ascii="Angsana New" w:hAnsi="Angsana New"/>
        <w:sz w:val="30"/>
        <w:szCs w:val="30"/>
      </w:rPr>
      <w:instrText xml:space="preserve">MERGEFORMAT </w:instrText>
    </w:r>
    <w:r w:rsidRPr="00F5234D">
      <w:rPr>
        <w:rFonts w:ascii="Angsana New" w:hAnsi="Angsana New"/>
        <w:sz w:val="30"/>
        <w:szCs w:val="30"/>
      </w:rPr>
      <w:fldChar w:fldCharType="separate"/>
    </w:r>
    <w:r w:rsidR="00A370DC">
      <w:rPr>
        <w:rFonts w:ascii="Angsana New" w:hAnsi="Angsana New"/>
        <w:noProof/>
        <w:sz w:val="30"/>
        <w:szCs w:val="30"/>
      </w:rPr>
      <w:t>38</w:t>
    </w:r>
    <w:r w:rsidRPr="00F5234D">
      <w:rPr>
        <w:rFonts w:ascii="Angsana New" w:hAnsi="Angsana New"/>
        <w:sz w:val="30"/>
        <w:szCs w:val="30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06318" w14:textId="744C78BB" w:rsidR="009D0AF5" w:rsidRPr="00116F0A" w:rsidRDefault="009D0AF5" w:rsidP="00656B20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116F0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116F0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separate"/>
    </w:r>
    <w:r w:rsidR="00A370DC">
      <w:rPr>
        <w:rStyle w:val="PageNumber"/>
        <w:rFonts w:ascii="Angsana New" w:hAnsi="Angsana New"/>
        <w:noProof/>
        <w:sz w:val="30"/>
        <w:szCs w:val="30"/>
        <w:cs/>
      </w:rPr>
      <w:t>46</w:t>
    </w:r>
    <w:r w:rsidRPr="00116F0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7CC6509A" w14:textId="77777777" w:rsidR="009D0AF5" w:rsidRPr="00146F25" w:rsidRDefault="009D0AF5" w:rsidP="00ED6648">
    <w:pPr>
      <w:pStyle w:val="Footer"/>
      <w:rPr>
        <w:rFonts w:ascii="Times New Roman" w:hAnsi="Times New Roman"/>
        <w:i/>
        <w:iCs/>
        <w:sz w:val="20"/>
        <w:szCs w:val="20"/>
      </w:rPr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DF9979" w14:textId="59BDB554" w:rsidR="009D0AF5" w:rsidRPr="00960645" w:rsidRDefault="009D0AF5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A370DC">
      <w:rPr>
        <w:rFonts w:asciiTheme="majorBidi" w:hAnsiTheme="majorBidi" w:cstheme="majorBidi"/>
        <w:noProof/>
      </w:rPr>
      <w:t>55</w:t>
    </w:r>
    <w:r w:rsidRPr="003E0BCC">
      <w:rPr>
        <w:rFonts w:asciiTheme="majorBidi" w:hAnsiTheme="majorBidi" w:cstheme="majorBidi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F8B0B" w14:textId="5D91E979" w:rsidR="009D0AF5" w:rsidRPr="00960645" w:rsidRDefault="009D0AF5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8895"/>
        <w:tab w:val="right" w:pos="8955"/>
      </w:tabs>
      <w:ind w:right="360"/>
      <w:jc w:val="center"/>
      <w:rPr>
        <w:i/>
        <w:iCs/>
        <w:color w:val="0000FF"/>
        <w:lang w:val="fr-FR"/>
      </w:rPr>
    </w:pPr>
    <w:r w:rsidRPr="003E0BCC">
      <w:rPr>
        <w:rFonts w:asciiTheme="majorBidi" w:hAnsiTheme="majorBidi" w:cstheme="majorBidi"/>
      </w:rPr>
      <w:fldChar w:fldCharType="begin"/>
    </w:r>
    <w:r w:rsidRPr="003E0BCC">
      <w:rPr>
        <w:rFonts w:asciiTheme="majorBidi" w:hAnsiTheme="majorBidi" w:cstheme="majorBidi"/>
      </w:rPr>
      <w:instrText xml:space="preserve"> PAGE   \</w:instrText>
    </w:r>
    <w:r w:rsidRPr="003E0BCC">
      <w:rPr>
        <w:rFonts w:asciiTheme="majorBidi" w:hAnsiTheme="majorBidi"/>
        <w:cs/>
      </w:rPr>
      <w:instrText xml:space="preserve">* </w:instrText>
    </w:r>
    <w:r w:rsidRPr="003E0BCC">
      <w:rPr>
        <w:rFonts w:asciiTheme="majorBidi" w:hAnsiTheme="majorBidi" w:cstheme="majorBidi"/>
      </w:rPr>
      <w:instrText xml:space="preserve">MERGEFORMAT </w:instrText>
    </w:r>
    <w:r w:rsidRPr="003E0BCC">
      <w:rPr>
        <w:rFonts w:asciiTheme="majorBidi" w:hAnsiTheme="majorBidi" w:cstheme="majorBidi"/>
      </w:rPr>
      <w:fldChar w:fldCharType="separate"/>
    </w:r>
    <w:r w:rsidR="00A53817">
      <w:rPr>
        <w:rFonts w:asciiTheme="majorBidi" w:hAnsiTheme="majorBidi" w:cstheme="majorBidi"/>
        <w:noProof/>
      </w:rPr>
      <w:t>56</w:t>
    </w:r>
    <w:r w:rsidRPr="003E0BCC">
      <w:rPr>
        <w:rFonts w:asciiTheme="majorBidi" w:hAnsiTheme="majorBidi" w:cstheme="majorBid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90CF4E" w14:textId="77777777" w:rsidR="00D57B55" w:rsidRDefault="00D57B55"/>
  </w:footnote>
  <w:footnote w:type="continuationSeparator" w:id="0">
    <w:p w14:paraId="5A3BC1D0" w14:textId="77777777" w:rsidR="00D57B55" w:rsidRDefault="00D57B55">
      <w:r>
        <w:continuationSeparator/>
      </w:r>
    </w:p>
    <w:p w14:paraId="41872DA4" w14:textId="77777777" w:rsidR="00D57B55" w:rsidRDefault="00D57B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B08500" w14:textId="77777777" w:rsidR="00BA5704" w:rsidRDefault="00BA5704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132F5" w14:textId="77777777" w:rsidR="009D0AF5" w:rsidRDefault="009D0AF5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05CCE67" w14:textId="77777777" w:rsidR="009D0AF5" w:rsidRPr="00564725" w:rsidRDefault="009D0AF5" w:rsidP="0005272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53670063" w14:textId="3EA176DD" w:rsidR="009D0AF5" w:rsidRPr="00564725" w:rsidRDefault="009D0AF5" w:rsidP="00052726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 xml:space="preserve">กันยายน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AA7AAF2" w14:textId="77777777" w:rsidR="009D0AF5" w:rsidRPr="00410770" w:rsidRDefault="009D0AF5" w:rsidP="00F20DB7">
    <w:pPr>
      <w:pStyle w:val="acctmainheading"/>
      <w:spacing w:after="0" w:line="240" w:lineRule="auto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4BE6BE" w14:textId="77777777" w:rsidR="009D0AF5" w:rsidRDefault="009D0AF5" w:rsidP="00D9424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BDFBA93" w14:textId="19FFB529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105720A" w14:textId="00DCD4A9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F4E544" w14:textId="77777777" w:rsidR="009D0AF5" w:rsidRPr="002D1C8F" w:rsidRDefault="009D0AF5" w:rsidP="00617971">
    <w:pPr>
      <w:pStyle w:val="Header"/>
      <w:rPr>
        <w:lang w:val="en-GB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BCA20D" w14:textId="77777777" w:rsidR="009D0AF5" w:rsidRDefault="009D0AF5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66A1A8E2" w14:textId="77777777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2D8CFF9" w14:textId="0064337A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2AF768C" w14:textId="77777777" w:rsidR="009D0AF5" w:rsidRPr="002D1C8F" w:rsidRDefault="009D0AF5" w:rsidP="00617971">
    <w:pPr>
      <w:pStyle w:val="Header"/>
      <w:rPr>
        <w:lang w:val="en-GB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F24A26" w14:textId="77777777" w:rsidR="009D0AF5" w:rsidRDefault="009D0AF5" w:rsidP="00DF744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>
      <w:rPr>
        <w:b/>
        <w:bCs/>
        <w:sz w:val="32"/>
        <w:szCs w:val="32"/>
        <w:cs/>
      </w:rPr>
      <w:tab/>
    </w:r>
    <w:r>
      <w:rPr>
        <w:b/>
        <w:bCs/>
        <w:sz w:val="32"/>
        <w:szCs w:val="32"/>
        <w:cs/>
      </w:rPr>
      <w:tab/>
    </w:r>
    <w:r>
      <w:rPr>
        <w:rFonts w:hint="cs"/>
        <w:b/>
        <w:bCs/>
        <w:sz w:val="32"/>
        <w:szCs w:val="32"/>
        <w:cs/>
      </w:rPr>
      <w:tab/>
    </w: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4A137A3B" w14:textId="77777777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8450EE2" w14:textId="79D577DD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C58F20E" w14:textId="77777777" w:rsidR="009D0AF5" w:rsidRPr="002D1C8F" w:rsidRDefault="009D0AF5" w:rsidP="00617971">
    <w:pPr>
      <w:pStyle w:val="Header"/>
      <w:rPr>
        <w:lang w:val="en-GB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4AF8F" w14:textId="77777777" w:rsidR="009D0AF5" w:rsidRPr="00F47951" w:rsidRDefault="009D0AF5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60FE9D9" w14:textId="3FE21B14" w:rsidR="009D0AF5" w:rsidRPr="00F47951" w:rsidRDefault="009D0AF5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5B8B0F0F" w14:textId="4BC77786" w:rsidR="009D0AF5" w:rsidRPr="00564725" w:rsidRDefault="009D0AF5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10763A8" w14:textId="77777777" w:rsidR="009D0AF5" w:rsidRPr="00B8432C" w:rsidRDefault="009D0AF5" w:rsidP="00B843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241B6" w14:textId="77777777" w:rsidR="00BA5704" w:rsidRDefault="00BA570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EEA77E" w14:textId="77777777" w:rsidR="009D0AF5" w:rsidRPr="00F47951" w:rsidRDefault="009D0AF5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119C6737" w14:textId="132E1157" w:rsidR="009D0AF5" w:rsidRPr="00F47951" w:rsidRDefault="009D0AF5" w:rsidP="00B8432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38307123" w14:textId="46E95432" w:rsidR="009D0AF5" w:rsidRPr="00564725" w:rsidRDefault="009D0AF5" w:rsidP="00B8432C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3571227C" w14:textId="77777777" w:rsidR="009D0AF5" w:rsidRPr="00DF35D2" w:rsidRDefault="009D0AF5" w:rsidP="00B8432C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C6C00F" w14:textId="77777777" w:rsidR="009D0AF5" w:rsidRPr="00F47951" w:rsidRDefault="009D0AF5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02C2CFB4" w14:textId="428C4A6A" w:rsidR="009D0AF5" w:rsidRPr="00F47951" w:rsidRDefault="009D0AF5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6A6CE1D" w14:textId="751D3EFC" w:rsidR="009D0AF5" w:rsidRPr="00564725" w:rsidRDefault="009D0AF5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4E70C75D" w14:textId="77777777" w:rsidR="009D0AF5" w:rsidRPr="00DF35D2" w:rsidRDefault="009D0AF5" w:rsidP="00DF35D2">
    <w:pPr>
      <w:pStyle w:val="Header"/>
      <w:rPr>
        <w:lang w:val="en-GB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2B5FE" w14:textId="41B8A2D5" w:rsidR="009D0AF5" w:rsidRPr="00F47951" w:rsidRDefault="009D0AF5" w:rsidP="0062428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720" w:hanging="72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7A8CB261" w14:textId="56D7B4B1" w:rsidR="009D0AF5" w:rsidRPr="00F47951" w:rsidRDefault="009D0AF5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  <w:cs/>
      </w:rPr>
    </w:pPr>
    <w:r w:rsidRPr="00F47951">
      <w:rPr>
        <w:b/>
        <w:bCs/>
        <w:sz w:val="32"/>
        <w:szCs w:val="32"/>
        <w:cs/>
      </w:rPr>
      <w:t>หมายเหตุประกอบงบการเงิน</w:t>
    </w:r>
    <w:r>
      <w:rPr>
        <w:rFonts w:hint="cs"/>
        <w:b/>
        <w:bCs/>
        <w:sz w:val="32"/>
        <w:szCs w:val="32"/>
        <w:cs/>
      </w:rPr>
      <w:t>ระหว่างกาลแบบย่อ</w:t>
    </w:r>
  </w:p>
  <w:p w14:paraId="02A41CAB" w14:textId="7F749BED" w:rsidR="009D0AF5" w:rsidRPr="00564725" w:rsidRDefault="009D0AF5" w:rsidP="00DF35D2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6B572559" w14:textId="48E03CA1" w:rsidR="009D0AF5" w:rsidRPr="00DF35D2" w:rsidRDefault="009D0AF5" w:rsidP="00DF35D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5E8E5" w14:textId="77777777" w:rsidR="009D0AF5" w:rsidRDefault="009D0AF5" w:rsidP="00D454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5C45BE0" w14:textId="4FA35CA4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6905938A" w14:textId="4BEC4D80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2833C63C" w14:textId="77777777" w:rsidR="009D0AF5" w:rsidRPr="006672E5" w:rsidRDefault="009D0AF5" w:rsidP="00617971">
    <w:pPr>
      <w:pStyle w:val="Header"/>
      <w:rPr>
        <w:sz w:val="32"/>
        <w:szCs w:val="32"/>
        <w:lang w:val="en-GB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A6FB" w14:textId="77777777" w:rsidR="009D0AF5" w:rsidRDefault="009D0AF5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59FDB476" w14:textId="4D722677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7501056E" w14:textId="40250DFB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B09FABF" w14:textId="77777777" w:rsidR="009D0AF5" w:rsidRPr="000F3A45" w:rsidRDefault="009D0AF5" w:rsidP="00632C81">
    <w:pPr>
      <w:pStyle w:val="Header"/>
      <w:rPr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A2FC2C" w14:textId="77777777" w:rsidR="009D0AF5" w:rsidRDefault="009D0AF5" w:rsidP="00C832C5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/>
        <w:bCs/>
        <w:sz w:val="32"/>
        <w:szCs w:val="32"/>
      </w:rPr>
    </w:pPr>
    <w:r w:rsidRPr="00DB6869">
      <w:rPr>
        <w:b/>
        <w:bCs/>
        <w:sz w:val="32"/>
        <w:szCs w:val="32"/>
        <w:cs/>
      </w:rPr>
      <w:t>บริษัท บางจาก คอร์ปอเรชั่น จำกัด (มหาชน)</w:t>
    </w:r>
    <w:r>
      <w:rPr>
        <w:b/>
        <w:bCs/>
        <w:sz w:val="32"/>
        <w:szCs w:val="32"/>
        <w:cs/>
      </w:rPr>
      <w:t xml:space="preserve"> </w:t>
    </w:r>
    <w:r w:rsidRPr="00DB6869">
      <w:rPr>
        <w:b/>
        <w:bCs/>
        <w:sz w:val="32"/>
        <w:szCs w:val="32"/>
        <w:cs/>
      </w:rPr>
      <w:t>และบริษัทย่อย</w:t>
    </w:r>
  </w:p>
  <w:p w14:paraId="30B10757" w14:textId="34A2215D" w:rsidR="009D0AF5" w:rsidRPr="00564725" w:rsidRDefault="009D0AF5" w:rsidP="0061797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522"/>
      </w:tabs>
      <w:rPr>
        <w:b/>
        <w:bCs/>
        <w:sz w:val="32"/>
        <w:szCs w:val="32"/>
        <w:cs/>
      </w:rPr>
    </w:pPr>
    <w:r w:rsidRPr="00564725">
      <w:rPr>
        <w:rFonts w:hint="cs"/>
        <w:b/>
        <w:bCs/>
        <w:sz w:val="32"/>
        <w:szCs w:val="32"/>
        <w:cs/>
      </w:rPr>
      <w:t>หมายเหตุประกอบงบการเงินระหว่างกาล</w:t>
    </w:r>
    <w:r>
      <w:rPr>
        <w:rFonts w:hint="cs"/>
        <w:b/>
        <w:bCs/>
        <w:sz w:val="32"/>
        <w:szCs w:val="32"/>
        <w:cs/>
      </w:rPr>
      <w:t>แบบย่อ</w:t>
    </w:r>
  </w:p>
  <w:p w14:paraId="127368E7" w14:textId="5653BBE7" w:rsidR="009D0AF5" w:rsidRPr="00564725" w:rsidRDefault="009D0AF5" w:rsidP="00617971"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bCs/>
        <w:sz w:val="32"/>
        <w:szCs w:val="32"/>
        <w:lang w:val="en-GB"/>
      </w:rPr>
    </w:pPr>
    <w:r w:rsidRPr="00564725">
      <w:rPr>
        <w:bCs/>
        <w:sz w:val="32"/>
        <w:szCs w:val="32"/>
        <w:cs/>
        <w:lang w:val="en-GB"/>
      </w:rPr>
      <w:t>สำหรับงวดสามเดือน</w:t>
    </w:r>
    <w:r>
      <w:rPr>
        <w:rFonts w:hint="cs"/>
        <w:bCs/>
        <w:sz w:val="32"/>
        <w:szCs w:val="32"/>
        <w:cs/>
        <w:lang w:val="en-GB"/>
      </w:rPr>
      <w:t>และเก้าเดือน</w:t>
    </w:r>
    <w:r w:rsidRPr="00564725">
      <w:rPr>
        <w:bCs/>
        <w:sz w:val="32"/>
        <w:szCs w:val="32"/>
        <w:cs/>
        <w:lang w:val="en-GB"/>
      </w:rPr>
      <w:t xml:space="preserve">สิ้นสุดวันที่ </w:t>
    </w:r>
    <w:r w:rsidRPr="006F1E95">
      <w:rPr>
        <w:b/>
        <w:sz w:val="32"/>
        <w:szCs w:val="32"/>
      </w:rPr>
      <w:t>3</w:t>
    </w:r>
    <w:r>
      <w:rPr>
        <w:b/>
        <w:sz w:val="32"/>
        <w:szCs w:val="32"/>
      </w:rPr>
      <w:t xml:space="preserve">0 </w:t>
    </w:r>
    <w:r>
      <w:rPr>
        <w:rFonts w:hint="cs"/>
        <w:bCs/>
        <w:sz w:val="32"/>
        <w:szCs w:val="32"/>
        <w:cs/>
      </w:rPr>
      <w:t>กันยายน</w:t>
    </w:r>
    <w:r>
      <w:rPr>
        <w:rFonts w:hint="cs"/>
        <w:b/>
        <w:sz w:val="32"/>
        <w:szCs w:val="32"/>
        <w:cs/>
      </w:rPr>
      <w:t xml:space="preserve"> </w:t>
    </w:r>
    <w:r w:rsidRPr="006F1E95">
      <w:rPr>
        <w:b/>
        <w:sz w:val="32"/>
        <w:szCs w:val="32"/>
      </w:rPr>
      <w:t>25</w:t>
    </w:r>
    <w:r w:rsidRPr="006F1E95">
      <w:rPr>
        <w:rFonts w:hint="cs"/>
        <w:b/>
        <w:sz w:val="32"/>
        <w:szCs w:val="32"/>
      </w:rPr>
      <w:t>6</w:t>
    </w:r>
    <w:r w:rsidRPr="006F1E95">
      <w:rPr>
        <w:b/>
        <w:sz w:val="32"/>
        <w:szCs w:val="32"/>
      </w:rPr>
      <w:t>5</w:t>
    </w:r>
    <w:r w:rsidRPr="00564725">
      <w:rPr>
        <w:rFonts w:hint="cs"/>
        <w:b/>
        <w:sz w:val="32"/>
        <w:szCs w:val="32"/>
        <w:cs/>
        <w:lang w:val="en-GB"/>
      </w:rPr>
      <w:t xml:space="preserve"> </w:t>
    </w:r>
    <w:r w:rsidRPr="00564725">
      <w:rPr>
        <w:bCs/>
        <w:sz w:val="32"/>
        <w:szCs w:val="32"/>
        <w:cs/>
        <w:lang w:val="en-GB"/>
      </w:rPr>
      <w:t>(ไม่ได้ตรวจสอบ)</w:t>
    </w:r>
  </w:p>
  <w:p w14:paraId="708C26A7" w14:textId="77777777" w:rsidR="009D0AF5" w:rsidRPr="000F3A45" w:rsidRDefault="009D0AF5" w:rsidP="00632C81">
    <w:pPr>
      <w:pStyle w:val="Header"/>
      <w:rPr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BA364A7C"/>
    <w:lvl w:ilvl="0">
      <w:start w:val="1"/>
      <w:numFmt w:val="bullet"/>
      <w:lvlText w:val=""/>
      <w:lvlJc w:val="left"/>
      <w:pPr>
        <w:tabs>
          <w:tab w:val="num" w:pos="864"/>
        </w:tabs>
        <w:ind w:left="864" w:hanging="360"/>
      </w:pPr>
      <w:rPr>
        <w:rFonts w:ascii="Symbol" w:hAnsi="Symbol" w:hint="default"/>
      </w:rPr>
    </w:lvl>
  </w:abstractNum>
  <w:abstractNum w:abstractNumId="1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8AF5B54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9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6" w:hanging="360"/>
      </w:pPr>
    </w:lvl>
    <w:lvl w:ilvl="2" w:tplc="0409001B" w:tentative="1">
      <w:start w:val="1"/>
      <w:numFmt w:val="lowerRoman"/>
      <w:lvlText w:val="%3."/>
      <w:lvlJc w:val="right"/>
      <w:pPr>
        <w:ind w:left="2436" w:hanging="180"/>
      </w:pPr>
    </w:lvl>
    <w:lvl w:ilvl="3" w:tplc="0409000F" w:tentative="1">
      <w:start w:val="1"/>
      <w:numFmt w:val="decimal"/>
      <w:lvlText w:val="%4."/>
      <w:lvlJc w:val="left"/>
      <w:pPr>
        <w:ind w:left="3156" w:hanging="360"/>
      </w:pPr>
    </w:lvl>
    <w:lvl w:ilvl="4" w:tplc="04090019" w:tentative="1">
      <w:start w:val="1"/>
      <w:numFmt w:val="lowerLetter"/>
      <w:lvlText w:val="%5."/>
      <w:lvlJc w:val="left"/>
      <w:pPr>
        <w:ind w:left="3876" w:hanging="360"/>
      </w:pPr>
    </w:lvl>
    <w:lvl w:ilvl="5" w:tplc="0409001B" w:tentative="1">
      <w:start w:val="1"/>
      <w:numFmt w:val="lowerRoman"/>
      <w:lvlText w:val="%6."/>
      <w:lvlJc w:val="right"/>
      <w:pPr>
        <w:ind w:left="4596" w:hanging="180"/>
      </w:pPr>
    </w:lvl>
    <w:lvl w:ilvl="6" w:tplc="0409000F" w:tentative="1">
      <w:start w:val="1"/>
      <w:numFmt w:val="decimal"/>
      <w:lvlText w:val="%7."/>
      <w:lvlJc w:val="left"/>
      <w:pPr>
        <w:ind w:left="5316" w:hanging="360"/>
      </w:pPr>
    </w:lvl>
    <w:lvl w:ilvl="7" w:tplc="04090019" w:tentative="1">
      <w:start w:val="1"/>
      <w:numFmt w:val="lowerLetter"/>
      <w:lvlText w:val="%8."/>
      <w:lvlJc w:val="left"/>
      <w:pPr>
        <w:ind w:left="6036" w:hanging="360"/>
      </w:pPr>
    </w:lvl>
    <w:lvl w:ilvl="8" w:tplc="0409001B" w:tentative="1">
      <w:start w:val="1"/>
      <w:numFmt w:val="lowerRoman"/>
      <w:lvlText w:val="%9."/>
      <w:lvlJc w:val="right"/>
      <w:pPr>
        <w:ind w:left="6756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31E276B"/>
    <w:multiLevelType w:val="hybridMultilevel"/>
    <w:tmpl w:val="BD666F34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FC748138">
      <w:start w:val="1"/>
      <w:numFmt w:val="thaiLetters"/>
      <w:lvlText w:val="(%2)"/>
      <w:lvlJc w:val="left"/>
      <w:pPr>
        <w:ind w:left="1987" w:hanging="36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5" w15:restartNumberingAfterBreak="0">
    <w:nsid w:val="15087EAF"/>
    <w:multiLevelType w:val="hybridMultilevel"/>
    <w:tmpl w:val="CC08CAE2"/>
    <w:lvl w:ilvl="0" w:tplc="CA9C7844">
      <w:start w:val="1"/>
      <w:numFmt w:val="thaiLetters"/>
      <w:lvlText w:val="(%1)"/>
      <w:lvlJc w:val="left"/>
      <w:pPr>
        <w:ind w:left="540" w:hanging="54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59A6F62"/>
    <w:multiLevelType w:val="hybridMultilevel"/>
    <w:tmpl w:val="83F017B2"/>
    <w:lvl w:ilvl="0" w:tplc="2DC40468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2" w:hanging="360"/>
      </w:pPr>
    </w:lvl>
    <w:lvl w:ilvl="2" w:tplc="0409001B" w:tentative="1">
      <w:start w:val="1"/>
      <w:numFmt w:val="lowerRoman"/>
      <w:lvlText w:val="%3."/>
      <w:lvlJc w:val="right"/>
      <w:pPr>
        <w:ind w:left="2702" w:hanging="180"/>
      </w:pPr>
    </w:lvl>
    <w:lvl w:ilvl="3" w:tplc="0409000F" w:tentative="1">
      <w:start w:val="1"/>
      <w:numFmt w:val="decimal"/>
      <w:lvlText w:val="%4."/>
      <w:lvlJc w:val="left"/>
      <w:pPr>
        <w:ind w:left="3422" w:hanging="360"/>
      </w:pPr>
    </w:lvl>
    <w:lvl w:ilvl="4" w:tplc="04090019" w:tentative="1">
      <w:start w:val="1"/>
      <w:numFmt w:val="lowerLetter"/>
      <w:lvlText w:val="%5."/>
      <w:lvlJc w:val="left"/>
      <w:pPr>
        <w:ind w:left="4142" w:hanging="360"/>
      </w:pPr>
    </w:lvl>
    <w:lvl w:ilvl="5" w:tplc="0409001B" w:tentative="1">
      <w:start w:val="1"/>
      <w:numFmt w:val="lowerRoman"/>
      <w:lvlText w:val="%6."/>
      <w:lvlJc w:val="right"/>
      <w:pPr>
        <w:ind w:left="4862" w:hanging="180"/>
      </w:pPr>
    </w:lvl>
    <w:lvl w:ilvl="6" w:tplc="0409000F" w:tentative="1">
      <w:start w:val="1"/>
      <w:numFmt w:val="decimal"/>
      <w:lvlText w:val="%7."/>
      <w:lvlJc w:val="left"/>
      <w:pPr>
        <w:ind w:left="5582" w:hanging="360"/>
      </w:pPr>
    </w:lvl>
    <w:lvl w:ilvl="7" w:tplc="04090019" w:tentative="1">
      <w:start w:val="1"/>
      <w:numFmt w:val="lowerLetter"/>
      <w:lvlText w:val="%8."/>
      <w:lvlJc w:val="left"/>
      <w:pPr>
        <w:ind w:left="6302" w:hanging="360"/>
      </w:pPr>
    </w:lvl>
    <w:lvl w:ilvl="8" w:tplc="0409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16D4774E"/>
    <w:multiLevelType w:val="multilevel"/>
    <w:tmpl w:val="59CA1B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79E31F1"/>
    <w:multiLevelType w:val="hybridMultilevel"/>
    <w:tmpl w:val="635E73D2"/>
    <w:lvl w:ilvl="0" w:tplc="E496D1E2">
      <w:start w:val="1"/>
      <w:numFmt w:val="thaiLetters"/>
      <w:lvlText w:val="%1."/>
      <w:lvlJc w:val="left"/>
      <w:pPr>
        <w:ind w:left="9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8" w:hanging="360"/>
      </w:pPr>
    </w:lvl>
    <w:lvl w:ilvl="2" w:tplc="0409001B" w:tentative="1">
      <w:start w:val="1"/>
      <w:numFmt w:val="lowerRoman"/>
      <w:lvlText w:val="%3."/>
      <w:lvlJc w:val="right"/>
      <w:pPr>
        <w:ind w:left="2348" w:hanging="180"/>
      </w:pPr>
    </w:lvl>
    <w:lvl w:ilvl="3" w:tplc="0409000F" w:tentative="1">
      <w:start w:val="1"/>
      <w:numFmt w:val="decimal"/>
      <w:lvlText w:val="%4."/>
      <w:lvlJc w:val="left"/>
      <w:pPr>
        <w:ind w:left="3068" w:hanging="360"/>
      </w:pPr>
    </w:lvl>
    <w:lvl w:ilvl="4" w:tplc="04090019" w:tentative="1">
      <w:start w:val="1"/>
      <w:numFmt w:val="lowerLetter"/>
      <w:lvlText w:val="%5."/>
      <w:lvlJc w:val="left"/>
      <w:pPr>
        <w:ind w:left="3788" w:hanging="360"/>
      </w:pPr>
    </w:lvl>
    <w:lvl w:ilvl="5" w:tplc="0409001B" w:tentative="1">
      <w:start w:val="1"/>
      <w:numFmt w:val="lowerRoman"/>
      <w:lvlText w:val="%6."/>
      <w:lvlJc w:val="right"/>
      <w:pPr>
        <w:ind w:left="4508" w:hanging="180"/>
      </w:pPr>
    </w:lvl>
    <w:lvl w:ilvl="6" w:tplc="0409000F" w:tentative="1">
      <w:start w:val="1"/>
      <w:numFmt w:val="decimal"/>
      <w:lvlText w:val="%7."/>
      <w:lvlJc w:val="left"/>
      <w:pPr>
        <w:ind w:left="5228" w:hanging="360"/>
      </w:pPr>
    </w:lvl>
    <w:lvl w:ilvl="7" w:tplc="04090019" w:tentative="1">
      <w:start w:val="1"/>
      <w:numFmt w:val="lowerLetter"/>
      <w:lvlText w:val="%8."/>
      <w:lvlJc w:val="left"/>
      <w:pPr>
        <w:ind w:left="5948" w:hanging="360"/>
      </w:pPr>
    </w:lvl>
    <w:lvl w:ilvl="8" w:tplc="040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9" w15:restartNumberingAfterBreak="0">
    <w:nsid w:val="1B221C5D"/>
    <w:multiLevelType w:val="hybridMultilevel"/>
    <w:tmpl w:val="D55841CA"/>
    <w:lvl w:ilvl="0" w:tplc="33361298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FDA1BB5"/>
    <w:multiLevelType w:val="hybridMultilevel"/>
    <w:tmpl w:val="F0D01896"/>
    <w:lvl w:ilvl="0" w:tplc="0CC66EF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560786"/>
    <w:multiLevelType w:val="hybridMultilevel"/>
    <w:tmpl w:val="B9DE249C"/>
    <w:lvl w:ilvl="0" w:tplc="CE2CFA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36224AE"/>
    <w:multiLevelType w:val="hybridMultilevel"/>
    <w:tmpl w:val="505EB426"/>
    <w:lvl w:ilvl="0" w:tplc="E9DE83B8">
      <w:numFmt w:val="bullet"/>
      <w:lvlText w:val="•"/>
      <w:lvlJc w:val="left"/>
      <w:pPr>
        <w:ind w:left="92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CFA2C18"/>
    <w:multiLevelType w:val="hybridMultilevel"/>
    <w:tmpl w:val="55E0F1FE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2E7C11F0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16" w15:restartNumberingAfterBreak="0">
    <w:nsid w:val="31F71F93"/>
    <w:multiLevelType w:val="hybridMultilevel"/>
    <w:tmpl w:val="0AD4D30A"/>
    <w:lvl w:ilvl="0" w:tplc="1CD67D94">
      <w:start w:val="1"/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Angsana New" w:hint="default"/>
        <w:b w:val="0"/>
        <w:bCs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3F21038"/>
    <w:multiLevelType w:val="hybridMultilevel"/>
    <w:tmpl w:val="FCFE4D00"/>
    <w:lvl w:ilvl="0" w:tplc="E9DE83B8">
      <w:numFmt w:val="bullet"/>
      <w:lvlText w:val="•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0" w15:restartNumberingAfterBreak="0">
    <w:nsid w:val="40484F53"/>
    <w:multiLevelType w:val="multilevel"/>
    <w:tmpl w:val="729AD70A"/>
    <w:lvl w:ilvl="0">
      <w:start w:val="1"/>
      <w:numFmt w:val="decimal"/>
      <w:lvlText w:val="%1"/>
      <w:lvlJc w:val="left"/>
      <w:pPr>
        <w:tabs>
          <w:tab w:val="num" w:pos="1690"/>
        </w:tabs>
        <w:ind w:left="1690" w:hanging="340"/>
      </w:pPr>
      <w:rPr>
        <w:rFonts w:ascii="Angsana New" w:hAnsi="Angsana New" w:cs="Angsana New" w:hint="default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1706"/>
        </w:tabs>
        <w:ind w:left="1706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2387"/>
        </w:tabs>
        <w:ind w:left="2387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2727"/>
        </w:tabs>
        <w:ind w:left="2727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067"/>
        </w:tabs>
        <w:ind w:left="3067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407"/>
        </w:tabs>
        <w:ind w:left="3407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747"/>
        </w:tabs>
        <w:ind w:left="3747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087"/>
        </w:tabs>
        <w:ind w:left="4087" w:hanging="340"/>
      </w:pPr>
      <w:rPr>
        <w:rFonts w:ascii="Symbol" w:hAnsi="Symbol" w:hint="default"/>
      </w:rPr>
    </w:lvl>
  </w:abstractNum>
  <w:abstractNum w:abstractNumId="21" w15:restartNumberingAfterBreak="0">
    <w:nsid w:val="40832542"/>
    <w:multiLevelType w:val="hybridMultilevel"/>
    <w:tmpl w:val="0032BD20"/>
    <w:lvl w:ilvl="0" w:tplc="FC748138">
      <w:start w:val="1"/>
      <w:numFmt w:val="thaiLetters"/>
      <w:lvlText w:val="(%1)"/>
      <w:lvlJc w:val="left"/>
      <w:pPr>
        <w:ind w:left="1267" w:hanging="360"/>
      </w:pPr>
      <w:rPr>
        <w:rFonts w:hint="default"/>
        <w:b w:val="0"/>
        <w:bCs w:val="0"/>
        <w:i/>
        <w:iCs/>
        <w:lang w:val="en-US"/>
      </w:rPr>
    </w:lvl>
    <w:lvl w:ilvl="1" w:tplc="04090019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2" w15:restartNumberingAfterBreak="0">
    <w:nsid w:val="44A53C9C"/>
    <w:multiLevelType w:val="hybridMultilevel"/>
    <w:tmpl w:val="C8B8B270"/>
    <w:lvl w:ilvl="0" w:tplc="BF26A78C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FC748138">
      <w:start w:val="1"/>
      <w:numFmt w:val="thaiLetters"/>
      <w:lvlText w:val="(%2)"/>
      <w:lvlJc w:val="left"/>
      <w:pPr>
        <w:ind w:left="1620" w:hanging="540"/>
      </w:pPr>
      <w:rPr>
        <w:rFonts w:hint="default"/>
        <w:b w:val="0"/>
        <w:bCs w:val="0"/>
        <w:i/>
        <w:iCs/>
        <w:lang w:val="en-US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A255D9"/>
    <w:multiLevelType w:val="hybridMultilevel"/>
    <w:tmpl w:val="384C1E9E"/>
    <w:lvl w:ilvl="0" w:tplc="050054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upermarket" w:hAnsi="supermarket" w:hint="default"/>
        <w:lang w:bidi="th-TH"/>
      </w:rPr>
    </w:lvl>
    <w:lvl w:ilvl="1" w:tplc="ADFE9AA2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upermarket" w:hAnsi="supermarket" w:hint="default"/>
      </w:rPr>
    </w:lvl>
    <w:lvl w:ilvl="2" w:tplc="E5FCA9C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upermarket" w:hAnsi="supermarket" w:hint="default"/>
      </w:rPr>
    </w:lvl>
    <w:lvl w:ilvl="3" w:tplc="3C8E92C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upermarket" w:hAnsi="supermarket" w:hint="default"/>
      </w:rPr>
    </w:lvl>
    <w:lvl w:ilvl="4" w:tplc="FAB471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supermarket" w:hAnsi="supermarket" w:hint="default"/>
      </w:rPr>
    </w:lvl>
    <w:lvl w:ilvl="5" w:tplc="899464E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supermarket" w:hAnsi="supermarket" w:hint="default"/>
      </w:rPr>
    </w:lvl>
    <w:lvl w:ilvl="6" w:tplc="9D58B65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supermarket" w:hAnsi="supermarket" w:hint="default"/>
      </w:rPr>
    </w:lvl>
    <w:lvl w:ilvl="7" w:tplc="AE10223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supermarket" w:hAnsi="supermarket" w:hint="default"/>
      </w:rPr>
    </w:lvl>
    <w:lvl w:ilvl="8" w:tplc="F42277D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supermarket" w:hAnsi="supermarket" w:hint="default"/>
      </w:rPr>
    </w:lvl>
  </w:abstractNum>
  <w:abstractNum w:abstractNumId="24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C9821D0"/>
    <w:multiLevelType w:val="hybridMultilevel"/>
    <w:tmpl w:val="F4C25EF0"/>
    <w:lvl w:ilvl="0" w:tplc="B05A05CE">
      <w:start w:val="1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3B402E"/>
    <w:multiLevelType w:val="multilevel"/>
    <w:tmpl w:val="83F017B2"/>
    <w:lvl w:ilvl="0">
      <w:start w:val="1"/>
      <w:numFmt w:val="thaiLetters"/>
      <w:lvlText w:val="(%1)"/>
      <w:lvlJc w:val="left"/>
      <w:pPr>
        <w:ind w:left="1442" w:hanging="5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982" w:hanging="360"/>
      </w:pPr>
    </w:lvl>
    <w:lvl w:ilvl="2" w:tentative="1">
      <w:start w:val="1"/>
      <w:numFmt w:val="lowerRoman"/>
      <w:lvlText w:val="%3."/>
      <w:lvlJc w:val="right"/>
      <w:pPr>
        <w:ind w:left="2702" w:hanging="180"/>
      </w:pPr>
    </w:lvl>
    <w:lvl w:ilvl="3" w:tentative="1">
      <w:start w:val="1"/>
      <w:numFmt w:val="decimal"/>
      <w:lvlText w:val="%4."/>
      <w:lvlJc w:val="left"/>
      <w:pPr>
        <w:ind w:left="3422" w:hanging="360"/>
      </w:pPr>
    </w:lvl>
    <w:lvl w:ilvl="4" w:tentative="1">
      <w:start w:val="1"/>
      <w:numFmt w:val="lowerLetter"/>
      <w:lvlText w:val="%5."/>
      <w:lvlJc w:val="left"/>
      <w:pPr>
        <w:ind w:left="4142" w:hanging="360"/>
      </w:pPr>
    </w:lvl>
    <w:lvl w:ilvl="5" w:tentative="1">
      <w:start w:val="1"/>
      <w:numFmt w:val="lowerRoman"/>
      <w:lvlText w:val="%6."/>
      <w:lvlJc w:val="right"/>
      <w:pPr>
        <w:ind w:left="4862" w:hanging="180"/>
      </w:pPr>
    </w:lvl>
    <w:lvl w:ilvl="6" w:tentative="1">
      <w:start w:val="1"/>
      <w:numFmt w:val="decimal"/>
      <w:lvlText w:val="%7."/>
      <w:lvlJc w:val="left"/>
      <w:pPr>
        <w:ind w:left="5582" w:hanging="360"/>
      </w:pPr>
    </w:lvl>
    <w:lvl w:ilvl="7" w:tentative="1">
      <w:start w:val="1"/>
      <w:numFmt w:val="lowerLetter"/>
      <w:lvlText w:val="%8."/>
      <w:lvlJc w:val="left"/>
      <w:pPr>
        <w:ind w:left="6302" w:hanging="360"/>
      </w:pPr>
    </w:lvl>
    <w:lvl w:ilvl="8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29" w15:restartNumberingAfterBreak="0">
    <w:nsid w:val="5451620E"/>
    <w:multiLevelType w:val="hybridMultilevel"/>
    <w:tmpl w:val="A3428F04"/>
    <w:lvl w:ilvl="0" w:tplc="15B4FE22">
      <w:start w:val="1"/>
      <w:numFmt w:val="decimal"/>
      <w:lvlText w:val="(%1)"/>
      <w:lvlJc w:val="left"/>
      <w:pPr>
        <w:ind w:left="721" w:hanging="360"/>
      </w:pPr>
      <w:rPr>
        <w:rFonts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1" w:hanging="360"/>
      </w:pPr>
    </w:lvl>
    <w:lvl w:ilvl="2" w:tplc="0409001B" w:tentative="1">
      <w:start w:val="1"/>
      <w:numFmt w:val="lowerRoman"/>
      <w:lvlText w:val="%3."/>
      <w:lvlJc w:val="right"/>
      <w:pPr>
        <w:ind w:left="2161" w:hanging="180"/>
      </w:pPr>
    </w:lvl>
    <w:lvl w:ilvl="3" w:tplc="0409000F" w:tentative="1">
      <w:start w:val="1"/>
      <w:numFmt w:val="decimal"/>
      <w:lvlText w:val="%4."/>
      <w:lvlJc w:val="left"/>
      <w:pPr>
        <w:ind w:left="2881" w:hanging="360"/>
      </w:pPr>
    </w:lvl>
    <w:lvl w:ilvl="4" w:tplc="04090019" w:tentative="1">
      <w:start w:val="1"/>
      <w:numFmt w:val="lowerLetter"/>
      <w:lvlText w:val="%5."/>
      <w:lvlJc w:val="left"/>
      <w:pPr>
        <w:ind w:left="3601" w:hanging="360"/>
      </w:pPr>
    </w:lvl>
    <w:lvl w:ilvl="5" w:tplc="0409001B" w:tentative="1">
      <w:start w:val="1"/>
      <w:numFmt w:val="lowerRoman"/>
      <w:lvlText w:val="%6."/>
      <w:lvlJc w:val="right"/>
      <w:pPr>
        <w:ind w:left="4321" w:hanging="180"/>
      </w:pPr>
    </w:lvl>
    <w:lvl w:ilvl="6" w:tplc="0409000F" w:tentative="1">
      <w:start w:val="1"/>
      <w:numFmt w:val="decimal"/>
      <w:lvlText w:val="%7."/>
      <w:lvlJc w:val="left"/>
      <w:pPr>
        <w:ind w:left="5041" w:hanging="360"/>
      </w:pPr>
    </w:lvl>
    <w:lvl w:ilvl="7" w:tplc="04090019" w:tentative="1">
      <w:start w:val="1"/>
      <w:numFmt w:val="lowerLetter"/>
      <w:lvlText w:val="%8."/>
      <w:lvlJc w:val="left"/>
      <w:pPr>
        <w:ind w:left="5761" w:hanging="360"/>
      </w:pPr>
    </w:lvl>
    <w:lvl w:ilvl="8" w:tplc="0409001B" w:tentative="1">
      <w:start w:val="1"/>
      <w:numFmt w:val="lowerRoman"/>
      <w:lvlText w:val="%9."/>
      <w:lvlJc w:val="right"/>
      <w:pPr>
        <w:ind w:left="6481" w:hanging="180"/>
      </w:pPr>
    </w:lvl>
  </w:abstractNum>
  <w:abstractNum w:abstractNumId="30" w15:restartNumberingAfterBreak="0">
    <w:nsid w:val="57286217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31" w15:restartNumberingAfterBreak="0">
    <w:nsid w:val="5FE236EF"/>
    <w:multiLevelType w:val="hybridMultilevel"/>
    <w:tmpl w:val="35B60F68"/>
    <w:lvl w:ilvl="0" w:tplc="26144224">
      <w:start w:val="1"/>
      <w:numFmt w:val="bullet"/>
      <w:lvlText w:val=""/>
      <w:lvlJc w:val="left"/>
      <w:pPr>
        <w:ind w:left="726" w:hanging="360"/>
      </w:pPr>
      <w:rPr>
        <w:rFonts w:ascii="Symbol" w:hAnsi="Symbol" w:hint="default"/>
        <w:sz w:val="20"/>
      </w:rPr>
    </w:lvl>
    <w:lvl w:ilvl="1" w:tplc="04090003">
      <w:start w:val="1"/>
      <w:numFmt w:val="bullet"/>
      <w:lvlText w:val="o"/>
      <w:lvlJc w:val="left"/>
      <w:pPr>
        <w:ind w:left="144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6" w:hanging="360"/>
      </w:pPr>
      <w:rPr>
        <w:rFonts w:ascii="Wingdings" w:hAnsi="Wingdings" w:hint="default"/>
      </w:rPr>
    </w:lvl>
  </w:abstractNum>
  <w:abstractNum w:abstractNumId="32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3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auto"/>
        <w:sz w:val="22"/>
      </w:rPr>
    </w:lvl>
  </w:abstractNum>
  <w:abstractNum w:abstractNumId="35" w15:restartNumberingAfterBreak="0">
    <w:nsid w:val="699D79F2"/>
    <w:multiLevelType w:val="hybridMultilevel"/>
    <w:tmpl w:val="9000CA8A"/>
    <w:lvl w:ilvl="0" w:tplc="C1A4387E"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6" w15:restartNumberingAfterBreak="0">
    <w:nsid w:val="6D5D47A6"/>
    <w:multiLevelType w:val="hybridMultilevel"/>
    <w:tmpl w:val="B7FE14EE"/>
    <w:lvl w:ilvl="0" w:tplc="C7083B12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97171"/>
    <w:multiLevelType w:val="hybridMultilevel"/>
    <w:tmpl w:val="3AC26F78"/>
    <w:lvl w:ilvl="0" w:tplc="6CA8E8B6">
      <w:start w:val="1"/>
      <w:numFmt w:val="thaiLetters"/>
      <w:lvlText w:val="%1."/>
      <w:lvlJc w:val="left"/>
      <w:pPr>
        <w:ind w:left="90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1" w:hanging="360"/>
      </w:pPr>
    </w:lvl>
    <w:lvl w:ilvl="2" w:tplc="0409001B" w:tentative="1">
      <w:start w:val="1"/>
      <w:numFmt w:val="lowerRoman"/>
      <w:lvlText w:val="%3."/>
      <w:lvlJc w:val="right"/>
      <w:pPr>
        <w:ind w:left="2341" w:hanging="180"/>
      </w:pPr>
    </w:lvl>
    <w:lvl w:ilvl="3" w:tplc="0409000F" w:tentative="1">
      <w:start w:val="1"/>
      <w:numFmt w:val="decimal"/>
      <w:lvlText w:val="%4."/>
      <w:lvlJc w:val="left"/>
      <w:pPr>
        <w:ind w:left="3061" w:hanging="360"/>
      </w:pPr>
    </w:lvl>
    <w:lvl w:ilvl="4" w:tplc="04090019" w:tentative="1">
      <w:start w:val="1"/>
      <w:numFmt w:val="lowerLetter"/>
      <w:lvlText w:val="%5."/>
      <w:lvlJc w:val="left"/>
      <w:pPr>
        <w:ind w:left="3781" w:hanging="360"/>
      </w:pPr>
    </w:lvl>
    <w:lvl w:ilvl="5" w:tplc="0409001B" w:tentative="1">
      <w:start w:val="1"/>
      <w:numFmt w:val="lowerRoman"/>
      <w:lvlText w:val="%6."/>
      <w:lvlJc w:val="right"/>
      <w:pPr>
        <w:ind w:left="4501" w:hanging="180"/>
      </w:pPr>
    </w:lvl>
    <w:lvl w:ilvl="6" w:tplc="0409000F" w:tentative="1">
      <w:start w:val="1"/>
      <w:numFmt w:val="decimal"/>
      <w:lvlText w:val="%7."/>
      <w:lvlJc w:val="left"/>
      <w:pPr>
        <w:ind w:left="5221" w:hanging="360"/>
      </w:pPr>
    </w:lvl>
    <w:lvl w:ilvl="7" w:tplc="04090019" w:tentative="1">
      <w:start w:val="1"/>
      <w:numFmt w:val="lowerLetter"/>
      <w:lvlText w:val="%8."/>
      <w:lvlJc w:val="left"/>
      <w:pPr>
        <w:ind w:left="5941" w:hanging="360"/>
      </w:pPr>
    </w:lvl>
    <w:lvl w:ilvl="8" w:tplc="040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39" w15:restartNumberingAfterBreak="0">
    <w:nsid w:val="71A80AB6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abstractNum w:abstractNumId="40" w15:restartNumberingAfterBreak="0">
    <w:nsid w:val="74DB3FB7"/>
    <w:multiLevelType w:val="hybridMultilevel"/>
    <w:tmpl w:val="42320E90"/>
    <w:lvl w:ilvl="0" w:tplc="255A62E8">
      <w:start w:val="5"/>
      <w:numFmt w:val="decimal"/>
      <w:lvlText w:val="%1"/>
      <w:lvlJc w:val="left"/>
      <w:pPr>
        <w:ind w:left="540" w:hanging="360"/>
      </w:pPr>
      <w:rPr>
        <w:rFonts w:ascii="Angsana New" w:hAnsi="Angsana New" w:cs="Angsana New" w:hint="default"/>
        <w:b/>
        <w:b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2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743095"/>
    <w:multiLevelType w:val="hybridMultilevel"/>
    <w:tmpl w:val="0F42A76C"/>
    <w:lvl w:ilvl="0" w:tplc="1CD67D94">
      <w:start w:val="1"/>
      <w:numFmt w:val="bullet"/>
      <w:lvlText w:val="-"/>
      <w:lvlJc w:val="left"/>
      <w:pPr>
        <w:ind w:left="1260" w:hanging="360"/>
      </w:pPr>
      <w:rPr>
        <w:rFonts w:ascii="Calibri Light" w:eastAsia="Times New Roman" w:hAnsi="Calibri Light" w:cs="Angsana New" w:hint="default"/>
        <w:b w:val="0"/>
        <w:bCs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4" w15:restartNumberingAfterBreak="0">
    <w:nsid w:val="7EEF6F93"/>
    <w:multiLevelType w:val="hybridMultilevel"/>
    <w:tmpl w:val="059A34D2"/>
    <w:lvl w:ilvl="0" w:tplc="D506F378">
      <w:start w:val="1"/>
      <w:numFmt w:val="thaiLetters"/>
      <w:lvlText w:val="(%1)"/>
      <w:lvlJc w:val="left"/>
      <w:pPr>
        <w:ind w:left="906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6" w:hanging="360"/>
      </w:pPr>
    </w:lvl>
    <w:lvl w:ilvl="2" w:tplc="0409001B" w:tentative="1">
      <w:start w:val="1"/>
      <w:numFmt w:val="lowerRoman"/>
      <w:lvlText w:val="%3."/>
      <w:lvlJc w:val="right"/>
      <w:pPr>
        <w:ind w:left="2346" w:hanging="180"/>
      </w:pPr>
    </w:lvl>
    <w:lvl w:ilvl="3" w:tplc="0409000F" w:tentative="1">
      <w:start w:val="1"/>
      <w:numFmt w:val="decimal"/>
      <w:lvlText w:val="%4."/>
      <w:lvlJc w:val="left"/>
      <w:pPr>
        <w:ind w:left="3066" w:hanging="360"/>
      </w:pPr>
    </w:lvl>
    <w:lvl w:ilvl="4" w:tplc="04090019" w:tentative="1">
      <w:start w:val="1"/>
      <w:numFmt w:val="lowerLetter"/>
      <w:lvlText w:val="%5."/>
      <w:lvlJc w:val="left"/>
      <w:pPr>
        <w:ind w:left="3786" w:hanging="360"/>
      </w:pPr>
    </w:lvl>
    <w:lvl w:ilvl="5" w:tplc="0409001B" w:tentative="1">
      <w:start w:val="1"/>
      <w:numFmt w:val="lowerRoman"/>
      <w:lvlText w:val="%6."/>
      <w:lvlJc w:val="right"/>
      <w:pPr>
        <w:ind w:left="4506" w:hanging="180"/>
      </w:pPr>
    </w:lvl>
    <w:lvl w:ilvl="6" w:tplc="0409000F" w:tentative="1">
      <w:start w:val="1"/>
      <w:numFmt w:val="decimal"/>
      <w:lvlText w:val="%7."/>
      <w:lvlJc w:val="left"/>
      <w:pPr>
        <w:ind w:left="5226" w:hanging="360"/>
      </w:pPr>
    </w:lvl>
    <w:lvl w:ilvl="7" w:tplc="04090019" w:tentative="1">
      <w:start w:val="1"/>
      <w:numFmt w:val="lowerLetter"/>
      <w:lvlText w:val="%8."/>
      <w:lvlJc w:val="left"/>
      <w:pPr>
        <w:ind w:left="5946" w:hanging="360"/>
      </w:pPr>
    </w:lvl>
    <w:lvl w:ilvl="8" w:tplc="0409001B" w:tentative="1">
      <w:start w:val="1"/>
      <w:numFmt w:val="lowerRoman"/>
      <w:lvlText w:val="%9."/>
      <w:lvlJc w:val="right"/>
      <w:pPr>
        <w:ind w:left="6666" w:hanging="180"/>
      </w:pPr>
    </w:lvl>
  </w:abstractNum>
  <w:num w:numId="1">
    <w:abstractNumId w:val="17"/>
  </w:num>
  <w:num w:numId="2">
    <w:abstractNumId w:val="15"/>
  </w:num>
  <w:num w:numId="3">
    <w:abstractNumId w:val="22"/>
  </w:num>
  <w:num w:numId="4">
    <w:abstractNumId w:val="6"/>
  </w:num>
  <w:num w:numId="5">
    <w:abstractNumId w:val="18"/>
  </w:num>
  <w:num w:numId="6">
    <w:abstractNumId w:val="13"/>
  </w:num>
  <w:num w:numId="7">
    <w:abstractNumId w:val="12"/>
  </w:num>
  <w:num w:numId="8">
    <w:abstractNumId w:val="34"/>
  </w:num>
  <w:num w:numId="9">
    <w:abstractNumId w:val="23"/>
  </w:num>
  <w:num w:numId="10">
    <w:abstractNumId w:val="30"/>
  </w:num>
  <w:num w:numId="11">
    <w:abstractNumId w:val="14"/>
  </w:num>
  <w:num w:numId="12">
    <w:abstractNumId w:val="36"/>
  </w:num>
  <w:num w:numId="13">
    <w:abstractNumId w:val="39"/>
  </w:num>
  <w:num w:numId="14">
    <w:abstractNumId w:val="2"/>
  </w:num>
  <w:num w:numId="15">
    <w:abstractNumId w:val="44"/>
  </w:num>
  <w:num w:numId="16">
    <w:abstractNumId w:val="3"/>
  </w:num>
  <w:num w:numId="17">
    <w:abstractNumId w:val="29"/>
  </w:num>
  <w:num w:numId="18">
    <w:abstractNumId w:val="31"/>
  </w:num>
  <w:num w:numId="19">
    <w:abstractNumId w:val="8"/>
  </w:num>
  <w:num w:numId="20">
    <w:abstractNumId w:val="38"/>
  </w:num>
  <w:num w:numId="21">
    <w:abstractNumId w:val="5"/>
  </w:num>
  <w:num w:numId="22">
    <w:abstractNumId w:val="17"/>
  </w:num>
  <w:num w:numId="23">
    <w:abstractNumId w:val="40"/>
  </w:num>
  <w:num w:numId="2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42"/>
  </w:num>
  <w:num w:numId="26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0"/>
  </w:num>
  <w:num w:numId="28">
    <w:abstractNumId w:val="33"/>
  </w:num>
  <w:num w:numId="29">
    <w:abstractNumId w:val="37"/>
  </w:num>
  <w:num w:numId="30">
    <w:abstractNumId w:val="27"/>
  </w:num>
  <w:num w:numId="31">
    <w:abstractNumId w:val="20"/>
  </w:num>
  <w:num w:numId="32">
    <w:abstractNumId w:val="26"/>
  </w:num>
  <w:num w:numId="33">
    <w:abstractNumId w:val="24"/>
  </w:num>
  <w:num w:numId="34">
    <w:abstractNumId w:val="1"/>
  </w:num>
  <w:num w:numId="35">
    <w:abstractNumId w:val="9"/>
  </w:num>
  <w:num w:numId="36">
    <w:abstractNumId w:val="19"/>
  </w:num>
  <w:num w:numId="37">
    <w:abstractNumId w:val="0"/>
  </w:num>
  <w:num w:numId="38">
    <w:abstractNumId w:val="11"/>
  </w:num>
  <w:num w:numId="39">
    <w:abstractNumId w:val="28"/>
  </w:num>
  <w:num w:numId="40">
    <w:abstractNumId w:val="32"/>
  </w:num>
  <w:num w:numId="41">
    <w:abstractNumId w:val="41"/>
  </w:num>
  <w:num w:numId="42">
    <w:abstractNumId w:val="21"/>
  </w:num>
  <w:num w:numId="43">
    <w:abstractNumId w:val="4"/>
  </w:num>
  <w:num w:numId="44">
    <w:abstractNumId w:val="43"/>
  </w:num>
  <w:num w:numId="45">
    <w:abstractNumId w:val="25"/>
  </w:num>
  <w:num w:numId="46">
    <w:abstractNumId w:val="16"/>
  </w:num>
  <w:num w:numId="47">
    <w:abstractNumId w:val="35"/>
  </w:num>
  <w:num w:numId="48">
    <w:abstractNumId w:val="7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4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rawingGridHorizontalSpacing w:val="15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385CFC"/>
    <w:rsid w:val="0000009A"/>
    <w:rsid w:val="0000029E"/>
    <w:rsid w:val="00000534"/>
    <w:rsid w:val="00000A4B"/>
    <w:rsid w:val="00000AA0"/>
    <w:rsid w:val="00000D3A"/>
    <w:rsid w:val="00000E7A"/>
    <w:rsid w:val="00001236"/>
    <w:rsid w:val="0000124E"/>
    <w:rsid w:val="0000125A"/>
    <w:rsid w:val="00001287"/>
    <w:rsid w:val="00001303"/>
    <w:rsid w:val="00001368"/>
    <w:rsid w:val="000014F2"/>
    <w:rsid w:val="000019FE"/>
    <w:rsid w:val="00001B5A"/>
    <w:rsid w:val="00001C1E"/>
    <w:rsid w:val="00001DB4"/>
    <w:rsid w:val="00001E1B"/>
    <w:rsid w:val="00001EE6"/>
    <w:rsid w:val="0000200D"/>
    <w:rsid w:val="00002210"/>
    <w:rsid w:val="0000245C"/>
    <w:rsid w:val="000024A6"/>
    <w:rsid w:val="0000272F"/>
    <w:rsid w:val="0000286E"/>
    <w:rsid w:val="00002961"/>
    <w:rsid w:val="00002B88"/>
    <w:rsid w:val="00002C54"/>
    <w:rsid w:val="00002DA3"/>
    <w:rsid w:val="000030A1"/>
    <w:rsid w:val="000030AC"/>
    <w:rsid w:val="00003361"/>
    <w:rsid w:val="00003588"/>
    <w:rsid w:val="000035CD"/>
    <w:rsid w:val="0000389B"/>
    <w:rsid w:val="0000393D"/>
    <w:rsid w:val="000039E0"/>
    <w:rsid w:val="00003B6B"/>
    <w:rsid w:val="00003BA4"/>
    <w:rsid w:val="00003C28"/>
    <w:rsid w:val="000040D7"/>
    <w:rsid w:val="00004476"/>
    <w:rsid w:val="00004692"/>
    <w:rsid w:val="0000471B"/>
    <w:rsid w:val="00004723"/>
    <w:rsid w:val="00004739"/>
    <w:rsid w:val="00004801"/>
    <w:rsid w:val="000048E2"/>
    <w:rsid w:val="00004CB5"/>
    <w:rsid w:val="00004D22"/>
    <w:rsid w:val="00004E6C"/>
    <w:rsid w:val="00004F45"/>
    <w:rsid w:val="0000505B"/>
    <w:rsid w:val="00005463"/>
    <w:rsid w:val="0000554D"/>
    <w:rsid w:val="0000588F"/>
    <w:rsid w:val="0000595B"/>
    <w:rsid w:val="00005ABE"/>
    <w:rsid w:val="00005B3E"/>
    <w:rsid w:val="00005B5E"/>
    <w:rsid w:val="00005BAB"/>
    <w:rsid w:val="00005CEC"/>
    <w:rsid w:val="00005F4E"/>
    <w:rsid w:val="00005FCD"/>
    <w:rsid w:val="00006129"/>
    <w:rsid w:val="00006172"/>
    <w:rsid w:val="000061E3"/>
    <w:rsid w:val="000063E3"/>
    <w:rsid w:val="0000688B"/>
    <w:rsid w:val="00006B7A"/>
    <w:rsid w:val="00006CAA"/>
    <w:rsid w:val="00006D38"/>
    <w:rsid w:val="00007163"/>
    <w:rsid w:val="0000717C"/>
    <w:rsid w:val="0000722C"/>
    <w:rsid w:val="0000757B"/>
    <w:rsid w:val="00007B57"/>
    <w:rsid w:val="00007EED"/>
    <w:rsid w:val="0001007D"/>
    <w:rsid w:val="000106B0"/>
    <w:rsid w:val="000108FA"/>
    <w:rsid w:val="00010C6F"/>
    <w:rsid w:val="00010D81"/>
    <w:rsid w:val="00010DB5"/>
    <w:rsid w:val="00011071"/>
    <w:rsid w:val="000112B3"/>
    <w:rsid w:val="000112F4"/>
    <w:rsid w:val="0001142A"/>
    <w:rsid w:val="00011433"/>
    <w:rsid w:val="0001186C"/>
    <w:rsid w:val="0001192B"/>
    <w:rsid w:val="00011C86"/>
    <w:rsid w:val="0001218C"/>
    <w:rsid w:val="000122D3"/>
    <w:rsid w:val="0001249E"/>
    <w:rsid w:val="000124CF"/>
    <w:rsid w:val="000124EC"/>
    <w:rsid w:val="000125F9"/>
    <w:rsid w:val="00012607"/>
    <w:rsid w:val="0001261F"/>
    <w:rsid w:val="00012848"/>
    <w:rsid w:val="00012D7D"/>
    <w:rsid w:val="00012EA7"/>
    <w:rsid w:val="00012F70"/>
    <w:rsid w:val="00013025"/>
    <w:rsid w:val="000130F6"/>
    <w:rsid w:val="000133CA"/>
    <w:rsid w:val="0001364C"/>
    <w:rsid w:val="000136A6"/>
    <w:rsid w:val="00013704"/>
    <w:rsid w:val="00013762"/>
    <w:rsid w:val="000139FC"/>
    <w:rsid w:val="00013ACC"/>
    <w:rsid w:val="00013D04"/>
    <w:rsid w:val="00013D18"/>
    <w:rsid w:val="00013EDF"/>
    <w:rsid w:val="0001400C"/>
    <w:rsid w:val="0001409D"/>
    <w:rsid w:val="000141AB"/>
    <w:rsid w:val="000141BF"/>
    <w:rsid w:val="000141FB"/>
    <w:rsid w:val="00014263"/>
    <w:rsid w:val="00014347"/>
    <w:rsid w:val="00014696"/>
    <w:rsid w:val="00014A76"/>
    <w:rsid w:val="00015057"/>
    <w:rsid w:val="000150E6"/>
    <w:rsid w:val="00015452"/>
    <w:rsid w:val="000154D2"/>
    <w:rsid w:val="00015608"/>
    <w:rsid w:val="00015931"/>
    <w:rsid w:val="00015C52"/>
    <w:rsid w:val="00015C6E"/>
    <w:rsid w:val="00015C81"/>
    <w:rsid w:val="00015CEC"/>
    <w:rsid w:val="00015D9B"/>
    <w:rsid w:val="00015F69"/>
    <w:rsid w:val="00015FB4"/>
    <w:rsid w:val="000164E6"/>
    <w:rsid w:val="0001671C"/>
    <w:rsid w:val="00016761"/>
    <w:rsid w:val="000168AF"/>
    <w:rsid w:val="00016CAF"/>
    <w:rsid w:val="00016D97"/>
    <w:rsid w:val="00016FB4"/>
    <w:rsid w:val="0001724C"/>
    <w:rsid w:val="00017772"/>
    <w:rsid w:val="0001787C"/>
    <w:rsid w:val="000179F5"/>
    <w:rsid w:val="00017A4A"/>
    <w:rsid w:val="00017DD0"/>
    <w:rsid w:val="00017E43"/>
    <w:rsid w:val="00020135"/>
    <w:rsid w:val="000203B7"/>
    <w:rsid w:val="0002055E"/>
    <w:rsid w:val="000213CB"/>
    <w:rsid w:val="000213FB"/>
    <w:rsid w:val="0002172B"/>
    <w:rsid w:val="00021848"/>
    <w:rsid w:val="00021947"/>
    <w:rsid w:val="000219C5"/>
    <w:rsid w:val="00021F40"/>
    <w:rsid w:val="0002244C"/>
    <w:rsid w:val="0002286D"/>
    <w:rsid w:val="00022C6B"/>
    <w:rsid w:val="00022CF8"/>
    <w:rsid w:val="00022E7E"/>
    <w:rsid w:val="00022FC2"/>
    <w:rsid w:val="0002310B"/>
    <w:rsid w:val="00023310"/>
    <w:rsid w:val="0002344A"/>
    <w:rsid w:val="00023578"/>
    <w:rsid w:val="0002378F"/>
    <w:rsid w:val="00023926"/>
    <w:rsid w:val="00023CE6"/>
    <w:rsid w:val="00023CEB"/>
    <w:rsid w:val="00023F16"/>
    <w:rsid w:val="0002400A"/>
    <w:rsid w:val="000240D5"/>
    <w:rsid w:val="0002410E"/>
    <w:rsid w:val="0002452E"/>
    <w:rsid w:val="000246A2"/>
    <w:rsid w:val="00024953"/>
    <w:rsid w:val="00024B3C"/>
    <w:rsid w:val="00024E70"/>
    <w:rsid w:val="00024EEB"/>
    <w:rsid w:val="000251AF"/>
    <w:rsid w:val="000256A5"/>
    <w:rsid w:val="0002581D"/>
    <w:rsid w:val="00025941"/>
    <w:rsid w:val="00025DB7"/>
    <w:rsid w:val="000260F9"/>
    <w:rsid w:val="0002616A"/>
    <w:rsid w:val="000261E9"/>
    <w:rsid w:val="000263B2"/>
    <w:rsid w:val="0002655C"/>
    <w:rsid w:val="0002666D"/>
    <w:rsid w:val="0002678A"/>
    <w:rsid w:val="00026A6D"/>
    <w:rsid w:val="00026AF3"/>
    <w:rsid w:val="00026E4E"/>
    <w:rsid w:val="000271AE"/>
    <w:rsid w:val="000277B2"/>
    <w:rsid w:val="00030059"/>
    <w:rsid w:val="00030064"/>
    <w:rsid w:val="0003016C"/>
    <w:rsid w:val="00030344"/>
    <w:rsid w:val="00030354"/>
    <w:rsid w:val="00030358"/>
    <w:rsid w:val="00030430"/>
    <w:rsid w:val="0003053C"/>
    <w:rsid w:val="0003062D"/>
    <w:rsid w:val="0003078C"/>
    <w:rsid w:val="000307B1"/>
    <w:rsid w:val="00030B64"/>
    <w:rsid w:val="00030FB5"/>
    <w:rsid w:val="00031008"/>
    <w:rsid w:val="000312C2"/>
    <w:rsid w:val="000316C8"/>
    <w:rsid w:val="00031958"/>
    <w:rsid w:val="00031AB8"/>
    <w:rsid w:val="00031B6B"/>
    <w:rsid w:val="00031F70"/>
    <w:rsid w:val="00032196"/>
    <w:rsid w:val="000323D6"/>
    <w:rsid w:val="0003243F"/>
    <w:rsid w:val="0003248D"/>
    <w:rsid w:val="000325EA"/>
    <w:rsid w:val="000326CD"/>
    <w:rsid w:val="00032745"/>
    <w:rsid w:val="00032BEF"/>
    <w:rsid w:val="00032D0A"/>
    <w:rsid w:val="000331F7"/>
    <w:rsid w:val="00033203"/>
    <w:rsid w:val="000332AD"/>
    <w:rsid w:val="00033A4B"/>
    <w:rsid w:val="00033EFB"/>
    <w:rsid w:val="00034191"/>
    <w:rsid w:val="000344FF"/>
    <w:rsid w:val="00034599"/>
    <w:rsid w:val="000345BF"/>
    <w:rsid w:val="00034627"/>
    <w:rsid w:val="00034694"/>
    <w:rsid w:val="000346E6"/>
    <w:rsid w:val="00034AE1"/>
    <w:rsid w:val="00034FDE"/>
    <w:rsid w:val="00034FE9"/>
    <w:rsid w:val="00035149"/>
    <w:rsid w:val="00035372"/>
    <w:rsid w:val="00035425"/>
    <w:rsid w:val="0003564C"/>
    <w:rsid w:val="00035738"/>
    <w:rsid w:val="000357B4"/>
    <w:rsid w:val="00035916"/>
    <w:rsid w:val="00035A15"/>
    <w:rsid w:val="00035BE7"/>
    <w:rsid w:val="00035FFA"/>
    <w:rsid w:val="000362A8"/>
    <w:rsid w:val="000362F7"/>
    <w:rsid w:val="000363FC"/>
    <w:rsid w:val="00036500"/>
    <w:rsid w:val="00036764"/>
    <w:rsid w:val="000368AB"/>
    <w:rsid w:val="000369F7"/>
    <w:rsid w:val="00036AC0"/>
    <w:rsid w:val="00036B3C"/>
    <w:rsid w:val="00036EED"/>
    <w:rsid w:val="00037315"/>
    <w:rsid w:val="0003733F"/>
    <w:rsid w:val="0003735E"/>
    <w:rsid w:val="00037418"/>
    <w:rsid w:val="00037501"/>
    <w:rsid w:val="000375BD"/>
    <w:rsid w:val="000376DB"/>
    <w:rsid w:val="00037A7C"/>
    <w:rsid w:val="00037EB2"/>
    <w:rsid w:val="0004013F"/>
    <w:rsid w:val="0004049C"/>
    <w:rsid w:val="000407E9"/>
    <w:rsid w:val="00040D85"/>
    <w:rsid w:val="00040E9F"/>
    <w:rsid w:val="00040EF6"/>
    <w:rsid w:val="00040F1D"/>
    <w:rsid w:val="00041074"/>
    <w:rsid w:val="0004126D"/>
    <w:rsid w:val="00041280"/>
    <w:rsid w:val="000415A4"/>
    <w:rsid w:val="00041626"/>
    <w:rsid w:val="000417E5"/>
    <w:rsid w:val="00041842"/>
    <w:rsid w:val="0004186C"/>
    <w:rsid w:val="00041A7D"/>
    <w:rsid w:val="00041ABA"/>
    <w:rsid w:val="00041C82"/>
    <w:rsid w:val="00041E4D"/>
    <w:rsid w:val="0004203B"/>
    <w:rsid w:val="00042225"/>
    <w:rsid w:val="0004238C"/>
    <w:rsid w:val="00042881"/>
    <w:rsid w:val="00042B23"/>
    <w:rsid w:val="00042CCD"/>
    <w:rsid w:val="00042DDD"/>
    <w:rsid w:val="00042EDE"/>
    <w:rsid w:val="00042F74"/>
    <w:rsid w:val="00042FCA"/>
    <w:rsid w:val="00043332"/>
    <w:rsid w:val="00043495"/>
    <w:rsid w:val="000434F1"/>
    <w:rsid w:val="000435B5"/>
    <w:rsid w:val="0004361D"/>
    <w:rsid w:val="00043851"/>
    <w:rsid w:val="00043972"/>
    <w:rsid w:val="00043B68"/>
    <w:rsid w:val="00043E5B"/>
    <w:rsid w:val="00043F68"/>
    <w:rsid w:val="00044220"/>
    <w:rsid w:val="00044278"/>
    <w:rsid w:val="00044509"/>
    <w:rsid w:val="0004454A"/>
    <w:rsid w:val="00044A31"/>
    <w:rsid w:val="00044A7F"/>
    <w:rsid w:val="00044D8E"/>
    <w:rsid w:val="0004515E"/>
    <w:rsid w:val="00045309"/>
    <w:rsid w:val="000454B2"/>
    <w:rsid w:val="000454C9"/>
    <w:rsid w:val="00045617"/>
    <w:rsid w:val="000457A2"/>
    <w:rsid w:val="000457B5"/>
    <w:rsid w:val="000457D0"/>
    <w:rsid w:val="000458C7"/>
    <w:rsid w:val="00045947"/>
    <w:rsid w:val="00045960"/>
    <w:rsid w:val="000459B7"/>
    <w:rsid w:val="00045A16"/>
    <w:rsid w:val="00045A1B"/>
    <w:rsid w:val="00046013"/>
    <w:rsid w:val="000461E8"/>
    <w:rsid w:val="00046215"/>
    <w:rsid w:val="00046416"/>
    <w:rsid w:val="0004641A"/>
    <w:rsid w:val="00046539"/>
    <w:rsid w:val="00046AD3"/>
    <w:rsid w:val="00046C02"/>
    <w:rsid w:val="00046C63"/>
    <w:rsid w:val="00046E6D"/>
    <w:rsid w:val="00046EB3"/>
    <w:rsid w:val="000476D9"/>
    <w:rsid w:val="000478BC"/>
    <w:rsid w:val="000478DE"/>
    <w:rsid w:val="00047A2E"/>
    <w:rsid w:val="00047DAD"/>
    <w:rsid w:val="00050348"/>
    <w:rsid w:val="000505D7"/>
    <w:rsid w:val="000506AA"/>
    <w:rsid w:val="000508D9"/>
    <w:rsid w:val="00050955"/>
    <w:rsid w:val="00050990"/>
    <w:rsid w:val="00050992"/>
    <w:rsid w:val="00050DD4"/>
    <w:rsid w:val="00050DDE"/>
    <w:rsid w:val="00050F54"/>
    <w:rsid w:val="00051417"/>
    <w:rsid w:val="000515BF"/>
    <w:rsid w:val="00051A6D"/>
    <w:rsid w:val="00051A98"/>
    <w:rsid w:val="00052035"/>
    <w:rsid w:val="00052421"/>
    <w:rsid w:val="00052493"/>
    <w:rsid w:val="000525A0"/>
    <w:rsid w:val="000525D7"/>
    <w:rsid w:val="00052726"/>
    <w:rsid w:val="0005292B"/>
    <w:rsid w:val="00052A2E"/>
    <w:rsid w:val="00052AC4"/>
    <w:rsid w:val="00052BDB"/>
    <w:rsid w:val="00052C03"/>
    <w:rsid w:val="0005305C"/>
    <w:rsid w:val="00053104"/>
    <w:rsid w:val="000532CB"/>
    <w:rsid w:val="00053816"/>
    <w:rsid w:val="00053859"/>
    <w:rsid w:val="00053A37"/>
    <w:rsid w:val="00053E0C"/>
    <w:rsid w:val="00053E16"/>
    <w:rsid w:val="00053E9E"/>
    <w:rsid w:val="00053F33"/>
    <w:rsid w:val="00054111"/>
    <w:rsid w:val="00054433"/>
    <w:rsid w:val="00054590"/>
    <w:rsid w:val="000546F1"/>
    <w:rsid w:val="00054741"/>
    <w:rsid w:val="00054751"/>
    <w:rsid w:val="00054A5D"/>
    <w:rsid w:val="00054ADB"/>
    <w:rsid w:val="00054E0E"/>
    <w:rsid w:val="00054F32"/>
    <w:rsid w:val="0005520B"/>
    <w:rsid w:val="00055359"/>
    <w:rsid w:val="000553B4"/>
    <w:rsid w:val="0005542F"/>
    <w:rsid w:val="00055729"/>
    <w:rsid w:val="000558C4"/>
    <w:rsid w:val="00055944"/>
    <w:rsid w:val="00055AD4"/>
    <w:rsid w:val="00055B4F"/>
    <w:rsid w:val="00055C38"/>
    <w:rsid w:val="00055D4A"/>
    <w:rsid w:val="00055DCD"/>
    <w:rsid w:val="00055E51"/>
    <w:rsid w:val="00055E90"/>
    <w:rsid w:val="0005619E"/>
    <w:rsid w:val="00056606"/>
    <w:rsid w:val="00056A2E"/>
    <w:rsid w:val="00056A46"/>
    <w:rsid w:val="00056BC9"/>
    <w:rsid w:val="00056FDB"/>
    <w:rsid w:val="000571A9"/>
    <w:rsid w:val="000574CB"/>
    <w:rsid w:val="000575BC"/>
    <w:rsid w:val="00057743"/>
    <w:rsid w:val="0005798F"/>
    <w:rsid w:val="00057A44"/>
    <w:rsid w:val="00057BDB"/>
    <w:rsid w:val="00057CCC"/>
    <w:rsid w:val="00057D3B"/>
    <w:rsid w:val="00057DE5"/>
    <w:rsid w:val="00057E9A"/>
    <w:rsid w:val="000600BB"/>
    <w:rsid w:val="00060161"/>
    <w:rsid w:val="00060335"/>
    <w:rsid w:val="000604E4"/>
    <w:rsid w:val="00060522"/>
    <w:rsid w:val="00060709"/>
    <w:rsid w:val="0006074C"/>
    <w:rsid w:val="00061325"/>
    <w:rsid w:val="000614AB"/>
    <w:rsid w:val="000614C7"/>
    <w:rsid w:val="0006161C"/>
    <w:rsid w:val="00061968"/>
    <w:rsid w:val="00061B46"/>
    <w:rsid w:val="00061CC0"/>
    <w:rsid w:val="0006249D"/>
    <w:rsid w:val="00062766"/>
    <w:rsid w:val="0006276B"/>
    <w:rsid w:val="00062825"/>
    <w:rsid w:val="0006292C"/>
    <w:rsid w:val="00062BE1"/>
    <w:rsid w:val="00062C3F"/>
    <w:rsid w:val="00062E71"/>
    <w:rsid w:val="00063142"/>
    <w:rsid w:val="00063253"/>
    <w:rsid w:val="0006376B"/>
    <w:rsid w:val="000639A9"/>
    <w:rsid w:val="00063AFB"/>
    <w:rsid w:val="00063D2D"/>
    <w:rsid w:val="00063EAB"/>
    <w:rsid w:val="00064083"/>
    <w:rsid w:val="00064114"/>
    <w:rsid w:val="00064160"/>
    <w:rsid w:val="00064345"/>
    <w:rsid w:val="00064B99"/>
    <w:rsid w:val="00064C76"/>
    <w:rsid w:val="00064D65"/>
    <w:rsid w:val="00064FF0"/>
    <w:rsid w:val="000650CB"/>
    <w:rsid w:val="00065171"/>
    <w:rsid w:val="0006547A"/>
    <w:rsid w:val="000654FC"/>
    <w:rsid w:val="00065604"/>
    <w:rsid w:val="00065812"/>
    <w:rsid w:val="00065D9F"/>
    <w:rsid w:val="00065F6D"/>
    <w:rsid w:val="00066786"/>
    <w:rsid w:val="00066C4D"/>
    <w:rsid w:val="00066CD3"/>
    <w:rsid w:val="00066FB3"/>
    <w:rsid w:val="000673A5"/>
    <w:rsid w:val="000675A9"/>
    <w:rsid w:val="000675C1"/>
    <w:rsid w:val="0006762E"/>
    <w:rsid w:val="000676AE"/>
    <w:rsid w:val="00067824"/>
    <w:rsid w:val="00067877"/>
    <w:rsid w:val="0006794F"/>
    <w:rsid w:val="000679B9"/>
    <w:rsid w:val="000679C5"/>
    <w:rsid w:val="0007005C"/>
    <w:rsid w:val="000702A8"/>
    <w:rsid w:val="000704A0"/>
    <w:rsid w:val="000704C6"/>
    <w:rsid w:val="00070674"/>
    <w:rsid w:val="00070758"/>
    <w:rsid w:val="000707C3"/>
    <w:rsid w:val="000708A6"/>
    <w:rsid w:val="00070AB5"/>
    <w:rsid w:val="00070BD2"/>
    <w:rsid w:val="00070BD4"/>
    <w:rsid w:val="00070D97"/>
    <w:rsid w:val="00071267"/>
    <w:rsid w:val="000712FE"/>
    <w:rsid w:val="000716AA"/>
    <w:rsid w:val="000717A0"/>
    <w:rsid w:val="00071B83"/>
    <w:rsid w:val="00071D9F"/>
    <w:rsid w:val="00071E82"/>
    <w:rsid w:val="00072019"/>
    <w:rsid w:val="000722F7"/>
    <w:rsid w:val="0007242A"/>
    <w:rsid w:val="00072C65"/>
    <w:rsid w:val="00072D94"/>
    <w:rsid w:val="0007305E"/>
    <w:rsid w:val="0007317C"/>
    <w:rsid w:val="000734BC"/>
    <w:rsid w:val="000738CE"/>
    <w:rsid w:val="00073ABD"/>
    <w:rsid w:val="00073BC9"/>
    <w:rsid w:val="00073C00"/>
    <w:rsid w:val="00073D07"/>
    <w:rsid w:val="00073E9C"/>
    <w:rsid w:val="00073F67"/>
    <w:rsid w:val="00074009"/>
    <w:rsid w:val="000742F7"/>
    <w:rsid w:val="0007468C"/>
    <w:rsid w:val="00074A4E"/>
    <w:rsid w:val="00074CC9"/>
    <w:rsid w:val="00074D51"/>
    <w:rsid w:val="00074D92"/>
    <w:rsid w:val="00074E69"/>
    <w:rsid w:val="00074EAC"/>
    <w:rsid w:val="00074FAA"/>
    <w:rsid w:val="0007522C"/>
    <w:rsid w:val="0007534C"/>
    <w:rsid w:val="00075935"/>
    <w:rsid w:val="00075A69"/>
    <w:rsid w:val="00075B1F"/>
    <w:rsid w:val="00075BE4"/>
    <w:rsid w:val="00075F3F"/>
    <w:rsid w:val="00075F81"/>
    <w:rsid w:val="000760B2"/>
    <w:rsid w:val="000761C2"/>
    <w:rsid w:val="000762D9"/>
    <w:rsid w:val="000763BD"/>
    <w:rsid w:val="00076599"/>
    <w:rsid w:val="0007659D"/>
    <w:rsid w:val="00076BB7"/>
    <w:rsid w:val="00076C2D"/>
    <w:rsid w:val="00076C4D"/>
    <w:rsid w:val="00076D0F"/>
    <w:rsid w:val="00076F5C"/>
    <w:rsid w:val="00077192"/>
    <w:rsid w:val="00077244"/>
    <w:rsid w:val="00077465"/>
    <w:rsid w:val="00077796"/>
    <w:rsid w:val="000777BB"/>
    <w:rsid w:val="00077C0F"/>
    <w:rsid w:val="00077E04"/>
    <w:rsid w:val="00077E1B"/>
    <w:rsid w:val="00077EA3"/>
    <w:rsid w:val="00077EEA"/>
    <w:rsid w:val="00080027"/>
    <w:rsid w:val="0008040C"/>
    <w:rsid w:val="0008041D"/>
    <w:rsid w:val="000806B9"/>
    <w:rsid w:val="00080AA7"/>
    <w:rsid w:val="00080B19"/>
    <w:rsid w:val="00080CC3"/>
    <w:rsid w:val="00080D17"/>
    <w:rsid w:val="00080F8B"/>
    <w:rsid w:val="0008102C"/>
    <w:rsid w:val="000811D0"/>
    <w:rsid w:val="00081383"/>
    <w:rsid w:val="000814B3"/>
    <w:rsid w:val="00081576"/>
    <w:rsid w:val="00081BDB"/>
    <w:rsid w:val="000822E2"/>
    <w:rsid w:val="000823F8"/>
    <w:rsid w:val="0008244A"/>
    <w:rsid w:val="00082881"/>
    <w:rsid w:val="00082D0B"/>
    <w:rsid w:val="00082DC5"/>
    <w:rsid w:val="000830D9"/>
    <w:rsid w:val="000838BF"/>
    <w:rsid w:val="000838E3"/>
    <w:rsid w:val="00083ABC"/>
    <w:rsid w:val="00083E5C"/>
    <w:rsid w:val="00083EEB"/>
    <w:rsid w:val="00083F82"/>
    <w:rsid w:val="0008401E"/>
    <w:rsid w:val="00084189"/>
    <w:rsid w:val="00084517"/>
    <w:rsid w:val="000845FC"/>
    <w:rsid w:val="00084752"/>
    <w:rsid w:val="000847D1"/>
    <w:rsid w:val="00084BEC"/>
    <w:rsid w:val="00084D3B"/>
    <w:rsid w:val="00084D6C"/>
    <w:rsid w:val="00084EAD"/>
    <w:rsid w:val="0008513C"/>
    <w:rsid w:val="00085591"/>
    <w:rsid w:val="00085711"/>
    <w:rsid w:val="0008586A"/>
    <w:rsid w:val="00085887"/>
    <w:rsid w:val="000859A1"/>
    <w:rsid w:val="00085B5E"/>
    <w:rsid w:val="00085EAB"/>
    <w:rsid w:val="000860D4"/>
    <w:rsid w:val="00086220"/>
    <w:rsid w:val="0008684E"/>
    <w:rsid w:val="00086A41"/>
    <w:rsid w:val="00086BA2"/>
    <w:rsid w:val="00086C1E"/>
    <w:rsid w:val="000870CA"/>
    <w:rsid w:val="00087223"/>
    <w:rsid w:val="00087605"/>
    <w:rsid w:val="00087697"/>
    <w:rsid w:val="000877AA"/>
    <w:rsid w:val="00087870"/>
    <w:rsid w:val="00087EFC"/>
    <w:rsid w:val="00087F39"/>
    <w:rsid w:val="0009003E"/>
    <w:rsid w:val="000901E2"/>
    <w:rsid w:val="00090279"/>
    <w:rsid w:val="0009038B"/>
    <w:rsid w:val="000906D7"/>
    <w:rsid w:val="0009077D"/>
    <w:rsid w:val="000907EB"/>
    <w:rsid w:val="0009085F"/>
    <w:rsid w:val="0009098B"/>
    <w:rsid w:val="00090A15"/>
    <w:rsid w:val="00090DCB"/>
    <w:rsid w:val="00090E70"/>
    <w:rsid w:val="0009104D"/>
    <w:rsid w:val="0009108F"/>
    <w:rsid w:val="0009109A"/>
    <w:rsid w:val="000913A0"/>
    <w:rsid w:val="000913AA"/>
    <w:rsid w:val="00091839"/>
    <w:rsid w:val="00091974"/>
    <w:rsid w:val="00091F13"/>
    <w:rsid w:val="0009203F"/>
    <w:rsid w:val="000920B6"/>
    <w:rsid w:val="00092224"/>
    <w:rsid w:val="000922BA"/>
    <w:rsid w:val="000922EF"/>
    <w:rsid w:val="00092372"/>
    <w:rsid w:val="000923D1"/>
    <w:rsid w:val="00092488"/>
    <w:rsid w:val="00092595"/>
    <w:rsid w:val="00092717"/>
    <w:rsid w:val="00092AFE"/>
    <w:rsid w:val="00092B09"/>
    <w:rsid w:val="00092B9F"/>
    <w:rsid w:val="00092BCE"/>
    <w:rsid w:val="00092E21"/>
    <w:rsid w:val="00092E73"/>
    <w:rsid w:val="00093089"/>
    <w:rsid w:val="00093154"/>
    <w:rsid w:val="00093410"/>
    <w:rsid w:val="000935F2"/>
    <w:rsid w:val="0009377B"/>
    <w:rsid w:val="00093B64"/>
    <w:rsid w:val="00093DC6"/>
    <w:rsid w:val="00093F3E"/>
    <w:rsid w:val="00093F7F"/>
    <w:rsid w:val="00093FAC"/>
    <w:rsid w:val="000940F2"/>
    <w:rsid w:val="0009441F"/>
    <w:rsid w:val="00094BAF"/>
    <w:rsid w:val="00094D5D"/>
    <w:rsid w:val="00094D77"/>
    <w:rsid w:val="00094FA8"/>
    <w:rsid w:val="00094FAA"/>
    <w:rsid w:val="0009512C"/>
    <w:rsid w:val="000952A1"/>
    <w:rsid w:val="000955A7"/>
    <w:rsid w:val="000956E5"/>
    <w:rsid w:val="0009586D"/>
    <w:rsid w:val="00095A5F"/>
    <w:rsid w:val="00095CCA"/>
    <w:rsid w:val="00095E09"/>
    <w:rsid w:val="00096199"/>
    <w:rsid w:val="0009625D"/>
    <w:rsid w:val="000964E2"/>
    <w:rsid w:val="00096881"/>
    <w:rsid w:val="0009696E"/>
    <w:rsid w:val="00096A74"/>
    <w:rsid w:val="00096AFB"/>
    <w:rsid w:val="00096B29"/>
    <w:rsid w:val="00096B7D"/>
    <w:rsid w:val="00096F7F"/>
    <w:rsid w:val="00097106"/>
    <w:rsid w:val="00097191"/>
    <w:rsid w:val="00097241"/>
    <w:rsid w:val="0009739A"/>
    <w:rsid w:val="00097434"/>
    <w:rsid w:val="00097A49"/>
    <w:rsid w:val="00097AF5"/>
    <w:rsid w:val="00097D0D"/>
    <w:rsid w:val="000A007A"/>
    <w:rsid w:val="000A017D"/>
    <w:rsid w:val="000A01BA"/>
    <w:rsid w:val="000A01FE"/>
    <w:rsid w:val="000A033A"/>
    <w:rsid w:val="000A0567"/>
    <w:rsid w:val="000A0611"/>
    <w:rsid w:val="000A0690"/>
    <w:rsid w:val="000A0D54"/>
    <w:rsid w:val="000A0DE6"/>
    <w:rsid w:val="000A0FBB"/>
    <w:rsid w:val="000A1032"/>
    <w:rsid w:val="000A10C6"/>
    <w:rsid w:val="000A116B"/>
    <w:rsid w:val="000A11A3"/>
    <w:rsid w:val="000A12A1"/>
    <w:rsid w:val="000A131F"/>
    <w:rsid w:val="000A163E"/>
    <w:rsid w:val="000A171A"/>
    <w:rsid w:val="000A19C7"/>
    <w:rsid w:val="000A1B30"/>
    <w:rsid w:val="000A1E45"/>
    <w:rsid w:val="000A1FDA"/>
    <w:rsid w:val="000A2229"/>
    <w:rsid w:val="000A256B"/>
    <w:rsid w:val="000A25A7"/>
    <w:rsid w:val="000A28C1"/>
    <w:rsid w:val="000A29B9"/>
    <w:rsid w:val="000A2B47"/>
    <w:rsid w:val="000A2F0E"/>
    <w:rsid w:val="000A2F48"/>
    <w:rsid w:val="000A31FB"/>
    <w:rsid w:val="000A32BE"/>
    <w:rsid w:val="000A33C3"/>
    <w:rsid w:val="000A3540"/>
    <w:rsid w:val="000A3A97"/>
    <w:rsid w:val="000A3B99"/>
    <w:rsid w:val="000A3E92"/>
    <w:rsid w:val="000A3EB4"/>
    <w:rsid w:val="000A41AD"/>
    <w:rsid w:val="000A4404"/>
    <w:rsid w:val="000A4414"/>
    <w:rsid w:val="000A44FD"/>
    <w:rsid w:val="000A45FC"/>
    <w:rsid w:val="000A4615"/>
    <w:rsid w:val="000A4B34"/>
    <w:rsid w:val="000A4D19"/>
    <w:rsid w:val="000A4DA6"/>
    <w:rsid w:val="000A4E1B"/>
    <w:rsid w:val="000A4EE3"/>
    <w:rsid w:val="000A4FBA"/>
    <w:rsid w:val="000A506D"/>
    <w:rsid w:val="000A5172"/>
    <w:rsid w:val="000A544B"/>
    <w:rsid w:val="000A5794"/>
    <w:rsid w:val="000A5E90"/>
    <w:rsid w:val="000A5F94"/>
    <w:rsid w:val="000A601B"/>
    <w:rsid w:val="000A6076"/>
    <w:rsid w:val="000A60FF"/>
    <w:rsid w:val="000A6409"/>
    <w:rsid w:val="000A69BB"/>
    <w:rsid w:val="000A6AA5"/>
    <w:rsid w:val="000A6CAE"/>
    <w:rsid w:val="000A70B0"/>
    <w:rsid w:val="000A71C1"/>
    <w:rsid w:val="000A71DD"/>
    <w:rsid w:val="000A7238"/>
    <w:rsid w:val="000A78E1"/>
    <w:rsid w:val="000A7970"/>
    <w:rsid w:val="000A7C93"/>
    <w:rsid w:val="000A7CB8"/>
    <w:rsid w:val="000A7DEF"/>
    <w:rsid w:val="000B0482"/>
    <w:rsid w:val="000B04A9"/>
    <w:rsid w:val="000B05B6"/>
    <w:rsid w:val="000B072E"/>
    <w:rsid w:val="000B07D0"/>
    <w:rsid w:val="000B0AE8"/>
    <w:rsid w:val="000B0BFF"/>
    <w:rsid w:val="000B0CEA"/>
    <w:rsid w:val="000B0D32"/>
    <w:rsid w:val="000B0F66"/>
    <w:rsid w:val="000B142E"/>
    <w:rsid w:val="000B1657"/>
    <w:rsid w:val="000B1891"/>
    <w:rsid w:val="000B19ED"/>
    <w:rsid w:val="000B1A79"/>
    <w:rsid w:val="000B1AE3"/>
    <w:rsid w:val="000B1BBC"/>
    <w:rsid w:val="000B1C8E"/>
    <w:rsid w:val="000B1F08"/>
    <w:rsid w:val="000B220D"/>
    <w:rsid w:val="000B2493"/>
    <w:rsid w:val="000B24D4"/>
    <w:rsid w:val="000B24EE"/>
    <w:rsid w:val="000B2957"/>
    <w:rsid w:val="000B2B31"/>
    <w:rsid w:val="000B2B42"/>
    <w:rsid w:val="000B2B99"/>
    <w:rsid w:val="000B2C29"/>
    <w:rsid w:val="000B2F23"/>
    <w:rsid w:val="000B2FE7"/>
    <w:rsid w:val="000B300F"/>
    <w:rsid w:val="000B33F6"/>
    <w:rsid w:val="000B33FE"/>
    <w:rsid w:val="000B3401"/>
    <w:rsid w:val="000B37FD"/>
    <w:rsid w:val="000B383D"/>
    <w:rsid w:val="000B390B"/>
    <w:rsid w:val="000B42E6"/>
    <w:rsid w:val="000B4358"/>
    <w:rsid w:val="000B47A2"/>
    <w:rsid w:val="000B4982"/>
    <w:rsid w:val="000B4D92"/>
    <w:rsid w:val="000B4EE9"/>
    <w:rsid w:val="000B52CF"/>
    <w:rsid w:val="000B5361"/>
    <w:rsid w:val="000B53D6"/>
    <w:rsid w:val="000B545B"/>
    <w:rsid w:val="000B5464"/>
    <w:rsid w:val="000B5614"/>
    <w:rsid w:val="000B563A"/>
    <w:rsid w:val="000B57F9"/>
    <w:rsid w:val="000B5996"/>
    <w:rsid w:val="000B5A47"/>
    <w:rsid w:val="000B5C6D"/>
    <w:rsid w:val="000B61DE"/>
    <w:rsid w:val="000B6371"/>
    <w:rsid w:val="000B63CE"/>
    <w:rsid w:val="000B685D"/>
    <w:rsid w:val="000B68F2"/>
    <w:rsid w:val="000B6949"/>
    <w:rsid w:val="000B6EB3"/>
    <w:rsid w:val="000B70A3"/>
    <w:rsid w:val="000B710C"/>
    <w:rsid w:val="000B71C1"/>
    <w:rsid w:val="000B7375"/>
    <w:rsid w:val="000B75A3"/>
    <w:rsid w:val="000B7638"/>
    <w:rsid w:val="000B769E"/>
    <w:rsid w:val="000B7960"/>
    <w:rsid w:val="000B79F1"/>
    <w:rsid w:val="000B7A7E"/>
    <w:rsid w:val="000B7AE4"/>
    <w:rsid w:val="000B7D3C"/>
    <w:rsid w:val="000C00BB"/>
    <w:rsid w:val="000C0380"/>
    <w:rsid w:val="000C0391"/>
    <w:rsid w:val="000C042E"/>
    <w:rsid w:val="000C0996"/>
    <w:rsid w:val="000C0B67"/>
    <w:rsid w:val="000C0C07"/>
    <w:rsid w:val="000C0E82"/>
    <w:rsid w:val="000C1616"/>
    <w:rsid w:val="000C168F"/>
    <w:rsid w:val="000C16AF"/>
    <w:rsid w:val="000C2081"/>
    <w:rsid w:val="000C2103"/>
    <w:rsid w:val="000C2452"/>
    <w:rsid w:val="000C28E4"/>
    <w:rsid w:val="000C2BF8"/>
    <w:rsid w:val="000C2BFF"/>
    <w:rsid w:val="000C2D25"/>
    <w:rsid w:val="000C2EAA"/>
    <w:rsid w:val="000C300B"/>
    <w:rsid w:val="000C3150"/>
    <w:rsid w:val="000C35C6"/>
    <w:rsid w:val="000C37E2"/>
    <w:rsid w:val="000C386E"/>
    <w:rsid w:val="000C39D6"/>
    <w:rsid w:val="000C3A61"/>
    <w:rsid w:val="000C3AFB"/>
    <w:rsid w:val="000C3B79"/>
    <w:rsid w:val="000C3C13"/>
    <w:rsid w:val="000C3DA1"/>
    <w:rsid w:val="000C3EFA"/>
    <w:rsid w:val="000C3F3C"/>
    <w:rsid w:val="000C42FC"/>
    <w:rsid w:val="000C44A1"/>
    <w:rsid w:val="000C44AD"/>
    <w:rsid w:val="000C44FC"/>
    <w:rsid w:val="000C45BD"/>
    <w:rsid w:val="000C4820"/>
    <w:rsid w:val="000C4853"/>
    <w:rsid w:val="000C4A1E"/>
    <w:rsid w:val="000C4C39"/>
    <w:rsid w:val="000C4D2D"/>
    <w:rsid w:val="000C4DF0"/>
    <w:rsid w:val="000C4F02"/>
    <w:rsid w:val="000C4FA5"/>
    <w:rsid w:val="000C5029"/>
    <w:rsid w:val="000C5061"/>
    <w:rsid w:val="000C52F1"/>
    <w:rsid w:val="000C539F"/>
    <w:rsid w:val="000C545E"/>
    <w:rsid w:val="000C583D"/>
    <w:rsid w:val="000C58AF"/>
    <w:rsid w:val="000C5F0B"/>
    <w:rsid w:val="000C61FC"/>
    <w:rsid w:val="000C628B"/>
    <w:rsid w:val="000C6622"/>
    <w:rsid w:val="000C674D"/>
    <w:rsid w:val="000C690B"/>
    <w:rsid w:val="000C6B3B"/>
    <w:rsid w:val="000C6E34"/>
    <w:rsid w:val="000C6F11"/>
    <w:rsid w:val="000C6FB5"/>
    <w:rsid w:val="000C71B7"/>
    <w:rsid w:val="000C728F"/>
    <w:rsid w:val="000C7370"/>
    <w:rsid w:val="000C775A"/>
    <w:rsid w:val="000C7BEA"/>
    <w:rsid w:val="000C7E00"/>
    <w:rsid w:val="000D02B8"/>
    <w:rsid w:val="000D03C1"/>
    <w:rsid w:val="000D04D9"/>
    <w:rsid w:val="000D09E9"/>
    <w:rsid w:val="000D0A01"/>
    <w:rsid w:val="000D0ABE"/>
    <w:rsid w:val="000D0B39"/>
    <w:rsid w:val="000D0C62"/>
    <w:rsid w:val="000D0DD6"/>
    <w:rsid w:val="000D13D3"/>
    <w:rsid w:val="000D13D5"/>
    <w:rsid w:val="000D156A"/>
    <w:rsid w:val="000D15BD"/>
    <w:rsid w:val="000D1647"/>
    <w:rsid w:val="000D17D9"/>
    <w:rsid w:val="000D1947"/>
    <w:rsid w:val="000D1DE4"/>
    <w:rsid w:val="000D1E47"/>
    <w:rsid w:val="000D1F85"/>
    <w:rsid w:val="000D21D2"/>
    <w:rsid w:val="000D2689"/>
    <w:rsid w:val="000D2B74"/>
    <w:rsid w:val="000D2B85"/>
    <w:rsid w:val="000D2C5B"/>
    <w:rsid w:val="000D2E05"/>
    <w:rsid w:val="000D3059"/>
    <w:rsid w:val="000D3079"/>
    <w:rsid w:val="000D3629"/>
    <w:rsid w:val="000D378A"/>
    <w:rsid w:val="000D381A"/>
    <w:rsid w:val="000D3996"/>
    <w:rsid w:val="000D3D14"/>
    <w:rsid w:val="000D3F3E"/>
    <w:rsid w:val="000D4463"/>
    <w:rsid w:val="000D47C2"/>
    <w:rsid w:val="000D4959"/>
    <w:rsid w:val="000D4AED"/>
    <w:rsid w:val="000D4E8D"/>
    <w:rsid w:val="000D5114"/>
    <w:rsid w:val="000D52FA"/>
    <w:rsid w:val="000D53E6"/>
    <w:rsid w:val="000D5A54"/>
    <w:rsid w:val="000D5A61"/>
    <w:rsid w:val="000D5F9A"/>
    <w:rsid w:val="000D60A2"/>
    <w:rsid w:val="000D6696"/>
    <w:rsid w:val="000D6719"/>
    <w:rsid w:val="000D68BC"/>
    <w:rsid w:val="000D6971"/>
    <w:rsid w:val="000D6D15"/>
    <w:rsid w:val="000D7450"/>
    <w:rsid w:val="000D746E"/>
    <w:rsid w:val="000D7602"/>
    <w:rsid w:val="000D79DE"/>
    <w:rsid w:val="000D7E99"/>
    <w:rsid w:val="000D7F90"/>
    <w:rsid w:val="000E013F"/>
    <w:rsid w:val="000E0346"/>
    <w:rsid w:val="000E03F9"/>
    <w:rsid w:val="000E0459"/>
    <w:rsid w:val="000E04AA"/>
    <w:rsid w:val="000E052D"/>
    <w:rsid w:val="000E074D"/>
    <w:rsid w:val="000E08E6"/>
    <w:rsid w:val="000E0A8D"/>
    <w:rsid w:val="000E0ACB"/>
    <w:rsid w:val="000E0E58"/>
    <w:rsid w:val="000E10E5"/>
    <w:rsid w:val="000E1265"/>
    <w:rsid w:val="000E1614"/>
    <w:rsid w:val="000E164F"/>
    <w:rsid w:val="000E1965"/>
    <w:rsid w:val="000E1AAB"/>
    <w:rsid w:val="000E1D76"/>
    <w:rsid w:val="000E2069"/>
    <w:rsid w:val="000E2305"/>
    <w:rsid w:val="000E2404"/>
    <w:rsid w:val="000E2542"/>
    <w:rsid w:val="000E254E"/>
    <w:rsid w:val="000E29AA"/>
    <w:rsid w:val="000E2CBD"/>
    <w:rsid w:val="000E2F11"/>
    <w:rsid w:val="000E2FD7"/>
    <w:rsid w:val="000E3218"/>
    <w:rsid w:val="000E323E"/>
    <w:rsid w:val="000E354B"/>
    <w:rsid w:val="000E38B6"/>
    <w:rsid w:val="000E39A2"/>
    <w:rsid w:val="000E4011"/>
    <w:rsid w:val="000E4066"/>
    <w:rsid w:val="000E4133"/>
    <w:rsid w:val="000E4210"/>
    <w:rsid w:val="000E439B"/>
    <w:rsid w:val="000E4515"/>
    <w:rsid w:val="000E4CAE"/>
    <w:rsid w:val="000E4DA2"/>
    <w:rsid w:val="000E51C9"/>
    <w:rsid w:val="000E51CF"/>
    <w:rsid w:val="000E53BA"/>
    <w:rsid w:val="000E53C5"/>
    <w:rsid w:val="000E5721"/>
    <w:rsid w:val="000E57FD"/>
    <w:rsid w:val="000E5C0B"/>
    <w:rsid w:val="000E65A5"/>
    <w:rsid w:val="000E669E"/>
    <w:rsid w:val="000E676C"/>
    <w:rsid w:val="000E6788"/>
    <w:rsid w:val="000E696D"/>
    <w:rsid w:val="000E69AB"/>
    <w:rsid w:val="000E6B6F"/>
    <w:rsid w:val="000E6B7E"/>
    <w:rsid w:val="000E6E6F"/>
    <w:rsid w:val="000E6E81"/>
    <w:rsid w:val="000E722E"/>
    <w:rsid w:val="000E741C"/>
    <w:rsid w:val="000E7610"/>
    <w:rsid w:val="000E7666"/>
    <w:rsid w:val="000E782E"/>
    <w:rsid w:val="000F0166"/>
    <w:rsid w:val="000F0287"/>
    <w:rsid w:val="000F035A"/>
    <w:rsid w:val="000F0534"/>
    <w:rsid w:val="000F0B0D"/>
    <w:rsid w:val="000F0E5B"/>
    <w:rsid w:val="000F11C3"/>
    <w:rsid w:val="000F1229"/>
    <w:rsid w:val="000F13E0"/>
    <w:rsid w:val="000F1CAB"/>
    <w:rsid w:val="000F1E34"/>
    <w:rsid w:val="000F1EED"/>
    <w:rsid w:val="000F1F05"/>
    <w:rsid w:val="000F23C4"/>
    <w:rsid w:val="000F247D"/>
    <w:rsid w:val="000F2499"/>
    <w:rsid w:val="000F27E3"/>
    <w:rsid w:val="000F298C"/>
    <w:rsid w:val="000F2E2F"/>
    <w:rsid w:val="000F2E61"/>
    <w:rsid w:val="000F2F22"/>
    <w:rsid w:val="000F31BE"/>
    <w:rsid w:val="000F35C3"/>
    <w:rsid w:val="000F3692"/>
    <w:rsid w:val="000F3715"/>
    <w:rsid w:val="000F3722"/>
    <w:rsid w:val="000F37E4"/>
    <w:rsid w:val="000F3A45"/>
    <w:rsid w:val="000F3A5F"/>
    <w:rsid w:val="000F3AEE"/>
    <w:rsid w:val="000F3BE9"/>
    <w:rsid w:val="000F3F58"/>
    <w:rsid w:val="000F41F0"/>
    <w:rsid w:val="000F43AD"/>
    <w:rsid w:val="000F4463"/>
    <w:rsid w:val="000F44AB"/>
    <w:rsid w:val="000F44F6"/>
    <w:rsid w:val="000F4636"/>
    <w:rsid w:val="000F4876"/>
    <w:rsid w:val="000F4CF5"/>
    <w:rsid w:val="000F4EC1"/>
    <w:rsid w:val="000F4F1E"/>
    <w:rsid w:val="000F4FD3"/>
    <w:rsid w:val="000F52A8"/>
    <w:rsid w:val="000F52E1"/>
    <w:rsid w:val="000F52F3"/>
    <w:rsid w:val="000F5737"/>
    <w:rsid w:val="000F5767"/>
    <w:rsid w:val="000F5985"/>
    <w:rsid w:val="000F5B08"/>
    <w:rsid w:val="000F6142"/>
    <w:rsid w:val="000F6180"/>
    <w:rsid w:val="000F61C5"/>
    <w:rsid w:val="000F6215"/>
    <w:rsid w:val="000F630E"/>
    <w:rsid w:val="000F63C6"/>
    <w:rsid w:val="000F680E"/>
    <w:rsid w:val="000F688E"/>
    <w:rsid w:val="000F690D"/>
    <w:rsid w:val="000F6CC0"/>
    <w:rsid w:val="000F6E8D"/>
    <w:rsid w:val="000F6EA8"/>
    <w:rsid w:val="000F6F02"/>
    <w:rsid w:val="000F7465"/>
    <w:rsid w:val="000F752C"/>
    <w:rsid w:val="000F7836"/>
    <w:rsid w:val="000F7A8D"/>
    <w:rsid w:val="000F7F40"/>
    <w:rsid w:val="00100142"/>
    <w:rsid w:val="0010092A"/>
    <w:rsid w:val="00100C27"/>
    <w:rsid w:val="00100E4D"/>
    <w:rsid w:val="00100ECF"/>
    <w:rsid w:val="00100EDE"/>
    <w:rsid w:val="0010158F"/>
    <w:rsid w:val="001019BF"/>
    <w:rsid w:val="00101BA1"/>
    <w:rsid w:val="00101E1D"/>
    <w:rsid w:val="0010200A"/>
    <w:rsid w:val="0010208F"/>
    <w:rsid w:val="00102393"/>
    <w:rsid w:val="0010273D"/>
    <w:rsid w:val="001028B4"/>
    <w:rsid w:val="001029D8"/>
    <w:rsid w:val="00102B80"/>
    <w:rsid w:val="00102B9E"/>
    <w:rsid w:val="00102C67"/>
    <w:rsid w:val="00102F27"/>
    <w:rsid w:val="00102F28"/>
    <w:rsid w:val="00103288"/>
    <w:rsid w:val="00103335"/>
    <w:rsid w:val="001035A3"/>
    <w:rsid w:val="0010377C"/>
    <w:rsid w:val="001040CF"/>
    <w:rsid w:val="00104306"/>
    <w:rsid w:val="001047E3"/>
    <w:rsid w:val="00104D1F"/>
    <w:rsid w:val="00104F12"/>
    <w:rsid w:val="00104F7D"/>
    <w:rsid w:val="0010506C"/>
    <w:rsid w:val="001051E2"/>
    <w:rsid w:val="00105311"/>
    <w:rsid w:val="00105772"/>
    <w:rsid w:val="00105AD9"/>
    <w:rsid w:val="00105C5D"/>
    <w:rsid w:val="00105DC2"/>
    <w:rsid w:val="00105E0D"/>
    <w:rsid w:val="001060F6"/>
    <w:rsid w:val="00106136"/>
    <w:rsid w:val="00106207"/>
    <w:rsid w:val="00106256"/>
    <w:rsid w:val="001062D9"/>
    <w:rsid w:val="00106401"/>
    <w:rsid w:val="001064AB"/>
    <w:rsid w:val="001067A5"/>
    <w:rsid w:val="00106F02"/>
    <w:rsid w:val="0010705D"/>
    <w:rsid w:val="0010764A"/>
    <w:rsid w:val="00107937"/>
    <w:rsid w:val="00107C4F"/>
    <w:rsid w:val="001102A5"/>
    <w:rsid w:val="001102B1"/>
    <w:rsid w:val="00110329"/>
    <w:rsid w:val="0011038D"/>
    <w:rsid w:val="00110805"/>
    <w:rsid w:val="0011081B"/>
    <w:rsid w:val="00110BE6"/>
    <w:rsid w:val="00110D7C"/>
    <w:rsid w:val="00110E92"/>
    <w:rsid w:val="00110FB3"/>
    <w:rsid w:val="001111FD"/>
    <w:rsid w:val="00111215"/>
    <w:rsid w:val="001112E4"/>
    <w:rsid w:val="0011153E"/>
    <w:rsid w:val="0011161C"/>
    <w:rsid w:val="00111A53"/>
    <w:rsid w:val="00111CA7"/>
    <w:rsid w:val="001121A8"/>
    <w:rsid w:val="0011236A"/>
    <w:rsid w:val="00112855"/>
    <w:rsid w:val="00112868"/>
    <w:rsid w:val="0011289D"/>
    <w:rsid w:val="001129CD"/>
    <w:rsid w:val="00112A9D"/>
    <w:rsid w:val="00112CF4"/>
    <w:rsid w:val="00112D8B"/>
    <w:rsid w:val="00112DFF"/>
    <w:rsid w:val="00112E6D"/>
    <w:rsid w:val="00112EB5"/>
    <w:rsid w:val="00113087"/>
    <w:rsid w:val="001132A6"/>
    <w:rsid w:val="001133F2"/>
    <w:rsid w:val="001135B5"/>
    <w:rsid w:val="001136B1"/>
    <w:rsid w:val="00113863"/>
    <w:rsid w:val="001138DD"/>
    <w:rsid w:val="00113924"/>
    <w:rsid w:val="001139EF"/>
    <w:rsid w:val="00113D84"/>
    <w:rsid w:val="00113F3A"/>
    <w:rsid w:val="00113FF0"/>
    <w:rsid w:val="001140B8"/>
    <w:rsid w:val="001141C7"/>
    <w:rsid w:val="00114403"/>
    <w:rsid w:val="0011490B"/>
    <w:rsid w:val="00114977"/>
    <w:rsid w:val="001155ED"/>
    <w:rsid w:val="001157A9"/>
    <w:rsid w:val="001157FF"/>
    <w:rsid w:val="001158BB"/>
    <w:rsid w:val="00115B10"/>
    <w:rsid w:val="00115C79"/>
    <w:rsid w:val="00115FDE"/>
    <w:rsid w:val="0011609E"/>
    <w:rsid w:val="00116301"/>
    <w:rsid w:val="00116B35"/>
    <w:rsid w:val="00116D39"/>
    <w:rsid w:val="00116EC2"/>
    <w:rsid w:val="00116F0A"/>
    <w:rsid w:val="00116F89"/>
    <w:rsid w:val="00117012"/>
    <w:rsid w:val="00117122"/>
    <w:rsid w:val="001172F5"/>
    <w:rsid w:val="001173D1"/>
    <w:rsid w:val="00117625"/>
    <w:rsid w:val="00117678"/>
    <w:rsid w:val="00117768"/>
    <w:rsid w:val="00117A98"/>
    <w:rsid w:val="00117B48"/>
    <w:rsid w:val="00117BC4"/>
    <w:rsid w:val="00117D1D"/>
    <w:rsid w:val="00117DC4"/>
    <w:rsid w:val="00117EFA"/>
    <w:rsid w:val="0012047C"/>
    <w:rsid w:val="00120958"/>
    <w:rsid w:val="00120C4E"/>
    <w:rsid w:val="00120DF7"/>
    <w:rsid w:val="00120F74"/>
    <w:rsid w:val="00120FAC"/>
    <w:rsid w:val="00121185"/>
    <w:rsid w:val="001212DC"/>
    <w:rsid w:val="0012186F"/>
    <w:rsid w:val="00121944"/>
    <w:rsid w:val="00121980"/>
    <w:rsid w:val="00121B3B"/>
    <w:rsid w:val="00121E79"/>
    <w:rsid w:val="00121F87"/>
    <w:rsid w:val="00122145"/>
    <w:rsid w:val="0012263F"/>
    <w:rsid w:val="00122877"/>
    <w:rsid w:val="00122881"/>
    <w:rsid w:val="00122BF2"/>
    <w:rsid w:val="00122CA4"/>
    <w:rsid w:val="00122D9D"/>
    <w:rsid w:val="00122E45"/>
    <w:rsid w:val="001230F3"/>
    <w:rsid w:val="001231ED"/>
    <w:rsid w:val="001235A5"/>
    <w:rsid w:val="00123779"/>
    <w:rsid w:val="001237E5"/>
    <w:rsid w:val="0012391C"/>
    <w:rsid w:val="00123B2B"/>
    <w:rsid w:val="00123E14"/>
    <w:rsid w:val="00124201"/>
    <w:rsid w:val="00124283"/>
    <w:rsid w:val="001246D8"/>
    <w:rsid w:val="00124969"/>
    <w:rsid w:val="001249C0"/>
    <w:rsid w:val="00124A7D"/>
    <w:rsid w:val="00124BB6"/>
    <w:rsid w:val="001250BC"/>
    <w:rsid w:val="001250C4"/>
    <w:rsid w:val="00125172"/>
    <w:rsid w:val="001251BB"/>
    <w:rsid w:val="00125303"/>
    <w:rsid w:val="001253F1"/>
    <w:rsid w:val="0012560D"/>
    <w:rsid w:val="001256F2"/>
    <w:rsid w:val="001258B8"/>
    <w:rsid w:val="0012597D"/>
    <w:rsid w:val="00125CFB"/>
    <w:rsid w:val="0012608F"/>
    <w:rsid w:val="0012609E"/>
    <w:rsid w:val="00126242"/>
    <w:rsid w:val="001262FE"/>
    <w:rsid w:val="00126570"/>
    <w:rsid w:val="001265D6"/>
    <w:rsid w:val="001266C2"/>
    <w:rsid w:val="00126784"/>
    <w:rsid w:val="001267C0"/>
    <w:rsid w:val="00126C4B"/>
    <w:rsid w:val="00126EF4"/>
    <w:rsid w:val="00126F43"/>
    <w:rsid w:val="001271E0"/>
    <w:rsid w:val="001275AA"/>
    <w:rsid w:val="00127CF0"/>
    <w:rsid w:val="00127E1F"/>
    <w:rsid w:val="00127E56"/>
    <w:rsid w:val="00127FE3"/>
    <w:rsid w:val="00130039"/>
    <w:rsid w:val="001304EF"/>
    <w:rsid w:val="00130567"/>
    <w:rsid w:val="001308CD"/>
    <w:rsid w:val="00130AE5"/>
    <w:rsid w:val="00130B36"/>
    <w:rsid w:val="00130B71"/>
    <w:rsid w:val="00130C38"/>
    <w:rsid w:val="00131009"/>
    <w:rsid w:val="00131197"/>
    <w:rsid w:val="001311D3"/>
    <w:rsid w:val="0013126F"/>
    <w:rsid w:val="001312E4"/>
    <w:rsid w:val="001314FC"/>
    <w:rsid w:val="0013153C"/>
    <w:rsid w:val="00131567"/>
    <w:rsid w:val="001315DF"/>
    <w:rsid w:val="00131892"/>
    <w:rsid w:val="00131B88"/>
    <w:rsid w:val="00131D11"/>
    <w:rsid w:val="001321E9"/>
    <w:rsid w:val="00132385"/>
    <w:rsid w:val="001323BB"/>
    <w:rsid w:val="0013240C"/>
    <w:rsid w:val="001325E9"/>
    <w:rsid w:val="00132B1A"/>
    <w:rsid w:val="00132BD3"/>
    <w:rsid w:val="00132CD1"/>
    <w:rsid w:val="00132E78"/>
    <w:rsid w:val="00132F57"/>
    <w:rsid w:val="001330E6"/>
    <w:rsid w:val="00133109"/>
    <w:rsid w:val="00133138"/>
    <w:rsid w:val="00133187"/>
    <w:rsid w:val="001337FD"/>
    <w:rsid w:val="00133810"/>
    <w:rsid w:val="00133C17"/>
    <w:rsid w:val="00133C7E"/>
    <w:rsid w:val="00134136"/>
    <w:rsid w:val="0013434C"/>
    <w:rsid w:val="0013435F"/>
    <w:rsid w:val="001343B2"/>
    <w:rsid w:val="001346D4"/>
    <w:rsid w:val="0013475C"/>
    <w:rsid w:val="00134880"/>
    <w:rsid w:val="0013497B"/>
    <w:rsid w:val="00134994"/>
    <w:rsid w:val="00134D59"/>
    <w:rsid w:val="00134E5E"/>
    <w:rsid w:val="00134FA3"/>
    <w:rsid w:val="001350FA"/>
    <w:rsid w:val="001353C6"/>
    <w:rsid w:val="001353F2"/>
    <w:rsid w:val="00135477"/>
    <w:rsid w:val="0013559C"/>
    <w:rsid w:val="00135BD2"/>
    <w:rsid w:val="00135C3F"/>
    <w:rsid w:val="00135C63"/>
    <w:rsid w:val="00135C95"/>
    <w:rsid w:val="00136001"/>
    <w:rsid w:val="0013627B"/>
    <w:rsid w:val="001363AC"/>
    <w:rsid w:val="0013657B"/>
    <w:rsid w:val="00136A77"/>
    <w:rsid w:val="00136BC3"/>
    <w:rsid w:val="00136C4A"/>
    <w:rsid w:val="00137063"/>
    <w:rsid w:val="00137114"/>
    <w:rsid w:val="00137119"/>
    <w:rsid w:val="0013717D"/>
    <w:rsid w:val="001372C5"/>
    <w:rsid w:val="00137665"/>
    <w:rsid w:val="0013769A"/>
    <w:rsid w:val="001377B3"/>
    <w:rsid w:val="0013790B"/>
    <w:rsid w:val="001379EB"/>
    <w:rsid w:val="00137C0A"/>
    <w:rsid w:val="00137DD8"/>
    <w:rsid w:val="00140739"/>
    <w:rsid w:val="00140916"/>
    <w:rsid w:val="0014094E"/>
    <w:rsid w:val="001409DD"/>
    <w:rsid w:val="001409F3"/>
    <w:rsid w:val="00140A53"/>
    <w:rsid w:val="00140BB0"/>
    <w:rsid w:val="00140CBC"/>
    <w:rsid w:val="00140ED9"/>
    <w:rsid w:val="00141647"/>
    <w:rsid w:val="001419E2"/>
    <w:rsid w:val="00141B22"/>
    <w:rsid w:val="00141C40"/>
    <w:rsid w:val="00141DA9"/>
    <w:rsid w:val="00141E55"/>
    <w:rsid w:val="001422FE"/>
    <w:rsid w:val="0014233D"/>
    <w:rsid w:val="00142737"/>
    <w:rsid w:val="00142853"/>
    <w:rsid w:val="00142D3A"/>
    <w:rsid w:val="00142D9E"/>
    <w:rsid w:val="00142EAF"/>
    <w:rsid w:val="00142EE7"/>
    <w:rsid w:val="00143165"/>
    <w:rsid w:val="001431D3"/>
    <w:rsid w:val="0014320E"/>
    <w:rsid w:val="00143296"/>
    <w:rsid w:val="001432D3"/>
    <w:rsid w:val="001434DF"/>
    <w:rsid w:val="00143584"/>
    <w:rsid w:val="001435A3"/>
    <w:rsid w:val="0014370F"/>
    <w:rsid w:val="00143A85"/>
    <w:rsid w:val="0014406D"/>
    <w:rsid w:val="001441FF"/>
    <w:rsid w:val="00144779"/>
    <w:rsid w:val="001447C0"/>
    <w:rsid w:val="00144BB7"/>
    <w:rsid w:val="00144D2B"/>
    <w:rsid w:val="0014501D"/>
    <w:rsid w:val="0014517B"/>
    <w:rsid w:val="00145648"/>
    <w:rsid w:val="00145680"/>
    <w:rsid w:val="00145B57"/>
    <w:rsid w:val="00145B87"/>
    <w:rsid w:val="00145C2C"/>
    <w:rsid w:val="00145E9C"/>
    <w:rsid w:val="00145F34"/>
    <w:rsid w:val="00146027"/>
    <w:rsid w:val="00146739"/>
    <w:rsid w:val="001469DC"/>
    <w:rsid w:val="00146A18"/>
    <w:rsid w:val="00146A90"/>
    <w:rsid w:val="00146A9A"/>
    <w:rsid w:val="00146E81"/>
    <w:rsid w:val="00146F25"/>
    <w:rsid w:val="001473E0"/>
    <w:rsid w:val="00147676"/>
    <w:rsid w:val="001477F9"/>
    <w:rsid w:val="00147965"/>
    <w:rsid w:val="00147C30"/>
    <w:rsid w:val="00147DA5"/>
    <w:rsid w:val="00147F8D"/>
    <w:rsid w:val="00147FD4"/>
    <w:rsid w:val="00150180"/>
    <w:rsid w:val="001505F5"/>
    <w:rsid w:val="001509BD"/>
    <w:rsid w:val="00150D1A"/>
    <w:rsid w:val="00150D3A"/>
    <w:rsid w:val="00150DBB"/>
    <w:rsid w:val="00150F18"/>
    <w:rsid w:val="001511A3"/>
    <w:rsid w:val="0015140E"/>
    <w:rsid w:val="00151555"/>
    <w:rsid w:val="001516B0"/>
    <w:rsid w:val="001517AD"/>
    <w:rsid w:val="001519B4"/>
    <w:rsid w:val="00151A23"/>
    <w:rsid w:val="00151A61"/>
    <w:rsid w:val="00151A87"/>
    <w:rsid w:val="00151B9B"/>
    <w:rsid w:val="00151CA8"/>
    <w:rsid w:val="00151CEB"/>
    <w:rsid w:val="00151D3D"/>
    <w:rsid w:val="00151EA5"/>
    <w:rsid w:val="00151F30"/>
    <w:rsid w:val="00152252"/>
    <w:rsid w:val="00152306"/>
    <w:rsid w:val="00152517"/>
    <w:rsid w:val="001525DB"/>
    <w:rsid w:val="0015268D"/>
    <w:rsid w:val="001529C2"/>
    <w:rsid w:val="00152B84"/>
    <w:rsid w:val="00153026"/>
    <w:rsid w:val="00153160"/>
    <w:rsid w:val="0015320A"/>
    <w:rsid w:val="0015337F"/>
    <w:rsid w:val="001533EB"/>
    <w:rsid w:val="0015390F"/>
    <w:rsid w:val="00153C90"/>
    <w:rsid w:val="00153E15"/>
    <w:rsid w:val="00153FA1"/>
    <w:rsid w:val="001542FF"/>
    <w:rsid w:val="0015433A"/>
    <w:rsid w:val="00154358"/>
    <w:rsid w:val="0015451C"/>
    <w:rsid w:val="00154773"/>
    <w:rsid w:val="001547C6"/>
    <w:rsid w:val="00154930"/>
    <w:rsid w:val="00154E25"/>
    <w:rsid w:val="00154E71"/>
    <w:rsid w:val="00154F21"/>
    <w:rsid w:val="0015500F"/>
    <w:rsid w:val="001550B0"/>
    <w:rsid w:val="001552D0"/>
    <w:rsid w:val="001553EC"/>
    <w:rsid w:val="001554B6"/>
    <w:rsid w:val="001554FB"/>
    <w:rsid w:val="0015570B"/>
    <w:rsid w:val="00155CB7"/>
    <w:rsid w:val="00155E62"/>
    <w:rsid w:val="00156049"/>
    <w:rsid w:val="00156494"/>
    <w:rsid w:val="001564BA"/>
    <w:rsid w:val="0015653B"/>
    <w:rsid w:val="0015664A"/>
    <w:rsid w:val="0015667B"/>
    <w:rsid w:val="0015681C"/>
    <w:rsid w:val="00156D7B"/>
    <w:rsid w:val="00156DD6"/>
    <w:rsid w:val="00157406"/>
    <w:rsid w:val="0015742D"/>
    <w:rsid w:val="0015754B"/>
    <w:rsid w:val="0015757A"/>
    <w:rsid w:val="00157656"/>
    <w:rsid w:val="001577E0"/>
    <w:rsid w:val="00157B1C"/>
    <w:rsid w:val="00157B1E"/>
    <w:rsid w:val="00157EB2"/>
    <w:rsid w:val="001604DE"/>
    <w:rsid w:val="00160892"/>
    <w:rsid w:val="00160FED"/>
    <w:rsid w:val="00161153"/>
    <w:rsid w:val="00161190"/>
    <w:rsid w:val="001612F2"/>
    <w:rsid w:val="00161367"/>
    <w:rsid w:val="00161506"/>
    <w:rsid w:val="001618F0"/>
    <w:rsid w:val="00161AC9"/>
    <w:rsid w:val="00161EA3"/>
    <w:rsid w:val="001627FF"/>
    <w:rsid w:val="001628C7"/>
    <w:rsid w:val="00162A9B"/>
    <w:rsid w:val="00162AB1"/>
    <w:rsid w:val="00162C1D"/>
    <w:rsid w:val="00162C49"/>
    <w:rsid w:val="00162E95"/>
    <w:rsid w:val="00162EB2"/>
    <w:rsid w:val="00162F39"/>
    <w:rsid w:val="00162F62"/>
    <w:rsid w:val="00162FD1"/>
    <w:rsid w:val="001631E8"/>
    <w:rsid w:val="001634DD"/>
    <w:rsid w:val="001636D6"/>
    <w:rsid w:val="0016418C"/>
    <w:rsid w:val="00164448"/>
    <w:rsid w:val="001646FF"/>
    <w:rsid w:val="0016473B"/>
    <w:rsid w:val="001649AF"/>
    <w:rsid w:val="00164E87"/>
    <w:rsid w:val="00164EE2"/>
    <w:rsid w:val="00164F86"/>
    <w:rsid w:val="00164FD6"/>
    <w:rsid w:val="001650D1"/>
    <w:rsid w:val="001651BC"/>
    <w:rsid w:val="0016530A"/>
    <w:rsid w:val="0016540E"/>
    <w:rsid w:val="0016547A"/>
    <w:rsid w:val="00165592"/>
    <w:rsid w:val="00165653"/>
    <w:rsid w:val="00165BBD"/>
    <w:rsid w:val="00165D86"/>
    <w:rsid w:val="00165F89"/>
    <w:rsid w:val="00165FA4"/>
    <w:rsid w:val="00165FD8"/>
    <w:rsid w:val="00166174"/>
    <w:rsid w:val="0016628C"/>
    <w:rsid w:val="001664D4"/>
    <w:rsid w:val="0016664D"/>
    <w:rsid w:val="00166699"/>
    <w:rsid w:val="00166B4D"/>
    <w:rsid w:val="00166CCB"/>
    <w:rsid w:val="00166D48"/>
    <w:rsid w:val="001670C5"/>
    <w:rsid w:val="00167144"/>
    <w:rsid w:val="001673C3"/>
    <w:rsid w:val="00167592"/>
    <w:rsid w:val="0016767F"/>
    <w:rsid w:val="001676DF"/>
    <w:rsid w:val="00167779"/>
    <w:rsid w:val="00167EB5"/>
    <w:rsid w:val="00167F43"/>
    <w:rsid w:val="00167FBC"/>
    <w:rsid w:val="00170273"/>
    <w:rsid w:val="0017040F"/>
    <w:rsid w:val="0017094A"/>
    <w:rsid w:val="00170AFD"/>
    <w:rsid w:val="00170EB5"/>
    <w:rsid w:val="00171128"/>
    <w:rsid w:val="001714B4"/>
    <w:rsid w:val="001715CA"/>
    <w:rsid w:val="00171659"/>
    <w:rsid w:val="0017174A"/>
    <w:rsid w:val="0017186A"/>
    <w:rsid w:val="00171B14"/>
    <w:rsid w:val="00171C9B"/>
    <w:rsid w:val="00171CD6"/>
    <w:rsid w:val="00171EEE"/>
    <w:rsid w:val="00171F80"/>
    <w:rsid w:val="00171FEA"/>
    <w:rsid w:val="00171FFB"/>
    <w:rsid w:val="0017205B"/>
    <w:rsid w:val="001721B4"/>
    <w:rsid w:val="00172503"/>
    <w:rsid w:val="001727B2"/>
    <w:rsid w:val="00172BD7"/>
    <w:rsid w:val="00172C9F"/>
    <w:rsid w:val="00172DC7"/>
    <w:rsid w:val="00172E87"/>
    <w:rsid w:val="0017319A"/>
    <w:rsid w:val="0017326A"/>
    <w:rsid w:val="0017346C"/>
    <w:rsid w:val="001734C0"/>
    <w:rsid w:val="0017354A"/>
    <w:rsid w:val="0017366E"/>
    <w:rsid w:val="001736F0"/>
    <w:rsid w:val="001737D1"/>
    <w:rsid w:val="00173990"/>
    <w:rsid w:val="00173ADC"/>
    <w:rsid w:val="00173CDD"/>
    <w:rsid w:val="00173D24"/>
    <w:rsid w:val="00173E99"/>
    <w:rsid w:val="001740EE"/>
    <w:rsid w:val="00174182"/>
    <w:rsid w:val="00174263"/>
    <w:rsid w:val="0017446D"/>
    <w:rsid w:val="001745D0"/>
    <w:rsid w:val="00174801"/>
    <w:rsid w:val="00174CBD"/>
    <w:rsid w:val="00174E3D"/>
    <w:rsid w:val="00174FBE"/>
    <w:rsid w:val="001751A8"/>
    <w:rsid w:val="00175293"/>
    <w:rsid w:val="00175466"/>
    <w:rsid w:val="00175735"/>
    <w:rsid w:val="001757D0"/>
    <w:rsid w:val="00175891"/>
    <w:rsid w:val="00175CBC"/>
    <w:rsid w:val="00175F20"/>
    <w:rsid w:val="00175F62"/>
    <w:rsid w:val="001762F3"/>
    <w:rsid w:val="00176524"/>
    <w:rsid w:val="001765BD"/>
    <w:rsid w:val="00176C9D"/>
    <w:rsid w:val="00176DE0"/>
    <w:rsid w:val="00177169"/>
    <w:rsid w:val="00177200"/>
    <w:rsid w:val="001774C2"/>
    <w:rsid w:val="00177566"/>
    <w:rsid w:val="00177612"/>
    <w:rsid w:val="001776DC"/>
    <w:rsid w:val="001778B5"/>
    <w:rsid w:val="00177942"/>
    <w:rsid w:val="001779EC"/>
    <w:rsid w:val="00177F9B"/>
    <w:rsid w:val="00177FB9"/>
    <w:rsid w:val="001800B3"/>
    <w:rsid w:val="0018014A"/>
    <w:rsid w:val="0018029B"/>
    <w:rsid w:val="001807AE"/>
    <w:rsid w:val="00180C51"/>
    <w:rsid w:val="00180E18"/>
    <w:rsid w:val="00180E1D"/>
    <w:rsid w:val="00181178"/>
    <w:rsid w:val="00181380"/>
    <w:rsid w:val="00181C54"/>
    <w:rsid w:val="00181E9C"/>
    <w:rsid w:val="00181F37"/>
    <w:rsid w:val="00181F78"/>
    <w:rsid w:val="0018201D"/>
    <w:rsid w:val="00182132"/>
    <w:rsid w:val="00182207"/>
    <w:rsid w:val="001824DE"/>
    <w:rsid w:val="00182A42"/>
    <w:rsid w:val="00182C2E"/>
    <w:rsid w:val="00182DB1"/>
    <w:rsid w:val="00182F1E"/>
    <w:rsid w:val="00183399"/>
    <w:rsid w:val="001837D0"/>
    <w:rsid w:val="00183AD0"/>
    <w:rsid w:val="00183B5C"/>
    <w:rsid w:val="00184106"/>
    <w:rsid w:val="0018439A"/>
    <w:rsid w:val="00184467"/>
    <w:rsid w:val="001847B6"/>
    <w:rsid w:val="00184896"/>
    <w:rsid w:val="001848CF"/>
    <w:rsid w:val="00184929"/>
    <w:rsid w:val="00184972"/>
    <w:rsid w:val="00184ACC"/>
    <w:rsid w:val="00184BB2"/>
    <w:rsid w:val="00184E26"/>
    <w:rsid w:val="00184F60"/>
    <w:rsid w:val="001850CF"/>
    <w:rsid w:val="001850EE"/>
    <w:rsid w:val="0018514C"/>
    <w:rsid w:val="0018515A"/>
    <w:rsid w:val="00185341"/>
    <w:rsid w:val="00185576"/>
    <w:rsid w:val="00185774"/>
    <w:rsid w:val="0018599B"/>
    <w:rsid w:val="00186041"/>
    <w:rsid w:val="00186163"/>
    <w:rsid w:val="00186403"/>
    <w:rsid w:val="0018681D"/>
    <w:rsid w:val="00186D00"/>
    <w:rsid w:val="00186E89"/>
    <w:rsid w:val="00186F3E"/>
    <w:rsid w:val="00187335"/>
    <w:rsid w:val="001876DD"/>
    <w:rsid w:val="0018789A"/>
    <w:rsid w:val="00187F70"/>
    <w:rsid w:val="00190334"/>
    <w:rsid w:val="00190403"/>
    <w:rsid w:val="001905BC"/>
    <w:rsid w:val="00190624"/>
    <w:rsid w:val="001906DD"/>
    <w:rsid w:val="00190787"/>
    <w:rsid w:val="00190887"/>
    <w:rsid w:val="00190A32"/>
    <w:rsid w:val="00190E05"/>
    <w:rsid w:val="00190E2D"/>
    <w:rsid w:val="00190E4A"/>
    <w:rsid w:val="0019134A"/>
    <w:rsid w:val="00191444"/>
    <w:rsid w:val="00191853"/>
    <w:rsid w:val="00191B7A"/>
    <w:rsid w:val="00191C18"/>
    <w:rsid w:val="00191FB2"/>
    <w:rsid w:val="00192198"/>
    <w:rsid w:val="001922CB"/>
    <w:rsid w:val="001923C4"/>
    <w:rsid w:val="00192BA2"/>
    <w:rsid w:val="00192D6A"/>
    <w:rsid w:val="00192E5D"/>
    <w:rsid w:val="00193172"/>
    <w:rsid w:val="001933AD"/>
    <w:rsid w:val="00193708"/>
    <w:rsid w:val="00193709"/>
    <w:rsid w:val="00193868"/>
    <w:rsid w:val="00193BFA"/>
    <w:rsid w:val="00193CEC"/>
    <w:rsid w:val="00193DB2"/>
    <w:rsid w:val="00193ECB"/>
    <w:rsid w:val="00194167"/>
    <w:rsid w:val="001942A8"/>
    <w:rsid w:val="001942D6"/>
    <w:rsid w:val="00194346"/>
    <w:rsid w:val="001945AF"/>
    <w:rsid w:val="001945EF"/>
    <w:rsid w:val="00194710"/>
    <w:rsid w:val="00194822"/>
    <w:rsid w:val="001948B8"/>
    <w:rsid w:val="001948E6"/>
    <w:rsid w:val="00194CAF"/>
    <w:rsid w:val="001950C5"/>
    <w:rsid w:val="0019515A"/>
    <w:rsid w:val="00195304"/>
    <w:rsid w:val="0019558E"/>
    <w:rsid w:val="001957FB"/>
    <w:rsid w:val="001959CE"/>
    <w:rsid w:val="00195A60"/>
    <w:rsid w:val="00195A98"/>
    <w:rsid w:val="00195B2C"/>
    <w:rsid w:val="00195CBB"/>
    <w:rsid w:val="00195DBB"/>
    <w:rsid w:val="001962D5"/>
    <w:rsid w:val="0019635F"/>
    <w:rsid w:val="001967C7"/>
    <w:rsid w:val="00196A75"/>
    <w:rsid w:val="00196AEA"/>
    <w:rsid w:val="00196BE1"/>
    <w:rsid w:val="00197045"/>
    <w:rsid w:val="0019739F"/>
    <w:rsid w:val="00197640"/>
    <w:rsid w:val="00197660"/>
    <w:rsid w:val="00197787"/>
    <w:rsid w:val="00197823"/>
    <w:rsid w:val="0019789E"/>
    <w:rsid w:val="00197D03"/>
    <w:rsid w:val="00197F79"/>
    <w:rsid w:val="00197FBC"/>
    <w:rsid w:val="001A0346"/>
    <w:rsid w:val="001A069F"/>
    <w:rsid w:val="001A06F8"/>
    <w:rsid w:val="001A0871"/>
    <w:rsid w:val="001A0B1B"/>
    <w:rsid w:val="001A0ED9"/>
    <w:rsid w:val="001A0F7F"/>
    <w:rsid w:val="001A1058"/>
    <w:rsid w:val="001A1270"/>
    <w:rsid w:val="001A1290"/>
    <w:rsid w:val="001A1742"/>
    <w:rsid w:val="001A19D4"/>
    <w:rsid w:val="001A1AFC"/>
    <w:rsid w:val="001A1B98"/>
    <w:rsid w:val="001A1CB7"/>
    <w:rsid w:val="001A1F5B"/>
    <w:rsid w:val="001A2141"/>
    <w:rsid w:val="001A248B"/>
    <w:rsid w:val="001A2599"/>
    <w:rsid w:val="001A2B38"/>
    <w:rsid w:val="001A2D20"/>
    <w:rsid w:val="001A2DF8"/>
    <w:rsid w:val="001A2FF3"/>
    <w:rsid w:val="001A342F"/>
    <w:rsid w:val="001A37C9"/>
    <w:rsid w:val="001A3805"/>
    <w:rsid w:val="001A3843"/>
    <w:rsid w:val="001A385C"/>
    <w:rsid w:val="001A3C38"/>
    <w:rsid w:val="001A3C3D"/>
    <w:rsid w:val="001A3D9C"/>
    <w:rsid w:val="001A3E3D"/>
    <w:rsid w:val="001A3E6E"/>
    <w:rsid w:val="001A3F58"/>
    <w:rsid w:val="001A4624"/>
    <w:rsid w:val="001A4755"/>
    <w:rsid w:val="001A478E"/>
    <w:rsid w:val="001A4811"/>
    <w:rsid w:val="001A485D"/>
    <w:rsid w:val="001A4A4B"/>
    <w:rsid w:val="001A4B4F"/>
    <w:rsid w:val="001A4CB9"/>
    <w:rsid w:val="001A4DF2"/>
    <w:rsid w:val="001A4FEB"/>
    <w:rsid w:val="001A5082"/>
    <w:rsid w:val="001A5209"/>
    <w:rsid w:val="001A5A0F"/>
    <w:rsid w:val="001A5B33"/>
    <w:rsid w:val="001A5CAD"/>
    <w:rsid w:val="001A60B6"/>
    <w:rsid w:val="001A6140"/>
    <w:rsid w:val="001A6323"/>
    <w:rsid w:val="001A6329"/>
    <w:rsid w:val="001A653D"/>
    <w:rsid w:val="001A668D"/>
    <w:rsid w:val="001A66DC"/>
    <w:rsid w:val="001A67EA"/>
    <w:rsid w:val="001A69EC"/>
    <w:rsid w:val="001A6AB1"/>
    <w:rsid w:val="001A6BB5"/>
    <w:rsid w:val="001A6C22"/>
    <w:rsid w:val="001A6CE8"/>
    <w:rsid w:val="001A6D7B"/>
    <w:rsid w:val="001A7067"/>
    <w:rsid w:val="001A7153"/>
    <w:rsid w:val="001A716E"/>
    <w:rsid w:val="001A7466"/>
    <w:rsid w:val="001A74CA"/>
    <w:rsid w:val="001A7EA2"/>
    <w:rsid w:val="001B04B4"/>
    <w:rsid w:val="001B0590"/>
    <w:rsid w:val="001B065C"/>
    <w:rsid w:val="001B0A9E"/>
    <w:rsid w:val="001B0D49"/>
    <w:rsid w:val="001B1480"/>
    <w:rsid w:val="001B1694"/>
    <w:rsid w:val="001B17D1"/>
    <w:rsid w:val="001B1A29"/>
    <w:rsid w:val="001B1C5E"/>
    <w:rsid w:val="001B1D7D"/>
    <w:rsid w:val="001B22D3"/>
    <w:rsid w:val="001B22F8"/>
    <w:rsid w:val="001B2358"/>
    <w:rsid w:val="001B24AE"/>
    <w:rsid w:val="001B25AA"/>
    <w:rsid w:val="001B27BD"/>
    <w:rsid w:val="001B28C6"/>
    <w:rsid w:val="001B2937"/>
    <w:rsid w:val="001B2D5E"/>
    <w:rsid w:val="001B2E5B"/>
    <w:rsid w:val="001B3019"/>
    <w:rsid w:val="001B3028"/>
    <w:rsid w:val="001B30DB"/>
    <w:rsid w:val="001B326F"/>
    <w:rsid w:val="001B35EA"/>
    <w:rsid w:val="001B361C"/>
    <w:rsid w:val="001B377E"/>
    <w:rsid w:val="001B3881"/>
    <w:rsid w:val="001B3BEA"/>
    <w:rsid w:val="001B3C0F"/>
    <w:rsid w:val="001B3CAE"/>
    <w:rsid w:val="001B3D01"/>
    <w:rsid w:val="001B3D0E"/>
    <w:rsid w:val="001B3DA4"/>
    <w:rsid w:val="001B429C"/>
    <w:rsid w:val="001B4491"/>
    <w:rsid w:val="001B4583"/>
    <w:rsid w:val="001B4782"/>
    <w:rsid w:val="001B4835"/>
    <w:rsid w:val="001B4B0B"/>
    <w:rsid w:val="001B4B0E"/>
    <w:rsid w:val="001B4D45"/>
    <w:rsid w:val="001B4F3F"/>
    <w:rsid w:val="001B50AF"/>
    <w:rsid w:val="001B55FE"/>
    <w:rsid w:val="001B5739"/>
    <w:rsid w:val="001B599E"/>
    <w:rsid w:val="001B5C08"/>
    <w:rsid w:val="001B5EBE"/>
    <w:rsid w:val="001B631E"/>
    <w:rsid w:val="001B633A"/>
    <w:rsid w:val="001B6470"/>
    <w:rsid w:val="001B6537"/>
    <w:rsid w:val="001B662B"/>
    <w:rsid w:val="001B669D"/>
    <w:rsid w:val="001B6A36"/>
    <w:rsid w:val="001B6C1D"/>
    <w:rsid w:val="001B6E53"/>
    <w:rsid w:val="001B6EAF"/>
    <w:rsid w:val="001B6F43"/>
    <w:rsid w:val="001B7249"/>
    <w:rsid w:val="001B75D5"/>
    <w:rsid w:val="001B7900"/>
    <w:rsid w:val="001B7A46"/>
    <w:rsid w:val="001B7A5C"/>
    <w:rsid w:val="001B7A9C"/>
    <w:rsid w:val="001B7AEF"/>
    <w:rsid w:val="001B7C8B"/>
    <w:rsid w:val="001B7D23"/>
    <w:rsid w:val="001B7E3A"/>
    <w:rsid w:val="001C0194"/>
    <w:rsid w:val="001C03C8"/>
    <w:rsid w:val="001C044B"/>
    <w:rsid w:val="001C04DC"/>
    <w:rsid w:val="001C069E"/>
    <w:rsid w:val="001C08EF"/>
    <w:rsid w:val="001C0AE8"/>
    <w:rsid w:val="001C0B22"/>
    <w:rsid w:val="001C0BBE"/>
    <w:rsid w:val="001C0F8C"/>
    <w:rsid w:val="001C1397"/>
    <w:rsid w:val="001C1634"/>
    <w:rsid w:val="001C1727"/>
    <w:rsid w:val="001C1B3B"/>
    <w:rsid w:val="001C20C0"/>
    <w:rsid w:val="001C20C1"/>
    <w:rsid w:val="001C22F1"/>
    <w:rsid w:val="001C2374"/>
    <w:rsid w:val="001C23D7"/>
    <w:rsid w:val="001C246C"/>
    <w:rsid w:val="001C251A"/>
    <w:rsid w:val="001C25C9"/>
    <w:rsid w:val="001C26E5"/>
    <w:rsid w:val="001C272D"/>
    <w:rsid w:val="001C2768"/>
    <w:rsid w:val="001C2ABC"/>
    <w:rsid w:val="001C2CCE"/>
    <w:rsid w:val="001C2D38"/>
    <w:rsid w:val="001C3068"/>
    <w:rsid w:val="001C3125"/>
    <w:rsid w:val="001C3126"/>
    <w:rsid w:val="001C31C3"/>
    <w:rsid w:val="001C326F"/>
    <w:rsid w:val="001C364B"/>
    <w:rsid w:val="001C369C"/>
    <w:rsid w:val="001C3B39"/>
    <w:rsid w:val="001C3B57"/>
    <w:rsid w:val="001C3DA7"/>
    <w:rsid w:val="001C3F54"/>
    <w:rsid w:val="001C3FEB"/>
    <w:rsid w:val="001C469D"/>
    <w:rsid w:val="001C48DF"/>
    <w:rsid w:val="001C49AC"/>
    <w:rsid w:val="001C4A16"/>
    <w:rsid w:val="001C4B4D"/>
    <w:rsid w:val="001C4B54"/>
    <w:rsid w:val="001C4E3C"/>
    <w:rsid w:val="001C5155"/>
    <w:rsid w:val="001C5388"/>
    <w:rsid w:val="001C5458"/>
    <w:rsid w:val="001C58A7"/>
    <w:rsid w:val="001C5909"/>
    <w:rsid w:val="001C59BD"/>
    <w:rsid w:val="001C5E68"/>
    <w:rsid w:val="001C6217"/>
    <w:rsid w:val="001C6636"/>
    <w:rsid w:val="001C6703"/>
    <w:rsid w:val="001C6885"/>
    <w:rsid w:val="001C6B2D"/>
    <w:rsid w:val="001C6D23"/>
    <w:rsid w:val="001C6D26"/>
    <w:rsid w:val="001C701C"/>
    <w:rsid w:val="001C72AC"/>
    <w:rsid w:val="001C72FC"/>
    <w:rsid w:val="001C734B"/>
    <w:rsid w:val="001C742F"/>
    <w:rsid w:val="001C7472"/>
    <w:rsid w:val="001C7A07"/>
    <w:rsid w:val="001C7D62"/>
    <w:rsid w:val="001D02FF"/>
    <w:rsid w:val="001D0304"/>
    <w:rsid w:val="001D0642"/>
    <w:rsid w:val="001D0726"/>
    <w:rsid w:val="001D0AEF"/>
    <w:rsid w:val="001D0CEB"/>
    <w:rsid w:val="001D0E57"/>
    <w:rsid w:val="001D0EFA"/>
    <w:rsid w:val="001D0FAE"/>
    <w:rsid w:val="001D14C2"/>
    <w:rsid w:val="001D14C5"/>
    <w:rsid w:val="001D1520"/>
    <w:rsid w:val="001D1521"/>
    <w:rsid w:val="001D15A6"/>
    <w:rsid w:val="001D163C"/>
    <w:rsid w:val="001D166E"/>
    <w:rsid w:val="001D1889"/>
    <w:rsid w:val="001D1B0A"/>
    <w:rsid w:val="001D1D82"/>
    <w:rsid w:val="001D1E96"/>
    <w:rsid w:val="001D2086"/>
    <w:rsid w:val="001D2166"/>
    <w:rsid w:val="001D223E"/>
    <w:rsid w:val="001D251F"/>
    <w:rsid w:val="001D2680"/>
    <w:rsid w:val="001D2706"/>
    <w:rsid w:val="001D28F3"/>
    <w:rsid w:val="001D2AB4"/>
    <w:rsid w:val="001D2AF5"/>
    <w:rsid w:val="001D2ECE"/>
    <w:rsid w:val="001D2EE5"/>
    <w:rsid w:val="001D2F06"/>
    <w:rsid w:val="001D303D"/>
    <w:rsid w:val="001D303F"/>
    <w:rsid w:val="001D311B"/>
    <w:rsid w:val="001D35E9"/>
    <w:rsid w:val="001D36B3"/>
    <w:rsid w:val="001D3760"/>
    <w:rsid w:val="001D3B16"/>
    <w:rsid w:val="001D3B43"/>
    <w:rsid w:val="001D3D83"/>
    <w:rsid w:val="001D4048"/>
    <w:rsid w:val="001D421A"/>
    <w:rsid w:val="001D42D0"/>
    <w:rsid w:val="001D42FD"/>
    <w:rsid w:val="001D4329"/>
    <w:rsid w:val="001D433B"/>
    <w:rsid w:val="001D43F1"/>
    <w:rsid w:val="001D4759"/>
    <w:rsid w:val="001D47AF"/>
    <w:rsid w:val="001D499E"/>
    <w:rsid w:val="001D4B53"/>
    <w:rsid w:val="001D4B97"/>
    <w:rsid w:val="001D4C53"/>
    <w:rsid w:val="001D4FE7"/>
    <w:rsid w:val="001D5587"/>
    <w:rsid w:val="001D55DD"/>
    <w:rsid w:val="001D57F5"/>
    <w:rsid w:val="001D581B"/>
    <w:rsid w:val="001D5991"/>
    <w:rsid w:val="001D5C38"/>
    <w:rsid w:val="001D5D99"/>
    <w:rsid w:val="001D5FC9"/>
    <w:rsid w:val="001D603F"/>
    <w:rsid w:val="001D608C"/>
    <w:rsid w:val="001D60A7"/>
    <w:rsid w:val="001D63FF"/>
    <w:rsid w:val="001D6435"/>
    <w:rsid w:val="001D67AA"/>
    <w:rsid w:val="001D68F3"/>
    <w:rsid w:val="001D6A99"/>
    <w:rsid w:val="001D6BF1"/>
    <w:rsid w:val="001D6C08"/>
    <w:rsid w:val="001D6E19"/>
    <w:rsid w:val="001D6F9E"/>
    <w:rsid w:val="001D7285"/>
    <w:rsid w:val="001D73AF"/>
    <w:rsid w:val="001D7529"/>
    <w:rsid w:val="001D761C"/>
    <w:rsid w:val="001D762F"/>
    <w:rsid w:val="001D7E1E"/>
    <w:rsid w:val="001E05A9"/>
    <w:rsid w:val="001E0683"/>
    <w:rsid w:val="001E0C73"/>
    <w:rsid w:val="001E0CE4"/>
    <w:rsid w:val="001E0D85"/>
    <w:rsid w:val="001E0F43"/>
    <w:rsid w:val="001E0FEA"/>
    <w:rsid w:val="001E14FC"/>
    <w:rsid w:val="001E152F"/>
    <w:rsid w:val="001E16D1"/>
    <w:rsid w:val="001E1722"/>
    <w:rsid w:val="001E195D"/>
    <w:rsid w:val="001E1F68"/>
    <w:rsid w:val="001E2191"/>
    <w:rsid w:val="001E2286"/>
    <w:rsid w:val="001E231F"/>
    <w:rsid w:val="001E28ED"/>
    <w:rsid w:val="001E2AFE"/>
    <w:rsid w:val="001E2D10"/>
    <w:rsid w:val="001E2D39"/>
    <w:rsid w:val="001E2DAB"/>
    <w:rsid w:val="001E2F01"/>
    <w:rsid w:val="001E2FEC"/>
    <w:rsid w:val="001E3329"/>
    <w:rsid w:val="001E3430"/>
    <w:rsid w:val="001E35A8"/>
    <w:rsid w:val="001E36EB"/>
    <w:rsid w:val="001E37EA"/>
    <w:rsid w:val="001E3AB2"/>
    <w:rsid w:val="001E3C5C"/>
    <w:rsid w:val="001E3ED5"/>
    <w:rsid w:val="001E4028"/>
    <w:rsid w:val="001E443E"/>
    <w:rsid w:val="001E4DA0"/>
    <w:rsid w:val="001E4FB3"/>
    <w:rsid w:val="001E5202"/>
    <w:rsid w:val="001E524A"/>
    <w:rsid w:val="001E525E"/>
    <w:rsid w:val="001E5298"/>
    <w:rsid w:val="001E532B"/>
    <w:rsid w:val="001E56F2"/>
    <w:rsid w:val="001E5B10"/>
    <w:rsid w:val="001E5DBA"/>
    <w:rsid w:val="001E60C3"/>
    <w:rsid w:val="001E619B"/>
    <w:rsid w:val="001E6485"/>
    <w:rsid w:val="001E6606"/>
    <w:rsid w:val="001E662C"/>
    <w:rsid w:val="001E66B5"/>
    <w:rsid w:val="001E6831"/>
    <w:rsid w:val="001E68C1"/>
    <w:rsid w:val="001E690E"/>
    <w:rsid w:val="001E6B46"/>
    <w:rsid w:val="001E6BD4"/>
    <w:rsid w:val="001E6D06"/>
    <w:rsid w:val="001E70B9"/>
    <w:rsid w:val="001E70F8"/>
    <w:rsid w:val="001E71CF"/>
    <w:rsid w:val="001E71E3"/>
    <w:rsid w:val="001E762E"/>
    <w:rsid w:val="001E76FE"/>
    <w:rsid w:val="001E7718"/>
    <w:rsid w:val="001E7747"/>
    <w:rsid w:val="001E78DA"/>
    <w:rsid w:val="001E7A1B"/>
    <w:rsid w:val="001E7A95"/>
    <w:rsid w:val="001E7B2A"/>
    <w:rsid w:val="001E7B57"/>
    <w:rsid w:val="001E7EF8"/>
    <w:rsid w:val="001E7F9B"/>
    <w:rsid w:val="001F012D"/>
    <w:rsid w:val="001F0158"/>
    <w:rsid w:val="001F02D8"/>
    <w:rsid w:val="001F053F"/>
    <w:rsid w:val="001F05F9"/>
    <w:rsid w:val="001F06B7"/>
    <w:rsid w:val="001F077C"/>
    <w:rsid w:val="001F0B65"/>
    <w:rsid w:val="001F1028"/>
    <w:rsid w:val="001F1037"/>
    <w:rsid w:val="001F11E1"/>
    <w:rsid w:val="001F1265"/>
    <w:rsid w:val="001F127B"/>
    <w:rsid w:val="001F134A"/>
    <w:rsid w:val="001F14CB"/>
    <w:rsid w:val="001F179A"/>
    <w:rsid w:val="001F184F"/>
    <w:rsid w:val="001F18CF"/>
    <w:rsid w:val="001F191F"/>
    <w:rsid w:val="001F1A1C"/>
    <w:rsid w:val="001F1A27"/>
    <w:rsid w:val="001F1C27"/>
    <w:rsid w:val="001F1CA5"/>
    <w:rsid w:val="001F1EC5"/>
    <w:rsid w:val="001F1EF5"/>
    <w:rsid w:val="001F2079"/>
    <w:rsid w:val="001F21C6"/>
    <w:rsid w:val="001F2343"/>
    <w:rsid w:val="001F248C"/>
    <w:rsid w:val="001F289C"/>
    <w:rsid w:val="001F2BD4"/>
    <w:rsid w:val="001F30F9"/>
    <w:rsid w:val="001F36F8"/>
    <w:rsid w:val="001F39CD"/>
    <w:rsid w:val="001F3B56"/>
    <w:rsid w:val="001F3BA0"/>
    <w:rsid w:val="001F3D64"/>
    <w:rsid w:val="001F3E83"/>
    <w:rsid w:val="001F416E"/>
    <w:rsid w:val="001F4290"/>
    <w:rsid w:val="001F4809"/>
    <w:rsid w:val="001F48EB"/>
    <w:rsid w:val="001F4A6C"/>
    <w:rsid w:val="001F4C2D"/>
    <w:rsid w:val="001F4ECF"/>
    <w:rsid w:val="001F4EE0"/>
    <w:rsid w:val="001F511F"/>
    <w:rsid w:val="001F568E"/>
    <w:rsid w:val="001F5961"/>
    <w:rsid w:val="001F5BAC"/>
    <w:rsid w:val="001F5C3D"/>
    <w:rsid w:val="001F5CA5"/>
    <w:rsid w:val="001F5E6E"/>
    <w:rsid w:val="001F61C7"/>
    <w:rsid w:val="001F6556"/>
    <w:rsid w:val="001F671A"/>
    <w:rsid w:val="001F6BA9"/>
    <w:rsid w:val="001F6DAD"/>
    <w:rsid w:val="001F70C5"/>
    <w:rsid w:val="001F741E"/>
    <w:rsid w:val="001F7563"/>
    <w:rsid w:val="001F769D"/>
    <w:rsid w:val="00200108"/>
    <w:rsid w:val="0020027C"/>
    <w:rsid w:val="0020028E"/>
    <w:rsid w:val="002002B7"/>
    <w:rsid w:val="002004F3"/>
    <w:rsid w:val="00200534"/>
    <w:rsid w:val="00200614"/>
    <w:rsid w:val="0020072C"/>
    <w:rsid w:val="0020076A"/>
    <w:rsid w:val="00200958"/>
    <w:rsid w:val="00200A1C"/>
    <w:rsid w:val="00200CA3"/>
    <w:rsid w:val="00200EA3"/>
    <w:rsid w:val="00200EBE"/>
    <w:rsid w:val="00201088"/>
    <w:rsid w:val="002012C8"/>
    <w:rsid w:val="00201484"/>
    <w:rsid w:val="00201706"/>
    <w:rsid w:val="00201778"/>
    <w:rsid w:val="002018FD"/>
    <w:rsid w:val="00201D11"/>
    <w:rsid w:val="0020238A"/>
    <w:rsid w:val="00202734"/>
    <w:rsid w:val="00202BD5"/>
    <w:rsid w:val="00202D33"/>
    <w:rsid w:val="00202D63"/>
    <w:rsid w:val="00202D76"/>
    <w:rsid w:val="00202D81"/>
    <w:rsid w:val="00202F0B"/>
    <w:rsid w:val="002030EE"/>
    <w:rsid w:val="00203755"/>
    <w:rsid w:val="0020381C"/>
    <w:rsid w:val="002038D6"/>
    <w:rsid w:val="00203947"/>
    <w:rsid w:val="00203A3F"/>
    <w:rsid w:val="00203B9F"/>
    <w:rsid w:val="00203C8D"/>
    <w:rsid w:val="00203D11"/>
    <w:rsid w:val="00203E69"/>
    <w:rsid w:val="00204255"/>
    <w:rsid w:val="002043C6"/>
    <w:rsid w:val="00204594"/>
    <w:rsid w:val="002045D4"/>
    <w:rsid w:val="002047AA"/>
    <w:rsid w:val="00204C93"/>
    <w:rsid w:val="00204F14"/>
    <w:rsid w:val="0020504D"/>
    <w:rsid w:val="002050D4"/>
    <w:rsid w:val="002054D4"/>
    <w:rsid w:val="00205560"/>
    <w:rsid w:val="00205626"/>
    <w:rsid w:val="0020601A"/>
    <w:rsid w:val="002060B5"/>
    <w:rsid w:val="002061F1"/>
    <w:rsid w:val="002068BB"/>
    <w:rsid w:val="0020690E"/>
    <w:rsid w:val="00206CFA"/>
    <w:rsid w:val="00206D87"/>
    <w:rsid w:val="00206E45"/>
    <w:rsid w:val="00206E4C"/>
    <w:rsid w:val="00207232"/>
    <w:rsid w:val="0020725D"/>
    <w:rsid w:val="002072FB"/>
    <w:rsid w:val="00207344"/>
    <w:rsid w:val="002073AD"/>
    <w:rsid w:val="002073E6"/>
    <w:rsid w:val="00207655"/>
    <w:rsid w:val="00207832"/>
    <w:rsid w:val="002078E6"/>
    <w:rsid w:val="00207B8B"/>
    <w:rsid w:val="00207B9F"/>
    <w:rsid w:val="00210090"/>
    <w:rsid w:val="002102BD"/>
    <w:rsid w:val="0021054D"/>
    <w:rsid w:val="002108CD"/>
    <w:rsid w:val="002109F3"/>
    <w:rsid w:val="00210CBA"/>
    <w:rsid w:val="00210F9D"/>
    <w:rsid w:val="00211455"/>
    <w:rsid w:val="002115E9"/>
    <w:rsid w:val="002116C5"/>
    <w:rsid w:val="0021178F"/>
    <w:rsid w:val="00211B4C"/>
    <w:rsid w:val="00211C2F"/>
    <w:rsid w:val="00211CB6"/>
    <w:rsid w:val="00211D96"/>
    <w:rsid w:val="00211F92"/>
    <w:rsid w:val="0021220E"/>
    <w:rsid w:val="002126E3"/>
    <w:rsid w:val="0021271E"/>
    <w:rsid w:val="00212854"/>
    <w:rsid w:val="0021287D"/>
    <w:rsid w:val="00212C8A"/>
    <w:rsid w:val="00213029"/>
    <w:rsid w:val="00213097"/>
    <w:rsid w:val="002131C0"/>
    <w:rsid w:val="002131C2"/>
    <w:rsid w:val="00213244"/>
    <w:rsid w:val="0021327E"/>
    <w:rsid w:val="002134EA"/>
    <w:rsid w:val="002136AE"/>
    <w:rsid w:val="002136F3"/>
    <w:rsid w:val="002138D2"/>
    <w:rsid w:val="00213A4F"/>
    <w:rsid w:val="00213B00"/>
    <w:rsid w:val="00213C56"/>
    <w:rsid w:val="00214A90"/>
    <w:rsid w:val="00214DC4"/>
    <w:rsid w:val="00214EC2"/>
    <w:rsid w:val="002150F5"/>
    <w:rsid w:val="00215113"/>
    <w:rsid w:val="00215532"/>
    <w:rsid w:val="00215623"/>
    <w:rsid w:val="002156DE"/>
    <w:rsid w:val="0021571A"/>
    <w:rsid w:val="00215747"/>
    <w:rsid w:val="00215815"/>
    <w:rsid w:val="00215A92"/>
    <w:rsid w:val="00215B10"/>
    <w:rsid w:val="00215B57"/>
    <w:rsid w:val="00216417"/>
    <w:rsid w:val="00216688"/>
    <w:rsid w:val="00216907"/>
    <w:rsid w:val="0021692E"/>
    <w:rsid w:val="00216944"/>
    <w:rsid w:val="00216A4E"/>
    <w:rsid w:val="00216B00"/>
    <w:rsid w:val="00216B11"/>
    <w:rsid w:val="00216BEF"/>
    <w:rsid w:val="00216CCD"/>
    <w:rsid w:val="00216F6A"/>
    <w:rsid w:val="00217275"/>
    <w:rsid w:val="002172A2"/>
    <w:rsid w:val="002173B1"/>
    <w:rsid w:val="00217589"/>
    <w:rsid w:val="002175E4"/>
    <w:rsid w:val="0021762B"/>
    <w:rsid w:val="00217A80"/>
    <w:rsid w:val="00217D47"/>
    <w:rsid w:val="00217F18"/>
    <w:rsid w:val="00220202"/>
    <w:rsid w:val="00220665"/>
    <w:rsid w:val="00220890"/>
    <w:rsid w:val="00220C53"/>
    <w:rsid w:val="002216E6"/>
    <w:rsid w:val="00221731"/>
    <w:rsid w:val="00221BFE"/>
    <w:rsid w:val="00221D70"/>
    <w:rsid w:val="00221DCE"/>
    <w:rsid w:val="00221E93"/>
    <w:rsid w:val="00221EB8"/>
    <w:rsid w:val="0022205B"/>
    <w:rsid w:val="00222360"/>
    <w:rsid w:val="00222558"/>
    <w:rsid w:val="00222643"/>
    <w:rsid w:val="00222C67"/>
    <w:rsid w:val="0022313D"/>
    <w:rsid w:val="00223349"/>
    <w:rsid w:val="00223386"/>
    <w:rsid w:val="00223512"/>
    <w:rsid w:val="00223650"/>
    <w:rsid w:val="00223AEC"/>
    <w:rsid w:val="00223C3A"/>
    <w:rsid w:val="00223C69"/>
    <w:rsid w:val="00223D0F"/>
    <w:rsid w:val="00223E10"/>
    <w:rsid w:val="00223F85"/>
    <w:rsid w:val="0022422C"/>
    <w:rsid w:val="0022438B"/>
    <w:rsid w:val="002245F8"/>
    <w:rsid w:val="00224749"/>
    <w:rsid w:val="00224753"/>
    <w:rsid w:val="00224767"/>
    <w:rsid w:val="00224855"/>
    <w:rsid w:val="00224BB2"/>
    <w:rsid w:val="00224EC3"/>
    <w:rsid w:val="0022523F"/>
    <w:rsid w:val="002253FE"/>
    <w:rsid w:val="002254FF"/>
    <w:rsid w:val="00225D19"/>
    <w:rsid w:val="00225DCF"/>
    <w:rsid w:val="0022621E"/>
    <w:rsid w:val="002262FC"/>
    <w:rsid w:val="00226311"/>
    <w:rsid w:val="00226958"/>
    <w:rsid w:val="00226B21"/>
    <w:rsid w:val="00226F57"/>
    <w:rsid w:val="00227123"/>
    <w:rsid w:val="002271AA"/>
    <w:rsid w:val="0022736F"/>
    <w:rsid w:val="0022739A"/>
    <w:rsid w:val="002273EE"/>
    <w:rsid w:val="00227545"/>
    <w:rsid w:val="002275E4"/>
    <w:rsid w:val="00227646"/>
    <w:rsid w:val="00227785"/>
    <w:rsid w:val="002277C2"/>
    <w:rsid w:val="00227988"/>
    <w:rsid w:val="002279DA"/>
    <w:rsid w:val="00227A4F"/>
    <w:rsid w:val="00227E72"/>
    <w:rsid w:val="00227F4C"/>
    <w:rsid w:val="00230438"/>
    <w:rsid w:val="00230754"/>
    <w:rsid w:val="00230A4D"/>
    <w:rsid w:val="00230A85"/>
    <w:rsid w:val="00230B99"/>
    <w:rsid w:val="00230C7A"/>
    <w:rsid w:val="00230E56"/>
    <w:rsid w:val="00230F81"/>
    <w:rsid w:val="00230FD5"/>
    <w:rsid w:val="002315A4"/>
    <w:rsid w:val="0023164D"/>
    <w:rsid w:val="002319B9"/>
    <w:rsid w:val="00231AFE"/>
    <w:rsid w:val="00231B42"/>
    <w:rsid w:val="00231CC9"/>
    <w:rsid w:val="00231D73"/>
    <w:rsid w:val="00231E1B"/>
    <w:rsid w:val="00231E3E"/>
    <w:rsid w:val="00231F00"/>
    <w:rsid w:val="0023217F"/>
    <w:rsid w:val="002321E8"/>
    <w:rsid w:val="002321F8"/>
    <w:rsid w:val="00232F35"/>
    <w:rsid w:val="00233012"/>
    <w:rsid w:val="002330D7"/>
    <w:rsid w:val="002335B5"/>
    <w:rsid w:val="002338AE"/>
    <w:rsid w:val="00233AAA"/>
    <w:rsid w:val="00233B8A"/>
    <w:rsid w:val="0023445B"/>
    <w:rsid w:val="0023457A"/>
    <w:rsid w:val="002346BB"/>
    <w:rsid w:val="002346D9"/>
    <w:rsid w:val="00234780"/>
    <w:rsid w:val="0023497A"/>
    <w:rsid w:val="002349FF"/>
    <w:rsid w:val="00234FDF"/>
    <w:rsid w:val="0023512A"/>
    <w:rsid w:val="00235135"/>
    <w:rsid w:val="002352CA"/>
    <w:rsid w:val="0023564E"/>
    <w:rsid w:val="00235682"/>
    <w:rsid w:val="002358B1"/>
    <w:rsid w:val="00235B9B"/>
    <w:rsid w:val="00235DB7"/>
    <w:rsid w:val="00236319"/>
    <w:rsid w:val="002363AE"/>
    <w:rsid w:val="00236654"/>
    <w:rsid w:val="0023665C"/>
    <w:rsid w:val="0023678E"/>
    <w:rsid w:val="00236972"/>
    <w:rsid w:val="00236B2A"/>
    <w:rsid w:val="00236BCA"/>
    <w:rsid w:val="00236C5A"/>
    <w:rsid w:val="00236E25"/>
    <w:rsid w:val="00236EFF"/>
    <w:rsid w:val="002371E1"/>
    <w:rsid w:val="0023727E"/>
    <w:rsid w:val="002373E7"/>
    <w:rsid w:val="0023760E"/>
    <w:rsid w:val="0023769E"/>
    <w:rsid w:val="00237C18"/>
    <w:rsid w:val="00237DCD"/>
    <w:rsid w:val="0024036F"/>
    <w:rsid w:val="00240379"/>
    <w:rsid w:val="002405F0"/>
    <w:rsid w:val="00240937"/>
    <w:rsid w:val="0024098A"/>
    <w:rsid w:val="00240B52"/>
    <w:rsid w:val="00240DDF"/>
    <w:rsid w:val="00240FE9"/>
    <w:rsid w:val="00241047"/>
    <w:rsid w:val="00241188"/>
    <w:rsid w:val="0024153B"/>
    <w:rsid w:val="00241736"/>
    <w:rsid w:val="00241D24"/>
    <w:rsid w:val="00241EDF"/>
    <w:rsid w:val="00242424"/>
    <w:rsid w:val="002424A2"/>
    <w:rsid w:val="0024261C"/>
    <w:rsid w:val="0024263A"/>
    <w:rsid w:val="00242BDC"/>
    <w:rsid w:val="00242DBC"/>
    <w:rsid w:val="00242E4C"/>
    <w:rsid w:val="00243142"/>
    <w:rsid w:val="002431B3"/>
    <w:rsid w:val="002431C8"/>
    <w:rsid w:val="002432B5"/>
    <w:rsid w:val="002434C1"/>
    <w:rsid w:val="002434C2"/>
    <w:rsid w:val="00243648"/>
    <w:rsid w:val="002437FA"/>
    <w:rsid w:val="002438B9"/>
    <w:rsid w:val="00243A6C"/>
    <w:rsid w:val="00243BE4"/>
    <w:rsid w:val="00243CA4"/>
    <w:rsid w:val="00243EEC"/>
    <w:rsid w:val="00244053"/>
    <w:rsid w:val="002441CE"/>
    <w:rsid w:val="00244205"/>
    <w:rsid w:val="002442F8"/>
    <w:rsid w:val="00244360"/>
    <w:rsid w:val="00244513"/>
    <w:rsid w:val="00244522"/>
    <w:rsid w:val="0024461F"/>
    <w:rsid w:val="002446BD"/>
    <w:rsid w:val="00244786"/>
    <w:rsid w:val="002447C6"/>
    <w:rsid w:val="002447D6"/>
    <w:rsid w:val="00244B06"/>
    <w:rsid w:val="00244CA0"/>
    <w:rsid w:val="00244DE9"/>
    <w:rsid w:val="00244FB8"/>
    <w:rsid w:val="00244FFB"/>
    <w:rsid w:val="00245112"/>
    <w:rsid w:val="002451F5"/>
    <w:rsid w:val="00245296"/>
    <w:rsid w:val="00245672"/>
    <w:rsid w:val="002456DC"/>
    <w:rsid w:val="00245712"/>
    <w:rsid w:val="00245745"/>
    <w:rsid w:val="002458FB"/>
    <w:rsid w:val="0024590B"/>
    <w:rsid w:val="00245CB5"/>
    <w:rsid w:val="00245CC5"/>
    <w:rsid w:val="00245EFC"/>
    <w:rsid w:val="0024601F"/>
    <w:rsid w:val="00246289"/>
    <w:rsid w:val="002465B1"/>
    <w:rsid w:val="00246A80"/>
    <w:rsid w:val="00246E0D"/>
    <w:rsid w:val="00246E70"/>
    <w:rsid w:val="00246FFE"/>
    <w:rsid w:val="002475BE"/>
    <w:rsid w:val="00247903"/>
    <w:rsid w:val="0024791F"/>
    <w:rsid w:val="00247DAE"/>
    <w:rsid w:val="00247EB7"/>
    <w:rsid w:val="00247F01"/>
    <w:rsid w:val="00247F88"/>
    <w:rsid w:val="00250096"/>
    <w:rsid w:val="00250423"/>
    <w:rsid w:val="0025048D"/>
    <w:rsid w:val="0025049E"/>
    <w:rsid w:val="002505DE"/>
    <w:rsid w:val="00250631"/>
    <w:rsid w:val="00250644"/>
    <w:rsid w:val="002508F1"/>
    <w:rsid w:val="00250DFD"/>
    <w:rsid w:val="00250F8B"/>
    <w:rsid w:val="00250FCE"/>
    <w:rsid w:val="0025105F"/>
    <w:rsid w:val="0025127C"/>
    <w:rsid w:val="00251444"/>
    <w:rsid w:val="002515F9"/>
    <w:rsid w:val="0025164D"/>
    <w:rsid w:val="0025168F"/>
    <w:rsid w:val="00251855"/>
    <w:rsid w:val="00251A0E"/>
    <w:rsid w:val="00251CE3"/>
    <w:rsid w:val="00251DE2"/>
    <w:rsid w:val="00251E7A"/>
    <w:rsid w:val="00251E8C"/>
    <w:rsid w:val="00251F7C"/>
    <w:rsid w:val="00251FC1"/>
    <w:rsid w:val="00252036"/>
    <w:rsid w:val="0025229B"/>
    <w:rsid w:val="0025238C"/>
    <w:rsid w:val="00252647"/>
    <w:rsid w:val="00252982"/>
    <w:rsid w:val="00252A5D"/>
    <w:rsid w:val="00252DAB"/>
    <w:rsid w:val="00253076"/>
    <w:rsid w:val="002530EF"/>
    <w:rsid w:val="00253129"/>
    <w:rsid w:val="0025339E"/>
    <w:rsid w:val="002533B5"/>
    <w:rsid w:val="002533DC"/>
    <w:rsid w:val="002535CB"/>
    <w:rsid w:val="002536D3"/>
    <w:rsid w:val="002538BA"/>
    <w:rsid w:val="00253946"/>
    <w:rsid w:val="002539B7"/>
    <w:rsid w:val="002539C6"/>
    <w:rsid w:val="00253DCD"/>
    <w:rsid w:val="00253ECD"/>
    <w:rsid w:val="00253FB6"/>
    <w:rsid w:val="002542AC"/>
    <w:rsid w:val="00254394"/>
    <w:rsid w:val="00254396"/>
    <w:rsid w:val="002547BF"/>
    <w:rsid w:val="002547DB"/>
    <w:rsid w:val="00254B04"/>
    <w:rsid w:val="00254E53"/>
    <w:rsid w:val="00254E57"/>
    <w:rsid w:val="00255060"/>
    <w:rsid w:val="0025564E"/>
    <w:rsid w:val="00255C1A"/>
    <w:rsid w:val="00255D0E"/>
    <w:rsid w:val="00255E24"/>
    <w:rsid w:val="00255F2B"/>
    <w:rsid w:val="00255F4A"/>
    <w:rsid w:val="00256169"/>
    <w:rsid w:val="002561B7"/>
    <w:rsid w:val="00256539"/>
    <w:rsid w:val="002566D1"/>
    <w:rsid w:val="002566E3"/>
    <w:rsid w:val="00256980"/>
    <w:rsid w:val="002569DE"/>
    <w:rsid w:val="002569EA"/>
    <w:rsid w:val="00256B9D"/>
    <w:rsid w:val="00256DC1"/>
    <w:rsid w:val="00256E05"/>
    <w:rsid w:val="00256E10"/>
    <w:rsid w:val="0025700A"/>
    <w:rsid w:val="002570EE"/>
    <w:rsid w:val="002573B5"/>
    <w:rsid w:val="002573F9"/>
    <w:rsid w:val="002574D7"/>
    <w:rsid w:val="002578B1"/>
    <w:rsid w:val="002578FE"/>
    <w:rsid w:val="00257A67"/>
    <w:rsid w:val="00257CA7"/>
    <w:rsid w:val="0026043E"/>
    <w:rsid w:val="00260620"/>
    <w:rsid w:val="00260798"/>
    <w:rsid w:val="002609B5"/>
    <w:rsid w:val="00260B1E"/>
    <w:rsid w:val="00260C71"/>
    <w:rsid w:val="00260D21"/>
    <w:rsid w:val="00260F18"/>
    <w:rsid w:val="002611E9"/>
    <w:rsid w:val="00261305"/>
    <w:rsid w:val="0026136E"/>
    <w:rsid w:val="002613A4"/>
    <w:rsid w:val="00261E68"/>
    <w:rsid w:val="002620D0"/>
    <w:rsid w:val="002621E5"/>
    <w:rsid w:val="002622EE"/>
    <w:rsid w:val="002624BE"/>
    <w:rsid w:val="0026257B"/>
    <w:rsid w:val="002626D4"/>
    <w:rsid w:val="00262730"/>
    <w:rsid w:val="00262831"/>
    <w:rsid w:val="002628B5"/>
    <w:rsid w:val="00262CE5"/>
    <w:rsid w:val="00262E44"/>
    <w:rsid w:val="00262E7A"/>
    <w:rsid w:val="00262FBB"/>
    <w:rsid w:val="0026303D"/>
    <w:rsid w:val="0026306A"/>
    <w:rsid w:val="0026314A"/>
    <w:rsid w:val="002631A7"/>
    <w:rsid w:val="002632AF"/>
    <w:rsid w:val="00263417"/>
    <w:rsid w:val="0026381C"/>
    <w:rsid w:val="00263BD4"/>
    <w:rsid w:val="00263DF6"/>
    <w:rsid w:val="00263F59"/>
    <w:rsid w:val="00263FC8"/>
    <w:rsid w:val="0026409F"/>
    <w:rsid w:val="002643A6"/>
    <w:rsid w:val="00264488"/>
    <w:rsid w:val="00264686"/>
    <w:rsid w:val="00264F4A"/>
    <w:rsid w:val="00264F8C"/>
    <w:rsid w:val="00265023"/>
    <w:rsid w:val="00265067"/>
    <w:rsid w:val="002651ED"/>
    <w:rsid w:val="002653A9"/>
    <w:rsid w:val="00265459"/>
    <w:rsid w:val="00265620"/>
    <w:rsid w:val="002657F0"/>
    <w:rsid w:val="002658C1"/>
    <w:rsid w:val="002659F9"/>
    <w:rsid w:val="00265E6A"/>
    <w:rsid w:val="00265F39"/>
    <w:rsid w:val="002660B5"/>
    <w:rsid w:val="002660F3"/>
    <w:rsid w:val="00266153"/>
    <w:rsid w:val="002661F0"/>
    <w:rsid w:val="00266203"/>
    <w:rsid w:val="002662D6"/>
    <w:rsid w:val="00266459"/>
    <w:rsid w:val="002667D7"/>
    <w:rsid w:val="00266B02"/>
    <w:rsid w:val="00266E5C"/>
    <w:rsid w:val="00266F85"/>
    <w:rsid w:val="00267024"/>
    <w:rsid w:val="0026727C"/>
    <w:rsid w:val="002672C5"/>
    <w:rsid w:val="002672E2"/>
    <w:rsid w:val="00267396"/>
    <w:rsid w:val="0026743F"/>
    <w:rsid w:val="0026753E"/>
    <w:rsid w:val="00267975"/>
    <w:rsid w:val="00267BAD"/>
    <w:rsid w:val="00267C3D"/>
    <w:rsid w:val="00267DC9"/>
    <w:rsid w:val="00270466"/>
    <w:rsid w:val="00270515"/>
    <w:rsid w:val="0027056A"/>
    <w:rsid w:val="00270665"/>
    <w:rsid w:val="0027104F"/>
    <w:rsid w:val="00271224"/>
    <w:rsid w:val="0027159B"/>
    <w:rsid w:val="00271B98"/>
    <w:rsid w:val="00271D6F"/>
    <w:rsid w:val="00271E2F"/>
    <w:rsid w:val="0027214E"/>
    <w:rsid w:val="00272AEF"/>
    <w:rsid w:val="00272B19"/>
    <w:rsid w:val="00272B3C"/>
    <w:rsid w:val="00272D23"/>
    <w:rsid w:val="00272E7A"/>
    <w:rsid w:val="00272E88"/>
    <w:rsid w:val="00272FC5"/>
    <w:rsid w:val="00273053"/>
    <w:rsid w:val="0027334A"/>
    <w:rsid w:val="0027355A"/>
    <w:rsid w:val="0027358C"/>
    <w:rsid w:val="00273899"/>
    <w:rsid w:val="00273CA1"/>
    <w:rsid w:val="00273D2A"/>
    <w:rsid w:val="00273D61"/>
    <w:rsid w:val="00273D8E"/>
    <w:rsid w:val="00273DCF"/>
    <w:rsid w:val="002741BD"/>
    <w:rsid w:val="00274311"/>
    <w:rsid w:val="002744EF"/>
    <w:rsid w:val="00274829"/>
    <w:rsid w:val="00274843"/>
    <w:rsid w:val="002749E9"/>
    <w:rsid w:val="00274A14"/>
    <w:rsid w:val="00274C18"/>
    <w:rsid w:val="00274C28"/>
    <w:rsid w:val="00274DE8"/>
    <w:rsid w:val="00274F32"/>
    <w:rsid w:val="0027501D"/>
    <w:rsid w:val="00275316"/>
    <w:rsid w:val="0027533E"/>
    <w:rsid w:val="002753F7"/>
    <w:rsid w:val="00275DA6"/>
    <w:rsid w:val="00275ECF"/>
    <w:rsid w:val="00276098"/>
    <w:rsid w:val="00276171"/>
    <w:rsid w:val="00276336"/>
    <w:rsid w:val="00276592"/>
    <w:rsid w:val="002768CE"/>
    <w:rsid w:val="002768FE"/>
    <w:rsid w:val="0027695A"/>
    <w:rsid w:val="0027699B"/>
    <w:rsid w:val="00276B34"/>
    <w:rsid w:val="00276B4F"/>
    <w:rsid w:val="00276CA7"/>
    <w:rsid w:val="00276E91"/>
    <w:rsid w:val="0027703A"/>
    <w:rsid w:val="002771CC"/>
    <w:rsid w:val="00277283"/>
    <w:rsid w:val="002772F7"/>
    <w:rsid w:val="0027730D"/>
    <w:rsid w:val="0027745D"/>
    <w:rsid w:val="002778E4"/>
    <w:rsid w:val="00277CD4"/>
    <w:rsid w:val="00280018"/>
    <w:rsid w:val="0028005E"/>
    <w:rsid w:val="002802A0"/>
    <w:rsid w:val="00280768"/>
    <w:rsid w:val="002807F6"/>
    <w:rsid w:val="00280B96"/>
    <w:rsid w:val="00280BBD"/>
    <w:rsid w:val="0028109D"/>
    <w:rsid w:val="002811F0"/>
    <w:rsid w:val="002814E1"/>
    <w:rsid w:val="0028168A"/>
    <w:rsid w:val="00281690"/>
    <w:rsid w:val="00281802"/>
    <w:rsid w:val="00281AD4"/>
    <w:rsid w:val="00281BAA"/>
    <w:rsid w:val="00281C06"/>
    <w:rsid w:val="00281FA7"/>
    <w:rsid w:val="0028227A"/>
    <w:rsid w:val="00282693"/>
    <w:rsid w:val="00282773"/>
    <w:rsid w:val="00282905"/>
    <w:rsid w:val="00282964"/>
    <w:rsid w:val="00282D64"/>
    <w:rsid w:val="00282DD7"/>
    <w:rsid w:val="002832CD"/>
    <w:rsid w:val="00283525"/>
    <w:rsid w:val="00283596"/>
    <w:rsid w:val="002836A9"/>
    <w:rsid w:val="0028377A"/>
    <w:rsid w:val="00283C62"/>
    <w:rsid w:val="0028447D"/>
    <w:rsid w:val="002844F8"/>
    <w:rsid w:val="002846A7"/>
    <w:rsid w:val="0028476D"/>
    <w:rsid w:val="00284991"/>
    <w:rsid w:val="00284D68"/>
    <w:rsid w:val="00284E7F"/>
    <w:rsid w:val="00284EFF"/>
    <w:rsid w:val="00284FE0"/>
    <w:rsid w:val="002857A0"/>
    <w:rsid w:val="0028581D"/>
    <w:rsid w:val="00285AD6"/>
    <w:rsid w:val="00285ADB"/>
    <w:rsid w:val="00285AF5"/>
    <w:rsid w:val="002860EF"/>
    <w:rsid w:val="00286303"/>
    <w:rsid w:val="00286617"/>
    <w:rsid w:val="00286644"/>
    <w:rsid w:val="00286671"/>
    <w:rsid w:val="00286C19"/>
    <w:rsid w:val="00286DF1"/>
    <w:rsid w:val="00286EDB"/>
    <w:rsid w:val="0028702E"/>
    <w:rsid w:val="00287177"/>
    <w:rsid w:val="002900E8"/>
    <w:rsid w:val="0029039B"/>
    <w:rsid w:val="0029046A"/>
    <w:rsid w:val="00290549"/>
    <w:rsid w:val="002906DC"/>
    <w:rsid w:val="00290792"/>
    <w:rsid w:val="00290805"/>
    <w:rsid w:val="00290862"/>
    <w:rsid w:val="00290957"/>
    <w:rsid w:val="00290A65"/>
    <w:rsid w:val="00290B3B"/>
    <w:rsid w:val="00290CF9"/>
    <w:rsid w:val="00290D0A"/>
    <w:rsid w:val="00290FFD"/>
    <w:rsid w:val="0029118D"/>
    <w:rsid w:val="002914B9"/>
    <w:rsid w:val="00291580"/>
    <w:rsid w:val="00291779"/>
    <w:rsid w:val="002917DD"/>
    <w:rsid w:val="002918CB"/>
    <w:rsid w:val="0029198F"/>
    <w:rsid w:val="00291C91"/>
    <w:rsid w:val="00291D19"/>
    <w:rsid w:val="00291FE9"/>
    <w:rsid w:val="00291FF0"/>
    <w:rsid w:val="00292186"/>
    <w:rsid w:val="002921B9"/>
    <w:rsid w:val="0029233B"/>
    <w:rsid w:val="0029237E"/>
    <w:rsid w:val="00292705"/>
    <w:rsid w:val="00292774"/>
    <w:rsid w:val="00292A02"/>
    <w:rsid w:val="00292D20"/>
    <w:rsid w:val="00292D75"/>
    <w:rsid w:val="00293041"/>
    <w:rsid w:val="002930A1"/>
    <w:rsid w:val="0029340F"/>
    <w:rsid w:val="00293475"/>
    <w:rsid w:val="002934A4"/>
    <w:rsid w:val="002938FD"/>
    <w:rsid w:val="00293AC9"/>
    <w:rsid w:val="00293B0D"/>
    <w:rsid w:val="00293D40"/>
    <w:rsid w:val="00293DA2"/>
    <w:rsid w:val="00293DAA"/>
    <w:rsid w:val="002941BC"/>
    <w:rsid w:val="00294264"/>
    <w:rsid w:val="00294959"/>
    <w:rsid w:val="00294A67"/>
    <w:rsid w:val="00294C8E"/>
    <w:rsid w:val="00294E34"/>
    <w:rsid w:val="002950B4"/>
    <w:rsid w:val="0029524F"/>
    <w:rsid w:val="00295264"/>
    <w:rsid w:val="0029538E"/>
    <w:rsid w:val="002954F6"/>
    <w:rsid w:val="0029569F"/>
    <w:rsid w:val="00295933"/>
    <w:rsid w:val="00295995"/>
    <w:rsid w:val="00295B75"/>
    <w:rsid w:val="0029610B"/>
    <w:rsid w:val="002963E1"/>
    <w:rsid w:val="0029645E"/>
    <w:rsid w:val="002966C7"/>
    <w:rsid w:val="00296731"/>
    <w:rsid w:val="00296E49"/>
    <w:rsid w:val="00296F98"/>
    <w:rsid w:val="002972FF"/>
    <w:rsid w:val="002975B1"/>
    <w:rsid w:val="0029774D"/>
    <w:rsid w:val="00297A7E"/>
    <w:rsid w:val="00297B4A"/>
    <w:rsid w:val="002A0071"/>
    <w:rsid w:val="002A04B9"/>
    <w:rsid w:val="002A055A"/>
    <w:rsid w:val="002A09D5"/>
    <w:rsid w:val="002A0A15"/>
    <w:rsid w:val="002A0AEB"/>
    <w:rsid w:val="002A0AED"/>
    <w:rsid w:val="002A0C3A"/>
    <w:rsid w:val="002A0D3D"/>
    <w:rsid w:val="002A0DCE"/>
    <w:rsid w:val="002A0DCF"/>
    <w:rsid w:val="002A0E5D"/>
    <w:rsid w:val="002A125F"/>
    <w:rsid w:val="002A1331"/>
    <w:rsid w:val="002A1539"/>
    <w:rsid w:val="002A1567"/>
    <w:rsid w:val="002A1641"/>
    <w:rsid w:val="002A16A1"/>
    <w:rsid w:val="002A1832"/>
    <w:rsid w:val="002A1960"/>
    <w:rsid w:val="002A1B4E"/>
    <w:rsid w:val="002A1CF4"/>
    <w:rsid w:val="002A1E5F"/>
    <w:rsid w:val="002A25C7"/>
    <w:rsid w:val="002A268F"/>
    <w:rsid w:val="002A26E3"/>
    <w:rsid w:val="002A2816"/>
    <w:rsid w:val="002A28A6"/>
    <w:rsid w:val="002A29CC"/>
    <w:rsid w:val="002A2A8F"/>
    <w:rsid w:val="002A2D02"/>
    <w:rsid w:val="002A2F8B"/>
    <w:rsid w:val="002A2FA1"/>
    <w:rsid w:val="002A30A7"/>
    <w:rsid w:val="002A315D"/>
    <w:rsid w:val="002A322C"/>
    <w:rsid w:val="002A32A0"/>
    <w:rsid w:val="002A340F"/>
    <w:rsid w:val="002A34D3"/>
    <w:rsid w:val="002A3600"/>
    <w:rsid w:val="002A3661"/>
    <w:rsid w:val="002A3766"/>
    <w:rsid w:val="002A3AA0"/>
    <w:rsid w:val="002A3B3C"/>
    <w:rsid w:val="002A3BD7"/>
    <w:rsid w:val="002A3BF5"/>
    <w:rsid w:val="002A3C43"/>
    <w:rsid w:val="002A3E2C"/>
    <w:rsid w:val="002A3EAF"/>
    <w:rsid w:val="002A3FC1"/>
    <w:rsid w:val="002A3FD8"/>
    <w:rsid w:val="002A41C0"/>
    <w:rsid w:val="002A4359"/>
    <w:rsid w:val="002A43FA"/>
    <w:rsid w:val="002A447F"/>
    <w:rsid w:val="002A4546"/>
    <w:rsid w:val="002A45C3"/>
    <w:rsid w:val="002A4912"/>
    <w:rsid w:val="002A49E9"/>
    <w:rsid w:val="002A4A18"/>
    <w:rsid w:val="002A525B"/>
    <w:rsid w:val="002A5B0C"/>
    <w:rsid w:val="002A5BEF"/>
    <w:rsid w:val="002A5D61"/>
    <w:rsid w:val="002A5E5E"/>
    <w:rsid w:val="002A5F0A"/>
    <w:rsid w:val="002A62BD"/>
    <w:rsid w:val="002A690F"/>
    <w:rsid w:val="002A6930"/>
    <w:rsid w:val="002A69F3"/>
    <w:rsid w:val="002A6A7C"/>
    <w:rsid w:val="002A6D18"/>
    <w:rsid w:val="002A6F92"/>
    <w:rsid w:val="002A7A78"/>
    <w:rsid w:val="002A7BA5"/>
    <w:rsid w:val="002A7FF2"/>
    <w:rsid w:val="002A7FFE"/>
    <w:rsid w:val="002B017C"/>
    <w:rsid w:val="002B0660"/>
    <w:rsid w:val="002B0772"/>
    <w:rsid w:val="002B089D"/>
    <w:rsid w:val="002B0B7B"/>
    <w:rsid w:val="002B0E2E"/>
    <w:rsid w:val="002B126B"/>
    <w:rsid w:val="002B1303"/>
    <w:rsid w:val="002B149E"/>
    <w:rsid w:val="002B1590"/>
    <w:rsid w:val="002B1600"/>
    <w:rsid w:val="002B16B1"/>
    <w:rsid w:val="002B1A65"/>
    <w:rsid w:val="002B1DFE"/>
    <w:rsid w:val="002B1F44"/>
    <w:rsid w:val="002B1FDC"/>
    <w:rsid w:val="002B2091"/>
    <w:rsid w:val="002B213A"/>
    <w:rsid w:val="002B2346"/>
    <w:rsid w:val="002B23D7"/>
    <w:rsid w:val="002B2404"/>
    <w:rsid w:val="002B256E"/>
    <w:rsid w:val="002B25B7"/>
    <w:rsid w:val="002B2779"/>
    <w:rsid w:val="002B2F6A"/>
    <w:rsid w:val="002B3093"/>
    <w:rsid w:val="002B3168"/>
    <w:rsid w:val="002B33EE"/>
    <w:rsid w:val="002B35E0"/>
    <w:rsid w:val="002B376C"/>
    <w:rsid w:val="002B3774"/>
    <w:rsid w:val="002B39DE"/>
    <w:rsid w:val="002B3A64"/>
    <w:rsid w:val="002B3BA8"/>
    <w:rsid w:val="002B3E01"/>
    <w:rsid w:val="002B403B"/>
    <w:rsid w:val="002B4057"/>
    <w:rsid w:val="002B4156"/>
    <w:rsid w:val="002B4448"/>
    <w:rsid w:val="002B462A"/>
    <w:rsid w:val="002B46AC"/>
    <w:rsid w:val="002B48D0"/>
    <w:rsid w:val="002B49AE"/>
    <w:rsid w:val="002B4AB6"/>
    <w:rsid w:val="002B4CB8"/>
    <w:rsid w:val="002B4D0B"/>
    <w:rsid w:val="002B4D66"/>
    <w:rsid w:val="002B4E56"/>
    <w:rsid w:val="002B51A7"/>
    <w:rsid w:val="002B55EC"/>
    <w:rsid w:val="002B565B"/>
    <w:rsid w:val="002B5848"/>
    <w:rsid w:val="002B5BBC"/>
    <w:rsid w:val="002B5D2C"/>
    <w:rsid w:val="002B5D45"/>
    <w:rsid w:val="002B5EB4"/>
    <w:rsid w:val="002B61D8"/>
    <w:rsid w:val="002B6529"/>
    <w:rsid w:val="002B66E3"/>
    <w:rsid w:val="002B670C"/>
    <w:rsid w:val="002B6843"/>
    <w:rsid w:val="002B68A4"/>
    <w:rsid w:val="002B691D"/>
    <w:rsid w:val="002B69E4"/>
    <w:rsid w:val="002B6CC2"/>
    <w:rsid w:val="002B6D2D"/>
    <w:rsid w:val="002B7103"/>
    <w:rsid w:val="002B798E"/>
    <w:rsid w:val="002C01BF"/>
    <w:rsid w:val="002C0288"/>
    <w:rsid w:val="002C038C"/>
    <w:rsid w:val="002C062A"/>
    <w:rsid w:val="002C06B1"/>
    <w:rsid w:val="002C07D1"/>
    <w:rsid w:val="002C08AB"/>
    <w:rsid w:val="002C0C00"/>
    <w:rsid w:val="002C0DBE"/>
    <w:rsid w:val="002C102B"/>
    <w:rsid w:val="002C1163"/>
    <w:rsid w:val="002C129D"/>
    <w:rsid w:val="002C1382"/>
    <w:rsid w:val="002C15AE"/>
    <w:rsid w:val="002C16A6"/>
    <w:rsid w:val="002C1B31"/>
    <w:rsid w:val="002C1BF4"/>
    <w:rsid w:val="002C1C17"/>
    <w:rsid w:val="002C1E41"/>
    <w:rsid w:val="002C1EEF"/>
    <w:rsid w:val="002C1FB2"/>
    <w:rsid w:val="002C2232"/>
    <w:rsid w:val="002C2464"/>
    <w:rsid w:val="002C24DB"/>
    <w:rsid w:val="002C25A9"/>
    <w:rsid w:val="002C25D8"/>
    <w:rsid w:val="002C2625"/>
    <w:rsid w:val="002C27CF"/>
    <w:rsid w:val="002C2DA3"/>
    <w:rsid w:val="002C3001"/>
    <w:rsid w:val="002C30A5"/>
    <w:rsid w:val="002C31C1"/>
    <w:rsid w:val="002C339D"/>
    <w:rsid w:val="002C340B"/>
    <w:rsid w:val="002C35A5"/>
    <w:rsid w:val="002C39CB"/>
    <w:rsid w:val="002C3BC6"/>
    <w:rsid w:val="002C3CD6"/>
    <w:rsid w:val="002C3D69"/>
    <w:rsid w:val="002C3F68"/>
    <w:rsid w:val="002C4018"/>
    <w:rsid w:val="002C4297"/>
    <w:rsid w:val="002C43D0"/>
    <w:rsid w:val="002C446F"/>
    <w:rsid w:val="002C4620"/>
    <w:rsid w:val="002C47E9"/>
    <w:rsid w:val="002C4A99"/>
    <w:rsid w:val="002C4CAA"/>
    <w:rsid w:val="002C4CD3"/>
    <w:rsid w:val="002C4D4A"/>
    <w:rsid w:val="002C4EE1"/>
    <w:rsid w:val="002C4FE3"/>
    <w:rsid w:val="002C5020"/>
    <w:rsid w:val="002C50BE"/>
    <w:rsid w:val="002C53B6"/>
    <w:rsid w:val="002C5473"/>
    <w:rsid w:val="002C553C"/>
    <w:rsid w:val="002C587C"/>
    <w:rsid w:val="002C5918"/>
    <w:rsid w:val="002C5B3F"/>
    <w:rsid w:val="002C5E7B"/>
    <w:rsid w:val="002C5F51"/>
    <w:rsid w:val="002C5FAF"/>
    <w:rsid w:val="002C6465"/>
    <w:rsid w:val="002C64C7"/>
    <w:rsid w:val="002C6538"/>
    <w:rsid w:val="002C6687"/>
    <w:rsid w:val="002C6ACB"/>
    <w:rsid w:val="002C6C1C"/>
    <w:rsid w:val="002C6E1C"/>
    <w:rsid w:val="002C7071"/>
    <w:rsid w:val="002C7099"/>
    <w:rsid w:val="002C7499"/>
    <w:rsid w:val="002C7521"/>
    <w:rsid w:val="002C7564"/>
    <w:rsid w:val="002C784D"/>
    <w:rsid w:val="002C7B42"/>
    <w:rsid w:val="002C7BAA"/>
    <w:rsid w:val="002C7E07"/>
    <w:rsid w:val="002D07CD"/>
    <w:rsid w:val="002D07E9"/>
    <w:rsid w:val="002D0A31"/>
    <w:rsid w:val="002D0B1E"/>
    <w:rsid w:val="002D0F25"/>
    <w:rsid w:val="002D1084"/>
    <w:rsid w:val="002D11CF"/>
    <w:rsid w:val="002D12DA"/>
    <w:rsid w:val="002D16B9"/>
    <w:rsid w:val="002D17D7"/>
    <w:rsid w:val="002D1801"/>
    <w:rsid w:val="002D1958"/>
    <w:rsid w:val="002D1C58"/>
    <w:rsid w:val="002D1C8F"/>
    <w:rsid w:val="002D1D09"/>
    <w:rsid w:val="002D2506"/>
    <w:rsid w:val="002D2533"/>
    <w:rsid w:val="002D2759"/>
    <w:rsid w:val="002D2960"/>
    <w:rsid w:val="002D2EA4"/>
    <w:rsid w:val="002D3400"/>
    <w:rsid w:val="002D3515"/>
    <w:rsid w:val="002D361F"/>
    <w:rsid w:val="002D38BC"/>
    <w:rsid w:val="002D3A0B"/>
    <w:rsid w:val="002D3DD5"/>
    <w:rsid w:val="002D3E1A"/>
    <w:rsid w:val="002D4141"/>
    <w:rsid w:val="002D444E"/>
    <w:rsid w:val="002D465B"/>
    <w:rsid w:val="002D4A05"/>
    <w:rsid w:val="002D4C58"/>
    <w:rsid w:val="002D4FBC"/>
    <w:rsid w:val="002D500C"/>
    <w:rsid w:val="002D5239"/>
    <w:rsid w:val="002D5240"/>
    <w:rsid w:val="002D53E9"/>
    <w:rsid w:val="002D579E"/>
    <w:rsid w:val="002D5A81"/>
    <w:rsid w:val="002D64F2"/>
    <w:rsid w:val="002D66C7"/>
    <w:rsid w:val="002D6871"/>
    <w:rsid w:val="002D68A2"/>
    <w:rsid w:val="002D68B4"/>
    <w:rsid w:val="002D6A3A"/>
    <w:rsid w:val="002D6A65"/>
    <w:rsid w:val="002D6CFC"/>
    <w:rsid w:val="002D6D42"/>
    <w:rsid w:val="002D6F06"/>
    <w:rsid w:val="002D7019"/>
    <w:rsid w:val="002D7052"/>
    <w:rsid w:val="002D7187"/>
    <w:rsid w:val="002D7384"/>
    <w:rsid w:val="002D7C30"/>
    <w:rsid w:val="002D7D91"/>
    <w:rsid w:val="002D7F93"/>
    <w:rsid w:val="002D7FA1"/>
    <w:rsid w:val="002E00DF"/>
    <w:rsid w:val="002E013F"/>
    <w:rsid w:val="002E0241"/>
    <w:rsid w:val="002E0626"/>
    <w:rsid w:val="002E06F1"/>
    <w:rsid w:val="002E073B"/>
    <w:rsid w:val="002E0C4B"/>
    <w:rsid w:val="002E0CE6"/>
    <w:rsid w:val="002E0D41"/>
    <w:rsid w:val="002E0D89"/>
    <w:rsid w:val="002E0E1F"/>
    <w:rsid w:val="002E1339"/>
    <w:rsid w:val="002E1519"/>
    <w:rsid w:val="002E1566"/>
    <w:rsid w:val="002E1587"/>
    <w:rsid w:val="002E16F4"/>
    <w:rsid w:val="002E1702"/>
    <w:rsid w:val="002E1941"/>
    <w:rsid w:val="002E1961"/>
    <w:rsid w:val="002E1BB1"/>
    <w:rsid w:val="002E1E29"/>
    <w:rsid w:val="002E20B4"/>
    <w:rsid w:val="002E2330"/>
    <w:rsid w:val="002E2538"/>
    <w:rsid w:val="002E2641"/>
    <w:rsid w:val="002E2CC0"/>
    <w:rsid w:val="002E2D2D"/>
    <w:rsid w:val="002E2D90"/>
    <w:rsid w:val="002E2F7E"/>
    <w:rsid w:val="002E3039"/>
    <w:rsid w:val="002E3562"/>
    <w:rsid w:val="002E37DD"/>
    <w:rsid w:val="002E3999"/>
    <w:rsid w:val="002E3C83"/>
    <w:rsid w:val="002E3D1E"/>
    <w:rsid w:val="002E3FC1"/>
    <w:rsid w:val="002E3FEF"/>
    <w:rsid w:val="002E445A"/>
    <w:rsid w:val="002E451C"/>
    <w:rsid w:val="002E46F5"/>
    <w:rsid w:val="002E4776"/>
    <w:rsid w:val="002E482F"/>
    <w:rsid w:val="002E48E7"/>
    <w:rsid w:val="002E4A19"/>
    <w:rsid w:val="002E4C36"/>
    <w:rsid w:val="002E4C37"/>
    <w:rsid w:val="002E4C9A"/>
    <w:rsid w:val="002E4CD5"/>
    <w:rsid w:val="002E4E3E"/>
    <w:rsid w:val="002E4EFD"/>
    <w:rsid w:val="002E4FE9"/>
    <w:rsid w:val="002E5006"/>
    <w:rsid w:val="002E526D"/>
    <w:rsid w:val="002E52F6"/>
    <w:rsid w:val="002E5683"/>
    <w:rsid w:val="002E5791"/>
    <w:rsid w:val="002E57ED"/>
    <w:rsid w:val="002E5A40"/>
    <w:rsid w:val="002E5BA9"/>
    <w:rsid w:val="002E5D25"/>
    <w:rsid w:val="002E5DA5"/>
    <w:rsid w:val="002E5F7F"/>
    <w:rsid w:val="002E6263"/>
    <w:rsid w:val="002E63B3"/>
    <w:rsid w:val="002E646B"/>
    <w:rsid w:val="002E6470"/>
    <w:rsid w:val="002E654A"/>
    <w:rsid w:val="002E65DE"/>
    <w:rsid w:val="002E6B27"/>
    <w:rsid w:val="002E6CC9"/>
    <w:rsid w:val="002E6D10"/>
    <w:rsid w:val="002E6D47"/>
    <w:rsid w:val="002E6E14"/>
    <w:rsid w:val="002E6EE8"/>
    <w:rsid w:val="002E6F20"/>
    <w:rsid w:val="002E6FBC"/>
    <w:rsid w:val="002E7195"/>
    <w:rsid w:val="002E7601"/>
    <w:rsid w:val="002E761A"/>
    <w:rsid w:val="002E76AA"/>
    <w:rsid w:val="002E782C"/>
    <w:rsid w:val="002E7856"/>
    <w:rsid w:val="002E7BB3"/>
    <w:rsid w:val="002E7D6C"/>
    <w:rsid w:val="002F0017"/>
    <w:rsid w:val="002F0096"/>
    <w:rsid w:val="002F0A19"/>
    <w:rsid w:val="002F0BCF"/>
    <w:rsid w:val="002F0D26"/>
    <w:rsid w:val="002F0D53"/>
    <w:rsid w:val="002F0EA8"/>
    <w:rsid w:val="002F0FC5"/>
    <w:rsid w:val="002F10CD"/>
    <w:rsid w:val="002F133F"/>
    <w:rsid w:val="002F13FA"/>
    <w:rsid w:val="002F182A"/>
    <w:rsid w:val="002F1A5C"/>
    <w:rsid w:val="002F1BB8"/>
    <w:rsid w:val="002F1BBE"/>
    <w:rsid w:val="002F1CB4"/>
    <w:rsid w:val="002F1CCE"/>
    <w:rsid w:val="002F1CED"/>
    <w:rsid w:val="002F204F"/>
    <w:rsid w:val="002F2067"/>
    <w:rsid w:val="002F2479"/>
    <w:rsid w:val="002F2564"/>
    <w:rsid w:val="002F25CD"/>
    <w:rsid w:val="002F26E7"/>
    <w:rsid w:val="002F2980"/>
    <w:rsid w:val="002F2A08"/>
    <w:rsid w:val="002F2C62"/>
    <w:rsid w:val="002F2CCC"/>
    <w:rsid w:val="002F2D2D"/>
    <w:rsid w:val="002F2F74"/>
    <w:rsid w:val="002F38EF"/>
    <w:rsid w:val="002F3A4D"/>
    <w:rsid w:val="002F3B09"/>
    <w:rsid w:val="002F3B94"/>
    <w:rsid w:val="002F3D9B"/>
    <w:rsid w:val="002F3EDE"/>
    <w:rsid w:val="002F3FCA"/>
    <w:rsid w:val="002F3FCF"/>
    <w:rsid w:val="002F3FDE"/>
    <w:rsid w:val="002F456B"/>
    <w:rsid w:val="002F478D"/>
    <w:rsid w:val="002F4A74"/>
    <w:rsid w:val="002F4CAD"/>
    <w:rsid w:val="002F4FE6"/>
    <w:rsid w:val="002F5019"/>
    <w:rsid w:val="002F54E4"/>
    <w:rsid w:val="002F5840"/>
    <w:rsid w:val="002F59C9"/>
    <w:rsid w:val="002F5A1F"/>
    <w:rsid w:val="002F6148"/>
    <w:rsid w:val="002F62D1"/>
    <w:rsid w:val="002F6322"/>
    <w:rsid w:val="002F667D"/>
    <w:rsid w:val="002F6813"/>
    <w:rsid w:val="002F6963"/>
    <w:rsid w:val="002F69C3"/>
    <w:rsid w:val="002F69D7"/>
    <w:rsid w:val="002F6AD5"/>
    <w:rsid w:val="002F6AEB"/>
    <w:rsid w:val="002F6C87"/>
    <w:rsid w:val="002F6CA9"/>
    <w:rsid w:val="002F6E00"/>
    <w:rsid w:val="002F6EFB"/>
    <w:rsid w:val="002F715F"/>
    <w:rsid w:val="002F72C1"/>
    <w:rsid w:val="002F7309"/>
    <w:rsid w:val="002F73EE"/>
    <w:rsid w:val="002F7530"/>
    <w:rsid w:val="002F753F"/>
    <w:rsid w:val="002F7A60"/>
    <w:rsid w:val="002F7AB5"/>
    <w:rsid w:val="002F7B3D"/>
    <w:rsid w:val="002F7BEA"/>
    <w:rsid w:val="002F7C5F"/>
    <w:rsid w:val="002F7CDE"/>
    <w:rsid w:val="002F7F09"/>
    <w:rsid w:val="0030047A"/>
    <w:rsid w:val="003004F9"/>
    <w:rsid w:val="0030075E"/>
    <w:rsid w:val="00300944"/>
    <w:rsid w:val="0030118B"/>
    <w:rsid w:val="0030122A"/>
    <w:rsid w:val="00301552"/>
    <w:rsid w:val="00301774"/>
    <w:rsid w:val="00301BC5"/>
    <w:rsid w:val="00301C87"/>
    <w:rsid w:val="00301CED"/>
    <w:rsid w:val="00301E59"/>
    <w:rsid w:val="00301EBC"/>
    <w:rsid w:val="00302100"/>
    <w:rsid w:val="0030213B"/>
    <w:rsid w:val="003021AC"/>
    <w:rsid w:val="00302477"/>
    <w:rsid w:val="00302603"/>
    <w:rsid w:val="00302634"/>
    <w:rsid w:val="00302658"/>
    <w:rsid w:val="00302862"/>
    <w:rsid w:val="00302C1E"/>
    <w:rsid w:val="00302D43"/>
    <w:rsid w:val="00302E0C"/>
    <w:rsid w:val="003030CB"/>
    <w:rsid w:val="00303186"/>
    <w:rsid w:val="0030352B"/>
    <w:rsid w:val="00303A90"/>
    <w:rsid w:val="00303D56"/>
    <w:rsid w:val="00303E1E"/>
    <w:rsid w:val="00303F33"/>
    <w:rsid w:val="00304187"/>
    <w:rsid w:val="003044BE"/>
    <w:rsid w:val="0030490B"/>
    <w:rsid w:val="003049C9"/>
    <w:rsid w:val="00304BC6"/>
    <w:rsid w:val="00304D2A"/>
    <w:rsid w:val="00304F0F"/>
    <w:rsid w:val="0030504F"/>
    <w:rsid w:val="003051B6"/>
    <w:rsid w:val="00305226"/>
    <w:rsid w:val="00305451"/>
    <w:rsid w:val="0030546D"/>
    <w:rsid w:val="00305521"/>
    <w:rsid w:val="003055E9"/>
    <w:rsid w:val="003056A8"/>
    <w:rsid w:val="00305736"/>
    <w:rsid w:val="00305A79"/>
    <w:rsid w:val="00305B63"/>
    <w:rsid w:val="00305DDF"/>
    <w:rsid w:val="00305E0B"/>
    <w:rsid w:val="00306378"/>
    <w:rsid w:val="00306413"/>
    <w:rsid w:val="00306A7E"/>
    <w:rsid w:val="00306D83"/>
    <w:rsid w:val="00307124"/>
    <w:rsid w:val="00307345"/>
    <w:rsid w:val="00307485"/>
    <w:rsid w:val="003076F6"/>
    <w:rsid w:val="0030778B"/>
    <w:rsid w:val="003079F5"/>
    <w:rsid w:val="00307EFD"/>
    <w:rsid w:val="00310366"/>
    <w:rsid w:val="00310392"/>
    <w:rsid w:val="00310479"/>
    <w:rsid w:val="003107E2"/>
    <w:rsid w:val="00310DFC"/>
    <w:rsid w:val="00310E57"/>
    <w:rsid w:val="003110C9"/>
    <w:rsid w:val="003112E3"/>
    <w:rsid w:val="00311591"/>
    <w:rsid w:val="00311727"/>
    <w:rsid w:val="00311A0B"/>
    <w:rsid w:val="00311EEE"/>
    <w:rsid w:val="00312001"/>
    <w:rsid w:val="00312373"/>
    <w:rsid w:val="003125BF"/>
    <w:rsid w:val="0031289A"/>
    <w:rsid w:val="00312CAA"/>
    <w:rsid w:val="00312CFE"/>
    <w:rsid w:val="00312D54"/>
    <w:rsid w:val="00312F84"/>
    <w:rsid w:val="0031310C"/>
    <w:rsid w:val="0031319B"/>
    <w:rsid w:val="0031328C"/>
    <w:rsid w:val="00313335"/>
    <w:rsid w:val="0031373F"/>
    <w:rsid w:val="00313761"/>
    <w:rsid w:val="003139F5"/>
    <w:rsid w:val="00313B56"/>
    <w:rsid w:val="00313E3D"/>
    <w:rsid w:val="00313E50"/>
    <w:rsid w:val="00313EA6"/>
    <w:rsid w:val="00313EA8"/>
    <w:rsid w:val="00313F24"/>
    <w:rsid w:val="0031417E"/>
    <w:rsid w:val="0031437D"/>
    <w:rsid w:val="0031446F"/>
    <w:rsid w:val="00314665"/>
    <w:rsid w:val="00314728"/>
    <w:rsid w:val="0031489E"/>
    <w:rsid w:val="003149DC"/>
    <w:rsid w:val="00314BE4"/>
    <w:rsid w:val="00314EB8"/>
    <w:rsid w:val="00314F22"/>
    <w:rsid w:val="00314F86"/>
    <w:rsid w:val="00314FCF"/>
    <w:rsid w:val="00315497"/>
    <w:rsid w:val="003155B1"/>
    <w:rsid w:val="003160AD"/>
    <w:rsid w:val="00316171"/>
    <w:rsid w:val="003161DB"/>
    <w:rsid w:val="003162DC"/>
    <w:rsid w:val="00316716"/>
    <w:rsid w:val="003168DE"/>
    <w:rsid w:val="003169C6"/>
    <w:rsid w:val="003169D9"/>
    <w:rsid w:val="00316C5A"/>
    <w:rsid w:val="00316D11"/>
    <w:rsid w:val="00316D4A"/>
    <w:rsid w:val="00316DF1"/>
    <w:rsid w:val="00316F6B"/>
    <w:rsid w:val="003170C0"/>
    <w:rsid w:val="00317578"/>
    <w:rsid w:val="00317628"/>
    <w:rsid w:val="003177CF"/>
    <w:rsid w:val="003177FD"/>
    <w:rsid w:val="00317890"/>
    <w:rsid w:val="003178F4"/>
    <w:rsid w:val="00317CA2"/>
    <w:rsid w:val="00317D16"/>
    <w:rsid w:val="00317E60"/>
    <w:rsid w:val="00317ED8"/>
    <w:rsid w:val="00317F9C"/>
    <w:rsid w:val="00320221"/>
    <w:rsid w:val="00320571"/>
    <w:rsid w:val="00320899"/>
    <w:rsid w:val="00320CD3"/>
    <w:rsid w:val="00320DCE"/>
    <w:rsid w:val="00320F0C"/>
    <w:rsid w:val="00320F2B"/>
    <w:rsid w:val="00320F48"/>
    <w:rsid w:val="0032100E"/>
    <w:rsid w:val="00321106"/>
    <w:rsid w:val="003211F0"/>
    <w:rsid w:val="00321624"/>
    <w:rsid w:val="00321755"/>
    <w:rsid w:val="00321786"/>
    <w:rsid w:val="00321829"/>
    <w:rsid w:val="00321924"/>
    <w:rsid w:val="00321AFB"/>
    <w:rsid w:val="00321B2C"/>
    <w:rsid w:val="00321DB4"/>
    <w:rsid w:val="00322028"/>
    <w:rsid w:val="00322201"/>
    <w:rsid w:val="0032277C"/>
    <w:rsid w:val="003229C8"/>
    <w:rsid w:val="00322A70"/>
    <w:rsid w:val="00322C6A"/>
    <w:rsid w:val="00322E87"/>
    <w:rsid w:val="00323188"/>
    <w:rsid w:val="003235BB"/>
    <w:rsid w:val="003237BB"/>
    <w:rsid w:val="0032386B"/>
    <w:rsid w:val="00323971"/>
    <w:rsid w:val="0032399E"/>
    <w:rsid w:val="00323A8A"/>
    <w:rsid w:val="00323D3A"/>
    <w:rsid w:val="00323E0D"/>
    <w:rsid w:val="00323EFC"/>
    <w:rsid w:val="00323F24"/>
    <w:rsid w:val="00324055"/>
    <w:rsid w:val="00324772"/>
    <w:rsid w:val="00324774"/>
    <w:rsid w:val="0032505E"/>
    <w:rsid w:val="0032529C"/>
    <w:rsid w:val="003253D8"/>
    <w:rsid w:val="003253E4"/>
    <w:rsid w:val="00325598"/>
    <w:rsid w:val="003259E1"/>
    <w:rsid w:val="00325B83"/>
    <w:rsid w:val="00325BFD"/>
    <w:rsid w:val="00325C0C"/>
    <w:rsid w:val="00325C3D"/>
    <w:rsid w:val="00325C89"/>
    <w:rsid w:val="00325D88"/>
    <w:rsid w:val="0032628A"/>
    <w:rsid w:val="00326624"/>
    <w:rsid w:val="00326B51"/>
    <w:rsid w:val="00326BD3"/>
    <w:rsid w:val="003273E0"/>
    <w:rsid w:val="00327563"/>
    <w:rsid w:val="003276AC"/>
    <w:rsid w:val="00327880"/>
    <w:rsid w:val="00327B09"/>
    <w:rsid w:val="00327CDF"/>
    <w:rsid w:val="00327DF5"/>
    <w:rsid w:val="00327FD2"/>
    <w:rsid w:val="0033001A"/>
    <w:rsid w:val="00330069"/>
    <w:rsid w:val="00330286"/>
    <w:rsid w:val="003306A5"/>
    <w:rsid w:val="003306CD"/>
    <w:rsid w:val="003307E5"/>
    <w:rsid w:val="00330878"/>
    <w:rsid w:val="00330C36"/>
    <w:rsid w:val="00330DAB"/>
    <w:rsid w:val="00330F21"/>
    <w:rsid w:val="00331012"/>
    <w:rsid w:val="0033128D"/>
    <w:rsid w:val="00331362"/>
    <w:rsid w:val="00331554"/>
    <w:rsid w:val="0033199A"/>
    <w:rsid w:val="00331F35"/>
    <w:rsid w:val="00331F98"/>
    <w:rsid w:val="00332070"/>
    <w:rsid w:val="00332196"/>
    <w:rsid w:val="003323F4"/>
    <w:rsid w:val="003326CA"/>
    <w:rsid w:val="00332C41"/>
    <w:rsid w:val="00332F2A"/>
    <w:rsid w:val="003331AD"/>
    <w:rsid w:val="003331CB"/>
    <w:rsid w:val="0033360B"/>
    <w:rsid w:val="0033392A"/>
    <w:rsid w:val="00333A3C"/>
    <w:rsid w:val="00333DA2"/>
    <w:rsid w:val="00333F48"/>
    <w:rsid w:val="00334390"/>
    <w:rsid w:val="00334B27"/>
    <w:rsid w:val="00334F63"/>
    <w:rsid w:val="003351CF"/>
    <w:rsid w:val="00335568"/>
    <w:rsid w:val="003355D7"/>
    <w:rsid w:val="003358E6"/>
    <w:rsid w:val="0033594C"/>
    <w:rsid w:val="00335B1E"/>
    <w:rsid w:val="00335C7E"/>
    <w:rsid w:val="00335F8E"/>
    <w:rsid w:val="00335FCD"/>
    <w:rsid w:val="0033606D"/>
    <w:rsid w:val="0033661D"/>
    <w:rsid w:val="00336745"/>
    <w:rsid w:val="00337076"/>
    <w:rsid w:val="0033708B"/>
    <w:rsid w:val="003370DD"/>
    <w:rsid w:val="0033731A"/>
    <w:rsid w:val="003376BE"/>
    <w:rsid w:val="00337711"/>
    <w:rsid w:val="0033781D"/>
    <w:rsid w:val="00337A83"/>
    <w:rsid w:val="00337DAE"/>
    <w:rsid w:val="00337F06"/>
    <w:rsid w:val="00340220"/>
    <w:rsid w:val="00340488"/>
    <w:rsid w:val="00340657"/>
    <w:rsid w:val="00340693"/>
    <w:rsid w:val="003409CC"/>
    <w:rsid w:val="003409D5"/>
    <w:rsid w:val="00340AB5"/>
    <w:rsid w:val="00340AB7"/>
    <w:rsid w:val="00340BC6"/>
    <w:rsid w:val="00340CB8"/>
    <w:rsid w:val="00340CDC"/>
    <w:rsid w:val="00340D39"/>
    <w:rsid w:val="00340EAD"/>
    <w:rsid w:val="00340FA6"/>
    <w:rsid w:val="003410F7"/>
    <w:rsid w:val="003414CB"/>
    <w:rsid w:val="00341547"/>
    <w:rsid w:val="00341865"/>
    <w:rsid w:val="0034195B"/>
    <w:rsid w:val="00341A47"/>
    <w:rsid w:val="00341B7F"/>
    <w:rsid w:val="00341C07"/>
    <w:rsid w:val="00341E01"/>
    <w:rsid w:val="00342261"/>
    <w:rsid w:val="003423EA"/>
    <w:rsid w:val="003426A3"/>
    <w:rsid w:val="00342D4B"/>
    <w:rsid w:val="00342E8A"/>
    <w:rsid w:val="003430AA"/>
    <w:rsid w:val="003431BF"/>
    <w:rsid w:val="00343331"/>
    <w:rsid w:val="00343497"/>
    <w:rsid w:val="00343525"/>
    <w:rsid w:val="003439AA"/>
    <w:rsid w:val="00343B1E"/>
    <w:rsid w:val="00343C20"/>
    <w:rsid w:val="00343D42"/>
    <w:rsid w:val="00343DE3"/>
    <w:rsid w:val="00343E56"/>
    <w:rsid w:val="00343FCB"/>
    <w:rsid w:val="00344023"/>
    <w:rsid w:val="003442A1"/>
    <w:rsid w:val="003445A1"/>
    <w:rsid w:val="0034489F"/>
    <w:rsid w:val="003449F4"/>
    <w:rsid w:val="00344C41"/>
    <w:rsid w:val="00344CBF"/>
    <w:rsid w:val="00344F65"/>
    <w:rsid w:val="00344FAC"/>
    <w:rsid w:val="00344FBC"/>
    <w:rsid w:val="0034532A"/>
    <w:rsid w:val="00345528"/>
    <w:rsid w:val="003457A7"/>
    <w:rsid w:val="00345B6A"/>
    <w:rsid w:val="00345CB6"/>
    <w:rsid w:val="00345D0B"/>
    <w:rsid w:val="00345D5D"/>
    <w:rsid w:val="00345E16"/>
    <w:rsid w:val="00345FD5"/>
    <w:rsid w:val="003460C5"/>
    <w:rsid w:val="003462AF"/>
    <w:rsid w:val="003463C0"/>
    <w:rsid w:val="0034674D"/>
    <w:rsid w:val="00346971"/>
    <w:rsid w:val="00346AF6"/>
    <w:rsid w:val="00346B13"/>
    <w:rsid w:val="00346C79"/>
    <w:rsid w:val="003471B7"/>
    <w:rsid w:val="0034745D"/>
    <w:rsid w:val="00347476"/>
    <w:rsid w:val="0034747F"/>
    <w:rsid w:val="003474CD"/>
    <w:rsid w:val="00347695"/>
    <w:rsid w:val="003477E3"/>
    <w:rsid w:val="00347A7C"/>
    <w:rsid w:val="00347BE8"/>
    <w:rsid w:val="00347CD9"/>
    <w:rsid w:val="003501A3"/>
    <w:rsid w:val="00350244"/>
    <w:rsid w:val="00350475"/>
    <w:rsid w:val="00350532"/>
    <w:rsid w:val="0035056F"/>
    <w:rsid w:val="003507E1"/>
    <w:rsid w:val="00350916"/>
    <w:rsid w:val="00350981"/>
    <w:rsid w:val="003509F7"/>
    <w:rsid w:val="00350B80"/>
    <w:rsid w:val="00350F1B"/>
    <w:rsid w:val="00351173"/>
    <w:rsid w:val="00351419"/>
    <w:rsid w:val="0035160D"/>
    <w:rsid w:val="00351862"/>
    <w:rsid w:val="003519A5"/>
    <w:rsid w:val="003519B6"/>
    <w:rsid w:val="00351DFE"/>
    <w:rsid w:val="00351EF2"/>
    <w:rsid w:val="00351F2F"/>
    <w:rsid w:val="0035204F"/>
    <w:rsid w:val="003520A6"/>
    <w:rsid w:val="00352149"/>
    <w:rsid w:val="00352438"/>
    <w:rsid w:val="003524E3"/>
    <w:rsid w:val="00352A37"/>
    <w:rsid w:val="00352C2C"/>
    <w:rsid w:val="00352D30"/>
    <w:rsid w:val="00353816"/>
    <w:rsid w:val="00353E56"/>
    <w:rsid w:val="003546D9"/>
    <w:rsid w:val="0035484F"/>
    <w:rsid w:val="003549F5"/>
    <w:rsid w:val="00354A24"/>
    <w:rsid w:val="00354F2E"/>
    <w:rsid w:val="00355258"/>
    <w:rsid w:val="003552F6"/>
    <w:rsid w:val="00355341"/>
    <w:rsid w:val="003553DD"/>
    <w:rsid w:val="003554CD"/>
    <w:rsid w:val="0035556E"/>
    <w:rsid w:val="00355756"/>
    <w:rsid w:val="0035583A"/>
    <w:rsid w:val="00355911"/>
    <w:rsid w:val="00355A0C"/>
    <w:rsid w:val="00355DAE"/>
    <w:rsid w:val="00355DD8"/>
    <w:rsid w:val="00355DF9"/>
    <w:rsid w:val="00355EC2"/>
    <w:rsid w:val="00355EF2"/>
    <w:rsid w:val="00355FE3"/>
    <w:rsid w:val="00356046"/>
    <w:rsid w:val="0035616A"/>
    <w:rsid w:val="003563D5"/>
    <w:rsid w:val="003567BD"/>
    <w:rsid w:val="00356989"/>
    <w:rsid w:val="00356AD1"/>
    <w:rsid w:val="00356C2E"/>
    <w:rsid w:val="0035701E"/>
    <w:rsid w:val="0035720A"/>
    <w:rsid w:val="00357223"/>
    <w:rsid w:val="0035740D"/>
    <w:rsid w:val="0035761C"/>
    <w:rsid w:val="00357699"/>
    <w:rsid w:val="003576B7"/>
    <w:rsid w:val="00357815"/>
    <w:rsid w:val="00357AA5"/>
    <w:rsid w:val="00357B12"/>
    <w:rsid w:val="00357D51"/>
    <w:rsid w:val="003601ED"/>
    <w:rsid w:val="00360476"/>
    <w:rsid w:val="003604DC"/>
    <w:rsid w:val="0036076B"/>
    <w:rsid w:val="003607C7"/>
    <w:rsid w:val="0036081E"/>
    <w:rsid w:val="00360AE2"/>
    <w:rsid w:val="00360B22"/>
    <w:rsid w:val="00360C3F"/>
    <w:rsid w:val="00360D0B"/>
    <w:rsid w:val="003610CA"/>
    <w:rsid w:val="0036138A"/>
    <w:rsid w:val="00361829"/>
    <w:rsid w:val="003618DE"/>
    <w:rsid w:val="00361900"/>
    <w:rsid w:val="00361B11"/>
    <w:rsid w:val="00362139"/>
    <w:rsid w:val="00362174"/>
    <w:rsid w:val="00362344"/>
    <w:rsid w:val="003623AA"/>
    <w:rsid w:val="0036244B"/>
    <w:rsid w:val="003626C2"/>
    <w:rsid w:val="00362A8F"/>
    <w:rsid w:val="00362A90"/>
    <w:rsid w:val="00362C36"/>
    <w:rsid w:val="00362D0E"/>
    <w:rsid w:val="00362D1E"/>
    <w:rsid w:val="00362DB3"/>
    <w:rsid w:val="00362E2D"/>
    <w:rsid w:val="00362F07"/>
    <w:rsid w:val="0036304D"/>
    <w:rsid w:val="003631E9"/>
    <w:rsid w:val="00363204"/>
    <w:rsid w:val="0036328A"/>
    <w:rsid w:val="00363412"/>
    <w:rsid w:val="00363538"/>
    <w:rsid w:val="0036366B"/>
    <w:rsid w:val="0036373E"/>
    <w:rsid w:val="00364198"/>
    <w:rsid w:val="003641D7"/>
    <w:rsid w:val="003642E0"/>
    <w:rsid w:val="00364607"/>
    <w:rsid w:val="003648DE"/>
    <w:rsid w:val="00364AF4"/>
    <w:rsid w:val="00364BE9"/>
    <w:rsid w:val="00364CA4"/>
    <w:rsid w:val="0036509A"/>
    <w:rsid w:val="003650FF"/>
    <w:rsid w:val="003652E2"/>
    <w:rsid w:val="0036548A"/>
    <w:rsid w:val="0036549E"/>
    <w:rsid w:val="003655AD"/>
    <w:rsid w:val="003657C1"/>
    <w:rsid w:val="00365BBC"/>
    <w:rsid w:val="00365D87"/>
    <w:rsid w:val="003664A1"/>
    <w:rsid w:val="00366506"/>
    <w:rsid w:val="003668FD"/>
    <w:rsid w:val="00366AC2"/>
    <w:rsid w:val="00366B83"/>
    <w:rsid w:val="00366EC9"/>
    <w:rsid w:val="00366FDD"/>
    <w:rsid w:val="003674CB"/>
    <w:rsid w:val="00367616"/>
    <w:rsid w:val="003679C8"/>
    <w:rsid w:val="003679D7"/>
    <w:rsid w:val="00367DB0"/>
    <w:rsid w:val="00367F45"/>
    <w:rsid w:val="0037017A"/>
    <w:rsid w:val="003701AE"/>
    <w:rsid w:val="00370473"/>
    <w:rsid w:val="0037052C"/>
    <w:rsid w:val="00370822"/>
    <w:rsid w:val="00371011"/>
    <w:rsid w:val="0037115D"/>
    <w:rsid w:val="00371489"/>
    <w:rsid w:val="003715C0"/>
    <w:rsid w:val="003718C6"/>
    <w:rsid w:val="00371AA5"/>
    <w:rsid w:val="00371CE1"/>
    <w:rsid w:val="00371F51"/>
    <w:rsid w:val="00372006"/>
    <w:rsid w:val="0037238A"/>
    <w:rsid w:val="0037248A"/>
    <w:rsid w:val="00372AAC"/>
    <w:rsid w:val="00372B6B"/>
    <w:rsid w:val="00372D1A"/>
    <w:rsid w:val="00372EEB"/>
    <w:rsid w:val="00373148"/>
    <w:rsid w:val="00373214"/>
    <w:rsid w:val="003733A8"/>
    <w:rsid w:val="0037352F"/>
    <w:rsid w:val="00373861"/>
    <w:rsid w:val="00373994"/>
    <w:rsid w:val="00373B66"/>
    <w:rsid w:val="00373DB4"/>
    <w:rsid w:val="0037444B"/>
    <w:rsid w:val="0037457A"/>
    <w:rsid w:val="003745E4"/>
    <w:rsid w:val="0037472B"/>
    <w:rsid w:val="00374809"/>
    <w:rsid w:val="003748F3"/>
    <w:rsid w:val="00374B22"/>
    <w:rsid w:val="00374B95"/>
    <w:rsid w:val="00374BB7"/>
    <w:rsid w:val="00374CDF"/>
    <w:rsid w:val="00374DED"/>
    <w:rsid w:val="00374E27"/>
    <w:rsid w:val="00375071"/>
    <w:rsid w:val="0037517B"/>
    <w:rsid w:val="00375323"/>
    <w:rsid w:val="00375485"/>
    <w:rsid w:val="003754AB"/>
    <w:rsid w:val="0037559B"/>
    <w:rsid w:val="00375824"/>
    <w:rsid w:val="00375A84"/>
    <w:rsid w:val="00375B8B"/>
    <w:rsid w:val="00375F2D"/>
    <w:rsid w:val="0037605E"/>
    <w:rsid w:val="00376302"/>
    <w:rsid w:val="0037634F"/>
    <w:rsid w:val="00376406"/>
    <w:rsid w:val="00376853"/>
    <w:rsid w:val="00376CB5"/>
    <w:rsid w:val="00376F17"/>
    <w:rsid w:val="00377076"/>
    <w:rsid w:val="00377708"/>
    <w:rsid w:val="00377A01"/>
    <w:rsid w:val="00377CA5"/>
    <w:rsid w:val="00377CB8"/>
    <w:rsid w:val="00377CE9"/>
    <w:rsid w:val="00377DC5"/>
    <w:rsid w:val="00377DD5"/>
    <w:rsid w:val="00380402"/>
    <w:rsid w:val="00380572"/>
    <w:rsid w:val="0038086A"/>
    <w:rsid w:val="00380A33"/>
    <w:rsid w:val="00380D9C"/>
    <w:rsid w:val="00380EFB"/>
    <w:rsid w:val="003813DD"/>
    <w:rsid w:val="003817E2"/>
    <w:rsid w:val="00381BBD"/>
    <w:rsid w:val="00381E66"/>
    <w:rsid w:val="00381EA3"/>
    <w:rsid w:val="00382D03"/>
    <w:rsid w:val="003831DE"/>
    <w:rsid w:val="003832F8"/>
    <w:rsid w:val="0038347C"/>
    <w:rsid w:val="0038368E"/>
    <w:rsid w:val="00383727"/>
    <w:rsid w:val="00383AD3"/>
    <w:rsid w:val="00383C22"/>
    <w:rsid w:val="003840E0"/>
    <w:rsid w:val="00384201"/>
    <w:rsid w:val="0038457E"/>
    <w:rsid w:val="00384667"/>
    <w:rsid w:val="0038486D"/>
    <w:rsid w:val="00384874"/>
    <w:rsid w:val="00384CB6"/>
    <w:rsid w:val="00384E6E"/>
    <w:rsid w:val="00384F0B"/>
    <w:rsid w:val="00384FD6"/>
    <w:rsid w:val="0038519D"/>
    <w:rsid w:val="003851D3"/>
    <w:rsid w:val="00385379"/>
    <w:rsid w:val="0038574A"/>
    <w:rsid w:val="003858E6"/>
    <w:rsid w:val="00385926"/>
    <w:rsid w:val="00385BE4"/>
    <w:rsid w:val="00385CFC"/>
    <w:rsid w:val="00385D63"/>
    <w:rsid w:val="00385F08"/>
    <w:rsid w:val="00385FB8"/>
    <w:rsid w:val="00385FDD"/>
    <w:rsid w:val="0038619D"/>
    <w:rsid w:val="00386203"/>
    <w:rsid w:val="003863A2"/>
    <w:rsid w:val="003864CF"/>
    <w:rsid w:val="0038654A"/>
    <w:rsid w:val="00386946"/>
    <w:rsid w:val="00386C43"/>
    <w:rsid w:val="00386E42"/>
    <w:rsid w:val="00386FF8"/>
    <w:rsid w:val="0038708F"/>
    <w:rsid w:val="00387362"/>
    <w:rsid w:val="00387388"/>
    <w:rsid w:val="003873D9"/>
    <w:rsid w:val="00387614"/>
    <w:rsid w:val="003876EB"/>
    <w:rsid w:val="00387854"/>
    <w:rsid w:val="00387856"/>
    <w:rsid w:val="003878CD"/>
    <w:rsid w:val="00387AFF"/>
    <w:rsid w:val="00387B39"/>
    <w:rsid w:val="00390046"/>
    <w:rsid w:val="003904D5"/>
    <w:rsid w:val="0039062D"/>
    <w:rsid w:val="00390809"/>
    <w:rsid w:val="00390E3B"/>
    <w:rsid w:val="003910AC"/>
    <w:rsid w:val="00391252"/>
    <w:rsid w:val="003912E8"/>
    <w:rsid w:val="003914B9"/>
    <w:rsid w:val="003915D3"/>
    <w:rsid w:val="00391648"/>
    <w:rsid w:val="0039192B"/>
    <w:rsid w:val="00391CFC"/>
    <w:rsid w:val="00391D2B"/>
    <w:rsid w:val="00392038"/>
    <w:rsid w:val="0039293C"/>
    <w:rsid w:val="0039315B"/>
    <w:rsid w:val="003934FC"/>
    <w:rsid w:val="003936BC"/>
    <w:rsid w:val="003937E8"/>
    <w:rsid w:val="003938C9"/>
    <w:rsid w:val="00393A02"/>
    <w:rsid w:val="00393BC2"/>
    <w:rsid w:val="0039498F"/>
    <w:rsid w:val="00394CA0"/>
    <w:rsid w:val="00394D88"/>
    <w:rsid w:val="00394E6F"/>
    <w:rsid w:val="00394F04"/>
    <w:rsid w:val="00394F1E"/>
    <w:rsid w:val="003952AD"/>
    <w:rsid w:val="003953E5"/>
    <w:rsid w:val="003956CC"/>
    <w:rsid w:val="00395B4B"/>
    <w:rsid w:val="00395D09"/>
    <w:rsid w:val="00395DA9"/>
    <w:rsid w:val="00395F90"/>
    <w:rsid w:val="00395F95"/>
    <w:rsid w:val="00395FDE"/>
    <w:rsid w:val="003960A5"/>
    <w:rsid w:val="0039652E"/>
    <w:rsid w:val="0039653C"/>
    <w:rsid w:val="003966F2"/>
    <w:rsid w:val="00396930"/>
    <w:rsid w:val="00396DDB"/>
    <w:rsid w:val="00396F13"/>
    <w:rsid w:val="00397007"/>
    <w:rsid w:val="003971EC"/>
    <w:rsid w:val="003974EB"/>
    <w:rsid w:val="003978F7"/>
    <w:rsid w:val="00397A09"/>
    <w:rsid w:val="00397B36"/>
    <w:rsid w:val="00397C5E"/>
    <w:rsid w:val="00397EA2"/>
    <w:rsid w:val="003A0067"/>
    <w:rsid w:val="003A00D7"/>
    <w:rsid w:val="003A0567"/>
    <w:rsid w:val="003A05DE"/>
    <w:rsid w:val="003A06BA"/>
    <w:rsid w:val="003A08E0"/>
    <w:rsid w:val="003A092C"/>
    <w:rsid w:val="003A098A"/>
    <w:rsid w:val="003A0BA7"/>
    <w:rsid w:val="003A0E80"/>
    <w:rsid w:val="003A0EF4"/>
    <w:rsid w:val="003A0F6D"/>
    <w:rsid w:val="003A1094"/>
    <w:rsid w:val="003A10FB"/>
    <w:rsid w:val="003A1313"/>
    <w:rsid w:val="003A19DD"/>
    <w:rsid w:val="003A1BE0"/>
    <w:rsid w:val="003A20B0"/>
    <w:rsid w:val="003A2414"/>
    <w:rsid w:val="003A24DA"/>
    <w:rsid w:val="003A270E"/>
    <w:rsid w:val="003A2785"/>
    <w:rsid w:val="003A2AE0"/>
    <w:rsid w:val="003A2D77"/>
    <w:rsid w:val="003A32F9"/>
    <w:rsid w:val="003A32FA"/>
    <w:rsid w:val="003A3306"/>
    <w:rsid w:val="003A3593"/>
    <w:rsid w:val="003A38A3"/>
    <w:rsid w:val="003A38C0"/>
    <w:rsid w:val="003A38D5"/>
    <w:rsid w:val="003A3B2C"/>
    <w:rsid w:val="003A3BE2"/>
    <w:rsid w:val="003A3CEC"/>
    <w:rsid w:val="003A3E52"/>
    <w:rsid w:val="003A3ECD"/>
    <w:rsid w:val="003A412D"/>
    <w:rsid w:val="003A45F7"/>
    <w:rsid w:val="003A4859"/>
    <w:rsid w:val="003A4876"/>
    <w:rsid w:val="003A48C4"/>
    <w:rsid w:val="003A4FBA"/>
    <w:rsid w:val="003A4FEB"/>
    <w:rsid w:val="003A50D8"/>
    <w:rsid w:val="003A52A8"/>
    <w:rsid w:val="003A52E8"/>
    <w:rsid w:val="003A54B4"/>
    <w:rsid w:val="003A5640"/>
    <w:rsid w:val="003A575D"/>
    <w:rsid w:val="003A5831"/>
    <w:rsid w:val="003A5A69"/>
    <w:rsid w:val="003A5AF9"/>
    <w:rsid w:val="003A5AFC"/>
    <w:rsid w:val="003A5C94"/>
    <w:rsid w:val="003A5E0E"/>
    <w:rsid w:val="003A5F14"/>
    <w:rsid w:val="003A5FA1"/>
    <w:rsid w:val="003A644F"/>
    <w:rsid w:val="003A64EA"/>
    <w:rsid w:val="003A699A"/>
    <w:rsid w:val="003A6A91"/>
    <w:rsid w:val="003A6AE3"/>
    <w:rsid w:val="003A6C0B"/>
    <w:rsid w:val="003A6E20"/>
    <w:rsid w:val="003A6F31"/>
    <w:rsid w:val="003A6F75"/>
    <w:rsid w:val="003A71D2"/>
    <w:rsid w:val="003A71D9"/>
    <w:rsid w:val="003A769F"/>
    <w:rsid w:val="003A787C"/>
    <w:rsid w:val="003A7A5E"/>
    <w:rsid w:val="003A7D23"/>
    <w:rsid w:val="003A7DEB"/>
    <w:rsid w:val="003A7E8B"/>
    <w:rsid w:val="003A7E99"/>
    <w:rsid w:val="003A7EC9"/>
    <w:rsid w:val="003B030F"/>
    <w:rsid w:val="003B05B4"/>
    <w:rsid w:val="003B0809"/>
    <w:rsid w:val="003B0947"/>
    <w:rsid w:val="003B0985"/>
    <w:rsid w:val="003B0BE2"/>
    <w:rsid w:val="003B0C77"/>
    <w:rsid w:val="003B0CA7"/>
    <w:rsid w:val="003B0E6D"/>
    <w:rsid w:val="003B11B8"/>
    <w:rsid w:val="003B11BB"/>
    <w:rsid w:val="003B1266"/>
    <w:rsid w:val="003B14F8"/>
    <w:rsid w:val="003B15DC"/>
    <w:rsid w:val="003B1608"/>
    <w:rsid w:val="003B16C3"/>
    <w:rsid w:val="003B1DEE"/>
    <w:rsid w:val="003B1E35"/>
    <w:rsid w:val="003B1F1B"/>
    <w:rsid w:val="003B1F78"/>
    <w:rsid w:val="003B2095"/>
    <w:rsid w:val="003B2210"/>
    <w:rsid w:val="003B22E2"/>
    <w:rsid w:val="003B23FF"/>
    <w:rsid w:val="003B2516"/>
    <w:rsid w:val="003B259F"/>
    <w:rsid w:val="003B2B8E"/>
    <w:rsid w:val="003B2C13"/>
    <w:rsid w:val="003B2E13"/>
    <w:rsid w:val="003B3028"/>
    <w:rsid w:val="003B304E"/>
    <w:rsid w:val="003B31B0"/>
    <w:rsid w:val="003B3463"/>
    <w:rsid w:val="003B34CB"/>
    <w:rsid w:val="003B36BF"/>
    <w:rsid w:val="003B3B83"/>
    <w:rsid w:val="003B3D0B"/>
    <w:rsid w:val="003B3D76"/>
    <w:rsid w:val="003B404D"/>
    <w:rsid w:val="003B41A0"/>
    <w:rsid w:val="003B44C2"/>
    <w:rsid w:val="003B450D"/>
    <w:rsid w:val="003B456A"/>
    <w:rsid w:val="003B4891"/>
    <w:rsid w:val="003B4A2B"/>
    <w:rsid w:val="003B4A33"/>
    <w:rsid w:val="003B500A"/>
    <w:rsid w:val="003B50D2"/>
    <w:rsid w:val="003B51B1"/>
    <w:rsid w:val="003B5229"/>
    <w:rsid w:val="003B5780"/>
    <w:rsid w:val="003B57B3"/>
    <w:rsid w:val="003B58A9"/>
    <w:rsid w:val="003B593C"/>
    <w:rsid w:val="003B5B40"/>
    <w:rsid w:val="003B5CC5"/>
    <w:rsid w:val="003B605D"/>
    <w:rsid w:val="003B62DF"/>
    <w:rsid w:val="003B63D4"/>
    <w:rsid w:val="003B64D1"/>
    <w:rsid w:val="003B6775"/>
    <w:rsid w:val="003B6CF8"/>
    <w:rsid w:val="003B6D54"/>
    <w:rsid w:val="003B72EE"/>
    <w:rsid w:val="003B7311"/>
    <w:rsid w:val="003B77CD"/>
    <w:rsid w:val="003B78FE"/>
    <w:rsid w:val="003B795D"/>
    <w:rsid w:val="003B7969"/>
    <w:rsid w:val="003B7AD9"/>
    <w:rsid w:val="003B7D06"/>
    <w:rsid w:val="003C02B8"/>
    <w:rsid w:val="003C02BE"/>
    <w:rsid w:val="003C0357"/>
    <w:rsid w:val="003C0740"/>
    <w:rsid w:val="003C075A"/>
    <w:rsid w:val="003C0859"/>
    <w:rsid w:val="003C08AE"/>
    <w:rsid w:val="003C0C14"/>
    <w:rsid w:val="003C0D05"/>
    <w:rsid w:val="003C11A5"/>
    <w:rsid w:val="003C15A0"/>
    <w:rsid w:val="003C15BF"/>
    <w:rsid w:val="003C181A"/>
    <w:rsid w:val="003C19DC"/>
    <w:rsid w:val="003C1A5B"/>
    <w:rsid w:val="003C1A9C"/>
    <w:rsid w:val="003C1D17"/>
    <w:rsid w:val="003C1D77"/>
    <w:rsid w:val="003C1ECE"/>
    <w:rsid w:val="003C1F50"/>
    <w:rsid w:val="003C1FD5"/>
    <w:rsid w:val="003C2022"/>
    <w:rsid w:val="003C226A"/>
    <w:rsid w:val="003C25FF"/>
    <w:rsid w:val="003C291C"/>
    <w:rsid w:val="003C2993"/>
    <w:rsid w:val="003C306C"/>
    <w:rsid w:val="003C30A8"/>
    <w:rsid w:val="003C30FC"/>
    <w:rsid w:val="003C313F"/>
    <w:rsid w:val="003C3236"/>
    <w:rsid w:val="003C34CA"/>
    <w:rsid w:val="003C3546"/>
    <w:rsid w:val="003C3578"/>
    <w:rsid w:val="003C3678"/>
    <w:rsid w:val="003C3813"/>
    <w:rsid w:val="003C3A28"/>
    <w:rsid w:val="003C3AD8"/>
    <w:rsid w:val="003C3B0A"/>
    <w:rsid w:val="003C3D71"/>
    <w:rsid w:val="003C3E65"/>
    <w:rsid w:val="003C40AD"/>
    <w:rsid w:val="003C40DF"/>
    <w:rsid w:val="003C417F"/>
    <w:rsid w:val="003C4202"/>
    <w:rsid w:val="003C4466"/>
    <w:rsid w:val="003C44F3"/>
    <w:rsid w:val="003C4547"/>
    <w:rsid w:val="003C464A"/>
    <w:rsid w:val="003C47DD"/>
    <w:rsid w:val="003C4964"/>
    <w:rsid w:val="003C499F"/>
    <w:rsid w:val="003C4B24"/>
    <w:rsid w:val="003C5023"/>
    <w:rsid w:val="003C51A1"/>
    <w:rsid w:val="003C595A"/>
    <w:rsid w:val="003C5D54"/>
    <w:rsid w:val="003C5D5A"/>
    <w:rsid w:val="003C607F"/>
    <w:rsid w:val="003C60E3"/>
    <w:rsid w:val="003C60FE"/>
    <w:rsid w:val="003C62DB"/>
    <w:rsid w:val="003C65F2"/>
    <w:rsid w:val="003C667E"/>
    <w:rsid w:val="003C6699"/>
    <w:rsid w:val="003C676A"/>
    <w:rsid w:val="003C695F"/>
    <w:rsid w:val="003C6A8F"/>
    <w:rsid w:val="003C6BE1"/>
    <w:rsid w:val="003C6C41"/>
    <w:rsid w:val="003C6CC8"/>
    <w:rsid w:val="003C7005"/>
    <w:rsid w:val="003C7008"/>
    <w:rsid w:val="003C70C8"/>
    <w:rsid w:val="003C71F5"/>
    <w:rsid w:val="003C77E2"/>
    <w:rsid w:val="003C77EE"/>
    <w:rsid w:val="003C7A5A"/>
    <w:rsid w:val="003C7B79"/>
    <w:rsid w:val="003D0073"/>
    <w:rsid w:val="003D0106"/>
    <w:rsid w:val="003D0260"/>
    <w:rsid w:val="003D02EE"/>
    <w:rsid w:val="003D0628"/>
    <w:rsid w:val="003D06A7"/>
    <w:rsid w:val="003D071F"/>
    <w:rsid w:val="003D08CC"/>
    <w:rsid w:val="003D08E1"/>
    <w:rsid w:val="003D0915"/>
    <w:rsid w:val="003D0A8D"/>
    <w:rsid w:val="003D0C34"/>
    <w:rsid w:val="003D0CF2"/>
    <w:rsid w:val="003D0E5F"/>
    <w:rsid w:val="003D0F4C"/>
    <w:rsid w:val="003D0FAD"/>
    <w:rsid w:val="003D125D"/>
    <w:rsid w:val="003D1929"/>
    <w:rsid w:val="003D19FC"/>
    <w:rsid w:val="003D1A50"/>
    <w:rsid w:val="003D1AF0"/>
    <w:rsid w:val="003D1C00"/>
    <w:rsid w:val="003D1CF9"/>
    <w:rsid w:val="003D229F"/>
    <w:rsid w:val="003D231D"/>
    <w:rsid w:val="003D277F"/>
    <w:rsid w:val="003D28B2"/>
    <w:rsid w:val="003D2B41"/>
    <w:rsid w:val="003D2C62"/>
    <w:rsid w:val="003D30EE"/>
    <w:rsid w:val="003D3203"/>
    <w:rsid w:val="003D34CA"/>
    <w:rsid w:val="003D3526"/>
    <w:rsid w:val="003D366F"/>
    <w:rsid w:val="003D36CA"/>
    <w:rsid w:val="003D3D3A"/>
    <w:rsid w:val="003D3D75"/>
    <w:rsid w:val="003D3EE1"/>
    <w:rsid w:val="003D3F3E"/>
    <w:rsid w:val="003D437C"/>
    <w:rsid w:val="003D44A4"/>
    <w:rsid w:val="003D4774"/>
    <w:rsid w:val="003D49C2"/>
    <w:rsid w:val="003D4A6C"/>
    <w:rsid w:val="003D4DF4"/>
    <w:rsid w:val="003D514F"/>
    <w:rsid w:val="003D519B"/>
    <w:rsid w:val="003D5256"/>
    <w:rsid w:val="003D5472"/>
    <w:rsid w:val="003D54DB"/>
    <w:rsid w:val="003D57B0"/>
    <w:rsid w:val="003D613D"/>
    <w:rsid w:val="003D6141"/>
    <w:rsid w:val="003D61A7"/>
    <w:rsid w:val="003D6907"/>
    <w:rsid w:val="003D6959"/>
    <w:rsid w:val="003D6BA4"/>
    <w:rsid w:val="003D73D4"/>
    <w:rsid w:val="003D740D"/>
    <w:rsid w:val="003D745A"/>
    <w:rsid w:val="003D756E"/>
    <w:rsid w:val="003D7789"/>
    <w:rsid w:val="003D780E"/>
    <w:rsid w:val="003D7835"/>
    <w:rsid w:val="003D7DAB"/>
    <w:rsid w:val="003D7EB8"/>
    <w:rsid w:val="003D7EDD"/>
    <w:rsid w:val="003D7F24"/>
    <w:rsid w:val="003E0010"/>
    <w:rsid w:val="003E03D0"/>
    <w:rsid w:val="003E0774"/>
    <w:rsid w:val="003E0A84"/>
    <w:rsid w:val="003E0AD5"/>
    <w:rsid w:val="003E12B3"/>
    <w:rsid w:val="003E138C"/>
    <w:rsid w:val="003E158D"/>
    <w:rsid w:val="003E18AF"/>
    <w:rsid w:val="003E1CF5"/>
    <w:rsid w:val="003E1FA2"/>
    <w:rsid w:val="003E20B7"/>
    <w:rsid w:val="003E22A3"/>
    <w:rsid w:val="003E2695"/>
    <w:rsid w:val="003E2A37"/>
    <w:rsid w:val="003E2BA3"/>
    <w:rsid w:val="003E2DB3"/>
    <w:rsid w:val="003E2EC4"/>
    <w:rsid w:val="003E3286"/>
    <w:rsid w:val="003E32FD"/>
    <w:rsid w:val="003E33E8"/>
    <w:rsid w:val="003E34CF"/>
    <w:rsid w:val="003E3654"/>
    <w:rsid w:val="003E3A23"/>
    <w:rsid w:val="003E3A70"/>
    <w:rsid w:val="003E3A95"/>
    <w:rsid w:val="003E3C9F"/>
    <w:rsid w:val="003E3DB5"/>
    <w:rsid w:val="003E3FC2"/>
    <w:rsid w:val="003E40C7"/>
    <w:rsid w:val="003E42BD"/>
    <w:rsid w:val="003E44B5"/>
    <w:rsid w:val="003E4635"/>
    <w:rsid w:val="003E4656"/>
    <w:rsid w:val="003E4903"/>
    <w:rsid w:val="003E4B56"/>
    <w:rsid w:val="003E4C5E"/>
    <w:rsid w:val="003E535C"/>
    <w:rsid w:val="003E5707"/>
    <w:rsid w:val="003E5A71"/>
    <w:rsid w:val="003E5C8B"/>
    <w:rsid w:val="003E5D90"/>
    <w:rsid w:val="003E5DC2"/>
    <w:rsid w:val="003E6273"/>
    <w:rsid w:val="003E6321"/>
    <w:rsid w:val="003E643D"/>
    <w:rsid w:val="003E6515"/>
    <w:rsid w:val="003E66F5"/>
    <w:rsid w:val="003E6718"/>
    <w:rsid w:val="003E728C"/>
    <w:rsid w:val="003E732D"/>
    <w:rsid w:val="003E746C"/>
    <w:rsid w:val="003E757D"/>
    <w:rsid w:val="003E7740"/>
    <w:rsid w:val="003E7910"/>
    <w:rsid w:val="003E7B19"/>
    <w:rsid w:val="003E7F38"/>
    <w:rsid w:val="003F039F"/>
    <w:rsid w:val="003F03B5"/>
    <w:rsid w:val="003F03ED"/>
    <w:rsid w:val="003F0527"/>
    <w:rsid w:val="003F06E0"/>
    <w:rsid w:val="003F0C16"/>
    <w:rsid w:val="003F0D8D"/>
    <w:rsid w:val="003F119C"/>
    <w:rsid w:val="003F148A"/>
    <w:rsid w:val="003F156D"/>
    <w:rsid w:val="003F157F"/>
    <w:rsid w:val="003F15F1"/>
    <w:rsid w:val="003F161F"/>
    <w:rsid w:val="003F1630"/>
    <w:rsid w:val="003F16A2"/>
    <w:rsid w:val="003F1746"/>
    <w:rsid w:val="003F193D"/>
    <w:rsid w:val="003F1BE2"/>
    <w:rsid w:val="003F1F42"/>
    <w:rsid w:val="003F20BA"/>
    <w:rsid w:val="003F2203"/>
    <w:rsid w:val="003F24F7"/>
    <w:rsid w:val="003F2544"/>
    <w:rsid w:val="003F257E"/>
    <w:rsid w:val="003F26BF"/>
    <w:rsid w:val="003F2914"/>
    <w:rsid w:val="003F298D"/>
    <w:rsid w:val="003F2996"/>
    <w:rsid w:val="003F2B58"/>
    <w:rsid w:val="003F2BD3"/>
    <w:rsid w:val="003F2BF9"/>
    <w:rsid w:val="003F2D18"/>
    <w:rsid w:val="003F2DC4"/>
    <w:rsid w:val="003F314D"/>
    <w:rsid w:val="003F325E"/>
    <w:rsid w:val="003F3414"/>
    <w:rsid w:val="003F3594"/>
    <w:rsid w:val="003F3655"/>
    <w:rsid w:val="003F37D5"/>
    <w:rsid w:val="003F387C"/>
    <w:rsid w:val="003F3925"/>
    <w:rsid w:val="003F3C92"/>
    <w:rsid w:val="003F3CDA"/>
    <w:rsid w:val="003F3CEF"/>
    <w:rsid w:val="003F3EA6"/>
    <w:rsid w:val="003F3F8C"/>
    <w:rsid w:val="003F4071"/>
    <w:rsid w:val="003F41A5"/>
    <w:rsid w:val="003F42F7"/>
    <w:rsid w:val="003F440C"/>
    <w:rsid w:val="003F478C"/>
    <w:rsid w:val="003F493A"/>
    <w:rsid w:val="003F4A30"/>
    <w:rsid w:val="003F4B02"/>
    <w:rsid w:val="003F4BD0"/>
    <w:rsid w:val="003F4C5D"/>
    <w:rsid w:val="003F4CF9"/>
    <w:rsid w:val="003F4CFD"/>
    <w:rsid w:val="003F4D6B"/>
    <w:rsid w:val="003F51DD"/>
    <w:rsid w:val="003F5471"/>
    <w:rsid w:val="003F54BD"/>
    <w:rsid w:val="003F5551"/>
    <w:rsid w:val="003F5578"/>
    <w:rsid w:val="003F568E"/>
    <w:rsid w:val="003F5C7E"/>
    <w:rsid w:val="003F6010"/>
    <w:rsid w:val="003F6141"/>
    <w:rsid w:val="003F655F"/>
    <w:rsid w:val="003F6AC6"/>
    <w:rsid w:val="003F6E27"/>
    <w:rsid w:val="003F71A0"/>
    <w:rsid w:val="003F71DB"/>
    <w:rsid w:val="003F71F7"/>
    <w:rsid w:val="003F725D"/>
    <w:rsid w:val="003F7317"/>
    <w:rsid w:val="003F7403"/>
    <w:rsid w:val="003F7462"/>
    <w:rsid w:val="003F7769"/>
    <w:rsid w:val="003F78E0"/>
    <w:rsid w:val="003F7B68"/>
    <w:rsid w:val="003F7D7B"/>
    <w:rsid w:val="003F7DFF"/>
    <w:rsid w:val="0040044B"/>
    <w:rsid w:val="004004BB"/>
    <w:rsid w:val="0040081E"/>
    <w:rsid w:val="00400E0C"/>
    <w:rsid w:val="00400E17"/>
    <w:rsid w:val="00400FF3"/>
    <w:rsid w:val="00401335"/>
    <w:rsid w:val="00401371"/>
    <w:rsid w:val="00401641"/>
    <w:rsid w:val="00401BA5"/>
    <w:rsid w:val="00401F7D"/>
    <w:rsid w:val="00401FC6"/>
    <w:rsid w:val="00402170"/>
    <w:rsid w:val="004021F5"/>
    <w:rsid w:val="00402277"/>
    <w:rsid w:val="00402369"/>
    <w:rsid w:val="0040297E"/>
    <w:rsid w:val="00402A2A"/>
    <w:rsid w:val="00402ACB"/>
    <w:rsid w:val="00402B14"/>
    <w:rsid w:val="00402CAC"/>
    <w:rsid w:val="00402D48"/>
    <w:rsid w:val="00402EA4"/>
    <w:rsid w:val="00402F83"/>
    <w:rsid w:val="004037C2"/>
    <w:rsid w:val="00403CBA"/>
    <w:rsid w:val="00403E72"/>
    <w:rsid w:val="00403FD8"/>
    <w:rsid w:val="0040400E"/>
    <w:rsid w:val="004041D3"/>
    <w:rsid w:val="00404911"/>
    <w:rsid w:val="00404A4B"/>
    <w:rsid w:val="00404B97"/>
    <w:rsid w:val="00404C63"/>
    <w:rsid w:val="00404D17"/>
    <w:rsid w:val="00404E5D"/>
    <w:rsid w:val="00404F81"/>
    <w:rsid w:val="00404FE4"/>
    <w:rsid w:val="004051CF"/>
    <w:rsid w:val="00405696"/>
    <w:rsid w:val="004057E2"/>
    <w:rsid w:val="00405804"/>
    <w:rsid w:val="00405809"/>
    <w:rsid w:val="0040583F"/>
    <w:rsid w:val="0040598C"/>
    <w:rsid w:val="00405B78"/>
    <w:rsid w:val="00405EA6"/>
    <w:rsid w:val="00406041"/>
    <w:rsid w:val="00406112"/>
    <w:rsid w:val="0040619A"/>
    <w:rsid w:val="004065C3"/>
    <w:rsid w:val="0040661F"/>
    <w:rsid w:val="0040665F"/>
    <w:rsid w:val="00406793"/>
    <w:rsid w:val="00406ACE"/>
    <w:rsid w:val="00406B17"/>
    <w:rsid w:val="00406D56"/>
    <w:rsid w:val="00406F9F"/>
    <w:rsid w:val="00407470"/>
    <w:rsid w:val="0040749A"/>
    <w:rsid w:val="00407699"/>
    <w:rsid w:val="004077D6"/>
    <w:rsid w:val="0040795F"/>
    <w:rsid w:val="00407A4F"/>
    <w:rsid w:val="00407A6B"/>
    <w:rsid w:val="00407AB0"/>
    <w:rsid w:val="00407AC0"/>
    <w:rsid w:val="00407BF1"/>
    <w:rsid w:val="00407DF7"/>
    <w:rsid w:val="00407E84"/>
    <w:rsid w:val="00410025"/>
    <w:rsid w:val="004102ED"/>
    <w:rsid w:val="004104FF"/>
    <w:rsid w:val="00410586"/>
    <w:rsid w:val="0041074C"/>
    <w:rsid w:val="0041075A"/>
    <w:rsid w:val="004108C7"/>
    <w:rsid w:val="0041091E"/>
    <w:rsid w:val="00410928"/>
    <w:rsid w:val="00410C82"/>
    <w:rsid w:val="00410E9D"/>
    <w:rsid w:val="00410F2E"/>
    <w:rsid w:val="00410F53"/>
    <w:rsid w:val="004113AB"/>
    <w:rsid w:val="00411563"/>
    <w:rsid w:val="0041175A"/>
    <w:rsid w:val="004118A1"/>
    <w:rsid w:val="00411CD6"/>
    <w:rsid w:val="00411DB0"/>
    <w:rsid w:val="00412004"/>
    <w:rsid w:val="004126C6"/>
    <w:rsid w:val="004127E6"/>
    <w:rsid w:val="00412B61"/>
    <w:rsid w:val="00412B6E"/>
    <w:rsid w:val="00412D31"/>
    <w:rsid w:val="00412D7C"/>
    <w:rsid w:val="00412E20"/>
    <w:rsid w:val="0041325F"/>
    <w:rsid w:val="00413364"/>
    <w:rsid w:val="00413666"/>
    <w:rsid w:val="00413B39"/>
    <w:rsid w:val="00414685"/>
    <w:rsid w:val="004146E0"/>
    <w:rsid w:val="00414843"/>
    <w:rsid w:val="004148B4"/>
    <w:rsid w:val="0041490B"/>
    <w:rsid w:val="00414AE9"/>
    <w:rsid w:val="0041504A"/>
    <w:rsid w:val="0041539B"/>
    <w:rsid w:val="0041541C"/>
    <w:rsid w:val="00415B1B"/>
    <w:rsid w:val="00415BA1"/>
    <w:rsid w:val="00415BA7"/>
    <w:rsid w:val="00415BC0"/>
    <w:rsid w:val="00415DA2"/>
    <w:rsid w:val="00415E3E"/>
    <w:rsid w:val="00416023"/>
    <w:rsid w:val="0041605E"/>
    <w:rsid w:val="0041609C"/>
    <w:rsid w:val="004161AE"/>
    <w:rsid w:val="004163A2"/>
    <w:rsid w:val="00416764"/>
    <w:rsid w:val="0041684C"/>
    <w:rsid w:val="004168F1"/>
    <w:rsid w:val="004168F5"/>
    <w:rsid w:val="00416939"/>
    <w:rsid w:val="00416B55"/>
    <w:rsid w:val="00416B90"/>
    <w:rsid w:val="00416BA7"/>
    <w:rsid w:val="0041701D"/>
    <w:rsid w:val="0041703A"/>
    <w:rsid w:val="00417124"/>
    <w:rsid w:val="0041745D"/>
    <w:rsid w:val="00417546"/>
    <w:rsid w:val="00417754"/>
    <w:rsid w:val="004178BF"/>
    <w:rsid w:val="00417AD8"/>
    <w:rsid w:val="00420030"/>
    <w:rsid w:val="004200B8"/>
    <w:rsid w:val="004201BC"/>
    <w:rsid w:val="004206FF"/>
    <w:rsid w:val="00420716"/>
    <w:rsid w:val="004207D1"/>
    <w:rsid w:val="00420816"/>
    <w:rsid w:val="0042084F"/>
    <w:rsid w:val="00420978"/>
    <w:rsid w:val="00420B5E"/>
    <w:rsid w:val="00420BC8"/>
    <w:rsid w:val="004210F2"/>
    <w:rsid w:val="00421255"/>
    <w:rsid w:val="00421417"/>
    <w:rsid w:val="0042177D"/>
    <w:rsid w:val="00421F4D"/>
    <w:rsid w:val="00421FEA"/>
    <w:rsid w:val="00422130"/>
    <w:rsid w:val="004222EA"/>
    <w:rsid w:val="0042259A"/>
    <w:rsid w:val="0042277F"/>
    <w:rsid w:val="00422790"/>
    <w:rsid w:val="00422A09"/>
    <w:rsid w:val="00422AB7"/>
    <w:rsid w:val="00422BB7"/>
    <w:rsid w:val="00422F60"/>
    <w:rsid w:val="004230CE"/>
    <w:rsid w:val="0042336B"/>
    <w:rsid w:val="004235E2"/>
    <w:rsid w:val="004236EB"/>
    <w:rsid w:val="00423959"/>
    <w:rsid w:val="004239D3"/>
    <w:rsid w:val="00423A12"/>
    <w:rsid w:val="00423F47"/>
    <w:rsid w:val="00423FB1"/>
    <w:rsid w:val="00424372"/>
    <w:rsid w:val="0042474E"/>
    <w:rsid w:val="0042486B"/>
    <w:rsid w:val="0042491D"/>
    <w:rsid w:val="00424952"/>
    <w:rsid w:val="00424A16"/>
    <w:rsid w:val="00424EB6"/>
    <w:rsid w:val="00425048"/>
    <w:rsid w:val="004250AB"/>
    <w:rsid w:val="004251D8"/>
    <w:rsid w:val="004251E0"/>
    <w:rsid w:val="00425306"/>
    <w:rsid w:val="0042552B"/>
    <w:rsid w:val="00425ECA"/>
    <w:rsid w:val="00425FA5"/>
    <w:rsid w:val="004266F7"/>
    <w:rsid w:val="00426A18"/>
    <w:rsid w:val="00426B67"/>
    <w:rsid w:val="0042704C"/>
    <w:rsid w:val="004270F8"/>
    <w:rsid w:val="0042719B"/>
    <w:rsid w:val="0042720E"/>
    <w:rsid w:val="00427317"/>
    <w:rsid w:val="00427455"/>
    <w:rsid w:val="00427559"/>
    <w:rsid w:val="004275E6"/>
    <w:rsid w:val="0042765C"/>
    <w:rsid w:val="00427664"/>
    <w:rsid w:val="00427674"/>
    <w:rsid w:val="00427722"/>
    <w:rsid w:val="00427C3B"/>
    <w:rsid w:val="00427EF4"/>
    <w:rsid w:val="0043018B"/>
    <w:rsid w:val="00430319"/>
    <w:rsid w:val="0043034F"/>
    <w:rsid w:val="0043045A"/>
    <w:rsid w:val="004305AF"/>
    <w:rsid w:val="0043060B"/>
    <w:rsid w:val="004306F3"/>
    <w:rsid w:val="004308E8"/>
    <w:rsid w:val="00430A8F"/>
    <w:rsid w:val="00430B2B"/>
    <w:rsid w:val="00430C74"/>
    <w:rsid w:val="00430E07"/>
    <w:rsid w:val="00430E99"/>
    <w:rsid w:val="00431277"/>
    <w:rsid w:val="0043137F"/>
    <w:rsid w:val="004315F6"/>
    <w:rsid w:val="0043166A"/>
    <w:rsid w:val="00431A09"/>
    <w:rsid w:val="00431AFC"/>
    <w:rsid w:val="00431C24"/>
    <w:rsid w:val="00432106"/>
    <w:rsid w:val="0043246C"/>
    <w:rsid w:val="004325ED"/>
    <w:rsid w:val="00432750"/>
    <w:rsid w:val="00432778"/>
    <w:rsid w:val="00432809"/>
    <w:rsid w:val="00432871"/>
    <w:rsid w:val="00432A49"/>
    <w:rsid w:val="00432B27"/>
    <w:rsid w:val="00432BBD"/>
    <w:rsid w:val="00432DE7"/>
    <w:rsid w:val="00432F08"/>
    <w:rsid w:val="00432FE5"/>
    <w:rsid w:val="004330E4"/>
    <w:rsid w:val="004330FC"/>
    <w:rsid w:val="00433174"/>
    <w:rsid w:val="0043317A"/>
    <w:rsid w:val="004332E8"/>
    <w:rsid w:val="004338D8"/>
    <w:rsid w:val="00433ADF"/>
    <w:rsid w:val="00433CBF"/>
    <w:rsid w:val="00433D7C"/>
    <w:rsid w:val="00433E5A"/>
    <w:rsid w:val="00433F36"/>
    <w:rsid w:val="00434186"/>
    <w:rsid w:val="004341D1"/>
    <w:rsid w:val="0043422F"/>
    <w:rsid w:val="004342DC"/>
    <w:rsid w:val="00434315"/>
    <w:rsid w:val="004343D7"/>
    <w:rsid w:val="00434419"/>
    <w:rsid w:val="00434551"/>
    <w:rsid w:val="004347A5"/>
    <w:rsid w:val="00434806"/>
    <w:rsid w:val="00434BFE"/>
    <w:rsid w:val="00434C4F"/>
    <w:rsid w:val="00434D50"/>
    <w:rsid w:val="0043505D"/>
    <w:rsid w:val="004350B0"/>
    <w:rsid w:val="0043531F"/>
    <w:rsid w:val="004353E7"/>
    <w:rsid w:val="004354FE"/>
    <w:rsid w:val="00435550"/>
    <w:rsid w:val="0043579A"/>
    <w:rsid w:val="00435E79"/>
    <w:rsid w:val="0043656B"/>
    <w:rsid w:val="00436635"/>
    <w:rsid w:val="0043687A"/>
    <w:rsid w:val="00436968"/>
    <w:rsid w:val="00436B48"/>
    <w:rsid w:val="00436DB8"/>
    <w:rsid w:val="00436F74"/>
    <w:rsid w:val="0043728C"/>
    <w:rsid w:val="0043740F"/>
    <w:rsid w:val="004375B6"/>
    <w:rsid w:val="00437741"/>
    <w:rsid w:val="00437845"/>
    <w:rsid w:val="00437BAF"/>
    <w:rsid w:val="00437BC1"/>
    <w:rsid w:val="00437C12"/>
    <w:rsid w:val="00437D46"/>
    <w:rsid w:val="00437F11"/>
    <w:rsid w:val="00437FBC"/>
    <w:rsid w:val="00440002"/>
    <w:rsid w:val="004400B8"/>
    <w:rsid w:val="00440222"/>
    <w:rsid w:val="00440528"/>
    <w:rsid w:val="00440956"/>
    <w:rsid w:val="0044099C"/>
    <w:rsid w:val="00440A00"/>
    <w:rsid w:val="00440A3F"/>
    <w:rsid w:val="00440C5A"/>
    <w:rsid w:val="004410A6"/>
    <w:rsid w:val="0044140B"/>
    <w:rsid w:val="0044176A"/>
    <w:rsid w:val="00441905"/>
    <w:rsid w:val="00441AB7"/>
    <w:rsid w:val="00441B03"/>
    <w:rsid w:val="00441B94"/>
    <w:rsid w:val="00441C17"/>
    <w:rsid w:val="00441DF2"/>
    <w:rsid w:val="00441E28"/>
    <w:rsid w:val="00441E51"/>
    <w:rsid w:val="00441E8F"/>
    <w:rsid w:val="004421F2"/>
    <w:rsid w:val="00442221"/>
    <w:rsid w:val="0044225B"/>
    <w:rsid w:val="004425D4"/>
    <w:rsid w:val="004425EB"/>
    <w:rsid w:val="00442775"/>
    <w:rsid w:val="004428F5"/>
    <w:rsid w:val="00442AD6"/>
    <w:rsid w:val="00442BAC"/>
    <w:rsid w:val="00442DDE"/>
    <w:rsid w:val="00442FF3"/>
    <w:rsid w:val="00443349"/>
    <w:rsid w:val="00443355"/>
    <w:rsid w:val="00443436"/>
    <w:rsid w:val="004438EE"/>
    <w:rsid w:val="00443C5C"/>
    <w:rsid w:val="00443D7C"/>
    <w:rsid w:val="00443D8B"/>
    <w:rsid w:val="00444326"/>
    <w:rsid w:val="00444384"/>
    <w:rsid w:val="00444CB8"/>
    <w:rsid w:val="00444D43"/>
    <w:rsid w:val="00444EAE"/>
    <w:rsid w:val="00444F79"/>
    <w:rsid w:val="0044505E"/>
    <w:rsid w:val="004450BA"/>
    <w:rsid w:val="00445139"/>
    <w:rsid w:val="0044531B"/>
    <w:rsid w:val="0044573C"/>
    <w:rsid w:val="00445B3E"/>
    <w:rsid w:val="00445CAD"/>
    <w:rsid w:val="0044629A"/>
    <w:rsid w:val="00446361"/>
    <w:rsid w:val="004463D0"/>
    <w:rsid w:val="004464D5"/>
    <w:rsid w:val="004467D9"/>
    <w:rsid w:val="00446905"/>
    <w:rsid w:val="00446997"/>
    <w:rsid w:val="00446CCE"/>
    <w:rsid w:val="00446FC5"/>
    <w:rsid w:val="00447044"/>
    <w:rsid w:val="004470D6"/>
    <w:rsid w:val="004473A1"/>
    <w:rsid w:val="004476D0"/>
    <w:rsid w:val="00447716"/>
    <w:rsid w:val="00447732"/>
    <w:rsid w:val="0044776A"/>
    <w:rsid w:val="00447893"/>
    <w:rsid w:val="004479A3"/>
    <w:rsid w:val="00447A6D"/>
    <w:rsid w:val="00447B17"/>
    <w:rsid w:val="00447B81"/>
    <w:rsid w:val="00447EC8"/>
    <w:rsid w:val="00450096"/>
    <w:rsid w:val="004501DA"/>
    <w:rsid w:val="004504B6"/>
    <w:rsid w:val="00450552"/>
    <w:rsid w:val="00450630"/>
    <w:rsid w:val="004509AD"/>
    <w:rsid w:val="00450A7F"/>
    <w:rsid w:val="00450B34"/>
    <w:rsid w:val="00450CAA"/>
    <w:rsid w:val="00450CC2"/>
    <w:rsid w:val="00450DF5"/>
    <w:rsid w:val="00450E12"/>
    <w:rsid w:val="00450E86"/>
    <w:rsid w:val="0045105F"/>
    <w:rsid w:val="0045106C"/>
    <w:rsid w:val="004510AC"/>
    <w:rsid w:val="00451245"/>
    <w:rsid w:val="0045141E"/>
    <w:rsid w:val="00451447"/>
    <w:rsid w:val="00451769"/>
    <w:rsid w:val="004517DA"/>
    <w:rsid w:val="00451991"/>
    <w:rsid w:val="0045199F"/>
    <w:rsid w:val="00451AEA"/>
    <w:rsid w:val="00451B90"/>
    <w:rsid w:val="00451D1B"/>
    <w:rsid w:val="00451EDA"/>
    <w:rsid w:val="0045205C"/>
    <w:rsid w:val="0045214F"/>
    <w:rsid w:val="004521E6"/>
    <w:rsid w:val="00452224"/>
    <w:rsid w:val="004523DA"/>
    <w:rsid w:val="0045245D"/>
    <w:rsid w:val="004527D1"/>
    <w:rsid w:val="00452DD0"/>
    <w:rsid w:val="00453067"/>
    <w:rsid w:val="0045318F"/>
    <w:rsid w:val="004533C0"/>
    <w:rsid w:val="0045359D"/>
    <w:rsid w:val="004536B8"/>
    <w:rsid w:val="00453B4B"/>
    <w:rsid w:val="00453DAA"/>
    <w:rsid w:val="00453EAF"/>
    <w:rsid w:val="0045400B"/>
    <w:rsid w:val="00454085"/>
    <w:rsid w:val="0045422F"/>
    <w:rsid w:val="004545D3"/>
    <w:rsid w:val="00454BD8"/>
    <w:rsid w:val="00454BF7"/>
    <w:rsid w:val="00454F7E"/>
    <w:rsid w:val="00454FF3"/>
    <w:rsid w:val="00455055"/>
    <w:rsid w:val="004550BD"/>
    <w:rsid w:val="004550CA"/>
    <w:rsid w:val="00455640"/>
    <w:rsid w:val="004557AF"/>
    <w:rsid w:val="004557FF"/>
    <w:rsid w:val="00455831"/>
    <w:rsid w:val="00455A0E"/>
    <w:rsid w:val="00455B24"/>
    <w:rsid w:val="00455B54"/>
    <w:rsid w:val="00455C95"/>
    <w:rsid w:val="00455FD0"/>
    <w:rsid w:val="004563B2"/>
    <w:rsid w:val="0045643C"/>
    <w:rsid w:val="0045643F"/>
    <w:rsid w:val="004564B3"/>
    <w:rsid w:val="0045652F"/>
    <w:rsid w:val="00456603"/>
    <w:rsid w:val="004566F9"/>
    <w:rsid w:val="004567A9"/>
    <w:rsid w:val="00456A3C"/>
    <w:rsid w:val="00456D93"/>
    <w:rsid w:val="004571A9"/>
    <w:rsid w:val="00457364"/>
    <w:rsid w:val="004573D7"/>
    <w:rsid w:val="00457543"/>
    <w:rsid w:val="004578C1"/>
    <w:rsid w:val="00457B70"/>
    <w:rsid w:val="00457EFA"/>
    <w:rsid w:val="00460110"/>
    <w:rsid w:val="004602DC"/>
    <w:rsid w:val="00460418"/>
    <w:rsid w:val="004609E4"/>
    <w:rsid w:val="00460D8B"/>
    <w:rsid w:val="00460FF1"/>
    <w:rsid w:val="004612B2"/>
    <w:rsid w:val="004615D1"/>
    <w:rsid w:val="004618AB"/>
    <w:rsid w:val="00461B01"/>
    <w:rsid w:val="00461BEF"/>
    <w:rsid w:val="00461CD2"/>
    <w:rsid w:val="00461DC7"/>
    <w:rsid w:val="00462363"/>
    <w:rsid w:val="00462796"/>
    <w:rsid w:val="0046298D"/>
    <w:rsid w:val="0046299E"/>
    <w:rsid w:val="00462A0A"/>
    <w:rsid w:val="00462BFB"/>
    <w:rsid w:val="00462C1F"/>
    <w:rsid w:val="00462C59"/>
    <w:rsid w:val="00462DE7"/>
    <w:rsid w:val="00463089"/>
    <w:rsid w:val="0046322C"/>
    <w:rsid w:val="00463416"/>
    <w:rsid w:val="004634E4"/>
    <w:rsid w:val="004635F9"/>
    <w:rsid w:val="00463634"/>
    <w:rsid w:val="00463A00"/>
    <w:rsid w:val="00463B01"/>
    <w:rsid w:val="00463CF9"/>
    <w:rsid w:val="00463F48"/>
    <w:rsid w:val="00464064"/>
    <w:rsid w:val="004640CE"/>
    <w:rsid w:val="0046448E"/>
    <w:rsid w:val="00464694"/>
    <w:rsid w:val="004647DF"/>
    <w:rsid w:val="00464995"/>
    <w:rsid w:val="00464ACE"/>
    <w:rsid w:val="00464E3F"/>
    <w:rsid w:val="00464ED8"/>
    <w:rsid w:val="004650FF"/>
    <w:rsid w:val="004651FF"/>
    <w:rsid w:val="004654DC"/>
    <w:rsid w:val="004655B7"/>
    <w:rsid w:val="00465636"/>
    <w:rsid w:val="00465B92"/>
    <w:rsid w:val="00465BD1"/>
    <w:rsid w:val="00465CC4"/>
    <w:rsid w:val="00466578"/>
    <w:rsid w:val="004665EE"/>
    <w:rsid w:val="00466621"/>
    <w:rsid w:val="004668A6"/>
    <w:rsid w:val="00466EAD"/>
    <w:rsid w:val="00466EF8"/>
    <w:rsid w:val="00467279"/>
    <w:rsid w:val="00467909"/>
    <w:rsid w:val="0046795C"/>
    <w:rsid w:val="00467D5D"/>
    <w:rsid w:val="00467D72"/>
    <w:rsid w:val="00470444"/>
    <w:rsid w:val="00470928"/>
    <w:rsid w:val="00470AB4"/>
    <w:rsid w:val="00470AC8"/>
    <w:rsid w:val="00470B0D"/>
    <w:rsid w:val="00470CE2"/>
    <w:rsid w:val="00470E45"/>
    <w:rsid w:val="00470F6F"/>
    <w:rsid w:val="004712BC"/>
    <w:rsid w:val="00471303"/>
    <w:rsid w:val="004713B2"/>
    <w:rsid w:val="00471462"/>
    <w:rsid w:val="00471875"/>
    <w:rsid w:val="00471DC9"/>
    <w:rsid w:val="00471E38"/>
    <w:rsid w:val="00471EB9"/>
    <w:rsid w:val="00471EFE"/>
    <w:rsid w:val="00471F3B"/>
    <w:rsid w:val="00471F66"/>
    <w:rsid w:val="00472038"/>
    <w:rsid w:val="004721D2"/>
    <w:rsid w:val="004721F0"/>
    <w:rsid w:val="00472261"/>
    <w:rsid w:val="004723F4"/>
    <w:rsid w:val="00472421"/>
    <w:rsid w:val="00472B32"/>
    <w:rsid w:val="00472BB2"/>
    <w:rsid w:val="00472BC9"/>
    <w:rsid w:val="00472C45"/>
    <w:rsid w:val="00472C93"/>
    <w:rsid w:val="00472E2A"/>
    <w:rsid w:val="00472F12"/>
    <w:rsid w:val="00472FB7"/>
    <w:rsid w:val="00472FEE"/>
    <w:rsid w:val="00473311"/>
    <w:rsid w:val="00473AE4"/>
    <w:rsid w:val="00473B39"/>
    <w:rsid w:val="00473D8B"/>
    <w:rsid w:val="00474044"/>
    <w:rsid w:val="00474526"/>
    <w:rsid w:val="004745E7"/>
    <w:rsid w:val="004749B1"/>
    <w:rsid w:val="00474D09"/>
    <w:rsid w:val="00474F58"/>
    <w:rsid w:val="00474F72"/>
    <w:rsid w:val="0047507B"/>
    <w:rsid w:val="0047512C"/>
    <w:rsid w:val="00475265"/>
    <w:rsid w:val="004754EC"/>
    <w:rsid w:val="00475590"/>
    <w:rsid w:val="00475674"/>
    <w:rsid w:val="00475A68"/>
    <w:rsid w:val="00475AEE"/>
    <w:rsid w:val="00475C50"/>
    <w:rsid w:val="0047606C"/>
    <w:rsid w:val="004762B0"/>
    <w:rsid w:val="00476457"/>
    <w:rsid w:val="00476476"/>
    <w:rsid w:val="00476481"/>
    <w:rsid w:val="0047648C"/>
    <w:rsid w:val="004765E2"/>
    <w:rsid w:val="00476601"/>
    <w:rsid w:val="00476696"/>
    <w:rsid w:val="004766B3"/>
    <w:rsid w:val="00476793"/>
    <w:rsid w:val="00476AAE"/>
    <w:rsid w:val="00476D8C"/>
    <w:rsid w:val="00476EBA"/>
    <w:rsid w:val="004770D0"/>
    <w:rsid w:val="004772F7"/>
    <w:rsid w:val="0047753D"/>
    <w:rsid w:val="00477541"/>
    <w:rsid w:val="00477925"/>
    <w:rsid w:val="00477CA3"/>
    <w:rsid w:val="00480144"/>
    <w:rsid w:val="004803BC"/>
    <w:rsid w:val="00480506"/>
    <w:rsid w:val="00480571"/>
    <w:rsid w:val="00480846"/>
    <w:rsid w:val="00480A08"/>
    <w:rsid w:val="0048115C"/>
    <w:rsid w:val="00481448"/>
    <w:rsid w:val="0048170E"/>
    <w:rsid w:val="00481DD5"/>
    <w:rsid w:val="00481F79"/>
    <w:rsid w:val="0048211F"/>
    <w:rsid w:val="0048214D"/>
    <w:rsid w:val="00482262"/>
    <w:rsid w:val="004824CA"/>
    <w:rsid w:val="0048265E"/>
    <w:rsid w:val="004829CC"/>
    <w:rsid w:val="00482C4F"/>
    <w:rsid w:val="00482DAC"/>
    <w:rsid w:val="004830E6"/>
    <w:rsid w:val="00483581"/>
    <w:rsid w:val="00483629"/>
    <w:rsid w:val="00483644"/>
    <w:rsid w:val="0048373C"/>
    <w:rsid w:val="00483A6E"/>
    <w:rsid w:val="00483B21"/>
    <w:rsid w:val="00483CAA"/>
    <w:rsid w:val="00483F32"/>
    <w:rsid w:val="004841B0"/>
    <w:rsid w:val="00484522"/>
    <w:rsid w:val="004845B4"/>
    <w:rsid w:val="00484606"/>
    <w:rsid w:val="0048496F"/>
    <w:rsid w:val="00484A1B"/>
    <w:rsid w:val="00484B36"/>
    <w:rsid w:val="00484E64"/>
    <w:rsid w:val="00484FDB"/>
    <w:rsid w:val="004850EE"/>
    <w:rsid w:val="0048523F"/>
    <w:rsid w:val="004852E2"/>
    <w:rsid w:val="00485477"/>
    <w:rsid w:val="00485972"/>
    <w:rsid w:val="00485AA2"/>
    <w:rsid w:val="00485CE7"/>
    <w:rsid w:val="00485D4C"/>
    <w:rsid w:val="004862B0"/>
    <w:rsid w:val="00486332"/>
    <w:rsid w:val="00486336"/>
    <w:rsid w:val="00486664"/>
    <w:rsid w:val="00486739"/>
    <w:rsid w:val="004867C5"/>
    <w:rsid w:val="00486926"/>
    <w:rsid w:val="00486AFC"/>
    <w:rsid w:val="00486BFE"/>
    <w:rsid w:val="00486CD5"/>
    <w:rsid w:val="0048745B"/>
    <w:rsid w:val="004879F6"/>
    <w:rsid w:val="00487CD9"/>
    <w:rsid w:val="00487D31"/>
    <w:rsid w:val="00487E80"/>
    <w:rsid w:val="00487F29"/>
    <w:rsid w:val="00487F3F"/>
    <w:rsid w:val="00490138"/>
    <w:rsid w:val="00490693"/>
    <w:rsid w:val="00490848"/>
    <w:rsid w:val="00490E4D"/>
    <w:rsid w:val="00490FDC"/>
    <w:rsid w:val="004910CA"/>
    <w:rsid w:val="0049124A"/>
    <w:rsid w:val="0049136F"/>
    <w:rsid w:val="004913EE"/>
    <w:rsid w:val="004914AF"/>
    <w:rsid w:val="004914CB"/>
    <w:rsid w:val="004914D7"/>
    <w:rsid w:val="00491EB5"/>
    <w:rsid w:val="00491F36"/>
    <w:rsid w:val="00492B11"/>
    <w:rsid w:val="00492BD0"/>
    <w:rsid w:val="00492C08"/>
    <w:rsid w:val="0049300B"/>
    <w:rsid w:val="004930B8"/>
    <w:rsid w:val="004931AE"/>
    <w:rsid w:val="004932F8"/>
    <w:rsid w:val="00493738"/>
    <w:rsid w:val="0049382D"/>
    <w:rsid w:val="00493A25"/>
    <w:rsid w:val="00493AD9"/>
    <w:rsid w:val="00493B92"/>
    <w:rsid w:val="00493C85"/>
    <w:rsid w:val="00493EEC"/>
    <w:rsid w:val="00493FB1"/>
    <w:rsid w:val="00493FEC"/>
    <w:rsid w:val="00493FF6"/>
    <w:rsid w:val="004940BC"/>
    <w:rsid w:val="0049419A"/>
    <w:rsid w:val="0049432F"/>
    <w:rsid w:val="00494348"/>
    <w:rsid w:val="004944FD"/>
    <w:rsid w:val="0049451D"/>
    <w:rsid w:val="0049453E"/>
    <w:rsid w:val="004946E4"/>
    <w:rsid w:val="00494E11"/>
    <w:rsid w:val="004951CC"/>
    <w:rsid w:val="004955DB"/>
    <w:rsid w:val="004959E0"/>
    <w:rsid w:val="00495B0C"/>
    <w:rsid w:val="00495D5F"/>
    <w:rsid w:val="00495E97"/>
    <w:rsid w:val="004960AC"/>
    <w:rsid w:val="00496381"/>
    <w:rsid w:val="00496541"/>
    <w:rsid w:val="0049693F"/>
    <w:rsid w:val="00496AD2"/>
    <w:rsid w:val="00496DDF"/>
    <w:rsid w:val="00497384"/>
    <w:rsid w:val="004973AE"/>
    <w:rsid w:val="004978B9"/>
    <w:rsid w:val="00497A8B"/>
    <w:rsid w:val="00497C1C"/>
    <w:rsid w:val="00497C99"/>
    <w:rsid w:val="00497F70"/>
    <w:rsid w:val="004A02DF"/>
    <w:rsid w:val="004A0330"/>
    <w:rsid w:val="004A03B5"/>
    <w:rsid w:val="004A08A0"/>
    <w:rsid w:val="004A08A6"/>
    <w:rsid w:val="004A08B4"/>
    <w:rsid w:val="004A0FA8"/>
    <w:rsid w:val="004A10CD"/>
    <w:rsid w:val="004A11A0"/>
    <w:rsid w:val="004A1270"/>
    <w:rsid w:val="004A13AA"/>
    <w:rsid w:val="004A17C4"/>
    <w:rsid w:val="004A182B"/>
    <w:rsid w:val="004A18F9"/>
    <w:rsid w:val="004A195A"/>
    <w:rsid w:val="004A1AAE"/>
    <w:rsid w:val="004A1C40"/>
    <w:rsid w:val="004A1D3B"/>
    <w:rsid w:val="004A1FA2"/>
    <w:rsid w:val="004A2189"/>
    <w:rsid w:val="004A2683"/>
    <w:rsid w:val="004A2781"/>
    <w:rsid w:val="004A2D19"/>
    <w:rsid w:val="004A2DC5"/>
    <w:rsid w:val="004A308C"/>
    <w:rsid w:val="004A319A"/>
    <w:rsid w:val="004A3660"/>
    <w:rsid w:val="004A39A9"/>
    <w:rsid w:val="004A3A2F"/>
    <w:rsid w:val="004A3A62"/>
    <w:rsid w:val="004A3D08"/>
    <w:rsid w:val="004A425E"/>
    <w:rsid w:val="004A4303"/>
    <w:rsid w:val="004A4361"/>
    <w:rsid w:val="004A45FC"/>
    <w:rsid w:val="004A4670"/>
    <w:rsid w:val="004A46D9"/>
    <w:rsid w:val="004A48D5"/>
    <w:rsid w:val="004A4994"/>
    <w:rsid w:val="004A4B0E"/>
    <w:rsid w:val="004A4CFA"/>
    <w:rsid w:val="004A506A"/>
    <w:rsid w:val="004A5228"/>
    <w:rsid w:val="004A5676"/>
    <w:rsid w:val="004A5891"/>
    <w:rsid w:val="004A5D50"/>
    <w:rsid w:val="004A61D9"/>
    <w:rsid w:val="004A63A8"/>
    <w:rsid w:val="004A63D3"/>
    <w:rsid w:val="004A67CA"/>
    <w:rsid w:val="004A683E"/>
    <w:rsid w:val="004A6985"/>
    <w:rsid w:val="004A6995"/>
    <w:rsid w:val="004A6B34"/>
    <w:rsid w:val="004A6E84"/>
    <w:rsid w:val="004A7121"/>
    <w:rsid w:val="004A75C9"/>
    <w:rsid w:val="004A7603"/>
    <w:rsid w:val="004A7642"/>
    <w:rsid w:val="004A7693"/>
    <w:rsid w:val="004A79A3"/>
    <w:rsid w:val="004A7B84"/>
    <w:rsid w:val="004A7DBF"/>
    <w:rsid w:val="004A7E74"/>
    <w:rsid w:val="004B0183"/>
    <w:rsid w:val="004B0551"/>
    <w:rsid w:val="004B09C1"/>
    <w:rsid w:val="004B0CCD"/>
    <w:rsid w:val="004B0E2B"/>
    <w:rsid w:val="004B0E9C"/>
    <w:rsid w:val="004B0EE2"/>
    <w:rsid w:val="004B144E"/>
    <w:rsid w:val="004B15A3"/>
    <w:rsid w:val="004B15F6"/>
    <w:rsid w:val="004B16A3"/>
    <w:rsid w:val="004B1836"/>
    <w:rsid w:val="004B186B"/>
    <w:rsid w:val="004B18D7"/>
    <w:rsid w:val="004B1C3F"/>
    <w:rsid w:val="004B1DAC"/>
    <w:rsid w:val="004B1DFE"/>
    <w:rsid w:val="004B1FF5"/>
    <w:rsid w:val="004B213F"/>
    <w:rsid w:val="004B224B"/>
    <w:rsid w:val="004B22A4"/>
    <w:rsid w:val="004B22AC"/>
    <w:rsid w:val="004B247F"/>
    <w:rsid w:val="004B265F"/>
    <w:rsid w:val="004B26F7"/>
    <w:rsid w:val="004B2E09"/>
    <w:rsid w:val="004B2E0D"/>
    <w:rsid w:val="004B2EC0"/>
    <w:rsid w:val="004B330E"/>
    <w:rsid w:val="004B3764"/>
    <w:rsid w:val="004B3784"/>
    <w:rsid w:val="004B37FA"/>
    <w:rsid w:val="004B3865"/>
    <w:rsid w:val="004B3A41"/>
    <w:rsid w:val="004B3DAC"/>
    <w:rsid w:val="004B4198"/>
    <w:rsid w:val="004B42C7"/>
    <w:rsid w:val="004B4356"/>
    <w:rsid w:val="004B476E"/>
    <w:rsid w:val="004B4B74"/>
    <w:rsid w:val="004B4DAC"/>
    <w:rsid w:val="004B50C9"/>
    <w:rsid w:val="004B53AE"/>
    <w:rsid w:val="004B54DA"/>
    <w:rsid w:val="004B575C"/>
    <w:rsid w:val="004B582E"/>
    <w:rsid w:val="004B59C3"/>
    <w:rsid w:val="004B5B8D"/>
    <w:rsid w:val="004B5BD3"/>
    <w:rsid w:val="004B5FE3"/>
    <w:rsid w:val="004B625A"/>
    <w:rsid w:val="004B6460"/>
    <w:rsid w:val="004B6B15"/>
    <w:rsid w:val="004B6BB8"/>
    <w:rsid w:val="004B6BDD"/>
    <w:rsid w:val="004B6DD6"/>
    <w:rsid w:val="004B6E61"/>
    <w:rsid w:val="004B7438"/>
    <w:rsid w:val="004B7532"/>
    <w:rsid w:val="004B75A0"/>
    <w:rsid w:val="004B7A5B"/>
    <w:rsid w:val="004B7B22"/>
    <w:rsid w:val="004B7C24"/>
    <w:rsid w:val="004C005F"/>
    <w:rsid w:val="004C03B2"/>
    <w:rsid w:val="004C03F9"/>
    <w:rsid w:val="004C042E"/>
    <w:rsid w:val="004C04AF"/>
    <w:rsid w:val="004C07DE"/>
    <w:rsid w:val="004C0B59"/>
    <w:rsid w:val="004C0B70"/>
    <w:rsid w:val="004C0C4E"/>
    <w:rsid w:val="004C0C6B"/>
    <w:rsid w:val="004C0EFE"/>
    <w:rsid w:val="004C0F13"/>
    <w:rsid w:val="004C112D"/>
    <w:rsid w:val="004C1555"/>
    <w:rsid w:val="004C156F"/>
    <w:rsid w:val="004C16D0"/>
    <w:rsid w:val="004C1903"/>
    <w:rsid w:val="004C1EEC"/>
    <w:rsid w:val="004C207D"/>
    <w:rsid w:val="004C23BC"/>
    <w:rsid w:val="004C2BB0"/>
    <w:rsid w:val="004C2C4A"/>
    <w:rsid w:val="004C2DB6"/>
    <w:rsid w:val="004C2E0D"/>
    <w:rsid w:val="004C309B"/>
    <w:rsid w:val="004C323A"/>
    <w:rsid w:val="004C331E"/>
    <w:rsid w:val="004C344E"/>
    <w:rsid w:val="004C3583"/>
    <w:rsid w:val="004C36FA"/>
    <w:rsid w:val="004C391B"/>
    <w:rsid w:val="004C3E18"/>
    <w:rsid w:val="004C3F86"/>
    <w:rsid w:val="004C3FE5"/>
    <w:rsid w:val="004C453F"/>
    <w:rsid w:val="004C4695"/>
    <w:rsid w:val="004C498D"/>
    <w:rsid w:val="004C49B8"/>
    <w:rsid w:val="004C4BE8"/>
    <w:rsid w:val="004C4CEF"/>
    <w:rsid w:val="004C4DAD"/>
    <w:rsid w:val="004C4F1D"/>
    <w:rsid w:val="004C5026"/>
    <w:rsid w:val="004C5046"/>
    <w:rsid w:val="004C51AD"/>
    <w:rsid w:val="004C52A4"/>
    <w:rsid w:val="004C54EF"/>
    <w:rsid w:val="004C55E9"/>
    <w:rsid w:val="004C57B0"/>
    <w:rsid w:val="004C58B7"/>
    <w:rsid w:val="004C5AE7"/>
    <w:rsid w:val="004C5C31"/>
    <w:rsid w:val="004C5CA0"/>
    <w:rsid w:val="004C5E4D"/>
    <w:rsid w:val="004C5F2E"/>
    <w:rsid w:val="004C634D"/>
    <w:rsid w:val="004C6392"/>
    <w:rsid w:val="004C681B"/>
    <w:rsid w:val="004C6BF0"/>
    <w:rsid w:val="004C6CDD"/>
    <w:rsid w:val="004C6EED"/>
    <w:rsid w:val="004C70C2"/>
    <w:rsid w:val="004C7172"/>
    <w:rsid w:val="004C72A9"/>
    <w:rsid w:val="004C75CC"/>
    <w:rsid w:val="004C791D"/>
    <w:rsid w:val="004C7959"/>
    <w:rsid w:val="004C7F2F"/>
    <w:rsid w:val="004D01C2"/>
    <w:rsid w:val="004D0359"/>
    <w:rsid w:val="004D0602"/>
    <w:rsid w:val="004D06AC"/>
    <w:rsid w:val="004D06D2"/>
    <w:rsid w:val="004D0AD3"/>
    <w:rsid w:val="004D0BB7"/>
    <w:rsid w:val="004D0C4C"/>
    <w:rsid w:val="004D0C65"/>
    <w:rsid w:val="004D13BA"/>
    <w:rsid w:val="004D186E"/>
    <w:rsid w:val="004D1886"/>
    <w:rsid w:val="004D1B22"/>
    <w:rsid w:val="004D1B6B"/>
    <w:rsid w:val="004D1C80"/>
    <w:rsid w:val="004D1CC7"/>
    <w:rsid w:val="004D23EE"/>
    <w:rsid w:val="004D25EE"/>
    <w:rsid w:val="004D2642"/>
    <w:rsid w:val="004D269C"/>
    <w:rsid w:val="004D2784"/>
    <w:rsid w:val="004D2887"/>
    <w:rsid w:val="004D28E5"/>
    <w:rsid w:val="004D2B6C"/>
    <w:rsid w:val="004D2C27"/>
    <w:rsid w:val="004D2CEB"/>
    <w:rsid w:val="004D2EFB"/>
    <w:rsid w:val="004D3010"/>
    <w:rsid w:val="004D318A"/>
    <w:rsid w:val="004D33F1"/>
    <w:rsid w:val="004D34F1"/>
    <w:rsid w:val="004D3D14"/>
    <w:rsid w:val="004D3D24"/>
    <w:rsid w:val="004D3F52"/>
    <w:rsid w:val="004D439A"/>
    <w:rsid w:val="004D44F4"/>
    <w:rsid w:val="004D46FA"/>
    <w:rsid w:val="004D4ABF"/>
    <w:rsid w:val="004D4B9D"/>
    <w:rsid w:val="004D4C0B"/>
    <w:rsid w:val="004D4C59"/>
    <w:rsid w:val="004D4E34"/>
    <w:rsid w:val="004D50DF"/>
    <w:rsid w:val="004D51B5"/>
    <w:rsid w:val="004D54D3"/>
    <w:rsid w:val="004D5732"/>
    <w:rsid w:val="004D57BD"/>
    <w:rsid w:val="004D57D2"/>
    <w:rsid w:val="004D58EC"/>
    <w:rsid w:val="004D596C"/>
    <w:rsid w:val="004D59E4"/>
    <w:rsid w:val="004D5D57"/>
    <w:rsid w:val="004D5EE1"/>
    <w:rsid w:val="004D5EF8"/>
    <w:rsid w:val="004D5F19"/>
    <w:rsid w:val="004D60BB"/>
    <w:rsid w:val="004D643A"/>
    <w:rsid w:val="004D6604"/>
    <w:rsid w:val="004D6667"/>
    <w:rsid w:val="004D698A"/>
    <w:rsid w:val="004D69E8"/>
    <w:rsid w:val="004D6A54"/>
    <w:rsid w:val="004D6A6B"/>
    <w:rsid w:val="004D6D58"/>
    <w:rsid w:val="004D6DF1"/>
    <w:rsid w:val="004D6DF9"/>
    <w:rsid w:val="004D6E50"/>
    <w:rsid w:val="004D7198"/>
    <w:rsid w:val="004D725F"/>
    <w:rsid w:val="004D74B5"/>
    <w:rsid w:val="004D74E8"/>
    <w:rsid w:val="004D754E"/>
    <w:rsid w:val="004D779A"/>
    <w:rsid w:val="004D7855"/>
    <w:rsid w:val="004D7A58"/>
    <w:rsid w:val="004D7A69"/>
    <w:rsid w:val="004D7B75"/>
    <w:rsid w:val="004D7D51"/>
    <w:rsid w:val="004E00BA"/>
    <w:rsid w:val="004E066A"/>
    <w:rsid w:val="004E0712"/>
    <w:rsid w:val="004E08FE"/>
    <w:rsid w:val="004E095F"/>
    <w:rsid w:val="004E0CBC"/>
    <w:rsid w:val="004E0D80"/>
    <w:rsid w:val="004E103C"/>
    <w:rsid w:val="004E12BA"/>
    <w:rsid w:val="004E152B"/>
    <w:rsid w:val="004E162A"/>
    <w:rsid w:val="004E1920"/>
    <w:rsid w:val="004E1CB9"/>
    <w:rsid w:val="004E1EB0"/>
    <w:rsid w:val="004E21B1"/>
    <w:rsid w:val="004E22CD"/>
    <w:rsid w:val="004E2860"/>
    <w:rsid w:val="004E287A"/>
    <w:rsid w:val="004E290E"/>
    <w:rsid w:val="004E2B41"/>
    <w:rsid w:val="004E2EFA"/>
    <w:rsid w:val="004E353D"/>
    <w:rsid w:val="004E3595"/>
    <w:rsid w:val="004E35AE"/>
    <w:rsid w:val="004E363D"/>
    <w:rsid w:val="004E36C1"/>
    <w:rsid w:val="004E36E4"/>
    <w:rsid w:val="004E390B"/>
    <w:rsid w:val="004E4020"/>
    <w:rsid w:val="004E4394"/>
    <w:rsid w:val="004E44D9"/>
    <w:rsid w:val="004E452F"/>
    <w:rsid w:val="004E459D"/>
    <w:rsid w:val="004E46B1"/>
    <w:rsid w:val="004E4A5A"/>
    <w:rsid w:val="004E4CC7"/>
    <w:rsid w:val="004E4EFF"/>
    <w:rsid w:val="004E519B"/>
    <w:rsid w:val="004E57B4"/>
    <w:rsid w:val="004E57D0"/>
    <w:rsid w:val="004E590E"/>
    <w:rsid w:val="004E5975"/>
    <w:rsid w:val="004E5A3E"/>
    <w:rsid w:val="004E5A67"/>
    <w:rsid w:val="004E5E99"/>
    <w:rsid w:val="004E60E0"/>
    <w:rsid w:val="004E61C7"/>
    <w:rsid w:val="004E637B"/>
    <w:rsid w:val="004E6518"/>
    <w:rsid w:val="004E6677"/>
    <w:rsid w:val="004E668A"/>
    <w:rsid w:val="004E66A5"/>
    <w:rsid w:val="004E66ED"/>
    <w:rsid w:val="004E684B"/>
    <w:rsid w:val="004E6A04"/>
    <w:rsid w:val="004E6AC3"/>
    <w:rsid w:val="004E6B69"/>
    <w:rsid w:val="004E6CBB"/>
    <w:rsid w:val="004E6D9F"/>
    <w:rsid w:val="004E70DA"/>
    <w:rsid w:val="004E7277"/>
    <w:rsid w:val="004E7452"/>
    <w:rsid w:val="004E7501"/>
    <w:rsid w:val="004E76F3"/>
    <w:rsid w:val="004E7B0A"/>
    <w:rsid w:val="004E7C29"/>
    <w:rsid w:val="004E7C71"/>
    <w:rsid w:val="004E7C7A"/>
    <w:rsid w:val="004E7DF2"/>
    <w:rsid w:val="004E7EDB"/>
    <w:rsid w:val="004E7FCC"/>
    <w:rsid w:val="004F00BE"/>
    <w:rsid w:val="004F02A5"/>
    <w:rsid w:val="004F04A1"/>
    <w:rsid w:val="004F0B09"/>
    <w:rsid w:val="004F0B8F"/>
    <w:rsid w:val="004F0CDE"/>
    <w:rsid w:val="004F0DD6"/>
    <w:rsid w:val="004F0E00"/>
    <w:rsid w:val="004F0FAD"/>
    <w:rsid w:val="004F10A1"/>
    <w:rsid w:val="004F135D"/>
    <w:rsid w:val="004F1500"/>
    <w:rsid w:val="004F16EB"/>
    <w:rsid w:val="004F17F3"/>
    <w:rsid w:val="004F1D41"/>
    <w:rsid w:val="004F1E0A"/>
    <w:rsid w:val="004F1FE8"/>
    <w:rsid w:val="004F2068"/>
    <w:rsid w:val="004F23E0"/>
    <w:rsid w:val="004F27A8"/>
    <w:rsid w:val="004F2A0A"/>
    <w:rsid w:val="004F2D1A"/>
    <w:rsid w:val="004F2D6D"/>
    <w:rsid w:val="004F2E95"/>
    <w:rsid w:val="004F3060"/>
    <w:rsid w:val="004F35E2"/>
    <w:rsid w:val="004F3823"/>
    <w:rsid w:val="004F3AE6"/>
    <w:rsid w:val="004F4040"/>
    <w:rsid w:val="004F40CA"/>
    <w:rsid w:val="004F429F"/>
    <w:rsid w:val="004F4578"/>
    <w:rsid w:val="004F49C5"/>
    <w:rsid w:val="004F4E97"/>
    <w:rsid w:val="004F516C"/>
    <w:rsid w:val="004F5658"/>
    <w:rsid w:val="004F5943"/>
    <w:rsid w:val="004F5B6B"/>
    <w:rsid w:val="004F64A8"/>
    <w:rsid w:val="004F688F"/>
    <w:rsid w:val="004F696D"/>
    <w:rsid w:val="004F6E0A"/>
    <w:rsid w:val="004F6E23"/>
    <w:rsid w:val="004F6E5F"/>
    <w:rsid w:val="004F728C"/>
    <w:rsid w:val="004F730D"/>
    <w:rsid w:val="004F76ED"/>
    <w:rsid w:val="004F77F8"/>
    <w:rsid w:val="004F7808"/>
    <w:rsid w:val="004F781C"/>
    <w:rsid w:val="004F78E6"/>
    <w:rsid w:val="004F78E9"/>
    <w:rsid w:val="004F7A51"/>
    <w:rsid w:val="004F7CF3"/>
    <w:rsid w:val="004F7F16"/>
    <w:rsid w:val="004F7FC9"/>
    <w:rsid w:val="0050006C"/>
    <w:rsid w:val="00500264"/>
    <w:rsid w:val="005006C7"/>
    <w:rsid w:val="00500CB9"/>
    <w:rsid w:val="00500F0C"/>
    <w:rsid w:val="00500FA9"/>
    <w:rsid w:val="005011A3"/>
    <w:rsid w:val="00501235"/>
    <w:rsid w:val="005013C1"/>
    <w:rsid w:val="00501564"/>
    <w:rsid w:val="0050172A"/>
    <w:rsid w:val="0050196A"/>
    <w:rsid w:val="00501FD5"/>
    <w:rsid w:val="005020DD"/>
    <w:rsid w:val="0050224F"/>
    <w:rsid w:val="00502463"/>
    <w:rsid w:val="0050253A"/>
    <w:rsid w:val="005026DE"/>
    <w:rsid w:val="005029CA"/>
    <w:rsid w:val="00502B76"/>
    <w:rsid w:val="00502E7F"/>
    <w:rsid w:val="00503131"/>
    <w:rsid w:val="00503877"/>
    <w:rsid w:val="005038EE"/>
    <w:rsid w:val="00503ADB"/>
    <w:rsid w:val="00503BBD"/>
    <w:rsid w:val="00503C83"/>
    <w:rsid w:val="0050408F"/>
    <w:rsid w:val="005043EC"/>
    <w:rsid w:val="00504A8B"/>
    <w:rsid w:val="00504B5B"/>
    <w:rsid w:val="00504BB7"/>
    <w:rsid w:val="00504C02"/>
    <w:rsid w:val="00504C74"/>
    <w:rsid w:val="00504F42"/>
    <w:rsid w:val="005053A5"/>
    <w:rsid w:val="005054ED"/>
    <w:rsid w:val="00505717"/>
    <w:rsid w:val="0050606A"/>
    <w:rsid w:val="0050628E"/>
    <w:rsid w:val="005069BD"/>
    <w:rsid w:val="00506C94"/>
    <w:rsid w:val="00506D51"/>
    <w:rsid w:val="00506D85"/>
    <w:rsid w:val="00506D86"/>
    <w:rsid w:val="00506F19"/>
    <w:rsid w:val="00506FF4"/>
    <w:rsid w:val="0050714E"/>
    <w:rsid w:val="005072D8"/>
    <w:rsid w:val="005077CD"/>
    <w:rsid w:val="0050787D"/>
    <w:rsid w:val="005078E4"/>
    <w:rsid w:val="00507D52"/>
    <w:rsid w:val="00507EE4"/>
    <w:rsid w:val="00507F3F"/>
    <w:rsid w:val="005100B2"/>
    <w:rsid w:val="00510637"/>
    <w:rsid w:val="00510850"/>
    <w:rsid w:val="0051094B"/>
    <w:rsid w:val="005109B8"/>
    <w:rsid w:val="00510BE9"/>
    <w:rsid w:val="00510E50"/>
    <w:rsid w:val="00511046"/>
    <w:rsid w:val="005110A0"/>
    <w:rsid w:val="0051113E"/>
    <w:rsid w:val="00511145"/>
    <w:rsid w:val="005111B3"/>
    <w:rsid w:val="005115AD"/>
    <w:rsid w:val="00511627"/>
    <w:rsid w:val="005116AA"/>
    <w:rsid w:val="0051181B"/>
    <w:rsid w:val="00511910"/>
    <w:rsid w:val="0051199B"/>
    <w:rsid w:val="0051199F"/>
    <w:rsid w:val="005119FC"/>
    <w:rsid w:val="00511B5E"/>
    <w:rsid w:val="00511BFB"/>
    <w:rsid w:val="00511BFC"/>
    <w:rsid w:val="00511DC7"/>
    <w:rsid w:val="00512314"/>
    <w:rsid w:val="005128F2"/>
    <w:rsid w:val="005132D5"/>
    <w:rsid w:val="005133CE"/>
    <w:rsid w:val="005134EC"/>
    <w:rsid w:val="00513538"/>
    <w:rsid w:val="0051363E"/>
    <w:rsid w:val="005136D3"/>
    <w:rsid w:val="00513788"/>
    <w:rsid w:val="0051380E"/>
    <w:rsid w:val="00513863"/>
    <w:rsid w:val="005138B5"/>
    <w:rsid w:val="0051391C"/>
    <w:rsid w:val="005139B4"/>
    <w:rsid w:val="00513E8C"/>
    <w:rsid w:val="0051411C"/>
    <w:rsid w:val="005142D6"/>
    <w:rsid w:val="0051438E"/>
    <w:rsid w:val="005144D8"/>
    <w:rsid w:val="0051477E"/>
    <w:rsid w:val="00514848"/>
    <w:rsid w:val="00514B49"/>
    <w:rsid w:val="00514D37"/>
    <w:rsid w:val="00514D90"/>
    <w:rsid w:val="00514E6D"/>
    <w:rsid w:val="005151C4"/>
    <w:rsid w:val="0051527A"/>
    <w:rsid w:val="005152A6"/>
    <w:rsid w:val="00515530"/>
    <w:rsid w:val="005156E2"/>
    <w:rsid w:val="005157F3"/>
    <w:rsid w:val="005158DB"/>
    <w:rsid w:val="0051597B"/>
    <w:rsid w:val="00515B33"/>
    <w:rsid w:val="00515B7C"/>
    <w:rsid w:val="00515C0E"/>
    <w:rsid w:val="00516286"/>
    <w:rsid w:val="00516338"/>
    <w:rsid w:val="00516541"/>
    <w:rsid w:val="00516B73"/>
    <w:rsid w:val="00516BB1"/>
    <w:rsid w:val="00517100"/>
    <w:rsid w:val="005171D1"/>
    <w:rsid w:val="0051737F"/>
    <w:rsid w:val="005173AB"/>
    <w:rsid w:val="005173DA"/>
    <w:rsid w:val="005177FF"/>
    <w:rsid w:val="00517E5F"/>
    <w:rsid w:val="00520042"/>
    <w:rsid w:val="005200AE"/>
    <w:rsid w:val="00520239"/>
    <w:rsid w:val="00520358"/>
    <w:rsid w:val="005203FC"/>
    <w:rsid w:val="005205AE"/>
    <w:rsid w:val="0052062F"/>
    <w:rsid w:val="00520BC5"/>
    <w:rsid w:val="00520C78"/>
    <w:rsid w:val="005211A6"/>
    <w:rsid w:val="005214F1"/>
    <w:rsid w:val="0052182B"/>
    <w:rsid w:val="00521933"/>
    <w:rsid w:val="00521B79"/>
    <w:rsid w:val="00521DF5"/>
    <w:rsid w:val="00521E1E"/>
    <w:rsid w:val="005220FD"/>
    <w:rsid w:val="00522C5D"/>
    <w:rsid w:val="00522CD7"/>
    <w:rsid w:val="005236A6"/>
    <w:rsid w:val="00523820"/>
    <w:rsid w:val="0052395B"/>
    <w:rsid w:val="00523A6E"/>
    <w:rsid w:val="00523A81"/>
    <w:rsid w:val="00523FD8"/>
    <w:rsid w:val="0052480E"/>
    <w:rsid w:val="0052495C"/>
    <w:rsid w:val="00524CB6"/>
    <w:rsid w:val="00524CC3"/>
    <w:rsid w:val="00524F9F"/>
    <w:rsid w:val="00525134"/>
    <w:rsid w:val="00525174"/>
    <w:rsid w:val="0052517B"/>
    <w:rsid w:val="005253F5"/>
    <w:rsid w:val="0052549D"/>
    <w:rsid w:val="0052561A"/>
    <w:rsid w:val="0052579D"/>
    <w:rsid w:val="00525848"/>
    <w:rsid w:val="005259A6"/>
    <w:rsid w:val="00525A73"/>
    <w:rsid w:val="00525B7C"/>
    <w:rsid w:val="00525C7D"/>
    <w:rsid w:val="00526035"/>
    <w:rsid w:val="00526089"/>
    <w:rsid w:val="005261B0"/>
    <w:rsid w:val="0052697A"/>
    <w:rsid w:val="00526A0D"/>
    <w:rsid w:val="00526D35"/>
    <w:rsid w:val="00526EE5"/>
    <w:rsid w:val="00527208"/>
    <w:rsid w:val="0052744F"/>
    <w:rsid w:val="0052748A"/>
    <w:rsid w:val="0052764D"/>
    <w:rsid w:val="005277A5"/>
    <w:rsid w:val="00527976"/>
    <w:rsid w:val="00527A45"/>
    <w:rsid w:val="00527B6B"/>
    <w:rsid w:val="00527B87"/>
    <w:rsid w:val="00527C63"/>
    <w:rsid w:val="00527C86"/>
    <w:rsid w:val="005302D4"/>
    <w:rsid w:val="00530447"/>
    <w:rsid w:val="005304E3"/>
    <w:rsid w:val="0053054D"/>
    <w:rsid w:val="005305C6"/>
    <w:rsid w:val="0053066E"/>
    <w:rsid w:val="0053083D"/>
    <w:rsid w:val="0053085A"/>
    <w:rsid w:val="005308AB"/>
    <w:rsid w:val="00530C97"/>
    <w:rsid w:val="00530DDB"/>
    <w:rsid w:val="00531129"/>
    <w:rsid w:val="00531200"/>
    <w:rsid w:val="0053132A"/>
    <w:rsid w:val="005313F9"/>
    <w:rsid w:val="005314E9"/>
    <w:rsid w:val="00531638"/>
    <w:rsid w:val="005317C4"/>
    <w:rsid w:val="00531975"/>
    <w:rsid w:val="00531F70"/>
    <w:rsid w:val="00531FC0"/>
    <w:rsid w:val="0053208B"/>
    <w:rsid w:val="0053219E"/>
    <w:rsid w:val="0053253F"/>
    <w:rsid w:val="0053256B"/>
    <w:rsid w:val="00532626"/>
    <w:rsid w:val="00532B45"/>
    <w:rsid w:val="00532B6B"/>
    <w:rsid w:val="00532C31"/>
    <w:rsid w:val="00532DF4"/>
    <w:rsid w:val="00532E74"/>
    <w:rsid w:val="005330C1"/>
    <w:rsid w:val="005330C8"/>
    <w:rsid w:val="005337BB"/>
    <w:rsid w:val="005337E0"/>
    <w:rsid w:val="0053395B"/>
    <w:rsid w:val="00533AE4"/>
    <w:rsid w:val="00533D9A"/>
    <w:rsid w:val="00533DA2"/>
    <w:rsid w:val="00533DA7"/>
    <w:rsid w:val="00533E73"/>
    <w:rsid w:val="00534108"/>
    <w:rsid w:val="0053434D"/>
    <w:rsid w:val="00534880"/>
    <w:rsid w:val="00534C48"/>
    <w:rsid w:val="00534C7A"/>
    <w:rsid w:val="00535049"/>
    <w:rsid w:val="00535404"/>
    <w:rsid w:val="005356E4"/>
    <w:rsid w:val="00535AEB"/>
    <w:rsid w:val="00535B02"/>
    <w:rsid w:val="00535CBA"/>
    <w:rsid w:val="00535DBD"/>
    <w:rsid w:val="005360EE"/>
    <w:rsid w:val="00536403"/>
    <w:rsid w:val="00536509"/>
    <w:rsid w:val="0053655F"/>
    <w:rsid w:val="00536912"/>
    <w:rsid w:val="00536E26"/>
    <w:rsid w:val="00537041"/>
    <w:rsid w:val="00537360"/>
    <w:rsid w:val="0053739F"/>
    <w:rsid w:val="00537798"/>
    <w:rsid w:val="00537830"/>
    <w:rsid w:val="00537856"/>
    <w:rsid w:val="005378EE"/>
    <w:rsid w:val="00537B95"/>
    <w:rsid w:val="00537C40"/>
    <w:rsid w:val="00537CA9"/>
    <w:rsid w:val="00537D00"/>
    <w:rsid w:val="00537D12"/>
    <w:rsid w:val="00537DF2"/>
    <w:rsid w:val="00537E77"/>
    <w:rsid w:val="00537F0F"/>
    <w:rsid w:val="005401A3"/>
    <w:rsid w:val="00540468"/>
    <w:rsid w:val="0054047B"/>
    <w:rsid w:val="0054059B"/>
    <w:rsid w:val="0054080D"/>
    <w:rsid w:val="00540895"/>
    <w:rsid w:val="00540AF3"/>
    <w:rsid w:val="00540D8C"/>
    <w:rsid w:val="00540DAA"/>
    <w:rsid w:val="00540E80"/>
    <w:rsid w:val="0054124D"/>
    <w:rsid w:val="0054139B"/>
    <w:rsid w:val="00541416"/>
    <w:rsid w:val="005415FD"/>
    <w:rsid w:val="00541668"/>
    <w:rsid w:val="00541706"/>
    <w:rsid w:val="00541981"/>
    <w:rsid w:val="00541ACF"/>
    <w:rsid w:val="00541B16"/>
    <w:rsid w:val="00541F57"/>
    <w:rsid w:val="005421C2"/>
    <w:rsid w:val="0054222C"/>
    <w:rsid w:val="00542419"/>
    <w:rsid w:val="0054269E"/>
    <w:rsid w:val="00542700"/>
    <w:rsid w:val="0054274D"/>
    <w:rsid w:val="00542790"/>
    <w:rsid w:val="00542BA3"/>
    <w:rsid w:val="00542FC0"/>
    <w:rsid w:val="005430CD"/>
    <w:rsid w:val="005431B5"/>
    <w:rsid w:val="00543489"/>
    <w:rsid w:val="005434C7"/>
    <w:rsid w:val="005434D4"/>
    <w:rsid w:val="00543809"/>
    <w:rsid w:val="0054389D"/>
    <w:rsid w:val="00543E2D"/>
    <w:rsid w:val="0054400D"/>
    <w:rsid w:val="005443E5"/>
    <w:rsid w:val="00544504"/>
    <w:rsid w:val="005447E7"/>
    <w:rsid w:val="005448D2"/>
    <w:rsid w:val="00544AFF"/>
    <w:rsid w:val="0054517F"/>
    <w:rsid w:val="00545199"/>
    <w:rsid w:val="0054587D"/>
    <w:rsid w:val="00545908"/>
    <w:rsid w:val="00545AC7"/>
    <w:rsid w:val="00545D04"/>
    <w:rsid w:val="00545E69"/>
    <w:rsid w:val="00545F3D"/>
    <w:rsid w:val="00545FD1"/>
    <w:rsid w:val="005460A7"/>
    <w:rsid w:val="005463D2"/>
    <w:rsid w:val="0054657D"/>
    <w:rsid w:val="005466F0"/>
    <w:rsid w:val="0054699A"/>
    <w:rsid w:val="00546AF9"/>
    <w:rsid w:val="00546C20"/>
    <w:rsid w:val="00546D44"/>
    <w:rsid w:val="00546EA9"/>
    <w:rsid w:val="00546ECD"/>
    <w:rsid w:val="00546F66"/>
    <w:rsid w:val="005474CF"/>
    <w:rsid w:val="0054752D"/>
    <w:rsid w:val="005475E9"/>
    <w:rsid w:val="005478A6"/>
    <w:rsid w:val="00547A1D"/>
    <w:rsid w:val="00547A6E"/>
    <w:rsid w:val="00547D93"/>
    <w:rsid w:val="00547EA1"/>
    <w:rsid w:val="00547FB6"/>
    <w:rsid w:val="0055014A"/>
    <w:rsid w:val="00550264"/>
    <w:rsid w:val="0055070F"/>
    <w:rsid w:val="00550772"/>
    <w:rsid w:val="00550B36"/>
    <w:rsid w:val="00550CC7"/>
    <w:rsid w:val="00550D4F"/>
    <w:rsid w:val="00550EEF"/>
    <w:rsid w:val="00550F2D"/>
    <w:rsid w:val="00550F8D"/>
    <w:rsid w:val="005510A3"/>
    <w:rsid w:val="00551128"/>
    <w:rsid w:val="00551183"/>
    <w:rsid w:val="005511D4"/>
    <w:rsid w:val="00551378"/>
    <w:rsid w:val="0055142A"/>
    <w:rsid w:val="00551545"/>
    <w:rsid w:val="005515D3"/>
    <w:rsid w:val="00551DD8"/>
    <w:rsid w:val="00551F37"/>
    <w:rsid w:val="0055222E"/>
    <w:rsid w:val="00552340"/>
    <w:rsid w:val="00552533"/>
    <w:rsid w:val="00552639"/>
    <w:rsid w:val="005528DF"/>
    <w:rsid w:val="005529FC"/>
    <w:rsid w:val="00552AFC"/>
    <w:rsid w:val="00552B0D"/>
    <w:rsid w:val="00552B13"/>
    <w:rsid w:val="00552C6E"/>
    <w:rsid w:val="00552E9A"/>
    <w:rsid w:val="00553039"/>
    <w:rsid w:val="00553203"/>
    <w:rsid w:val="005533CA"/>
    <w:rsid w:val="00553B61"/>
    <w:rsid w:val="00553B89"/>
    <w:rsid w:val="00553D1A"/>
    <w:rsid w:val="00553EAE"/>
    <w:rsid w:val="00554061"/>
    <w:rsid w:val="0055464B"/>
    <w:rsid w:val="005550F3"/>
    <w:rsid w:val="00555229"/>
    <w:rsid w:val="005552CB"/>
    <w:rsid w:val="0055579C"/>
    <w:rsid w:val="00555B4B"/>
    <w:rsid w:val="00555D73"/>
    <w:rsid w:val="005563BA"/>
    <w:rsid w:val="005564B6"/>
    <w:rsid w:val="005564B7"/>
    <w:rsid w:val="0055689A"/>
    <w:rsid w:val="0055691A"/>
    <w:rsid w:val="00556C91"/>
    <w:rsid w:val="00556CC6"/>
    <w:rsid w:val="00556DF7"/>
    <w:rsid w:val="00556F4C"/>
    <w:rsid w:val="005575A1"/>
    <w:rsid w:val="00557C93"/>
    <w:rsid w:val="00557E06"/>
    <w:rsid w:val="00557FAC"/>
    <w:rsid w:val="00560059"/>
    <w:rsid w:val="00560174"/>
    <w:rsid w:val="005603CF"/>
    <w:rsid w:val="00560413"/>
    <w:rsid w:val="005604D4"/>
    <w:rsid w:val="00560631"/>
    <w:rsid w:val="0056078D"/>
    <w:rsid w:val="00560820"/>
    <w:rsid w:val="005608D6"/>
    <w:rsid w:val="0056090E"/>
    <w:rsid w:val="00560943"/>
    <w:rsid w:val="00560CC9"/>
    <w:rsid w:val="00560D1F"/>
    <w:rsid w:val="00560E6A"/>
    <w:rsid w:val="005610A1"/>
    <w:rsid w:val="00561165"/>
    <w:rsid w:val="00561674"/>
    <w:rsid w:val="005616EB"/>
    <w:rsid w:val="00561BC0"/>
    <w:rsid w:val="00561BF6"/>
    <w:rsid w:val="00561C73"/>
    <w:rsid w:val="00561D96"/>
    <w:rsid w:val="0056209A"/>
    <w:rsid w:val="00562458"/>
    <w:rsid w:val="00562642"/>
    <w:rsid w:val="005626CF"/>
    <w:rsid w:val="00562715"/>
    <w:rsid w:val="00562729"/>
    <w:rsid w:val="00562A3C"/>
    <w:rsid w:val="00562AD3"/>
    <w:rsid w:val="00562AE9"/>
    <w:rsid w:val="00562FC2"/>
    <w:rsid w:val="0056322E"/>
    <w:rsid w:val="005635F7"/>
    <w:rsid w:val="005638F2"/>
    <w:rsid w:val="00563935"/>
    <w:rsid w:val="00563AE3"/>
    <w:rsid w:val="00563B61"/>
    <w:rsid w:val="00563F95"/>
    <w:rsid w:val="00564210"/>
    <w:rsid w:val="005643F6"/>
    <w:rsid w:val="0056442D"/>
    <w:rsid w:val="005645C4"/>
    <w:rsid w:val="0056489B"/>
    <w:rsid w:val="0056497B"/>
    <w:rsid w:val="00564BBC"/>
    <w:rsid w:val="00564C50"/>
    <w:rsid w:val="00564D29"/>
    <w:rsid w:val="00564F26"/>
    <w:rsid w:val="00564F48"/>
    <w:rsid w:val="00564FC5"/>
    <w:rsid w:val="00565008"/>
    <w:rsid w:val="00565010"/>
    <w:rsid w:val="00565130"/>
    <w:rsid w:val="0056514F"/>
    <w:rsid w:val="005658A0"/>
    <w:rsid w:val="005658CF"/>
    <w:rsid w:val="0056590C"/>
    <w:rsid w:val="00565B03"/>
    <w:rsid w:val="00565D63"/>
    <w:rsid w:val="00565E7C"/>
    <w:rsid w:val="005660DE"/>
    <w:rsid w:val="00566403"/>
    <w:rsid w:val="00566533"/>
    <w:rsid w:val="00566C53"/>
    <w:rsid w:val="00566F9D"/>
    <w:rsid w:val="0056726C"/>
    <w:rsid w:val="005672DA"/>
    <w:rsid w:val="00567935"/>
    <w:rsid w:val="00567950"/>
    <w:rsid w:val="00567A25"/>
    <w:rsid w:val="00567B72"/>
    <w:rsid w:val="00567D6C"/>
    <w:rsid w:val="00567E27"/>
    <w:rsid w:val="005700C4"/>
    <w:rsid w:val="0057012A"/>
    <w:rsid w:val="005702F5"/>
    <w:rsid w:val="00570600"/>
    <w:rsid w:val="005706A8"/>
    <w:rsid w:val="0057083E"/>
    <w:rsid w:val="00570944"/>
    <w:rsid w:val="005709D8"/>
    <w:rsid w:val="00570BC1"/>
    <w:rsid w:val="00570C93"/>
    <w:rsid w:val="00570D4E"/>
    <w:rsid w:val="0057161B"/>
    <w:rsid w:val="00571B31"/>
    <w:rsid w:val="00571B86"/>
    <w:rsid w:val="00571C36"/>
    <w:rsid w:val="00571D72"/>
    <w:rsid w:val="00572117"/>
    <w:rsid w:val="0057213F"/>
    <w:rsid w:val="00572181"/>
    <w:rsid w:val="005723A3"/>
    <w:rsid w:val="00572435"/>
    <w:rsid w:val="0057279F"/>
    <w:rsid w:val="00572873"/>
    <w:rsid w:val="00572CE4"/>
    <w:rsid w:val="00572EAB"/>
    <w:rsid w:val="00573127"/>
    <w:rsid w:val="00573A74"/>
    <w:rsid w:val="00573B5D"/>
    <w:rsid w:val="00573C9C"/>
    <w:rsid w:val="00573F1D"/>
    <w:rsid w:val="005742AB"/>
    <w:rsid w:val="00574417"/>
    <w:rsid w:val="00574475"/>
    <w:rsid w:val="00574611"/>
    <w:rsid w:val="00574630"/>
    <w:rsid w:val="00574644"/>
    <w:rsid w:val="005748E9"/>
    <w:rsid w:val="00574BE8"/>
    <w:rsid w:val="00574F48"/>
    <w:rsid w:val="00574F64"/>
    <w:rsid w:val="00575039"/>
    <w:rsid w:val="00575241"/>
    <w:rsid w:val="00575381"/>
    <w:rsid w:val="00575402"/>
    <w:rsid w:val="005754FE"/>
    <w:rsid w:val="005756D8"/>
    <w:rsid w:val="00575A14"/>
    <w:rsid w:val="00575BE4"/>
    <w:rsid w:val="0057635C"/>
    <w:rsid w:val="0057663C"/>
    <w:rsid w:val="0057669C"/>
    <w:rsid w:val="00576C1F"/>
    <w:rsid w:val="00576DFE"/>
    <w:rsid w:val="00576EC8"/>
    <w:rsid w:val="005770B0"/>
    <w:rsid w:val="00577136"/>
    <w:rsid w:val="0057730C"/>
    <w:rsid w:val="005773EB"/>
    <w:rsid w:val="0057741C"/>
    <w:rsid w:val="005774A9"/>
    <w:rsid w:val="005775AF"/>
    <w:rsid w:val="0057774D"/>
    <w:rsid w:val="0057775F"/>
    <w:rsid w:val="005779CF"/>
    <w:rsid w:val="00577AD7"/>
    <w:rsid w:val="00577AFB"/>
    <w:rsid w:val="00577B93"/>
    <w:rsid w:val="00577C76"/>
    <w:rsid w:val="00577E61"/>
    <w:rsid w:val="00577E99"/>
    <w:rsid w:val="00580A09"/>
    <w:rsid w:val="00580A66"/>
    <w:rsid w:val="00580B4D"/>
    <w:rsid w:val="00580C41"/>
    <w:rsid w:val="00580C95"/>
    <w:rsid w:val="005813E6"/>
    <w:rsid w:val="00581A64"/>
    <w:rsid w:val="0058202C"/>
    <w:rsid w:val="00582148"/>
    <w:rsid w:val="005821ED"/>
    <w:rsid w:val="00582845"/>
    <w:rsid w:val="0058286D"/>
    <w:rsid w:val="00582AF2"/>
    <w:rsid w:val="00582B90"/>
    <w:rsid w:val="00582C5A"/>
    <w:rsid w:val="00583293"/>
    <w:rsid w:val="0058343F"/>
    <w:rsid w:val="005834CD"/>
    <w:rsid w:val="00583C68"/>
    <w:rsid w:val="00583CF9"/>
    <w:rsid w:val="00583D99"/>
    <w:rsid w:val="00583EB2"/>
    <w:rsid w:val="00583FAE"/>
    <w:rsid w:val="005840A0"/>
    <w:rsid w:val="005842D3"/>
    <w:rsid w:val="0058440C"/>
    <w:rsid w:val="005844A9"/>
    <w:rsid w:val="00584508"/>
    <w:rsid w:val="005846E9"/>
    <w:rsid w:val="00584D8B"/>
    <w:rsid w:val="00584E2E"/>
    <w:rsid w:val="0058532E"/>
    <w:rsid w:val="00585492"/>
    <w:rsid w:val="005854FA"/>
    <w:rsid w:val="005858D5"/>
    <w:rsid w:val="00585A8D"/>
    <w:rsid w:val="00585D69"/>
    <w:rsid w:val="00585EC4"/>
    <w:rsid w:val="00585F11"/>
    <w:rsid w:val="005866FB"/>
    <w:rsid w:val="0058677E"/>
    <w:rsid w:val="005867B8"/>
    <w:rsid w:val="005867C0"/>
    <w:rsid w:val="005869E6"/>
    <w:rsid w:val="00586B51"/>
    <w:rsid w:val="00586B57"/>
    <w:rsid w:val="00587067"/>
    <w:rsid w:val="005870E3"/>
    <w:rsid w:val="0058776C"/>
    <w:rsid w:val="0058778E"/>
    <w:rsid w:val="005877B7"/>
    <w:rsid w:val="005878A1"/>
    <w:rsid w:val="00587A16"/>
    <w:rsid w:val="00587D8C"/>
    <w:rsid w:val="00587E48"/>
    <w:rsid w:val="00590187"/>
    <w:rsid w:val="00590192"/>
    <w:rsid w:val="0059024E"/>
    <w:rsid w:val="00590275"/>
    <w:rsid w:val="0059037C"/>
    <w:rsid w:val="0059047C"/>
    <w:rsid w:val="00590663"/>
    <w:rsid w:val="005906F1"/>
    <w:rsid w:val="00590A00"/>
    <w:rsid w:val="00590AEA"/>
    <w:rsid w:val="00590BF8"/>
    <w:rsid w:val="00590D21"/>
    <w:rsid w:val="00590EBF"/>
    <w:rsid w:val="00591146"/>
    <w:rsid w:val="005911B2"/>
    <w:rsid w:val="00591281"/>
    <w:rsid w:val="005913F6"/>
    <w:rsid w:val="00591958"/>
    <w:rsid w:val="00591D9B"/>
    <w:rsid w:val="00591FF7"/>
    <w:rsid w:val="00592214"/>
    <w:rsid w:val="0059230B"/>
    <w:rsid w:val="00592742"/>
    <w:rsid w:val="005927E2"/>
    <w:rsid w:val="00592A43"/>
    <w:rsid w:val="00592D1C"/>
    <w:rsid w:val="00592F0C"/>
    <w:rsid w:val="0059334C"/>
    <w:rsid w:val="005938CA"/>
    <w:rsid w:val="00593ABD"/>
    <w:rsid w:val="00593AF3"/>
    <w:rsid w:val="00593B4A"/>
    <w:rsid w:val="00593D03"/>
    <w:rsid w:val="00593D54"/>
    <w:rsid w:val="00593F0E"/>
    <w:rsid w:val="00594251"/>
    <w:rsid w:val="0059462B"/>
    <w:rsid w:val="00594707"/>
    <w:rsid w:val="00594775"/>
    <w:rsid w:val="00594793"/>
    <w:rsid w:val="0059491B"/>
    <w:rsid w:val="0059494E"/>
    <w:rsid w:val="00594A50"/>
    <w:rsid w:val="00594EC5"/>
    <w:rsid w:val="005951CD"/>
    <w:rsid w:val="00595205"/>
    <w:rsid w:val="0059530D"/>
    <w:rsid w:val="00595487"/>
    <w:rsid w:val="0059556A"/>
    <w:rsid w:val="00595766"/>
    <w:rsid w:val="005958D2"/>
    <w:rsid w:val="005958F2"/>
    <w:rsid w:val="00595ABC"/>
    <w:rsid w:val="00596256"/>
    <w:rsid w:val="005964A7"/>
    <w:rsid w:val="005964BC"/>
    <w:rsid w:val="0059687A"/>
    <w:rsid w:val="005968C3"/>
    <w:rsid w:val="00596934"/>
    <w:rsid w:val="00596A1F"/>
    <w:rsid w:val="00596C04"/>
    <w:rsid w:val="00596CDC"/>
    <w:rsid w:val="00596DBD"/>
    <w:rsid w:val="00596F1F"/>
    <w:rsid w:val="00597062"/>
    <w:rsid w:val="0059715B"/>
    <w:rsid w:val="005974F0"/>
    <w:rsid w:val="005975A8"/>
    <w:rsid w:val="00597996"/>
    <w:rsid w:val="005979F8"/>
    <w:rsid w:val="00597B1B"/>
    <w:rsid w:val="00597B1E"/>
    <w:rsid w:val="00597B2C"/>
    <w:rsid w:val="00597C7A"/>
    <w:rsid w:val="00597F53"/>
    <w:rsid w:val="005A00DF"/>
    <w:rsid w:val="005A02CE"/>
    <w:rsid w:val="005A0528"/>
    <w:rsid w:val="005A0594"/>
    <w:rsid w:val="005A0768"/>
    <w:rsid w:val="005A078B"/>
    <w:rsid w:val="005A0C67"/>
    <w:rsid w:val="005A0D28"/>
    <w:rsid w:val="005A0E12"/>
    <w:rsid w:val="005A0F65"/>
    <w:rsid w:val="005A121B"/>
    <w:rsid w:val="005A13BD"/>
    <w:rsid w:val="005A1437"/>
    <w:rsid w:val="005A16AD"/>
    <w:rsid w:val="005A1797"/>
    <w:rsid w:val="005A198D"/>
    <w:rsid w:val="005A1E33"/>
    <w:rsid w:val="005A208F"/>
    <w:rsid w:val="005A20C5"/>
    <w:rsid w:val="005A20EB"/>
    <w:rsid w:val="005A2373"/>
    <w:rsid w:val="005A2591"/>
    <w:rsid w:val="005A25CB"/>
    <w:rsid w:val="005A2792"/>
    <w:rsid w:val="005A28D8"/>
    <w:rsid w:val="005A28DF"/>
    <w:rsid w:val="005A2B31"/>
    <w:rsid w:val="005A2C97"/>
    <w:rsid w:val="005A2CCA"/>
    <w:rsid w:val="005A2D79"/>
    <w:rsid w:val="005A2E7C"/>
    <w:rsid w:val="005A30FA"/>
    <w:rsid w:val="005A3212"/>
    <w:rsid w:val="005A325F"/>
    <w:rsid w:val="005A3464"/>
    <w:rsid w:val="005A356F"/>
    <w:rsid w:val="005A35A4"/>
    <w:rsid w:val="005A364F"/>
    <w:rsid w:val="005A3920"/>
    <w:rsid w:val="005A3A43"/>
    <w:rsid w:val="005A3B66"/>
    <w:rsid w:val="005A3F43"/>
    <w:rsid w:val="005A408E"/>
    <w:rsid w:val="005A40AE"/>
    <w:rsid w:val="005A41A7"/>
    <w:rsid w:val="005A464F"/>
    <w:rsid w:val="005A46BB"/>
    <w:rsid w:val="005A46D6"/>
    <w:rsid w:val="005A4A32"/>
    <w:rsid w:val="005A4B77"/>
    <w:rsid w:val="005A4C12"/>
    <w:rsid w:val="005A4E31"/>
    <w:rsid w:val="005A4F53"/>
    <w:rsid w:val="005A505A"/>
    <w:rsid w:val="005A5083"/>
    <w:rsid w:val="005A52C8"/>
    <w:rsid w:val="005A52D5"/>
    <w:rsid w:val="005A53B3"/>
    <w:rsid w:val="005A541D"/>
    <w:rsid w:val="005A5520"/>
    <w:rsid w:val="005A580A"/>
    <w:rsid w:val="005A58D7"/>
    <w:rsid w:val="005A5AAF"/>
    <w:rsid w:val="005A5BB8"/>
    <w:rsid w:val="005A5C5F"/>
    <w:rsid w:val="005A5D00"/>
    <w:rsid w:val="005A5E1B"/>
    <w:rsid w:val="005A68C5"/>
    <w:rsid w:val="005A6A3D"/>
    <w:rsid w:val="005A6B62"/>
    <w:rsid w:val="005A6C64"/>
    <w:rsid w:val="005A6DB7"/>
    <w:rsid w:val="005A6FF9"/>
    <w:rsid w:val="005A7188"/>
    <w:rsid w:val="005A759C"/>
    <w:rsid w:val="005A7773"/>
    <w:rsid w:val="005A7949"/>
    <w:rsid w:val="005B0227"/>
    <w:rsid w:val="005B04E3"/>
    <w:rsid w:val="005B0652"/>
    <w:rsid w:val="005B06D5"/>
    <w:rsid w:val="005B06D8"/>
    <w:rsid w:val="005B13BC"/>
    <w:rsid w:val="005B1541"/>
    <w:rsid w:val="005B1629"/>
    <w:rsid w:val="005B1658"/>
    <w:rsid w:val="005B17A9"/>
    <w:rsid w:val="005B1C0C"/>
    <w:rsid w:val="005B1D9D"/>
    <w:rsid w:val="005B1DC7"/>
    <w:rsid w:val="005B205B"/>
    <w:rsid w:val="005B2071"/>
    <w:rsid w:val="005B2147"/>
    <w:rsid w:val="005B214D"/>
    <w:rsid w:val="005B2375"/>
    <w:rsid w:val="005B2461"/>
    <w:rsid w:val="005B2615"/>
    <w:rsid w:val="005B2626"/>
    <w:rsid w:val="005B263A"/>
    <w:rsid w:val="005B273B"/>
    <w:rsid w:val="005B275C"/>
    <w:rsid w:val="005B29F2"/>
    <w:rsid w:val="005B2BE6"/>
    <w:rsid w:val="005B2DCD"/>
    <w:rsid w:val="005B2E16"/>
    <w:rsid w:val="005B2FB8"/>
    <w:rsid w:val="005B2FCA"/>
    <w:rsid w:val="005B34C0"/>
    <w:rsid w:val="005B35AE"/>
    <w:rsid w:val="005B3686"/>
    <w:rsid w:val="005B3A94"/>
    <w:rsid w:val="005B3C40"/>
    <w:rsid w:val="005B3D17"/>
    <w:rsid w:val="005B3DA9"/>
    <w:rsid w:val="005B4219"/>
    <w:rsid w:val="005B4286"/>
    <w:rsid w:val="005B4502"/>
    <w:rsid w:val="005B45A2"/>
    <w:rsid w:val="005B45C5"/>
    <w:rsid w:val="005B46A4"/>
    <w:rsid w:val="005B46D1"/>
    <w:rsid w:val="005B488C"/>
    <w:rsid w:val="005B5052"/>
    <w:rsid w:val="005B50DC"/>
    <w:rsid w:val="005B50FC"/>
    <w:rsid w:val="005B52F9"/>
    <w:rsid w:val="005B55BD"/>
    <w:rsid w:val="005B5606"/>
    <w:rsid w:val="005B585E"/>
    <w:rsid w:val="005B5C1F"/>
    <w:rsid w:val="005B5D85"/>
    <w:rsid w:val="005B5DAF"/>
    <w:rsid w:val="005B5E51"/>
    <w:rsid w:val="005B5EBB"/>
    <w:rsid w:val="005B61A8"/>
    <w:rsid w:val="005B638C"/>
    <w:rsid w:val="005B673D"/>
    <w:rsid w:val="005B69C7"/>
    <w:rsid w:val="005B6CEF"/>
    <w:rsid w:val="005B6E02"/>
    <w:rsid w:val="005B6F5D"/>
    <w:rsid w:val="005B6FF4"/>
    <w:rsid w:val="005B703B"/>
    <w:rsid w:val="005B708C"/>
    <w:rsid w:val="005B7177"/>
    <w:rsid w:val="005B71F2"/>
    <w:rsid w:val="005B7283"/>
    <w:rsid w:val="005B749A"/>
    <w:rsid w:val="005B7587"/>
    <w:rsid w:val="005B75A1"/>
    <w:rsid w:val="005B77F7"/>
    <w:rsid w:val="005B7A69"/>
    <w:rsid w:val="005B7D50"/>
    <w:rsid w:val="005C036D"/>
    <w:rsid w:val="005C0504"/>
    <w:rsid w:val="005C0673"/>
    <w:rsid w:val="005C0688"/>
    <w:rsid w:val="005C0874"/>
    <w:rsid w:val="005C0A22"/>
    <w:rsid w:val="005C0AC0"/>
    <w:rsid w:val="005C0B5E"/>
    <w:rsid w:val="005C0BB3"/>
    <w:rsid w:val="005C0CDA"/>
    <w:rsid w:val="005C0E42"/>
    <w:rsid w:val="005C11E2"/>
    <w:rsid w:val="005C1221"/>
    <w:rsid w:val="005C123A"/>
    <w:rsid w:val="005C14F9"/>
    <w:rsid w:val="005C16E9"/>
    <w:rsid w:val="005C16EE"/>
    <w:rsid w:val="005C175E"/>
    <w:rsid w:val="005C185B"/>
    <w:rsid w:val="005C19C6"/>
    <w:rsid w:val="005C1CC1"/>
    <w:rsid w:val="005C1CC2"/>
    <w:rsid w:val="005C22BC"/>
    <w:rsid w:val="005C2427"/>
    <w:rsid w:val="005C2527"/>
    <w:rsid w:val="005C2704"/>
    <w:rsid w:val="005C277D"/>
    <w:rsid w:val="005C2958"/>
    <w:rsid w:val="005C2B66"/>
    <w:rsid w:val="005C2EFC"/>
    <w:rsid w:val="005C2F7E"/>
    <w:rsid w:val="005C3258"/>
    <w:rsid w:val="005C3298"/>
    <w:rsid w:val="005C32F3"/>
    <w:rsid w:val="005C3306"/>
    <w:rsid w:val="005C347C"/>
    <w:rsid w:val="005C34B4"/>
    <w:rsid w:val="005C3830"/>
    <w:rsid w:val="005C3B79"/>
    <w:rsid w:val="005C3B9D"/>
    <w:rsid w:val="005C40B1"/>
    <w:rsid w:val="005C4256"/>
    <w:rsid w:val="005C42F9"/>
    <w:rsid w:val="005C435D"/>
    <w:rsid w:val="005C44A8"/>
    <w:rsid w:val="005C49A6"/>
    <w:rsid w:val="005C4A6D"/>
    <w:rsid w:val="005C4E8B"/>
    <w:rsid w:val="005C4EA9"/>
    <w:rsid w:val="005C4FA3"/>
    <w:rsid w:val="005C565A"/>
    <w:rsid w:val="005C5A2B"/>
    <w:rsid w:val="005C5C96"/>
    <w:rsid w:val="005C5E0A"/>
    <w:rsid w:val="005C6007"/>
    <w:rsid w:val="005C6026"/>
    <w:rsid w:val="005C6069"/>
    <w:rsid w:val="005C6311"/>
    <w:rsid w:val="005C6347"/>
    <w:rsid w:val="005C64C5"/>
    <w:rsid w:val="005C65C0"/>
    <w:rsid w:val="005C65DE"/>
    <w:rsid w:val="005C69EF"/>
    <w:rsid w:val="005C6D24"/>
    <w:rsid w:val="005C6E96"/>
    <w:rsid w:val="005C6FF8"/>
    <w:rsid w:val="005C71A4"/>
    <w:rsid w:val="005C728F"/>
    <w:rsid w:val="005C732E"/>
    <w:rsid w:val="005C753B"/>
    <w:rsid w:val="005C754F"/>
    <w:rsid w:val="005C768E"/>
    <w:rsid w:val="005C79CC"/>
    <w:rsid w:val="005C7AE5"/>
    <w:rsid w:val="005C7B2E"/>
    <w:rsid w:val="005C7BA8"/>
    <w:rsid w:val="005C7F86"/>
    <w:rsid w:val="005C7FCD"/>
    <w:rsid w:val="005D0119"/>
    <w:rsid w:val="005D0357"/>
    <w:rsid w:val="005D0493"/>
    <w:rsid w:val="005D05A5"/>
    <w:rsid w:val="005D05E1"/>
    <w:rsid w:val="005D0677"/>
    <w:rsid w:val="005D06BD"/>
    <w:rsid w:val="005D0713"/>
    <w:rsid w:val="005D0773"/>
    <w:rsid w:val="005D0A3A"/>
    <w:rsid w:val="005D1171"/>
    <w:rsid w:val="005D1260"/>
    <w:rsid w:val="005D1409"/>
    <w:rsid w:val="005D142A"/>
    <w:rsid w:val="005D15FF"/>
    <w:rsid w:val="005D1848"/>
    <w:rsid w:val="005D199D"/>
    <w:rsid w:val="005D1A5D"/>
    <w:rsid w:val="005D1D67"/>
    <w:rsid w:val="005D1F13"/>
    <w:rsid w:val="005D207F"/>
    <w:rsid w:val="005D20ED"/>
    <w:rsid w:val="005D225F"/>
    <w:rsid w:val="005D233A"/>
    <w:rsid w:val="005D245A"/>
    <w:rsid w:val="005D2620"/>
    <w:rsid w:val="005D2748"/>
    <w:rsid w:val="005D2798"/>
    <w:rsid w:val="005D2931"/>
    <w:rsid w:val="005D2D9F"/>
    <w:rsid w:val="005D2E2B"/>
    <w:rsid w:val="005D2E35"/>
    <w:rsid w:val="005D3058"/>
    <w:rsid w:val="005D32FB"/>
    <w:rsid w:val="005D3578"/>
    <w:rsid w:val="005D36CF"/>
    <w:rsid w:val="005D39F1"/>
    <w:rsid w:val="005D3A21"/>
    <w:rsid w:val="005D3C8E"/>
    <w:rsid w:val="005D3E64"/>
    <w:rsid w:val="005D3F6F"/>
    <w:rsid w:val="005D407D"/>
    <w:rsid w:val="005D421E"/>
    <w:rsid w:val="005D4475"/>
    <w:rsid w:val="005D465D"/>
    <w:rsid w:val="005D4711"/>
    <w:rsid w:val="005D4B71"/>
    <w:rsid w:val="005D4D5A"/>
    <w:rsid w:val="005D4E43"/>
    <w:rsid w:val="005D4FFF"/>
    <w:rsid w:val="005D506E"/>
    <w:rsid w:val="005D5573"/>
    <w:rsid w:val="005D55BC"/>
    <w:rsid w:val="005D59FE"/>
    <w:rsid w:val="005D5FD6"/>
    <w:rsid w:val="005D6007"/>
    <w:rsid w:val="005D61F5"/>
    <w:rsid w:val="005D6253"/>
    <w:rsid w:val="005D6537"/>
    <w:rsid w:val="005D65F6"/>
    <w:rsid w:val="005D66BE"/>
    <w:rsid w:val="005D67D5"/>
    <w:rsid w:val="005D69C0"/>
    <w:rsid w:val="005D6C22"/>
    <w:rsid w:val="005D6C66"/>
    <w:rsid w:val="005D6F5C"/>
    <w:rsid w:val="005D6F80"/>
    <w:rsid w:val="005D70BA"/>
    <w:rsid w:val="005D729A"/>
    <w:rsid w:val="005D729E"/>
    <w:rsid w:val="005D78AE"/>
    <w:rsid w:val="005D7BD2"/>
    <w:rsid w:val="005D7DA8"/>
    <w:rsid w:val="005D7FA9"/>
    <w:rsid w:val="005D7FEB"/>
    <w:rsid w:val="005E0157"/>
    <w:rsid w:val="005E0158"/>
    <w:rsid w:val="005E0498"/>
    <w:rsid w:val="005E050B"/>
    <w:rsid w:val="005E052E"/>
    <w:rsid w:val="005E070D"/>
    <w:rsid w:val="005E0750"/>
    <w:rsid w:val="005E0805"/>
    <w:rsid w:val="005E0B75"/>
    <w:rsid w:val="005E0C3C"/>
    <w:rsid w:val="005E0DB9"/>
    <w:rsid w:val="005E10BC"/>
    <w:rsid w:val="005E12AF"/>
    <w:rsid w:val="005E18F3"/>
    <w:rsid w:val="005E19DC"/>
    <w:rsid w:val="005E1AB7"/>
    <w:rsid w:val="005E1B90"/>
    <w:rsid w:val="005E1EF2"/>
    <w:rsid w:val="005E1F1D"/>
    <w:rsid w:val="005E1FEF"/>
    <w:rsid w:val="005E22C7"/>
    <w:rsid w:val="005E22F8"/>
    <w:rsid w:val="005E235C"/>
    <w:rsid w:val="005E24EF"/>
    <w:rsid w:val="005E2688"/>
    <w:rsid w:val="005E28CB"/>
    <w:rsid w:val="005E28F2"/>
    <w:rsid w:val="005E2948"/>
    <w:rsid w:val="005E2A83"/>
    <w:rsid w:val="005E2B3C"/>
    <w:rsid w:val="005E39C5"/>
    <w:rsid w:val="005E3B8F"/>
    <w:rsid w:val="005E3BAF"/>
    <w:rsid w:val="005E3C22"/>
    <w:rsid w:val="005E4182"/>
    <w:rsid w:val="005E421D"/>
    <w:rsid w:val="005E4556"/>
    <w:rsid w:val="005E45DD"/>
    <w:rsid w:val="005E47A9"/>
    <w:rsid w:val="005E4860"/>
    <w:rsid w:val="005E48BF"/>
    <w:rsid w:val="005E48D1"/>
    <w:rsid w:val="005E48D9"/>
    <w:rsid w:val="005E49D0"/>
    <w:rsid w:val="005E4A4A"/>
    <w:rsid w:val="005E4FA3"/>
    <w:rsid w:val="005E501F"/>
    <w:rsid w:val="005E51A4"/>
    <w:rsid w:val="005E542C"/>
    <w:rsid w:val="005E5478"/>
    <w:rsid w:val="005E597B"/>
    <w:rsid w:val="005E59CF"/>
    <w:rsid w:val="005E5A92"/>
    <w:rsid w:val="005E5C0E"/>
    <w:rsid w:val="005E5D0A"/>
    <w:rsid w:val="005E5E3D"/>
    <w:rsid w:val="005E6158"/>
    <w:rsid w:val="005E62E1"/>
    <w:rsid w:val="005E633E"/>
    <w:rsid w:val="005E634A"/>
    <w:rsid w:val="005E640E"/>
    <w:rsid w:val="005E64EF"/>
    <w:rsid w:val="005E66F7"/>
    <w:rsid w:val="005E7266"/>
    <w:rsid w:val="005E726C"/>
    <w:rsid w:val="005E7C6D"/>
    <w:rsid w:val="005E7CFC"/>
    <w:rsid w:val="005E7DC4"/>
    <w:rsid w:val="005E7FA1"/>
    <w:rsid w:val="005E7FC1"/>
    <w:rsid w:val="005E7FC8"/>
    <w:rsid w:val="005F0434"/>
    <w:rsid w:val="005F04CF"/>
    <w:rsid w:val="005F068E"/>
    <w:rsid w:val="005F0749"/>
    <w:rsid w:val="005F0AAD"/>
    <w:rsid w:val="005F0B5B"/>
    <w:rsid w:val="005F0BA7"/>
    <w:rsid w:val="005F0DF4"/>
    <w:rsid w:val="005F0DFD"/>
    <w:rsid w:val="005F0E7C"/>
    <w:rsid w:val="005F1343"/>
    <w:rsid w:val="005F178A"/>
    <w:rsid w:val="005F17FF"/>
    <w:rsid w:val="005F195E"/>
    <w:rsid w:val="005F19DD"/>
    <w:rsid w:val="005F1A89"/>
    <w:rsid w:val="005F1DC6"/>
    <w:rsid w:val="005F1EAB"/>
    <w:rsid w:val="005F22A7"/>
    <w:rsid w:val="005F24C0"/>
    <w:rsid w:val="005F26C5"/>
    <w:rsid w:val="005F2895"/>
    <w:rsid w:val="005F2CB7"/>
    <w:rsid w:val="005F2D1D"/>
    <w:rsid w:val="005F306D"/>
    <w:rsid w:val="005F3225"/>
    <w:rsid w:val="005F349C"/>
    <w:rsid w:val="005F3603"/>
    <w:rsid w:val="005F368B"/>
    <w:rsid w:val="005F388C"/>
    <w:rsid w:val="005F3D5C"/>
    <w:rsid w:val="005F3E86"/>
    <w:rsid w:val="005F3F69"/>
    <w:rsid w:val="005F40E5"/>
    <w:rsid w:val="005F4171"/>
    <w:rsid w:val="005F422A"/>
    <w:rsid w:val="005F425B"/>
    <w:rsid w:val="005F42F9"/>
    <w:rsid w:val="005F43E6"/>
    <w:rsid w:val="005F4495"/>
    <w:rsid w:val="005F4687"/>
    <w:rsid w:val="005F46BE"/>
    <w:rsid w:val="005F46CC"/>
    <w:rsid w:val="005F4968"/>
    <w:rsid w:val="005F4AEE"/>
    <w:rsid w:val="005F4B62"/>
    <w:rsid w:val="005F4D04"/>
    <w:rsid w:val="005F4DC1"/>
    <w:rsid w:val="005F4EEE"/>
    <w:rsid w:val="005F51E3"/>
    <w:rsid w:val="005F51EC"/>
    <w:rsid w:val="005F56E4"/>
    <w:rsid w:val="005F5950"/>
    <w:rsid w:val="005F5A0D"/>
    <w:rsid w:val="005F5B5C"/>
    <w:rsid w:val="005F5C66"/>
    <w:rsid w:val="005F5CCB"/>
    <w:rsid w:val="005F5E49"/>
    <w:rsid w:val="005F5F8B"/>
    <w:rsid w:val="005F5FFC"/>
    <w:rsid w:val="005F60C0"/>
    <w:rsid w:val="005F60CB"/>
    <w:rsid w:val="005F61CD"/>
    <w:rsid w:val="005F6293"/>
    <w:rsid w:val="005F6676"/>
    <w:rsid w:val="005F690C"/>
    <w:rsid w:val="005F6969"/>
    <w:rsid w:val="005F6A03"/>
    <w:rsid w:val="005F6B20"/>
    <w:rsid w:val="005F6E07"/>
    <w:rsid w:val="005F6E7A"/>
    <w:rsid w:val="005F74C3"/>
    <w:rsid w:val="005F7563"/>
    <w:rsid w:val="005F783F"/>
    <w:rsid w:val="005F7894"/>
    <w:rsid w:val="005F7967"/>
    <w:rsid w:val="005F7997"/>
    <w:rsid w:val="005F7DC2"/>
    <w:rsid w:val="00600171"/>
    <w:rsid w:val="00600317"/>
    <w:rsid w:val="006004F5"/>
    <w:rsid w:val="0060084B"/>
    <w:rsid w:val="00600ACD"/>
    <w:rsid w:val="00600B9C"/>
    <w:rsid w:val="00600BC6"/>
    <w:rsid w:val="00600C69"/>
    <w:rsid w:val="006010FB"/>
    <w:rsid w:val="0060125E"/>
    <w:rsid w:val="0060135B"/>
    <w:rsid w:val="0060141A"/>
    <w:rsid w:val="006016CC"/>
    <w:rsid w:val="00601A05"/>
    <w:rsid w:val="00601BBB"/>
    <w:rsid w:val="00601C8C"/>
    <w:rsid w:val="00601D48"/>
    <w:rsid w:val="00601F4D"/>
    <w:rsid w:val="00601FD8"/>
    <w:rsid w:val="0060215E"/>
    <w:rsid w:val="006021B7"/>
    <w:rsid w:val="006021F6"/>
    <w:rsid w:val="006025C9"/>
    <w:rsid w:val="0060293E"/>
    <w:rsid w:val="00602AB5"/>
    <w:rsid w:val="00602C68"/>
    <w:rsid w:val="00602CE4"/>
    <w:rsid w:val="00602CE5"/>
    <w:rsid w:val="00603102"/>
    <w:rsid w:val="006034C3"/>
    <w:rsid w:val="0060352C"/>
    <w:rsid w:val="006036DC"/>
    <w:rsid w:val="0060372C"/>
    <w:rsid w:val="006037A4"/>
    <w:rsid w:val="006038D0"/>
    <w:rsid w:val="00603A61"/>
    <w:rsid w:val="00603AAF"/>
    <w:rsid w:val="00603F6A"/>
    <w:rsid w:val="006040AC"/>
    <w:rsid w:val="0060410E"/>
    <w:rsid w:val="00604320"/>
    <w:rsid w:val="00604368"/>
    <w:rsid w:val="006046EB"/>
    <w:rsid w:val="00604988"/>
    <w:rsid w:val="00604A7F"/>
    <w:rsid w:val="00604C01"/>
    <w:rsid w:val="00604D90"/>
    <w:rsid w:val="00605047"/>
    <w:rsid w:val="0060556C"/>
    <w:rsid w:val="00605A61"/>
    <w:rsid w:val="00605AA7"/>
    <w:rsid w:val="00605AD4"/>
    <w:rsid w:val="00605FFF"/>
    <w:rsid w:val="00606008"/>
    <w:rsid w:val="00606070"/>
    <w:rsid w:val="006061A9"/>
    <w:rsid w:val="00606646"/>
    <w:rsid w:val="0060672A"/>
    <w:rsid w:val="0060675E"/>
    <w:rsid w:val="0060676F"/>
    <w:rsid w:val="0060699E"/>
    <w:rsid w:val="00606CCE"/>
    <w:rsid w:val="006070C3"/>
    <w:rsid w:val="00607218"/>
    <w:rsid w:val="006072A0"/>
    <w:rsid w:val="006075D8"/>
    <w:rsid w:val="00607E4B"/>
    <w:rsid w:val="00607EF2"/>
    <w:rsid w:val="0061013C"/>
    <w:rsid w:val="0061031E"/>
    <w:rsid w:val="006103C4"/>
    <w:rsid w:val="0061066C"/>
    <w:rsid w:val="006106C4"/>
    <w:rsid w:val="00610873"/>
    <w:rsid w:val="0061098F"/>
    <w:rsid w:val="00610A05"/>
    <w:rsid w:val="00610A51"/>
    <w:rsid w:val="00610C65"/>
    <w:rsid w:val="00610C77"/>
    <w:rsid w:val="00610CA3"/>
    <w:rsid w:val="0061103A"/>
    <w:rsid w:val="00611314"/>
    <w:rsid w:val="006116F7"/>
    <w:rsid w:val="0061172F"/>
    <w:rsid w:val="0061182D"/>
    <w:rsid w:val="006119AA"/>
    <w:rsid w:val="00611DFD"/>
    <w:rsid w:val="00612230"/>
    <w:rsid w:val="006124E3"/>
    <w:rsid w:val="00612814"/>
    <w:rsid w:val="00612CBF"/>
    <w:rsid w:val="00612D7C"/>
    <w:rsid w:val="00613016"/>
    <w:rsid w:val="00613364"/>
    <w:rsid w:val="0061375C"/>
    <w:rsid w:val="0061397C"/>
    <w:rsid w:val="00613A13"/>
    <w:rsid w:val="00613B6E"/>
    <w:rsid w:val="00613ECB"/>
    <w:rsid w:val="00613EF7"/>
    <w:rsid w:val="006141B5"/>
    <w:rsid w:val="00614206"/>
    <w:rsid w:val="006146B8"/>
    <w:rsid w:val="0061475A"/>
    <w:rsid w:val="006147F0"/>
    <w:rsid w:val="00614C99"/>
    <w:rsid w:val="00614F17"/>
    <w:rsid w:val="0061507C"/>
    <w:rsid w:val="00615118"/>
    <w:rsid w:val="006151B7"/>
    <w:rsid w:val="006155B1"/>
    <w:rsid w:val="0061564E"/>
    <w:rsid w:val="006156CC"/>
    <w:rsid w:val="0061570F"/>
    <w:rsid w:val="00615899"/>
    <w:rsid w:val="00615A7C"/>
    <w:rsid w:val="00615CAE"/>
    <w:rsid w:val="00615E91"/>
    <w:rsid w:val="0061627D"/>
    <w:rsid w:val="00616306"/>
    <w:rsid w:val="006167F7"/>
    <w:rsid w:val="006168B3"/>
    <w:rsid w:val="006168F3"/>
    <w:rsid w:val="0061694B"/>
    <w:rsid w:val="00616A34"/>
    <w:rsid w:val="00616B97"/>
    <w:rsid w:val="00616C7D"/>
    <w:rsid w:val="00616CB3"/>
    <w:rsid w:val="00616D41"/>
    <w:rsid w:val="00616D95"/>
    <w:rsid w:val="00616FDE"/>
    <w:rsid w:val="006170A4"/>
    <w:rsid w:val="0061714C"/>
    <w:rsid w:val="00617156"/>
    <w:rsid w:val="00617159"/>
    <w:rsid w:val="006171F1"/>
    <w:rsid w:val="00617337"/>
    <w:rsid w:val="0061741F"/>
    <w:rsid w:val="00617971"/>
    <w:rsid w:val="00617E3A"/>
    <w:rsid w:val="00617EAB"/>
    <w:rsid w:val="00617F70"/>
    <w:rsid w:val="00620109"/>
    <w:rsid w:val="0062022B"/>
    <w:rsid w:val="00620341"/>
    <w:rsid w:val="0062053F"/>
    <w:rsid w:val="00620584"/>
    <w:rsid w:val="006205AF"/>
    <w:rsid w:val="00620955"/>
    <w:rsid w:val="00620E36"/>
    <w:rsid w:val="00620ECA"/>
    <w:rsid w:val="006211A2"/>
    <w:rsid w:val="006211FB"/>
    <w:rsid w:val="00621220"/>
    <w:rsid w:val="00621562"/>
    <w:rsid w:val="00621567"/>
    <w:rsid w:val="006217AD"/>
    <w:rsid w:val="00621A70"/>
    <w:rsid w:val="00621E01"/>
    <w:rsid w:val="00621F39"/>
    <w:rsid w:val="006221F1"/>
    <w:rsid w:val="006223C1"/>
    <w:rsid w:val="006224CF"/>
    <w:rsid w:val="00622793"/>
    <w:rsid w:val="006227E2"/>
    <w:rsid w:val="0062288A"/>
    <w:rsid w:val="00622895"/>
    <w:rsid w:val="00622ACD"/>
    <w:rsid w:val="00622BCF"/>
    <w:rsid w:val="00622C74"/>
    <w:rsid w:val="00622CC0"/>
    <w:rsid w:val="00622D6E"/>
    <w:rsid w:val="00622DAD"/>
    <w:rsid w:val="00622FF5"/>
    <w:rsid w:val="006230FB"/>
    <w:rsid w:val="006233CD"/>
    <w:rsid w:val="0062382B"/>
    <w:rsid w:val="006238B6"/>
    <w:rsid w:val="006239FD"/>
    <w:rsid w:val="00623FF5"/>
    <w:rsid w:val="00624107"/>
    <w:rsid w:val="006241F5"/>
    <w:rsid w:val="0062428E"/>
    <w:rsid w:val="00624383"/>
    <w:rsid w:val="006245EC"/>
    <w:rsid w:val="006248F3"/>
    <w:rsid w:val="00624B8B"/>
    <w:rsid w:val="00624CF6"/>
    <w:rsid w:val="00624D58"/>
    <w:rsid w:val="006253EE"/>
    <w:rsid w:val="006255B2"/>
    <w:rsid w:val="00625898"/>
    <w:rsid w:val="00625A54"/>
    <w:rsid w:val="00625A77"/>
    <w:rsid w:val="00625AB6"/>
    <w:rsid w:val="00625D4E"/>
    <w:rsid w:val="00625DA7"/>
    <w:rsid w:val="00626027"/>
    <w:rsid w:val="006263A0"/>
    <w:rsid w:val="006265B1"/>
    <w:rsid w:val="0062697D"/>
    <w:rsid w:val="00626BDA"/>
    <w:rsid w:val="00626D39"/>
    <w:rsid w:val="00626DDA"/>
    <w:rsid w:val="00626E8E"/>
    <w:rsid w:val="00626F28"/>
    <w:rsid w:val="00626F7E"/>
    <w:rsid w:val="00626F8C"/>
    <w:rsid w:val="0062704F"/>
    <w:rsid w:val="00627139"/>
    <w:rsid w:val="00627229"/>
    <w:rsid w:val="00627454"/>
    <w:rsid w:val="00627605"/>
    <w:rsid w:val="00627622"/>
    <w:rsid w:val="006276B5"/>
    <w:rsid w:val="00627AA5"/>
    <w:rsid w:val="00627B66"/>
    <w:rsid w:val="00627D73"/>
    <w:rsid w:val="00627E26"/>
    <w:rsid w:val="00627FE1"/>
    <w:rsid w:val="00630231"/>
    <w:rsid w:val="0063060B"/>
    <w:rsid w:val="00630E0B"/>
    <w:rsid w:val="00630EE4"/>
    <w:rsid w:val="00631099"/>
    <w:rsid w:val="00631105"/>
    <w:rsid w:val="006312B9"/>
    <w:rsid w:val="0063134C"/>
    <w:rsid w:val="006313C2"/>
    <w:rsid w:val="006315F7"/>
    <w:rsid w:val="00631A26"/>
    <w:rsid w:val="00631BFD"/>
    <w:rsid w:val="00632474"/>
    <w:rsid w:val="00632C41"/>
    <w:rsid w:val="00632C81"/>
    <w:rsid w:val="00632C9F"/>
    <w:rsid w:val="0063337E"/>
    <w:rsid w:val="006333FB"/>
    <w:rsid w:val="00633799"/>
    <w:rsid w:val="00633EBE"/>
    <w:rsid w:val="006343B8"/>
    <w:rsid w:val="006344E0"/>
    <w:rsid w:val="0063450A"/>
    <w:rsid w:val="006347A2"/>
    <w:rsid w:val="00634CD4"/>
    <w:rsid w:val="00634EB1"/>
    <w:rsid w:val="00634F15"/>
    <w:rsid w:val="0063553D"/>
    <w:rsid w:val="006356B9"/>
    <w:rsid w:val="00635981"/>
    <w:rsid w:val="00635A01"/>
    <w:rsid w:val="00635B25"/>
    <w:rsid w:val="00635B75"/>
    <w:rsid w:val="00635CCC"/>
    <w:rsid w:val="00635CE6"/>
    <w:rsid w:val="00635D4E"/>
    <w:rsid w:val="00636388"/>
    <w:rsid w:val="00636420"/>
    <w:rsid w:val="00636596"/>
    <w:rsid w:val="00636877"/>
    <w:rsid w:val="00636D92"/>
    <w:rsid w:val="00636DD8"/>
    <w:rsid w:val="006370A1"/>
    <w:rsid w:val="006371E2"/>
    <w:rsid w:val="006372E3"/>
    <w:rsid w:val="00637553"/>
    <w:rsid w:val="006375C8"/>
    <w:rsid w:val="006377FD"/>
    <w:rsid w:val="006378BB"/>
    <w:rsid w:val="006378D3"/>
    <w:rsid w:val="00637B1F"/>
    <w:rsid w:val="00637C82"/>
    <w:rsid w:val="00640182"/>
    <w:rsid w:val="00640204"/>
    <w:rsid w:val="00640267"/>
    <w:rsid w:val="006406F4"/>
    <w:rsid w:val="0064070C"/>
    <w:rsid w:val="0064092E"/>
    <w:rsid w:val="00640932"/>
    <w:rsid w:val="0064114D"/>
    <w:rsid w:val="006412CD"/>
    <w:rsid w:val="0064169D"/>
    <w:rsid w:val="0064190C"/>
    <w:rsid w:val="00641A6F"/>
    <w:rsid w:val="00641F0C"/>
    <w:rsid w:val="00641F3D"/>
    <w:rsid w:val="00642531"/>
    <w:rsid w:val="006426F2"/>
    <w:rsid w:val="00642795"/>
    <w:rsid w:val="0064285C"/>
    <w:rsid w:val="00642BFC"/>
    <w:rsid w:val="00642D1E"/>
    <w:rsid w:val="00642F96"/>
    <w:rsid w:val="0064308D"/>
    <w:rsid w:val="006430C4"/>
    <w:rsid w:val="00643256"/>
    <w:rsid w:val="006432C1"/>
    <w:rsid w:val="006433BB"/>
    <w:rsid w:val="0064350E"/>
    <w:rsid w:val="0064359A"/>
    <w:rsid w:val="006435EC"/>
    <w:rsid w:val="00643741"/>
    <w:rsid w:val="0064384E"/>
    <w:rsid w:val="00643A7E"/>
    <w:rsid w:val="00643F65"/>
    <w:rsid w:val="00643FF9"/>
    <w:rsid w:val="00644152"/>
    <w:rsid w:val="006442C7"/>
    <w:rsid w:val="00644CBE"/>
    <w:rsid w:val="00644D37"/>
    <w:rsid w:val="00644E62"/>
    <w:rsid w:val="00644F67"/>
    <w:rsid w:val="006450E7"/>
    <w:rsid w:val="00645295"/>
    <w:rsid w:val="00645383"/>
    <w:rsid w:val="006453D5"/>
    <w:rsid w:val="00645605"/>
    <w:rsid w:val="006458FA"/>
    <w:rsid w:val="0064590C"/>
    <w:rsid w:val="00645ADA"/>
    <w:rsid w:val="00645E02"/>
    <w:rsid w:val="00645EC1"/>
    <w:rsid w:val="00646153"/>
    <w:rsid w:val="006461EB"/>
    <w:rsid w:val="00646262"/>
    <w:rsid w:val="006464CE"/>
    <w:rsid w:val="006465F7"/>
    <w:rsid w:val="006467A3"/>
    <w:rsid w:val="00646A20"/>
    <w:rsid w:val="00646BC6"/>
    <w:rsid w:val="00647177"/>
    <w:rsid w:val="00647262"/>
    <w:rsid w:val="0064741F"/>
    <w:rsid w:val="0064747F"/>
    <w:rsid w:val="00647591"/>
    <w:rsid w:val="006478A5"/>
    <w:rsid w:val="006478EC"/>
    <w:rsid w:val="006478F2"/>
    <w:rsid w:val="0065003B"/>
    <w:rsid w:val="00650264"/>
    <w:rsid w:val="0065067C"/>
    <w:rsid w:val="00650726"/>
    <w:rsid w:val="00650E05"/>
    <w:rsid w:val="00651928"/>
    <w:rsid w:val="00651BEC"/>
    <w:rsid w:val="00651E4F"/>
    <w:rsid w:val="006520BA"/>
    <w:rsid w:val="0065223D"/>
    <w:rsid w:val="0065253A"/>
    <w:rsid w:val="0065262C"/>
    <w:rsid w:val="00652649"/>
    <w:rsid w:val="00652856"/>
    <w:rsid w:val="0065293D"/>
    <w:rsid w:val="00652E33"/>
    <w:rsid w:val="006532FF"/>
    <w:rsid w:val="00653371"/>
    <w:rsid w:val="00653412"/>
    <w:rsid w:val="00653832"/>
    <w:rsid w:val="0065391C"/>
    <w:rsid w:val="006539F9"/>
    <w:rsid w:val="00653B57"/>
    <w:rsid w:val="00653BFF"/>
    <w:rsid w:val="0065403E"/>
    <w:rsid w:val="006540E7"/>
    <w:rsid w:val="006544C4"/>
    <w:rsid w:val="0065479B"/>
    <w:rsid w:val="006547AF"/>
    <w:rsid w:val="0065482B"/>
    <w:rsid w:val="00654871"/>
    <w:rsid w:val="00654A8B"/>
    <w:rsid w:val="006553CD"/>
    <w:rsid w:val="006555C7"/>
    <w:rsid w:val="006556A9"/>
    <w:rsid w:val="00655719"/>
    <w:rsid w:val="00655A8C"/>
    <w:rsid w:val="00656056"/>
    <w:rsid w:val="00656400"/>
    <w:rsid w:val="00656715"/>
    <w:rsid w:val="00656B20"/>
    <w:rsid w:val="00656B6F"/>
    <w:rsid w:val="00656D2E"/>
    <w:rsid w:val="00656D39"/>
    <w:rsid w:val="00657092"/>
    <w:rsid w:val="00657184"/>
    <w:rsid w:val="0065728B"/>
    <w:rsid w:val="006572AA"/>
    <w:rsid w:val="00657376"/>
    <w:rsid w:val="00657801"/>
    <w:rsid w:val="006578AA"/>
    <w:rsid w:val="00657F44"/>
    <w:rsid w:val="00657F55"/>
    <w:rsid w:val="006600BE"/>
    <w:rsid w:val="00660164"/>
    <w:rsid w:val="0066023F"/>
    <w:rsid w:val="0066033C"/>
    <w:rsid w:val="006608CB"/>
    <w:rsid w:val="00660A9A"/>
    <w:rsid w:val="0066108E"/>
    <w:rsid w:val="0066140F"/>
    <w:rsid w:val="00661649"/>
    <w:rsid w:val="00661862"/>
    <w:rsid w:val="006618E8"/>
    <w:rsid w:val="00661B2E"/>
    <w:rsid w:val="00661C39"/>
    <w:rsid w:val="00662339"/>
    <w:rsid w:val="00662A77"/>
    <w:rsid w:val="00662BB5"/>
    <w:rsid w:val="00662D0D"/>
    <w:rsid w:val="0066313E"/>
    <w:rsid w:val="00663903"/>
    <w:rsid w:val="00663A07"/>
    <w:rsid w:val="00663E03"/>
    <w:rsid w:val="00663E6A"/>
    <w:rsid w:val="00663EDE"/>
    <w:rsid w:val="00664000"/>
    <w:rsid w:val="00664052"/>
    <w:rsid w:val="00664077"/>
    <w:rsid w:val="00664156"/>
    <w:rsid w:val="00664374"/>
    <w:rsid w:val="00664481"/>
    <w:rsid w:val="006646B6"/>
    <w:rsid w:val="00664919"/>
    <w:rsid w:val="0066494F"/>
    <w:rsid w:val="00664966"/>
    <w:rsid w:val="00664B69"/>
    <w:rsid w:val="00664BC3"/>
    <w:rsid w:val="00664F2A"/>
    <w:rsid w:val="006651EC"/>
    <w:rsid w:val="006652CA"/>
    <w:rsid w:val="00665540"/>
    <w:rsid w:val="006655E3"/>
    <w:rsid w:val="00665ABD"/>
    <w:rsid w:val="00665AFC"/>
    <w:rsid w:val="00665CAE"/>
    <w:rsid w:val="00665DF6"/>
    <w:rsid w:val="00665ECF"/>
    <w:rsid w:val="00665FAC"/>
    <w:rsid w:val="006661C1"/>
    <w:rsid w:val="00666417"/>
    <w:rsid w:val="00666543"/>
    <w:rsid w:val="00666858"/>
    <w:rsid w:val="00666ACF"/>
    <w:rsid w:val="00666BD8"/>
    <w:rsid w:val="00666F9B"/>
    <w:rsid w:val="00666FC0"/>
    <w:rsid w:val="0066719D"/>
    <w:rsid w:val="006671DF"/>
    <w:rsid w:val="006672E5"/>
    <w:rsid w:val="0066747C"/>
    <w:rsid w:val="00667662"/>
    <w:rsid w:val="006679B5"/>
    <w:rsid w:val="00667F30"/>
    <w:rsid w:val="00670183"/>
    <w:rsid w:val="0067047E"/>
    <w:rsid w:val="00670601"/>
    <w:rsid w:val="00670838"/>
    <w:rsid w:val="00670914"/>
    <w:rsid w:val="00670915"/>
    <w:rsid w:val="00670A49"/>
    <w:rsid w:val="00670BAD"/>
    <w:rsid w:val="00670D74"/>
    <w:rsid w:val="006710A0"/>
    <w:rsid w:val="006712DB"/>
    <w:rsid w:val="00671681"/>
    <w:rsid w:val="006716CA"/>
    <w:rsid w:val="00671921"/>
    <w:rsid w:val="00671941"/>
    <w:rsid w:val="006719C7"/>
    <w:rsid w:val="00671C63"/>
    <w:rsid w:val="00671C8E"/>
    <w:rsid w:val="00671D5D"/>
    <w:rsid w:val="00671E78"/>
    <w:rsid w:val="00671ED5"/>
    <w:rsid w:val="00671EE1"/>
    <w:rsid w:val="0067212F"/>
    <w:rsid w:val="00672187"/>
    <w:rsid w:val="006724A3"/>
    <w:rsid w:val="00672B35"/>
    <w:rsid w:val="00672B82"/>
    <w:rsid w:val="00672FDE"/>
    <w:rsid w:val="00672FEF"/>
    <w:rsid w:val="00673372"/>
    <w:rsid w:val="00673393"/>
    <w:rsid w:val="0067347C"/>
    <w:rsid w:val="00673700"/>
    <w:rsid w:val="0067372C"/>
    <w:rsid w:val="0067375F"/>
    <w:rsid w:val="006737C8"/>
    <w:rsid w:val="00674527"/>
    <w:rsid w:val="006747FF"/>
    <w:rsid w:val="00674935"/>
    <w:rsid w:val="006749F2"/>
    <w:rsid w:val="00674AD1"/>
    <w:rsid w:val="00674C0F"/>
    <w:rsid w:val="00674CB8"/>
    <w:rsid w:val="0067531D"/>
    <w:rsid w:val="00675719"/>
    <w:rsid w:val="006759E2"/>
    <w:rsid w:val="00675C1A"/>
    <w:rsid w:val="00675CDF"/>
    <w:rsid w:val="00675CF5"/>
    <w:rsid w:val="00675CFA"/>
    <w:rsid w:val="00675D44"/>
    <w:rsid w:val="00675E84"/>
    <w:rsid w:val="00675FA3"/>
    <w:rsid w:val="00676513"/>
    <w:rsid w:val="0067670F"/>
    <w:rsid w:val="006767B5"/>
    <w:rsid w:val="006767FD"/>
    <w:rsid w:val="006769C9"/>
    <w:rsid w:val="00676A83"/>
    <w:rsid w:val="00676B40"/>
    <w:rsid w:val="00676B5B"/>
    <w:rsid w:val="00676C39"/>
    <w:rsid w:val="00676C5C"/>
    <w:rsid w:val="00676D07"/>
    <w:rsid w:val="006770AA"/>
    <w:rsid w:val="00677A35"/>
    <w:rsid w:val="00677BD7"/>
    <w:rsid w:val="00677C0C"/>
    <w:rsid w:val="00677C9B"/>
    <w:rsid w:val="00677D77"/>
    <w:rsid w:val="00677E2C"/>
    <w:rsid w:val="00680110"/>
    <w:rsid w:val="0068058A"/>
    <w:rsid w:val="00680816"/>
    <w:rsid w:val="00680B35"/>
    <w:rsid w:val="00680F83"/>
    <w:rsid w:val="00681225"/>
    <w:rsid w:val="0068182B"/>
    <w:rsid w:val="0068187D"/>
    <w:rsid w:val="00681BE5"/>
    <w:rsid w:val="00681C0A"/>
    <w:rsid w:val="00681D4F"/>
    <w:rsid w:val="00681D93"/>
    <w:rsid w:val="00681DE3"/>
    <w:rsid w:val="00681E8A"/>
    <w:rsid w:val="00681F4C"/>
    <w:rsid w:val="00682483"/>
    <w:rsid w:val="006825C4"/>
    <w:rsid w:val="006826D5"/>
    <w:rsid w:val="00682A0B"/>
    <w:rsid w:val="00682B0C"/>
    <w:rsid w:val="00682DF8"/>
    <w:rsid w:val="006831C5"/>
    <w:rsid w:val="0068321F"/>
    <w:rsid w:val="006833B3"/>
    <w:rsid w:val="006834B4"/>
    <w:rsid w:val="00683521"/>
    <w:rsid w:val="006837E0"/>
    <w:rsid w:val="00683869"/>
    <w:rsid w:val="00683D65"/>
    <w:rsid w:val="00683E3C"/>
    <w:rsid w:val="00683F7F"/>
    <w:rsid w:val="00683FEA"/>
    <w:rsid w:val="00683FEC"/>
    <w:rsid w:val="0068418E"/>
    <w:rsid w:val="006841C6"/>
    <w:rsid w:val="0068426B"/>
    <w:rsid w:val="006843FD"/>
    <w:rsid w:val="00684409"/>
    <w:rsid w:val="00684642"/>
    <w:rsid w:val="00684CF5"/>
    <w:rsid w:val="00684F63"/>
    <w:rsid w:val="00684FE8"/>
    <w:rsid w:val="006850AC"/>
    <w:rsid w:val="006852A3"/>
    <w:rsid w:val="0068562E"/>
    <w:rsid w:val="00685A3A"/>
    <w:rsid w:val="00685AE9"/>
    <w:rsid w:val="00685EB4"/>
    <w:rsid w:val="006860BE"/>
    <w:rsid w:val="0068629D"/>
    <w:rsid w:val="006862A4"/>
    <w:rsid w:val="0068653A"/>
    <w:rsid w:val="006865B2"/>
    <w:rsid w:val="00686834"/>
    <w:rsid w:val="0068693E"/>
    <w:rsid w:val="00686B9A"/>
    <w:rsid w:val="00686E49"/>
    <w:rsid w:val="00687079"/>
    <w:rsid w:val="006872DA"/>
    <w:rsid w:val="00687341"/>
    <w:rsid w:val="00687557"/>
    <w:rsid w:val="00687564"/>
    <w:rsid w:val="00687598"/>
    <w:rsid w:val="006876C2"/>
    <w:rsid w:val="00687B3A"/>
    <w:rsid w:val="00687BBC"/>
    <w:rsid w:val="00687E7B"/>
    <w:rsid w:val="00687EAD"/>
    <w:rsid w:val="00687F2D"/>
    <w:rsid w:val="006901D9"/>
    <w:rsid w:val="00690218"/>
    <w:rsid w:val="006902E0"/>
    <w:rsid w:val="006905A4"/>
    <w:rsid w:val="006905A7"/>
    <w:rsid w:val="006905C6"/>
    <w:rsid w:val="006905DD"/>
    <w:rsid w:val="006908F0"/>
    <w:rsid w:val="00690B04"/>
    <w:rsid w:val="00690B49"/>
    <w:rsid w:val="00690B8C"/>
    <w:rsid w:val="00690E96"/>
    <w:rsid w:val="0069107A"/>
    <w:rsid w:val="006911E0"/>
    <w:rsid w:val="0069129F"/>
    <w:rsid w:val="006919EF"/>
    <w:rsid w:val="00691BB6"/>
    <w:rsid w:val="00692066"/>
    <w:rsid w:val="0069212D"/>
    <w:rsid w:val="00692606"/>
    <w:rsid w:val="00692788"/>
    <w:rsid w:val="00692A47"/>
    <w:rsid w:val="00692B06"/>
    <w:rsid w:val="00692C87"/>
    <w:rsid w:val="006930F8"/>
    <w:rsid w:val="00693235"/>
    <w:rsid w:val="0069333E"/>
    <w:rsid w:val="006933BC"/>
    <w:rsid w:val="0069354F"/>
    <w:rsid w:val="0069356A"/>
    <w:rsid w:val="0069389C"/>
    <w:rsid w:val="0069417F"/>
    <w:rsid w:val="006941D8"/>
    <w:rsid w:val="0069445E"/>
    <w:rsid w:val="006944AF"/>
    <w:rsid w:val="00694995"/>
    <w:rsid w:val="00695024"/>
    <w:rsid w:val="0069523D"/>
    <w:rsid w:val="006955D2"/>
    <w:rsid w:val="0069569B"/>
    <w:rsid w:val="006956C0"/>
    <w:rsid w:val="006957E5"/>
    <w:rsid w:val="006959D8"/>
    <w:rsid w:val="00695B63"/>
    <w:rsid w:val="00695DD9"/>
    <w:rsid w:val="00696295"/>
    <w:rsid w:val="00696681"/>
    <w:rsid w:val="00696AFD"/>
    <w:rsid w:val="00696B37"/>
    <w:rsid w:val="00696F61"/>
    <w:rsid w:val="00696FAC"/>
    <w:rsid w:val="006970C1"/>
    <w:rsid w:val="0069772D"/>
    <w:rsid w:val="0069780E"/>
    <w:rsid w:val="00697B76"/>
    <w:rsid w:val="00697C70"/>
    <w:rsid w:val="00697D69"/>
    <w:rsid w:val="00697F1E"/>
    <w:rsid w:val="006A004B"/>
    <w:rsid w:val="006A0094"/>
    <w:rsid w:val="006A0112"/>
    <w:rsid w:val="006A030D"/>
    <w:rsid w:val="006A039C"/>
    <w:rsid w:val="006A09A7"/>
    <w:rsid w:val="006A0AF5"/>
    <w:rsid w:val="006A0B39"/>
    <w:rsid w:val="006A0CD2"/>
    <w:rsid w:val="006A0EA2"/>
    <w:rsid w:val="006A0F6E"/>
    <w:rsid w:val="006A10B8"/>
    <w:rsid w:val="006A1197"/>
    <w:rsid w:val="006A130C"/>
    <w:rsid w:val="006A132D"/>
    <w:rsid w:val="006A1411"/>
    <w:rsid w:val="006A1576"/>
    <w:rsid w:val="006A15DF"/>
    <w:rsid w:val="006A16A8"/>
    <w:rsid w:val="006A16F5"/>
    <w:rsid w:val="006A17B4"/>
    <w:rsid w:val="006A19B8"/>
    <w:rsid w:val="006A19FF"/>
    <w:rsid w:val="006A1B37"/>
    <w:rsid w:val="006A2292"/>
    <w:rsid w:val="006A22D4"/>
    <w:rsid w:val="006A2695"/>
    <w:rsid w:val="006A26C4"/>
    <w:rsid w:val="006A26DB"/>
    <w:rsid w:val="006A2BA1"/>
    <w:rsid w:val="006A347B"/>
    <w:rsid w:val="006A3B4C"/>
    <w:rsid w:val="006A3CDE"/>
    <w:rsid w:val="006A3D18"/>
    <w:rsid w:val="006A3E0E"/>
    <w:rsid w:val="006A3E1E"/>
    <w:rsid w:val="006A3FD6"/>
    <w:rsid w:val="006A4140"/>
    <w:rsid w:val="006A4313"/>
    <w:rsid w:val="006A4461"/>
    <w:rsid w:val="006A467E"/>
    <w:rsid w:val="006A483F"/>
    <w:rsid w:val="006A4879"/>
    <w:rsid w:val="006A4A4C"/>
    <w:rsid w:val="006A4B03"/>
    <w:rsid w:val="006A4BA6"/>
    <w:rsid w:val="006A4E9A"/>
    <w:rsid w:val="006A5048"/>
    <w:rsid w:val="006A51A3"/>
    <w:rsid w:val="006A529D"/>
    <w:rsid w:val="006A5331"/>
    <w:rsid w:val="006A5659"/>
    <w:rsid w:val="006A56F9"/>
    <w:rsid w:val="006A5FF1"/>
    <w:rsid w:val="006A6136"/>
    <w:rsid w:val="006A6484"/>
    <w:rsid w:val="006A6742"/>
    <w:rsid w:val="006A67FB"/>
    <w:rsid w:val="006A6867"/>
    <w:rsid w:val="006A691B"/>
    <w:rsid w:val="006A6A70"/>
    <w:rsid w:val="006A6DE7"/>
    <w:rsid w:val="006A7088"/>
    <w:rsid w:val="006A708F"/>
    <w:rsid w:val="006A739D"/>
    <w:rsid w:val="006A74BD"/>
    <w:rsid w:val="006A77A6"/>
    <w:rsid w:val="006A78D3"/>
    <w:rsid w:val="006B005F"/>
    <w:rsid w:val="006B0222"/>
    <w:rsid w:val="006B02AC"/>
    <w:rsid w:val="006B0572"/>
    <w:rsid w:val="006B05EC"/>
    <w:rsid w:val="006B08F6"/>
    <w:rsid w:val="006B09F4"/>
    <w:rsid w:val="006B09FE"/>
    <w:rsid w:val="006B0C25"/>
    <w:rsid w:val="006B0CFC"/>
    <w:rsid w:val="006B0CFD"/>
    <w:rsid w:val="006B1249"/>
    <w:rsid w:val="006B143F"/>
    <w:rsid w:val="006B1588"/>
    <w:rsid w:val="006B1649"/>
    <w:rsid w:val="006B1996"/>
    <w:rsid w:val="006B1BD4"/>
    <w:rsid w:val="006B1FA1"/>
    <w:rsid w:val="006B2211"/>
    <w:rsid w:val="006B23DE"/>
    <w:rsid w:val="006B28C0"/>
    <w:rsid w:val="006B29B7"/>
    <w:rsid w:val="006B2C47"/>
    <w:rsid w:val="006B2E93"/>
    <w:rsid w:val="006B2F57"/>
    <w:rsid w:val="006B312B"/>
    <w:rsid w:val="006B34EF"/>
    <w:rsid w:val="006B3683"/>
    <w:rsid w:val="006B38BA"/>
    <w:rsid w:val="006B38F5"/>
    <w:rsid w:val="006B39BF"/>
    <w:rsid w:val="006B3B4D"/>
    <w:rsid w:val="006B42AB"/>
    <w:rsid w:val="006B4309"/>
    <w:rsid w:val="006B43B3"/>
    <w:rsid w:val="006B4403"/>
    <w:rsid w:val="006B445C"/>
    <w:rsid w:val="006B4718"/>
    <w:rsid w:val="006B4759"/>
    <w:rsid w:val="006B47F2"/>
    <w:rsid w:val="006B49F2"/>
    <w:rsid w:val="006B4B71"/>
    <w:rsid w:val="006B4CBC"/>
    <w:rsid w:val="006B4EA0"/>
    <w:rsid w:val="006B502D"/>
    <w:rsid w:val="006B523A"/>
    <w:rsid w:val="006B529B"/>
    <w:rsid w:val="006B52CA"/>
    <w:rsid w:val="006B5368"/>
    <w:rsid w:val="006B543D"/>
    <w:rsid w:val="006B5486"/>
    <w:rsid w:val="006B5648"/>
    <w:rsid w:val="006B5AE7"/>
    <w:rsid w:val="006B5FAE"/>
    <w:rsid w:val="006B5FD0"/>
    <w:rsid w:val="006B6133"/>
    <w:rsid w:val="006B6664"/>
    <w:rsid w:val="006B6902"/>
    <w:rsid w:val="006B6B2B"/>
    <w:rsid w:val="006B6CE4"/>
    <w:rsid w:val="006B6E5F"/>
    <w:rsid w:val="006B6FD6"/>
    <w:rsid w:val="006B7100"/>
    <w:rsid w:val="006B71A5"/>
    <w:rsid w:val="006B72D5"/>
    <w:rsid w:val="006B7351"/>
    <w:rsid w:val="006B7387"/>
    <w:rsid w:val="006B7491"/>
    <w:rsid w:val="006B74A1"/>
    <w:rsid w:val="006B79CA"/>
    <w:rsid w:val="006B7F02"/>
    <w:rsid w:val="006C015C"/>
    <w:rsid w:val="006C01F9"/>
    <w:rsid w:val="006C071A"/>
    <w:rsid w:val="006C0D80"/>
    <w:rsid w:val="006C0EC5"/>
    <w:rsid w:val="006C0EDD"/>
    <w:rsid w:val="006C1197"/>
    <w:rsid w:val="006C1462"/>
    <w:rsid w:val="006C157E"/>
    <w:rsid w:val="006C1975"/>
    <w:rsid w:val="006C19BE"/>
    <w:rsid w:val="006C1A3A"/>
    <w:rsid w:val="006C1BA5"/>
    <w:rsid w:val="006C1BAB"/>
    <w:rsid w:val="006C1C84"/>
    <w:rsid w:val="006C1CE4"/>
    <w:rsid w:val="006C1DEE"/>
    <w:rsid w:val="006C1E61"/>
    <w:rsid w:val="006C1F1C"/>
    <w:rsid w:val="006C1F52"/>
    <w:rsid w:val="006C1FF5"/>
    <w:rsid w:val="006C2098"/>
    <w:rsid w:val="006C2131"/>
    <w:rsid w:val="006C2465"/>
    <w:rsid w:val="006C2498"/>
    <w:rsid w:val="006C2547"/>
    <w:rsid w:val="006C25EF"/>
    <w:rsid w:val="006C2677"/>
    <w:rsid w:val="006C26BA"/>
    <w:rsid w:val="006C2718"/>
    <w:rsid w:val="006C28B1"/>
    <w:rsid w:val="006C28D8"/>
    <w:rsid w:val="006C29F1"/>
    <w:rsid w:val="006C2A15"/>
    <w:rsid w:val="006C2AC4"/>
    <w:rsid w:val="006C2ADD"/>
    <w:rsid w:val="006C2AE5"/>
    <w:rsid w:val="006C2C2D"/>
    <w:rsid w:val="006C2D32"/>
    <w:rsid w:val="006C2DBE"/>
    <w:rsid w:val="006C2DEB"/>
    <w:rsid w:val="006C2E6F"/>
    <w:rsid w:val="006C2EC0"/>
    <w:rsid w:val="006C3052"/>
    <w:rsid w:val="006C3078"/>
    <w:rsid w:val="006C3102"/>
    <w:rsid w:val="006C3178"/>
    <w:rsid w:val="006C323F"/>
    <w:rsid w:val="006C3357"/>
    <w:rsid w:val="006C344C"/>
    <w:rsid w:val="006C36E5"/>
    <w:rsid w:val="006C3D1E"/>
    <w:rsid w:val="006C41C1"/>
    <w:rsid w:val="006C42C3"/>
    <w:rsid w:val="006C448B"/>
    <w:rsid w:val="006C4CD4"/>
    <w:rsid w:val="006C4D75"/>
    <w:rsid w:val="006C4E33"/>
    <w:rsid w:val="006C4E6C"/>
    <w:rsid w:val="006C4F56"/>
    <w:rsid w:val="006C50BF"/>
    <w:rsid w:val="006C520D"/>
    <w:rsid w:val="006C52E0"/>
    <w:rsid w:val="006C52FF"/>
    <w:rsid w:val="006C536B"/>
    <w:rsid w:val="006C55ED"/>
    <w:rsid w:val="006C596A"/>
    <w:rsid w:val="006C5BBC"/>
    <w:rsid w:val="006C5CCC"/>
    <w:rsid w:val="006C6048"/>
    <w:rsid w:val="006C6096"/>
    <w:rsid w:val="006C6454"/>
    <w:rsid w:val="006C65D4"/>
    <w:rsid w:val="006C663D"/>
    <w:rsid w:val="006C67D6"/>
    <w:rsid w:val="006C6CF9"/>
    <w:rsid w:val="006C6F08"/>
    <w:rsid w:val="006C720D"/>
    <w:rsid w:val="006C75CD"/>
    <w:rsid w:val="006C7638"/>
    <w:rsid w:val="006C7C69"/>
    <w:rsid w:val="006D01B8"/>
    <w:rsid w:val="006D029C"/>
    <w:rsid w:val="006D0365"/>
    <w:rsid w:val="006D056D"/>
    <w:rsid w:val="006D05E5"/>
    <w:rsid w:val="006D07C1"/>
    <w:rsid w:val="006D0920"/>
    <w:rsid w:val="006D0A0A"/>
    <w:rsid w:val="006D0AE0"/>
    <w:rsid w:val="006D0C4B"/>
    <w:rsid w:val="006D0D38"/>
    <w:rsid w:val="006D0F2B"/>
    <w:rsid w:val="006D112F"/>
    <w:rsid w:val="006D11B2"/>
    <w:rsid w:val="006D1410"/>
    <w:rsid w:val="006D1454"/>
    <w:rsid w:val="006D1636"/>
    <w:rsid w:val="006D1980"/>
    <w:rsid w:val="006D1AF0"/>
    <w:rsid w:val="006D1E9D"/>
    <w:rsid w:val="006D1F89"/>
    <w:rsid w:val="006D1FF5"/>
    <w:rsid w:val="006D2375"/>
    <w:rsid w:val="006D2597"/>
    <w:rsid w:val="006D273B"/>
    <w:rsid w:val="006D28E9"/>
    <w:rsid w:val="006D292F"/>
    <w:rsid w:val="006D2A32"/>
    <w:rsid w:val="006D2BDF"/>
    <w:rsid w:val="006D2C57"/>
    <w:rsid w:val="006D2F7D"/>
    <w:rsid w:val="006D2FF6"/>
    <w:rsid w:val="006D3231"/>
    <w:rsid w:val="006D3533"/>
    <w:rsid w:val="006D39CA"/>
    <w:rsid w:val="006D3BD4"/>
    <w:rsid w:val="006D3DE5"/>
    <w:rsid w:val="006D4075"/>
    <w:rsid w:val="006D4085"/>
    <w:rsid w:val="006D4257"/>
    <w:rsid w:val="006D44B3"/>
    <w:rsid w:val="006D4634"/>
    <w:rsid w:val="006D463D"/>
    <w:rsid w:val="006D46BD"/>
    <w:rsid w:val="006D4D59"/>
    <w:rsid w:val="006D4DF1"/>
    <w:rsid w:val="006D4E1D"/>
    <w:rsid w:val="006D4E26"/>
    <w:rsid w:val="006D535C"/>
    <w:rsid w:val="006D549E"/>
    <w:rsid w:val="006D5533"/>
    <w:rsid w:val="006D59BC"/>
    <w:rsid w:val="006D5B0F"/>
    <w:rsid w:val="006D5BD7"/>
    <w:rsid w:val="006D5E4E"/>
    <w:rsid w:val="006D6067"/>
    <w:rsid w:val="006D6141"/>
    <w:rsid w:val="006D63C1"/>
    <w:rsid w:val="006D6631"/>
    <w:rsid w:val="006D6709"/>
    <w:rsid w:val="006D6866"/>
    <w:rsid w:val="006D6D1E"/>
    <w:rsid w:val="006D71A6"/>
    <w:rsid w:val="006D71F6"/>
    <w:rsid w:val="006D7280"/>
    <w:rsid w:val="006D763A"/>
    <w:rsid w:val="006D7B50"/>
    <w:rsid w:val="006D7BF2"/>
    <w:rsid w:val="006D7F29"/>
    <w:rsid w:val="006E0062"/>
    <w:rsid w:val="006E00A1"/>
    <w:rsid w:val="006E0270"/>
    <w:rsid w:val="006E03C3"/>
    <w:rsid w:val="006E053A"/>
    <w:rsid w:val="006E05FE"/>
    <w:rsid w:val="006E06FB"/>
    <w:rsid w:val="006E0758"/>
    <w:rsid w:val="006E0E5A"/>
    <w:rsid w:val="006E163D"/>
    <w:rsid w:val="006E1B4E"/>
    <w:rsid w:val="006E1F8B"/>
    <w:rsid w:val="006E212C"/>
    <w:rsid w:val="006E22C3"/>
    <w:rsid w:val="006E275F"/>
    <w:rsid w:val="006E2D16"/>
    <w:rsid w:val="006E2E64"/>
    <w:rsid w:val="006E30A5"/>
    <w:rsid w:val="006E32D4"/>
    <w:rsid w:val="006E340A"/>
    <w:rsid w:val="006E3718"/>
    <w:rsid w:val="006E3939"/>
    <w:rsid w:val="006E3B4E"/>
    <w:rsid w:val="006E3FDC"/>
    <w:rsid w:val="006E4286"/>
    <w:rsid w:val="006E4343"/>
    <w:rsid w:val="006E4381"/>
    <w:rsid w:val="006E459C"/>
    <w:rsid w:val="006E4A5D"/>
    <w:rsid w:val="006E4AE9"/>
    <w:rsid w:val="006E4C50"/>
    <w:rsid w:val="006E4C8F"/>
    <w:rsid w:val="006E5212"/>
    <w:rsid w:val="006E52D1"/>
    <w:rsid w:val="006E5738"/>
    <w:rsid w:val="006E5A53"/>
    <w:rsid w:val="006E5C1C"/>
    <w:rsid w:val="006E5EB2"/>
    <w:rsid w:val="006E5EDC"/>
    <w:rsid w:val="006E6278"/>
    <w:rsid w:val="006E62BC"/>
    <w:rsid w:val="006E62BD"/>
    <w:rsid w:val="006E6471"/>
    <w:rsid w:val="006E67EA"/>
    <w:rsid w:val="006E68F8"/>
    <w:rsid w:val="006E68FF"/>
    <w:rsid w:val="006E6AD3"/>
    <w:rsid w:val="006E6B15"/>
    <w:rsid w:val="006E6CFE"/>
    <w:rsid w:val="006E70FD"/>
    <w:rsid w:val="006E7265"/>
    <w:rsid w:val="006E7292"/>
    <w:rsid w:val="006E74F9"/>
    <w:rsid w:val="006E75E6"/>
    <w:rsid w:val="006E75F3"/>
    <w:rsid w:val="006E790F"/>
    <w:rsid w:val="006E791B"/>
    <w:rsid w:val="006E7E75"/>
    <w:rsid w:val="006E7E84"/>
    <w:rsid w:val="006E7EA8"/>
    <w:rsid w:val="006F082C"/>
    <w:rsid w:val="006F0898"/>
    <w:rsid w:val="006F08E7"/>
    <w:rsid w:val="006F0B51"/>
    <w:rsid w:val="006F0E1D"/>
    <w:rsid w:val="006F0E4B"/>
    <w:rsid w:val="006F0E9B"/>
    <w:rsid w:val="006F10E0"/>
    <w:rsid w:val="006F10F0"/>
    <w:rsid w:val="006F145F"/>
    <w:rsid w:val="006F177E"/>
    <w:rsid w:val="006F1C97"/>
    <w:rsid w:val="006F1E95"/>
    <w:rsid w:val="006F22BA"/>
    <w:rsid w:val="006F2384"/>
    <w:rsid w:val="006F27AE"/>
    <w:rsid w:val="006F2D53"/>
    <w:rsid w:val="006F2EBD"/>
    <w:rsid w:val="006F2FB6"/>
    <w:rsid w:val="006F30BF"/>
    <w:rsid w:val="006F331E"/>
    <w:rsid w:val="006F341F"/>
    <w:rsid w:val="006F35FE"/>
    <w:rsid w:val="006F3723"/>
    <w:rsid w:val="006F37BC"/>
    <w:rsid w:val="006F3804"/>
    <w:rsid w:val="006F3A1F"/>
    <w:rsid w:val="006F3CCC"/>
    <w:rsid w:val="006F3EBB"/>
    <w:rsid w:val="006F3F2C"/>
    <w:rsid w:val="006F4310"/>
    <w:rsid w:val="006F435F"/>
    <w:rsid w:val="006F4771"/>
    <w:rsid w:val="006F4933"/>
    <w:rsid w:val="006F4B1F"/>
    <w:rsid w:val="006F4C64"/>
    <w:rsid w:val="006F4CC8"/>
    <w:rsid w:val="006F4E8A"/>
    <w:rsid w:val="006F4EEE"/>
    <w:rsid w:val="006F4FB2"/>
    <w:rsid w:val="006F5112"/>
    <w:rsid w:val="006F518C"/>
    <w:rsid w:val="006F53F5"/>
    <w:rsid w:val="006F547E"/>
    <w:rsid w:val="006F5506"/>
    <w:rsid w:val="006F56E6"/>
    <w:rsid w:val="006F586F"/>
    <w:rsid w:val="006F597E"/>
    <w:rsid w:val="006F5E78"/>
    <w:rsid w:val="006F5F75"/>
    <w:rsid w:val="006F5FE3"/>
    <w:rsid w:val="006F6062"/>
    <w:rsid w:val="006F60C1"/>
    <w:rsid w:val="006F6189"/>
    <w:rsid w:val="006F63EC"/>
    <w:rsid w:val="006F6482"/>
    <w:rsid w:val="006F66B2"/>
    <w:rsid w:val="006F6877"/>
    <w:rsid w:val="006F6BFF"/>
    <w:rsid w:val="006F6D44"/>
    <w:rsid w:val="006F6DB0"/>
    <w:rsid w:val="006F6DB4"/>
    <w:rsid w:val="006F6DBA"/>
    <w:rsid w:val="006F707F"/>
    <w:rsid w:val="006F7243"/>
    <w:rsid w:val="006F7269"/>
    <w:rsid w:val="006F72C4"/>
    <w:rsid w:val="006F75F1"/>
    <w:rsid w:val="006F7620"/>
    <w:rsid w:val="006F7625"/>
    <w:rsid w:val="006F7A85"/>
    <w:rsid w:val="006F7AF8"/>
    <w:rsid w:val="007000FD"/>
    <w:rsid w:val="00700342"/>
    <w:rsid w:val="00700657"/>
    <w:rsid w:val="00700711"/>
    <w:rsid w:val="00700A14"/>
    <w:rsid w:val="00700B95"/>
    <w:rsid w:val="00700E14"/>
    <w:rsid w:val="00700FB0"/>
    <w:rsid w:val="00701002"/>
    <w:rsid w:val="00701170"/>
    <w:rsid w:val="007013A5"/>
    <w:rsid w:val="00701526"/>
    <w:rsid w:val="007016BD"/>
    <w:rsid w:val="00701779"/>
    <w:rsid w:val="00701882"/>
    <w:rsid w:val="007018D1"/>
    <w:rsid w:val="00701AF4"/>
    <w:rsid w:val="00701B79"/>
    <w:rsid w:val="00701DE1"/>
    <w:rsid w:val="00701F99"/>
    <w:rsid w:val="00702389"/>
    <w:rsid w:val="007028D4"/>
    <w:rsid w:val="007029B7"/>
    <w:rsid w:val="00702A9F"/>
    <w:rsid w:val="00702AC5"/>
    <w:rsid w:val="00702B0A"/>
    <w:rsid w:val="00702E66"/>
    <w:rsid w:val="00702F7F"/>
    <w:rsid w:val="00703164"/>
    <w:rsid w:val="007031F8"/>
    <w:rsid w:val="007032C6"/>
    <w:rsid w:val="007036F5"/>
    <w:rsid w:val="00703805"/>
    <w:rsid w:val="0070380A"/>
    <w:rsid w:val="0070389E"/>
    <w:rsid w:val="00703A04"/>
    <w:rsid w:val="00703E9A"/>
    <w:rsid w:val="00704396"/>
    <w:rsid w:val="00704C79"/>
    <w:rsid w:val="007051F3"/>
    <w:rsid w:val="0070522D"/>
    <w:rsid w:val="0070527A"/>
    <w:rsid w:val="00705392"/>
    <w:rsid w:val="007053FC"/>
    <w:rsid w:val="00705503"/>
    <w:rsid w:val="0070567D"/>
    <w:rsid w:val="007059F0"/>
    <w:rsid w:val="00705ABF"/>
    <w:rsid w:val="00705BD2"/>
    <w:rsid w:val="00705E32"/>
    <w:rsid w:val="00705F2D"/>
    <w:rsid w:val="007064BC"/>
    <w:rsid w:val="007065BF"/>
    <w:rsid w:val="007069CF"/>
    <w:rsid w:val="00706A99"/>
    <w:rsid w:val="00706B7C"/>
    <w:rsid w:val="00706BBC"/>
    <w:rsid w:val="00706CC3"/>
    <w:rsid w:val="00706E11"/>
    <w:rsid w:val="007071DC"/>
    <w:rsid w:val="0070721A"/>
    <w:rsid w:val="007076E9"/>
    <w:rsid w:val="007077B5"/>
    <w:rsid w:val="00707938"/>
    <w:rsid w:val="00707979"/>
    <w:rsid w:val="00707998"/>
    <w:rsid w:val="00707BC0"/>
    <w:rsid w:val="00707F21"/>
    <w:rsid w:val="007100A5"/>
    <w:rsid w:val="0071038C"/>
    <w:rsid w:val="00710391"/>
    <w:rsid w:val="0071048E"/>
    <w:rsid w:val="00710641"/>
    <w:rsid w:val="007108B1"/>
    <w:rsid w:val="00710900"/>
    <w:rsid w:val="00710AA6"/>
    <w:rsid w:val="00710FB4"/>
    <w:rsid w:val="0071119A"/>
    <w:rsid w:val="00711215"/>
    <w:rsid w:val="007112E9"/>
    <w:rsid w:val="007112FD"/>
    <w:rsid w:val="00711445"/>
    <w:rsid w:val="0071152E"/>
    <w:rsid w:val="00711593"/>
    <w:rsid w:val="007115DD"/>
    <w:rsid w:val="0071187E"/>
    <w:rsid w:val="00711F1C"/>
    <w:rsid w:val="00711FEE"/>
    <w:rsid w:val="00712106"/>
    <w:rsid w:val="0071222C"/>
    <w:rsid w:val="007122BD"/>
    <w:rsid w:val="00712390"/>
    <w:rsid w:val="007126F4"/>
    <w:rsid w:val="0071292C"/>
    <w:rsid w:val="007129CD"/>
    <w:rsid w:val="00712CD3"/>
    <w:rsid w:val="00712F79"/>
    <w:rsid w:val="0071304C"/>
    <w:rsid w:val="00713197"/>
    <w:rsid w:val="0071332C"/>
    <w:rsid w:val="0071374E"/>
    <w:rsid w:val="00713968"/>
    <w:rsid w:val="007139BC"/>
    <w:rsid w:val="007139E4"/>
    <w:rsid w:val="00713A1D"/>
    <w:rsid w:val="00713C0A"/>
    <w:rsid w:val="00713C32"/>
    <w:rsid w:val="00713CEE"/>
    <w:rsid w:val="00713D63"/>
    <w:rsid w:val="00713D66"/>
    <w:rsid w:val="00713EB7"/>
    <w:rsid w:val="00713FBC"/>
    <w:rsid w:val="007144A7"/>
    <w:rsid w:val="007147AC"/>
    <w:rsid w:val="007148ED"/>
    <w:rsid w:val="00714CB3"/>
    <w:rsid w:val="00715247"/>
    <w:rsid w:val="0071542F"/>
    <w:rsid w:val="00715475"/>
    <w:rsid w:val="007154FC"/>
    <w:rsid w:val="007155D1"/>
    <w:rsid w:val="00715D40"/>
    <w:rsid w:val="00715D75"/>
    <w:rsid w:val="00715EBB"/>
    <w:rsid w:val="00715EC8"/>
    <w:rsid w:val="00715EEA"/>
    <w:rsid w:val="00716080"/>
    <w:rsid w:val="007160D3"/>
    <w:rsid w:val="0071611D"/>
    <w:rsid w:val="0071667B"/>
    <w:rsid w:val="00716A80"/>
    <w:rsid w:val="00716AB6"/>
    <w:rsid w:val="00716AC0"/>
    <w:rsid w:val="00716BE7"/>
    <w:rsid w:val="00716CD6"/>
    <w:rsid w:val="007171E1"/>
    <w:rsid w:val="007171FE"/>
    <w:rsid w:val="007176C3"/>
    <w:rsid w:val="00717890"/>
    <w:rsid w:val="00717972"/>
    <w:rsid w:val="00717D17"/>
    <w:rsid w:val="00717E4A"/>
    <w:rsid w:val="007202A6"/>
    <w:rsid w:val="007203C5"/>
    <w:rsid w:val="00720458"/>
    <w:rsid w:val="00720634"/>
    <w:rsid w:val="00720675"/>
    <w:rsid w:val="00720973"/>
    <w:rsid w:val="00721999"/>
    <w:rsid w:val="00721B7D"/>
    <w:rsid w:val="00721C1B"/>
    <w:rsid w:val="00721DAB"/>
    <w:rsid w:val="00721EB2"/>
    <w:rsid w:val="007221FE"/>
    <w:rsid w:val="0072252E"/>
    <w:rsid w:val="0072254A"/>
    <w:rsid w:val="0072260F"/>
    <w:rsid w:val="0072271A"/>
    <w:rsid w:val="0072277A"/>
    <w:rsid w:val="00722860"/>
    <w:rsid w:val="00722CC6"/>
    <w:rsid w:val="00722DC5"/>
    <w:rsid w:val="00722F26"/>
    <w:rsid w:val="0072324B"/>
    <w:rsid w:val="007234D5"/>
    <w:rsid w:val="00723781"/>
    <w:rsid w:val="00723832"/>
    <w:rsid w:val="00723A3B"/>
    <w:rsid w:val="00723B94"/>
    <w:rsid w:val="00723C09"/>
    <w:rsid w:val="00723EAC"/>
    <w:rsid w:val="00723F22"/>
    <w:rsid w:val="00724046"/>
    <w:rsid w:val="00724427"/>
    <w:rsid w:val="00724596"/>
    <w:rsid w:val="007245EC"/>
    <w:rsid w:val="007246CF"/>
    <w:rsid w:val="00724888"/>
    <w:rsid w:val="007248B0"/>
    <w:rsid w:val="00724B5A"/>
    <w:rsid w:val="00724BC6"/>
    <w:rsid w:val="00724E39"/>
    <w:rsid w:val="0072500E"/>
    <w:rsid w:val="00725324"/>
    <w:rsid w:val="007254D6"/>
    <w:rsid w:val="007256D3"/>
    <w:rsid w:val="00725713"/>
    <w:rsid w:val="00725720"/>
    <w:rsid w:val="00725762"/>
    <w:rsid w:val="00725887"/>
    <w:rsid w:val="0072596A"/>
    <w:rsid w:val="00725D51"/>
    <w:rsid w:val="00725EBA"/>
    <w:rsid w:val="00725EF8"/>
    <w:rsid w:val="00725F97"/>
    <w:rsid w:val="00726232"/>
    <w:rsid w:val="0072626B"/>
    <w:rsid w:val="007264F3"/>
    <w:rsid w:val="007268DA"/>
    <w:rsid w:val="00726B51"/>
    <w:rsid w:val="00726F4D"/>
    <w:rsid w:val="00727027"/>
    <w:rsid w:val="007270EA"/>
    <w:rsid w:val="00727327"/>
    <w:rsid w:val="0072744B"/>
    <w:rsid w:val="007274D0"/>
    <w:rsid w:val="007274FF"/>
    <w:rsid w:val="0072759B"/>
    <w:rsid w:val="00727653"/>
    <w:rsid w:val="007278BC"/>
    <w:rsid w:val="007278F3"/>
    <w:rsid w:val="00730260"/>
    <w:rsid w:val="007305E6"/>
    <w:rsid w:val="0073070A"/>
    <w:rsid w:val="00730AB5"/>
    <w:rsid w:val="00730ADD"/>
    <w:rsid w:val="00730B4D"/>
    <w:rsid w:val="00730CE7"/>
    <w:rsid w:val="0073101F"/>
    <w:rsid w:val="0073132B"/>
    <w:rsid w:val="0073135B"/>
    <w:rsid w:val="00731673"/>
    <w:rsid w:val="00731690"/>
    <w:rsid w:val="007318FB"/>
    <w:rsid w:val="00731AE9"/>
    <w:rsid w:val="00731C0A"/>
    <w:rsid w:val="00731DEC"/>
    <w:rsid w:val="00731E13"/>
    <w:rsid w:val="00731FB8"/>
    <w:rsid w:val="00732145"/>
    <w:rsid w:val="0073219E"/>
    <w:rsid w:val="00732268"/>
    <w:rsid w:val="00732277"/>
    <w:rsid w:val="007327AE"/>
    <w:rsid w:val="0073290E"/>
    <w:rsid w:val="00732D96"/>
    <w:rsid w:val="00732ED1"/>
    <w:rsid w:val="00733465"/>
    <w:rsid w:val="0073350B"/>
    <w:rsid w:val="0073386D"/>
    <w:rsid w:val="0073397B"/>
    <w:rsid w:val="00733C2E"/>
    <w:rsid w:val="00733EF2"/>
    <w:rsid w:val="00733FC0"/>
    <w:rsid w:val="00734278"/>
    <w:rsid w:val="0073453D"/>
    <w:rsid w:val="00734799"/>
    <w:rsid w:val="007348EE"/>
    <w:rsid w:val="00734B58"/>
    <w:rsid w:val="00734C6D"/>
    <w:rsid w:val="00734CE4"/>
    <w:rsid w:val="00734D79"/>
    <w:rsid w:val="00734F82"/>
    <w:rsid w:val="007351B6"/>
    <w:rsid w:val="00735737"/>
    <w:rsid w:val="00735809"/>
    <w:rsid w:val="0073584B"/>
    <w:rsid w:val="007359C2"/>
    <w:rsid w:val="00735A68"/>
    <w:rsid w:val="00735B13"/>
    <w:rsid w:val="007361DC"/>
    <w:rsid w:val="007361E5"/>
    <w:rsid w:val="00736274"/>
    <w:rsid w:val="0073634B"/>
    <w:rsid w:val="0073698D"/>
    <w:rsid w:val="00736BFC"/>
    <w:rsid w:val="00736C1F"/>
    <w:rsid w:val="00736EE9"/>
    <w:rsid w:val="00736F65"/>
    <w:rsid w:val="0073767B"/>
    <w:rsid w:val="00737CEC"/>
    <w:rsid w:val="00737F7B"/>
    <w:rsid w:val="00740081"/>
    <w:rsid w:val="0074015C"/>
    <w:rsid w:val="007401E5"/>
    <w:rsid w:val="007402D5"/>
    <w:rsid w:val="00740352"/>
    <w:rsid w:val="00740432"/>
    <w:rsid w:val="0074083C"/>
    <w:rsid w:val="00740C03"/>
    <w:rsid w:val="0074104A"/>
    <w:rsid w:val="0074118A"/>
    <w:rsid w:val="007411FE"/>
    <w:rsid w:val="00741464"/>
    <w:rsid w:val="00741486"/>
    <w:rsid w:val="00741488"/>
    <w:rsid w:val="007414C4"/>
    <w:rsid w:val="0074152E"/>
    <w:rsid w:val="007415B2"/>
    <w:rsid w:val="00741845"/>
    <w:rsid w:val="0074186C"/>
    <w:rsid w:val="00741A1A"/>
    <w:rsid w:val="00741F5D"/>
    <w:rsid w:val="00742603"/>
    <w:rsid w:val="00742843"/>
    <w:rsid w:val="007428D9"/>
    <w:rsid w:val="00742923"/>
    <w:rsid w:val="00742BBB"/>
    <w:rsid w:val="00742C3E"/>
    <w:rsid w:val="00742C83"/>
    <w:rsid w:val="00742C89"/>
    <w:rsid w:val="00742DD7"/>
    <w:rsid w:val="00742E5E"/>
    <w:rsid w:val="00742EAF"/>
    <w:rsid w:val="00742EE6"/>
    <w:rsid w:val="00742F7E"/>
    <w:rsid w:val="00743121"/>
    <w:rsid w:val="00743383"/>
    <w:rsid w:val="00743404"/>
    <w:rsid w:val="007437D6"/>
    <w:rsid w:val="0074382F"/>
    <w:rsid w:val="007438E8"/>
    <w:rsid w:val="00743AD4"/>
    <w:rsid w:val="00743FE9"/>
    <w:rsid w:val="00744242"/>
    <w:rsid w:val="007442C8"/>
    <w:rsid w:val="0074450F"/>
    <w:rsid w:val="00744AEF"/>
    <w:rsid w:val="00744F2E"/>
    <w:rsid w:val="00744F56"/>
    <w:rsid w:val="00744F5A"/>
    <w:rsid w:val="007450A6"/>
    <w:rsid w:val="007451AA"/>
    <w:rsid w:val="0074526D"/>
    <w:rsid w:val="007454A3"/>
    <w:rsid w:val="00745693"/>
    <w:rsid w:val="00745B12"/>
    <w:rsid w:val="00745C79"/>
    <w:rsid w:val="00745EAF"/>
    <w:rsid w:val="00745EB8"/>
    <w:rsid w:val="00746063"/>
    <w:rsid w:val="0074607A"/>
    <w:rsid w:val="00746460"/>
    <w:rsid w:val="007464FE"/>
    <w:rsid w:val="007465B2"/>
    <w:rsid w:val="00746B35"/>
    <w:rsid w:val="00746B3F"/>
    <w:rsid w:val="00746B9A"/>
    <w:rsid w:val="00746CD8"/>
    <w:rsid w:val="00746D89"/>
    <w:rsid w:val="00747177"/>
    <w:rsid w:val="00747311"/>
    <w:rsid w:val="00747354"/>
    <w:rsid w:val="00747432"/>
    <w:rsid w:val="00747479"/>
    <w:rsid w:val="007474FB"/>
    <w:rsid w:val="00747530"/>
    <w:rsid w:val="00747576"/>
    <w:rsid w:val="00747AE5"/>
    <w:rsid w:val="00747B43"/>
    <w:rsid w:val="00747DC7"/>
    <w:rsid w:val="00747EF9"/>
    <w:rsid w:val="0075002E"/>
    <w:rsid w:val="007501BE"/>
    <w:rsid w:val="00750288"/>
    <w:rsid w:val="007502EA"/>
    <w:rsid w:val="00750383"/>
    <w:rsid w:val="007505D6"/>
    <w:rsid w:val="007505FA"/>
    <w:rsid w:val="007508BE"/>
    <w:rsid w:val="00750EC8"/>
    <w:rsid w:val="00750F88"/>
    <w:rsid w:val="00750F8C"/>
    <w:rsid w:val="00750F8D"/>
    <w:rsid w:val="0075134F"/>
    <w:rsid w:val="0075157E"/>
    <w:rsid w:val="00751AAC"/>
    <w:rsid w:val="00751C52"/>
    <w:rsid w:val="00751F20"/>
    <w:rsid w:val="00751FE9"/>
    <w:rsid w:val="00752029"/>
    <w:rsid w:val="0075213C"/>
    <w:rsid w:val="007521FC"/>
    <w:rsid w:val="007525AC"/>
    <w:rsid w:val="007525B8"/>
    <w:rsid w:val="007525C4"/>
    <w:rsid w:val="00752600"/>
    <w:rsid w:val="00752892"/>
    <w:rsid w:val="00752C56"/>
    <w:rsid w:val="00753269"/>
    <w:rsid w:val="00753362"/>
    <w:rsid w:val="00753637"/>
    <w:rsid w:val="0075365D"/>
    <w:rsid w:val="00753687"/>
    <w:rsid w:val="00753A59"/>
    <w:rsid w:val="00753B84"/>
    <w:rsid w:val="00753CA4"/>
    <w:rsid w:val="00753DEB"/>
    <w:rsid w:val="00753E07"/>
    <w:rsid w:val="00754003"/>
    <w:rsid w:val="00754107"/>
    <w:rsid w:val="007541CB"/>
    <w:rsid w:val="00754435"/>
    <w:rsid w:val="00754509"/>
    <w:rsid w:val="00754688"/>
    <w:rsid w:val="00754994"/>
    <w:rsid w:val="00754B90"/>
    <w:rsid w:val="00754ED8"/>
    <w:rsid w:val="00754F28"/>
    <w:rsid w:val="00755047"/>
    <w:rsid w:val="00755210"/>
    <w:rsid w:val="007553B2"/>
    <w:rsid w:val="00755920"/>
    <w:rsid w:val="00755A58"/>
    <w:rsid w:val="00755B85"/>
    <w:rsid w:val="00755BE2"/>
    <w:rsid w:val="00755F75"/>
    <w:rsid w:val="00756139"/>
    <w:rsid w:val="00756564"/>
    <w:rsid w:val="00756A25"/>
    <w:rsid w:val="00756FCA"/>
    <w:rsid w:val="00757032"/>
    <w:rsid w:val="007572B5"/>
    <w:rsid w:val="0075795F"/>
    <w:rsid w:val="00757AE1"/>
    <w:rsid w:val="00757C06"/>
    <w:rsid w:val="00757CE6"/>
    <w:rsid w:val="00760145"/>
    <w:rsid w:val="007601A2"/>
    <w:rsid w:val="0076031D"/>
    <w:rsid w:val="00760486"/>
    <w:rsid w:val="0076075F"/>
    <w:rsid w:val="007609DB"/>
    <w:rsid w:val="00760F6D"/>
    <w:rsid w:val="007612EE"/>
    <w:rsid w:val="00761B40"/>
    <w:rsid w:val="00762088"/>
    <w:rsid w:val="007622A2"/>
    <w:rsid w:val="00762FFD"/>
    <w:rsid w:val="007631D3"/>
    <w:rsid w:val="00763221"/>
    <w:rsid w:val="00763278"/>
    <w:rsid w:val="007635FE"/>
    <w:rsid w:val="00763747"/>
    <w:rsid w:val="0076390E"/>
    <w:rsid w:val="00763B12"/>
    <w:rsid w:val="00763DFC"/>
    <w:rsid w:val="00764159"/>
    <w:rsid w:val="00764180"/>
    <w:rsid w:val="00764238"/>
    <w:rsid w:val="00764310"/>
    <w:rsid w:val="007646AA"/>
    <w:rsid w:val="007648C5"/>
    <w:rsid w:val="007648D4"/>
    <w:rsid w:val="00764CB3"/>
    <w:rsid w:val="00764F43"/>
    <w:rsid w:val="00764FF6"/>
    <w:rsid w:val="0076507E"/>
    <w:rsid w:val="00765444"/>
    <w:rsid w:val="00765625"/>
    <w:rsid w:val="00765807"/>
    <w:rsid w:val="0076585C"/>
    <w:rsid w:val="00765D69"/>
    <w:rsid w:val="0076608E"/>
    <w:rsid w:val="00766370"/>
    <w:rsid w:val="00766448"/>
    <w:rsid w:val="00766461"/>
    <w:rsid w:val="007666A1"/>
    <w:rsid w:val="007666C8"/>
    <w:rsid w:val="007667DB"/>
    <w:rsid w:val="0076686E"/>
    <w:rsid w:val="00766A13"/>
    <w:rsid w:val="00766D5F"/>
    <w:rsid w:val="00766DB8"/>
    <w:rsid w:val="00766F3D"/>
    <w:rsid w:val="007673BF"/>
    <w:rsid w:val="007674B5"/>
    <w:rsid w:val="0076751C"/>
    <w:rsid w:val="00767748"/>
    <w:rsid w:val="007678A1"/>
    <w:rsid w:val="00767AED"/>
    <w:rsid w:val="00767D62"/>
    <w:rsid w:val="00767E25"/>
    <w:rsid w:val="0077019E"/>
    <w:rsid w:val="00770265"/>
    <w:rsid w:val="00770455"/>
    <w:rsid w:val="007704E8"/>
    <w:rsid w:val="00770C52"/>
    <w:rsid w:val="00770D51"/>
    <w:rsid w:val="00770DDB"/>
    <w:rsid w:val="00771018"/>
    <w:rsid w:val="0077119C"/>
    <w:rsid w:val="007718AC"/>
    <w:rsid w:val="00771AC5"/>
    <w:rsid w:val="00771BB4"/>
    <w:rsid w:val="00771C85"/>
    <w:rsid w:val="00771EB8"/>
    <w:rsid w:val="00772073"/>
    <w:rsid w:val="0077236D"/>
    <w:rsid w:val="007726D3"/>
    <w:rsid w:val="007726D9"/>
    <w:rsid w:val="007727C2"/>
    <w:rsid w:val="007727D4"/>
    <w:rsid w:val="007729B7"/>
    <w:rsid w:val="00772A64"/>
    <w:rsid w:val="00772CB5"/>
    <w:rsid w:val="00772D55"/>
    <w:rsid w:val="00772FE0"/>
    <w:rsid w:val="00773559"/>
    <w:rsid w:val="007737C1"/>
    <w:rsid w:val="00773959"/>
    <w:rsid w:val="00773B13"/>
    <w:rsid w:val="00773B76"/>
    <w:rsid w:val="00773E40"/>
    <w:rsid w:val="007742CB"/>
    <w:rsid w:val="00774317"/>
    <w:rsid w:val="00774667"/>
    <w:rsid w:val="00774B50"/>
    <w:rsid w:val="00774DE9"/>
    <w:rsid w:val="00775044"/>
    <w:rsid w:val="007750F0"/>
    <w:rsid w:val="00775F89"/>
    <w:rsid w:val="0077647D"/>
    <w:rsid w:val="00776563"/>
    <w:rsid w:val="007768EB"/>
    <w:rsid w:val="007769D8"/>
    <w:rsid w:val="00776AC6"/>
    <w:rsid w:val="00776B3B"/>
    <w:rsid w:val="00776B7A"/>
    <w:rsid w:val="00776CC3"/>
    <w:rsid w:val="00776D43"/>
    <w:rsid w:val="00776F31"/>
    <w:rsid w:val="00776FA1"/>
    <w:rsid w:val="0077712C"/>
    <w:rsid w:val="0077721E"/>
    <w:rsid w:val="007773A2"/>
    <w:rsid w:val="0077740F"/>
    <w:rsid w:val="0077799E"/>
    <w:rsid w:val="00777A3F"/>
    <w:rsid w:val="00777BD3"/>
    <w:rsid w:val="00777BE9"/>
    <w:rsid w:val="00777D87"/>
    <w:rsid w:val="00777EEF"/>
    <w:rsid w:val="007802F2"/>
    <w:rsid w:val="00780304"/>
    <w:rsid w:val="00780787"/>
    <w:rsid w:val="0078085A"/>
    <w:rsid w:val="00780951"/>
    <w:rsid w:val="00780F60"/>
    <w:rsid w:val="0078108B"/>
    <w:rsid w:val="007810C2"/>
    <w:rsid w:val="00781252"/>
    <w:rsid w:val="0078137C"/>
    <w:rsid w:val="007814B0"/>
    <w:rsid w:val="00781772"/>
    <w:rsid w:val="00781945"/>
    <w:rsid w:val="00781983"/>
    <w:rsid w:val="00781A08"/>
    <w:rsid w:val="00781A7B"/>
    <w:rsid w:val="00781AA9"/>
    <w:rsid w:val="00781BE8"/>
    <w:rsid w:val="00781FEE"/>
    <w:rsid w:val="00782068"/>
    <w:rsid w:val="007822BD"/>
    <w:rsid w:val="007824C2"/>
    <w:rsid w:val="007827DB"/>
    <w:rsid w:val="007827F8"/>
    <w:rsid w:val="007828E2"/>
    <w:rsid w:val="00782A30"/>
    <w:rsid w:val="00782F26"/>
    <w:rsid w:val="00782F39"/>
    <w:rsid w:val="007832B8"/>
    <w:rsid w:val="0078350B"/>
    <w:rsid w:val="00783603"/>
    <w:rsid w:val="00783AA0"/>
    <w:rsid w:val="00783E27"/>
    <w:rsid w:val="007842B8"/>
    <w:rsid w:val="00784329"/>
    <w:rsid w:val="00784567"/>
    <w:rsid w:val="00784589"/>
    <w:rsid w:val="007845FA"/>
    <w:rsid w:val="007846D6"/>
    <w:rsid w:val="007846F4"/>
    <w:rsid w:val="0078471C"/>
    <w:rsid w:val="00784761"/>
    <w:rsid w:val="00784B7E"/>
    <w:rsid w:val="00784F8F"/>
    <w:rsid w:val="00784FBC"/>
    <w:rsid w:val="00785295"/>
    <w:rsid w:val="00785417"/>
    <w:rsid w:val="007854C1"/>
    <w:rsid w:val="0078558E"/>
    <w:rsid w:val="00785619"/>
    <w:rsid w:val="00785632"/>
    <w:rsid w:val="0078577E"/>
    <w:rsid w:val="00785B91"/>
    <w:rsid w:val="00785F12"/>
    <w:rsid w:val="007860CB"/>
    <w:rsid w:val="0078614E"/>
    <w:rsid w:val="0078617D"/>
    <w:rsid w:val="007863C2"/>
    <w:rsid w:val="007863D2"/>
    <w:rsid w:val="00786603"/>
    <w:rsid w:val="0078666A"/>
    <w:rsid w:val="00786BC6"/>
    <w:rsid w:val="0078704D"/>
    <w:rsid w:val="007870C9"/>
    <w:rsid w:val="00787244"/>
    <w:rsid w:val="00787741"/>
    <w:rsid w:val="007877CC"/>
    <w:rsid w:val="00787819"/>
    <w:rsid w:val="007878FB"/>
    <w:rsid w:val="00787B37"/>
    <w:rsid w:val="00787C6A"/>
    <w:rsid w:val="00787CF9"/>
    <w:rsid w:val="00787D49"/>
    <w:rsid w:val="00787E78"/>
    <w:rsid w:val="0079063C"/>
    <w:rsid w:val="00790652"/>
    <w:rsid w:val="007907BD"/>
    <w:rsid w:val="0079091D"/>
    <w:rsid w:val="00790A0F"/>
    <w:rsid w:val="00790C2A"/>
    <w:rsid w:val="00790DE2"/>
    <w:rsid w:val="00790E20"/>
    <w:rsid w:val="007910E4"/>
    <w:rsid w:val="00791165"/>
    <w:rsid w:val="0079120C"/>
    <w:rsid w:val="00791546"/>
    <w:rsid w:val="0079166A"/>
    <w:rsid w:val="0079177F"/>
    <w:rsid w:val="007918B7"/>
    <w:rsid w:val="00791A08"/>
    <w:rsid w:val="00791AB9"/>
    <w:rsid w:val="00791BC2"/>
    <w:rsid w:val="00791BC3"/>
    <w:rsid w:val="00791D05"/>
    <w:rsid w:val="00791E0A"/>
    <w:rsid w:val="007923F7"/>
    <w:rsid w:val="00792497"/>
    <w:rsid w:val="00792649"/>
    <w:rsid w:val="00792969"/>
    <w:rsid w:val="00792DA5"/>
    <w:rsid w:val="007930DC"/>
    <w:rsid w:val="007932A6"/>
    <w:rsid w:val="00793638"/>
    <w:rsid w:val="00793671"/>
    <w:rsid w:val="00793AC0"/>
    <w:rsid w:val="00793C65"/>
    <w:rsid w:val="00793F58"/>
    <w:rsid w:val="00793F86"/>
    <w:rsid w:val="007941B2"/>
    <w:rsid w:val="007941B7"/>
    <w:rsid w:val="00794343"/>
    <w:rsid w:val="00794849"/>
    <w:rsid w:val="0079486C"/>
    <w:rsid w:val="007949E7"/>
    <w:rsid w:val="00794B54"/>
    <w:rsid w:val="00794BCC"/>
    <w:rsid w:val="00794DE8"/>
    <w:rsid w:val="00795001"/>
    <w:rsid w:val="007953F0"/>
    <w:rsid w:val="0079571D"/>
    <w:rsid w:val="00795AB9"/>
    <w:rsid w:val="007961D3"/>
    <w:rsid w:val="00796320"/>
    <w:rsid w:val="0079647D"/>
    <w:rsid w:val="007964F3"/>
    <w:rsid w:val="00796593"/>
    <w:rsid w:val="00796808"/>
    <w:rsid w:val="0079688F"/>
    <w:rsid w:val="00796B22"/>
    <w:rsid w:val="00796CDA"/>
    <w:rsid w:val="00796FB4"/>
    <w:rsid w:val="007975BA"/>
    <w:rsid w:val="007976BF"/>
    <w:rsid w:val="0079789D"/>
    <w:rsid w:val="0079793D"/>
    <w:rsid w:val="00797C2F"/>
    <w:rsid w:val="007A00C1"/>
    <w:rsid w:val="007A0120"/>
    <w:rsid w:val="007A015F"/>
    <w:rsid w:val="007A03BA"/>
    <w:rsid w:val="007A041D"/>
    <w:rsid w:val="007A042F"/>
    <w:rsid w:val="007A045F"/>
    <w:rsid w:val="007A0A98"/>
    <w:rsid w:val="007A0C8B"/>
    <w:rsid w:val="007A10F4"/>
    <w:rsid w:val="007A111C"/>
    <w:rsid w:val="007A118A"/>
    <w:rsid w:val="007A1352"/>
    <w:rsid w:val="007A15BF"/>
    <w:rsid w:val="007A193A"/>
    <w:rsid w:val="007A1C68"/>
    <w:rsid w:val="007A1CAF"/>
    <w:rsid w:val="007A1DA3"/>
    <w:rsid w:val="007A1E3C"/>
    <w:rsid w:val="007A2120"/>
    <w:rsid w:val="007A23D9"/>
    <w:rsid w:val="007A24D6"/>
    <w:rsid w:val="007A26A5"/>
    <w:rsid w:val="007A2B8A"/>
    <w:rsid w:val="007A2BED"/>
    <w:rsid w:val="007A3028"/>
    <w:rsid w:val="007A32DB"/>
    <w:rsid w:val="007A3927"/>
    <w:rsid w:val="007A396F"/>
    <w:rsid w:val="007A39AB"/>
    <w:rsid w:val="007A3BA2"/>
    <w:rsid w:val="007A3DD1"/>
    <w:rsid w:val="007A3EEA"/>
    <w:rsid w:val="007A3FDE"/>
    <w:rsid w:val="007A4010"/>
    <w:rsid w:val="007A4112"/>
    <w:rsid w:val="007A42DD"/>
    <w:rsid w:val="007A48BE"/>
    <w:rsid w:val="007A494A"/>
    <w:rsid w:val="007A4B48"/>
    <w:rsid w:val="007A4B5A"/>
    <w:rsid w:val="007A4C22"/>
    <w:rsid w:val="007A4C2E"/>
    <w:rsid w:val="007A4C79"/>
    <w:rsid w:val="007A4D05"/>
    <w:rsid w:val="007A4DCF"/>
    <w:rsid w:val="007A4DE2"/>
    <w:rsid w:val="007A4E58"/>
    <w:rsid w:val="007A4F00"/>
    <w:rsid w:val="007A4FFD"/>
    <w:rsid w:val="007A552A"/>
    <w:rsid w:val="007A572E"/>
    <w:rsid w:val="007A576E"/>
    <w:rsid w:val="007A5ACD"/>
    <w:rsid w:val="007A5BC2"/>
    <w:rsid w:val="007A5CDC"/>
    <w:rsid w:val="007A5CE7"/>
    <w:rsid w:val="007A5FC5"/>
    <w:rsid w:val="007A6044"/>
    <w:rsid w:val="007A6092"/>
    <w:rsid w:val="007A629F"/>
    <w:rsid w:val="007A6359"/>
    <w:rsid w:val="007A6395"/>
    <w:rsid w:val="007A64D6"/>
    <w:rsid w:val="007A67DB"/>
    <w:rsid w:val="007A6B33"/>
    <w:rsid w:val="007A6C95"/>
    <w:rsid w:val="007A6F71"/>
    <w:rsid w:val="007A706B"/>
    <w:rsid w:val="007A7177"/>
    <w:rsid w:val="007A75A5"/>
    <w:rsid w:val="007A7608"/>
    <w:rsid w:val="007A7715"/>
    <w:rsid w:val="007A7819"/>
    <w:rsid w:val="007A78A9"/>
    <w:rsid w:val="007A792E"/>
    <w:rsid w:val="007A7A0D"/>
    <w:rsid w:val="007A7A19"/>
    <w:rsid w:val="007A7D80"/>
    <w:rsid w:val="007A7F21"/>
    <w:rsid w:val="007A7F6F"/>
    <w:rsid w:val="007B064F"/>
    <w:rsid w:val="007B0790"/>
    <w:rsid w:val="007B084E"/>
    <w:rsid w:val="007B0C20"/>
    <w:rsid w:val="007B0C2F"/>
    <w:rsid w:val="007B0CD9"/>
    <w:rsid w:val="007B0FF7"/>
    <w:rsid w:val="007B10BF"/>
    <w:rsid w:val="007B116E"/>
    <w:rsid w:val="007B1292"/>
    <w:rsid w:val="007B13DD"/>
    <w:rsid w:val="007B16AA"/>
    <w:rsid w:val="007B176E"/>
    <w:rsid w:val="007B1777"/>
    <w:rsid w:val="007B1877"/>
    <w:rsid w:val="007B197D"/>
    <w:rsid w:val="007B1AA9"/>
    <w:rsid w:val="007B1BCF"/>
    <w:rsid w:val="007B1C96"/>
    <w:rsid w:val="007B1D0C"/>
    <w:rsid w:val="007B217A"/>
    <w:rsid w:val="007B2633"/>
    <w:rsid w:val="007B2956"/>
    <w:rsid w:val="007B2A67"/>
    <w:rsid w:val="007B2AC7"/>
    <w:rsid w:val="007B2AE8"/>
    <w:rsid w:val="007B2BF0"/>
    <w:rsid w:val="007B2C28"/>
    <w:rsid w:val="007B2F58"/>
    <w:rsid w:val="007B3507"/>
    <w:rsid w:val="007B3556"/>
    <w:rsid w:val="007B35C0"/>
    <w:rsid w:val="007B3643"/>
    <w:rsid w:val="007B37DD"/>
    <w:rsid w:val="007B3B86"/>
    <w:rsid w:val="007B3C05"/>
    <w:rsid w:val="007B3DC1"/>
    <w:rsid w:val="007B3E2C"/>
    <w:rsid w:val="007B3E38"/>
    <w:rsid w:val="007B3FC7"/>
    <w:rsid w:val="007B40AB"/>
    <w:rsid w:val="007B4202"/>
    <w:rsid w:val="007B46AC"/>
    <w:rsid w:val="007B4943"/>
    <w:rsid w:val="007B4AEF"/>
    <w:rsid w:val="007B4BAA"/>
    <w:rsid w:val="007B4C50"/>
    <w:rsid w:val="007B4C74"/>
    <w:rsid w:val="007B4D45"/>
    <w:rsid w:val="007B4E4D"/>
    <w:rsid w:val="007B4FC4"/>
    <w:rsid w:val="007B56CA"/>
    <w:rsid w:val="007B5787"/>
    <w:rsid w:val="007B5A56"/>
    <w:rsid w:val="007B5DD6"/>
    <w:rsid w:val="007B63BE"/>
    <w:rsid w:val="007B6413"/>
    <w:rsid w:val="007B6658"/>
    <w:rsid w:val="007B66E9"/>
    <w:rsid w:val="007B67A1"/>
    <w:rsid w:val="007B6961"/>
    <w:rsid w:val="007B6996"/>
    <w:rsid w:val="007B6C44"/>
    <w:rsid w:val="007B70C3"/>
    <w:rsid w:val="007B7431"/>
    <w:rsid w:val="007B7487"/>
    <w:rsid w:val="007B74B1"/>
    <w:rsid w:val="007B763E"/>
    <w:rsid w:val="007B79B5"/>
    <w:rsid w:val="007B7D6C"/>
    <w:rsid w:val="007B7D9D"/>
    <w:rsid w:val="007B7F35"/>
    <w:rsid w:val="007C02B4"/>
    <w:rsid w:val="007C031C"/>
    <w:rsid w:val="007C0444"/>
    <w:rsid w:val="007C05EA"/>
    <w:rsid w:val="007C0830"/>
    <w:rsid w:val="007C08D9"/>
    <w:rsid w:val="007C0957"/>
    <w:rsid w:val="007C096D"/>
    <w:rsid w:val="007C0B89"/>
    <w:rsid w:val="007C0C79"/>
    <w:rsid w:val="007C0D6F"/>
    <w:rsid w:val="007C1438"/>
    <w:rsid w:val="007C173C"/>
    <w:rsid w:val="007C1A21"/>
    <w:rsid w:val="007C1AB5"/>
    <w:rsid w:val="007C1CB2"/>
    <w:rsid w:val="007C1E97"/>
    <w:rsid w:val="007C201B"/>
    <w:rsid w:val="007C2344"/>
    <w:rsid w:val="007C2502"/>
    <w:rsid w:val="007C267D"/>
    <w:rsid w:val="007C27DC"/>
    <w:rsid w:val="007C2E33"/>
    <w:rsid w:val="007C3287"/>
    <w:rsid w:val="007C3559"/>
    <w:rsid w:val="007C39C4"/>
    <w:rsid w:val="007C3B91"/>
    <w:rsid w:val="007C3E23"/>
    <w:rsid w:val="007C3E7B"/>
    <w:rsid w:val="007C412E"/>
    <w:rsid w:val="007C4470"/>
    <w:rsid w:val="007C44B3"/>
    <w:rsid w:val="007C4650"/>
    <w:rsid w:val="007C47DC"/>
    <w:rsid w:val="007C484B"/>
    <w:rsid w:val="007C48A3"/>
    <w:rsid w:val="007C4B81"/>
    <w:rsid w:val="007C4BD0"/>
    <w:rsid w:val="007C4CB0"/>
    <w:rsid w:val="007C4F67"/>
    <w:rsid w:val="007C522A"/>
    <w:rsid w:val="007C5519"/>
    <w:rsid w:val="007C5613"/>
    <w:rsid w:val="007C5B58"/>
    <w:rsid w:val="007C5DF4"/>
    <w:rsid w:val="007C6382"/>
    <w:rsid w:val="007C64B5"/>
    <w:rsid w:val="007C6666"/>
    <w:rsid w:val="007C682A"/>
    <w:rsid w:val="007C69F6"/>
    <w:rsid w:val="007C6A34"/>
    <w:rsid w:val="007C6C60"/>
    <w:rsid w:val="007C6EB3"/>
    <w:rsid w:val="007C6EE1"/>
    <w:rsid w:val="007C70EF"/>
    <w:rsid w:val="007C71F8"/>
    <w:rsid w:val="007C7225"/>
    <w:rsid w:val="007C7466"/>
    <w:rsid w:val="007C7688"/>
    <w:rsid w:val="007C790A"/>
    <w:rsid w:val="007C7991"/>
    <w:rsid w:val="007C7A4B"/>
    <w:rsid w:val="007C7A8E"/>
    <w:rsid w:val="007C7B10"/>
    <w:rsid w:val="007C7B2B"/>
    <w:rsid w:val="007C7B92"/>
    <w:rsid w:val="007D01F5"/>
    <w:rsid w:val="007D0297"/>
    <w:rsid w:val="007D0472"/>
    <w:rsid w:val="007D07F0"/>
    <w:rsid w:val="007D0BBB"/>
    <w:rsid w:val="007D0BC4"/>
    <w:rsid w:val="007D0FB2"/>
    <w:rsid w:val="007D0FFA"/>
    <w:rsid w:val="007D108F"/>
    <w:rsid w:val="007D11CC"/>
    <w:rsid w:val="007D153C"/>
    <w:rsid w:val="007D19D8"/>
    <w:rsid w:val="007D1A12"/>
    <w:rsid w:val="007D1AEB"/>
    <w:rsid w:val="007D1BE0"/>
    <w:rsid w:val="007D1CCB"/>
    <w:rsid w:val="007D1D48"/>
    <w:rsid w:val="007D1D93"/>
    <w:rsid w:val="007D20F3"/>
    <w:rsid w:val="007D2247"/>
    <w:rsid w:val="007D22E8"/>
    <w:rsid w:val="007D235D"/>
    <w:rsid w:val="007D2531"/>
    <w:rsid w:val="007D26C2"/>
    <w:rsid w:val="007D2840"/>
    <w:rsid w:val="007D2900"/>
    <w:rsid w:val="007D2A85"/>
    <w:rsid w:val="007D2B9C"/>
    <w:rsid w:val="007D2BF9"/>
    <w:rsid w:val="007D2C97"/>
    <w:rsid w:val="007D2D08"/>
    <w:rsid w:val="007D2E78"/>
    <w:rsid w:val="007D2F61"/>
    <w:rsid w:val="007D30B2"/>
    <w:rsid w:val="007D336B"/>
    <w:rsid w:val="007D34EC"/>
    <w:rsid w:val="007D34FF"/>
    <w:rsid w:val="007D3506"/>
    <w:rsid w:val="007D351C"/>
    <w:rsid w:val="007D352B"/>
    <w:rsid w:val="007D3C2B"/>
    <w:rsid w:val="007D3CA7"/>
    <w:rsid w:val="007D3E91"/>
    <w:rsid w:val="007D3F2A"/>
    <w:rsid w:val="007D40AE"/>
    <w:rsid w:val="007D40B6"/>
    <w:rsid w:val="007D4155"/>
    <w:rsid w:val="007D41A1"/>
    <w:rsid w:val="007D42FF"/>
    <w:rsid w:val="007D4382"/>
    <w:rsid w:val="007D43B5"/>
    <w:rsid w:val="007D4667"/>
    <w:rsid w:val="007D4698"/>
    <w:rsid w:val="007D492A"/>
    <w:rsid w:val="007D49F0"/>
    <w:rsid w:val="007D49FA"/>
    <w:rsid w:val="007D4B09"/>
    <w:rsid w:val="007D4BC3"/>
    <w:rsid w:val="007D4FAD"/>
    <w:rsid w:val="007D50E3"/>
    <w:rsid w:val="007D51DE"/>
    <w:rsid w:val="007D5445"/>
    <w:rsid w:val="007D5548"/>
    <w:rsid w:val="007D57F0"/>
    <w:rsid w:val="007D5A28"/>
    <w:rsid w:val="007D5B63"/>
    <w:rsid w:val="007D5C6D"/>
    <w:rsid w:val="007D5CC9"/>
    <w:rsid w:val="007D6501"/>
    <w:rsid w:val="007D6620"/>
    <w:rsid w:val="007D68D8"/>
    <w:rsid w:val="007D6E3A"/>
    <w:rsid w:val="007D6F58"/>
    <w:rsid w:val="007D6F67"/>
    <w:rsid w:val="007D6F9B"/>
    <w:rsid w:val="007D7027"/>
    <w:rsid w:val="007D7362"/>
    <w:rsid w:val="007D7545"/>
    <w:rsid w:val="007D77A0"/>
    <w:rsid w:val="007D781E"/>
    <w:rsid w:val="007D78E9"/>
    <w:rsid w:val="007D7C4E"/>
    <w:rsid w:val="007E02FE"/>
    <w:rsid w:val="007E03AA"/>
    <w:rsid w:val="007E08E8"/>
    <w:rsid w:val="007E0CB4"/>
    <w:rsid w:val="007E0D6D"/>
    <w:rsid w:val="007E0EA6"/>
    <w:rsid w:val="007E0EE8"/>
    <w:rsid w:val="007E0F48"/>
    <w:rsid w:val="007E1016"/>
    <w:rsid w:val="007E1331"/>
    <w:rsid w:val="007E1388"/>
    <w:rsid w:val="007E1746"/>
    <w:rsid w:val="007E1C3F"/>
    <w:rsid w:val="007E1E4A"/>
    <w:rsid w:val="007E1F1F"/>
    <w:rsid w:val="007E2179"/>
    <w:rsid w:val="007E2566"/>
    <w:rsid w:val="007E2894"/>
    <w:rsid w:val="007E2C52"/>
    <w:rsid w:val="007E2D99"/>
    <w:rsid w:val="007E2F7E"/>
    <w:rsid w:val="007E2FF3"/>
    <w:rsid w:val="007E3308"/>
    <w:rsid w:val="007E36F5"/>
    <w:rsid w:val="007E3955"/>
    <w:rsid w:val="007E3977"/>
    <w:rsid w:val="007E3D3D"/>
    <w:rsid w:val="007E40FC"/>
    <w:rsid w:val="007E43AE"/>
    <w:rsid w:val="007E45D0"/>
    <w:rsid w:val="007E498C"/>
    <w:rsid w:val="007E4B07"/>
    <w:rsid w:val="007E4BF1"/>
    <w:rsid w:val="007E4BF2"/>
    <w:rsid w:val="007E506B"/>
    <w:rsid w:val="007E5077"/>
    <w:rsid w:val="007E557A"/>
    <w:rsid w:val="007E55ED"/>
    <w:rsid w:val="007E59C0"/>
    <w:rsid w:val="007E5BC6"/>
    <w:rsid w:val="007E5C1A"/>
    <w:rsid w:val="007E60C2"/>
    <w:rsid w:val="007E612C"/>
    <w:rsid w:val="007E6199"/>
    <w:rsid w:val="007E63AD"/>
    <w:rsid w:val="007E63F8"/>
    <w:rsid w:val="007E652B"/>
    <w:rsid w:val="007E67F9"/>
    <w:rsid w:val="007E6E02"/>
    <w:rsid w:val="007E6F26"/>
    <w:rsid w:val="007E70BE"/>
    <w:rsid w:val="007E7272"/>
    <w:rsid w:val="007E74AC"/>
    <w:rsid w:val="007E7559"/>
    <w:rsid w:val="007E796C"/>
    <w:rsid w:val="007E7A01"/>
    <w:rsid w:val="007E7E29"/>
    <w:rsid w:val="007E7FA4"/>
    <w:rsid w:val="007F0109"/>
    <w:rsid w:val="007F0315"/>
    <w:rsid w:val="007F0573"/>
    <w:rsid w:val="007F0635"/>
    <w:rsid w:val="007F075D"/>
    <w:rsid w:val="007F07FF"/>
    <w:rsid w:val="007F09BF"/>
    <w:rsid w:val="007F0A1B"/>
    <w:rsid w:val="007F0A2D"/>
    <w:rsid w:val="007F0AC6"/>
    <w:rsid w:val="007F0B5C"/>
    <w:rsid w:val="007F0ED8"/>
    <w:rsid w:val="007F10D2"/>
    <w:rsid w:val="007F121B"/>
    <w:rsid w:val="007F1290"/>
    <w:rsid w:val="007F1446"/>
    <w:rsid w:val="007F1560"/>
    <w:rsid w:val="007F1778"/>
    <w:rsid w:val="007F1906"/>
    <w:rsid w:val="007F1914"/>
    <w:rsid w:val="007F1968"/>
    <w:rsid w:val="007F1A24"/>
    <w:rsid w:val="007F1D60"/>
    <w:rsid w:val="007F1DCA"/>
    <w:rsid w:val="007F1EDB"/>
    <w:rsid w:val="007F1FD9"/>
    <w:rsid w:val="007F2319"/>
    <w:rsid w:val="007F24D5"/>
    <w:rsid w:val="007F26E3"/>
    <w:rsid w:val="007F26FD"/>
    <w:rsid w:val="007F28E9"/>
    <w:rsid w:val="007F2B4E"/>
    <w:rsid w:val="007F2BD7"/>
    <w:rsid w:val="007F2CA4"/>
    <w:rsid w:val="007F2EA4"/>
    <w:rsid w:val="007F2F3F"/>
    <w:rsid w:val="007F3103"/>
    <w:rsid w:val="007F38DD"/>
    <w:rsid w:val="007F3E08"/>
    <w:rsid w:val="007F42CF"/>
    <w:rsid w:val="007F45EA"/>
    <w:rsid w:val="007F4624"/>
    <w:rsid w:val="007F48CC"/>
    <w:rsid w:val="007F4ACF"/>
    <w:rsid w:val="007F4B4C"/>
    <w:rsid w:val="007F4C54"/>
    <w:rsid w:val="007F4CF9"/>
    <w:rsid w:val="007F5003"/>
    <w:rsid w:val="007F5006"/>
    <w:rsid w:val="007F560E"/>
    <w:rsid w:val="007F58DF"/>
    <w:rsid w:val="007F5A0F"/>
    <w:rsid w:val="007F5C24"/>
    <w:rsid w:val="007F5E4E"/>
    <w:rsid w:val="007F625E"/>
    <w:rsid w:val="007F64CC"/>
    <w:rsid w:val="007F65E5"/>
    <w:rsid w:val="007F6D90"/>
    <w:rsid w:val="007F6DA7"/>
    <w:rsid w:val="007F6E89"/>
    <w:rsid w:val="007F7068"/>
    <w:rsid w:val="007F7107"/>
    <w:rsid w:val="007F7424"/>
    <w:rsid w:val="007F74AC"/>
    <w:rsid w:val="007F74D0"/>
    <w:rsid w:val="007F7844"/>
    <w:rsid w:val="007F7B2F"/>
    <w:rsid w:val="007F7B4F"/>
    <w:rsid w:val="007F7CBD"/>
    <w:rsid w:val="007F7F4E"/>
    <w:rsid w:val="007F7FAA"/>
    <w:rsid w:val="008000D1"/>
    <w:rsid w:val="0080056F"/>
    <w:rsid w:val="00800666"/>
    <w:rsid w:val="008009C2"/>
    <w:rsid w:val="008009CF"/>
    <w:rsid w:val="00800A46"/>
    <w:rsid w:val="00800BF4"/>
    <w:rsid w:val="0080104C"/>
    <w:rsid w:val="0080119B"/>
    <w:rsid w:val="00801432"/>
    <w:rsid w:val="00801581"/>
    <w:rsid w:val="00801683"/>
    <w:rsid w:val="00801925"/>
    <w:rsid w:val="008019E8"/>
    <w:rsid w:val="00801A65"/>
    <w:rsid w:val="00801D27"/>
    <w:rsid w:val="00801EFF"/>
    <w:rsid w:val="008022B0"/>
    <w:rsid w:val="0080231E"/>
    <w:rsid w:val="00802449"/>
    <w:rsid w:val="00802886"/>
    <w:rsid w:val="00802AC6"/>
    <w:rsid w:val="00802FE8"/>
    <w:rsid w:val="008030BD"/>
    <w:rsid w:val="00803122"/>
    <w:rsid w:val="00803148"/>
    <w:rsid w:val="00803167"/>
    <w:rsid w:val="00803262"/>
    <w:rsid w:val="00803389"/>
    <w:rsid w:val="0080345D"/>
    <w:rsid w:val="0080349C"/>
    <w:rsid w:val="00803691"/>
    <w:rsid w:val="00803A47"/>
    <w:rsid w:val="00803A6D"/>
    <w:rsid w:val="00803B74"/>
    <w:rsid w:val="00803C21"/>
    <w:rsid w:val="00803F72"/>
    <w:rsid w:val="00804137"/>
    <w:rsid w:val="00804152"/>
    <w:rsid w:val="008043BC"/>
    <w:rsid w:val="00804884"/>
    <w:rsid w:val="008048C0"/>
    <w:rsid w:val="00804B0D"/>
    <w:rsid w:val="00804B7B"/>
    <w:rsid w:val="00804FC6"/>
    <w:rsid w:val="00805153"/>
    <w:rsid w:val="00805299"/>
    <w:rsid w:val="0080541F"/>
    <w:rsid w:val="008054BA"/>
    <w:rsid w:val="008054E7"/>
    <w:rsid w:val="00805649"/>
    <w:rsid w:val="008059D8"/>
    <w:rsid w:val="00805EDD"/>
    <w:rsid w:val="00806027"/>
    <w:rsid w:val="00806114"/>
    <w:rsid w:val="00806129"/>
    <w:rsid w:val="00806493"/>
    <w:rsid w:val="0080663D"/>
    <w:rsid w:val="0080673A"/>
    <w:rsid w:val="00806B54"/>
    <w:rsid w:val="00806C40"/>
    <w:rsid w:val="00806E28"/>
    <w:rsid w:val="00806F1B"/>
    <w:rsid w:val="008075FC"/>
    <w:rsid w:val="00807798"/>
    <w:rsid w:val="00807864"/>
    <w:rsid w:val="00807B5A"/>
    <w:rsid w:val="00807C62"/>
    <w:rsid w:val="00810022"/>
    <w:rsid w:val="0081002B"/>
    <w:rsid w:val="0081018D"/>
    <w:rsid w:val="008101DC"/>
    <w:rsid w:val="0081028F"/>
    <w:rsid w:val="00810400"/>
    <w:rsid w:val="0081046B"/>
    <w:rsid w:val="008104B3"/>
    <w:rsid w:val="008104C0"/>
    <w:rsid w:val="008105CD"/>
    <w:rsid w:val="00810633"/>
    <w:rsid w:val="008106A9"/>
    <w:rsid w:val="00810943"/>
    <w:rsid w:val="0081107A"/>
    <w:rsid w:val="0081145F"/>
    <w:rsid w:val="0081152E"/>
    <w:rsid w:val="00811ABE"/>
    <w:rsid w:val="00811C85"/>
    <w:rsid w:val="00811DBD"/>
    <w:rsid w:val="00811E64"/>
    <w:rsid w:val="00811F5F"/>
    <w:rsid w:val="0081214C"/>
    <w:rsid w:val="008123EE"/>
    <w:rsid w:val="00812548"/>
    <w:rsid w:val="00812613"/>
    <w:rsid w:val="00812B1B"/>
    <w:rsid w:val="00812C3D"/>
    <w:rsid w:val="00812E96"/>
    <w:rsid w:val="00812F66"/>
    <w:rsid w:val="0081309F"/>
    <w:rsid w:val="0081349C"/>
    <w:rsid w:val="00813800"/>
    <w:rsid w:val="00813F5B"/>
    <w:rsid w:val="00814080"/>
    <w:rsid w:val="008140F5"/>
    <w:rsid w:val="008141B3"/>
    <w:rsid w:val="008142C2"/>
    <w:rsid w:val="00814435"/>
    <w:rsid w:val="008144AC"/>
    <w:rsid w:val="008146A7"/>
    <w:rsid w:val="008147A7"/>
    <w:rsid w:val="008147F4"/>
    <w:rsid w:val="00814B57"/>
    <w:rsid w:val="00814BD8"/>
    <w:rsid w:val="00814DE5"/>
    <w:rsid w:val="00815005"/>
    <w:rsid w:val="0081507C"/>
    <w:rsid w:val="0081509C"/>
    <w:rsid w:val="0081522D"/>
    <w:rsid w:val="00815311"/>
    <w:rsid w:val="008153F1"/>
    <w:rsid w:val="0081555F"/>
    <w:rsid w:val="008155BE"/>
    <w:rsid w:val="008159F4"/>
    <w:rsid w:val="00815AE1"/>
    <w:rsid w:val="00815BE1"/>
    <w:rsid w:val="00815C86"/>
    <w:rsid w:val="00816019"/>
    <w:rsid w:val="00816692"/>
    <w:rsid w:val="00816782"/>
    <w:rsid w:val="00816857"/>
    <w:rsid w:val="00816D77"/>
    <w:rsid w:val="00816F80"/>
    <w:rsid w:val="00817116"/>
    <w:rsid w:val="008173D6"/>
    <w:rsid w:val="008177BC"/>
    <w:rsid w:val="0081792E"/>
    <w:rsid w:val="00817AD0"/>
    <w:rsid w:val="00817D29"/>
    <w:rsid w:val="00817DB6"/>
    <w:rsid w:val="00817E24"/>
    <w:rsid w:val="00817FA0"/>
    <w:rsid w:val="00820065"/>
    <w:rsid w:val="00820098"/>
    <w:rsid w:val="00820553"/>
    <w:rsid w:val="00820573"/>
    <w:rsid w:val="008206DE"/>
    <w:rsid w:val="00820C71"/>
    <w:rsid w:val="00820C99"/>
    <w:rsid w:val="00820D18"/>
    <w:rsid w:val="00820DA4"/>
    <w:rsid w:val="00820DCC"/>
    <w:rsid w:val="0082143C"/>
    <w:rsid w:val="008216A7"/>
    <w:rsid w:val="008218E0"/>
    <w:rsid w:val="00821C9F"/>
    <w:rsid w:val="00821D59"/>
    <w:rsid w:val="00821E98"/>
    <w:rsid w:val="00821F2F"/>
    <w:rsid w:val="008221D4"/>
    <w:rsid w:val="008223BC"/>
    <w:rsid w:val="008223D5"/>
    <w:rsid w:val="0082248C"/>
    <w:rsid w:val="00822663"/>
    <w:rsid w:val="00822BC2"/>
    <w:rsid w:val="00822E0D"/>
    <w:rsid w:val="00823021"/>
    <w:rsid w:val="008231A2"/>
    <w:rsid w:val="008231D4"/>
    <w:rsid w:val="00823309"/>
    <w:rsid w:val="00823388"/>
    <w:rsid w:val="00823473"/>
    <w:rsid w:val="0082349F"/>
    <w:rsid w:val="0082357C"/>
    <w:rsid w:val="00823692"/>
    <w:rsid w:val="00823928"/>
    <w:rsid w:val="00823AF1"/>
    <w:rsid w:val="00823DB1"/>
    <w:rsid w:val="00823EB4"/>
    <w:rsid w:val="00823EF9"/>
    <w:rsid w:val="00824220"/>
    <w:rsid w:val="008244B7"/>
    <w:rsid w:val="00824547"/>
    <w:rsid w:val="00824693"/>
    <w:rsid w:val="00824763"/>
    <w:rsid w:val="00824DC9"/>
    <w:rsid w:val="0082522B"/>
    <w:rsid w:val="008256A2"/>
    <w:rsid w:val="008256D1"/>
    <w:rsid w:val="00825705"/>
    <w:rsid w:val="008258F7"/>
    <w:rsid w:val="00825A28"/>
    <w:rsid w:val="00825A43"/>
    <w:rsid w:val="00825BF3"/>
    <w:rsid w:val="00825C8D"/>
    <w:rsid w:val="00825DA6"/>
    <w:rsid w:val="008261E4"/>
    <w:rsid w:val="00826366"/>
    <w:rsid w:val="00826800"/>
    <w:rsid w:val="00826AC8"/>
    <w:rsid w:val="00826C97"/>
    <w:rsid w:val="00826DE7"/>
    <w:rsid w:val="00827207"/>
    <w:rsid w:val="00827300"/>
    <w:rsid w:val="0082734E"/>
    <w:rsid w:val="00827638"/>
    <w:rsid w:val="00827735"/>
    <w:rsid w:val="008277E1"/>
    <w:rsid w:val="00827A0C"/>
    <w:rsid w:val="00827AA0"/>
    <w:rsid w:val="00827BDD"/>
    <w:rsid w:val="00827D68"/>
    <w:rsid w:val="00827E60"/>
    <w:rsid w:val="0083010B"/>
    <w:rsid w:val="00830177"/>
    <w:rsid w:val="0083043F"/>
    <w:rsid w:val="0083057F"/>
    <w:rsid w:val="0083067E"/>
    <w:rsid w:val="008306FA"/>
    <w:rsid w:val="008307BA"/>
    <w:rsid w:val="00830B56"/>
    <w:rsid w:val="00830FD0"/>
    <w:rsid w:val="008311B6"/>
    <w:rsid w:val="008312AF"/>
    <w:rsid w:val="008313DC"/>
    <w:rsid w:val="008313F3"/>
    <w:rsid w:val="00831419"/>
    <w:rsid w:val="00831462"/>
    <w:rsid w:val="0083149B"/>
    <w:rsid w:val="0083172A"/>
    <w:rsid w:val="00831801"/>
    <w:rsid w:val="00831B80"/>
    <w:rsid w:val="00831F24"/>
    <w:rsid w:val="00832085"/>
    <w:rsid w:val="008322F7"/>
    <w:rsid w:val="008324D3"/>
    <w:rsid w:val="00832883"/>
    <w:rsid w:val="00832945"/>
    <w:rsid w:val="00832DCF"/>
    <w:rsid w:val="00832EE3"/>
    <w:rsid w:val="00832F29"/>
    <w:rsid w:val="00833068"/>
    <w:rsid w:val="008330E3"/>
    <w:rsid w:val="0083331D"/>
    <w:rsid w:val="008333B0"/>
    <w:rsid w:val="00833E2B"/>
    <w:rsid w:val="00833E3F"/>
    <w:rsid w:val="00833F8C"/>
    <w:rsid w:val="008347AA"/>
    <w:rsid w:val="0083491F"/>
    <w:rsid w:val="00834BAE"/>
    <w:rsid w:val="0083518C"/>
    <w:rsid w:val="008351F1"/>
    <w:rsid w:val="0083534C"/>
    <w:rsid w:val="0083539E"/>
    <w:rsid w:val="0083549F"/>
    <w:rsid w:val="008354E5"/>
    <w:rsid w:val="008355C0"/>
    <w:rsid w:val="008356C0"/>
    <w:rsid w:val="008356F0"/>
    <w:rsid w:val="00835E62"/>
    <w:rsid w:val="0083625E"/>
    <w:rsid w:val="00836416"/>
    <w:rsid w:val="00836799"/>
    <w:rsid w:val="00836AC0"/>
    <w:rsid w:val="00836B71"/>
    <w:rsid w:val="00836B9C"/>
    <w:rsid w:val="00836DAD"/>
    <w:rsid w:val="00836E80"/>
    <w:rsid w:val="008371E3"/>
    <w:rsid w:val="0083724C"/>
    <w:rsid w:val="0083767C"/>
    <w:rsid w:val="008377E6"/>
    <w:rsid w:val="0083786E"/>
    <w:rsid w:val="00837984"/>
    <w:rsid w:val="00837B41"/>
    <w:rsid w:val="00837BC0"/>
    <w:rsid w:val="00837C41"/>
    <w:rsid w:val="00837C6F"/>
    <w:rsid w:val="00837E0F"/>
    <w:rsid w:val="00837EFE"/>
    <w:rsid w:val="008401B5"/>
    <w:rsid w:val="008401D0"/>
    <w:rsid w:val="0084020C"/>
    <w:rsid w:val="008402A8"/>
    <w:rsid w:val="008403CB"/>
    <w:rsid w:val="0084099D"/>
    <w:rsid w:val="0084117A"/>
    <w:rsid w:val="00841316"/>
    <w:rsid w:val="008413B1"/>
    <w:rsid w:val="0084158F"/>
    <w:rsid w:val="00841636"/>
    <w:rsid w:val="00841B5F"/>
    <w:rsid w:val="00841B92"/>
    <w:rsid w:val="00841BC4"/>
    <w:rsid w:val="00841D12"/>
    <w:rsid w:val="00841EB9"/>
    <w:rsid w:val="008420EE"/>
    <w:rsid w:val="0084220C"/>
    <w:rsid w:val="0084225B"/>
    <w:rsid w:val="00842687"/>
    <w:rsid w:val="00842A0D"/>
    <w:rsid w:val="00842A1B"/>
    <w:rsid w:val="00842A73"/>
    <w:rsid w:val="00842C3C"/>
    <w:rsid w:val="00842C91"/>
    <w:rsid w:val="00842D3A"/>
    <w:rsid w:val="00842D63"/>
    <w:rsid w:val="00842F0A"/>
    <w:rsid w:val="00842F60"/>
    <w:rsid w:val="00843191"/>
    <w:rsid w:val="008432D6"/>
    <w:rsid w:val="008433BF"/>
    <w:rsid w:val="0084341D"/>
    <w:rsid w:val="008434FF"/>
    <w:rsid w:val="008435C5"/>
    <w:rsid w:val="00843B2E"/>
    <w:rsid w:val="00843C90"/>
    <w:rsid w:val="00843F84"/>
    <w:rsid w:val="00844145"/>
    <w:rsid w:val="008444E4"/>
    <w:rsid w:val="00844699"/>
    <w:rsid w:val="0084478E"/>
    <w:rsid w:val="0084486C"/>
    <w:rsid w:val="0084490E"/>
    <w:rsid w:val="00844B75"/>
    <w:rsid w:val="00844B99"/>
    <w:rsid w:val="00844C66"/>
    <w:rsid w:val="00844D87"/>
    <w:rsid w:val="0084533F"/>
    <w:rsid w:val="008454CE"/>
    <w:rsid w:val="00845737"/>
    <w:rsid w:val="008457BE"/>
    <w:rsid w:val="0084593A"/>
    <w:rsid w:val="00845964"/>
    <w:rsid w:val="0084596E"/>
    <w:rsid w:val="008459B1"/>
    <w:rsid w:val="00845C03"/>
    <w:rsid w:val="00845CBE"/>
    <w:rsid w:val="00846153"/>
    <w:rsid w:val="00846165"/>
    <w:rsid w:val="0084638C"/>
    <w:rsid w:val="008464C5"/>
    <w:rsid w:val="008464F4"/>
    <w:rsid w:val="00846506"/>
    <w:rsid w:val="00846900"/>
    <w:rsid w:val="00846AA1"/>
    <w:rsid w:val="00846AC6"/>
    <w:rsid w:val="00846C88"/>
    <w:rsid w:val="00846D1D"/>
    <w:rsid w:val="00846F28"/>
    <w:rsid w:val="00846FCF"/>
    <w:rsid w:val="008470F8"/>
    <w:rsid w:val="008471B5"/>
    <w:rsid w:val="00847369"/>
    <w:rsid w:val="00847790"/>
    <w:rsid w:val="00847797"/>
    <w:rsid w:val="00847836"/>
    <w:rsid w:val="00847B02"/>
    <w:rsid w:val="00847D8F"/>
    <w:rsid w:val="00850091"/>
    <w:rsid w:val="008501C9"/>
    <w:rsid w:val="00850292"/>
    <w:rsid w:val="0085042D"/>
    <w:rsid w:val="008506A0"/>
    <w:rsid w:val="008509AD"/>
    <w:rsid w:val="008509B3"/>
    <w:rsid w:val="00850A35"/>
    <w:rsid w:val="00850D3B"/>
    <w:rsid w:val="00850E89"/>
    <w:rsid w:val="0085135E"/>
    <w:rsid w:val="00851494"/>
    <w:rsid w:val="0085150F"/>
    <w:rsid w:val="0085170A"/>
    <w:rsid w:val="00851816"/>
    <w:rsid w:val="00851859"/>
    <w:rsid w:val="008518F3"/>
    <w:rsid w:val="0085192C"/>
    <w:rsid w:val="00851942"/>
    <w:rsid w:val="00851A14"/>
    <w:rsid w:val="00851AFD"/>
    <w:rsid w:val="00851BAF"/>
    <w:rsid w:val="00851D9B"/>
    <w:rsid w:val="008521B9"/>
    <w:rsid w:val="0085237F"/>
    <w:rsid w:val="008523BA"/>
    <w:rsid w:val="008528D7"/>
    <w:rsid w:val="00852982"/>
    <w:rsid w:val="008529A4"/>
    <w:rsid w:val="00852C35"/>
    <w:rsid w:val="00852C9C"/>
    <w:rsid w:val="00852EDB"/>
    <w:rsid w:val="00852F06"/>
    <w:rsid w:val="008530B1"/>
    <w:rsid w:val="00853218"/>
    <w:rsid w:val="00853388"/>
    <w:rsid w:val="008533CB"/>
    <w:rsid w:val="008536F8"/>
    <w:rsid w:val="0085380A"/>
    <w:rsid w:val="00853F5F"/>
    <w:rsid w:val="00853FAE"/>
    <w:rsid w:val="008542D6"/>
    <w:rsid w:val="008543C1"/>
    <w:rsid w:val="0085452E"/>
    <w:rsid w:val="00854751"/>
    <w:rsid w:val="008547C2"/>
    <w:rsid w:val="008548D8"/>
    <w:rsid w:val="008549C5"/>
    <w:rsid w:val="00854B17"/>
    <w:rsid w:val="00854BAB"/>
    <w:rsid w:val="00854C72"/>
    <w:rsid w:val="00855175"/>
    <w:rsid w:val="00855393"/>
    <w:rsid w:val="008556F5"/>
    <w:rsid w:val="00855742"/>
    <w:rsid w:val="00855918"/>
    <w:rsid w:val="008559C4"/>
    <w:rsid w:val="00855BEC"/>
    <w:rsid w:val="00855D02"/>
    <w:rsid w:val="00856040"/>
    <w:rsid w:val="008560F8"/>
    <w:rsid w:val="0085633A"/>
    <w:rsid w:val="00856390"/>
    <w:rsid w:val="00856436"/>
    <w:rsid w:val="0085643B"/>
    <w:rsid w:val="0085663D"/>
    <w:rsid w:val="0085695D"/>
    <w:rsid w:val="00856F27"/>
    <w:rsid w:val="008571A2"/>
    <w:rsid w:val="008571AF"/>
    <w:rsid w:val="0085736E"/>
    <w:rsid w:val="00857834"/>
    <w:rsid w:val="00857A03"/>
    <w:rsid w:val="00857BA0"/>
    <w:rsid w:val="00857F0D"/>
    <w:rsid w:val="00860220"/>
    <w:rsid w:val="008604B0"/>
    <w:rsid w:val="0086050C"/>
    <w:rsid w:val="008606D7"/>
    <w:rsid w:val="008608CB"/>
    <w:rsid w:val="00860A9C"/>
    <w:rsid w:val="00860C6B"/>
    <w:rsid w:val="00860EBC"/>
    <w:rsid w:val="00860ECA"/>
    <w:rsid w:val="00860FA4"/>
    <w:rsid w:val="00861479"/>
    <w:rsid w:val="0086164E"/>
    <w:rsid w:val="00861836"/>
    <w:rsid w:val="00861967"/>
    <w:rsid w:val="008619B7"/>
    <w:rsid w:val="008620A9"/>
    <w:rsid w:val="00862291"/>
    <w:rsid w:val="00862309"/>
    <w:rsid w:val="0086247E"/>
    <w:rsid w:val="008624F6"/>
    <w:rsid w:val="00862516"/>
    <w:rsid w:val="0086256C"/>
    <w:rsid w:val="00862581"/>
    <w:rsid w:val="008625AC"/>
    <w:rsid w:val="0086298F"/>
    <w:rsid w:val="00862A8A"/>
    <w:rsid w:val="00862EE4"/>
    <w:rsid w:val="00862EF0"/>
    <w:rsid w:val="008630E0"/>
    <w:rsid w:val="008636C0"/>
    <w:rsid w:val="00863BD0"/>
    <w:rsid w:val="008641B4"/>
    <w:rsid w:val="0086428F"/>
    <w:rsid w:val="00864631"/>
    <w:rsid w:val="0086465D"/>
    <w:rsid w:val="00864750"/>
    <w:rsid w:val="00864E4E"/>
    <w:rsid w:val="0086506D"/>
    <w:rsid w:val="00865215"/>
    <w:rsid w:val="00865371"/>
    <w:rsid w:val="008653D6"/>
    <w:rsid w:val="008653E5"/>
    <w:rsid w:val="008655BB"/>
    <w:rsid w:val="008656E3"/>
    <w:rsid w:val="0086586C"/>
    <w:rsid w:val="008658A9"/>
    <w:rsid w:val="00865921"/>
    <w:rsid w:val="008659BC"/>
    <w:rsid w:val="00865C00"/>
    <w:rsid w:val="00865CC8"/>
    <w:rsid w:val="00865CEB"/>
    <w:rsid w:val="00865D22"/>
    <w:rsid w:val="008660C9"/>
    <w:rsid w:val="0086629C"/>
    <w:rsid w:val="008665EB"/>
    <w:rsid w:val="00866991"/>
    <w:rsid w:val="00866F94"/>
    <w:rsid w:val="00866FCD"/>
    <w:rsid w:val="0086701D"/>
    <w:rsid w:val="008671A1"/>
    <w:rsid w:val="0086753A"/>
    <w:rsid w:val="00867954"/>
    <w:rsid w:val="008679B5"/>
    <w:rsid w:val="00867E32"/>
    <w:rsid w:val="00870197"/>
    <w:rsid w:val="00870248"/>
    <w:rsid w:val="00870318"/>
    <w:rsid w:val="008703DB"/>
    <w:rsid w:val="00870580"/>
    <w:rsid w:val="008707D3"/>
    <w:rsid w:val="0087088F"/>
    <w:rsid w:val="00870CCC"/>
    <w:rsid w:val="00870E4E"/>
    <w:rsid w:val="00870F48"/>
    <w:rsid w:val="00871323"/>
    <w:rsid w:val="0087137D"/>
    <w:rsid w:val="008713E9"/>
    <w:rsid w:val="008714D3"/>
    <w:rsid w:val="00871711"/>
    <w:rsid w:val="008719F2"/>
    <w:rsid w:val="00871E41"/>
    <w:rsid w:val="00871FA1"/>
    <w:rsid w:val="0087217A"/>
    <w:rsid w:val="00872779"/>
    <w:rsid w:val="008727F5"/>
    <w:rsid w:val="00872AB2"/>
    <w:rsid w:val="00872E0D"/>
    <w:rsid w:val="00873205"/>
    <w:rsid w:val="00873241"/>
    <w:rsid w:val="00873609"/>
    <w:rsid w:val="00873A17"/>
    <w:rsid w:val="00873AE4"/>
    <w:rsid w:val="0087423A"/>
    <w:rsid w:val="00874260"/>
    <w:rsid w:val="00874324"/>
    <w:rsid w:val="00874496"/>
    <w:rsid w:val="008744A9"/>
    <w:rsid w:val="00874503"/>
    <w:rsid w:val="00874536"/>
    <w:rsid w:val="00874609"/>
    <w:rsid w:val="008748EA"/>
    <w:rsid w:val="00874B54"/>
    <w:rsid w:val="00874B7B"/>
    <w:rsid w:val="00874BE3"/>
    <w:rsid w:val="00874CB4"/>
    <w:rsid w:val="00874E1C"/>
    <w:rsid w:val="00874F5C"/>
    <w:rsid w:val="00875020"/>
    <w:rsid w:val="008751BA"/>
    <w:rsid w:val="00875EB0"/>
    <w:rsid w:val="00875EF4"/>
    <w:rsid w:val="00875FCB"/>
    <w:rsid w:val="00875FF7"/>
    <w:rsid w:val="00876442"/>
    <w:rsid w:val="00876526"/>
    <w:rsid w:val="00876876"/>
    <w:rsid w:val="008768BA"/>
    <w:rsid w:val="00876A26"/>
    <w:rsid w:val="00876BCB"/>
    <w:rsid w:val="00876C86"/>
    <w:rsid w:val="00876CC6"/>
    <w:rsid w:val="00876E06"/>
    <w:rsid w:val="00876E73"/>
    <w:rsid w:val="008773D2"/>
    <w:rsid w:val="0087758E"/>
    <w:rsid w:val="008775A6"/>
    <w:rsid w:val="008775E8"/>
    <w:rsid w:val="00877A2B"/>
    <w:rsid w:val="00877BCA"/>
    <w:rsid w:val="00877C0F"/>
    <w:rsid w:val="00877F05"/>
    <w:rsid w:val="00877FAD"/>
    <w:rsid w:val="0088027B"/>
    <w:rsid w:val="008804C6"/>
    <w:rsid w:val="0088069F"/>
    <w:rsid w:val="00880ABF"/>
    <w:rsid w:val="00880B7B"/>
    <w:rsid w:val="00880C19"/>
    <w:rsid w:val="00880CBA"/>
    <w:rsid w:val="00880CE9"/>
    <w:rsid w:val="00880F33"/>
    <w:rsid w:val="00881076"/>
    <w:rsid w:val="00881441"/>
    <w:rsid w:val="008816E6"/>
    <w:rsid w:val="00881760"/>
    <w:rsid w:val="00881785"/>
    <w:rsid w:val="00881A7F"/>
    <w:rsid w:val="00881AAB"/>
    <w:rsid w:val="00881ED8"/>
    <w:rsid w:val="00881EF4"/>
    <w:rsid w:val="00882082"/>
    <w:rsid w:val="00882119"/>
    <w:rsid w:val="008822F9"/>
    <w:rsid w:val="00882488"/>
    <w:rsid w:val="0088250B"/>
    <w:rsid w:val="00882975"/>
    <w:rsid w:val="00882A2A"/>
    <w:rsid w:val="00882BF0"/>
    <w:rsid w:val="00882BFE"/>
    <w:rsid w:val="00882C93"/>
    <w:rsid w:val="00882DB2"/>
    <w:rsid w:val="008831F7"/>
    <w:rsid w:val="008832E2"/>
    <w:rsid w:val="00883375"/>
    <w:rsid w:val="00883739"/>
    <w:rsid w:val="0088374E"/>
    <w:rsid w:val="0088378F"/>
    <w:rsid w:val="008837B9"/>
    <w:rsid w:val="00883AF3"/>
    <w:rsid w:val="00883CDC"/>
    <w:rsid w:val="00883F85"/>
    <w:rsid w:val="00883FB1"/>
    <w:rsid w:val="00884283"/>
    <w:rsid w:val="00884900"/>
    <w:rsid w:val="008849A1"/>
    <w:rsid w:val="00884BC6"/>
    <w:rsid w:val="00884C55"/>
    <w:rsid w:val="00884ED4"/>
    <w:rsid w:val="00885012"/>
    <w:rsid w:val="00885093"/>
    <w:rsid w:val="008851A0"/>
    <w:rsid w:val="008852FA"/>
    <w:rsid w:val="00885626"/>
    <w:rsid w:val="00885799"/>
    <w:rsid w:val="00885D90"/>
    <w:rsid w:val="008863C7"/>
    <w:rsid w:val="008866A8"/>
    <w:rsid w:val="0088671A"/>
    <w:rsid w:val="00886AC2"/>
    <w:rsid w:val="00886CBA"/>
    <w:rsid w:val="00886DD8"/>
    <w:rsid w:val="00887048"/>
    <w:rsid w:val="008870E9"/>
    <w:rsid w:val="0088715A"/>
    <w:rsid w:val="0088729B"/>
    <w:rsid w:val="00887476"/>
    <w:rsid w:val="008876A2"/>
    <w:rsid w:val="0088772E"/>
    <w:rsid w:val="00890058"/>
    <w:rsid w:val="008900B3"/>
    <w:rsid w:val="00890167"/>
    <w:rsid w:val="008902C8"/>
    <w:rsid w:val="008907B0"/>
    <w:rsid w:val="00890857"/>
    <w:rsid w:val="00890905"/>
    <w:rsid w:val="00890A3B"/>
    <w:rsid w:val="00890DCE"/>
    <w:rsid w:val="00890EFB"/>
    <w:rsid w:val="00890F6D"/>
    <w:rsid w:val="0089121A"/>
    <w:rsid w:val="008912F2"/>
    <w:rsid w:val="008915AE"/>
    <w:rsid w:val="0089188D"/>
    <w:rsid w:val="008918CF"/>
    <w:rsid w:val="0089195B"/>
    <w:rsid w:val="00891BBA"/>
    <w:rsid w:val="00891D73"/>
    <w:rsid w:val="00891DAA"/>
    <w:rsid w:val="00891EC5"/>
    <w:rsid w:val="00891FBC"/>
    <w:rsid w:val="00892284"/>
    <w:rsid w:val="008923D6"/>
    <w:rsid w:val="0089260B"/>
    <w:rsid w:val="008926A4"/>
    <w:rsid w:val="008927AD"/>
    <w:rsid w:val="00892B06"/>
    <w:rsid w:val="00892CFE"/>
    <w:rsid w:val="008930F4"/>
    <w:rsid w:val="00893139"/>
    <w:rsid w:val="008932A0"/>
    <w:rsid w:val="00893568"/>
    <w:rsid w:val="00893C76"/>
    <w:rsid w:val="00893D2F"/>
    <w:rsid w:val="00893D9D"/>
    <w:rsid w:val="00893E9A"/>
    <w:rsid w:val="00893FCD"/>
    <w:rsid w:val="00894097"/>
    <w:rsid w:val="00894342"/>
    <w:rsid w:val="008945A7"/>
    <w:rsid w:val="008945E6"/>
    <w:rsid w:val="008948DC"/>
    <w:rsid w:val="008949F7"/>
    <w:rsid w:val="00894AC0"/>
    <w:rsid w:val="00894B20"/>
    <w:rsid w:val="00894B2A"/>
    <w:rsid w:val="00894B75"/>
    <w:rsid w:val="00894FDD"/>
    <w:rsid w:val="00895262"/>
    <w:rsid w:val="00895305"/>
    <w:rsid w:val="008953C6"/>
    <w:rsid w:val="008954C7"/>
    <w:rsid w:val="00895502"/>
    <w:rsid w:val="008955E4"/>
    <w:rsid w:val="00895713"/>
    <w:rsid w:val="008958A1"/>
    <w:rsid w:val="00895A7E"/>
    <w:rsid w:val="00895ABC"/>
    <w:rsid w:val="00895B6B"/>
    <w:rsid w:val="00895C1C"/>
    <w:rsid w:val="00895E3B"/>
    <w:rsid w:val="00895E7F"/>
    <w:rsid w:val="00895EB7"/>
    <w:rsid w:val="00896087"/>
    <w:rsid w:val="0089621A"/>
    <w:rsid w:val="00896272"/>
    <w:rsid w:val="008962A3"/>
    <w:rsid w:val="00896444"/>
    <w:rsid w:val="00896465"/>
    <w:rsid w:val="008965CB"/>
    <w:rsid w:val="00896693"/>
    <w:rsid w:val="008968EF"/>
    <w:rsid w:val="00896AF4"/>
    <w:rsid w:val="00896B98"/>
    <w:rsid w:val="00896C83"/>
    <w:rsid w:val="00896CA1"/>
    <w:rsid w:val="00897237"/>
    <w:rsid w:val="00897277"/>
    <w:rsid w:val="008973FD"/>
    <w:rsid w:val="00897795"/>
    <w:rsid w:val="00897798"/>
    <w:rsid w:val="00897B88"/>
    <w:rsid w:val="00897C33"/>
    <w:rsid w:val="00897D0C"/>
    <w:rsid w:val="00897E36"/>
    <w:rsid w:val="00897EF0"/>
    <w:rsid w:val="008A00AE"/>
    <w:rsid w:val="008A020D"/>
    <w:rsid w:val="008A02BB"/>
    <w:rsid w:val="008A02CC"/>
    <w:rsid w:val="008A043E"/>
    <w:rsid w:val="008A04F0"/>
    <w:rsid w:val="008A058E"/>
    <w:rsid w:val="008A0883"/>
    <w:rsid w:val="008A0A0A"/>
    <w:rsid w:val="008A0B30"/>
    <w:rsid w:val="008A0E81"/>
    <w:rsid w:val="008A0E92"/>
    <w:rsid w:val="008A1181"/>
    <w:rsid w:val="008A1189"/>
    <w:rsid w:val="008A1256"/>
    <w:rsid w:val="008A13EE"/>
    <w:rsid w:val="008A1410"/>
    <w:rsid w:val="008A1951"/>
    <w:rsid w:val="008A19E1"/>
    <w:rsid w:val="008A1F1C"/>
    <w:rsid w:val="008A1F27"/>
    <w:rsid w:val="008A2385"/>
    <w:rsid w:val="008A2AD0"/>
    <w:rsid w:val="008A2ADA"/>
    <w:rsid w:val="008A2BC7"/>
    <w:rsid w:val="008A336D"/>
    <w:rsid w:val="008A36A3"/>
    <w:rsid w:val="008A391D"/>
    <w:rsid w:val="008A3B9A"/>
    <w:rsid w:val="008A3C13"/>
    <w:rsid w:val="008A3CDB"/>
    <w:rsid w:val="008A3D55"/>
    <w:rsid w:val="008A3E98"/>
    <w:rsid w:val="008A3F84"/>
    <w:rsid w:val="008A40CB"/>
    <w:rsid w:val="008A4397"/>
    <w:rsid w:val="008A4604"/>
    <w:rsid w:val="008A47F0"/>
    <w:rsid w:val="008A4806"/>
    <w:rsid w:val="008A4960"/>
    <w:rsid w:val="008A4A2E"/>
    <w:rsid w:val="008A4ABA"/>
    <w:rsid w:val="008A4ACB"/>
    <w:rsid w:val="008A4D50"/>
    <w:rsid w:val="008A4DA2"/>
    <w:rsid w:val="008A4E59"/>
    <w:rsid w:val="008A542C"/>
    <w:rsid w:val="008A548A"/>
    <w:rsid w:val="008A582F"/>
    <w:rsid w:val="008A58C8"/>
    <w:rsid w:val="008A5C47"/>
    <w:rsid w:val="008A5C7C"/>
    <w:rsid w:val="008A663B"/>
    <w:rsid w:val="008A681C"/>
    <w:rsid w:val="008A6A6E"/>
    <w:rsid w:val="008A6B85"/>
    <w:rsid w:val="008A6DEC"/>
    <w:rsid w:val="008A74AC"/>
    <w:rsid w:val="008A7740"/>
    <w:rsid w:val="008A790C"/>
    <w:rsid w:val="008A7938"/>
    <w:rsid w:val="008A7ABC"/>
    <w:rsid w:val="008A7B2A"/>
    <w:rsid w:val="008A7C44"/>
    <w:rsid w:val="008A7D7A"/>
    <w:rsid w:val="008A7DA0"/>
    <w:rsid w:val="008B0328"/>
    <w:rsid w:val="008B0690"/>
    <w:rsid w:val="008B07B9"/>
    <w:rsid w:val="008B09E4"/>
    <w:rsid w:val="008B0AB1"/>
    <w:rsid w:val="008B0B23"/>
    <w:rsid w:val="008B0BCC"/>
    <w:rsid w:val="008B0F41"/>
    <w:rsid w:val="008B10F1"/>
    <w:rsid w:val="008B1176"/>
    <w:rsid w:val="008B1274"/>
    <w:rsid w:val="008B12D4"/>
    <w:rsid w:val="008B135E"/>
    <w:rsid w:val="008B1559"/>
    <w:rsid w:val="008B16BA"/>
    <w:rsid w:val="008B176E"/>
    <w:rsid w:val="008B1804"/>
    <w:rsid w:val="008B184E"/>
    <w:rsid w:val="008B1AF6"/>
    <w:rsid w:val="008B1F92"/>
    <w:rsid w:val="008B2124"/>
    <w:rsid w:val="008B2148"/>
    <w:rsid w:val="008B233B"/>
    <w:rsid w:val="008B24BC"/>
    <w:rsid w:val="008B25BE"/>
    <w:rsid w:val="008B25C1"/>
    <w:rsid w:val="008B27F1"/>
    <w:rsid w:val="008B2864"/>
    <w:rsid w:val="008B28BF"/>
    <w:rsid w:val="008B29BD"/>
    <w:rsid w:val="008B29FD"/>
    <w:rsid w:val="008B2E04"/>
    <w:rsid w:val="008B3644"/>
    <w:rsid w:val="008B36F0"/>
    <w:rsid w:val="008B386B"/>
    <w:rsid w:val="008B3A33"/>
    <w:rsid w:val="008B3DF9"/>
    <w:rsid w:val="008B3FA1"/>
    <w:rsid w:val="008B40B6"/>
    <w:rsid w:val="008B4316"/>
    <w:rsid w:val="008B48E1"/>
    <w:rsid w:val="008B490D"/>
    <w:rsid w:val="008B4975"/>
    <w:rsid w:val="008B4AA0"/>
    <w:rsid w:val="008B4AE7"/>
    <w:rsid w:val="008B4B98"/>
    <w:rsid w:val="008B536A"/>
    <w:rsid w:val="008B579A"/>
    <w:rsid w:val="008B59DC"/>
    <w:rsid w:val="008B5D39"/>
    <w:rsid w:val="008B60E0"/>
    <w:rsid w:val="008B62BC"/>
    <w:rsid w:val="008B69EB"/>
    <w:rsid w:val="008B719D"/>
    <w:rsid w:val="008B7301"/>
    <w:rsid w:val="008B7329"/>
    <w:rsid w:val="008B73EC"/>
    <w:rsid w:val="008B747C"/>
    <w:rsid w:val="008B76C8"/>
    <w:rsid w:val="008B7819"/>
    <w:rsid w:val="008B7DA2"/>
    <w:rsid w:val="008B7ECC"/>
    <w:rsid w:val="008C03C3"/>
    <w:rsid w:val="008C0846"/>
    <w:rsid w:val="008C08D7"/>
    <w:rsid w:val="008C0938"/>
    <w:rsid w:val="008C0D59"/>
    <w:rsid w:val="008C0F3C"/>
    <w:rsid w:val="008C1031"/>
    <w:rsid w:val="008C11B3"/>
    <w:rsid w:val="008C11BA"/>
    <w:rsid w:val="008C138D"/>
    <w:rsid w:val="008C1946"/>
    <w:rsid w:val="008C1C02"/>
    <w:rsid w:val="008C22AD"/>
    <w:rsid w:val="008C2442"/>
    <w:rsid w:val="008C2490"/>
    <w:rsid w:val="008C2984"/>
    <w:rsid w:val="008C2C19"/>
    <w:rsid w:val="008C2E86"/>
    <w:rsid w:val="008C3472"/>
    <w:rsid w:val="008C349B"/>
    <w:rsid w:val="008C3510"/>
    <w:rsid w:val="008C3515"/>
    <w:rsid w:val="008C3640"/>
    <w:rsid w:val="008C3676"/>
    <w:rsid w:val="008C3688"/>
    <w:rsid w:val="008C36FA"/>
    <w:rsid w:val="008C37B9"/>
    <w:rsid w:val="008C3845"/>
    <w:rsid w:val="008C388F"/>
    <w:rsid w:val="008C3B34"/>
    <w:rsid w:val="008C3EA9"/>
    <w:rsid w:val="008C40F8"/>
    <w:rsid w:val="008C4580"/>
    <w:rsid w:val="008C473B"/>
    <w:rsid w:val="008C4811"/>
    <w:rsid w:val="008C4860"/>
    <w:rsid w:val="008C49F0"/>
    <w:rsid w:val="008C4BEF"/>
    <w:rsid w:val="008C5098"/>
    <w:rsid w:val="008C52E7"/>
    <w:rsid w:val="008C54CB"/>
    <w:rsid w:val="008C54FC"/>
    <w:rsid w:val="008C5610"/>
    <w:rsid w:val="008C6358"/>
    <w:rsid w:val="008C656A"/>
    <w:rsid w:val="008C6780"/>
    <w:rsid w:val="008C69E3"/>
    <w:rsid w:val="008C6ABC"/>
    <w:rsid w:val="008C6B39"/>
    <w:rsid w:val="008C6B48"/>
    <w:rsid w:val="008C6B54"/>
    <w:rsid w:val="008C6D40"/>
    <w:rsid w:val="008C6DF3"/>
    <w:rsid w:val="008C6F59"/>
    <w:rsid w:val="008C7110"/>
    <w:rsid w:val="008C73BD"/>
    <w:rsid w:val="008C7420"/>
    <w:rsid w:val="008C787B"/>
    <w:rsid w:val="008C7987"/>
    <w:rsid w:val="008C7A17"/>
    <w:rsid w:val="008C7AF2"/>
    <w:rsid w:val="008C7B8B"/>
    <w:rsid w:val="008C7BE7"/>
    <w:rsid w:val="008C7C97"/>
    <w:rsid w:val="008C7CF2"/>
    <w:rsid w:val="008C7DB9"/>
    <w:rsid w:val="008C7E52"/>
    <w:rsid w:val="008C7F47"/>
    <w:rsid w:val="008C7FFA"/>
    <w:rsid w:val="008D0078"/>
    <w:rsid w:val="008D018F"/>
    <w:rsid w:val="008D06FF"/>
    <w:rsid w:val="008D078E"/>
    <w:rsid w:val="008D09C5"/>
    <w:rsid w:val="008D0C8F"/>
    <w:rsid w:val="008D108B"/>
    <w:rsid w:val="008D10DE"/>
    <w:rsid w:val="008D11F2"/>
    <w:rsid w:val="008D146A"/>
    <w:rsid w:val="008D1571"/>
    <w:rsid w:val="008D1781"/>
    <w:rsid w:val="008D17B4"/>
    <w:rsid w:val="008D1822"/>
    <w:rsid w:val="008D19FC"/>
    <w:rsid w:val="008D1B42"/>
    <w:rsid w:val="008D1BB1"/>
    <w:rsid w:val="008D1BF8"/>
    <w:rsid w:val="008D1C0A"/>
    <w:rsid w:val="008D1CE8"/>
    <w:rsid w:val="008D1F64"/>
    <w:rsid w:val="008D1F81"/>
    <w:rsid w:val="008D1FDE"/>
    <w:rsid w:val="008D2134"/>
    <w:rsid w:val="008D23CE"/>
    <w:rsid w:val="008D23E0"/>
    <w:rsid w:val="008D2856"/>
    <w:rsid w:val="008D290F"/>
    <w:rsid w:val="008D2D11"/>
    <w:rsid w:val="008D2EBE"/>
    <w:rsid w:val="008D3080"/>
    <w:rsid w:val="008D39A8"/>
    <w:rsid w:val="008D3C9D"/>
    <w:rsid w:val="008D3D91"/>
    <w:rsid w:val="008D3E3D"/>
    <w:rsid w:val="008D3FEB"/>
    <w:rsid w:val="008D4058"/>
    <w:rsid w:val="008D44CF"/>
    <w:rsid w:val="008D455A"/>
    <w:rsid w:val="008D4599"/>
    <w:rsid w:val="008D4747"/>
    <w:rsid w:val="008D47E8"/>
    <w:rsid w:val="008D48DA"/>
    <w:rsid w:val="008D4C48"/>
    <w:rsid w:val="008D4EAE"/>
    <w:rsid w:val="008D4FA9"/>
    <w:rsid w:val="008D50D0"/>
    <w:rsid w:val="008D513D"/>
    <w:rsid w:val="008D5170"/>
    <w:rsid w:val="008D517B"/>
    <w:rsid w:val="008D519D"/>
    <w:rsid w:val="008D52D5"/>
    <w:rsid w:val="008D5424"/>
    <w:rsid w:val="008D5551"/>
    <w:rsid w:val="008D58E5"/>
    <w:rsid w:val="008D59E5"/>
    <w:rsid w:val="008D5F5F"/>
    <w:rsid w:val="008D5FF8"/>
    <w:rsid w:val="008D6331"/>
    <w:rsid w:val="008D6387"/>
    <w:rsid w:val="008D6842"/>
    <w:rsid w:val="008D7129"/>
    <w:rsid w:val="008D7235"/>
    <w:rsid w:val="008D7376"/>
    <w:rsid w:val="008D7901"/>
    <w:rsid w:val="008D792B"/>
    <w:rsid w:val="008D7CB6"/>
    <w:rsid w:val="008D7F4E"/>
    <w:rsid w:val="008E02B5"/>
    <w:rsid w:val="008E045C"/>
    <w:rsid w:val="008E04D2"/>
    <w:rsid w:val="008E058F"/>
    <w:rsid w:val="008E0767"/>
    <w:rsid w:val="008E0AAE"/>
    <w:rsid w:val="008E0B98"/>
    <w:rsid w:val="008E0D4B"/>
    <w:rsid w:val="008E0F51"/>
    <w:rsid w:val="008E0F7A"/>
    <w:rsid w:val="008E1266"/>
    <w:rsid w:val="008E1439"/>
    <w:rsid w:val="008E1740"/>
    <w:rsid w:val="008E17C8"/>
    <w:rsid w:val="008E1B3F"/>
    <w:rsid w:val="008E1BFB"/>
    <w:rsid w:val="008E1CAC"/>
    <w:rsid w:val="008E1CF9"/>
    <w:rsid w:val="008E1E2D"/>
    <w:rsid w:val="008E1E70"/>
    <w:rsid w:val="008E1EE8"/>
    <w:rsid w:val="008E2205"/>
    <w:rsid w:val="008E2245"/>
    <w:rsid w:val="008E238C"/>
    <w:rsid w:val="008E2441"/>
    <w:rsid w:val="008E244E"/>
    <w:rsid w:val="008E25B5"/>
    <w:rsid w:val="008E26F6"/>
    <w:rsid w:val="008E2806"/>
    <w:rsid w:val="008E28E9"/>
    <w:rsid w:val="008E2979"/>
    <w:rsid w:val="008E29E9"/>
    <w:rsid w:val="008E2AFD"/>
    <w:rsid w:val="008E2B13"/>
    <w:rsid w:val="008E2B68"/>
    <w:rsid w:val="008E2D43"/>
    <w:rsid w:val="008E2E2F"/>
    <w:rsid w:val="008E3157"/>
    <w:rsid w:val="008E34AF"/>
    <w:rsid w:val="008E3553"/>
    <w:rsid w:val="008E355A"/>
    <w:rsid w:val="008E3713"/>
    <w:rsid w:val="008E3778"/>
    <w:rsid w:val="008E38CB"/>
    <w:rsid w:val="008E3967"/>
    <w:rsid w:val="008E3AF7"/>
    <w:rsid w:val="008E3C1A"/>
    <w:rsid w:val="008E3FF6"/>
    <w:rsid w:val="008E4210"/>
    <w:rsid w:val="008E42AB"/>
    <w:rsid w:val="008E43F9"/>
    <w:rsid w:val="008E443A"/>
    <w:rsid w:val="008E45FD"/>
    <w:rsid w:val="008E4613"/>
    <w:rsid w:val="008E4677"/>
    <w:rsid w:val="008E5215"/>
    <w:rsid w:val="008E55C8"/>
    <w:rsid w:val="008E5745"/>
    <w:rsid w:val="008E58C0"/>
    <w:rsid w:val="008E5A9F"/>
    <w:rsid w:val="008E5AA3"/>
    <w:rsid w:val="008E629F"/>
    <w:rsid w:val="008E64DF"/>
    <w:rsid w:val="008E67BF"/>
    <w:rsid w:val="008E6847"/>
    <w:rsid w:val="008E68A5"/>
    <w:rsid w:val="008E6909"/>
    <w:rsid w:val="008E69B4"/>
    <w:rsid w:val="008E6C3E"/>
    <w:rsid w:val="008E6D28"/>
    <w:rsid w:val="008E6E0F"/>
    <w:rsid w:val="008E7165"/>
    <w:rsid w:val="008E716F"/>
    <w:rsid w:val="008E7333"/>
    <w:rsid w:val="008E763B"/>
    <w:rsid w:val="008E7640"/>
    <w:rsid w:val="008E76FD"/>
    <w:rsid w:val="008E77FC"/>
    <w:rsid w:val="008E787A"/>
    <w:rsid w:val="008E7B85"/>
    <w:rsid w:val="008E7B9F"/>
    <w:rsid w:val="008E7C59"/>
    <w:rsid w:val="008E7E16"/>
    <w:rsid w:val="008E7FB0"/>
    <w:rsid w:val="008F0294"/>
    <w:rsid w:val="008F0366"/>
    <w:rsid w:val="008F040D"/>
    <w:rsid w:val="008F0418"/>
    <w:rsid w:val="008F07A8"/>
    <w:rsid w:val="008F0B59"/>
    <w:rsid w:val="008F0BC4"/>
    <w:rsid w:val="008F0D49"/>
    <w:rsid w:val="008F0DCA"/>
    <w:rsid w:val="008F0ED8"/>
    <w:rsid w:val="008F1171"/>
    <w:rsid w:val="008F1265"/>
    <w:rsid w:val="008F127A"/>
    <w:rsid w:val="008F14D7"/>
    <w:rsid w:val="008F14DC"/>
    <w:rsid w:val="008F1724"/>
    <w:rsid w:val="008F193A"/>
    <w:rsid w:val="008F197A"/>
    <w:rsid w:val="008F19DA"/>
    <w:rsid w:val="008F1BB7"/>
    <w:rsid w:val="008F1C78"/>
    <w:rsid w:val="008F1FAA"/>
    <w:rsid w:val="008F2148"/>
    <w:rsid w:val="008F2153"/>
    <w:rsid w:val="008F21FC"/>
    <w:rsid w:val="008F227A"/>
    <w:rsid w:val="008F27DD"/>
    <w:rsid w:val="008F2B62"/>
    <w:rsid w:val="008F2C12"/>
    <w:rsid w:val="008F2C6C"/>
    <w:rsid w:val="008F2CC0"/>
    <w:rsid w:val="008F2D10"/>
    <w:rsid w:val="008F2D95"/>
    <w:rsid w:val="008F2E51"/>
    <w:rsid w:val="008F3101"/>
    <w:rsid w:val="008F3347"/>
    <w:rsid w:val="008F37A2"/>
    <w:rsid w:val="008F391E"/>
    <w:rsid w:val="008F39B8"/>
    <w:rsid w:val="008F3B07"/>
    <w:rsid w:val="008F3B0B"/>
    <w:rsid w:val="008F3D3D"/>
    <w:rsid w:val="008F3DE5"/>
    <w:rsid w:val="008F3DEC"/>
    <w:rsid w:val="008F3F48"/>
    <w:rsid w:val="008F3F5D"/>
    <w:rsid w:val="008F4561"/>
    <w:rsid w:val="008F4C0D"/>
    <w:rsid w:val="008F4DF2"/>
    <w:rsid w:val="008F4FB2"/>
    <w:rsid w:val="008F5072"/>
    <w:rsid w:val="008F5249"/>
    <w:rsid w:val="008F546D"/>
    <w:rsid w:val="008F546F"/>
    <w:rsid w:val="008F5824"/>
    <w:rsid w:val="008F58FE"/>
    <w:rsid w:val="008F5C00"/>
    <w:rsid w:val="008F5E12"/>
    <w:rsid w:val="008F6139"/>
    <w:rsid w:val="008F62A3"/>
    <w:rsid w:val="008F63D9"/>
    <w:rsid w:val="008F6514"/>
    <w:rsid w:val="008F656C"/>
    <w:rsid w:val="008F657D"/>
    <w:rsid w:val="008F6613"/>
    <w:rsid w:val="008F67C4"/>
    <w:rsid w:val="008F68E6"/>
    <w:rsid w:val="008F6CF7"/>
    <w:rsid w:val="008F6E9C"/>
    <w:rsid w:val="008F6F20"/>
    <w:rsid w:val="008F7089"/>
    <w:rsid w:val="008F718C"/>
    <w:rsid w:val="008F71C5"/>
    <w:rsid w:val="008F7208"/>
    <w:rsid w:val="008F7670"/>
    <w:rsid w:val="008F779C"/>
    <w:rsid w:val="008F7C0F"/>
    <w:rsid w:val="009000D0"/>
    <w:rsid w:val="009005B7"/>
    <w:rsid w:val="009006E0"/>
    <w:rsid w:val="009009EF"/>
    <w:rsid w:val="00900E87"/>
    <w:rsid w:val="00901086"/>
    <w:rsid w:val="0090156D"/>
    <w:rsid w:val="009016D2"/>
    <w:rsid w:val="009016EF"/>
    <w:rsid w:val="00901CA1"/>
    <w:rsid w:val="00901F07"/>
    <w:rsid w:val="00901FCF"/>
    <w:rsid w:val="00902039"/>
    <w:rsid w:val="009020CC"/>
    <w:rsid w:val="009020ED"/>
    <w:rsid w:val="00902540"/>
    <w:rsid w:val="009025FD"/>
    <w:rsid w:val="0090289E"/>
    <w:rsid w:val="00903001"/>
    <w:rsid w:val="009031BA"/>
    <w:rsid w:val="00903293"/>
    <w:rsid w:val="0090340E"/>
    <w:rsid w:val="0090375E"/>
    <w:rsid w:val="0090398E"/>
    <w:rsid w:val="00903B15"/>
    <w:rsid w:val="00903B87"/>
    <w:rsid w:val="00903D0C"/>
    <w:rsid w:val="00903D1F"/>
    <w:rsid w:val="00903D4F"/>
    <w:rsid w:val="00903F61"/>
    <w:rsid w:val="00904150"/>
    <w:rsid w:val="0090451C"/>
    <w:rsid w:val="00904593"/>
    <w:rsid w:val="009045AA"/>
    <w:rsid w:val="00904639"/>
    <w:rsid w:val="00904759"/>
    <w:rsid w:val="00904C94"/>
    <w:rsid w:val="00904DF7"/>
    <w:rsid w:val="00904F2D"/>
    <w:rsid w:val="00905206"/>
    <w:rsid w:val="009052BE"/>
    <w:rsid w:val="00905D48"/>
    <w:rsid w:val="00905F9B"/>
    <w:rsid w:val="00906403"/>
    <w:rsid w:val="0090664A"/>
    <w:rsid w:val="009066FA"/>
    <w:rsid w:val="009067EA"/>
    <w:rsid w:val="00906A48"/>
    <w:rsid w:val="00906C2F"/>
    <w:rsid w:val="00906C4B"/>
    <w:rsid w:val="00906D99"/>
    <w:rsid w:val="00906E6C"/>
    <w:rsid w:val="00907111"/>
    <w:rsid w:val="009072BE"/>
    <w:rsid w:val="00907537"/>
    <w:rsid w:val="00907566"/>
    <w:rsid w:val="009076D9"/>
    <w:rsid w:val="009077D2"/>
    <w:rsid w:val="009078ED"/>
    <w:rsid w:val="009079E5"/>
    <w:rsid w:val="00907B02"/>
    <w:rsid w:val="00907B5F"/>
    <w:rsid w:val="00907E9C"/>
    <w:rsid w:val="00907F95"/>
    <w:rsid w:val="009104F8"/>
    <w:rsid w:val="00910A1A"/>
    <w:rsid w:val="00910B30"/>
    <w:rsid w:val="00910CAA"/>
    <w:rsid w:val="00910D59"/>
    <w:rsid w:val="00911101"/>
    <w:rsid w:val="00911699"/>
    <w:rsid w:val="009116A3"/>
    <w:rsid w:val="009116E2"/>
    <w:rsid w:val="00911890"/>
    <w:rsid w:val="00911D99"/>
    <w:rsid w:val="00911DB1"/>
    <w:rsid w:val="00911E55"/>
    <w:rsid w:val="00911EC9"/>
    <w:rsid w:val="0091273B"/>
    <w:rsid w:val="00912796"/>
    <w:rsid w:val="00912B91"/>
    <w:rsid w:val="00912C07"/>
    <w:rsid w:val="00912CB3"/>
    <w:rsid w:val="00912DCB"/>
    <w:rsid w:val="00912E01"/>
    <w:rsid w:val="00912E75"/>
    <w:rsid w:val="00912F38"/>
    <w:rsid w:val="00912FBD"/>
    <w:rsid w:val="00912FC4"/>
    <w:rsid w:val="0091311D"/>
    <w:rsid w:val="009132A6"/>
    <w:rsid w:val="00913447"/>
    <w:rsid w:val="00913530"/>
    <w:rsid w:val="009139D5"/>
    <w:rsid w:val="00913A13"/>
    <w:rsid w:val="00913A2E"/>
    <w:rsid w:val="00913FD6"/>
    <w:rsid w:val="00914194"/>
    <w:rsid w:val="0091439A"/>
    <w:rsid w:val="00914417"/>
    <w:rsid w:val="00914520"/>
    <w:rsid w:val="009146AA"/>
    <w:rsid w:val="00914907"/>
    <w:rsid w:val="00914B57"/>
    <w:rsid w:val="00914C69"/>
    <w:rsid w:val="00914DA9"/>
    <w:rsid w:val="00914EFA"/>
    <w:rsid w:val="00915153"/>
    <w:rsid w:val="00915297"/>
    <w:rsid w:val="00915334"/>
    <w:rsid w:val="00915392"/>
    <w:rsid w:val="009153C6"/>
    <w:rsid w:val="009154F0"/>
    <w:rsid w:val="00915626"/>
    <w:rsid w:val="00915B12"/>
    <w:rsid w:val="00915BE3"/>
    <w:rsid w:val="00915D60"/>
    <w:rsid w:val="00915F77"/>
    <w:rsid w:val="00915F9C"/>
    <w:rsid w:val="009162CD"/>
    <w:rsid w:val="0091674D"/>
    <w:rsid w:val="00916B48"/>
    <w:rsid w:val="00916CD4"/>
    <w:rsid w:val="00916E6F"/>
    <w:rsid w:val="00916F22"/>
    <w:rsid w:val="00916F88"/>
    <w:rsid w:val="009172BB"/>
    <w:rsid w:val="0091748E"/>
    <w:rsid w:val="009174A4"/>
    <w:rsid w:val="009177D0"/>
    <w:rsid w:val="009177EF"/>
    <w:rsid w:val="00917866"/>
    <w:rsid w:val="0091790C"/>
    <w:rsid w:val="00917C43"/>
    <w:rsid w:val="00917C91"/>
    <w:rsid w:val="00917DBA"/>
    <w:rsid w:val="00917EFD"/>
    <w:rsid w:val="00917F5E"/>
    <w:rsid w:val="00917F7A"/>
    <w:rsid w:val="009202D4"/>
    <w:rsid w:val="00920432"/>
    <w:rsid w:val="0092049B"/>
    <w:rsid w:val="0092049F"/>
    <w:rsid w:val="009204C9"/>
    <w:rsid w:val="009204DC"/>
    <w:rsid w:val="009205E2"/>
    <w:rsid w:val="00920770"/>
    <w:rsid w:val="009207BB"/>
    <w:rsid w:val="009207F6"/>
    <w:rsid w:val="009209E7"/>
    <w:rsid w:val="00920B99"/>
    <w:rsid w:val="00920F75"/>
    <w:rsid w:val="009210EE"/>
    <w:rsid w:val="00921175"/>
    <w:rsid w:val="009211ED"/>
    <w:rsid w:val="0092121A"/>
    <w:rsid w:val="009215D8"/>
    <w:rsid w:val="009216C3"/>
    <w:rsid w:val="0092176A"/>
    <w:rsid w:val="00921AE6"/>
    <w:rsid w:val="00921B0B"/>
    <w:rsid w:val="00921C4D"/>
    <w:rsid w:val="00921FBF"/>
    <w:rsid w:val="0092203A"/>
    <w:rsid w:val="00922094"/>
    <w:rsid w:val="00922243"/>
    <w:rsid w:val="0092228D"/>
    <w:rsid w:val="00922569"/>
    <w:rsid w:val="0092269E"/>
    <w:rsid w:val="00922740"/>
    <w:rsid w:val="0092278E"/>
    <w:rsid w:val="009228C5"/>
    <w:rsid w:val="00923167"/>
    <w:rsid w:val="0092339F"/>
    <w:rsid w:val="00923529"/>
    <w:rsid w:val="00923802"/>
    <w:rsid w:val="00923B54"/>
    <w:rsid w:val="00923BE4"/>
    <w:rsid w:val="00923D69"/>
    <w:rsid w:val="00923DA6"/>
    <w:rsid w:val="00923DAE"/>
    <w:rsid w:val="00923DF3"/>
    <w:rsid w:val="009240C4"/>
    <w:rsid w:val="00924365"/>
    <w:rsid w:val="0092483D"/>
    <w:rsid w:val="009248A9"/>
    <w:rsid w:val="00924913"/>
    <w:rsid w:val="00924C29"/>
    <w:rsid w:val="00924D33"/>
    <w:rsid w:val="009251AD"/>
    <w:rsid w:val="00925588"/>
    <w:rsid w:val="0092564C"/>
    <w:rsid w:val="009256B4"/>
    <w:rsid w:val="00925757"/>
    <w:rsid w:val="00925969"/>
    <w:rsid w:val="009259B7"/>
    <w:rsid w:val="00925A99"/>
    <w:rsid w:val="00925AFE"/>
    <w:rsid w:val="00925DA5"/>
    <w:rsid w:val="00925EE7"/>
    <w:rsid w:val="009260AA"/>
    <w:rsid w:val="0092655C"/>
    <w:rsid w:val="009265E1"/>
    <w:rsid w:val="00926914"/>
    <w:rsid w:val="00926ADA"/>
    <w:rsid w:val="00926C4C"/>
    <w:rsid w:val="00926D92"/>
    <w:rsid w:val="0092727E"/>
    <w:rsid w:val="00927575"/>
    <w:rsid w:val="009275AF"/>
    <w:rsid w:val="009275B1"/>
    <w:rsid w:val="009276D0"/>
    <w:rsid w:val="009278F0"/>
    <w:rsid w:val="00927915"/>
    <w:rsid w:val="009279C6"/>
    <w:rsid w:val="00927A69"/>
    <w:rsid w:val="00927B17"/>
    <w:rsid w:val="00927C96"/>
    <w:rsid w:val="00927F49"/>
    <w:rsid w:val="00927FC5"/>
    <w:rsid w:val="009300A8"/>
    <w:rsid w:val="009301C1"/>
    <w:rsid w:val="00930349"/>
    <w:rsid w:val="0093034D"/>
    <w:rsid w:val="009305AF"/>
    <w:rsid w:val="00930645"/>
    <w:rsid w:val="00930C13"/>
    <w:rsid w:val="00930CD2"/>
    <w:rsid w:val="00930CDA"/>
    <w:rsid w:val="00930E8E"/>
    <w:rsid w:val="0093105A"/>
    <w:rsid w:val="0093112E"/>
    <w:rsid w:val="0093166D"/>
    <w:rsid w:val="009316E9"/>
    <w:rsid w:val="009317D2"/>
    <w:rsid w:val="009318DC"/>
    <w:rsid w:val="009318F5"/>
    <w:rsid w:val="0093191D"/>
    <w:rsid w:val="009319AB"/>
    <w:rsid w:val="00931AF9"/>
    <w:rsid w:val="00931CA3"/>
    <w:rsid w:val="00931CAF"/>
    <w:rsid w:val="00931EA2"/>
    <w:rsid w:val="0093204A"/>
    <w:rsid w:val="00932138"/>
    <w:rsid w:val="0093222F"/>
    <w:rsid w:val="009325B0"/>
    <w:rsid w:val="00932634"/>
    <w:rsid w:val="00932705"/>
    <w:rsid w:val="0093285F"/>
    <w:rsid w:val="0093286A"/>
    <w:rsid w:val="009329B3"/>
    <w:rsid w:val="009329EC"/>
    <w:rsid w:val="009329F1"/>
    <w:rsid w:val="0093315B"/>
    <w:rsid w:val="009331B7"/>
    <w:rsid w:val="00933437"/>
    <w:rsid w:val="00933C98"/>
    <w:rsid w:val="00933E0D"/>
    <w:rsid w:val="00933E61"/>
    <w:rsid w:val="00933F13"/>
    <w:rsid w:val="00933F62"/>
    <w:rsid w:val="00934074"/>
    <w:rsid w:val="00934090"/>
    <w:rsid w:val="0093416E"/>
    <w:rsid w:val="0093418F"/>
    <w:rsid w:val="00934612"/>
    <w:rsid w:val="00934715"/>
    <w:rsid w:val="00934A20"/>
    <w:rsid w:val="00934B50"/>
    <w:rsid w:val="00934C60"/>
    <w:rsid w:val="00934E6B"/>
    <w:rsid w:val="009350DA"/>
    <w:rsid w:val="009352D7"/>
    <w:rsid w:val="009352DC"/>
    <w:rsid w:val="00935441"/>
    <w:rsid w:val="0093565D"/>
    <w:rsid w:val="009356D0"/>
    <w:rsid w:val="00935D10"/>
    <w:rsid w:val="00935D1B"/>
    <w:rsid w:val="00935E54"/>
    <w:rsid w:val="0093614C"/>
    <w:rsid w:val="0093614D"/>
    <w:rsid w:val="00936177"/>
    <w:rsid w:val="00936272"/>
    <w:rsid w:val="009362BA"/>
    <w:rsid w:val="009364CB"/>
    <w:rsid w:val="009366EC"/>
    <w:rsid w:val="00936731"/>
    <w:rsid w:val="00936742"/>
    <w:rsid w:val="00936764"/>
    <w:rsid w:val="00936856"/>
    <w:rsid w:val="00936896"/>
    <w:rsid w:val="00936941"/>
    <w:rsid w:val="00936B42"/>
    <w:rsid w:val="00936DA4"/>
    <w:rsid w:val="0093702E"/>
    <w:rsid w:val="009370F1"/>
    <w:rsid w:val="0093758E"/>
    <w:rsid w:val="00937786"/>
    <w:rsid w:val="009377B3"/>
    <w:rsid w:val="0093784F"/>
    <w:rsid w:val="00937C61"/>
    <w:rsid w:val="00937DBF"/>
    <w:rsid w:val="00937F80"/>
    <w:rsid w:val="009402D0"/>
    <w:rsid w:val="00940589"/>
    <w:rsid w:val="00940627"/>
    <w:rsid w:val="0094098E"/>
    <w:rsid w:val="00940B31"/>
    <w:rsid w:val="00940C42"/>
    <w:rsid w:val="00941161"/>
    <w:rsid w:val="009411B6"/>
    <w:rsid w:val="009415A2"/>
    <w:rsid w:val="00941A1A"/>
    <w:rsid w:val="00941C0E"/>
    <w:rsid w:val="00941E20"/>
    <w:rsid w:val="00941E8A"/>
    <w:rsid w:val="00941FE5"/>
    <w:rsid w:val="00942085"/>
    <w:rsid w:val="00942195"/>
    <w:rsid w:val="009422D3"/>
    <w:rsid w:val="00942347"/>
    <w:rsid w:val="009424DF"/>
    <w:rsid w:val="00942647"/>
    <w:rsid w:val="00942648"/>
    <w:rsid w:val="009426AF"/>
    <w:rsid w:val="009428BE"/>
    <w:rsid w:val="00942AE3"/>
    <w:rsid w:val="00942B70"/>
    <w:rsid w:val="00942D21"/>
    <w:rsid w:val="00942D81"/>
    <w:rsid w:val="00943092"/>
    <w:rsid w:val="00943307"/>
    <w:rsid w:val="0094331A"/>
    <w:rsid w:val="0094336C"/>
    <w:rsid w:val="009433D0"/>
    <w:rsid w:val="0094378B"/>
    <w:rsid w:val="00943875"/>
    <w:rsid w:val="00943905"/>
    <w:rsid w:val="00943D11"/>
    <w:rsid w:val="00943F25"/>
    <w:rsid w:val="0094402A"/>
    <w:rsid w:val="00944037"/>
    <w:rsid w:val="009440B5"/>
    <w:rsid w:val="009440DA"/>
    <w:rsid w:val="00944477"/>
    <w:rsid w:val="0094447E"/>
    <w:rsid w:val="009444BA"/>
    <w:rsid w:val="0094452A"/>
    <w:rsid w:val="0094473D"/>
    <w:rsid w:val="00944A17"/>
    <w:rsid w:val="00944A32"/>
    <w:rsid w:val="00944A9F"/>
    <w:rsid w:val="00944AB6"/>
    <w:rsid w:val="00944DE0"/>
    <w:rsid w:val="00944E1C"/>
    <w:rsid w:val="00944E26"/>
    <w:rsid w:val="00944E48"/>
    <w:rsid w:val="0094504A"/>
    <w:rsid w:val="0094512A"/>
    <w:rsid w:val="00945439"/>
    <w:rsid w:val="0094565F"/>
    <w:rsid w:val="00945D1D"/>
    <w:rsid w:val="00946483"/>
    <w:rsid w:val="009469A2"/>
    <w:rsid w:val="00946A27"/>
    <w:rsid w:val="00946D34"/>
    <w:rsid w:val="00946ED5"/>
    <w:rsid w:val="00946F4A"/>
    <w:rsid w:val="00947000"/>
    <w:rsid w:val="00947118"/>
    <w:rsid w:val="009471FF"/>
    <w:rsid w:val="009472C5"/>
    <w:rsid w:val="009474B2"/>
    <w:rsid w:val="009478B0"/>
    <w:rsid w:val="009478B3"/>
    <w:rsid w:val="009479CA"/>
    <w:rsid w:val="00947A3E"/>
    <w:rsid w:val="00947ACE"/>
    <w:rsid w:val="00947AF8"/>
    <w:rsid w:val="00947C95"/>
    <w:rsid w:val="00947CBF"/>
    <w:rsid w:val="00947D20"/>
    <w:rsid w:val="00947F7F"/>
    <w:rsid w:val="00947FDA"/>
    <w:rsid w:val="00950045"/>
    <w:rsid w:val="009500FE"/>
    <w:rsid w:val="009501DD"/>
    <w:rsid w:val="0095032A"/>
    <w:rsid w:val="009503A1"/>
    <w:rsid w:val="009503BE"/>
    <w:rsid w:val="00950881"/>
    <w:rsid w:val="00950950"/>
    <w:rsid w:val="009509CF"/>
    <w:rsid w:val="00950A5F"/>
    <w:rsid w:val="00950E35"/>
    <w:rsid w:val="00950F30"/>
    <w:rsid w:val="00951236"/>
    <w:rsid w:val="00951370"/>
    <w:rsid w:val="00951373"/>
    <w:rsid w:val="00951545"/>
    <w:rsid w:val="00951658"/>
    <w:rsid w:val="00951B50"/>
    <w:rsid w:val="00951B69"/>
    <w:rsid w:val="00951B74"/>
    <w:rsid w:val="00951C48"/>
    <w:rsid w:val="00951CCF"/>
    <w:rsid w:val="00951F45"/>
    <w:rsid w:val="00952050"/>
    <w:rsid w:val="0095206C"/>
    <w:rsid w:val="00952146"/>
    <w:rsid w:val="0095246C"/>
    <w:rsid w:val="00952499"/>
    <w:rsid w:val="00952B2F"/>
    <w:rsid w:val="00952C20"/>
    <w:rsid w:val="00952CB8"/>
    <w:rsid w:val="00952E7B"/>
    <w:rsid w:val="00952ED1"/>
    <w:rsid w:val="0095322E"/>
    <w:rsid w:val="00953319"/>
    <w:rsid w:val="009534DE"/>
    <w:rsid w:val="00953E73"/>
    <w:rsid w:val="0095404A"/>
    <w:rsid w:val="009540AE"/>
    <w:rsid w:val="009542B3"/>
    <w:rsid w:val="00954384"/>
    <w:rsid w:val="0095445E"/>
    <w:rsid w:val="0095454D"/>
    <w:rsid w:val="009545DC"/>
    <w:rsid w:val="009547CF"/>
    <w:rsid w:val="0095488F"/>
    <w:rsid w:val="00954970"/>
    <w:rsid w:val="00954A30"/>
    <w:rsid w:val="00954AFB"/>
    <w:rsid w:val="00954B49"/>
    <w:rsid w:val="00954BB2"/>
    <w:rsid w:val="009553B2"/>
    <w:rsid w:val="009553D8"/>
    <w:rsid w:val="00955420"/>
    <w:rsid w:val="009556A5"/>
    <w:rsid w:val="009557A5"/>
    <w:rsid w:val="00955CB9"/>
    <w:rsid w:val="00955D63"/>
    <w:rsid w:val="00955E1C"/>
    <w:rsid w:val="00955FA4"/>
    <w:rsid w:val="0095603C"/>
    <w:rsid w:val="00956367"/>
    <w:rsid w:val="0095675D"/>
    <w:rsid w:val="009567EE"/>
    <w:rsid w:val="0095687E"/>
    <w:rsid w:val="00956B0B"/>
    <w:rsid w:val="00956F13"/>
    <w:rsid w:val="0095704E"/>
    <w:rsid w:val="00957228"/>
    <w:rsid w:val="00957403"/>
    <w:rsid w:val="0095741B"/>
    <w:rsid w:val="00957775"/>
    <w:rsid w:val="009577E5"/>
    <w:rsid w:val="009577EB"/>
    <w:rsid w:val="009577F0"/>
    <w:rsid w:val="00957A07"/>
    <w:rsid w:val="00957AF4"/>
    <w:rsid w:val="00957DFF"/>
    <w:rsid w:val="00960095"/>
    <w:rsid w:val="00960108"/>
    <w:rsid w:val="009607FF"/>
    <w:rsid w:val="00960851"/>
    <w:rsid w:val="00960965"/>
    <w:rsid w:val="00960C55"/>
    <w:rsid w:val="00960DB6"/>
    <w:rsid w:val="00960F40"/>
    <w:rsid w:val="00961222"/>
    <w:rsid w:val="0096158B"/>
    <w:rsid w:val="00961781"/>
    <w:rsid w:val="00961BA5"/>
    <w:rsid w:val="00961BFE"/>
    <w:rsid w:val="00961C44"/>
    <w:rsid w:val="00962027"/>
    <w:rsid w:val="009621D5"/>
    <w:rsid w:val="00962A67"/>
    <w:rsid w:val="00962B8D"/>
    <w:rsid w:val="00962D28"/>
    <w:rsid w:val="00962D99"/>
    <w:rsid w:val="0096349B"/>
    <w:rsid w:val="00963693"/>
    <w:rsid w:val="0096388C"/>
    <w:rsid w:val="00963A49"/>
    <w:rsid w:val="00963D0F"/>
    <w:rsid w:val="00963DE5"/>
    <w:rsid w:val="009641A3"/>
    <w:rsid w:val="009642B4"/>
    <w:rsid w:val="00964430"/>
    <w:rsid w:val="00964783"/>
    <w:rsid w:val="0096491B"/>
    <w:rsid w:val="009649C4"/>
    <w:rsid w:val="00964C8E"/>
    <w:rsid w:val="00964DBD"/>
    <w:rsid w:val="00964DDC"/>
    <w:rsid w:val="00964FEF"/>
    <w:rsid w:val="009655A8"/>
    <w:rsid w:val="009656B4"/>
    <w:rsid w:val="0096584F"/>
    <w:rsid w:val="00965A4E"/>
    <w:rsid w:val="00965D24"/>
    <w:rsid w:val="00965E31"/>
    <w:rsid w:val="009660D3"/>
    <w:rsid w:val="00966485"/>
    <w:rsid w:val="009664C6"/>
    <w:rsid w:val="00966ABA"/>
    <w:rsid w:val="00966E92"/>
    <w:rsid w:val="00966F99"/>
    <w:rsid w:val="0096701E"/>
    <w:rsid w:val="00967099"/>
    <w:rsid w:val="00967301"/>
    <w:rsid w:val="00967476"/>
    <w:rsid w:val="009674A5"/>
    <w:rsid w:val="00967839"/>
    <w:rsid w:val="00967996"/>
    <w:rsid w:val="009679BE"/>
    <w:rsid w:val="0097020D"/>
    <w:rsid w:val="00970472"/>
    <w:rsid w:val="00970538"/>
    <w:rsid w:val="00970783"/>
    <w:rsid w:val="0097093A"/>
    <w:rsid w:val="00970FBB"/>
    <w:rsid w:val="00970FF0"/>
    <w:rsid w:val="009711CD"/>
    <w:rsid w:val="00971320"/>
    <w:rsid w:val="00971443"/>
    <w:rsid w:val="009714D5"/>
    <w:rsid w:val="00971536"/>
    <w:rsid w:val="00971637"/>
    <w:rsid w:val="009717D2"/>
    <w:rsid w:val="009718E9"/>
    <w:rsid w:val="009718F2"/>
    <w:rsid w:val="009719E5"/>
    <w:rsid w:val="00971B29"/>
    <w:rsid w:val="00971E29"/>
    <w:rsid w:val="00971EF1"/>
    <w:rsid w:val="00971FE0"/>
    <w:rsid w:val="00972473"/>
    <w:rsid w:val="0097267F"/>
    <w:rsid w:val="00972B0C"/>
    <w:rsid w:val="00972B5A"/>
    <w:rsid w:val="00972B6F"/>
    <w:rsid w:val="00972BBF"/>
    <w:rsid w:val="00972C6F"/>
    <w:rsid w:val="00972EBA"/>
    <w:rsid w:val="009734E4"/>
    <w:rsid w:val="0097386E"/>
    <w:rsid w:val="00973926"/>
    <w:rsid w:val="00973A52"/>
    <w:rsid w:val="00973A74"/>
    <w:rsid w:val="00973AC7"/>
    <w:rsid w:val="00973E14"/>
    <w:rsid w:val="00973E5A"/>
    <w:rsid w:val="00974180"/>
    <w:rsid w:val="0097435C"/>
    <w:rsid w:val="00974371"/>
    <w:rsid w:val="00974380"/>
    <w:rsid w:val="00974779"/>
    <w:rsid w:val="00974A4C"/>
    <w:rsid w:val="00974B5C"/>
    <w:rsid w:val="00974D6E"/>
    <w:rsid w:val="00974F7F"/>
    <w:rsid w:val="0097505C"/>
    <w:rsid w:val="009751D5"/>
    <w:rsid w:val="00975927"/>
    <w:rsid w:val="00975A9A"/>
    <w:rsid w:val="00976011"/>
    <w:rsid w:val="00976062"/>
    <w:rsid w:val="009761A4"/>
    <w:rsid w:val="00976746"/>
    <w:rsid w:val="00976938"/>
    <w:rsid w:val="00976BD4"/>
    <w:rsid w:val="009773C3"/>
    <w:rsid w:val="009775F0"/>
    <w:rsid w:val="00977844"/>
    <w:rsid w:val="0097784A"/>
    <w:rsid w:val="009779CB"/>
    <w:rsid w:val="00977B31"/>
    <w:rsid w:val="00977DD0"/>
    <w:rsid w:val="009801C6"/>
    <w:rsid w:val="009804F5"/>
    <w:rsid w:val="00980645"/>
    <w:rsid w:val="0098090B"/>
    <w:rsid w:val="00980A71"/>
    <w:rsid w:val="00980BC6"/>
    <w:rsid w:val="00980EB8"/>
    <w:rsid w:val="009811C2"/>
    <w:rsid w:val="00981398"/>
    <w:rsid w:val="009813DD"/>
    <w:rsid w:val="009818D3"/>
    <w:rsid w:val="00981A56"/>
    <w:rsid w:val="00981B9E"/>
    <w:rsid w:val="00981BEC"/>
    <w:rsid w:val="00981C45"/>
    <w:rsid w:val="00981E4B"/>
    <w:rsid w:val="00981F60"/>
    <w:rsid w:val="0098217F"/>
    <w:rsid w:val="00982385"/>
    <w:rsid w:val="009829E5"/>
    <w:rsid w:val="00982BF6"/>
    <w:rsid w:val="00982C20"/>
    <w:rsid w:val="009830B2"/>
    <w:rsid w:val="009833C7"/>
    <w:rsid w:val="00983576"/>
    <w:rsid w:val="00983675"/>
    <w:rsid w:val="009836A2"/>
    <w:rsid w:val="00983918"/>
    <w:rsid w:val="00984087"/>
    <w:rsid w:val="009842F5"/>
    <w:rsid w:val="0098434A"/>
    <w:rsid w:val="0098449A"/>
    <w:rsid w:val="00984620"/>
    <w:rsid w:val="00984AC4"/>
    <w:rsid w:val="00984CEA"/>
    <w:rsid w:val="00984DD7"/>
    <w:rsid w:val="00984F31"/>
    <w:rsid w:val="00984F66"/>
    <w:rsid w:val="009850E4"/>
    <w:rsid w:val="0098519E"/>
    <w:rsid w:val="0098547B"/>
    <w:rsid w:val="0098558F"/>
    <w:rsid w:val="0098566E"/>
    <w:rsid w:val="00985708"/>
    <w:rsid w:val="0098570E"/>
    <w:rsid w:val="009859ED"/>
    <w:rsid w:val="00985B3C"/>
    <w:rsid w:val="00985E44"/>
    <w:rsid w:val="00985EEF"/>
    <w:rsid w:val="00985F40"/>
    <w:rsid w:val="00985F89"/>
    <w:rsid w:val="00986152"/>
    <w:rsid w:val="009862E1"/>
    <w:rsid w:val="00986410"/>
    <w:rsid w:val="009865CB"/>
    <w:rsid w:val="009869D7"/>
    <w:rsid w:val="00986D0F"/>
    <w:rsid w:val="00986FF2"/>
    <w:rsid w:val="00987270"/>
    <w:rsid w:val="0098767D"/>
    <w:rsid w:val="00987697"/>
    <w:rsid w:val="0098773F"/>
    <w:rsid w:val="00987969"/>
    <w:rsid w:val="009879A2"/>
    <w:rsid w:val="00987EDC"/>
    <w:rsid w:val="00990199"/>
    <w:rsid w:val="009902B1"/>
    <w:rsid w:val="009904EB"/>
    <w:rsid w:val="00990571"/>
    <w:rsid w:val="009905D0"/>
    <w:rsid w:val="0099071A"/>
    <w:rsid w:val="0099080F"/>
    <w:rsid w:val="00990A5D"/>
    <w:rsid w:val="00990A60"/>
    <w:rsid w:val="00990CDA"/>
    <w:rsid w:val="00990D60"/>
    <w:rsid w:val="0099101E"/>
    <w:rsid w:val="00991141"/>
    <w:rsid w:val="0099130D"/>
    <w:rsid w:val="0099147D"/>
    <w:rsid w:val="00991554"/>
    <w:rsid w:val="009918C8"/>
    <w:rsid w:val="009918E3"/>
    <w:rsid w:val="00991CE6"/>
    <w:rsid w:val="00991E30"/>
    <w:rsid w:val="00991E7B"/>
    <w:rsid w:val="00992176"/>
    <w:rsid w:val="009921DC"/>
    <w:rsid w:val="00992240"/>
    <w:rsid w:val="00992627"/>
    <w:rsid w:val="0099269E"/>
    <w:rsid w:val="009926C9"/>
    <w:rsid w:val="009928C5"/>
    <w:rsid w:val="009928DF"/>
    <w:rsid w:val="00992C27"/>
    <w:rsid w:val="00992C83"/>
    <w:rsid w:val="00992F60"/>
    <w:rsid w:val="0099306C"/>
    <w:rsid w:val="009930D9"/>
    <w:rsid w:val="00993C53"/>
    <w:rsid w:val="00993D2B"/>
    <w:rsid w:val="00994067"/>
    <w:rsid w:val="009941CF"/>
    <w:rsid w:val="00994593"/>
    <w:rsid w:val="00994663"/>
    <w:rsid w:val="0099496E"/>
    <w:rsid w:val="009949AA"/>
    <w:rsid w:val="00994DBB"/>
    <w:rsid w:val="00994FEC"/>
    <w:rsid w:val="009950D9"/>
    <w:rsid w:val="0099538F"/>
    <w:rsid w:val="00995407"/>
    <w:rsid w:val="009954F4"/>
    <w:rsid w:val="00995560"/>
    <w:rsid w:val="0099585F"/>
    <w:rsid w:val="00995B88"/>
    <w:rsid w:val="00995E57"/>
    <w:rsid w:val="009961CB"/>
    <w:rsid w:val="009962E9"/>
    <w:rsid w:val="00996A8E"/>
    <w:rsid w:val="00996ADA"/>
    <w:rsid w:val="00996BAF"/>
    <w:rsid w:val="00996EDF"/>
    <w:rsid w:val="0099757A"/>
    <w:rsid w:val="009978BD"/>
    <w:rsid w:val="0099797D"/>
    <w:rsid w:val="00997997"/>
    <w:rsid w:val="00997BC6"/>
    <w:rsid w:val="009A0068"/>
    <w:rsid w:val="009A00A7"/>
    <w:rsid w:val="009A04DE"/>
    <w:rsid w:val="009A0569"/>
    <w:rsid w:val="009A0659"/>
    <w:rsid w:val="009A089E"/>
    <w:rsid w:val="009A0944"/>
    <w:rsid w:val="009A0D5F"/>
    <w:rsid w:val="009A0E1E"/>
    <w:rsid w:val="009A1616"/>
    <w:rsid w:val="009A16E9"/>
    <w:rsid w:val="009A173D"/>
    <w:rsid w:val="009A178C"/>
    <w:rsid w:val="009A191A"/>
    <w:rsid w:val="009A19FB"/>
    <w:rsid w:val="009A1AEA"/>
    <w:rsid w:val="009A1E50"/>
    <w:rsid w:val="009A21DA"/>
    <w:rsid w:val="009A2259"/>
    <w:rsid w:val="009A2310"/>
    <w:rsid w:val="009A23D4"/>
    <w:rsid w:val="009A267F"/>
    <w:rsid w:val="009A2BF1"/>
    <w:rsid w:val="009A2C48"/>
    <w:rsid w:val="009A2E3F"/>
    <w:rsid w:val="009A3039"/>
    <w:rsid w:val="009A3078"/>
    <w:rsid w:val="009A3143"/>
    <w:rsid w:val="009A3387"/>
    <w:rsid w:val="009A338A"/>
    <w:rsid w:val="009A35F2"/>
    <w:rsid w:val="009A372C"/>
    <w:rsid w:val="009A3971"/>
    <w:rsid w:val="009A3A96"/>
    <w:rsid w:val="009A3B04"/>
    <w:rsid w:val="009A3B8B"/>
    <w:rsid w:val="009A3D46"/>
    <w:rsid w:val="009A428A"/>
    <w:rsid w:val="009A4612"/>
    <w:rsid w:val="009A4617"/>
    <w:rsid w:val="009A48FA"/>
    <w:rsid w:val="009A4A8F"/>
    <w:rsid w:val="009A4B0B"/>
    <w:rsid w:val="009A4C14"/>
    <w:rsid w:val="009A4C26"/>
    <w:rsid w:val="009A4CD3"/>
    <w:rsid w:val="009A4E61"/>
    <w:rsid w:val="009A5077"/>
    <w:rsid w:val="009A50F4"/>
    <w:rsid w:val="009A52C0"/>
    <w:rsid w:val="009A5729"/>
    <w:rsid w:val="009A57AE"/>
    <w:rsid w:val="009A5844"/>
    <w:rsid w:val="009A59EF"/>
    <w:rsid w:val="009A5B68"/>
    <w:rsid w:val="009A5B8A"/>
    <w:rsid w:val="009A5B9C"/>
    <w:rsid w:val="009A5F04"/>
    <w:rsid w:val="009A616F"/>
    <w:rsid w:val="009A6189"/>
    <w:rsid w:val="009A66C8"/>
    <w:rsid w:val="009A6B75"/>
    <w:rsid w:val="009A6F7C"/>
    <w:rsid w:val="009A71E9"/>
    <w:rsid w:val="009A795F"/>
    <w:rsid w:val="009A796D"/>
    <w:rsid w:val="009A797F"/>
    <w:rsid w:val="009A7EF8"/>
    <w:rsid w:val="009A7F19"/>
    <w:rsid w:val="009A7F1E"/>
    <w:rsid w:val="009A7F23"/>
    <w:rsid w:val="009A7F55"/>
    <w:rsid w:val="009B0006"/>
    <w:rsid w:val="009B0351"/>
    <w:rsid w:val="009B0357"/>
    <w:rsid w:val="009B0674"/>
    <w:rsid w:val="009B06A3"/>
    <w:rsid w:val="009B073D"/>
    <w:rsid w:val="009B0D80"/>
    <w:rsid w:val="009B0E6B"/>
    <w:rsid w:val="009B107B"/>
    <w:rsid w:val="009B10D9"/>
    <w:rsid w:val="009B11B8"/>
    <w:rsid w:val="009B12C6"/>
    <w:rsid w:val="009B1361"/>
    <w:rsid w:val="009B136D"/>
    <w:rsid w:val="009B1465"/>
    <w:rsid w:val="009B162E"/>
    <w:rsid w:val="009B1655"/>
    <w:rsid w:val="009B1689"/>
    <w:rsid w:val="009B168B"/>
    <w:rsid w:val="009B196F"/>
    <w:rsid w:val="009B1A73"/>
    <w:rsid w:val="009B1C6B"/>
    <w:rsid w:val="009B1D88"/>
    <w:rsid w:val="009B1FCD"/>
    <w:rsid w:val="009B23A7"/>
    <w:rsid w:val="009B247D"/>
    <w:rsid w:val="009B24CA"/>
    <w:rsid w:val="009B2789"/>
    <w:rsid w:val="009B278C"/>
    <w:rsid w:val="009B27B3"/>
    <w:rsid w:val="009B283D"/>
    <w:rsid w:val="009B2991"/>
    <w:rsid w:val="009B2A89"/>
    <w:rsid w:val="009B2AB1"/>
    <w:rsid w:val="009B2DF3"/>
    <w:rsid w:val="009B30FC"/>
    <w:rsid w:val="009B32BA"/>
    <w:rsid w:val="009B36B3"/>
    <w:rsid w:val="009B37BB"/>
    <w:rsid w:val="009B39D0"/>
    <w:rsid w:val="009B4212"/>
    <w:rsid w:val="009B43F3"/>
    <w:rsid w:val="009B4542"/>
    <w:rsid w:val="009B45BC"/>
    <w:rsid w:val="009B4AE8"/>
    <w:rsid w:val="009B4B7C"/>
    <w:rsid w:val="009B4BCC"/>
    <w:rsid w:val="009B4C09"/>
    <w:rsid w:val="009B4CD9"/>
    <w:rsid w:val="009B4F6A"/>
    <w:rsid w:val="009B50AA"/>
    <w:rsid w:val="009B52A9"/>
    <w:rsid w:val="009B547B"/>
    <w:rsid w:val="009B5520"/>
    <w:rsid w:val="009B55E4"/>
    <w:rsid w:val="009B5827"/>
    <w:rsid w:val="009B5A16"/>
    <w:rsid w:val="009B5A41"/>
    <w:rsid w:val="009B5A9F"/>
    <w:rsid w:val="009B5F0C"/>
    <w:rsid w:val="009B5F1D"/>
    <w:rsid w:val="009B61C3"/>
    <w:rsid w:val="009B639E"/>
    <w:rsid w:val="009B655B"/>
    <w:rsid w:val="009B6582"/>
    <w:rsid w:val="009B680A"/>
    <w:rsid w:val="009B6880"/>
    <w:rsid w:val="009B69B3"/>
    <w:rsid w:val="009B6E67"/>
    <w:rsid w:val="009B7195"/>
    <w:rsid w:val="009B75D4"/>
    <w:rsid w:val="009B781C"/>
    <w:rsid w:val="009B7A49"/>
    <w:rsid w:val="009B7AD7"/>
    <w:rsid w:val="009B7D3D"/>
    <w:rsid w:val="009C00D5"/>
    <w:rsid w:val="009C0117"/>
    <w:rsid w:val="009C03F2"/>
    <w:rsid w:val="009C046F"/>
    <w:rsid w:val="009C0526"/>
    <w:rsid w:val="009C07C8"/>
    <w:rsid w:val="009C080D"/>
    <w:rsid w:val="009C0A63"/>
    <w:rsid w:val="009C0CFC"/>
    <w:rsid w:val="009C0D03"/>
    <w:rsid w:val="009C0E8F"/>
    <w:rsid w:val="009C103A"/>
    <w:rsid w:val="009C1531"/>
    <w:rsid w:val="009C1558"/>
    <w:rsid w:val="009C16BE"/>
    <w:rsid w:val="009C17D3"/>
    <w:rsid w:val="009C18F3"/>
    <w:rsid w:val="009C19E2"/>
    <w:rsid w:val="009C1C22"/>
    <w:rsid w:val="009C1C2E"/>
    <w:rsid w:val="009C2148"/>
    <w:rsid w:val="009C22C3"/>
    <w:rsid w:val="009C23BF"/>
    <w:rsid w:val="009C2979"/>
    <w:rsid w:val="009C29C4"/>
    <w:rsid w:val="009C2EE4"/>
    <w:rsid w:val="009C2F0A"/>
    <w:rsid w:val="009C2F19"/>
    <w:rsid w:val="009C32E4"/>
    <w:rsid w:val="009C3317"/>
    <w:rsid w:val="009C356A"/>
    <w:rsid w:val="009C367D"/>
    <w:rsid w:val="009C3691"/>
    <w:rsid w:val="009C37C4"/>
    <w:rsid w:val="009C3859"/>
    <w:rsid w:val="009C389D"/>
    <w:rsid w:val="009C3B42"/>
    <w:rsid w:val="009C3C5D"/>
    <w:rsid w:val="009C3F92"/>
    <w:rsid w:val="009C41ED"/>
    <w:rsid w:val="009C467F"/>
    <w:rsid w:val="009C46CE"/>
    <w:rsid w:val="009C4C2A"/>
    <w:rsid w:val="009C4CD9"/>
    <w:rsid w:val="009C4E8C"/>
    <w:rsid w:val="009C4FA2"/>
    <w:rsid w:val="009C5172"/>
    <w:rsid w:val="009C5416"/>
    <w:rsid w:val="009C5436"/>
    <w:rsid w:val="009C5719"/>
    <w:rsid w:val="009C57F3"/>
    <w:rsid w:val="009C5AA6"/>
    <w:rsid w:val="009C5E21"/>
    <w:rsid w:val="009C6397"/>
    <w:rsid w:val="009C6563"/>
    <w:rsid w:val="009C66D0"/>
    <w:rsid w:val="009C6840"/>
    <w:rsid w:val="009C6A30"/>
    <w:rsid w:val="009C6AB8"/>
    <w:rsid w:val="009C6C9A"/>
    <w:rsid w:val="009C6D09"/>
    <w:rsid w:val="009C7294"/>
    <w:rsid w:val="009C736B"/>
    <w:rsid w:val="009C77C7"/>
    <w:rsid w:val="009C7A32"/>
    <w:rsid w:val="009C7B8B"/>
    <w:rsid w:val="009C7D6E"/>
    <w:rsid w:val="009C7DC1"/>
    <w:rsid w:val="009C7F3F"/>
    <w:rsid w:val="009D0124"/>
    <w:rsid w:val="009D02F5"/>
    <w:rsid w:val="009D06C2"/>
    <w:rsid w:val="009D06F0"/>
    <w:rsid w:val="009D072D"/>
    <w:rsid w:val="009D07F9"/>
    <w:rsid w:val="009D0AF5"/>
    <w:rsid w:val="009D0BDD"/>
    <w:rsid w:val="009D0CFC"/>
    <w:rsid w:val="009D0D06"/>
    <w:rsid w:val="009D0D76"/>
    <w:rsid w:val="009D0F02"/>
    <w:rsid w:val="009D1381"/>
    <w:rsid w:val="009D146A"/>
    <w:rsid w:val="009D1593"/>
    <w:rsid w:val="009D15F5"/>
    <w:rsid w:val="009D16A3"/>
    <w:rsid w:val="009D177A"/>
    <w:rsid w:val="009D1B42"/>
    <w:rsid w:val="009D1BA4"/>
    <w:rsid w:val="009D1C5F"/>
    <w:rsid w:val="009D1E86"/>
    <w:rsid w:val="009D1E98"/>
    <w:rsid w:val="009D2080"/>
    <w:rsid w:val="009D21AB"/>
    <w:rsid w:val="009D2335"/>
    <w:rsid w:val="009D236F"/>
    <w:rsid w:val="009D24A9"/>
    <w:rsid w:val="009D274C"/>
    <w:rsid w:val="009D2A46"/>
    <w:rsid w:val="009D2E0E"/>
    <w:rsid w:val="009D2EBD"/>
    <w:rsid w:val="009D2FA2"/>
    <w:rsid w:val="009D2FFF"/>
    <w:rsid w:val="009D3359"/>
    <w:rsid w:val="009D33F1"/>
    <w:rsid w:val="009D35E7"/>
    <w:rsid w:val="009D3639"/>
    <w:rsid w:val="009D37A0"/>
    <w:rsid w:val="009D3A1D"/>
    <w:rsid w:val="009D3BFA"/>
    <w:rsid w:val="009D3CE6"/>
    <w:rsid w:val="009D3D96"/>
    <w:rsid w:val="009D44A4"/>
    <w:rsid w:val="009D4607"/>
    <w:rsid w:val="009D49E7"/>
    <w:rsid w:val="009D50A5"/>
    <w:rsid w:val="009D52B2"/>
    <w:rsid w:val="009D53A2"/>
    <w:rsid w:val="009D55BE"/>
    <w:rsid w:val="009D5711"/>
    <w:rsid w:val="009D575B"/>
    <w:rsid w:val="009D575D"/>
    <w:rsid w:val="009D5965"/>
    <w:rsid w:val="009D5AD0"/>
    <w:rsid w:val="009D5B8D"/>
    <w:rsid w:val="009D5C1C"/>
    <w:rsid w:val="009D5D00"/>
    <w:rsid w:val="009D5D7B"/>
    <w:rsid w:val="009D5DF9"/>
    <w:rsid w:val="009D5F34"/>
    <w:rsid w:val="009D60E5"/>
    <w:rsid w:val="009D646F"/>
    <w:rsid w:val="009D6669"/>
    <w:rsid w:val="009D6B8A"/>
    <w:rsid w:val="009D6FBE"/>
    <w:rsid w:val="009D7190"/>
    <w:rsid w:val="009D72D0"/>
    <w:rsid w:val="009D7357"/>
    <w:rsid w:val="009D7363"/>
    <w:rsid w:val="009D73C5"/>
    <w:rsid w:val="009D7822"/>
    <w:rsid w:val="009D7AFC"/>
    <w:rsid w:val="009D7C7F"/>
    <w:rsid w:val="009D7ED9"/>
    <w:rsid w:val="009E00D0"/>
    <w:rsid w:val="009E023A"/>
    <w:rsid w:val="009E02D0"/>
    <w:rsid w:val="009E03BA"/>
    <w:rsid w:val="009E0642"/>
    <w:rsid w:val="009E06E8"/>
    <w:rsid w:val="009E0A34"/>
    <w:rsid w:val="009E0A4C"/>
    <w:rsid w:val="009E0ADA"/>
    <w:rsid w:val="009E0F99"/>
    <w:rsid w:val="009E0FE9"/>
    <w:rsid w:val="009E102B"/>
    <w:rsid w:val="009E13EE"/>
    <w:rsid w:val="009E14B8"/>
    <w:rsid w:val="009E1521"/>
    <w:rsid w:val="009E18DA"/>
    <w:rsid w:val="009E19A2"/>
    <w:rsid w:val="009E1A12"/>
    <w:rsid w:val="009E1D22"/>
    <w:rsid w:val="009E1E09"/>
    <w:rsid w:val="009E1E56"/>
    <w:rsid w:val="009E222D"/>
    <w:rsid w:val="009E242F"/>
    <w:rsid w:val="009E2558"/>
    <w:rsid w:val="009E2641"/>
    <w:rsid w:val="009E279F"/>
    <w:rsid w:val="009E2B6F"/>
    <w:rsid w:val="009E2CC1"/>
    <w:rsid w:val="009E2D29"/>
    <w:rsid w:val="009E2F0C"/>
    <w:rsid w:val="009E2F60"/>
    <w:rsid w:val="009E2FA3"/>
    <w:rsid w:val="009E3146"/>
    <w:rsid w:val="009E31D7"/>
    <w:rsid w:val="009E32F2"/>
    <w:rsid w:val="009E3368"/>
    <w:rsid w:val="009E33DA"/>
    <w:rsid w:val="009E37C8"/>
    <w:rsid w:val="009E384E"/>
    <w:rsid w:val="009E39CC"/>
    <w:rsid w:val="009E3B96"/>
    <w:rsid w:val="009E400B"/>
    <w:rsid w:val="009E41FD"/>
    <w:rsid w:val="009E4205"/>
    <w:rsid w:val="009E4221"/>
    <w:rsid w:val="009E4225"/>
    <w:rsid w:val="009E43E0"/>
    <w:rsid w:val="009E4571"/>
    <w:rsid w:val="009E45D4"/>
    <w:rsid w:val="009E478E"/>
    <w:rsid w:val="009E47BD"/>
    <w:rsid w:val="009E480E"/>
    <w:rsid w:val="009E4999"/>
    <w:rsid w:val="009E4C0E"/>
    <w:rsid w:val="009E4E6E"/>
    <w:rsid w:val="009E518E"/>
    <w:rsid w:val="009E53A0"/>
    <w:rsid w:val="009E53D1"/>
    <w:rsid w:val="009E5613"/>
    <w:rsid w:val="009E593B"/>
    <w:rsid w:val="009E5BC7"/>
    <w:rsid w:val="009E5E4F"/>
    <w:rsid w:val="009E6517"/>
    <w:rsid w:val="009E66F1"/>
    <w:rsid w:val="009E689A"/>
    <w:rsid w:val="009E6EE9"/>
    <w:rsid w:val="009E6F03"/>
    <w:rsid w:val="009E70F5"/>
    <w:rsid w:val="009E7114"/>
    <w:rsid w:val="009E72AC"/>
    <w:rsid w:val="009E7844"/>
    <w:rsid w:val="009E7A27"/>
    <w:rsid w:val="009E7A6A"/>
    <w:rsid w:val="009E7F57"/>
    <w:rsid w:val="009F03FC"/>
    <w:rsid w:val="009F0516"/>
    <w:rsid w:val="009F09AA"/>
    <w:rsid w:val="009F0C6E"/>
    <w:rsid w:val="009F145E"/>
    <w:rsid w:val="009F16D6"/>
    <w:rsid w:val="009F1971"/>
    <w:rsid w:val="009F1A2E"/>
    <w:rsid w:val="009F1D38"/>
    <w:rsid w:val="009F2321"/>
    <w:rsid w:val="009F2572"/>
    <w:rsid w:val="009F2598"/>
    <w:rsid w:val="009F29A5"/>
    <w:rsid w:val="009F2A9C"/>
    <w:rsid w:val="009F2BA8"/>
    <w:rsid w:val="009F2BDA"/>
    <w:rsid w:val="009F2C5C"/>
    <w:rsid w:val="009F2E71"/>
    <w:rsid w:val="009F3188"/>
    <w:rsid w:val="009F34FC"/>
    <w:rsid w:val="009F3638"/>
    <w:rsid w:val="009F3A09"/>
    <w:rsid w:val="009F40B9"/>
    <w:rsid w:val="009F419F"/>
    <w:rsid w:val="009F41C0"/>
    <w:rsid w:val="009F46A7"/>
    <w:rsid w:val="009F46AA"/>
    <w:rsid w:val="009F4C50"/>
    <w:rsid w:val="009F4CDA"/>
    <w:rsid w:val="009F5051"/>
    <w:rsid w:val="009F5067"/>
    <w:rsid w:val="009F51E8"/>
    <w:rsid w:val="009F5779"/>
    <w:rsid w:val="009F580A"/>
    <w:rsid w:val="009F5B03"/>
    <w:rsid w:val="009F5C65"/>
    <w:rsid w:val="009F5DA2"/>
    <w:rsid w:val="009F6061"/>
    <w:rsid w:val="009F60E3"/>
    <w:rsid w:val="009F613F"/>
    <w:rsid w:val="009F635A"/>
    <w:rsid w:val="009F6483"/>
    <w:rsid w:val="009F6763"/>
    <w:rsid w:val="009F67E7"/>
    <w:rsid w:val="009F686A"/>
    <w:rsid w:val="009F68AD"/>
    <w:rsid w:val="009F69F6"/>
    <w:rsid w:val="009F6A28"/>
    <w:rsid w:val="009F6AD9"/>
    <w:rsid w:val="009F6CA5"/>
    <w:rsid w:val="009F6CC1"/>
    <w:rsid w:val="009F6DAA"/>
    <w:rsid w:val="009F6E14"/>
    <w:rsid w:val="009F6F03"/>
    <w:rsid w:val="009F73A5"/>
    <w:rsid w:val="009F7547"/>
    <w:rsid w:val="009F7659"/>
    <w:rsid w:val="009F7CB9"/>
    <w:rsid w:val="009F7FB6"/>
    <w:rsid w:val="00A0010C"/>
    <w:rsid w:val="00A0010D"/>
    <w:rsid w:val="00A00598"/>
    <w:rsid w:val="00A008DB"/>
    <w:rsid w:val="00A00902"/>
    <w:rsid w:val="00A00A02"/>
    <w:rsid w:val="00A00ABD"/>
    <w:rsid w:val="00A00DCF"/>
    <w:rsid w:val="00A00E6D"/>
    <w:rsid w:val="00A00EE5"/>
    <w:rsid w:val="00A01166"/>
    <w:rsid w:val="00A01170"/>
    <w:rsid w:val="00A01458"/>
    <w:rsid w:val="00A019CF"/>
    <w:rsid w:val="00A01CC8"/>
    <w:rsid w:val="00A01F02"/>
    <w:rsid w:val="00A02580"/>
    <w:rsid w:val="00A025D1"/>
    <w:rsid w:val="00A0276E"/>
    <w:rsid w:val="00A02794"/>
    <w:rsid w:val="00A0290B"/>
    <w:rsid w:val="00A02D1A"/>
    <w:rsid w:val="00A02E50"/>
    <w:rsid w:val="00A0309E"/>
    <w:rsid w:val="00A03176"/>
    <w:rsid w:val="00A031E2"/>
    <w:rsid w:val="00A031E9"/>
    <w:rsid w:val="00A03525"/>
    <w:rsid w:val="00A03598"/>
    <w:rsid w:val="00A0375C"/>
    <w:rsid w:val="00A039D3"/>
    <w:rsid w:val="00A03AFF"/>
    <w:rsid w:val="00A03B5A"/>
    <w:rsid w:val="00A03BDE"/>
    <w:rsid w:val="00A03CDA"/>
    <w:rsid w:val="00A03CF5"/>
    <w:rsid w:val="00A03DAA"/>
    <w:rsid w:val="00A043DB"/>
    <w:rsid w:val="00A04683"/>
    <w:rsid w:val="00A049D1"/>
    <w:rsid w:val="00A04AAB"/>
    <w:rsid w:val="00A04BAD"/>
    <w:rsid w:val="00A04BEC"/>
    <w:rsid w:val="00A04C7C"/>
    <w:rsid w:val="00A04C9E"/>
    <w:rsid w:val="00A04FA6"/>
    <w:rsid w:val="00A0501E"/>
    <w:rsid w:val="00A0532C"/>
    <w:rsid w:val="00A0540B"/>
    <w:rsid w:val="00A057D8"/>
    <w:rsid w:val="00A059B7"/>
    <w:rsid w:val="00A059ED"/>
    <w:rsid w:val="00A05BC3"/>
    <w:rsid w:val="00A05C76"/>
    <w:rsid w:val="00A0609F"/>
    <w:rsid w:val="00A06201"/>
    <w:rsid w:val="00A06226"/>
    <w:rsid w:val="00A06402"/>
    <w:rsid w:val="00A064BA"/>
    <w:rsid w:val="00A06630"/>
    <w:rsid w:val="00A06731"/>
    <w:rsid w:val="00A06BE3"/>
    <w:rsid w:val="00A06C3D"/>
    <w:rsid w:val="00A06E14"/>
    <w:rsid w:val="00A06E9A"/>
    <w:rsid w:val="00A07116"/>
    <w:rsid w:val="00A0713C"/>
    <w:rsid w:val="00A071D9"/>
    <w:rsid w:val="00A07223"/>
    <w:rsid w:val="00A0764B"/>
    <w:rsid w:val="00A077E3"/>
    <w:rsid w:val="00A07928"/>
    <w:rsid w:val="00A0794C"/>
    <w:rsid w:val="00A079AA"/>
    <w:rsid w:val="00A07CBA"/>
    <w:rsid w:val="00A07E77"/>
    <w:rsid w:val="00A10021"/>
    <w:rsid w:val="00A102C1"/>
    <w:rsid w:val="00A102D5"/>
    <w:rsid w:val="00A104D6"/>
    <w:rsid w:val="00A10511"/>
    <w:rsid w:val="00A10562"/>
    <w:rsid w:val="00A105D8"/>
    <w:rsid w:val="00A107C9"/>
    <w:rsid w:val="00A10C23"/>
    <w:rsid w:val="00A10C6F"/>
    <w:rsid w:val="00A110D4"/>
    <w:rsid w:val="00A11365"/>
    <w:rsid w:val="00A1138C"/>
    <w:rsid w:val="00A115D6"/>
    <w:rsid w:val="00A120A3"/>
    <w:rsid w:val="00A12319"/>
    <w:rsid w:val="00A123A3"/>
    <w:rsid w:val="00A12599"/>
    <w:rsid w:val="00A12788"/>
    <w:rsid w:val="00A128BE"/>
    <w:rsid w:val="00A12B33"/>
    <w:rsid w:val="00A12B84"/>
    <w:rsid w:val="00A12C91"/>
    <w:rsid w:val="00A12F6D"/>
    <w:rsid w:val="00A12F72"/>
    <w:rsid w:val="00A13477"/>
    <w:rsid w:val="00A134D3"/>
    <w:rsid w:val="00A13515"/>
    <w:rsid w:val="00A13797"/>
    <w:rsid w:val="00A13930"/>
    <w:rsid w:val="00A13B8B"/>
    <w:rsid w:val="00A1415E"/>
    <w:rsid w:val="00A14339"/>
    <w:rsid w:val="00A143B6"/>
    <w:rsid w:val="00A14613"/>
    <w:rsid w:val="00A149AE"/>
    <w:rsid w:val="00A14DEA"/>
    <w:rsid w:val="00A14EDE"/>
    <w:rsid w:val="00A1516F"/>
    <w:rsid w:val="00A152A2"/>
    <w:rsid w:val="00A1532D"/>
    <w:rsid w:val="00A154B7"/>
    <w:rsid w:val="00A1552A"/>
    <w:rsid w:val="00A15691"/>
    <w:rsid w:val="00A15857"/>
    <w:rsid w:val="00A15D78"/>
    <w:rsid w:val="00A16092"/>
    <w:rsid w:val="00A1620F"/>
    <w:rsid w:val="00A16304"/>
    <w:rsid w:val="00A16537"/>
    <w:rsid w:val="00A165A9"/>
    <w:rsid w:val="00A16611"/>
    <w:rsid w:val="00A1668B"/>
    <w:rsid w:val="00A16798"/>
    <w:rsid w:val="00A16AEB"/>
    <w:rsid w:val="00A16DDE"/>
    <w:rsid w:val="00A16E87"/>
    <w:rsid w:val="00A16F53"/>
    <w:rsid w:val="00A1705A"/>
    <w:rsid w:val="00A1752C"/>
    <w:rsid w:val="00A177A0"/>
    <w:rsid w:val="00A177DB"/>
    <w:rsid w:val="00A20140"/>
    <w:rsid w:val="00A20431"/>
    <w:rsid w:val="00A2047E"/>
    <w:rsid w:val="00A2051E"/>
    <w:rsid w:val="00A205FD"/>
    <w:rsid w:val="00A20652"/>
    <w:rsid w:val="00A20844"/>
    <w:rsid w:val="00A208B8"/>
    <w:rsid w:val="00A20B88"/>
    <w:rsid w:val="00A20DDD"/>
    <w:rsid w:val="00A210AC"/>
    <w:rsid w:val="00A215EB"/>
    <w:rsid w:val="00A21650"/>
    <w:rsid w:val="00A21674"/>
    <w:rsid w:val="00A21737"/>
    <w:rsid w:val="00A2178A"/>
    <w:rsid w:val="00A21A56"/>
    <w:rsid w:val="00A21AE4"/>
    <w:rsid w:val="00A21CF7"/>
    <w:rsid w:val="00A21D4E"/>
    <w:rsid w:val="00A21F3F"/>
    <w:rsid w:val="00A21FC3"/>
    <w:rsid w:val="00A220A5"/>
    <w:rsid w:val="00A223B8"/>
    <w:rsid w:val="00A22430"/>
    <w:rsid w:val="00A2244E"/>
    <w:rsid w:val="00A224A4"/>
    <w:rsid w:val="00A22F07"/>
    <w:rsid w:val="00A23238"/>
    <w:rsid w:val="00A2349B"/>
    <w:rsid w:val="00A234A7"/>
    <w:rsid w:val="00A234F3"/>
    <w:rsid w:val="00A23580"/>
    <w:rsid w:val="00A23690"/>
    <w:rsid w:val="00A237DB"/>
    <w:rsid w:val="00A238E5"/>
    <w:rsid w:val="00A238F0"/>
    <w:rsid w:val="00A23938"/>
    <w:rsid w:val="00A23957"/>
    <w:rsid w:val="00A23B0D"/>
    <w:rsid w:val="00A23EF8"/>
    <w:rsid w:val="00A24107"/>
    <w:rsid w:val="00A243D3"/>
    <w:rsid w:val="00A243DE"/>
    <w:rsid w:val="00A24850"/>
    <w:rsid w:val="00A248FB"/>
    <w:rsid w:val="00A249C2"/>
    <w:rsid w:val="00A24AC0"/>
    <w:rsid w:val="00A24C52"/>
    <w:rsid w:val="00A24D55"/>
    <w:rsid w:val="00A24E1B"/>
    <w:rsid w:val="00A24EA0"/>
    <w:rsid w:val="00A24ED9"/>
    <w:rsid w:val="00A24F14"/>
    <w:rsid w:val="00A24F91"/>
    <w:rsid w:val="00A24FA2"/>
    <w:rsid w:val="00A25039"/>
    <w:rsid w:val="00A2507D"/>
    <w:rsid w:val="00A254F7"/>
    <w:rsid w:val="00A256BB"/>
    <w:rsid w:val="00A25812"/>
    <w:rsid w:val="00A25936"/>
    <w:rsid w:val="00A25CD8"/>
    <w:rsid w:val="00A25D14"/>
    <w:rsid w:val="00A26006"/>
    <w:rsid w:val="00A2600E"/>
    <w:rsid w:val="00A261C7"/>
    <w:rsid w:val="00A26295"/>
    <w:rsid w:val="00A26296"/>
    <w:rsid w:val="00A262E5"/>
    <w:rsid w:val="00A266B8"/>
    <w:rsid w:val="00A267CF"/>
    <w:rsid w:val="00A26809"/>
    <w:rsid w:val="00A26A22"/>
    <w:rsid w:val="00A26C75"/>
    <w:rsid w:val="00A27342"/>
    <w:rsid w:val="00A275F8"/>
    <w:rsid w:val="00A27913"/>
    <w:rsid w:val="00A27C2C"/>
    <w:rsid w:val="00A27EAA"/>
    <w:rsid w:val="00A3003D"/>
    <w:rsid w:val="00A3008D"/>
    <w:rsid w:val="00A30343"/>
    <w:rsid w:val="00A304D2"/>
    <w:rsid w:val="00A305A1"/>
    <w:rsid w:val="00A3082A"/>
    <w:rsid w:val="00A30870"/>
    <w:rsid w:val="00A308B0"/>
    <w:rsid w:val="00A30925"/>
    <w:rsid w:val="00A30AC6"/>
    <w:rsid w:val="00A30D01"/>
    <w:rsid w:val="00A30EBE"/>
    <w:rsid w:val="00A30ECB"/>
    <w:rsid w:val="00A3103F"/>
    <w:rsid w:val="00A3120F"/>
    <w:rsid w:val="00A3125E"/>
    <w:rsid w:val="00A313EF"/>
    <w:rsid w:val="00A317AC"/>
    <w:rsid w:val="00A317C5"/>
    <w:rsid w:val="00A31842"/>
    <w:rsid w:val="00A31A58"/>
    <w:rsid w:val="00A31AD6"/>
    <w:rsid w:val="00A31E64"/>
    <w:rsid w:val="00A31F3C"/>
    <w:rsid w:val="00A32122"/>
    <w:rsid w:val="00A32243"/>
    <w:rsid w:val="00A3243F"/>
    <w:rsid w:val="00A324F0"/>
    <w:rsid w:val="00A3262D"/>
    <w:rsid w:val="00A328E3"/>
    <w:rsid w:val="00A329FE"/>
    <w:rsid w:val="00A32A84"/>
    <w:rsid w:val="00A32D16"/>
    <w:rsid w:val="00A32EAE"/>
    <w:rsid w:val="00A33044"/>
    <w:rsid w:val="00A3306E"/>
    <w:rsid w:val="00A330E7"/>
    <w:rsid w:val="00A3320D"/>
    <w:rsid w:val="00A33442"/>
    <w:rsid w:val="00A33612"/>
    <w:rsid w:val="00A3367E"/>
    <w:rsid w:val="00A337EE"/>
    <w:rsid w:val="00A338E7"/>
    <w:rsid w:val="00A339EF"/>
    <w:rsid w:val="00A33C1A"/>
    <w:rsid w:val="00A33EA5"/>
    <w:rsid w:val="00A342CD"/>
    <w:rsid w:val="00A34333"/>
    <w:rsid w:val="00A343F5"/>
    <w:rsid w:val="00A34CD1"/>
    <w:rsid w:val="00A3514A"/>
    <w:rsid w:val="00A3542D"/>
    <w:rsid w:val="00A354AC"/>
    <w:rsid w:val="00A355A3"/>
    <w:rsid w:val="00A35950"/>
    <w:rsid w:val="00A359C4"/>
    <w:rsid w:val="00A35C47"/>
    <w:rsid w:val="00A35E33"/>
    <w:rsid w:val="00A35EC5"/>
    <w:rsid w:val="00A3619F"/>
    <w:rsid w:val="00A363B6"/>
    <w:rsid w:val="00A364EA"/>
    <w:rsid w:val="00A367EF"/>
    <w:rsid w:val="00A36AE9"/>
    <w:rsid w:val="00A36B48"/>
    <w:rsid w:val="00A36CC5"/>
    <w:rsid w:val="00A36D8E"/>
    <w:rsid w:val="00A36F7A"/>
    <w:rsid w:val="00A36F99"/>
    <w:rsid w:val="00A370DC"/>
    <w:rsid w:val="00A372CC"/>
    <w:rsid w:val="00A3737A"/>
    <w:rsid w:val="00A375CA"/>
    <w:rsid w:val="00A3764D"/>
    <w:rsid w:val="00A377C2"/>
    <w:rsid w:val="00A37A10"/>
    <w:rsid w:val="00A37B8C"/>
    <w:rsid w:val="00A37C7F"/>
    <w:rsid w:val="00A37DEC"/>
    <w:rsid w:val="00A37EDA"/>
    <w:rsid w:val="00A402BC"/>
    <w:rsid w:val="00A40535"/>
    <w:rsid w:val="00A405B1"/>
    <w:rsid w:val="00A408D6"/>
    <w:rsid w:val="00A40959"/>
    <w:rsid w:val="00A40C44"/>
    <w:rsid w:val="00A40D15"/>
    <w:rsid w:val="00A411E1"/>
    <w:rsid w:val="00A41233"/>
    <w:rsid w:val="00A416C2"/>
    <w:rsid w:val="00A418FF"/>
    <w:rsid w:val="00A41CBE"/>
    <w:rsid w:val="00A41F3C"/>
    <w:rsid w:val="00A4215F"/>
    <w:rsid w:val="00A422F3"/>
    <w:rsid w:val="00A42690"/>
    <w:rsid w:val="00A4284C"/>
    <w:rsid w:val="00A429D1"/>
    <w:rsid w:val="00A430A5"/>
    <w:rsid w:val="00A43106"/>
    <w:rsid w:val="00A4337D"/>
    <w:rsid w:val="00A43AD3"/>
    <w:rsid w:val="00A43ADA"/>
    <w:rsid w:val="00A43B13"/>
    <w:rsid w:val="00A43C7D"/>
    <w:rsid w:val="00A43ED9"/>
    <w:rsid w:val="00A44134"/>
    <w:rsid w:val="00A44536"/>
    <w:rsid w:val="00A4464A"/>
    <w:rsid w:val="00A44727"/>
    <w:rsid w:val="00A4487B"/>
    <w:rsid w:val="00A4488B"/>
    <w:rsid w:val="00A44A0B"/>
    <w:rsid w:val="00A44AA2"/>
    <w:rsid w:val="00A44C1D"/>
    <w:rsid w:val="00A44D68"/>
    <w:rsid w:val="00A4519A"/>
    <w:rsid w:val="00A4524D"/>
    <w:rsid w:val="00A45403"/>
    <w:rsid w:val="00A45492"/>
    <w:rsid w:val="00A45586"/>
    <w:rsid w:val="00A4584D"/>
    <w:rsid w:val="00A45958"/>
    <w:rsid w:val="00A45C52"/>
    <w:rsid w:val="00A45CAA"/>
    <w:rsid w:val="00A45D2D"/>
    <w:rsid w:val="00A45E88"/>
    <w:rsid w:val="00A46001"/>
    <w:rsid w:val="00A4649A"/>
    <w:rsid w:val="00A465D7"/>
    <w:rsid w:val="00A46640"/>
    <w:rsid w:val="00A469FC"/>
    <w:rsid w:val="00A46A30"/>
    <w:rsid w:val="00A46C58"/>
    <w:rsid w:val="00A46D9E"/>
    <w:rsid w:val="00A46E0B"/>
    <w:rsid w:val="00A46EAE"/>
    <w:rsid w:val="00A470D2"/>
    <w:rsid w:val="00A4742B"/>
    <w:rsid w:val="00A4773A"/>
    <w:rsid w:val="00A478FF"/>
    <w:rsid w:val="00A4793F"/>
    <w:rsid w:val="00A47991"/>
    <w:rsid w:val="00A4799C"/>
    <w:rsid w:val="00A479B8"/>
    <w:rsid w:val="00A47A42"/>
    <w:rsid w:val="00A501C8"/>
    <w:rsid w:val="00A50331"/>
    <w:rsid w:val="00A5034C"/>
    <w:rsid w:val="00A50766"/>
    <w:rsid w:val="00A50810"/>
    <w:rsid w:val="00A5097D"/>
    <w:rsid w:val="00A50B5B"/>
    <w:rsid w:val="00A50D8E"/>
    <w:rsid w:val="00A5158D"/>
    <w:rsid w:val="00A51819"/>
    <w:rsid w:val="00A519EB"/>
    <w:rsid w:val="00A51ABC"/>
    <w:rsid w:val="00A51B65"/>
    <w:rsid w:val="00A51DB0"/>
    <w:rsid w:val="00A52139"/>
    <w:rsid w:val="00A52165"/>
    <w:rsid w:val="00A5241E"/>
    <w:rsid w:val="00A5247D"/>
    <w:rsid w:val="00A528C8"/>
    <w:rsid w:val="00A52AB3"/>
    <w:rsid w:val="00A52C6C"/>
    <w:rsid w:val="00A52DF6"/>
    <w:rsid w:val="00A52E1C"/>
    <w:rsid w:val="00A52FA3"/>
    <w:rsid w:val="00A52FC9"/>
    <w:rsid w:val="00A530D4"/>
    <w:rsid w:val="00A53109"/>
    <w:rsid w:val="00A53291"/>
    <w:rsid w:val="00A53385"/>
    <w:rsid w:val="00A535B8"/>
    <w:rsid w:val="00A537C9"/>
    <w:rsid w:val="00A53817"/>
    <w:rsid w:val="00A53860"/>
    <w:rsid w:val="00A53BC7"/>
    <w:rsid w:val="00A53DC4"/>
    <w:rsid w:val="00A53EEB"/>
    <w:rsid w:val="00A544A5"/>
    <w:rsid w:val="00A545FC"/>
    <w:rsid w:val="00A54BD9"/>
    <w:rsid w:val="00A55061"/>
    <w:rsid w:val="00A5519A"/>
    <w:rsid w:val="00A556AC"/>
    <w:rsid w:val="00A557D8"/>
    <w:rsid w:val="00A55800"/>
    <w:rsid w:val="00A55A95"/>
    <w:rsid w:val="00A55AC6"/>
    <w:rsid w:val="00A55C0D"/>
    <w:rsid w:val="00A55E00"/>
    <w:rsid w:val="00A5619E"/>
    <w:rsid w:val="00A56325"/>
    <w:rsid w:val="00A5637E"/>
    <w:rsid w:val="00A56490"/>
    <w:rsid w:val="00A56701"/>
    <w:rsid w:val="00A56A43"/>
    <w:rsid w:val="00A56BAB"/>
    <w:rsid w:val="00A56CA8"/>
    <w:rsid w:val="00A56DC2"/>
    <w:rsid w:val="00A56F2E"/>
    <w:rsid w:val="00A56FC2"/>
    <w:rsid w:val="00A56FE0"/>
    <w:rsid w:val="00A57007"/>
    <w:rsid w:val="00A570AF"/>
    <w:rsid w:val="00A572F0"/>
    <w:rsid w:val="00A573BD"/>
    <w:rsid w:val="00A57405"/>
    <w:rsid w:val="00A57583"/>
    <w:rsid w:val="00A575B9"/>
    <w:rsid w:val="00A57622"/>
    <w:rsid w:val="00A57837"/>
    <w:rsid w:val="00A60069"/>
    <w:rsid w:val="00A6006E"/>
    <w:rsid w:val="00A600E9"/>
    <w:rsid w:val="00A601BA"/>
    <w:rsid w:val="00A601FA"/>
    <w:rsid w:val="00A603DE"/>
    <w:rsid w:val="00A604CB"/>
    <w:rsid w:val="00A60A27"/>
    <w:rsid w:val="00A60B75"/>
    <w:rsid w:val="00A60EF6"/>
    <w:rsid w:val="00A60FE1"/>
    <w:rsid w:val="00A61009"/>
    <w:rsid w:val="00A612DB"/>
    <w:rsid w:val="00A6145B"/>
    <w:rsid w:val="00A614F2"/>
    <w:rsid w:val="00A6150B"/>
    <w:rsid w:val="00A61A88"/>
    <w:rsid w:val="00A61F2D"/>
    <w:rsid w:val="00A61F33"/>
    <w:rsid w:val="00A62020"/>
    <w:rsid w:val="00A623E1"/>
    <w:rsid w:val="00A62AD1"/>
    <w:rsid w:val="00A62BA6"/>
    <w:rsid w:val="00A62C4C"/>
    <w:rsid w:val="00A62C6A"/>
    <w:rsid w:val="00A62D35"/>
    <w:rsid w:val="00A62F34"/>
    <w:rsid w:val="00A6300C"/>
    <w:rsid w:val="00A63041"/>
    <w:rsid w:val="00A6313F"/>
    <w:rsid w:val="00A6327A"/>
    <w:rsid w:val="00A632D4"/>
    <w:rsid w:val="00A634FC"/>
    <w:rsid w:val="00A63697"/>
    <w:rsid w:val="00A638B9"/>
    <w:rsid w:val="00A639D3"/>
    <w:rsid w:val="00A63D98"/>
    <w:rsid w:val="00A63D9E"/>
    <w:rsid w:val="00A63E4E"/>
    <w:rsid w:val="00A640A3"/>
    <w:rsid w:val="00A64138"/>
    <w:rsid w:val="00A642CA"/>
    <w:rsid w:val="00A6445D"/>
    <w:rsid w:val="00A6467A"/>
    <w:rsid w:val="00A646C3"/>
    <w:rsid w:val="00A646F4"/>
    <w:rsid w:val="00A64B1F"/>
    <w:rsid w:val="00A64B6A"/>
    <w:rsid w:val="00A64BA3"/>
    <w:rsid w:val="00A64C64"/>
    <w:rsid w:val="00A64D76"/>
    <w:rsid w:val="00A64DE3"/>
    <w:rsid w:val="00A650BB"/>
    <w:rsid w:val="00A65193"/>
    <w:rsid w:val="00A65485"/>
    <w:rsid w:val="00A655FD"/>
    <w:rsid w:val="00A65759"/>
    <w:rsid w:val="00A657C7"/>
    <w:rsid w:val="00A65830"/>
    <w:rsid w:val="00A65971"/>
    <w:rsid w:val="00A65AAD"/>
    <w:rsid w:val="00A65B4B"/>
    <w:rsid w:val="00A65C5D"/>
    <w:rsid w:val="00A65FF3"/>
    <w:rsid w:val="00A6601F"/>
    <w:rsid w:val="00A66327"/>
    <w:rsid w:val="00A66386"/>
    <w:rsid w:val="00A66402"/>
    <w:rsid w:val="00A665DB"/>
    <w:rsid w:val="00A6672A"/>
    <w:rsid w:val="00A667A8"/>
    <w:rsid w:val="00A66925"/>
    <w:rsid w:val="00A66A84"/>
    <w:rsid w:val="00A66BB3"/>
    <w:rsid w:val="00A67162"/>
    <w:rsid w:val="00A671B4"/>
    <w:rsid w:val="00A672A9"/>
    <w:rsid w:val="00A673CC"/>
    <w:rsid w:val="00A6776A"/>
    <w:rsid w:val="00A678B8"/>
    <w:rsid w:val="00A67A0F"/>
    <w:rsid w:val="00A67A23"/>
    <w:rsid w:val="00A67B64"/>
    <w:rsid w:val="00A67C3D"/>
    <w:rsid w:val="00A67C7B"/>
    <w:rsid w:val="00A67D57"/>
    <w:rsid w:val="00A67E3F"/>
    <w:rsid w:val="00A67F03"/>
    <w:rsid w:val="00A7013A"/>
    <w:rsid w:val="00A70295"/>
    <w:rsid w:val="00A702AE"/>
    <w:rsid w:val="00A7046C"/>
    <w:rsid w:val="00A705CB"/>
    <w:rsid w:val="00A70711"/>
    <w:rsid w:val="00A7076C"/>
    <w:rsid w:val="00A70829"/>
    <w:rsid w:val="00A70A73"/>
    <w:rsid w:val="00A70DC8"/>
    <w:rsid w:val="00A710E7"/>
    <w:rsid w:val="00A71266"/>
    <w:rsid w:val="00A71294"/>
    <w:rsid w:val="00A7144D"/>
    <w:rsid w:val="00A71738"/>
    <w:rsid w:val="00A7182D"/>
    <w:rsid w:val="00A71886"/>
    <w:rsid w:val="00A718DC"/>
    <w:rsid w:val="00A719B4"/>
    <w:rsid w:val="00A72297"/>
    <w:rsid w:val="00A726E7"/>
    <w:rsid w:val="00A7282B"/>
    <w:rsid w:val="00A728A4"/>
    <w:rsid w:val="00A72CE0"/>
    <w:rsid w:val="00A72D19"/>
    <w:rsid w:val="00A72E37"/>
    <w:rsid w:val="00A73328"/>
    <w:rsid w:val="00A736E7"/>
    <w:rsid w:val="00A738F9"/>
    <w:rsid w:val="00A73BFF"/>
    <w:rsid w:val="00A73C6E"/>
    <w:rsid w:val="00A740FC"/>
    <w:rsid w:val="00A74247"/>
    <w:rsid w:val="00A74251"/>
    <w:rsid w:val="00A74461"/>
    <w:rsid w:val="00A74C42"/>
    <w:rsid w:val="00A74F12"/>
    <w:rsid w:val="00A74F6C"/>
    <w:rsid w:val="00A7522F"/>
    <w:rsid w:val="00A75258"/>
    <w:rsid w:val="00A752D1"/>
    <w:rsid w:val="00A75709"/>
    <w:rsid w:val="00A7591D"/>
    <w:rsid w:val="00A759EC"/>
    <w:rsid w:val="00A75B25"/>
    <w:rsid w:val="00A75B43"/>
    <w:rsid w:val="00A75EA1"/>
    <w:rsid w:val="00A76046"/>
    <w:rsid w:val="00A7655A"/>
    <w:rsid w:val="00A765E1"/>
    <w:rsid w:val="00A7673D"/>
    <w:rsid w:val="00A7684E"/>
    <w:rsid w:val="00A7697C"/>
    <w:rsid w:val="00A76B63"/>
    <w:rsid w:val="00A76BCC"/>
    <w:rsid w:val="00A76C63"/>
    <w:rsid w:val="00A76D04"/>
    <w:rsid w:val="00A77324"/>
    <w:rsid w:val="00A7733D"/>
    <w:rsid w:val="00A775F6"/>
    <w:rsid w:val="00A77662"/>
    <w:rsid w:val="00A77826"/>
    <w:rsid w:val="00A77A3B"/>
    <w:rsid w:val="00A77E54"/>
    <w:rsid w:val="00A77F73"/>
    <w:rsid w:val="00A8022C"/>
    <w:rsid w:val="00A80ABD"/>
    <w:rsid w:val="00A80DF4"/>
    <w:rsid w:val="00A810FC"/>
    <w:rsid w:val="00A81142"/>
    <w:rsid w:val="00A8138B"/>
    <w:rsid w:val="00A81564"/>
    <w:rsid w:val="00A818BB"/>
    <w:rsid w:val="00A818F9"/>
    <w:rsid w:val="00A81955"/>
    <w:rsid w:val="00A81962"/>
    <w:rsid w:val="00A81995"/>
    <w:rsid w:val="00A81C68"/>
    <w:rsid w:val="00A81D43"/>
    <w:rsid w:val="00A81EE4"/>
    <w:rsid w:val="00A820F7"/>
    <w:rsid w:val="00A82122"/>
    <w:rsid w:val="00A82433"/>
    <w:rsid w:val="00A82542"/>
    <w:rsid w:val="00A828F1"/>
    <w:rsid w:val="00A82B8C"/>
    <w:rsid w:val="00A82E64"/>
    <w:rsid w:val="00A82FB1"/>
    <w:rsid w:val="00A834AA"/>
    <w:rsid w:val="00A834FE"/>
    <w:rsid w:val="00A836C8"/>
    <w:rsid w:val="00A8377B"/>
    <w:rsid w:val="00A838C1"/>
    <w:rsid w:val="00A83E9B"/>
    <w:rsid w:val="00A83F42"/>
    <w:rsid w:val="00A841AE"/>
    <w:rsid w:val="00A84313"/>
    <w:rsid w:val="00A845A8"/>
    <w:rsid w:val="00A84706"/>
    <w:rsid w:val="00A84A42"/>
    <w:rsid w:val="00A84BFA"/>
    <w:rsid w:val="00A84E27"/>
    <w:rsid w:val="00A84EA8"/>
    <w:rsid w:val="00A84EB2"/>
    <w:rsid w:val="00A8535E"/>
    <w:rsid w:val="00A85751"/>
    <w:rsid w:val="00A8588E"/>
    <w:rsid w:val="00A85AEE"/>
    <w:rsid w:val="00A85BDE"/>
    <w:rsid w:val="00A86126"/>
    <w:rsid w:val="00A861C2"/>
    <w:rsid w:val="00A86299"/>
    <w:rsid w:val="00A86378"/>
    <w:rsid w:val="00A8642A"/>
    <w:rsid w:val="00A865E7"/>
    <w:rsid w:val="00A866E3"/>
    <w:rsid w:val="00A8670E"/>
    <w:rsid w:val="00A86C1B"/>
    <w:rsid w:val="00A86D9A"/>
    <w:rsid w:val="00A86E16"/>
    <w:rsid w:val="00A871AB"/>
    <w:rsid w:val="00A872CD"/>
    <w:rsid w:val="00A876A6"/>
    <w:rsid w:val="00A876A9"/>
    <w:rsid w:val="00A879C7"/>
    <w:rsid w:val="00A87A31"/>
    <w:rsid w:val="00A87AB5"/>
    <w:rsid w:val="00A87C54"/>
    <w:rsid w:val="00A90310"/>
    <w:rsid w:val="00A904BB"/>
    <w:rsid w:val="00A90552"/>
    <w:rsid w:val="00A90806"/>
    <w:rsid w:val="00A909E5"/>
    <w:rsid w:val="00A909F1"/>
    <w:rsid w:val="00A90AAB"/>
    <w:rsid w:val="00A90ED4"/>
    <w:rsid w:val="00A910EB"/>
    <w:rsid w:val="00A91134"/>
    <w:rsid w:val="00A91492"/>
    <w:rsid w:val="00A915A2"/>
    <w:rsid w:val="00A915EF"/>
    <w:rsid w:val="00A917C3"/>
    <w:rsid w:val="00A918AF"/>
    <w:rsid w:val="00A91A85"/>
    <w:rsid w:val="00A91BBC"/>
    <w:rsid w:val="00A91C59"/>
    <w:rsid w:val="00A91E98"/>
    <w:rsid w:val="00A9203E"/>
    <w:rsid w:val="00A920BE"/>
    <w:rsid w:val="00A9236F"/>
    <w:rsid w:val="00A923F3"/>
    <w:rsid w:val="00A923F9"/>
    <w:rsid w:val="00A92431"/>
    <w:rsid w:val="00A924B6"/>
    <w:rsid w:val="00A92745"/>
    <w:rsid w:val="00A92911"/>
    <w:rsid w:val="00A929A0"/>
    <w:rsid w:val="00A929E6"/>
    <w:rsid w:val="00A92A11"/>
    <w:rsid w:val="00A92EA7"/>
    <w:rsid w:val="00A931A7"/>
    <w:rsid w:val="00A93212"/>
    <w:rsid w:val="00A93406"/>
    <w:rsid w:val="00A93429"/>
    <w:rsid w:val="00A9366C"/>
    <w:rsid w:val="00A93698"/>
    <w:rsid w:val="00A93784"/>
    <w:rsid w:val="00A939EE"/>
    <w:rsid w:val="00A93B63"/>
    <w:rsid w:val="00A93C6B"/>
    <w:rsid w:val="00A94042"/>
    <w:rsid w:val="00A94072"/>
    <w:rsid w:val="00A94178"/>
    <w:rsid w:val="00A941C8"/>
    <w:rsid w:val="00A943AC"/>
    <w:rsid w:val="00A944F2"/>
    <w:rsid w:val="00A9453E"/>
    <w:rsid w:val="00A94656"/>
    <w:rsid w:val="00A947D5"/>
    <w:rsid w:val="00A94946"/>
    <w:rsid w:val="00A94AB0"/>
    <w:rsid w:val="00A94C02"/>
    <w:rsid w:val="00A94E9D"/>
    <w:rsid w:val="00A9523E"/>
    <w:rsid w:val="00A953C1"/>
    <w:rsid w:val="00A954BA"/>
    <w:rsid w:val="00A95654"/>
    <w:rsid w:val="00A956FD"/>
    <w:rsid w:val="00A95D86"/>
    <w:rsid w:val="00A95FAC"/>
    <w:rsid w:val="00A961B6"/>
    <w:rsid w:val="00A96239"/>
    <w:rsid w:val="00A9636D"/>
    <w:rsid w:val="00A96401"/>
    <w:rsid w:val="00A9640E"/>
    <w:rsid w:val="00A96442"/>
    <w:rsid w:val="00A964E3"/>
    <w:rsid w:val="00A964F9"/>
    <w:rsid w:val="00A96609"/>
    <w:rsid w:val="00A96762"/>
    <w:rsid w:val="00A967B1"/>
    <w:rsid w:val="00A96A14"/>
    <w:rsid w:val="00A96BBE"/>
    <w:rsid w:val="00A96DB3"/>
    <w:rsid w:val="00A96DE3"/>
    <w:rsid w:val="00A96EAE"/>
    <w:rsid w:val="00A97010"/>
    <w:rsid w:val="00A97042"/>
    <w:rsid w:val="00A97273"/>
    <w:rsid w:val="00A973D4"/>
    <w:rsid w:val="00A979FE"/>
    <w:rsid w:val="00A97BF2"/>
    <w:rsid w:val="00A97C0E"/>
    <w:rsid w:val="00A97CAC"/>
    <w:rsid w:val="00AA0117"/>
    <w:rsid w:val="00AA0140"/>
    <w:rsid w:val="00AA0606"/>
    <w:rsid w:val="00AA0660"/>
    <w:rsid w:val="00AA0876"/>
    <w:rsid w:val="00AA0CAD"/>
    <w:rsid w:val="00AA0F76"/>
    <w:rsid w:val="00AA1332"/>
    <w:rsid w:val="00AA15B2"/>
    <w:rsid w:val="00AA188A"/>
    <w:rsid w:val="00AA19E2"/>
    <w:rsid w:val="00AA1A60"/>
    <w:rsid w:val="00AA1A6D"/>
    <w:rsid w:val="00AA22BB"/>
    <w:rsid w:val="00AA237C"/>
    <w:rsid w:val="00AA2425"/>
    <w:rsid w:val="00AA2471"/>
    <w:rsid w:val="00AA2552"/>
    <w:rsid w:val="00AA2629"/>
    <w:rsid w:val="00AA2756"/>
    <w:rsid w:val="00AA2987"/>
    <w:rsid w:val="00AA2B1E"/>
    <w:rsid w:val="00AA2C52"/>
    <w:rsid w:val="00AA2E66"/>
    <w:rsid w:val="00AA2EA7"/>
    <w:rsid w:val="00AA304B"/>
    <w:rsid w:val="00AA39DF"/>
    <w:rsid w:val="00AA3B6C"/>
    <w:rsid w:val="00AA3DB8"/>
    <w:rsid w:val="00AA425B"/>
    <w:rsid w:val="00AA4427"/>
    <w:rsid w:val="00AA4787"/>
    <w:rsid w:val="00AA4866"/>
    <w:rsid w:val="00AA4E85"/>
    <w:rsid w:val="00AA4E87"/>
    <w:rsid w:val="00AA4F8C"/>
    <w:rsid w:val="00AA50AE"/>
    <w:rsid w:val="00AA50D6"/>
    <w:rsid w:val="00AA526A"/>
    <w:rsid w:val="00AA536C"/>
    <w:rsid w:val="00AA54F6"/>
    <w:rsid w:val="00AA5553"/>
    <w:rsid w:val="00AA55B2"/>
    <w:rsid w:val="00AA55D8"/>
    <w:rsid w:val="00AA566B"/>
    <w:rsid w:val="00AA58EE"/>
    <w:rsid w:val="00AA5AEB"/>
    <w:rsid w:val="00AA5D2A"/>
    <w:rsid w:val="00AA5F37"/>
    <w:rsid w:val="00AA5FC5"/>
    <w:rsid w:val="00AA6225"/>
    <w:rsid w:val="00AA62DD"/>
    <w:rsid w:val="00AA632E"/>
    <w:rsid w:val="00AA661D"/>
    <w:rsid w:val="00AA672E"/>
    <w:rsid w:val="00AA7189"/>
    <w:rsid w:val="00AA760C"/>
    <w:rsid w:val="00AA788E"/>
    <w:rsid w:val="00AA79F1"/>
    <w:rsid w:val="00AA7B05"/>
    <w:rsid w:val="00AA7DB7"/>
    <w:rsid w:val="00AA7DD5"/>
    <w:rsid w:val="00AA7E6E"/>
    <w:rsid w:val="00AB01BD"/>
    <w:rsid w:val="00AB02C2"/>
    <w:rsid w:val="00AB0319"/>
    <w:rsid w:val="00AB035A"/>
    <w:rsid w:val="00AB0686"/>
    <w:rsid w:val="00AB06C4"/>
    <w:rsid w:val="00AB0986"/>
    <w:rsid w:val="00AB0C20"/>
    <w:rsid w:val="00AB0C4F"/>
    <w:rsid w:val="00AB0D2F"/>
    <w:rsid w:val="00AB0F6C"/>
    <w:rsid w:val="00AB0F76"/>
    <w:rsid w:val="00AB11E3"/>
    <w:rsid w:val="00AB1278"/>
    <w:rsid w:val="00AB151F"/>
    <w:rsid w:val="00AB1673"/>
    <w:rsid w:val="00AB1844"/>
    <w:rsid w:val="00AB1B3F"/>
    <w:rsid w:val="00AB1D0E"/>
    <w:rsid w:val="00AB1F15"/>
    <w:rsid w:val="00AB2219"/>
    <w:rsid w:val="00AB2667"/>
    <w:rsid w:val="00AB276E"/>
    <w:rsid w:val="00AB27EF"/>
    <w:rsid w:val="00AB28FF"/>
    <w:rsid w:val="00AB2AC7"/>
    <w:rsid w:val="00AB2CF4"/>
    <w:rsid w:val="00AB32B7"/>
    <w:rsid w:val="00AB3450"/>
    <w:rsid w:val="00AB348A"/>
    <w:rsid w:val="00AB37AA"/>
    <w:rsid w:val="00AB37FC"/>
    <w:rsid w:val="00AB39B8"/>
    <w:rsid w:val="00AB3FD8"/>
    <w:rsid w:val="00AB4279"/>
    <w:rsid w:val="00AB460C"/>
    <w:rsid w:val="00AB4733"/>
    <w:rsid w:val="00AB479E"/>
    <w:rsid w:val="00AB48CA"/>
    <w:rsid w:val="00AB498A"/>
    <w:rsid w:val="00AB4998"/>
    <w:rsid w:val="00AB4ACF"/>
    <w:rsid w:val="00AB4C6A"/>
    <w:rsid w:val="00AB4EC7"/>
    <w:rsid w:val="00AB4EFA"/>
    <w:rsid w:val="00AB528C"/>
    <w:rsid w:val="00AB53F7"/>
    <w:rsid w:val="00AB53FB"/>
    <w:rsid w:val="00AB540C"/>
    <w:rsid w:val="00AB5554"/>
    <w:rsid w:val="00AB557A"/>
    <w:rsid w:val="00AB5E33"/>
    <w:rsid w:val="00AB5E88"/>
    <w:rsid w:val="00AB5EA2"/>
    <w:rsid w:val="00AB61C0"/>
    <w:rsid w:val="00AB6574"/>
    <w:rsid w:val="00AB6740"/>
    <w:rsid w:val="00AB6AFE"/>
    <w:rsid w:val="00AB6C80"/>
    <w:rsid w:val="00AB6E92"/>
    <w:rsid w:val="00AB70A2"/>
    <w:rsid w:val="00AB7267"/>
    <w:rsid w:val="00AB73AF"/>
    <w:rsid w:val="00AB75D0"/>
    <w:rsid w:val="00AB76E0"/>
    <w:rsid w:val="00AB76FA"/>
    <w:rsid w:val="00AB7AC3"/>
    <w:rsid w:val="00AB7B13"/>
    <w:rsid w:val="00AB7C6A"/>
    <w:rsid w:val="00AB7E89"/>
    <w:rsid w:val="00AC00F5"/>
    <w:rsid w:val="00AC03E7"/>
    <w:rsid w:val="00AC0600"/>
    <w:rsid w:val="00AC06C9"/>
    <w:rsid w:val="00AC07FA"/>
    <w:rsid w:val="00AC08C1"/>
    <w:rsid w:val="00AC09E6"/>
    <w:rsid w:val="00AC0AFB"/>
    <w:rsid w:val="00AC14F3"/>
    <w:rsid w:val="00AC182E"/>
    <w:rsid w:val="00AC190F"/>
    <w:rsid w:val="00AC1A93"/>
    <w:rsid w:val="00AC208A"/>
    <w:rsid w:val="00AC21EF"/>
    <w:rsid w:val="00AC2252"/>
    <w:rsid w:val="00AC238E"/>
    <w:rsid w:val="00AC2BFC"/>
    <w:rsid w:val="00AC2C97"/>
    <w:rsid w:val="00AC2CEE"/>
    <w:rsid w:val="00AC2ED0"/>
    <w:rsid w:val="00AC3074"/>
    <w:rsid w:val="00AC318B"/>
    <w:rsid w:val="00AC3265"/>
    <w:rsid w:val="00AC33E1"/>
    <w:rsid w:val="00AC3592"/>
    <w:rsid w:val="00AC379C"/>
    <w:rsid w:val="00AC3860"/>
    <w:rsid w:val="00AC3C4A"/>
    <w:rsid w:val="00AC3CCD"/>
    <w:rsid w:val="00AC3D06"/>
    <w:rsid w:val="00AC465A"/>
    <w:rsid w:val="00AC4686"/>
    <w:rsid w:val="00AC47D8"/>
    <w:rsid w:val="00AC47F2"/>
    <w:rsid w:val="00AC4997"/>
    <w:rsid w:val="00AC4C30"/>
    <w:rsid w:val="00AC50A5"/>
    <w:rsid w:val="00AC5227"/>
    <w:rsid w:val="00AC5456"/>
    <w:rsid w:val="00AC5581"/>
    <w:rsid w:val="00AC5673"/>
    <w:rsid w:val="00AC57CD"/>
    <w:rsid w:val="00AC5ADC"/>
    <w:rsid w:val="00AC5AEE"/>
    <w:rsid w:val="00AC5B83"/>
    <w:rsid w:val="00AC5DBF"/>
    <w:rsid w:val="00AC5EC3"/>
    <w:rsid w:val="00AC5F56"/>
    <w:rsid w:val="00AC5FAC"/>
    <w:rsid w:val="00AC6147"/>
    <w:rsid w:val="00AC62C2"/>
    <w:rsid w:val="00AC64C3"/>
    <w:rsid w:val="00AC6533"/>
    <w:rsid w:val="00AC6629"/>
    <w:rsid w:val="00AC67AB"/>
    <w:rsid w:val="00AC681B"/>
    <w:rsid w:val="00AC6826"/>
    <w:rsid w:val="00AC698D"/>
    <w:rsid w:val="00AC6CD2"/>
    <w:rsid w:val="00AC6D94"/>
    <w:rsid w:val="00AC721A"/>
    <w:rsid w:val="00AC7417"/>
    <w:rsid w:val="00AC7503"/>
    <w:rsid w:val="00AC7764"/>
    <w:rsid w:val="00AC7E84"/>
    <w:rsid w:val="00AD0007"/>
    <w:rsid w:val="00AD01F8"/>
    <w:rsid w:val="00AD0250"/>
    <w:rsid w:val="00AD0591"/>
    <w:rsid w:val="00AD0C61"/>
    <w:rsid w:val="00AD0E32"/>
    <w:rsid w:val="00AD0EAE"/>
    <w:rsid w:val="00AD100B"/>
    <w:rsid w:val="00AD138A"/>
    <w:rsid w:val="00AD13D4"/>
    <w:rsid w:val="00AD149B"/>
    <w:rsid w:val="00AD1585"/>
    <w:rsid w:val="00AD191D"/>
    <w:rsid w:val="00AD1A1A"/>
    <w:rsid w:val="00AD1B19"/>
    <w:rsid w:val="00AD1C70"/>
    <w:rsid w:val="00AD1C99"/>
    <w:rsid w:val="00AD1D39"/>
    <w:rsid w:val="00AD1E26"/>
    <w:rsid w:val="00AD1E73"/>
    <w:rsid w:val="00AD2837"/>
    <w:rsid w:val="00AD2ABF"/>
    <w:rsid w:val="00AD2CF6"/>
    <w:rsid w:val="00AD2D32"/>
    <w:rsid w:val="00AD2E22"/>
    <w:rsid w:val="00AD3023"/>
    <w:rsid w:val="00AD31F9"/>
    <w:rsid w:val="00AD3260"/>
    <w:rsid w:val="00AD34A8"/>
    <w:rsid w:val="00AD35D0"/>
    <w:rsid w:val="00AD3632"/>
    <w:rsid w:val="00AD3749"/>
    <w:rsid w:val="00AD3832"/>
    <w:rsid w:val="00AD3C6F"/>
    <w:rsid w:val="00AD3FE3"/>
    <w:rsid w:val="00AD4109"/>
    <w:rsid w:val="00AD43AC"/>
    <w:rsid w:val="00AD45B8"/>
    <w:rsid w:val="00AD4BDA"/>
    <w:rsid w:val="00AD4F8F"/>
    <w:rsid w:val="00AD5039"/>
    <w:rsid w:val="00AD508A"/>
    <w:rsid w:val="00AD5497"/>
    <w:rsid w:val="00AD5707"/>
    <w:rsid w:val="00AD573E"/>
    <w:rsid w:val="00AD5806"/>
    <w:rsid w:val="00AD5B3F"/>
    <w:rsid w:val="00AD5BFF"/>
    <w:rsid w:val="00AD5C55"/>
    <w:rsid w:val="00AD5DE4"/>
    <w:rsid w:val="00AD5E33"/>
    <w:rsid w:val="00AD5F7D"/>
    <w:rsid w:val="00AD5F99"/>
    <w:rsid w:val="00AD5FFF"/>
    <w:rsid w:val="00AD6013"/>
    <w:rsid w:val="00AD60FB"/>
    <w:rsid w:val="00AD6147"/>
    <w:rsid w:val="00AD6181"/>
    <w:rsid w:val="00AD626A"/>
    <w:rsid w:val="00AD62EC"/>
    <w:rsid w:val="00AD6530"/>
    <w:rsid w:val="00AD6797"/>
    <w:rsid w:val="00AD67E7"/>
    <w:rsid w:val="00AD6C3B"/>
    <w:rsid w:val="00AD6CC3"/>
    <w:rsid w:val="00AD6EE4"/>
    <w:rsid w:val="00AD7177"/>
    <w:rsid w:val="00AD717C"/>
    <w:rsid w:val="00AD7329"/>
    <w:rsid w:val="00AD762B"/>
    <w:rsid w:val="00AD7847"/>
    <w:rsid w:val="00AD79D9"/>
    <w:rsid w:val="00AD7B3C"/>
    <w:rsid w:val="00AD7D71"/>
    <w:rsid w:val="00AE018D"/>
    <w:rsid w:val="00AE0254"/>
    <w:rsid w:val="00AE02DE"/>
    <w:rsid w:val="00AE0379"/>
    <w:rsid w:val="00AE0428"/>
    <w:rsid w:val="00AE077E"/>
    <w:rsid w:val="00AE08A4"/>
    <w:rsid w:val="00AE0E21"/>
    <w:rsid w:val="00AE0F93"/>
    <w:rsid w:val="00AE101A"/>
    <w:rsid w:val="00AE10C5"/>
    <w:rsid w:val="00AE1232"/>
    <w:rsid w:val="00AE129A"/>
    <w:rsid w:val="00AE1390"/>
    <w:rsid w:val="00AE14F9"/>
    <w:rsid w:val="00AE152D"/>
    <w:rsid w:val="00AE1A08"/>
    <w:rsid w:val="00AE1C90"/>
    <w:rsid w:val="00AE1E8E"/>
    <w:rsid w:val="00AE2045"/>
    <w:rsid w:val="00AE2222"/>
    <w:rsid w:val="00AE231D"/>
    <w:rsid w:val="00AE297C"/>
    <w:rsid w:val="00AE2AEA"/>
    <w:rsid w:val="00AE2CF2"/>
    <w:rsid w:val="00AE2F02"/>
    <w:rsid w:val="00AE2F5B"/>
    <w:rsid w:val="00AE2FD8"/>
    <w:rsid w:val="00AE3044"/>
    <w:rsid w:val="00AE329A"/>
    <w:rsid w:val="00AE36CC"/>
    <w:rsid w:val="00AE3B0A"/>
    <w:rsid w:val="00AE3B5F"/>
    <w:rsid w:val="00AE3E27"/>
    <w:rsid w:val="00AE3E3A"/>
    <w:rsid w:val="00AE3F4A"/>
    <w:rsid w:val="00AE4333"/>
    <w:rsid w:val="00AE4396"/>
    <w:rsid w:val="00AE440F"/>
    <w:rsid w:val="00AE4521"/>
    <w:rsid w:val="00AE46C9"/>
    <w:rsid w:val="00AE4FFB"/>
    <w:rsid w:val="00AE5001"/>
    <w:rsid w:val="00AE5108"/>
    <w:rsid w:val="00AE51E7"/>
    <w:rsid w:val="00AE5C1B"/>
    <w:rsid w:val="00AE5C41"/>
    <w:rsid w:val="00AE5EEB"/>
    <w:rsid w:val="00AE6183"/>
    <w:rsid w:val="00AE62BF"/>
    <w:rsid w:val="00AE6590"/>
    <w:rsid w:val="00AE682D"/>
    <w:rsid w:val="00AE6DEB"/>
    <w:rsid w:val="00AE74C2"/>
    <w:rsid w:val="00AE7A80"/>
    <w:rsid w:val="00AE7C62"/>
    <w:rsid w:val="00AE7CA1"/>
    <w:rsid w:val="00AE7DB4"/>
    <w:rsid w:val="00AE7E8D"/>
    <w:rsid w:val="00AF0260"/>
    <w:rsid w:val="00AF0687"/>
    <w:rsid w:val="00AF0BE1"/>
    <w:rsid w:val="00AF0C63"/>
    <w:rsid w:val="00AF0DBE"/>
    <w:rsid w:val="00AF0DE4"/>
    <w:rsid w:val="00AF117B"/>
    <w:rsid w:val="00AF162C"/>
    <w:rsid w:val="00AF1671"/>
    <w:rsid w:val="00AF17B3"/>
    <w:rsid w:val="00AF17C8"/>
    <w:rsid w:val="00AF17F0"/>
    <w:rsid w:val="00AF1810"/>
    <w:rsid w:val="00AF1B2B"/>
    <w:rsid w:val="00AF1EB8"/>
    <w:rsid w:val="00AF21D2"/>
    <w:rsid w:val="00AF21F7"/>
    <w:rsid w:val="00AF224D"/>
    <w:rsid w:val="00AF23AE"/>
    <w:rsid w:val="00AF23E3"/>
    <w:rsid w:val="00AF256D"/>
    <w:rsid w:val="00AF2590"/>
    <w:rsid w:val="00AF2621"/>
    <w:rsid w:val="00AF2796"/>
    <w:rsid w:val="00AF27D6"/>
    <w:rsid w:val="00AF29F2"/>
    <w:rsid w:val="00AF2A28"/>
    <w:rsid w:val="00AF2D68"/>
    <w:rsid w:val="00AF3014"/>
    <w:rsid w:val="00AF30D3"/>
    <w:rsid w:val="00AF3114"/>
    <w:rsid w:val="00AF3207"/>
    <w:rsid w:val="00AF367B"/>
    <w:rsid w:val="00AF3E34"/>
    <w:rsid w:val="00AF415F"/>
    <w:rsid w:val="00AF41FA"/>
    <w:rsid w:val="00AF446C"/>
    <w:rsid w:val="00AF4924"/>
    <w:rsid w:val="00AF4AB8"/>
    <w:rsid w:val="00AF4AD7"/>
    <w:rsid w:val="00AF5267"/>
    <w:rsid w:val="00AF53DE"/>
    <w:rsid w:val="00AF5464"/>
    <w:rsid w:val="00AF54E7"/>
    <w:rsid w:val="00AF57F5"/>
    <w:rsid w:val="00AF5D29"/>
    <w:rsid w:val="00AF5D60"/>
    <w:rsid w:val="00AF5D73"/>
    <w:rsid w:val="00AF5EE0"/>
    <w:rsid w:val="00AF5EE4"/>
    <w:rsid w:val="00AF60C0"/>
    <w:rsid w:val="00AF619D"/>
    <w:rsid w:val="00AF65A0"/>
    <w:rsid w:val="00AF6801"/>
    <w:rsid w:val="00AF682C"/>
    <w:rsid w:val="00AF6AE6"/>
    <w:rsid w:val="00AF6F87"/>
    <w:rsid w:val="00AF7735"/>
    <w:rsid w:val="00AF77DC"/>
    <w:rsid w:val="00AF77EF"/>
    <w:rsid w:val="00AF7A7B"/>
    <w:rsid w:val="00AF7D14"/>
    <w:rsid w:val="00B0007A"/>
    <w:rsid w:val="00B000B7"/>
    <w:rsid w:val="00B00473"/>
    <w:rsid w:val="00B0050A"/>
    <w:rsid w:val="00B0059F"/>
    <w:rsid w:val="00B00667"/>
    <w:rsid w:val="00B0090F"/>
    <w:rsid w:val="00B00979"/>
    <w:rsid w:val="00B00D3F"/>
    <w:rsid w:val="00B00D8F"/>
    <w:rsid w:val="00B00FC1"/>
    <w:rsid w:val="00B0101B"/>
    <w:rsid w:val="00B011A9"/>
    <w:rsid w:val="00B011FE"/>
    <w:rsid w:val="00B013DC"/>
    <w:rsid w:val="00B01751"/>
    <w:rsid w:val="00B0195A"/>
    <w:rsid w:val="00B019C3"/>
    <w:rsid w:val="00B01FD4"/>
    <w:rsid w:val="00B021D2"/>
    <w:rsid w:val="00B02C4D"/>
    <w:rsid w:val="00B032CD"/>
    <w:rsid w:val="00B033F7"/>
    <w:rsid w:val="00B036C2"/>
    <w:rsid w:val="00B037B9"/>
    <w:rsid w:val="00B03883"/>
    <w:rsid w:val="00B03A08"/>
    <w:rsid w:val="00B03C03"/>
    <w:rsid w:val="00B03E60"/>
    <w:rsid w:val="00B03EF6"/>
    <w:rsid w:val="00B03EF7"/>
    <w:rsid w:val="00B04A67"/>
    <w:rsid w:val="00B04B21"/>
    <w:rsid w:val="00B050D0"/>
    <w:rsid w:val="00B0511F"/>
    <w:rsid w:val="00B051F5"/>
    <w:rsid w:val="00B052D0"/>
    <w:rsid w:val="00B055B7"/>
    <w:rsid w:val="00B056FA"/>
    <w:rsid w:val="00B05AB8"/>
    <w:rsid w:val="00B05DF0"/>
    <w:rsid w:val="00B05E92"/>
    <w:rsid w:val="00B05F86"/>
    <w:rsid w:val="00B06278"/>
    <w:rsid w:val="00B064B6"/>
    <w:rsid w:val="00B06506"/>
    <w:rsid w:val="00B06602"/>
    <w:rsid w:val="00B066C3"/>
    <w:rsid w:val="00B06819"/>
    <w:rsid w:val="00B068DE"/>
    <w:rsid w:val="00B06B7A"/>
    <w:rsid w:val="00B06DD1"/>
    <w:rsid w:val="00B072FB"/>
    <w:rsid w:val="00B0733E"/>
    <w:rsid w:val="00B0737F"/>
    <w:rsid w:val="00B073C9"/>
    <w:rsid w:val="00B0741B"/>
    <w:rsid w:val="00B07484"/>
    <w:rsid w:val="00B077EF"/>
    <w:rsid w:val="00B0788D"/>
    <w:rsid w:val="00B07D20"/>
    <w:rsid w:val="00B07F90"/>
    <w:rsid w:val="00B101C3"/>
    <w:rsid w:val="00B1020A"/>
    <w:rsid w:val="00B102FA"/>
    <w:rsid w:val="00B1078B"/>
    <w:rsid w:val="00B10957"/>
    <w:rsid w:val="00B10A4D"/>
    <w:rsid w:val="00B10AAC"/>
    <w:rsid w:val="00B10F4D"/>
    <w:rsid w:val="00B111E3"/>
    <w:rsid w:val="00B1122D"/>
    <w:rsid w:val="00B11405"/>
    <w:rsid w:val="00B1199B"/>
    <w:rsid w:val="00B11A89"/>
    <w:rsid w:val="00B11AB0"/>
    <w:rsid w:val="00B11B5D"/>
    <w:rsid w:val="00B11C80"/>
    <w:rsid w:val="00B11E7E"/>
    <w:rsid w:val="00B11EEF"/>
    <w:rsid w:val="00B12045"/>
    <w:rsid w:val="00B12066"/>
    <w:rsid w:val="00B122BF"/>
    <w:rsid w:val="00B12319"/>
    <w:rsid w:val="00B12387"/>
    <w:rsid w:val="00B124A7"/>
    <w:rsid w:val="00B1296D"/>
    <w:rsid w:val="00B12B3F"/>
    <w:rsid w:val="00B12F32"/>
    <w:rsid w:val="00B12FCF"/>
    <w:rsid w:val="00B1312C"/>
    <w:rsid w:val="00B13381"/>
    <w:rsid w:val="00B1391E"/>
    <w:rsid w:val="00B139FB"/>
    <w:rsid w:val="00B13AF4"/>
    <w:rsid w:val="00B13D58"/>
    <w:rsid w:val="00B13EE0"/>
    <w:rsid w:val="00B14354"/>
    <w:rsid w:val="00B144F8"/>
    <w:rsid w:val="00B14E82"/>
    <w:rsid w:val="00B14EB1"/>
    <w:rsid w:val="00B14FF7"/>
    <w:rsid w:val="00B15239"/>
    <w:rsid w:val="00B15299"/>
    <w:rsid w:val="00B15593"/>
    <w:rsid w:val="00B15991"/>
    <w:rsid w:val="00B1599C"/>
    <w:rsid w:val="00B15CC3"/>
    <w:rsid w:val="00B15D16"/>
    <w:rsid w:val="00B15DF1"/>
    <w:rsid w:val="00B15E35"/>
    <w:rsid w:val="00B1626C"/>
    <w:rsid w:val="00B1628D"/>
    <w:rsid w:val="00B1660E"/>
    <w:rsid w:val="00B1674A"/>
    <w:rsid w:val="00B167F3"/>
    <w:rsid w:val="00B16898"/>
    <w:rsid w:val="00B16C82"/>
    <w:rsid w:val="00B16EB2"/>
    <w:rsid w:val="00B1712F"/>
    <w:rsid w:val="00B172E7"/>
    <w:rsid w:val="00B174FE"/>
    <w:rsid w:val="00B17594"/>
    <w:rsid w:val="00B1767A"/>
    <w:rsid w:val="00B17681"/>
    <w:rsid w:val="00B17722"/>
    <w:rsid w:val="00B179F9"/>
    <w:rsid w:val="00B17B31"/>
    <w:rsid w:val="00B17D53"/>
    <w:rsid w:val="00B17D62"/>
    <w:rsid w:val="00B17E78"/>
    <w:rsid w:val="00B17F33"/>
    <w:rsid w:val="00B2021E"/>
    <w:rsid w:val="00B20665"/>
    <w:rsid w:val="00B206E3"/>
    <w:rsid w:val="00B20E10"/>
    <w:rsid w:val="00B21430"/>
    <w:rsid w:val="00B218B4"/>
    <w:rsid w:val="00B21B3A"/>
    <w:rsid w:val="00B21C36"/>
    <w:rsid w:val="00B21CEB"/>
    <w:rsid w:val="00B224C7"/>
    <w:rsid w:val="00B227F1"/>
    <w:rsid w:val="00B2282D"/>
    <w:rsid w:val="00B22C27"/>
    <w:rsid w:val="00B22C36"/>
    <w:rsid w:val="00B22ED6"/>
    <w:rsid w:val="00B22F21"/>
    <w:rsid w:val="00B23081"/>
    <w:rsid w:val="00B23173"/>
    <w:rsid w:val="00B234C4"/>
    <w:rsid w:val="00B234ED"/>
    <w:rsid w:val="00B239C1"/>
    <w:rsid w:val="00B23A2C"/>
    <w:rsid w:val="00B23A90"/>
    <w:rsid w:val="00B23D3C"/>
    <w:rsid w:val="00B2403D"/>
    <w:rsid w:val="00B2437E"/>
    <w:rsid w:val="00B2444C"/>
    <w:rsid w:val="00B246C2"/>
    <w:rsid w:val="00B24721"/>
    <w:rsid w:val="00B24D73"/>
    <w:rsid w:val="00B24DE2"/>
    <w:rsid w:val="00B24F05"/>
    <w:rsid w:val="00B24F82"/>
    <w:rsid w:val="00B25000"/>
    <w:rsid w:val="00B2531C"/>
    <w:rsid w:val="00B25512"/>
    <w:rsid w:val="00B2584A"/>
    <w:rsid w:val="00B259BF"/>
    <w:rsid w:val="00B259C2"/>
    <w:rsid w:val="00B25FDC"/>
    <w:rsid w:val="00B2629D"/>
    <w:rsid w:val="00B26458"/>
    <w:rsid w:val="00B268BF"/>
    <w:rsid w:val="00B26A9A"/>
    <w:rsid w:val="00B26CC4"/>
    <w:rsid w:val="00B27069"/>
    <w:rsid w:val="00B274DB"/>
    <w:rsid w:val="00B27837"/>
    <w:rsid w:val="00B27867"/>
    <w:rsid w:val="00B27931"/>
    <w:rsid w:val="00B279B4"/>
    <w:rsid w:val="00B27BE0"/>
    <w:rsid w:val="00B27C61"/>
    <w:rsid w:val="00B27D43"/>
    <w:rsid w:val="00B27DFC"/>
    <w:rsid w:val="00B27EB7"/>
    <w:rsid w:val="00B27FA0"/>
    <w:rsid w:val="00B27FA1"/>
    <w:rsid w:val="00B30240"/>
    <w:rsid w:val="00B3030C"/>
    <w:rsid w:val="00B30342"/>
    <w:rsid w:val="00B304E2"/>
    <w:rsid w:val="00B30539"/>
    <w:rsid w:val="00B30679"/>
    <w:rsid w:val="00B309DF"/>
    <w:rsid w:val="00B30BC7"/>
    <w:rsid w:val="00B30DE6"/>
    <w:rsid w:val="00B3109A"/>
    <w:rsid w:val="00B3113C"/>
    <w:rsid w:val="00B31182"/>
    <w:rsid w:val="00B311AF"/>
    <w:rsid w:val="00B3128D"/>
    <w:rsid w:val="00B31546"/>
    <w:rsid w:val="00B316FC"/>
    <w:rsid w:val="00B317D8"/>
    <w:rsid w:val="00B31959"/>
    <w:rsid w:val="00B319EB"/>
    <w:rsid w:val="00B31ACB"/>
    <w:rsid w:val="00B31AEF"/>
    <w:rsid w:val="00B3225E"/>
    <w:rsid w:val="00B323DF"/>
    <w:rsid w:val="00B32733"/>
    <w:rsid w:val="00B32891"/>
    <w:rsid w:val="00B32B69"/>
    <w:rsid w:val="00B32F63"/>
    <w:rsid w:val="00B335AA"/>
    <w:rsid w:val="00B33610"/>
    <w:rsid w:val="00B33802"/>
    <w:rsid w:val="00B3380B"/>
    <w:rsid w:val="00B33936"/>
    <w:rsid w:val="00B33AFC"/>
    <w:rsid w:val="00B33D48"/>
    <w:rsid w:val="00B3418D"/>
    <w:rsid w:val="00B34842"/>
    <w:rsid w:val="00B34947"/>
    <w:rsid w:val="00B34D12"/>
    <w:rsid w:val="00B34E39"/>
    <w:rsid w:val="00B351EF"/>
    <w:rsid w:val="00B3529A"/>
    <w:rsid w:val="00B352C2"/>
    <w:rsid w:val="00B35373"/>
    <w:rsid w:val="00B35389"/>
    <w:rsid w:val="00B356FB"/>
    <w:rsid w:val="00B35908"/>
    <w:rsid w:val="00B35927"/>
    <w:rsid w:val="00B359A7"/>
    <w:rsid w:val="00B35B12"/>
    <w:rsid w:val="00B35BA0"/>
    <w:rsid w:val="00B35D5C"/>
    <w:rsid w:val="00B36013"/>
    <w:rsid w:val="00B3613F"/>
    <w:rsid w:val="00B3627C"/>
    <w:rsid w:val="00B3646F"/>
    <w:rsid w:val="00B364A6"/>
    <w:rsid w:val="00B36605"/>
    <w:rsid w:val="00B367A7"/>
    <w:rsid w:val="00B367CC"/>
    <w:rsid w:val="00B36A89"/>
    <w:rsid w:val="00B36AD2"/>
    <w:rsid w:val="00B37197"/>
    <w:rsid w:val="00B3746C"/>
    <w:rsid w:val="00B3776C"/>
    <w:rsid w:val="00B377AF"/>
    <w:rsid w:val="00B37CC6"/>
    <w:rsid w:val="00B400E8"/>
    <w:rsid w:val="00B40348"/>
    <w:rsid w:val="00B404E7"/>
    <w:rsid w:val="00B4060B"/>
    <w:rsid w:val="00B406BC"/>
    <w:rsid w:val="00B40787"/>
    <w:rsid w:val="00B4087C"/>
    <w:rsid w:val="00B40AED"/>
    <w:rsid w:val="00B40B1D"/>
    <w:rsid w:val="00B413C0"/>
    <w:rsid w:val="00B41587"/>
    <w:rsid w:val="00B416EE"/>
    <w:rsid w:val="00B41A0F"/>
    <w:rsid w:val="00B41CF8"/>
    <w:rsid w:val="00B4263D"/>
    <w:rsid w:val="00B426DE"/>
    <w:rsid w:val="00B42785"/>
    <w:rsid w:val="00B428B9"/>
    <w:rsid w:val="00B42C37"/>
    <w:rsid w:val="00B43393"/>
    <w:rsid w:val="00B43457"/>
    <w:rsid w:val="00B4358B"/>
    <w:rsid w:val="00B43683"/>
    <w:rsid w:val="00B436AA"/>
    <w:rsid w:val="00B43CDD"/>
    <w:rsid w:val="00B43E90"/>
    <w:rsid w:val="00B43EB3"/>
    <w:rsid w:val="00B43EE5"/>
    <w:rsid w:val="00B44296"/>
    <w:rsid w:val="00B448B1"/>
    <w:rsid w:val="00B448BE"/>
    <w:rsid w:val="00B44998"/>
    <w:rsid w:val="00B44A93"/>
    <w:rsid w:val="00B44C33"/>
    <w:rsid w:val="00B44D29"/>
    <w:rsid w:val="00B44FBF"/>
    <w:rsid w:val="00B450C7"/>
    <w:rsid w:val="00B45291"/>
    <w:rsid w:val="00B453EF"/>
    <w:rsid w:val="00B4545D"/>
    <w:rsid w:val="00B45581"/>
    <w:rsid w:val="00B45671"/>
    <w:rsid w:val="00B45707"/>
    <w:rsid w:val="00B4570F"/>
    <w:rsid w:val="00B4577E"/>
    <w:rsid w:val="00B4598A"/>
    <w:rsid w:val="00B45B32"/>
    <w:rsid w:val="00B4611E"/>
    <w:rsid w:val="00B46457"/>
    <w:rsid w:val="00B467AE"/>
    <w:rsid w:val="00B46B00"/>
    <w:rsid w:val="00B46E94"/>
    <w:rsid w:val="00B472A0"/>
    <w:rsid w:val="00B47A3C"/>
    <w:rsid w:val="00B47B82"/>
    <w:rsid w:val="00B47D19"/>
    <w:rsid w:val="00B47E9D"/>
    <w:rsid w:val="00B500A3"/>
    <w:rsid w:val="00B50195"/>
    <w:rsid w:val="00B50225"/>
    <w:rsid w:val="00B5025F"/>
    <w:rsid w:val="00B503ED"/>
    <w:rsid w:val="00B50642"/>
    <w:rsid w:val="00B50ABE"/>
    <w:rsid w:val="00B50D2D"/>
    <w:rsid w:val="00B51010"/>
    <w:rsid w:val="00B515C9"/>
    <w:rsid w:val="00B51B18"/>
    <w:rsid w:val="00B521F3"/>
    <w:rsid w:val="00B522DD"/>
    <w:rsid w:val="00B526FF"/>
    <w:rsid w:val="00B5274C"/>
    <w:rsid w:val="00B528FA"/>
    <w:rsid w:val="00B52B3E"/>
    <w:rsid w:val="00B52C45"/>
    <w:rsid w:val="00B52D00"/>
    <w:rsid w:val="00B52D22"/>
    <w:rsid w:val="00B52D42"/>
    <w:rsid w:val="00B52F3A"/>
    <w:rsid w:val="00B53311"/>
    <w:rsid w:val="00B533A5"/>
    <w:rsid w:val="00B53479"/>
    <w:rsid w:val="00B53485"/>
    <w:rsid w:val="00B536A8"/>
    <w:rsid w:val="00B53930"/>
    <w:rsid w:val="00B53AF4"/>
    <w:rsid w:val="00B53B12"/>
    <w:rsid w:val="00B53CFD"/>
    <w:rsid w:val="00B53CFF"/>
    <w:rsid w:val="00B53D1F"/>
    <w:rsid w:val="00B541CD"/>
    <w:rsid w:val="00B54561"/>
    <w:rsid w:val="00B5485C"/>
    <w:rsid w:val="00B54A5C"/>
    <w:rsid w:val="00B54B79"/>
    <w:rsid w:val="00B54EB4"/>
    <w:rsid w:val="00B54F04"/>
    <w:rsid w:val="00B54F59"/>
    <w:rsid w:val="00B55036"/>
    <w:rsid w:val="00B5511A"/>
    <w:rsid w:val="00B553DB"/>
    <w:rsid w:val="00B55596"/>
    <w:rsid w:val="00B5563F"/>
    <w:rsid w:val="00B55865"/>
    <w:rsid w:val="00B55A53"/>
    <w:rsid w:val="00B55A67"/>
    <w:rsid w:val="00B55DCF"/>
    <w:rsid w:val="00B55E82"/>
    <w:rsid w:val="00B560A0"/>
    <w:rsid w:val="00B564E1"/>
    <w:rsid w:val="00B56F54"/>
    <w:rsid w:val="00B57085"/>
    <w:rsid w:val="00B57360"/>
    <w:rsid w:val="00B577EA"/>
    <w:rsid w:val="00B57895"/>
    <w:rsid w:val="00B57CC1"/>
    <w:rsid w:val="00B57FC2"/>
    <w:rsid w:val="00B600E4"/>
    <w:rsid w:val="00B60380"/>
    <w:rsid w:val="00B60561"/>
    <w:rsid w:val="00B60741"/>
    <w:rsid w:val="00B608A7"/>
    <w:rsid w:val="00B60905"/>
    <w:rsid w:val="00B60A42"/>
    <w:rsid w:val="00B60AF1"/>
    <w:rsid w:val="00B60CD8"/>
    <w:rsid w:val="00B60D97"/>
    <w:rsid w:val="00B6112B"/>
    <w:rsid w:val="00B61177"/>
    <w:rsid w:val="00B6120B"/>
    <w:rsid w:val="00B6127C"/>
    <w:rsid w:val="00B61375"/>
    <w:rsid w:val="00B6166D"/>
    <w:rsid w:val="00B61E85"/>
    <w:rsid w:val="00B61FF1"/>
    <w:rsid w:val="00B62102"/>
    <w:rsid w:val="00B62317"/>
    <w:rsid w:val="00B6240E"/>
    <w:rsid w:val="00B62472"/>
    <w:rsid w:val="00B62B00"/>
    <w:rsid w:val="00B62C65"/>
    <w:rsid w:val="00B63126"/>
    <w:rsid w:val="00B63234"/>
    <w:rsid w:val="00B632FF"/>
    <w:rsid w:val="00B63590"/>
    <w:rsid w:val="00B635DF"/>
    <w:rsid w:val="00B6381C"/>
    <w:rsid w:val="00B639F8"/>
    <w:rsid w:val="00B63ABC"/>
    <w:rsid w:val="00B63D28"/>
    <w:rsid w:val="00B63F23"/>
    <w:rsid w:val="00B643E2"/>
    <w:rsid w:val="00B6446B"/>
    <w:rsid w:val="00B645F0"/>
    <w:rsid w:val="00B646BF"/>
    <w:rsid w:val="00B6489C"/>
    <w:rsid w:val="00B64918"/>
    <w:rsid w:val="00B649A2"/>
    <w:rsid w:val="00B64CAE"/>
    <w:rsid w:val="00B64CFF"/>
    <w:rsid w:val="00B64D8F"/>
    <w:rsid w:val="00B64E11"/>
    <w:rsid w:val="00B6524B"/>
    <w:rsid w:val="00B652AE"/>
    <w:rsid w:val="00B6533A"/>
    <w:rsid w:val="00B65426"/>
    <w:rsid w:val="00B654DA"/>
    <w:rsid w:val="00B654E0"/>
    <w:rsid w:val="00B65682"/>
    <w:rsid w:val="00B65E04"/>
    <w:rsid w:val="00B65F1C"/>
    <w:rsid w:val="00B661E1"/>
    <w:rsid w:val="00B66302"/>
    <w:rsid w:val="00B66391"/>
    <w:rsid w:val="00B664B2"/>
    <w:rsid w:val="00B66A25"/>
    <w:rsid w:val="00B67322"/>
    <w:rsid w:val="00B674EC"/>
    <w:rsid w:val="00B676B6"/>
    <w:rsid w:val="00B67710"/>
    <w:rsid w:val="00B677A1"/>
    <w:rsid w:val="00B67B00"/>
    <w:rsid w:val="00B67B9D"/>
    <w:rsid w:val="00B67F3D"/>
    <w:rsid w:val="00B705CF"/>
    <w:rsid w:val="00B70963"/>
    <w:rsid w:val="00B70A25"/>
    <w:rsid w:val="00B70A3C"/>
    <w:rsid w:val="00B70A5E"/>
    <w:rsid w:val="00B70BD4"/>
    <w:rsid w:val="00B70D1F"/>
    <w:rsid w:val="00B710AA"/>
    <w:rsid w:val="00B714C7"/>
    <w:rsid w:val="00B71526"/>
    <w:rsid w:val="00B71663"/>
    <w:rsid w:val="00B71AAD"/>
    <w:rsid w:val="00B71FA5"/>
    <w:rsid w:val="00B720C2"/>
    <w:rsid w:val="00B720F8"/>
    <w:rsid w:val="00B724E9"/>
    <w:rsid w:val="00B728E4"/>
    <w:rsid w:val="00B728FA"/>
    <w:rsid w:val="00B72A49"/>
    <w:rsid w:val="00B72B4C"/>
    <w:rsid w:val="00B72B7F"/>
    <w:rsid w:val="00B72D17"/>
    <w:rsid w:val="00B72DC8"/>
    <w:rsid w:val="00B73051"/>
    <w:rsid w:val="00B73908"/>
    <w:rsid w:val="00B73BB4"/>
    <w:rsid w:val="00B73ECD"/>
    <w:rsid w:val="00B73FF6"/>
    <w:rsid w:val="00B74766"/>
    <w:rsid w:val="00B74847"/>
    <w:rsid w:val="00B74FB7"/>
    <w:rsid w:val="00B75300"/>
    <w:rsid w:val="00B75324"/>
    <w:rsid w:val="00B7537D"/>
    <w:rsid w:val="00B7556A"/>
    <w:rsid w:val="00B755F5"/>
    <w:rsid w:val="00B75C02"/>
    <w:rsid w:val="00B75D36"/>
    <w:rsid w:val="00B75DDC"/>
    <w:rsid w:val="00B76380"/>
    <w:rsid w:val="00B76702"/>
    <w:rsid w:val="00B767DF"/>
    <w:rsid w:val="00B76A16"/>
    <w:rsid w:val="00B7714B"/>
    <w:rsid w:val="00B7729F"/>
    <w:rsid w:val="00B77466"/>
    <w:rsid w:val="00B774DA"/>
    <w:rsid w:val="00B7759B"/>
    <w:rsid w:val="00B777B1"/>
    <w:rsid w:val="00B779AE"/>
    <w:rsid w:val="00B77AA5"/>
    <w:rsid w:val="00B77D49"/>
    <w:rsid w:val="00B800FA"/>
    <w:rsid w:val="00B80194"/>
    <w:rsid w:val="00B803CC"/>
    <w:rsid w:val="00B80441"/>
    <w:rsid w:val="00B80594"/>
    <w:rsid w:val="00B805EB"/>
    <w:rsid w:val="00B8082A"/>
    <w:rsid w:val="00B8085E"/>
    <w:rsid w:val="00B80887"/>
    <w:rsid w:val="00B808B8"/>
    <w:rsid w:val="00B80C63"/>
    <w:rsid w:val="00B80CFD"/>
    <w:rsid w:val="00B80F7E"/>
    <w:rsid w:val="00B8121E"/>
    <w:rsid w:val="00B81261"/>
    <w:rsid w:val="00B8140B"/>
    <w:rsid w:val="00B81756"/>
    <w:rsid w:val="00B81786"/>
    <w:rsid w:val="00B817F6"/>
    <w:rsid w:val="00B81E13"/>
    <w:rsid w:val="00B81EA6"/>
    <w:rsid w:val="00B81FCA"/>
    <w:rsid w:val="00B8208D"/>
    <w:rsid w:val="00B82887"/>
    <w:rsid w:val="00B82E0D"/>
    <w:rsid w:val="00B82F2C"/>
    <w:rsid w:val="00B82FEB"/>
    <w:rsid w:val="00B830DB"/>
    <w:rsid w:val="00B833B4"/>
    <w:rsid w:val="00B8341E"/>
    <w:rsid w:val="00B836AD"/>
    <w:rsid w:val="00B83A3D"/>
    <w:rsid w:val="00B83A7B"/>
    <w:rsid w:val="00B83D02"/>
    <w:rsid w:val="00B842E5"/>
    <w:rsid w:val="00B8432C"/>
    <w:rsid w:val="00B84952"/>
    <w:rsid w:val="00B84F2F"/>
    <w:rsid w:val="00B85298"/>
    <w:rsid w:val="00B854B7"/>
    <w:rsid w:val="00B8558C"/>
    <w:rsid w:val="00B85792"/>
    <w:rsid w:val="00B85820"/>
    <w:rsid w:val="00B85BB4"/>
    <w:rsid w:val="00B8604D"/>
    <w:rsid w:val="00B861A7"/>
    <w:rsid w:val="00B864FF"/>
    <w:rsid w:val="00B86567"/>
    <w:rsid w:val="00B8662B"/>
    <w:rsid w:val="00B8673D"/>
    <w:rsid w:val="00B868FB"/>
    <w:rsid w:val="00B86AF7"/>
    <w:rsid w:val="00B86BDE"/>
    <w:rsid w:val="00B86CF7"/>
    <w:rsid w:val="00B86F76"/>
    <w:rsid w:val="00B87079"/>
    <w:rsid w:val="00B872C3"/>
    <w:rsid w:val="00B873C4"/>
    <w:rsid w:val="00B87593"/>
    <w:rsid w:val="00B875E4"/>
    <w:rsid w:val="00B87A90"/>
    <w:rsid w:val="00B87B9E"/>
    <w:rsid w:val="00B87E2B"/>
    <w:rsid w:val="00B87E71"/>
    <w:rsid w:val="00B90217"/>
    <w:rsid w:val="00B9043A"/>
    <w:rsid w:val="00B9072D"/>
    <w:rsid w:val="00B9073E"/>
    <w:rsid w:val="00B90804"/>
    <w:rsid w:val="00B909E8"/>
    <w:rsid w:val="00B90A63"/>
    <w:rsid w:val="00B90D00"/>
    <w:rsid w:val="00B90DA4"/>
    <w:rsid w:val="00B913A8"/>
    <w:rsid w:val="00B916B8"/>
    <w:rsid w:val="00B91721"/>
    <w:rsid w:val="00B91730"/>
    <w:rsid w:val="00B91AEF"/>
    <w:rsid w:val="00B91C13"/>
    <w:rsid w:val="00B91F98"/>
    <w:rsid w:val="00B920A2"/>
    <w:rsid w:val="00B92195"/>
    <w:rsid w:val="00B92496"/>
    <w:rsid w:val="00B92512"/>
    <w:rsid w:val="00B927BF"/>
    <w:rsid w:val="00B92B9E"/>
    <w:rsid w:val="00B92C3D"/>
    <w:rsid w:val="00B92CD0"/>
    <w:rsid w:val="00B92D6B"/>
    <w:rsid w:val="00B92F08"/>
    <w:rsid w:val="00B92F42"/>
    <w:rsid w:val="00B9309E"/>
    <w:rsid w:val="00B931CC"/>
    <w:rsid w:val="00B931E9"/>
    <w:rsid w:val="00B9368D"/>
    <w:rsid w:val="00B937F4"/>
    <w:rsid w:val="00B9383D"/>
    <w:rsid w:val="00B93BCE"/>
    <w:rsid w:val="00B93F43"/>
    <w:rsid w:val="00B940D7"/>
    <w:rsid w:val="00B94111"/>
    <w:rsid w:val="00B94445"/>
    <w:rsid w:val="00B945E5"/>
    <w:rsid w:val="00B94658"/>
    <w:rsid w:val="00B94801"/>
    <w:rsid w:val="00B94868"/>
    <w:rsid w:val="00B949C8"/>
    <w:rsid w:val="00B94ACC"/>
    <w:rsid w:val="00B94AEE"/>
    <w:rsid w:val="00B94BE5"/>
    <w:rsid w:val="00B94CE8"/>
    <w:rsid w:val="00B94D32"/>
    <w:rsid w:val="00B94EE9"/>
    <w:rsid w:val="00B95295"/>
    <w:rsid w:val="00B95368"/>
    <w:rsid w:val="00B95406"/>
    <w:rsid w:val="00B9543F"/>
    <w:rsid w:val="00B95500"/>
    <w:rsid w:val="00B95517"/>
    <w:rsid w:val="00B958AD"/>
    <w:rsid w:val="00B95A15"/>
    <w:rsid w:val="00B95F47"/>
    <w:rsid w:val="00B95F69"/>
    <w:rsid w:val="00B9602E"/>
    <w:rsid w:val="00B9613D"/>
    <w:rsid w:val="00B96417"/>
    <w:rsid w:val="00B96496"/>
    <w:rsid w:val="00B96662"/>
    <w:rsid w:val="00B96A58"/>
    <w:rsid w:val="00B96AE7"/>
    <w:rsid w:val="00B97010"/>
    <w:rsid w:val="00B971B9"/>
    <w:rsid w:val="00B97241"/>
    <w:rsid w:val="00B9742E"/>
    <w:rsid w:val="00B97439"/>
    <w:rsid w:val="00B977E4"/>
    <w:rsid w:val="00B97811"/>
    <w:rsid w:val="00B97D0D"/>
    <w:rsid w:val="00B97E61"/>
    <w:rsid w:val="00BA0146"/>
    <w:rsid w:val="00BA01AC"/>
    <w:rsid w:val="00BA0223"/>
    <w:rsid w:val="00BA088C"/>
    <w:rsid w:val="00BA0920"/>
    <w:rsid w:val="00BA09C1"/>
    <w:rsid w:val="00BA1002"/>
    <w:rsid w:val="00BA11FC"/>
    <w:rsid w:val="00BA1351"/>
    <w:rsid w:val="00BA18CF"/>
    <w:rsid w:val="00BA1910"/>
    <w:rsid w:val="00BA1BBF"/>
    <w:rsid w:val="00BA1BEB"/>
    <w:rsid w:val="00BA1C8D"/>
    <w:rsid w:val="00BA1FC0"/>
    <w:rsid w:val="00BA2008"/>
    <w:rsid w:val="00BA21A5"/>
    <w:rsid w:val="00BA2298"/>
    <w:rsid w:val="00BA2440"/>
    <w:rsid w:val="00BA25D7"/>
    <w:rsid w:val="00BA25E9"/>
    <w:rsid w:val="00BA285A"/>
    <w:rsid w:val="00BA2A02"/>
    <w:rsid w:val="00BA2C0B"/>
    <w:rsid w:val="00BA2D32"/>
    <w:rsid w:val="00BA2D6B"/>
    <w:rsid w:val="00BA3056"/>
    <w:rsid w:val="00BA305A"/>
    <w:rsid w:val="00BA3448"/>
    <w:rsid w:val="00BA3B50"/>
    <w:rsid w:val="00BA42AB"/>
    <w:rsid w:val="00BA4418"/>
    <w:rsid w:val="00BA457D"/>
    <w:rsid w:val="00BA4609"/>
    <w:rsid w:val="00BA4618"/>
    <w:rsid w:val="00BA4635"/>
    <w:rsid w:val="00BA4664"/>
    <w:rsid w:val="00BA4820"/>
    <w:rsid w:val="00BA4AD9"/>
    <w:rsid w:val="00BA4B64"/>
    <w:rsid w:val="00BA4C49"/>
    <w:rsid w:val="00BA4D5F"/>
    <w:rsid w:val="00BA513D"/>
    <w:rsid w:val="00BA5252"/>
    <w:rsid w:val="00BA5285"/>
    <w:rsid w:val="00BA555C"/>
    <w:rsid w:val="00BA5704"/>
    <w:rsid w:val="00BA577A"/>
    <w:rsid w:val="00BA5791"/>
    <w:rsid w:val="00BA5873"/>
    <w:rsid w:val="00BA597F"/>
    <w:rsid w:val="00BA5A02"/>
    <w:rsid w:val="00BA5BAC"/>
    <w:rsid w:val="00BA5BF6"/>
    <w:rsid w:val="00BA5CA7"/>
    <w:rsid w:val="00BA5D55"/>
    <w:rsid w:val="00BA605D"/>
    <w:rsid w:val="00BA60CF"/>
    <w:rsid w:val="00BA6165"/>
    <w:rsid w:val="00BA62BC"/>
    <w:rsid w:val="00BA62CA"/>
    <w:rsid w:val="00BA647E"/>
    <w:rsid w:val="00BA6494"/>
    <w:rsid w:val="00BA67B7"/>
    <w:rsid w:val="00BA699B"/>
    <w:rsid w:val="00BA6A43"/>
    <w:rsid w:val="00BA6C6B"/>
    <w:rsid w:val="00BA6D03"/>
    <w:rsid w:val="00BA71F4"/>
    <w:rsid w:val="00BA7320"/>
    <w:rsid w:val="00BA7475"/>
    <w:rsid w:val="00BA74FF"/>
    <w:rsid w:val="00BA7575"/>
    <w:rsid w:val="00BA75B0"/>
    <w:rsid w:val="00BA7645"/>
    <w:rsid w:val="00BA779D"/>
    <w:rsid w:val="00BA7862"/>
    <w:rsid w:val="00BA7A53"/>
    <w:rsid w:val="00BA7D8E"/>
    <w:rsid w:val="00BA7E5A"/>
    <w:rsid w:val="00BB039B"/>
    <w:rsid w:val="00BB0487"/>
    <w:rsid w:val="00BB0527"/>
    <w:rsid w:val="00BB0625"/>
    <w:rsid w:val="00BB082A"/>
    <w:rsid w:val="00BB0AB7"/>
    <w:rsid w:val="00BB0E0C"/>
    <w:rsid w:val="00BB0E28"/>
    <w:rsid w:val="00BB15E6"/>
    <w:rsid w:val="00BB2058"/>
    <w:rsid w:val="00BB20E6"/>
    <w:rsid w:val="00BB20EF"/>
    <w:rsid w:val="00BB24D9"/>
    <w:rsid w:val="00BB2518"/>
    <w:rsid w:val="00BB26B5"/>
    <w:rsid w:val="00BB26C8"/>
    <w:rsid w:val="00BB2ADD"/>
    <w:rsid w:val="00BB2B18"/>
    <w:rsid w:val="00BB2BBC"/>
    <w:rsid w:val="00BB2C3B"/>
    <w:rsid w:val="00BB31E3"/>
    <w:rsid w:val="00BB32E1"/>
    <w:rsid w:val="00BB3BAF"/>
    <w:rsid w:val="00BB3CA0"/>
    <w:rsid w:val="00BB4164"/>
    <w:rsid w:val="00BB45BB"/>
    <w:rsid w:val="00BB4604"/>
    <w:rsid w:val="00BB461E"/>
    <w:rsid w:val="00BB463C"/>
    <w:rsid w:val="00BB46DE"/>
    <w:rsid w:val="00BB4813"/>
    <w:rsid w:val="00BB4892"/>
    <w:rsid w:val="00BB48A4"/>
    <w:rsid w:val="00BB4CA7"/>
    <w:rsid w:val="00BB4D57"/>
    <w:rsid w:val="00BB505E"/>
    <w:rsid w:val="00BB53EA"/>
    <w:rsid w:val="00BB54E9"/>
    <w:rsid w:val="00BB572F"/>
    <w:rsid w:val="00BB5895"/>
    <w:rsid w:val="00BB5A18"/>
    <w:rsid w:val="00BB5A4D"/>
    <w:rsid w:val="00BB5BAA"/>
    <w:rsid w:val="00BB5BC8"/>
    <w:rsid w:val="00BB5EA5"/>
    <w:rsid w:val="00BB5EC8"/>
    <w:rsid w:val="00BB6015"/>
    <w:rsid w:val="00BB61EB"/>
    <w:rsid w:val="00BB6205"/>
    <w:rsid w:val="00BB622F"/>
    <w:rsid w:val="00BB63DD"/>
    <w:rsid w:val="00BB6581"/>
    <w:rsid w:val="00BB69E4"/>
    <w:rsid w:val="00BB6CAE"/>
    <w:rsid w:val="00BB6EC4"/>
    <w:rsid w:val="00BB6F77"/>
    <w:rsid w:val="00BB6F8E"/>
    <w:rsid w:val="00BB7119"/>
    <w:rsid w:val="00BB724C"/>
    <w:rsid w:val="00BB7345"/>
    <w:rsid w:val="00BB734A"/>
    <w:rsid w:val="00BB739C"/>
    <w:rsid w:val="00BB739D"/>
    <w:rsid w:val="00BB7644"/>
    <w:rsid w:val="00BB765A"/>
    <w:rsid w:val="00BB7AB3"/>
    <w:rsid w:val="00BB7AF1"/>
    <w:rsid w:val="00BC0038"/>
    <w:rsid w:val="00BC047D"/>
    <w:rsid w:val="00BC0581"/>
    <w:rsid w:val="00BC0776"/>
    <w:rsid w:val="00BC0886"/>
    <w:rsid w:val="00BC0CCC"/>
    <w:rsid w:val="00BC0F21"/>
    <w:rsid w:val="00BC121F"/>
    <w:rsid w:val="00BC13E0"/>
    <w:rsid w:val="00BC14B3"/>
    <w:rsid w:val="00BC159A"/>
    <w:rsid w:val="00BC15F5"/>
    <w:rsid w:val="00BC1A58"/>
    <w:rsid w:val="00BC1C0D"/>
    <w:rsid w:val="00BC1D90"/>
    <w:rsid w:val="00BC1E5E"/>
    <w:rsid w:val="00BC2318"/>
    <w:rsid w:val="00BC24B0"/>
    <w:rsid w:val="00BC24C3"/>
    <w:rsid w:val="00BC2665"/>
    <w:rsid w:val="00BC26D0"/>
    <w:rsid w:val="00BC271F"/>
    <w:rsid w:val="00BC2AF8"/>
    <w:rsid w:val="00BC2D14"/>
    <w:rsid w:val="00BC2E1F"/>
    <w:rsid w:val="00BC2EBF"/>
    <w:rsid w:val="00BC2FC0"/>
    <w:rsid w:val="00BC3098"/>
    <w:rsid w:val="00BC321B"/>
    <w:rsid w:val="00BC3226"/>
    <w:rsid w:val="00BC3D9C"/>
    <w:rsid w:val="00BC3F21"/>
    <w:rsid w:val="00BC4068"/>
    <w:rsid w:val="00BC422F"/>
    <w:rsid w:val="00BC4487"/>
    <w:rsid w:val="00BC463D"/>
    <w:rsid w:val="00BC4714"/>
    <w:rsid w:val="00BC4FFF"/>
    <w:rsid w:val="00BC51BD"/>
    <w:rsid w:val="00BC5304"/>
    <w:rsid w:val="00BC53AE"/>
    <w:rsid w:val="00BC5486"/>
    <w:rsid w:val="00BC5505"/>
    <w:rsid w:val="00BC5962"/>
    <w:rsid w:val="00BC5A27"/>
    <w:rsid w:val="00BC5CCC"/>
    <w:rsid w:val="00BC5F77"/>
    <w:rsid w:val="00BC600F"/>
    <w:rsid w:val="00BC6180"/>
    <w:rsid w:val="00BC6590"/>
    <w:rsid w:val="00BC66CC"/>
    <w:rsid w:val="00BC68E2"/>
    <w:rsid w:val="00BC6931"/>
    <w:rsid w:val="00BC6A2E"/>
    <w:rsid w:val="00BC6AEB"/>
    <w:rsid w:val="00BC6B04"/>
    <w:rsid w:val="00BC6B68"/>
    <w:rsid w:val="00BC6EF5"/>
    <w:rsid w:val="00BC6F45"/>
    <w:rsid w:val="00BC78AC"/>
    <w:rsid w:val="00BC7DA7"/>
    <w:rsid w:val="00BC7F1E"/>
    <w:rsid w:val="00BC7F3C"/>
    <w:rsid w:val="00BD00EA"/>
    <w:rsid w:val="00BD0525"/>
    <w:rsid w:val="00BD06C6"/>
    <w:rsid w:val="00BD0794"/>
    <w:rsid w:val="00BD0B21"/>
    <w:rsid w:val="00BD0BED"/>
    <w:rsid w:val="00BD0CF7"/>
    <w:rsid w:val="00BD0DB3"/>
    <w:rsid w:val="00BD0F93"/>
    <w:rsid w:val="00BD1244"/>
    <w:rsid w:val="00BD1390"/>
    <w:rsid w:val="00BD1420"/>
    <w:rsid w:val="00BD15E9"/>
    <w:rsid w:val="00BD17E6"/>
    <w:rsid w:val="00BD18D3"/>
    <w:rsid w:val="00BD196E"/>
    <w:rsid w:val="00BD1AF8"/>
    <w:rsid w:val="00BD200A"/>
    <w:rsid w:val="00BD203F"/>
    <w:rsid w:val="00BD213A"/>
    <w:rsid w:val="00BD239F"/>
    <w:rsid w:val="00BD24EC"/>
    <w:rsid w:val="00BD26D3"/>
    <w:rsid w:val="00BD2772"/>
    <w:rsid w:val="00BD28F2"/>
    <w:rsid w:val="00BD2DCD"/>
    <w:rsid w:val="00BD2EE1"/>
    <w:rsid w:val="00BD3166"/>
    <w:rsid w:val="00BD3376"/>
    <w:rsid w:val="00BD3377"/>
    <w:rsid w:val="00BD338A"/>
    <w:rsid w:val="00BD3390"/>
    <w:rsid w:val="00BD36B2"/>
    <w:rsid w:val="00BD3AAE"/>
    <w:rsid w:val="00BD3C2D"/>
    <w:rsid w:val="00BD3C33"/>
    <w:rsid w:val="00BD3E14"/>
    <w:rsid w:val="00BD3E1F"/>
    <w:rsid w:val="00BD4053"/>
    <w:rsid w:val="00BD417D"/>
    <w:rsid w:val="00BD4507"/>
    <w:rsid w:val="00BD4708"/>
    <w:rsid w:val="00BD4790"/>
    <w:rsid w:val="00BD496A"/>
    <w:rsid w:val="00BD4C84"/>
    <w:rsid w:val="00BD4CD9"/>
    <w:rsid w:val="00BD4E6D"/>
    <w:rsid w:val="00BD4FA7"/>
    <w:rsid w:val="00BD51DE"/>
    <w:rsid w:val="00BD5597"/>
    <w:rsid w:val="00BD5669"/>
    <w:rsid w:val="00BD5B4D"/>
    <w:rsid w:val="00BD5B86"/>
    <w:rsid w:val="00BD5BF7"/>
    <w:rsid w:val="00BD5C4F"/>
    <w:rsid w:val="00BD6079"/>
    <w:rsid w:val="00BD64B0"/>
    <w:rsid w:val="00BD653E"/>
    <w:rsid w:val="00BD6707"/>
    <w:rsid w:val="00BD6930"/>
    <w:rsid w:val="00BD6C50"/>
    <w:rsid w:val="00BD6D62"/>
    <w:rsid w:val="00BD6E50"/>
    <w:rsid w:val="00BD6E9C"/>
    <w:rsid w:val="00BD717C"/>
    <w:rsid w:val="00BD728F"/>
    <w:rsid w:val="00BD785F"/>
    <w:rsid w:val="00BD7A3B"/>
    <w:rsid w:val="00BD7B87"/>
    <w:rsid w:val="00BD7CB5"/>
    <w:rsid w:val="00BD7DFC"/>
    <w:rsid w:val="00BD7E92"/>
    <w:rsid w:val="00BD7F3D"/>
    <w:rsid w:val="00BD7F86"/>
    <w:rsid w:val="00BE0024"/>
    <w:rsid w:val="00BE00B9"/>
    <w:rsid w:val="00BE015C"/>
    <w:rsid w:val="00BE04B5"/>
    <w:rsid w:val="00BE0639"/>
    <w:rsid w:val="00BE0806"/>
    <w:rsid w:val="00BE0825"/>
    <w:rsid w:val="00BE08DD"/>
    <w:rsid w:val="00BE097B"/>
    <w:rsid w:val="00BE0AE6"/>
    <w:rsid w:val="00BE0AED"/>
    <w:rsid w:val="00BE0BDF"/>
    <w:rsid w:val="00BE0BE7"/>
    <w:rsid w:val="00BE0E6B"/>
    <w:rsid w:val="00BE0ECD"/>
    <w:rsid w:val="00BE105B"/>
    <w:rsid w:val="00BE11AD"/>
    <w:rsid w:val="00BE14F7"/>
    <w:rsid w:val="00BE177D"/>
    <w:rsid w:val="00BE1904"/>
    <w:rsid w:val="00BE1FBE"/>
    <w:rsid w:val="00BE1FC9"/>
    <w:rsid w:val="00BE22C5"/>
    <w:rsid w:val="00BE23EA"/>
    <w:rsid w:val="00BE25A0"/>
    <w:rsid w:val="00BE26BB"/>
    <w:rsid w:val="00BE29CF"/>
    <w:rsid w:val="00BE2AA0"/>
    <w:rsid w:val="00BE2ABA"/>
    <w:rsid w:val="00BE2AC1"/>
    <w:rsid w:val="00BE2F4F"/>
    <w:rsid w:val="00BE320E"/>
    <w:rsid w:val="00BE32C3"/>
    <w:rsid w:val="00BE36DF"/>
    <w:rsid w:val="00BE3906"/>
    <w:rsid w:val="00BE39FD"/>
    <w:rsid w:val="00BE3C89"/>
    <w:rsid w:val="00BE3CAA"/>
    <w:rsid w:val="00BE3E7F"/>
    <w:rsid w:val="00BE3F07"/>
    <w:rsid w:val="00BE3FD4"/>
    <w:rsid w:val="00BE4054"/>
    <w:rsid w:val="00BE408F"/>
    <w:rsid w:val="00BE4170"/>
    <w:rsid w:val="00BE4379"/>
    <w:rsid w:val="00BE4707"/>
    <w:rsid w:val="00BE4860"/>
    <w:rsid w:val="00BE4989"/>
    <w:rsid w:val="00BE4A20"/>
    <w:rsid w:val="00BE520B"/>
    <w:rsid w:val="00BE554B"/>
    <w:rsid w:val="00BE55D9"/>
    <w:rsid w:val="00BE566B"/>
    <w:rsid w:val="00BE575E"/>
    <w:rsid w:val="00BE5AED"/>
    <w:rsid w:val="00BE5CA9"/>
    <w:rsid w:val="00BE5CEC"/>
    <w:rsid w:val="00BE5ED4"/>
    <w:rsid w:val="00BE5F78"/>
    <w:rsid w:val="00BE5FFA"/>
    <w:rsid w:val="00BE61BF"/>
    <w:rsid w:val="00BE62B3"/>
    <w:rsid w:val="00BE6378"/>
    <w:rsid w:val="00BE64EA"/>
    <w:rsid w:val="00BE67B8"/>
    <w:rsid w:val="00BE6802"/>
    <w:rsid w:val="00BE6878"/>
    <w:rsid w:val="00BE6C47"/>
    <w:rsid w:val="00BE6E9C"/>
    <w:rsid w:val="00BE6F5E"/>
    <w:rsid w:val="00BE7422"/>
    <w:rsid w:val="00BE752A"/>
    <w:rsid w:val="00BE779C"/>
    <w:rsid w:val="00BE7892"/>
    <w:rsid w:val="00BE7B6D"/>
    <w:rsid w:val="00BE7BD9"/>
    <w:rsid w:val="00BE7C5A"/>
    <w:rsid w:val="00BE7D6D"/>
    <w:rsid w:val="00BE7ED1"/>
    <w:rsid w:val="00BF01C8"/>
    <w:rsid w:val="00BF0871"/>
    <w:rsid w:val="00BF092A"/>
    <w:rsid w:val="00BF0BA4"/>
    <w:rsid w:val="00BF0C02"/>
    <w:rsid w:val="00BF0DB6"/>
    <w:rsid w:val="00BF1013"/>
    <w:rsid w:val="00BF125E"/>
    <w:rsid w:val="00BF1313"/>
    <w:rsid w:val="00BF1738"/>
    <w:rsid w:val="00BF19EA"/>
    <w:rsid w:val="00BF1BAD"/>
    <w:rsid w:val="00BF1C7E"/>
    <w:rsid w:val="00BF21AE"/>
    <w:rsid w:val="00BF23EA"/>
    <w:rsid w:val="00BF248A"/>
    <w:rsid w:val="00BF27B9"/>
    <w:rsid w:val="00BF2AA1"/>
    <w:rsid w:val="00BF2E2C"/>
    <w:rsid w:val="00BF321E"/>
    <w:rsid w:val="00BF3508"/>
    <w:rsid w:val="00BF3545"/>
    <w:rsid w:val="00BF37FD"/>
    <w:rsid w:val="00BF3980"/>
    <w:rsid w:val="00BF3E92"/>
    <w:rsid w:val="00BF4267"/>
    <w:rsid w:val="00BF433A"/>
    <w:rsid w:val="00BF44FE"/>
    <w:rsid w:val="00BF45DE"/>
    <w:rsid w:val="00BF4845"/>
    <w:rsid w:val="00BF4E7E"/>
    <w:rsid w:val="00BF4ECB"/>
    <w:rsid w:val="00BF4FBD"/>
    <w:rsid w:val="00BF5111"/>
    <w:rsid w:val="00BF51D3"/>
    <w:rsid w:val="00BF535E"/>
    <w:rsid w:val="00BF5406"/>
    <w:rsid w:val="00BF545E"/>
    <w:rsid w:val="00BF54AA"/>
    <w:rsid w:val="00BF5544"/>
    <w:rsid w:val="00BF55F0"/>
    <w:rsid w:val="00BF56B5"/>
    <w:rsid w:val="00BF570F"/>
    <w:rsid w:val="00BF5825"/>
    <w:rsid w:val="00BF584E"/>
    <w:rsid w:val="00BF58E7"/>
    <w:rsid w:val="00BF5A0A"/>
    <w:rsid w:val="00BF5BDE"/>
    <w:rsid w:val="00BF5E8B"/>
    <w:rsid w:val="00BF5F4A"/>
    <w:rsid w:val="00BF62C2"/>
    <w:rsid w:val="00BF62F9"/>
    <w:rsid w:val="00BF68CF"/>
    <w:rsid w:val="00BF6B3E"/>
    <w:rsid w:val="00BF6D56"/>
    <w:rsid w:val="00BF7155"/>
    <w:rsid w:val="00BF74F2"/>
    <w:rsid w:val="00BF75B3"/>
    <w:rsid w:val="00BF7A9D"/>
    <w:rsid w:val="00BF7F70"/>
    <w:rsid w:val="00C000D3"/>
    <w:rsid w:val="00C00436"/>
    <w:rsid w:val="00C0068D"/>
    <w:rsid w:val="00C008B0"/>
    <w:rsid w:val="00C00A97"/>
    <w:rsid w:val="00C00AB6"/>
    <w:rsid w:val="00C00AD9"/>
    <w:rsid w:val="00C00B0A"/>
    <w:rsid w:val="00C00CD2"/>
    <w:rsid w:val="00C00F49"/>
    <w:rsid w:val="00C00F67"/>
    <w:rsid w:val="00C01726"/>
    <w:rsid w:val="00C01C59"/>
    <w:rsid w:val="00C01C9D"/>
    <w:rsid w:val="00C01F37"/>
    <w:rsid w:val="00C020C5"/>
    <w:rsid w:val="00C024CA"/>
    <w:rsid w:val="00C024D4"/>
    <w:rsid w:val="00C02848"/>
    <w:rsid w:val="00C02881"/>
    <w:rsid w:val="00C02A9D"/>
    <w:rsid w:val="00C02D43"/>
    <w:rsid w:val="00C02F66"/>
    <w:rsid w:val="00C03020"/>
    <w:rsid w:val="00C030EB"/>
    <w:rsid w:val="00C034EC"/>
    <w:rsid w:val="00C03789"/>
    <w:rsid w:val="00C03821"/>
    <w:rsid w:val="00C03AD8"/>
    <w:rsid w:val="00C03BB4"/>
    <w:rsid w:val="00C03C8F"/>
    <w:rsid w:val="00C03CA0"/>
    <w:rsid w:val="00C03D34"/>
    <w:rsid w:val="00C03FF8"/>
    <w:rsid w:val="00C0403B"/>
    <w:rsid w:val="00C04269"/>
    <w:rsid w:val="00C04983"/>
    <w:rsid w:val="00C04993"/>
    <w:rsid w:val="00C04DE0"/>
    <w:rsid w:val="00C04E97"/>
    <w:rsid w:val="00C05861"/>
    <w:rsid w:val="00C05CA9"/>
    <w:rsid w:val="00C0603E"/>
    <w:rsid w:val="00C063AC"/>
    <w:rsid w:val="00C06501"/>
    <w:rsid w:val="00C06843"/>
    <w:rsid w:val="00C06AAE"/>
    <w:rsid w:val="00C06E4B"/>
    <w:rsid w:val="00C070E4"/>
    <w:rsid w:val="00C07153"/>
    <w:rsid w:val="00C071DF"/>
    <w:rsid w:val="00C0730D"/>
    <w:rsid w:val="00C0742C"/>
    <w:rsid w:val="00C074BD"/>
    <w:rsid w:val="00C07B24"/>
    <w:rsid w:val="00C07B49"/>
    <w:rsid w:val="00C07CE9"/>
    <w:rsid w:val="00C07E84"/>
    <w:rsid w:val="00C07FF8"/>
    <w:rsid w:val="00C10639"/>
    <w:rsid w:val="00C10988"/>
    <w:rsid w:val="00C1098A"/>
    <w:rsid w:val="00C10B7D"/>
    <w:rsid w:val="00C10EB2"/>
    <w:rsid w:val="00C10F8F"/>
    <w:rsid w:val="00C1106C"/>
    <w:rsid w:val="00C11131"/>
    <w:rsid w:val="00C111FB"/>
    <w:rsid w:val="00C11313"/>
    <w:rsid w:val="00C115F5"/>
    <w:rsid w:val="00C117F0"/>
    <w:rsid w:val="00C1184C"/>
    <w:rsid w:val="00C11FBB"/>
    <w:rsid w:val="00C1212A"/>
    <w:rsid w:val="00C1219E"/>
    <w:rsid w:val="00C122CC"/>
    <w:rsid w:val="00C12694"/>
    <w:rsid w:val="00C12720"/>
    <w:rsid w:val="00C12810"/>
    <w:rsid w:val="00C1292D"/>
    <w:rsid w:val="00C12941"/>
    <w:rsid w:val="00C12C33"/>
    <w:rsid w:val="00C12DEB"/>
    <w:rsid w:val="00C12E02"/>
    <w:rsid w:val="00C12E07"/>
    <w:rsid w:val="00C12E5A"/>
    <w:rsid w:val="00C12FB6"/>
    <w:rsid w:val="00C13078"/>
    <w:rsid w:val="00C13150"/>
    <w:rsid w:val="00C1317A"/>
    <w:rsid w:val="00C131A9"/>
    <w:rsid w:val="00C13252"/>
    <w:rsid w:val="00C133BB"/>
    <w:rsid w:val="00C13565"/>
    <w:rsid w:val="00C13768"/>
    <w:rsid w:val="00C138FF"/>
    <w:rsid w:val="00C13A13"/>
    <w:rsid w:val="00C13C45"/>
    <w:rsid w:val="00C13F93"/>
    <w:rsid w:val="00C13FFA"/>
    <w:rsid w:val="00C1453F"/>
    <w:rsid w:val="00C14572"/>
    <w:rsid w:val="00C1461C"/>
    <w:rsid w:val="00C14890"/>
    <w:rsid w:val="00C14AF8"/>
    <w:rsid w:val="00C14B7A"/>
    <w:rsid w:val="00C14CE3"/>
    <w:rsid w:val="00C14DBF"/>
    <w:rsid w:val="00C14FCF"/>
    <w:rsid w:val="00C1513A"/>
    <w:rsid w:val="00C154FE"/>
    <w:rsid w:val="00C15752"/>
    <w:rsid w:val="00C15952"/>
    <w:rsid w:val="00C16100"/>
    <w:rsid w:val="00C161A6"/>
    <w:rsid w:val="00C161B7"/>
    <w:rsid w:val="00C166DE"/>
    <w:rsid w:val="00C167E8"/>
    <w:rsid w:val="00C16EF0"/>
    <w:rsid w:val="00C172A7"/>
    <w:rsid w:val="00C1753E"/>
    <w:rsid w:val="00C175BD"/>
    <w:rsid w:val="00C1768F"/>
    <w:rsid w:val="00C179A9"/>
    <w:rsid w:val="00C17EAA"/>
    <w:rsid w:val="00C2019E"/>
    <w:rsid w:val="00C2028D"/>
    <w:rsid w:val="00C2029D"/>
    <w:rsid w:val="00C20328"/>
    <w:rsid w:val="00C205C1"/>
    <w:rsid w:val="00C207FC"/>
    <w:rsid w:val="00C2083D"/>
    <w:rsid w:val="00C20843"/>
    <w:rsid w:val="00C20B30"/>
    <w:rsid w:val="00C20B5D"/>
    <w:rsid w:val="00C20E17"/>
    <w:rsid w:val="00C20E61"/>
    <w:rsid w:val="00C20EA4"/>
    <w:rsid w:val="00C21314"/>
    <w:rsid w:val="00C21739"/>
    <w:rsid w:val="00C217B6"/>
    <w:rsid w:val="00C21D4D"/>
    <w:rsid w:val="00C21DEF"/>
    <w:rsid w:val="00C21E40"/>
    <w:rsid w:val="00C222C1"/>
    <w:rsid w:val="00C222CA"/>
    <w:rsid w:val="00C2265C"/>
    <w:rsid w:val="00C22762"/>
    <w:rsid w:val="00C228E4"/>
    <w:rsid w:val="00C22E4B"/>
    <w:rsid w:val="00C23078"/>
    <w:rsid w:val="00C23145"/>
    <w:rsid w:val="00C2324A"/>
    <w:rsid w:val="00C232C7"/>
    <w:rsid w:val="00C233AA"/>
    <w:rsid w:val="00C23540"/>
    <w:rsid w:val="00C237B9"/>
    <w:rsid w:val="00C23861"/>
    <w:rsid w:val="00C23881"/>
    <w:rsid w:val="00C23894"/>
    <w:rsid w:val="00C23C09"/>
    <w:rsid w:val="00C23E07"/>
    <w:rsid w:val="00C23F37"/>
    <w:rsid w:val="00C2400D"/>
    <w:rsid w:val="00C240AD"/>
    <w:rsid w:val="00C24349"/>
    <w:rsid w:val="00C245DD"/>
    <w:rsid w:val="00C246D6"/>
    <w:rsid w:val="00C24A9F"/>
    <w:rsid w:val="00C24B99"/>
    <w:rsid w:val="00C24ED8"/>
    <w:rsid w:val="00C25356"/>
    <w:rsid w:val="00C25392"/>
    <w:rsid w:val="00C25681"/>
    <w:rsid w:val="00C258E6"/>
    <w:rsid w:val="00C25A35"/>
    <w:rsid w:val="00C25BF3"/>
    <w:rsid w:val="00C25DEC"/>
    <w:rsid w:val="00C25E77"/>
    <w:rsid w:val="00C25F85"/>
    <w:rsid w:val="00C261A0"/>
    <w:rsid w:val="00C26376"/>
    <w:rsid w:val="00C26905"/>
    <w:rsid w:val="00C26992"/>
    <w:rsid w:val="00C26DFE"/>
    <w:rsid w:val="00C26EDC"/>
    <w:rsid w:val="00C27235"/>
    <w:rsid w:val="00C27399"/>
    <w:rsid w:val="00C277E8"/>
    <w:rsid w:val="00C278AA"/>
    <w:rsid w:val="00C279BC"/>
    <w:rsid w:val="00C279E2"/>
    <w:rsid w:val="00C27CC4"/>
    <w:rsid w:val="00C27F5C"/>
    <w:rsid w:val="00C27F75"/>
    <w:rsid w:val="00C300F0"/>
    <w:rsid w:val="00C30191"/>
    <w:rsid w:val="00C30226"/>
    <w:rsid w:val="00C30412"/>
    <w:rsid w:val="00C30585"/>
    <w:rsid w:val="00C30655"/>
    <w:rsid w:val="00C307C9"/>
    <w:rsid w:val="00C308A2"/>
    <w:rsid w:val="00C308E1"/>
    <w:rsid w:val="00C30A16"/>
    <w:rsid w:val="00C30CDC"/>
    <w:rsid w:val="00C30F59"/>
    <w:rsid w:val="00C31326"/>
    <w:rsid w:val="00C316FE"/>
    <w:rsid w:val="00C31BAD"/>
    <w:rsid w:val="00C31F07"/>
    <w:rsid w:val="00C320C4"/>
    <w:rsid w:val="00C3217C"/>
    <w:rsid w:val="00C322E4"/>
    <w:rsid w:val="00C3248E"/>
    <w:rsid w:val="00C325B5"/>
    <w:rsid w:val="00C32773"/>
    <w:rsid w:val="00C32C3C"/>
    <w:rsid w:val="00C32D3E"/>
    <w:rsid w:val="00C33074"/>
    <w:rsid w:val="00C332E6"/>
    <w:rsid w:val="00C33336"/>
    <w:rsid w:val="00C3345C"/>
    <w:rsid w:val="00C33470"/>
    <w:rsid w:val="00C33799"/>
    <w:rsid w:val="00C33893"/>
    <w:rsid w:val="00C338D4"/>
    <w:rsid w:val="00C33B42"/>
    <w:rsid w:val="00C33C72"/>
    <w:rsid w:val="00C33DB2"/>
    <w:rsid w:val="00C34028"/>
    <w:rsid w:val="00C3402B"/>
    <w:rsid w:val="00C340D1"/>
    <w:rsid w:val="00C34496"/>
    <w:rsid w:val="00C34583"/>
    <w:rsid w:val="00C345F5"/>
    <w:rsid w:val="00C34878"/>
    <w:rsid w:val="00C34DD2"/>
    <w:rsid w:val="00C35089"/>
    <w:rsid w:val="00C35166"/>
    <w:rsid w:val="00C356E7"/>
    <w:rsid w:val="00C3573F"/>
    <w:rsid w:val="00C361E0"/>
    <w:rsid w:val="00C362E8"/>
    <w:rsid w:val="00C363F5"/>
    <w:rsid w:val="00C364C9"/>
    <w:rsid w:val="00C36595"/>
    <w:rsid w:val="00C36642"/>
    <w:rsid w:val="00C36AEC"/>
    <w:rsid w:val="00C36CB1"/>
    <w:rsid w:val="00C36CC4"/>
    <w:rsid w:val="00C37090"/>
    <w:rsid w:val="00C37376"/>
    <w:rsid w:val="00C3749E"/>
    <w:rsid w:val="00C37892"/>
    <w:rsid w:val="00C3794B"/>
    <w:rsid w:val="00C37BEA"/>
    <w:rsid w:val="00C37C93"/>
    <w:rsid w:val="00C37F01"/>
    <w:rsid w:val="00C37F8D"/>
    <w:rsid w:val="00C37FD2"/>
    <w:rsid w:val="00C40016"/>
    <w:rsid w:val="00C40133"/>
    <w:rsid w:val="00C40165"/>
    <w:rsid w:val="00C40189"/>
    <w:rsid w:val="00C40191"/>
    <w:rsid w:val="00C4026B"/>
    <w:rsid w:val="00C4037F"/>
    <w:rsid w:val="00C40477"/>
    <w:rsid w:val="00C40679"/>
    <w:rsid w:val="00C407B2"/>
    <w:rsid w:val="00C40853"/>
    <w:rsid w:val="00C408AF"/>
    <w:rsid w:val="00C40B16"/>
    <w:rsid w:val="00C40D68"/>
    <w:rsid w:val="00C40D6B"/>
    <w:rsid w:val="00C41093"/>
    <w:rsid w:val="00C41397"/>
    <w:rsid w:val="00C4144D"/>
    <w:rsid w:val="00C41A02"/>
    <w:rsid w:val="00C41C1A"/>
    <w:rsid w:val="00C41C27"/>
    <w:rsid w:val="00C41F82"/>
    <w:rsid w:val="00C424A6"/>
    <w:rsid w:val="00C4261B"/>
    <w:rsid w:val="00C4267C"/>
    <w:rsid w:val="00C42F4A"/>
    <w:rsid w:val="00C42F7A"/>
    <w:rsid w:val="00C43262"/>
    <w:rsid w:val="00C432E7"/>
    <w:rsid w:val="00C43418"/>
    <w:rsid w:val="00C43560"/>
    <w:rsid w:val="00C43AD4"/>
    <w:rsid w:val="00C43DF2"/>
    <w:rsid w:val="00C44003"/>
    <w:rsid w:val="00C440FD"/>
    <w:rsid w:val="00C44542"/>
    <w:rsid w:val="00C44622"/>
    <w:rsid w:val="00C446DD"/>
    <w:rsid w:val="00C449A0"/>
    <w:rsid w:val="00C44AB3"/>
    <w:rsid w:val="00C44B45"/>
    <w:rsid w:val="00C44D1D"/>
    <w:rsid w:val="00C44E67"/>
    <w:rsid w:val="00C44EAF"/>
    <w:rsid w:val="00C44EE2"/>
    <w:rsid w:val="00C44F0E"/>
    <w:rsid w:val="00C44F99"/>
    <w:rsid w:val="00C4506B"/>
    <w:rsid w:val="00C456BD"/>
    <w:rsid w:val="00C459EF"/>
    <w:rsid w:val="00C45D2C"/>
    <w:rsid w:val="00C45D3A"/>
    <w:rsid w:val="00C46194"/>
    <w:rsid w:val="00C461D9"/>
    <w:rsid w:val="00C4642A"/>
    <w:rsid w:val="00C46453"/>
    <w:rsid w:val="00C4646B"/>
    <w:rsid w:val="00C46503"/>
    <w:rsid w:val="00C467D4"/>
    <w:rsid w:val="00C46919"/>
    <w:rsid w:val="00C46E15"/>
    <w:rsid w:val="00C46FAC"/>
    <w:rsid w:val="00C47072"/>
    <w:rsid w:val="00C47192"/>
    <w:rsid w:val="00C478C6"/>
    <w:rsid w:val="00C47C3A"/>
    <w:rsid w:val="00C47CD1"/>
    <w:rsid w:val="00C47F4D"/>
    <w:rsid w:val="00C50391"/>
    <w:rsid w:val="00C505CF"/>
    <w:rsid w:val="00C506A5"/>
    <w:rsid w:val="00C50828"/>
    <w:rsid w:val="00C50897"/>
    <w:rsid w:val="00C508D2"/>
    <w:rsid w:val="00C50931"/>
    <w:rsid w:val="00C50AF4"/>
    <w:rsid w:val="00C50BD2"/>
    <w:rsid w:val="00C50CDB"/>
    <w:rsid w:val="00C50E1A"/>
    <w:rsid w:val="00C50FFB"/>
    <w:rsid w:val="00C5107A"/>
    <w:rsid w:val="00C512AC"/>
    <w:rsid w:val="00C515FD"/>
    <w:rsid w:val="00C51944"/>
    <w:rsid w:val="00C519BE"/>
    <w:rsid w:val="00C51B91"/>
    <w:rsid w:val="00C51D1E"/>
    <w:rsid w:val="00C51E26"/>
    <w:rsid w:val="00C51F5A"/>
    <w:rsid w:val="00C5212D"/>
    <w:rsid w:val="00C521E9"/>
    <w:rsid w:val="00C52300"/>
    <w:rsid w:val="00C52683"/>
    <w:rsid w:val="00C52814"/>
    <w:rsid w:val="00C52950"/>
    <w:rsid w:val="00C52EA9"/>
    <w:rsid w:val="00C5300B"/>
    <w:rsid w:val="00C530B1"/>
    <w:rsid w:val="00C5312B"/>
    <w:rsid w:val="00C53472"/>
    <w:rsid w:val="00C53541"/>
    <w:rsid w:val="00C53615"/>
    <w:rsid w:val="00C5373D"/>
    <w:rsid w:val="00C53EB6"/>
    <w:rsid w:val="00C53F2B"/>
    <w:rsid w:val="00C54350"/>
    <w:rsid w:val="00C54586"/>
    <w:rsid w:val="00C547B6"/>
    <w:rsid w:val="00C54D4D"/>
    <w:rsid w:val="00C54EAF"/>
    <w:rsid w:val="00C54F01"/>
    <w:rsid w:val="00C54F96"/>
    <w:rsid w:val="00C55029"/>
    <w:rsid w:val="00C55079"/>
    <w:rsid w:val="00C55221"/>
    <w:rsid w:val="00C552C7"/>
    <w:rsid w:val="00C55519"/>
    <w:rsid w:val="00C55857"/>
    <w:rsid w:val="00C55A74"/>
    <w:rsid w:val="00C55B0F"/>
    <w:rsid w:val="00C55BA0"/>
    <w:rsid w:val="00C56012"/>
    <w:rsid w:val="00C5619B"/>
    <w:rsid w:val="00C56572"/>
    <w:rsid w:val="00C5657C"/>
    <w:rsid w:val="00C567EA"/>
    <w:rsid w:val="00C567FE"/>
    <w:rsid w:val="00C56A2B"/>
    <w:rsid w:val="00C56B55"/>
    <w:rsid w:val="00C56FD6"/>
    <w:rsid w:val="00C57050"/>
    <w:rsid w:val="00C57113"/>
    <w:rsid w:val="00C573AC"/>
    <w:rsid w:val="00C574A9"/>
    <w:rsid w:val="00C57574"/>
    <w:rsid w:val="00C576CF"/>
    <w:rsid w:val="00C5788D"/>
    <w:rsid w:val="00C57949"/>
    <w:rsid w:val="00C57AD0"/>
    <w:rsid w:val="00C57F14"/>
    <w:rsid w:val="00C60353"/>
    <w:rsid w:val="00C603F7"/>
    <w:rsid w:val="00C60A8B"/>
    <w:rsid w:val="00C60CBC"/>
    <w:rsid w:val="00C60D34"/>
    <w:rsid w:val="00C60ECC"/>
    <w:rsid w:val="00C61426"/>
    <w:rsid w:val="00C61975"/>
    <w:rsid w:val="00C619B7"/>
    <w:rsid w:val="00C61A69"/>
    <w:rsid w:val="00C61AC6"/>
    <w:rsid w:val="00C61D1D"/>
    <w:rsid w:val="00C61FE5"/>
    <w:rsid w:val="00C625A4"/>
    <w:rsid w:val="00C62778"/>
    <w:rsid w:val="00C62875"/>
    <w:rsid w:val="00C62AF0"/>
    <w:rsid w:val="00C62B80"/>
    <w:rsid w:val="00C62D54"/>
    <w:rsid w:val="00C6321C"/>
    <w:rsid w:val="00C639E0"/>
    <w:rsid w:val="00C63B5F"/>
    <w:rsid w:val="00C63DDC"/>
    <w:rsid w:val="00C63F5F"/>
    <w:rsid w:val="00C64044"/>
    <w:rsid w:val="00C6410A"/>
    <w:rsid w:val="00C642ED"/>
    <w:rsid w:val="00C64330"/>
    <w:rsid w:val="00C646CB"/>
    <w:rsid w:val="00C64712"/>
    <w:rsid w:val="00C64A1E"/>
    <w:rsid w:val="00C64A2A"/>
    <w:rsid w:val="00C64B45"/>
    <w:rsid w:val="00C64D92"/>
    <w:rsid w:val="00C64F45"/>
    <w:rsid w:val="00C64FA5"/>
    <w:rsid w:val="00C64FC5"/>
    <w:rsid w:val="00C65089"/>
    <w:rsid w:val="00C654A7"/>
    <w:rsid w:val="00C654AC"/>
    <w:rsid w:val="00C656D8"/>
    <w:rsid w:val="00C657EF"/>
    <w:rsid w:val="00C65A25"/>
    <w:rsid w:val="00C65D4D"/>
    <w:rsid w:val="00C6610E"/>
    <w:rsid w:val="00C6618C"/>
    <w:rsid w:val="00C663C4"/>
    <w:rsid w:val="00C66746"/>
    <w:rsid w:val="00C669BF"/>
    <w:rsid w:val="00C66A64"/>
    <w:rsid w:val="00C66BC9"/>
    <w:rsid w:val="00C66C38"/>
    <w:rsid w:val="00C6702E"/>
    <w:rsid w:val="00C67598"/>
    <w:rsid w:val="00C67C66"/>
    <w:rsid w:val="00C67D57"/>
    <w:rsid w:val="00C67FE9"/>
    <w:rsid w:val="00C70639"/>
    <w:rsid w:val="00C708C8"/>
    <w:rsid w:val="00C708F5"/>
    <w:rsid w:val="00C709E6"/>
    <w:rsid w:val="00C70F6F"/>
    <w:rsid w:val="00C712CE"/>
    <w:rsid w:val="00C7140A"/>
    <w:rsid w:val="00C718F0"/>
    <w:rsid w:val="00C71929"/>
    <w:rsid w:val="00C723CC"/>
    <w:rsid w:val="00C72431"/>
    <w:rsid w:val="00C7260F"/>
    <w:rsid w:val="00C7291D"/>
    <w:rsid w:val="00C729D1"/>
    <w:rsid w:val="00C72A43"/>
    <w:rsid w:val="00C72B67"/>
    <w:rsid w:val="00C72BAB"/>
    <w:rsid w:val="00C72C6E"/>
    <w:rsid w:val="00C72E39"/>
    <w:rsid w:val="00C73398"/>
    <w:rsid w:val="00C734BD"/>
    <w:rsid w:val="00C737E8"/>
    <w:rsid w:val="00C73811"/>
    <w:rsid w:val="00C73A4F"/>
    <w:rsid w:val="00C73D16"/>
    <w:rsid w:val="00C73D83"/>
    <w:rsid w:val="00C73DEC"/>
    <w:rsid w:val="00C73E81"/>
    <w:rsid w:val="00C7420C"/>
    <w:rsid w:val="00C743B6"/>
    <w:rsid w:val="00C744B4"/>
    <w:rsid w:val="00C745B6"/>
    <w:rsid w:val="00C74844"/>
    <w:rsid w:val="00C749C5"/>
    <w:rsid w:val="00C74A14"/>
    <w:rsid w:val="00C74D41"/>
    <w:rsid w:val="00C74F40"/>
    <w:rsid w:val="00C7582E"/>
    <w:rsid w:val="00C7595A"/>
    <w:rsid w:val="00C75BA5"/>
    <w:rsid w:val="00C75BCF"/>
    <w:rsid w:val="00C75BF8"/>
    <w:rsid w:val="00C75CC4"/>
    <w:rsid w:val="00C75D9D"/>
    <w:rsid w:val="00C760DC"/>
    <w:rsid w:val="00C76161"/>
    <w:rsid w:val="00C76850"/>
    <w:rsid w:val="00C76B20"/>
    <w:rsid w:val="00C76B66"/>
    <w:rsid w:val="00C76F4C"/>
    <w:rsid w:val="00C7717B"/>
    <w:rsid w:val="00C77621"/>
    <w:rsid w:val="00C7767C"/>
    <w:rsid w:val="00C77931"/>
    <w:rsid w:val="00C77A08"/>
    <w:rsid w:val="00C77A33"/>
    <w:rsid w:val="00C77A4F"/>
    <w:rsid w:val="00C77B39"/>
    <w:rsid w:val="00C77C1C"/>
    <w:rsid w:val="00C77CB3"/>
    <w:rsid w:val="00C77D6C"/>
    <w:rsid w:val="00C80256"/>
    <w:rsid w:val="00C802D6"/>
    <w:rsid w:val="00C80428"/>
    <w:rsid w:val="00C80570"/>
    <w:rsid w:val="00C805D4"/>
    <w:rsid w:val="00C808FE"/>
    <w:rsid w:val="00C80915"/>
    <w:rsid w:val="00C80C91"/>
    <w:rsid w:val="00C80DBE"/>
    <w:rsid w:val="00C80E33"/>
    <w:rsid w:val="00C80E98"/>
    <w:rsid w:val="00C8115E"/>
    <w:rsid w:val="00C81268"/>
    <w:rsid w:val="00C81345"/>
    <w:rsid w:val="00C813E6"/>
    <w:rsid w:val="00C817A8"/>
    <w:rsid w:val="00C819DA"/>
    <w:rsid w:val="00C81BE2"/>
    <w:rsid w:val="00C81E38"/>
    <w:rsid w:val="00C820C5"/>
    <w:rsid w:val="00C820F5"/>
    <w:rsid w:val="00C82DDB"/>
    <w:rsid w:val="00C82EE6"/>
    <w:rsid w:val="00C82EF8"/>
    <w:rsid w:val="00C830E4"/>
    <w:rsid w:val="00C832C5"/>
    <w:rsid w:val="00C83459"/>
    <w:rsid w:val="00C835B4"/>
    <w:rsid w:val="00C83A77"/>
    <w:rsid w:val="00C83E05"/>
    <w:rsid w:val="00C83E76"/>
    <w:rsid w:val="00C84363"/>
    <w:rsid w:val="00C843A6"/>
    <w:rsid w:val="00C8440A"/>
    <w:rsid w:val="00C84803"/>
    <w:rsid w:val="00C848C5"/>
    <w:rsid w:val="00C850A0"/>
    <w:rsid w:val="00C850F0"/>
    <w:rsid w:val="00C854A8"/>
    <w:rsid w:val="00C85742"/>
    <w:rsid w:val="00C859B8"/>
    <w:rsid w:val="00C85AD3"/>
    <w:rsid w:val="00C860AD"/>
    <w:rsid w:val="00C8626E"/>
    <w:rsid w:val="00C8640F"/>
    <w:rsid w:val="00C868E7"/>
    <w:rsid w:val="00C868ED"/>
    <w:rsid w:val="00C86C8F"/>
    <w:rsid w:val="00C86C9A"/>
    <w:rsid w:val="00C86FEE"/>
    <w:rsid w:val="00C87231"/>
    <w:rsid w:val="00C8723D"/>
    <w:rsid w:val="00C87702"/>
    <w:rsid w:val="00C8770A"/>
    <w:rsid w:val="00C8784E"/>
    <w:rsid w:val="00C878A5"/>
    <w:rsid w:val="00C87956"/>
    <w:rsid w:val="00C87B84"/>
    <w:rsid w:val="00C87DC0"/>
    <w:rsid w:val="00C87E65"/>
    <w:rsid w:val="00C87F68"/>
    <w:rsid w:val="00C87F7E"/>
    <w:rsid w:val="00C90071"/>
    <w:rsid w:val="00C9029A"/>
    <w:rsid w:val="00C9045D"/>
    <w:rsid w:val="00C904E9"/>
    <w:rsid w:val="00C905B6"/>
    <w:rsid w:val="00C9084D"/>
    <w:rsid w:val="00C909BF"/>
    <w:rsid w:val="00C90B2D"/>
    <w:rsid w:val="00C90C48"/>
    <w:rsid w:val="00C90C88"/>
    <w:rsid w:val="00C90C93"/>
    <w:rsid w:val="00C90D36"/>
    <w:rsid w:val="00C91083"/>
    <w:rsid w:val="00C9109C"/>
    <w:rsid w:val="00C91247"/>
    <w:rsid w:val="00C91580"/>
    <w:rsid w:val="00C916E0"/>
    <w:rsid w:val="00C917C1"/>
    <w:rsid w:val="00C91996"/>
    <w:rsid w:val="00C91A70"/>
    <w:rsid w:val="00C91A96"/>
    <w:rsid w:val="00C91A9B"/>
    <w:rsid w:val="00C91BC0"/>
    <w:rsid w:val="00C91E27"/>
    <w:rsid w:val="00C91FA8"/>
    <w:rsid w:val="00C92974"/>
    <w:rsid w:val="00C92A68"/>
    <w:rsid w:val="00C92DBC"/>
    <w:rsid w:val="00C9314E"/>
    <w:rsid w:val="00C933BE"/>
    <w:rsid w:val="00C934D5"/>
    <w:rsid w:val="00C9357A"/>
    <w:rsid w:val="00C93714"/>
    <w:rsid w:val="00C93B01"/>
    <w:rsid w:val="00C93BB1"/>
    <w:rsid w:val="00C93BC5"/>
    <w:rsid w:val="00C93C20"/>
    <w:rsid w:val="00C93C2F"/>
    <w:rsid w:val="00C93CB6"/>
    <w:rsid w:val="00C93E0E"/>
    <w:rsid w:val="00C93E63"/>
    <w:rsid w:val="00C93FA7"/>
    <w:rsid w:val="00C94217"/>
    <w:rsid w:val="00C9455F"/>
    <w:rsid w:val="00C947C9"/>
    <w:rsid w:val="00C9490F"/>
    <w:rsid w:val="00C94993"/>
    <w:rsid w:val="00C94DAD"/>
    <w:rsid w:val="00C94E68"/>
    <w:rsid w:val="00C94FC2"/>
    <w:rsid w:val="00C94FEE"/>
    <w:rsid w:val="00C95064"/>
    <w:rsid w:val="00C9516B"/>
    <w:rsid w:val="00C9516D"/>
    <w:rsid w:val="00C95469"/>
    <w:rsid w:val="00C954F3"/>
    <w:rsid w:val="00C95632"/>
    <w:rsid w:val="00C95637"/>
    <w:rsid w:val="00C95680"/>
    <w:rsid w:val="00C95714"/>
    <w:rsid w:val="00C95A69"/>
    <w:rsid w:val="00C95B52"/>
    <w:rsid w:val="00C95D8E"/>
    <w:rsid w:val="00C95E3F"/>
    <w:rsid w:val="00C961A8"/>
    <w:rsid w:val="00C961EF"/>
    <w:rsid w:val="00C962A6"/>
    <w:rsid w:val="00C963A8"/>
    <w:rsid w:val="00C9663D"/>
    <w:rsid w:val="00C96686"/>
    <w:rsid w:val="00C96830"/>
    <w:rsid w:val="00C968CA"/>
    <w:rsid w:val="00C96ABA"/>
    <w:rsid w:val="00C96B33"/>
    <w:rsid w:val="00C96CC6"/>
    <w:rsid w:val="00C96F92"/>
    <w:rsid w:val="00C97357"/>
    <w:rsid w:val="00C9738F"/>
    <w:rsid w:val="00C973ED"/>
    <w:rsid w:val="00C97564"/>
    <w:rsid w:val="00C9767A"/>
    <w:rsid w:val="00C97B85"/>
    <w:rsid w:val="00C97BB9"/>
    <w:rsid w:val="00C97C14"/>
    <w:rsid w:val="00C97E31"/>
    <w:rsid w:val="00C97F73"/>
    <w:rsid w:val="00CA026E"/>
    <w:rsid w:val="00CA02AB"/>
    <w:rsid w:val="00CA035B"/>
    <w:rsid w:val="00CA06ED"/>
    <w:rsid w:val="00CA0872"/>
    <w:rsid w:val="00CA0873"/>
    <w:rsid w:val="00CA09F5"/>
    <w:rsid w:val="00CA0D12"/>
    <w:rsid w:val="00CA0F34"/>
    <w:rsid w:val="00CA1081"/>
    <w:rsid w:val="00CA1124"/>
    <w:rsid w:val="00CA11D5"/>
    <w:rsid w:val="00CA1252"/>
    <w:rsid w:val="00CA1305"/>
    <w:rsid w:val="00CA1330"/>
    <w:rsid w:val="00CA169F"/>
    <w:rsid w:val="00CA16D6"/>
    <w:rsid w:val="00CA1807"/>
    <w:rsid w:val="00CA18CC"/>
    <w:rsid w:val="00CA1AC9"/>
    <w:rsid w:val="00CA1E10"/>
    <w:rsid w:val="00CA1E6E"/>
    <w:rsid w:val="00CA2469"/>
    <w:rsid w:val="00CA25C4"/>
    <w:rsid w:val="00CA271D"/>
    <w:rsid w:val="00CA2756"/>
    <w:rsid w:val="00CA2B74"/>
    <w:rsid w:val="00CA2D15"/>
    <w:rsid w:val="00CA2D93"/>
    <w:rsid w:val="00CA2F06"/>
    <w:rsid w:val="00CA2FE3"/>
    <w:rsid w:val="00CA3469"/>
    <w:rsid w:val="00CA384A"/>
    <w:rsid w:val="00CA3950"/>
    <w:rsid w:val="00CA3AF0"/>
    <w:rsid w:val="00CA3B9F"/>
    <w:rsid w:val="00CA3C10"/>
    <w:rsid w:val="00CA4144"/>
    <w:rsid w:val="00CA4587"/>
    <w:rsid w:val="00CA45EE"/>
    <w:rsid w:val="00CA45F1"/>
    <w:rsid w:val="00CA45FC"/>
    <w:rsid w:val="00CA4756"/>
    <w:rsid w:val="00CA4768"/>
    <w:rsid w:val="00CA47CB"/>
    <w:rsid w:val="00CA4974"/>
    <w:rsid w:val="00CA4A9D"/>
    <w:rsid w:val="00CA4E09"/>
    <w:rsid w:val="00CA54FB"/>
    <w:rsid w:val="00CA5554"/>
    <w:rsid w:val="00CA55AE"/>
    <w:rsid w:val="00CA59BE"/>
    <w:rsid w:val="00CA59F3"/>
    <w:rsid w:val="00CA5A14"/>
    <w:rsid w:val="00CA5A79"/>
    <w:rsid w:val="00CA5AFC"/>
    <w:rsid w:val="00CA609B"/>
    <w:rsid w:val="00CA60FF"/>
    <w:rsid w:val="00CA61BA"/>
    <w:rsid w:val="00CA62FB"/>
    <w:rsid w:val="00CA6B93"/>
    <w:rsid w:val="00CA6CA2"/>
    <w:rsid w:val="00CA6D16"/>
    <w:rsid w:val="00CA72EF"/>
    <w:rsid w:val="00CA7319"/>
    <w:rsid w:val="00CA7421"/>
    <w:rsid w:val="00CA7787"/>
    <w:rsid w:val="00CA7908"/>
    <w:rsid w:val="00CA79E2"/>
    <w:rsid w:val="00CA7A18"/>
    <w:rsid w:val="00CA7F55"/>
    <w:rsid w:val="00CB003B"/>
    <w:rsid w:val="00CB0140"/>
    <w:rsid w:val="00CB018B"/>
    <w:rsid w:val="00CB0619"/>
    <w:rsid w:val="00CB08F1"/>
    <w:rsid w:val="00CB0B6D"/>
    <w:rsid w:val="00CB0F48"/>
    <w:rsid w:val="00CB0F91"/>
    <w:rsid w:val="00CB1444"/>
    <w:rsid w:val="00CB15C7"/>
    <w:rsid w:val="00CB1675"/>
    <w:rsid w:val="00CB17C6"/>
    <w:rsid w:val="00CB1828"/>
    <w:rsid w:val="00CB18DF"/>
    <w:rsid w:val="00CB1B4C"/>
    <w:rsid w:val="00CB1BF0"/>
    <w:rsid w:val="00CB1C58"/>
    <w:rsid w:val="00CB224C"/>
    <w:rsid w:val="00CB2253"/>
    <w:rsid w:val="00CB2358"/>
    <w:rsid w:val="00CB24DF"/>
    <w:rsid w:val="00CB2516"/>
    <w:rsid w:val="00CB2719"/>
    <w:rsid w:val="00CB2795"/>
    <w:rsid w:val="00CB2BDE"/>
    <w:rsid w:val="00CB3179"/>
    <w:rsid w:val="00CB32AF"/>
    <w:rsid w:val="00CB3428"/>
    <w:rsid w:val="00CB3A09"/>
    <w:rsid w:val="00CB3A34"/>
    <w:rsid w:val="00CB3A60"/>
    <w:rsid w:val="00CB3C35"/>
    <w:rsid w:val="00CB3C4D"/>
    <w:rsid w:val="00CB3F6F"/>
    <w:rsid w:val="00CB400A"/>
    <w:rsid w:val="00CB403E"/>
    <w:rsid w:val="00CB4046"/>
    <w:rsid w:val="00CB4150"/>
    <w:rsid w:val="00CB417D"/>
    <w:rsid w:val="00CB4309"/>
    <w:rsid w:val="00CB48BA"/>
    <w:rsid w:val="00CB4C72"/>
    <w:rsid w:val="00CB51A7"/>
    <w:rsid w:val="00CB51BD"/>
    <w:rsid w:val="00CB52B6"/>
    <w:rsid w:val="00CB5314"/>
    <w:rsid w:val="00CB5BA5"/>
    <w:rsid w:val="00CB5E54"/>
    <w:rsid w:val="00CB616D"/>
    <w:rsid w:val="00CB61D9"/>
    <w:rsid w:val="00CB6666"/>
    <w:rsid w:val="00CB6890"/>
    <w:rsid w:val="00CB68E5"/>
    <w:rsid w:val="00CB6D05"/>
    <w:rsid w:val="00CB6E03"/>
    <w:rsid w:val="00CB6FD1"/>
    <w:rsid w:val="00CB724F"/>
    <w:rsid w:val="00CB7256"/>
    <w:rsid w:val="00CB757C"/>
    <w:rsid w:val="00CB7926"/>
    <w:rsid w:val="00CB799E"/>
    <w:rsid w:val="00CB7CA1"/>
    <w:rsid w:val="00CB7E11"/>
    <w:rsid w:val="00CC024F"/>
    <w:rsid w:val="00CC0556"/>
    <w:rsid w:val="00CC0598"/>
    <w:rsid w:val="00CC0D46"/>
    <w:rsid w:val="00CC0DF0"/>
    <w:rsid w:val="00CC0EA6"/>
    <w:rsid w:val="00CC0F40"/>
    <w:rsid w:val="00CC12D4"/>
    <w:rsid w:val="00CC1360"/>
    <w:rsid w:val="00CC13EF"/>
    <w:rsid w:val="00CC14E1"/>
    <w:rsid w:val="00CC1797"/>
    <w:rsid w:val="00CC1A07"/>
    <w:rsid w:val="00CC1AFC"/>
    <w:rsid w:val="00CC1C71"/>
    <w:rsid w:val="00CC1E37"/>
    <w:rsid w:val="00CC1E88"/>
    <w:rsid w:val="00CC1E89"/>
    <w:rsid w:val="00CC1F1C"/>
    <w:rsid w:val="00CC208F"/>
    <w:rsid w:val="00CC2230"/>
    <w:rsid w:val="00CC26A5"/>
    <w:rsid w:val="00CC27A1"/>
    <w:rsid w:val="00CC28C7"/>
    <w:rsid w:val="00CC28E3"/>
    <w:rsid w:val="00CC2923"/>
    <w:rsid w:val="00CC3314"/>
    <w:rsid w:val="00CC3339"/>
    <w:rsid w:val="00CC346D"/>
    <w:rsid w:val="00CC365D"/>
    <w:rsid w:val="00CC3792"/>
    <w:rsid w:val="00CC37BE"/>
    <w:rsid w:val="00CC37FC"/>
    <w:rsid w:val="00CC3815"/>
    <w:rsid w:val="00CC3FDE"/>
    <w:rsid w:val="00CC44CB"/>
    <w:rsid w:val="00CC4718"/>
    <w:rsid w:val="00CC486A"/>
    <w:rsid w:val="00CC4964"/>
    <w:rsid w:val="00CC4B0E"/>
    <w:rsid w:val="00CC4CF7"/>
    <w:rsid w:val="00CC4D86"/>
    <w:rsid w:val="00CC4E51"/>
    <w:rsid w:val="00CC4EAB"/>
    <w:rsid w:val="00CC4F32"/>
    <w:rsid w:val="00CC4F52"/>
    <w:rsid w:val="00CC500F"/>
    <w:rsid w:val="00CC50B6"/>
    <w:rsid w:val="00CC521B"/>
    <w:rsid w:val="00CC5427"/>
    <w:rsid w:val="00CC544D"/>
    <w:rsid w:val="00CC5561"/>
    <w:rsid w:val="00CC5769"/>
    <w:rsid w:val="00CC58A4"/>
    <w:rsid w:val="00CC58AB"/>
    <w:rsid w:val="00CC5921"/>
    <w:rsid w:val="00CC594B"/>
    <w:rsid w:val="00CC5BCB"/>
    <w:rsid w:val="00CC5DE7"/>
    <w:rsid w:val="00CC5E3D"/>
    <w:rsid w:val="00CC5E8A"/>
    <w:rsid w:val="00CC5F10"/>
    <w:rsid w:val="00CC6203"/>
    <w:rsid w:val="00CC644D"/>
    <w:rsid w:val="00CC65A5"/>
    <w:rsid w:val="00CC6965"/>
    <w:rsid w:val="00CC69FC"/>
    <w:rsid w:val="00CC6A10"/>
    <w:rsid w:val="00CC6D42"/>
    <w:rsid w:val="00CC72EE"/>
    <w:rsid w:val="00CC75D6"/>
    <w:rsid w:val="00CC75FB"/>
    <w:rsid w:val="00CC760B"/>
    <w:rsid w:val="00CC765C"/>
    <w:rsid w:val="00CC770C"/>
    <w:rsid w:val="00CC7975"/>
    <w:rsid w:val="00CC7B9E"/>
    <w:rsid w:val="00CC7C6C"/>
    <w:rsid w:val="00CC7F42"/>
    <w:rsid w:val="00CD039E"/>
    <w:rsid w:val="00CD0467"/>
    <w:rsid w:val="00CD04DE"/>
    <w:rsid w:val="00CD0702"/>
    <w:rsid w:val="00CD0B30"/>
    <w:rsid w:val="00CD0F82"/>
    <w:rsid w:val="00CD10F4"/>
    <w:rsid w:val="00CD1135"/>
    <w:rsid w:val="00CD187C"/>
    <w:rsid w:val="00CD1886"/>
    <w:rsid w:val="00CD19F8"/>
    <w:rsid w:val="00CD1BF8"/>
    <w:rsid w:val="00CD1CCB"/>
    <w:rsid w:val="00CD1CE8"/>
    <w:rsid w:val="00CD1D6B"/>
    <w:rsid w:val="00CD1E43"/>
    <w:rsid w:val="00CD1E78"/>
    <w:rsid w:val="00CD1F6C"/>
    <w:rsid w:val="00CD24B0"/>
    <w:rsid w:val="00CD257E"/>
    <w:rsid w:val="00CD2630"/>
    <w:rsid w:val="00CD26B5"/>
    <w:rsid w:val="00CD2DC6"/>
    <w:rsid w:val="00CD2EFD"/>
    <w:rsid w:val="00CD2F74"/>
    <w:rsid w:val="00CD316F"/>
    <w:rsid w:val="00CD34C1"/>
    <w:rsid w:val="00CD3559"/>
    <w:rsid w:val="00CD36F3"/>
    <w:rsid w:val="00CD37C5"/>
    <w:rsid w:val="00CD3956"/>
    <w:rsid w:val="00CD39D8"/>
    <w:rsid w:val="00CD3AFC"/>
    <w:rsid w:val="00CD3C96"/>
    <w:rsid w:val="00CD3D9E"/>
    <w:rsid w:val="00CD3E0F"/>
    <w:rsid w:val="00CD3F51"/>
    <w:rsid w:val="00CD41DD"/>
    <w:rsid w:val="00CD42A6"/>
    <w:rsid w:val="00CD42C9"/>
    <w:rsid w:val="00CD4373"/>
    <w:rsid w:val="00CD44DB"/>
    <w:rsid w:val="00CD44E8"/>
    <w:rsid w:val="00CD4696"/>
    <w:rsid w:val="00CD48DF"/>
    <w:rsid w:val="00CD4921"/>
    <w:rsid w:val="00CD4968"/>
    <w:rsid w:val="00CD4C89"/>
    <w:rsid w:val="00CD54CA"/>
    <w:rsid w:val="00CD5520"/>
    <w:rsid w:val="00CD59DD"/>
    <w:rsid w:val="00CD5F81"/>
    <w:rsid w:val="00CD5FD8"/>
    <w:rsid w:val="00CD6098"/>
    <w:rsid w:val="00CD6278"/>
    <w:rsid w:val="00CD6368"/>
    <w:rsid w:val="00CD64AC"/>
    <w:rsid w:val="00CD654D"/>
    <w:rsid w:val="00CD673C"/>
    <w:rsid w:val="00CD67BD"/>
    <w:rsid w:val="00CD696A"/>
    <w:rsid w:val="00CD6AAD"/>
    <w:rsid w:val="00CD6ACC"/>
    <w:rsid w:val="00CD7014"/>
    <w:rsid w:val="00CD73A7"/>
    <w:rsid w:val="00CD7458"/>
    <w:rsid w:val="00CD7510"/>
    <w:rsid w:val="00CD7699"/>
    <w:rsid w:val="00CD7998"/>
    <w:rsid w:val="00CD7CF4"/>
    <w:rsid w:val="00CD7DD6"/>
    <w:rsid w:val="00CD7E70"/>
    <w:rsid w:val="00CE01B6"/>
    <w:rsid w:val="00CE04A0"/>
    <w:rsid w:val="00CE0624"/>
    <w:rsid w:val="00CE0BA3"/>
    <w:rsid w:val="00CE0C31"/>
    <w:rsid w:val="00CE0C51"/>
    <w:rsid w:val="00CE0C82"/>
    <w:rsid w:val="00CE0E41"/>
    <w:rsid w:val="00CE0EA4"/>
    <w:rsid w:val="00CE0FC7"/>
    <w:rsid w:val="00CE103F"/>
    <w:rsid w:val="00CE10D3"/>
    <w:rsid w:val="00CE120F"/>
    <w:rsid w:val="00CE178B"/>
    <w:rsid w:val="00CE1943"/>
    <w:rsid w:val="00CE19B8"/>
    <w:rsid w:val="00CE1A3E"/>
    <w:rsid w:val="00CE1CC4"/>
    <w:rsid w:val="00CE1E22"/>
    <w:rsid w:val="00CE1EAA"/>
    <w:rsid w:val="00CE2047"/>
    <w:rsid w:val="00CE2347"/>
    <w:rsid w:val="00CE252C"/>
    <w:rsid w:val="00CE2612"/>
    <w:rsid w:val="00CE262B"/>
    <w:rsid w:val="00CE26F4"/>
    <w:rsid w:val="00CE2751"/>
    <w:rsid w:val="00CE2A29"/>
    <w:rsid w:val="00CE2ED2"/>
    <w:rsid w:val="00CE3003"/>
    <w:rsid w:val="00CE359F"/>
    <w:rsid w:val="00CE3B87"/>
    <w:rsid w:val="00CE3BF0"/>
    <w:rsid w:val="00CE3DFE"/>
    <w:rsid w:val="00CE4108"/>
    <w:rsid w:val="00CE4118"/>
    <w:rsid w:val="00CE46EF"/>
    <w:rsid w:val="00CE4CAE"/>
    <w:rsid w:val="00CE4DBA"/>
    <w:rsid w:val="00CE4F01"/>
    <w:rsid w:val="00CE51BC"/>
    <w:rsid w:val="00CE5308"/>
    <w:rsid w:val="00CE57E8"/>
    <w:rsid w:val="00CE5880"/>
    <w:rsid w:val="00CE5A7E"/>
    <w:rsid w:val="00CE5CBE"/>
    <w:rsid w:val="00CE5D3F"/>
    <w:rsid w:val="00CE5E5C"/>
    <w:rsid w:val="00CE61AA"/>
    <w:rsid w:val="00CE6586"/>
    <w:rsid w:val="00CE682B"/>
    <w:rsid w:val="00CE6E6B"/>
    <w:rsid w:val="00CE72E3"/>
    <w:rsid w:val="00CE72F1"/>
    <w:rsid w:val="00CE7362"/>
    <w:rsid w:val="00CE743B"/>
    <w:rsid w:val="00CE753A"/>
    <w:rsid w:val="00CE754A"/>
    <w:rsid w:val="00CE756E"/>
    <w:rsid w:val="00CE77B4"/>
    <w:rsid w:val="00CE7877"/>
    <w:rsid w:val="00CE7B13"/>
    <w:rsid w:val="00CE7BF4"/>
    <w:rsid w:val="00CE7E25"/>
    <w:rsid w:val="00CE7FE0"/>
    <w:rsid w:val="00CF00B2"/>
    <w:rsid w:val="00CF01F2"/>
    <w:rsid w:val="00CF02DC"/>
    <w:rsid w:val="00CF060B"/>
    <w:rsid w:val="00CF0715"/>
    <w:rsid w:val="00CF085E"/>
    <w:rsid w:val="00CF0AE8"/>
    <w:rsid w:val="00CF0B6C"/>
    <w:rsid w:val="00CF0EAA"/>
    <w:rsid w:val="00CF0FBA"/>
    <w:rsid w:val="00CF1116"/>
    <w:rsid w:val="00CF162D"/>
    <w:rsid w:val="00CF1764"/>
    <w:rsid w:val="00CF1888"/>
    <w:rsid w:val="00CF1B57"/>
    <w:rsid w:val="00CF1C8B"/>
    <w:rsid w:val="00CF21A3"/>
    <w:rsid w:val="00CF232F"/>
    <w:rsid w:val="00CF23F3"/>
    <w:rsid w:val="00CF2A3C"/>
    <w:rsid w:val="00CF2AC0"/>
    <w:rsid w:val="00CF2CC1"/>
    <w:rsid w:val="00CF2DD2"/>
    <w:rsid w:val="00CF2E1D"/>
    <w:rsid w:val="00CF2F76"/>
    <w:rsid w:val="00CF31E1"/>
    <w:rsid w:val="00CF34C0"/>
    <w:rsid w:val="00CF3866"/>
    <w:rsid w:val="00CF3A21"/>
    <w:rsid w:val="00CF3E5E"/>
    <w:rsid w:val="00CF3EF0"/>
    <w:rsid w:val="00CF3F03"/>
    <w:rsid w:val="00CF3F39"/>
    <w:rsid w:val="00CF410D"/>
    <w:rsid w:val="00CF41F1"/>
    <w:rsid w:val="00CF43E6"/>
    <w:rsid w:val="00CF4779"/>
    <w:rsid w:val="00CF48CB"/>
    <w:rsid w:val="00CF4C0C"/>
    <w:rsid w:val="00CF4D17"/>
    <w:rsid w:val="00CF5062"/>
    <w:rsid w:val="00CF55A1"/>
    <w:rsid w:val="00CF55DA"/>
    <w:rsid w:val="00CF567E"/>
    <w:rsid w:val="00CF5916"/>
    <w:rsid w:val="00CF5929"/>
    <w:rsid w:val="00CF5997"/>
    <w:rsid w:val="00CF5C12"/>
    <w:rsid w:val="00CF5CB4"/>
    <w:rsid w:val="00CF5F66"/>
    <w:rsid w:val="00CF6370"/>
    <w:rsid w:val="00CF63BC"/>
    <w:rsid w:val="00CF641C"/>
    <w:rsid w:val="00CF6948"/>
    <w:rsid w:val="00CF698A"/>
    <w:rsid w:val="00CF6B55"/>
    <w:rsid w:val="00CF6E35"/>
    <w:rsid w:val="00CF6E53"/>
    <w:rsid w:val="00CF6FDA"/>
    <w:rsid w:val="00CF7025"/>
    <w:rsid w:val="00CF7077"/>
    <w:rsid w:val="00CF71DA"/>
    <w:rsid w:val="00CF7291"/>
    <w:rsid w:val="00CF7920"/>
    <w:rsid w:val="00CF7DDB"/>
    <w:rsid w:val="00CF7FC7"/>
    <w:rsid w:val="00D000E7"/>
    <w:rsid w:val="00D001B4"/>
    <w:rsid w:val="00D001F3"/>
    <w:rsid w:val="00D0023C"/>
    <w:rsid w:val="00D002AA"/>
    <w:rsid w:val="00D002C6"/>
    <w:rsid w:val="00D006CF"/>
    <w:rsid w:val="00D007B1"/>
    <w:rsid w:val="00D007E5"/>
    <w:rsid w:val="00D0081F"/>
    <w:rsid w:val="00D00AF6"/>
    <w:rsid w:val="00D00C6F"/>
    <w:rsid w:val="00D00E9F"/>
    <w:rsid w:val="00D01256"/>
    <w:rsid w:val="00D01312"/>
    <w:rsid w:val="00D01367"/>
    <w:rsid w:val="00D018DE"/>
    <w:rsid w:val="00D01B6E"/>
    <w:rsid w:val="00D02081"/>
    <w:rsid w:val="00D020F6"/>
    <w:rsid w:val="00D02151"/>
    <w:rsid w:val="00D028E1"/>
    <w:rsid w:val="00D02A68"/>
    <w:rsid w:val="00D02B45"/>
    <w:rsid w:val="00D02F03"/>
    <w:rsid w:val="00D02FEF"/>
    <w:rsid w:val="00D03050"/>
    <w:rsid w:val="00D03101"/>
    <w:rsid w:val="00D03118"/>
    <w:rsid w:val="00D0333A"/>
    <w:rsid w:val="00D03358"/>
    <w:rsid w:val="00D03638"/>
    <w:rsid w:val="00D0363E"/>
    <w:rsid w:val="00D039E1"/>
    <w:rsid w:val="00D03B65"/>
    <w:rsid w:val="00D0403B"/>
    <w:rsid w:val="00D047DB"/>
    <w:rsid w:val="00D04800"/>
    <w:rsid w:val="00D04EFD"/>
    <w:rsid w:val="00D05163"/>
    <w:rsid w:val="00D05241"/>
    <w:rsid w:val="00D056EC"/>
    <w:rsid w:val="00D0576C"/>
    <w:rsid w:val="00D05B08"/>
    <w:rsid w:val="00D05BD7"/>
    <w:rsid w:val="00D05DD4"/>
    <w:rsid w:val="00D05E62"/>
    <w:rsid w:val="00D064C7"/>
    <w:rsid w:val="00D06585"/>
    <w:rsid w:val="00D0664C"/>
    <w:rsid w:val="00D066D2"/>
    <w:rsid w:val="00D06710"/>
    <w:rsid w:val="00D067A3"/>
    <w:rsid w:val="00D068A9"/>
    <w:rsid w:val="00D0693F"/>
    <w:rsid w:val="00D06B6A"/>
    <w:rsid w:val="00D06BBD"/>
    <w:rsid w:val="00D06BFF"/>
    <w:rsid w:val="00D06C1D"/>
    <w:rsid w:val="00D06C2B"/>
    <w:rsid w:val="00D06FC2"/>
    <w:rsid w:val="00D0716C"/>
    <w:rsid w:val="00D07460"/>
    <w:rsid w:val="00D0786D"/>
    <w:rsid w:val="00D07877"/>
    <w:rsid w:val="00D0798B"/>
    <w:rsid w:val="00D07D32"/>
    <w:rsid w:val="00D07D5D"/>
    <w:rsid w:val="00D10385"/>
    <w:rsid w:val="00D1045F"/>
    <w:rsid w:val="00D104AA"/>
    <w:rsid w:val="00D104D0"/>
    <w:rsid w:val="00D10502"/>
    <w:rsid w:val="00D10504"/>
    <w:rsid w:val="00D1059B"/>
    <w:rsid w:val="00D10604"/>
    <w:rsid w:val="00D10BF2"/>
    <w:rsid w:val="00D10D49"/>
    <w:rsid w:val="00D11116"/>
    <w:rsid w:val="00D112AC"/>
    <w:rsid w:val="00D11349"/>
    <w:rsid w:val="00D114C2"/>
    <w:rsid w:val="00D11686"/>
    <w:rsid w:val="00D11891"/>
    <w:rsid w:val="00D1199C"/>
    <w:rsid w:val="00D11A54"/>
    <w:rsid w:val="00D11CE2"/>
    <w:rsid w:val="00D11DB1"/>
    <w:rsid w:val="00D11DDC"/>
    <w:rsid w:val="00D1215A"/>
    <w:rsid w:val="00D1239C"/>
    <w:rsid w:val="00D123A5"/>
    <w:rsid w:val="00D123B5"/>
    <w:rsid w:val="00D12A4A"/>
    <w:rsid w:val="00D12A72"/>
    <w:rsid w:val="00D130EC"/>
    <w:rsid w:val="00D1320A"/>
    <w:rsid w:val="00D135DA"/>
    <w:rsid w:val="00D13671"/>
    <w:rsid w:val="00D1379A"/>
    <w:rsid w:val="00D138D2"/>
    <w:rsid w:val="00D13A2A"/>
    <w:rsid w:val="00D13B26"/>
    <w:rsid w:val="00D13F05"/>
    <w:rsid w:val="00D1400F"/>
    <w:rsid w:val="00D14020"/>
    <w:rsid w:val="00D14025"/>
    <w:rsid w:val="00D1432D"/>
    <w:rsid w:val="00D146B0"/>
    <w:rsid w:val="00D1482C"/>
    <w:rsid w:val="00D149E6"/>
    <w:rsid w:val="00D14C8C"/>
    <w:rsid w:val="00D14CE4"/>
    <w:rsid w:val="00D14F11"/>
    <w:rsid w:val="00D14F34"/>
    <w:rsid w:val="00D151A8"/>
    <w:rsid w:val="00D151FD"/>
    <w:rsid w:val="00D1532A"/>
    <w:rsid w:val="00D155AF"/>
    <w:rsid w:val="00D157D5"/>
    <w:rsid w:val="00D15BA8"/>
    <w:rsid w:val="00D1607B"/>
    <w:rsid w:val="00D16534"/>
    <w:rsid w:val="00D165FE"/>
    <w:rsid w:val="00D167F3"/>
    <w:rsid w:val="00D16D7C"/>
    <w:rsid w:val="00D16DCF"/>
    <w:rsid w:val="00D17140"/>
    <w:rsid w:val="00D17292"/>
    <w:rsid w:val="00D17348"/>
    <w:rsid w:val="00D1788F"/>
    <w:rsid w:val="00D178A2"/>
    <w:rsid w:val="00D17AA3"/>
    <w:rsid w:val="00D17AE3"/>
    <w:rsid w:val="00D17D27"/>
    <w:rsid w:val="00D2000B"/>
    <w:rsid w:val="00D203FB"/>
    <w:rsid w:val="00D204A5"/>
    <w:rsid w:val="00D2088C"/>
    <w:rsid w:val="00D208B1"/>
    <w:rsid w:val="00D20ACA"/>
    <w:rsid w:val="00D20ACC"/>
    <w:rsid w:val="00D20AE4"/>
    <w:rsid w:val="00D20B68"/>
    <w:rsid w:val="00D20E04"/>
    <w:rsid w:val="00D20EB2"/>
    <w:rsid w:val="00D210F2"/>
    <w:rsid w:val="00D21200"/>
    <w:rsid w:val="00D21475"/>
    <w:rsid w:val="00D21707"/>
    <w:rsid w:val="00D21B30"/>
    <w:rsid w:val="00D22263"/>
    <w:rsid w:val="00D223DF"/>
    <w:rsid w:val="00D22423"/>
    <w:rsid w:val="00D225AD"/>
    <w:rsid w:val="00D2264A"/>
    <w:rsid w:val="00D226A5"/>
    <w:rsid w:val="00D228A4"/>
    <w:rsid w:val="00D22A1E"/>
    <w:rsid w:val="00D22B72"/>
    <w:rsid w:val="00D22C14"/>
    <w:rsid w:val="00D22CE5"/>
    <w:rsid w:val="00D22E4D"/>
    <w:rsid w:val="00D22EBD"/>
    <w:rsid w:val="00D22F05"/>
    <w:rsid w:val="00D22F83"/>
    <w:rsid w:val="00D237DA"/>
    <w:rsid w:val="00D23928"/>
    <w:rsid w:val="00D239E7"/>
    <w:rsid w:val="00D23A6C"/>
    <w:rsid w:val="00D23BE6"/>
    <w:rsid w:val="00D23E75"/>
    <w:rsid w:val="00D2454A"/>
    <w:rsid w:val="00D248BD"/>
    <w:rsid w:val="00D24973"/>
    <w:rsid w:val="00D24CA7"/>
    <w:rsid w:val="00D24FA0"/>
    <w:rsid w:val="00D2504C"/>
    <w:rsid w:val="00D25285"/>
    <w:rsid w:val="00D254C2"/>
    <w:rsid w:val="00D254E9"/>
    <w:rsid w:val="00D25572"/>
    <w:rsid w:val="00D2591D"/>
    <w:rsid w:val="00D259C5"/>
    <w:rsid w:val="00D25B61"/>
    <w:rsid w:val="00D26245"/>
    <w:rsid w:val="00D262A5"/>
    <w:rsid w:val="00D26612"/>
    <w:rsid w:val="00D26712"/>
    <w:rsid w:val="00D2690D"/>
    <w:rsid w:val="00D26A1E"/>
    <w:rsid w:val="00D26A9A"/>
    <w:rsid w:val="00D26B76"/>
    <w:rsid w:val="00D26EDB"/>
    <w:rsid w:val="00D26F26"/>
    <w:rsid w:val="00D27059"/>
    <w:rsid w:val="00D272AC"/>
    <w:rsid w:val="00D272E6"/>
    <w:rsid w:val="00D27360"/>
    <w:rsid w:val="00D27799"/>
    <w:rsid w:val="00D278D1"/>
    <w:rsid w:val="00D27F12"/>
    <w:rsid w:val="00D30050"/>
    <w:rsid w:val="00D30348"/>
    <w:rsid w:val="00D30663"/>
    <w:rsid w:val="00D306DC"/>
    <w:rsid w:val="00D307A7"/>
    <w:rsid w:val="00D308E1"/>
    <w:rsid w:val="00D30A20"/>
    <w:rsid w:val="00D30A36"/>
    <w:rsid w:val="00D30B2B"/>
    <w:rsid w:val="00D30D2C"/>
    <w:rsid w:val="00D30D43"/>
    <w:rsid w:val="00D30F30"/>
    <w:rsid w:val="00D3123E"/>
    <w:rsid w:val="00D31286"/>
    <w:rsid w:val="00D31306"/>
    <w:rsid w:val="00D3138C"/>
    <w:rsid w:val="00D3145B"/>
    <w:rsid w:val="00D31515"/>
    <w:rsid w:val="00D31552"/>
    <w:rsid w:val="00D315BE"/>
    <w:rsid w:val="00D316A7"/>
    <w:rsid w:val="00D316F0"/>
    <w:rsid w:val="00D3178D"/>
    <w:rsid w:val="00D31AD1"/>
    <w:rsid w:val="00D31BD2"/>
    <w:rsid w:val="00D31BF7"/>
    <w:rsid w:val="00D31F1D"/>
    <w:rsid w:val="00D320CE"/>
    <w:rsid w:val="00D32230"/>
    <w:rsid w:val="00D32300"/>
    <w:rsid w:val="00D32313"/>
    <w:rsid w:val="00D325F0"/>
    <w:rsid w:val="00D32842"/>
    <w:rsid w:val="00D32AFD"/>
    <w:rsid w:val="00D32C0E"/>
    <w:rsid w:val="00D32EB2"/>
    <w:rsid w:val="00D33059"/>
    <w:rsid w:val="00D331CA"/>
    <w:rsid w:val="00D3321F"/>
    <w:rsid w:val="00D33741"/>
    <w:rsid w:val="00D33761"/>
    <w:rsid w:val="00D337B7"/>
    <w:rsid w:val="00D33904"/>
    <w:rsid w:val="00D33B0E"/>
    <w:rsid w:val="00D33B1C"/>
    <w:rsid w:val="00D33D0A"/>
    <w:rsid w:val="00D33EE5"/>
    <w:rsid w:val="00D34011"/>
    <w:rsid w:val="00D34156"/>
    <w:rsid w:val="00D341E3"/>
    <w:rsid w:val="00D3435E"/>
    <w:rsid w:val="00D34486"/>
    <w:rsid w:val="00D3456C"/>
    <w:rsid w:val="00D34FFF"/>
    <w:rsid w:val="00D35398"/>
    <w:rsid w:val="00D357AA"/>
    <w:rsid w:val="00D35915"/>
    <w:rsid w:val="00D35918"/>
    <w:rsid w:val="00D35A8E"/>
    <w:rsid w:val="00D35C2E"/>
    <w:rsid w:val="00D35F40"/>
    <w:rsid w:val="00D3610F"/>
    <w:rsid w:val="00D3620A"/>
    <w:rsid w:val="00D36499"/>
    <w:rsid w:val="00D36847"/>
    <w:rsid w:val="00D368B2"/>
    <w:rsid w:val="00D36FC2"/>
    <w:rsid w:val="00D372A8"/>
    <w:rsid w:val="00D37419"/>
    <w:rsid w:val="00D37647"/>
    <w:rsid w:val="00D3768F"/>
    <w:rsid w:val="00D37923"/>
    <w:rsid w:val="00D379F7"/>
    <w:rsid w:val="00D37B8E"/>
    <w:rsid w:val="00D40014"/>
    <w:rsid w:val="00D408A0"/>
    <w:rsid w:val="00D40DBE"/>
    <w:rsid w:val="00D40E4A"/>
    <w:rsid w:val="00D40EB9"/>
    <w:rsid w:val="00D40FCB"/>
    <w:rsid w:val="00D41A18"/>
    <w:rsid w:val="00D41AEC"/>
    <w:rsid w:val="00D420ED"/>
    <w:rsid w:val="00D42300"/>
    <w:rsid w:val="00D423E1"/>
    <w:rsid w:val="00D42518"/>
    <w:rsid w:val="00D42543"/>
    <w:rsid w:val="00D42597"/>
    <w:rsid w:val="00D4262C"/>
    <w:rsid w:val="00D42660"/>
    <w:rsid w:val="00D42750"/>
    <w:rsid w:val="00D42ADB"/>
    <w:rsid w:val="00D42B49"/>
    <w:rsid w:val="00D42B57"/>
    <w:rsid w:val="00D42D1B"/>
    <w:rsid w:val="00D42DA9"/>
    <w:rsid w:val="00D42F0A"/>
    <w:rsid w:val="00D42FAD"/>
    <w:rsid w:val="00D4329B"/>
    <w:rsid w:val="00D43998"/>
    <w:rsid w:val="00D43B25"/>
    <w:rsid w:val="00D43BCA"/>
    <w:rsid w:val="00D43C91"/>
    <w:rsid w:val="00D44238"/>
    <w:rsid w:val="00D44277"/>
    <w:rsid w:val="00D44303"/>
    <w:rsid w:val="00D44545"/>
    <w:rsid w:val="00D445A4"/>
    <w:rsid w:val="00D44A2A"/>
    <w:rsid w:val="00D44BE1"/>
    <w:rsid w:val="00D44C40"/>
    <w:rsid w:val="00D44D38"/>
    <w:rsid w:val="00D44F61"/>
    <w:rsid w:val="00D45071"/>
    <w:rsid w:val="00D450E6"/>
    <w:rsid w:val="00D45114"/>
    <w:rsid w:val="00D451E1"/>
    <w:rsid w:val="00D45212"/>
    <w:rsid w:val="00D45299"/>
    <w:rsid w:val="00D4529E"/>
    <w:rsid w:val="00D4542E"/>
    <w:rsid w:val="00D45577"/>
    <w:rsid w:val="00D4567B"/>
    <w:rsid w:val="00D457E1"/>
    <w:rsid w:val="00D458B9"/>
    <w:rsid w:val="00D45903"/>
    <w:rsid w:val="00D459FF"/>
    <w:rsid w:val="00D45B20"/>
    <w:rsid w:val="00D45BB0"/>
    <w:rsid w:val="00D45C90"/>
    <w:rsid w:val="00D45D69"/>
    <w:rsid w:val="00D45D86"/>
    <w:rsid w:val="00D45EC9"/>
    <w:rsid w:val="00D462C2"/>
    <w:rsid w:val="00D46367"/>
    <w:rsid w:val="00D463C3"/>
    <w:rsid w:val="00D4658F"/>
    <w:rsid w:val="00D468B2"/>
    <w:rsid w:val="00D46951"/>
    <w:rsid w:val="00D469A1"/>
    <w:rsid w:val="00D469B7"/>
    <w:rsid w:val="00D46B52"/>
    <w:rsid w:val="00D46BF0"/>
    <w:rsid w:val="00D46C09"/>
    <w:rsid w:val="00D46F80"/>
    <w:rsid w:val="00D4704F"/>
    <w:rsid w:val="00D474F5"/>
    <w:rsid w:val="00D47764"/>
    <w:rsid w:val="00D47904"/>
    <w:rsid w:val="00D47915"/>
    <w:rsid w:val="00D47A7C"/>
    <w:rsid w:val="00D47AB1"/>
    <w:rsid w:val="00D47B8F"/>
    <w:rsid w:val="00D47F69"/>
    <w:rsid w:val="00D50247"/>
    <w:rsid w:val="00D5024E"/>
    <w:rsid w:val="00D502DB"/>
    <w:rsid w:val="00D505AD"/>
    <w:rsid w:val="00D50BA6"/>
    <w:rsid w:val="00D50C86"/>
    <w:rsid w:val="00D50CAE"/>
    <w:rsid w:val="00D50EDE"/>
    <w:rsid w:val="00D50F50"/>
    <w:rsid w:val="00D51005"/>
    <w:rsid w:val="00D51079"/>
    <w:rsid w:val="00D510F6"/>
    <w:rsid w:val="00D51310"/>
    <w:rsid w:val="00D514F2"/>
    <w:rsid w:val="00D51595"/>
    <w:rsid w:val="00D51710"/>
    <w:rsid w:val="00D51E4F"/>
    <w:rsid w:val="00D520EE"/>
    <w:rsid w:val="00D522CB"/>
    <w:rsid w:val="00D5240A"/>
    <w:rsid w:val="00D527AC"/>
    <w:rsid w:val="00D5298E"/>
    <w:rsid w:val="00D52A33"/>
    <w:rsid w:val="00D52AC7"/>
    <w:rsid w:val="00D52DFE"/>
    <w:rsid w:val="00D52EA7"/>
    <w:rsid w:val="00D5314A"/>
    <w:rsid w:val="00D53461"/>
    <w:rsid w:val="00D537F8"/>
    <w:rsid w:val="00D53A49"/>
    <w:rsid w:val="00D53EF4"/>
    <w:rsid w:val="00D53F12"/>
    <w:rsid w:val="00D53FD0"/>
    <w:rsid w:val="00D54006"/>
    <w:rsid w:val="00D54089"/>
    <w:rsid w:val="00D54124"/>
    <w:rsid w:val="00D54365"/>
    <w:rsid w:val="00D545FB"/>
    <w:rsid w:val="00D549B4"/>
    <w:rsid w:val="00D549E0"/>
    <w:rsid w:val="00D54AFC"/>
    <w:rsid w:val="00D54C9E"/>
    <w:rsid w:val="00D54DBB"/>
    <w:rsid w:val="00D54FB1"/>
    <w:rsid w:val="00D550DA"/>
    <w:rsid w:val="00D550EA"/>
    <w:rsid w:val="00D55506"/>
    <w:rsid w:val="00D5555D"/>
    <w:rsid w:val="00D556CC"/>
    <w:rsid w:val="00D55910"/>
    <w:rsid w:val="00D55E8B"/>
    <w:rsid w:val="00D55FD5"/>
    <w:rsid w:val="00D55FF3"/>
    <w:rsid w:val="00D56088"/>
    <w:rsid w:val="00D5629C"/>
    <w:rsid w:val="00D56364"/>
    <w:rsid w:val="00D564CD"/>
    <w:rsid w:val="00D56B94"/>
    <w:rsid w:val="00D56F7B"/>
    <w:rsid w:val="00D57024"/>
    <w:rsid w:val="00D57232"/>
    <w:rsid w:val="00D572A1"/>
    <w:rsid w:val="00D574E4"/>
    <w:rsid w:val="00D5755A"/>
    <w:rsid w:val="00D575FD"/>
    <w:rsid w:val="00D57783"/>
    <w:rsid w:val="00D57A0F"/>
    <w:rsid w:val="00D57B18"/>
    <w:rsid w:val="00D57B55"/>
    <w:rsid w:val="00D57B98"/>
    <w:rsid w:val="00D600B5"/>
    <w:rsid w:val="00D60257"/>
    <w:rsid w:val="00D602EF"/>
    <w:rsid w:val="00D60400"/>
    <w:rsid w:val="00D6055A"/>
    <w:rsid w:val="00D6078F"/>
    <w:rsid w:val="00D6091F"/>
    <w:rsid w:val="00D60D6F"/>
    <w:rsid w:val="00D6108D"/>
    <w:rsid w:val="00D612F9"/>
    <w:rsid w:val="00D61356"/>
    <w:rsid w:val="00D6155B"/>
    <w:rsid w:val="00D616A8"/>
    <w:rsid w:val="00D61703"/>
    <w:rsid w:val="00D6198E"/>
    <w:rsid w:val="00D61DA5"/>
    <w:rsid w:val="00D62006"/>
    <w:rsid w:val="00D625B5"/>
    <w:rsid w:val="00D62AEA"/>
    <w:rsid w:val="00D62B89"/>
    <w:rsid w:val="00D62F2A"/>
    <w:rsid w:val="00D630A2"/>
    <w:rsid w:val="00D638C8"/>
    <w:rsid w:val="00D63A82"/>
    <w:rsid w:val="00D63B66"/>
    <w:rsid w:val="00D63B72"/>
    <w:rsid w:val="00D63CBF"/>
    <w:rsid w:val="00D63E1A"/>
    <w:rsid w:val="00D63EEC"/>
    <w:rsid w:val="00D6409B"/>
    <w:rsid w:val="00D64366"/>
    <w:rsid w:val="00D643E5"/>
    <w:rsid w:val="00D64419"/>
    <w:rsid w:val="00D645A2"/>
    <w:rsid w:val="00D645C2"/>
    <w:rsid w:val="00D64858"/>
    <w:rsid w:val="00D648B3"/>
    <w:rsid w:val="00D648F9"/>
    <w:rsid w:val="00D64A67"/>
    <w:rsid w:val="00D64C9B"/>
    <w:rsid w:val="00D64CEA"/>
    <w:rsid w:val="00D650A6"/>
    <w:rsid w:val="00D651FB"/>
    <w:rsid w:val="00D65774"/>
    <w:rsid w:val="00D657D2"/>
    <w:rsid w:val="00D65A94"/>
    <w:rsid w:val="00D666BD"/>
    <w:rsid w:val="00D66875"/>
    <w:rsid w:val="00D66A8F"/>
    <w:rsid w:val="00D66A9C"/>
    <w:rsid w:val="00D66AB9"/>
    <w:rsid w:val="00D66AD3"/>
    <w:rsid w:val="00D66C2C"/>
    <w:rsid w:val="00D66D6F"/>
    <w:rsid w:val="00D66F4B"/>
    <w:rsid w:val="00D672D8"/>
    <w:rsid w:val="00D673F5"/>
    <w:rsid w:val="00D676F2"/>
    <w:rsid w:val="00D677E6"/>
    <w:rsid w:val="00D67CC9"/>
    <w:rsid w:val="00D701C4"/>
    <w:rsid w:val="00D70494"/>
    <w:rsid w:val="00D705AF"/>
    <w:rsid w:val="00D706CA"/>
    <w:rsid w:val="00D70741"/>
    <w:rsid w:val="00D70C8F"/>
    <w:rsid w:val="00D70E26"/>
    <w:rsid w:val="00D71008"/>
    <w:rsid w:val="00D7134D"/>
    <w:rsid w:val="00D71467"/>
    <w:rsid w:val="00D7155F"/>
    <w:rsid w:val="00D71613"/>
    <w:rsid w:val="00D717E8"/>
    <w:rsid w:val="00D71ABA"/>
    <w:rsid w:val="00D71FC2"/>
    <w:rsid w:val="00D71FE0"/>
    <w:rsid w:val="00D72045"/>
    <w:rsid w:val="00D724C3"/>
    <w:rsid w:val="00D7288A"/>
    <w:rsid w:val="00D728E6"/>
    <w:rsid w:val="00D7302A"/>
    <w:rsid w:val="00D73163"/>
    <w:rsid w:val="00D731D1"/>
    <w:rsid w:val="00D7348A"/>
    <w:rsid w:val="00D735A6"/>
    <w:rsid w:val="00D73612"/>
    <w:rsid w:val="00D736B1"/>
    <w:rsid w:val="00D73AD5"/>
    <w:rsid w:val="00D73C50"/>
    <w:rsid w:val="00D73C91"/>
    <w:rsid w:val="00D73FC7"/>
    <w:rsid w:val="00D74020"/>
    <w:rsid w:val="00D742FA"/>
    <w:rsid w:val="00D743B6"/>
    <w:rsid w:val="00D7456B"/>
    <w:rsid w:val="00D7468C"/>
    <w:rsid w:val="00D74ADE"/>
    <w:rsid w:val="00D74B4E"/>
    <w:rsid w:val="00D74F27"/>
    <w:rsid w:val="00D7509B"/>
    <w:rsid w:val="00D7514D"/>
    <w:rsid w:val="00D7533B"/>
    <w:rsid w:val="00D75505"/>
    <w:rsid w:val="00D75588"/>
    <w:rsid w:val="00D75658"/>
    <w:rsid w:val="00D75757"/>
    <w:rsid w:val="00D761C9"/>
    <w:rsid w:val="00D76214"/>
    <w:rsid w:val="00D7642F"/>
    <w:rsid w:val="00D76537"/>
    <w:rsid w:val="00D76A42"/>
    <w:rsid w:val="00D771B5"/>
    <w:rsid w:val="00D7726E"/>
    <w:rsid w:val="00D7755E"/>
    <w:rsid w:val="00D77B19"/>
    <w:rsid w:val="00D77F4A"/>
    <w:rsid w:val="00D77FEE"/>
    <w:rsid w:val="00D801DD"/>
    <w:rsid w:val="00D80281"/>
    <w:rsid w:val="00D80837"/>
    <w:rsid w:val="00D80869"/>
    <w:rsid w:val="00D808C5"/>
    <w:rsid w:val="00D80A3C"/>
    <w:rsid w:val="00D80AD4"/>
    <w:rsid w:val="00D80C1D"/>
    <w:rsid w:val="00D80C31"/>
    <w:rsid w:val="00D80E71"/>
    <w:rsid w:val="00D80F8F"/>
    <w:rsid w:val="00D80F98"/>
    <w:rsid w:val="00D80FE0"/>
    <w:rsid w:val="00D814BD"/>
    <w:rsid w:val="00D81597"/>
    <w:rsid w:val="00D815F6"/>
    <w:rsid w:val="00D8166D"/>
    <w:rsid w:val="00D8169E"/>
    <w:rsid w:val="00D817C1"/>
    <w:rsid w:val="00D818BA"/>
    <w:rsid w:val="00D81AEF"/>
    <w:rsid w:val="00D820F2"/>
    <w:rsid w:val="00D82173"/>
    <w:rsid w:val="00D82546"/>
    <w:rsid w:val="00D82CF0"/>
    <w:rsid w:val="00D82FD9"/>
    <w:rsid w:val="00D82FDE"/>
    <w:rsid w:val="00D83178"/>
    <w:rsid w:val="00D837BA"/>
    <w:rsid w:val="00D837BF"/>
    <w:rsid w:val="00D8394C"/>
    <w:rsid w:val="00D83A87"/>
    <w:rsid w:val="00D83A97"/>
    <w:rsid w:val="00D83F6D"/>
    <w:rsid w:val="00D84287"/>
    <w:rsid w:val="00D8429C"/>
    <w:rsid w:val="00D8493D"/>
    <w:rsid w:val="00D8498A"/>
    <w:rsid w:val="00D849B2"/>
    <w:rsid w:val="00D84B60"/>
    <w:rsid w:val="00D84C0F"/>
    <w:rsid w:val="00D84C87"/>
    <w:rsid w:val="00D84F81"/>
    <w:rsid w:val="00D8511D"/>
    <w:rsid w:val="00D8526B"/>
    <w:rsid w:val="00D85405"/>
    <w:rsid w:val="00D85464"/>
    <w:rsid w:val="00D8547F"/>
    <w:rsid w:val="00D85DCD"/>
    <w:rsid w:val="00D85FB8"/>
    <w:rsid w:val="00D86014"/>
    <w:rsid w:val="00D8617E"/>
    <w:rsid w:val="00D86351"/>
    <w:rsid w:val="00D863A0"/>
    <w:rsid w:val="00D864B9"/>
    <w:rsid w:val="00D864C4"/>
    <w:rsid w:val="00D865D9"/>
    <w:rsid w:val="00D86613"/>
    <w:rsid w:val="00D86626"/>
    <w:rsid w:val="00D8674E"/>
    <w:rsid w:val="00D86837"/>
    <w:rsid w:val="00D868F9"/>
    <w:rsid w:val="00D86941"/>
    <w:rsid w:val="00D86D81"/>
    <w:rsid w:val="00D871C9"/>
    <w:rsid w:val="00D874AA"/>
    <w:rsid w:val="00D87598"/>
    <w:rsid w:val="00D877A0"/>
    <w:rsid w:val="00D87834"/>
    <w:rsid w:val="00D87989"/>
    <w:rsid w:val="00D87A21"/>
    <w:rsid w:val="00D87E3E"/>
    <w:rsid w:val="00D87EDB"/>
    <w:rsid w:val="00D900C2"/>
    <w:rsid w:val="00D901FE"/>
    <w:rsid w:val="00D90649"/>
    <w:rsid w:val="00D906A7"/>
    <w:rsid w:val="00D90768"/>
    <w:rsid w:val="00D90D61"/>
    <w:rsid w:val="00D90E48"/>
    <w:rsid w:val="00D90FA3"/>
    <w:rsid w:val="00D910B9"/>
    <w:rsid w:val="00D912A1"/>
    <w:rsid w:val="00D91324"/>
    <w:rsid w:val="00D9182F"/>
    <w:rsid w:val="00D9199F"/>
    <w:rsid w:val="00D91A80"/>
    <w:rsid w:val="00D91EBA"/>
    <w:rsid w:val="00D920DD"/>
    <w:rsid w:val="00D921AA"/>
    <w:rsid w:val="00D92277"/>
    <w:rsid w:val="00D923A6"/>
    <w:rsid w:val="00D923ED"/>
    <w:rsid w:val="00D9248E"/>
    <w:rsid w:val="00D924B6"/>
    <w:rsid w:val="00D927ED"/>
    <w:rsid w:val="00D92867"/>
    <w:rsid w:val="00D92C52"/>
    <w:rsid w:val="00D92EF6"/>
    <w:rsid w:val="00D92F01"/>
    <w:rsid w:val="00D92FEB"/>
    <w:rsid w:val="00D9300C"/>
    <w:rsid w:val="00D9302B"/>
    <w:rsid w:val="00D93251"/>
    <w:rsid w:val="00D932EC"/>
    <w:rsid w:val="00D93343"/>
    <w:rsid w:val="00D933FA"/>
    <w:rsid w:val="00D94134"/>
    <w:rsid w:val="00D941FF"/>
    <w:rsid w:val="00D9424B"/>
    <w:rsid w:val="00D9437B"/>
    <w:rsid w:val="00D9437E"/>
    <w:rsid w:val="00D945C5"/>
    <w:rsid w:val="00D946AF"/>
    <w:rsid w:val="00D94B46"/>
    <w:rsid w:val="00D94D98"/>
    <w:rsid w:val="00D9503A"/>
    <w:rsid w:val="00D9515A"/>
    <w:rsid w:val="00D9580C"/>
    <w:rsid w:val="00D95890"/>
    <w:rsid w:val="00D95A16"/>
    <w:rsid w:val="00D95A92"/>
    <w:rsid w:val="00D95D1A"/>
    <w:rsid w:val="00D95E92"/>
    <w:rsid w:val="00D95F60"/>
    <w:rsid w:val="00D95F65"/>
    <w:rsid w:val="00D96351"/>
    <w:rsid w:val="00D96558"/>
    <w:rsid w:val="00D96713"/>
    <w:rsid w:val="00D968E8"/>
    <w:rsid w:val="00D969CC"/>
    <w:rsid w:val="00D96B07"/>
    <w:rsid w:val="00D96B2C"/>
    <w:rsid w:val="00D96E90"/>
    <w:rsid w:val="00D971B4"/>
    <w:rsid w:val="00D9763D"/>
    <w:rsid w:val="00D97759"/>
    <w:rsid w:val="00D97B4F"/>
    <w:rsid w:val="00D97F11"/>
    <w:rsid w:val="00D97F22"/>
    <w:rsid w:val="00D97FA3"/>
    <w:rsid w:val="00D97FE1"/>
    <w:rsid w:val="00DA04EF"/>
    <w:rsid w:val="00DA0761"/>
    <w:rsid w:val="00DA0923"/>
    <w:rsid w:val="00DA0AE1"/>
    <w:rsid w:val="00DA0BD9"/>
    <w:rsid w:val="00DA0C03"/>
    <w:rsid w:val="00DA0DC5"/>
    <w:rsid w:val="00DA0E5B"/>
    <w:rsid w:val="00DA120F"/>
    <w:rsid w:val="00DA13D2"/>
    <w:rsid w:val="00DA14E5"/>
    <w:rsid w:val="00DA16B0"/>
    <w:rsid w:val="00DA17B1"/>
    <w:rsid w:val="00DA1BCC"/>
    <w:rsid w:val="00DA1BE5"/>
    <w:rsid w:val="00DA1C84"/>
    <w:rsid w:val="00DA1C96"/>
    <w:rsid w:val="00DA1CE9"/>
    <w:rsid w:val="00DA2005"/>
    <w:rsid w:val="00DA216F"/>
    <w:rsid w:val="00DA22A2"/>
    <w:rsid w:val="00DA22B5"/>
    <w:rsid w:val="00DA24CF"/>
    <w:rsid w:val="00DA2673"/>
    <w:rsid w:val="00DA2748"/>
    <w:rsid w:val="00DA2D64"/>
    <w:rsid w:val="00DA3235"/>
    <w:rsid w:val="00DA3331"/>
    <w:rsid w:val="00DA349A"/>
    <w:rsid w:val="00DA3911"/>
    <w:rsid w:val="00DA3AE7"/>
    <w:rsid w:val="00DA3CCB"/>
    <w:rsid w:val="00DA4430"/>
    <w:rsid w:val="00DA448F"/>
    <w:rsid w:val="00DA4651"/>
    <w:rsid w:val="00DA497E"/>
    <w:rsid w:val="00DA4B95"/>
    <w:rsid w:val="00DA4B9B"/>
    <w:rsid w:val="00DA4C7C"/>
    <w:rsid w:val="00DA4CCC"/>
    <w:rsid w:val="00DA4D30"/>
    <w:rsid w:val="00DA4D7A"/>
    <w:rsid w:val="00DA4E67"/>
    <w:rsid w:val="00DA5120"/>
    <w:rsid w:val="00DA51CA"/>
    <w:rsid w:val="00DA5234"/>
    <w:rsid w:val="00DA528F"/>
    <w:rsid w:val="00DA59E5"/>
    <w:rsid w:val="00DA5A2E"/>
    <w:rsid w:val="00DA5CBB"/>
    <w:rsid w:val="00DA5CF5"/>
    <w:rsid w:val="00DA5D59"/>
    <w:rsid w:val="00DA5DEC"/>
    <w:rsid w:val="00DA65A5"/>
    <w:rsid w:val="00DA663D"/>
    <w:rsid w:val="00DA6662"/>
    <w:rsid w:val="00DA6942"/>
    <w:rsid w:val="00DA6A9F"/>
    <w:rsid w:val="00DA6CF3"/>
    <w:rsid w:val="00DA6D29"/>
    <w:rsid w:val="00DA6D9E"/>
    <w:rsid w:val="00DA6E21"/>
    <w:rsid w:val="00DA6E87"/>
    <w:rsid w:val="00DA6F7B"/>
    <w:rsid w:val="00DA6FC2"/>
    <w:rsid w:val="00DA708B"/>
    <w:rsid w:val="00DA749C"/>
    <w:rsid w:val="00DA79D8"/>
    <w:rsid w:val="00DA79D9"/>
    <w:rsid w:val="00DA7A5D"/>
    <w:rsid w:val="00DA7D77"/>
    <w:rsid w:val="00DA7EAE"/>
    <w:rsid w:val="00DB008F"/>
    <w:rsid w:val="00DB00AD"/>
    <w:rsid w:val="00DB0120"/>
    <w:rsid w:val="00DB0415"/>
    <w:rsid w:val="00DB0549"/>
    <w:rsid w:val="00DB064C"/>
    <w:rsid w:val="00DB0694"/>
    <w:rsid w:val="00DB06FE"/>
    <w:rsid w:val="00DB0933"/>
    <w:rsid w:val="00DB09CB"/>
    <w:rsid w:val="00DB0A24"/>
    <w:rsid w:val="00DB0D30"/>
    <w:rsid w:val="00DB0D4A"/>
    <w:rsid w:val="00DB0FE8"/>
    <w:rsid w:val="00DB102D"/>
    <w:rsid w:val="00DB1280"/>
    <w:rsid w:val="00DB1330"/>
    <w:rsid w:val="00DB15E7"/>
    <w:rsid w:val="00DB171D"/>
    <w:rsid w:val="00DB1776"/>
    <w:rsid w:val="00DB17A4"/>
    <w:rsid w:val="00DB1995"/>
    <w:rsid w:val="00DB1A61"/>
    <w:rsid w:val="00DB1B15"/>
    <w:rsid w:val="00DB1BF8"/>
    <w:rsid w:val="00DB1CC5"/>
    <w:rsid w:val="00DB1E6D"/>
    <w:rsid w:val="00DB1ED5"/>
    <w:rsid w:val="00DB1FEB"/>
    <w:rsid w:val="00DB2227"/>
    <w:rsid w:val="00DB22A7"/>
    <w:rsid w:val="00DB24A8"/>
    <w:rsid w:val="00DB2527"/>
    <w:rsid w:val="00DB262C"/>
    <w:rsid w:val="00DB2866"/>
    <w:rsid w:val="00DB2C65"/>
    <w:rsid w:val="00DB2D1D"/>
    <w:rsid w:val="00DB2DDB"/>
    <w:rsid w:val="00DB302F"/>
    <w:rsid w:val="00DB3501"/>
    <w:rsid w:val="00DB36AD"/>
    <w:rsid w:val="00DB38E8"/>
    <w:rsid w:val="00DB3A01"/>
    <w:rsid w:val="00DB3AC0"/>
    <w:rsid w:val="00DB3DBF"/>
    <w:rsid w:val="00DB3FD3"/>
    <w:rsid w:val="00DB4087"/>
    <w:rsid w:val="00DB42AB"/>
    <w:rsid w:val="00DB465B"/>
    <w:rsid w:val="00DB482E"/>
    <w:rsid w:val="00DB4989"/>
    <w:rsid w:val="00DB4B1C"/>
    <w:rsid w:val="00DB4BB8"/>
    <w:rsid w:val="00DB4BF6"/>
    <w:rsid w:val="00DB4C51"/>
    <w:rsid w:val="00DB4CE6"/>
    <w:rsid w:val="00DB4E20"/>
    <w:rsid w:val="00DB50D6"/>
    <w:rsid w:val="00DB52C7"/>
    <w:rsid w:val="00DB52F5"/>
    <w:rsid w:val="00DB5627"/>
    <w:rsid w:val="00DB562C"/>
    <w:rsid w:val="00DB57B1"/>
    <w:rsid w:val="00DB591A"/>
    <w:rsid w:val="00DB5AF4"/>
    <w:rsid w:val="00DB5DAA"/>
    <w:rsid w:val="00DB62D8"/>
    <w:rsid w:val="00DB6319"/>
    <w:rsid w:val="00DB66E5"/>
    <w:rsid w:val="00DB66FB"/>
    <w:rsid w:val="00DB6CCD"/>
    <w:rsid w:val="00DB6CFE"/>
    <w:rsid w:val="00DB7033"/>
    <w:rsid w:val="00DB72C1"/>
    <w:rsid w:val="00DB72D9"/>
    <w:rsid w:val="00DB7318"/>
    <w:rsid w:val="00DB766C"/>
    <w:rsid w:val="00DB77A1"/>
    <w:rsid w:val="00DB79B2"/>
    <w:rsid w:val="00DB7B0A"/>
    <w:rsid w:val="00DB7B7F"/>
    <w:rsid w:val="00DB7ED0"/>
    <w:rsid w:val="00DC032B"/>
    <w:rsid w:val="00DC0367"/>
    <w:rsid w:val="00DC03DD"/>
    <w:rsid w:val="00DC05A7"/>
    <w:rsid w:val="00DC0706"/>
    <w:rsid w:val="00DC0A65"/>
    <w:rsid w:val="00DC0C87"/>
    <w:rsid w:val="00DC0DD7"/>
    <w:rsid w:val="00DC0DF4"/>
    <w:rsid w:val="00DC0EC2"/>
    <w:rsid w:val="00DC0F4C"/>
    <w:rsid w:val="00DC10AD"/>
    <w:rsid w:val="00DC122C"/>
    <w:rsid w:val="00DC126D"/>
    <w:rsid w:val="00DC12D8"/>
    <w:rsid w:val="00DC12E6"/>
    <w:rsid w:val="00DC1407"/>
    <w:rsid w:val="00DC163C"/>
    <w:rsid w:val="00DC16FF"/>
    <w:rsid w:val="00DC18CE"/>
    <w:rsid w:val="00DC1A23"/>
    <w:rsid w:val="00DC1D48"/>
    <w:rsid w:val="00DC1DD1"/>
    <w:rsid w:val="00DC22ED"/>
    <w:rsid w:val="00DC2664"/>
    <w:rsid w:val="00DC27B7"/>
    <w:rsid w:val="00DC2832"/>
    <w:rsid w:val="00DC29BA"/>
    <w:rsid w:val="00DC2F4D"/>
    <w:rsid w:val="00DC2FEB"/>
    <w:rsid w:val="00DC31C4"/>
    <w:rsid w:val="00DC3690"/>
    <w:rsid w:val="00DC38A0"/>
    <w:rsid w:val="00DC3972"/>
    <w:rsid w:val="00DC3999"/>
    <w:rsid w:val="00DC3E23"/>
    <w:rsid w:val="00DC3F11"/>
    <w:rsid w:val="00DC4077"/>
    <w:rsid w:val="00DC4089"/>
    <w:rsid w:val="00DC46A5"/>
    <w:rsid w:val="00DC47EF"/>
    <w:rsid w:val="00DC4AC9"/>
    <w:rsid w:val="00DC4B82"/>
    <w:rsid w:val="00DC4C68"/>
    <w:rsid w:val="00DC4E81"/>
    <w:rsid w:val="00DC4F9E"/>
    <w:rsid w:val="00DC5067"/>
    <w:rsid w:val="00DC53E6"/>
    <w:rsid w:val="00DC5411"/>
    <w:rsid w:val="00DC5651"/>
    <w:rsid w:val="00DC5A18"/>
    <w:rsid w:val="00DC5B58"/>
    <w:rsid w:val="00DC5BB9"/>
    <w:rsid w:val="00DC5E47"/>
    <w:rsid w:val="00DC625D"/>
    <w:rsid w:val="00DC62CA"/>
    <w:rsid w:val="00DC6569"/>
    <w:rsid w:val="00DC65D6"/>
    <w:rsid w:val="00DC66B2"/>
    <w:rsid w:val="00DC66B6"/>
    <w:rsid w:val="00DC690B"/>
    <w:rsid w:val="00DC6A09"/>
    <w:rsid w:val="00DC6BFC"/>
    <w:rsid w:val="00DC6C06"/>
    <w:rsid w:val="00DC6C0B"/>
    <w:rsid w:val="00DC6EC1"/>
    <w:rsid w:val="00DC6ED0"/>
    <w:rsid w:val="00DC701A"/>
    <w:rsid w:val="00DC737B"/>
    <w:rsid w:val="00DC74ED"/>
    <w:rsid w:val="00DC7616"/>
    <w:rsid w:val="00DC7696"/>
    <w:rsid w:val="00DC77C8"/>
    <w:rsid w:val="00DC7900"/>
    <w:rsid w:val="00DC7970"/>
    <w:rsid w:val="00DC7A5E"/>
    <w:rsid w:val="00DC7C3D"/>
    <w:rsid w:val="00DC7CE2"/>
    <w:rsid w:val="00DC7E7B"/>
    <w:rsid w:val="00DC7EF3"/>
    <w:rsid w:val="00DD023D"/>
    <w:rsid w:val="00DD023F"/>
    <w:rsid w:val="00DD02D6"/>
    <w:rsid w:val="00DD031D"/>
    <w:rsid w:val="00DD0551"/>
    <w:rsid w:val="00DD0572"/>
    <w:rsid w:val="00DD05F0"/>
    <w:rsid w:val="00DD07B0"/>
    <w:rsid w:val="00DD0AF0"/>
    <w:rsid w:val="00DD0C86"/>
    <w:rsid w:val="00DD0D59"/>
    <w:rsid w:val="00DD0F05"/>
    <w:rsid w:val="00DD0FA6"/>
    <w:rsid w:val="00DD108C"/>
    <w:rsid w:val="00DD1171"/>
    <w:rsid w:val="00DD12A3"/>
    <w:rsid w:val="00DD1602"/>
    <w:rsid w:val="00DD16B2"/>
    <w:rsid w:val="00DD18BC"/>
    <w:rsid w:val="00DD1952"/>
    <w:rsid w:val="00DD1A7E"/>
    <w:rsid w:val="00DD1C1E"/>
    <w:rsid w:val="00DD1F98"/>
    <w:rsid w:val="00DD1FD5"/>
    <w:rsid w:val="00DD22A1"/>
    <w:rsid w:val="00DD2581"/>
    <w:rsid w:val="00DD25A3"/>
    <w:rsid w:val="00DD25DB"/>
    <w:rsid w:val="00DD26AF"/>
    <w:rsid w:val="00DD2801"/>
    <w:rsid w:val="00DD2845"/>
    <w:rsid w:val="00DD28FF"/>
    <w:rsid w:val="00DD2993"/>
    <w:rsid w:val="00DD2E40"/>
    <w:rsid w:val="00DD2F9F"/>
    <w:rsid w:val="00DD312B"/>
    <w:rsid w:val="00DD3396"/>
    <w:rsid w:val="00DD3481"/>
    <w:rsid w:val="00DD3831"/>
    <w:rsid w:val="00DD391D"/>
    <w:rsid w:val="00DD3941"/>
    <w:rsid w:val="00DD3C3D"/>
    <w:rsid w:val="00DD449A"/>
    <w:rsid w:val="00DD4878"/>
    <w:rsid w:val="00DD4F72"/>
    <w:rsid w:val="00DD50E2"/>
    <w:rsid w:val="00DD519E"/>
    <w:rsid w:val="00DD53A4"/>
    <w:rsid w:val="00DD5426"/>
    <w:rsid w:val="00DD55FE"/>
    <w:rsid w:val="00DD5B66"/>
    <w:rsid w:val="00DD5B8B"/>
    <w:rsid w:val="00DD5F3B"/>
    <w:rsid w:val="00DD5F53"/>
    <w:rsid w:val="00DD5FB1"/>
    <w:rsid w:val="00DD63DE"/>
    <w:rsid w:val="00DD649D"/>
    <w:rsid w:val="00DD64B6"/>
    <w:rsid w:val="00DD64C1"/>
    <w:rsid w:val="00DD6727"/>
    <w:rsid w:val="00DD71CC"/>
    <w:rsid w:val="00DD7208"/>
    <w:rsid w:val="00DD72B5"/>
    <w:rsid w:val="00DD73C0"/>
    <w:rsid w:val="00DD73D1"/>
    <w:rsid w:val="00DD74D0"/>
    <w:rsid w:val="00DD7670"/>
    <w:rsid w:val="00DD77BA"/>
    <w:rsid w:val="00DD785A"/>
    <w:rsid w:val="00DD7977"/>
    <w:rsid w:val="00DD7A77"/>
    <w:rsid w:val="00DD7AA6"/>
    <w:rsid w:val="00DE01C4"/>
    <w:rsid w:val="00DE03D8"/>
    <w:rsid w:val="00DE05B3"/>
    <w:rsid w:val="00DE062B"/>
    <w:rsid w:val="00DE0B55"/>
    <w:rsid w:val="00DE1157"/>
    <w:rsid w:val="00DE1342"/>
    <w:rsid w:val="00DE1457"/>
    <w:rsid w:val="00DE1461"/>
    <w:rsid w:val="00DE1487"/>
    <w:rsid w:val="00DE1975"/>
    <w:rsid w:val="00DE1A6E"/>
    <w:rsid w:val="00DE1B8A"/>
    <w:rsid w:val="00DE1BC2"/>
    <w:rsid w:val="00DE1C73"/>
    <w:rsid w:val="00DE1CD7"/>
    <w:rsid w:val="00DE1CD9"/>
    <w:rsid w:val="00DE1D17"/>
    <w:rsid w:val="00DE209A"/>
    <w:rsid w:val="00DE20A3"/>
    <w:rsid w:val="00DE2292"/>
    <w:rsid w:val="00DE2366"/>
    <w:rsid w:val="00DE23B5"/>
    <w:rsid w:val="00DE2450"/>
    <w:rsid w:val="00DE2B64"/>
    <w:rsid w:val="00DE2BC2"/>
    <w:rsid w:val="00DE2C44"/>
    <w:rsid w:val="00DE2DA0"/>
    <w:rsid w:val="00DE365C"/>
    <w:rsid w:val="00DE3707"/>
    <w:rsid w:val="00DE3856"/>
    <w:rsid w:val="00DE3880"/>
    <w:rsid w:val="00DE3C9F"/>
    <w:rsid w:val="00DE3EA6"/>
    <w:rsid w:val="00DE4163"/>
    <w:rsid w:val="00DE423E"/>
    <w:rsid w:val="00DE42A7"/>
    <w:rsid w:val="00DE45CB"/>
    <w:rsid w:val="00DE4B1C"/>
    <w:rsid w:val="00DE4E5C"/>
    <w:rsid w:val="00DE4EDE"/>
    <w:rsid w:val="00DE4F06"/>
    <w:rsid w:val="00DE4F4B"/>
    <w:rsid w:val="00DE4FD4"/>
    <w:rsid w:val="00DE528A"/>
    <w:rsid w:val="00DE554C"/>
    <w:rsid w:val="00DE55EB"/>
    <w:rsid w:val="00DE5A84"/>
    <w:rsid w:val="00DE5B08"/>
    <w:rsid w:val="00DE5CE9"/>
    <w:rsid w:val="00DE5E28"/>
    <w:rsid w:val="00DE61EC"/>
    <w:rsid w:val="00DE6252"/>
    <w:rsid w:val="00DE63DA"/>
    <w:rsid w:val="00DE64B0"/>
    <w:rsid w:val="00DE6D8B"/>
    <w:rsid w:val="00DE6EC2"/>
    <w:rsid w:val="00DE704C"/>
    <w:rsid w:val="00DE730D"/>
    <w:rsid w:val="00DE7387"/>
    <w:rsid w:val="00DE74BA"/>
    <w:rsid w:val="00DE7587"/>
    <w:rsid w:val="00DE79C9"/>
    <w:rsid w:val="00DE7BB8"/>
    <w:rsid w:val="00DE7D79"/>
    <w:rsid w:val="00DF002C"/>
    <w:rsid w:val="00DF0038"/>
    <w:rsid w:val="00DF010E"/>
    <w:rsid w:val="00DF0199"/>
    <w:rsid w:val="00DF01CB"/>
    <w:rsid w:val="00DF020C"/>
    <w:rsid w:val="00DF0278"/>
    <w:rsid w:val="00DF02B9"/>
    <w:rsid w:val="00DF0435"/>
    <w:rsid w:val="00DF0438"/>
    <w:rsid w:val="00DF0747"/>
    <w:rsid w:val="00DF081B"/>
    <w:rsid w:val="00DF083E"/>
    <w:rsid w:val="00DF0AE7"/>
    <w:rsid w:val="00DF0C4C"/>
    <w:rsid w:val="00DF0C72"/>
    <w:rsid w:val="00DF0CE7"/>
    <w:rsid w:val="00DF0DAE"/>
    <w:rsid w:val="00DF0F73"/>
    <w:rsid w:val="00DF0FD1"/>
    <w:rsid w:val="00DF111D"/>
    <w:rsid w:val="00DF1350"/>
    <w:rsid w:val="00DF13FE"/>
    <w:rsid w:val="00DF1649"/>
    <w:rsid w:val="00DF1659"/>
    <w:rsid w:val="00DF1717"/>
    <w:rsid w:val="00DF1857"/>
    <w:rsid w:val="00DF18AE"/>
    <w:rsid w:val="00DF1967"/>
    <w:rsid w:val="00DF2102"/>
    <w:rsid w:val="00DF2130"/>
    <w:rsid w:val="00DF214E"/>
    <w:rsid w:val="00DF21EF"/>
    <w:rsid w:val="00DF2494"/>
    <w:rsid w:val="00DF26FF"/>
    <w:rsid w:val="00DF284D"/>
    <w:rsid w:val="00DF298F"/>
    <w:rsid w:val="00DF2C5C"/>
    <w:rsid w:val="00DF2E8C"/>
    <w:rsid w:val="00DF2F25"/>
    <w:rsid w:val="00DF35D2"/>
    <w:rsid w:val="00DF3850"/>
    <w:rsid w:val="00DF3B0B"/>
    <w:rsid w:val="00DF3BEB"/>
    <w:rsid w:val="00DF4104"/>
    <w:rsid w:val="00DF425B"/>
    <w:rsid w:val="00DF46C2"/>
    <w:rsid w:val="00DF47CE"/>
    <w:rsid w:val="00DF484E"/>
    <w:rsid w:val="00DF4905"/>
    <w:rsid w:val="00DF49F5"/>
    <w:rsid w:val="00DF52FD"/>
    <w:rsid w:val="00DF538A"/>
    <w:rsid w:val="00DF579F"/>
    <w:rsid w:val="00DF59A3"/>
    <w:rsid w:val="00DF5D5A"/>
    <w:rsid w:val="00DF5F20"/>
    <w:rsid w:val="00DF5F4D"/>
    <w:rsid w:val="00DF5F7D"/>
    <w:rsid w:val="00DF5FB2"/>
    <w:rsid w:val="00DF5FC0"/>
    <w:rsid w:val="00DF6079"/>
    <w:rsid w:val="00DF61BE"/>
    <w:rsid w:val="00DF63B5"/>
    <w:rsid w:val="00DF6672"/>
    <w:rsid w:val="00DF672B"/>
    <w:rsid w:val="00DF6982"/>
    <w:rsid w:val="00DF6AD5"/>
    <w:rsid w:val="00DF6AE9"/>
    <w:rsid w:val="00DF6D3F"/>
    <w:rsid w:val="00DF6EB7"/>
    <w:rsid w:val="00DF7071"/>
    <w:rsid w:val="00DF70A9"/>
    <w:rsid w:val="00DF70E6"/>
    <w:rsid w:val="00DF7332"/>
    <w:rsid w:val="00DF7445"/>
    <w:rsid w:val="00DF7583"/>
    <w:rsid w:val="00DF79F3"/>
    <w:rsid w:val="00DF7CB1"/>
    <w:rsid w:val="00DF7D24"/>
    <w:rsid w:val="00DF7D90"/>
    <w:rsid w:val="00DF7DCE"/>
    <w:rsid w:val="00E00149"/>
    <w:rsid w:val="00E004EC"/>
    <w:rsid w:val="00E005EB"/>
    <w:rsid w:val="00E006DE"/>
    <w:rsid w:val="00E00AEE"/>
    <w:rsid w:val="00E00BC1"/>
    <w:rsid w:val="00E00BEC"/>
    <w:rsid w:val="00E00D45"/>
    <w:rsid w:val="00E00FD8"/>
    <w:rsid w:val="00E01012"/>
    <w:rsid w:val="00E01117"/>
    <w:rsid w:val="00E0122B"/>
    <w:rsid w:val="00E013AF"/>
    <w:rsid w:val="00E013D1"/>
    <w:rsid w:val="00E017EB"/>
    <w:rsid w:val="00E01936"/>
    <w:rsid w:val="00E01B09"/>
    <w:rsid w:val="00E01BE6"/>
    <w:rsid w:val="00E01DAE"/>
    <w:rsid w:val="00E0200D"/>
    <w:rsid w:val="00E02049"/>
    <w:rsid w:val="00E02158"/>
    <w:rsid w:val="00E02192"/>
    <w:rsid w:val="00E02194"/>
    <w:rsid w:val="00E02385"/>
    <w:rsid w:val="00E02432"/>
    <w:rsid w:val="00E0260B"/>
    <w:rsid w:val="00E0294E"/>
    <w:rsid w:val="00E029A8"/>
    <w:rsid w:val="00E02B8F"/>
    <w:rsid w:val="00E02C39"/>
    <w:rsid w:val="00E02F46"/>
    <w:rsid w:val="00E030F1"/>
    <w:rsid w:val="00E03128"/>
    <w:rsid w:val="00E032F7"/>
    <w:rsid w:val="00E03B35"/>
    <w:rsid w:val="00E03EE6"/>
    <w:rsid w:val="00E0425E"/>
    <w:rsid w:val="00E043E1"/>
    <w:rsid w:val="00E04827"/>
    <w:rsid w:val="00E05218"/>
    <w:rsid w:val="00E05305"/>
    <w:rsid w:val="00E05592"/>
    <w:rsid w:val="00E056D8"/>
    <w:rsid w:val="00E05747"/>
    <w:rsid w:val="00E057C4"/>
    <w:rsid w:val="00E0580B"/>
    <w:rsid w:val="00E05A4C"/>
    <w:rsid w:val="00E05B68"/>
    <w:rsid w:val="00E05D16"/>
    <w:rsid w:val="00E05DFD"/>
    <w:rsid w:val="00E063B2"/>
    <w:rsid w:val="00E06498"/>
    <w:rsid w:val="00E06508"/>
    <w:rsid w:val="00E06792"/>
    <w:rsid w:val="00E06844"/>
    <w:rsid w:val="00E06DDC"/>
    <w:rsid w:val="00E06F5C"/>
    <w:rsid w:val="00E072AE"/>
    <w:rsid w:val="00E072CA"/>
    <w:rsid w:val="00E075E5"/>
    <w:rsid w:val="00E07610"/>
    <w:rsid w:val="00E07637"/>
    <w:rsid w:val="00E07A34"/>
    <w:rsid w:val="00E07C2F"/>
    <w:rsid w:val="00E07EDA"/>
    <w:rsid w:val="00E07F39"/>
    <w:rsid w:val="00E101F2"/>
    <w:rsid w:val="00E10370"/>
    <w:rsid w:val="00E1075B"/>
    <w:rsid w:val="00E1079E"/>
    <w:rsid w:val="00E107A3"/>
    <w:rsid w:val="00E1183D"/>
    <w:rsid w:val="00E11BE0"/>
    <w:rsid w:val="00E11C23"/>
    <w:rsid w:val="00E11C5D"/>
    <w:rsid w:val="00E11D25"/>
    <w:rsid w:val="00E11DA0"/>
    <w:rsid w:val="00E1208F"/>
    <w:rsid w:val="00E120BD"/>
    <w:rsid w:val="00E122A8"/>
    <w:rsid w:val="00E1257D"/>
    <w:rsid w:val="00E12A51"/>
    <w:rsid w:val="00E12C54"/>
    <w:rsid w:val="00E133DC"/>
    <w:rsid w:val="00E135EC"/>
    <w:rsid w:val="00E13A5F"/>
    <w:rsid w:val="00E144E9"/>
    <w:rsid w:val="00E147C5"/>
    <w:rsid w:val="00E14908"/>
    <w:rsid w:val="00E14CEC"/>
    <w:rsid w:val="00E151F6"/>
    <w:rsid w:val="00E152D1"/>
    <w:rsid w:val="00E1538D"/>
    <w:rsid w:val="00E153F0"/>
    <w:rsid w:val="00E158DC"/>
    <w:rsid w:val="00E15B5A"/>
    <w:rsid w:val="00E15D47"/>
    <w:rsid w:val="00E15DE2"/>
    <w:rsid w:val="00E15E68"/>
    <w:rsid w:val="00E160F3"/>
    <w:rsid w:val="00E16966"/>
    <w:rsid w:val="00E16972"/>
    <w:rsid w:val="00E1697B"/>
    <w:rsid w:val="00E16A88"/>
    <w:rsid w:val="00E17048"/>
    <w:rsid w:val="00E17390"/>
    <w:rsid w:val="00E17413"/>
    <w:rsid w:val="00E174F7"/>
    <w:rsid w:val="00E1754B"/>
    <w:rsid w:val="00E17582"/>
    <w:rsid w:val="00E17587"/>
    <w:rsid w:val="00E1760C"/>
    <w:rsid w:val="00E1766B"/>
    <w:rsid w:val="00E179A2"/>
    <w:rsid w:val="00E17A91"/>
    <w:rsid w:val="00E17C68"/>
    <w:rsid w:val="00E17DF8"/>
    <w:rsid w:val="00E17E2E"/>
    <w:rsid w:val="00E17EA5"/>
    <w:rsid w:val="00E17FBC"/>
    <w:rsid w:val="00E20066"/>
    <w:rsid w:val="00E2006F"/>
    <w:rsid w:val="00E202A4"/>
    <w:rsid w:val="00E20882"/>
    <w:rsid w:val="00E20A74"/>
    <w:rsid w:val="00E20F28"/>
    <w:rsid w:val="00E21292"/>
    <w:rsid w:val="00E21421"/>
    <w:rsid w:val="00E2148F"/>
    <w:rsid w:val="00E2152F"/>
    <w:rsid w:val="00E217E2"/>
    <w:rsid w:val="00E21805"/>
    <w:rsid w:val="00E21C4B"/>
    <w:rsid w:val="00E221C5"/>
    <w:rsid w:val="00E22585"/>
    <w:rsid w:val="00E229B2"/>
    <w:rsid w:val="00E229C9"/>
    <w:rsid w:val="00E22B3F"/>
    <w:rsid w:val="00E22BDE"/>
    <w:rsid w:val="00E22D4E"/>
    <w:rsid w:val="00E22D7C"/>
    <w:rsid w:val="00E234B9"/>
    <w:rsid w:val="00E234BE"/>
    <w:rsid w:val="00E23970"/>
    <w:rsid w:val="00E239E0"/>
    <w:rsid w:val="00E239F9"/>
    <w:rsid w:val="00E23C3E"/>
    <w:rsid w:val="00E23E2B"/>
    <w:rsid w:val="00E24228"/>
    <w:rsid w:val="00E242D9"/>
    <w:rsid w:val="00E245BC"/>
    <w:rsid w:val="00E247F7"/>
    <w:rsid w:val="00E24A1A"/>
    <w:rsid w:val="00E24A55"/>
    <w:rsid w:val="00E24A5D"/>
    <w:rsid w:val="00E24A86"/>
    <w:rsid w:val="00E24B87"/>
    <w:rsid w:val="00E24C99"/>
    <w:rsid w:val="00E25034"/>
    <w:rsid w:val="00E253DD"/>
    <w:rsid w:val="00E2544F"/>
    <w:rsid w:val="00E25571"/>
    <w:rsid w:val="00E255C2"/>
    <w:rsid w:val="00E25806"/>
    <w:rsid w:val="00E25AD5"/>
    <w:rsid w:val="00E25D64"/>
    <w:rsid w:val="00E25FD9"/>
    <w:rsid w:val="00E26214"/>
    <w:rsid w:val="00E262AE"/>
    <w:rsid w:val="00E26987"/>
    <w:rsid w:val="00E2698C"/>
    <w:rsid w:val="00E26AE0"/>
    <w:rsid w:val="00E26C10"/>
    <w:rsid w:val="00E26C37"/>
    <w:rsid w:val="00E26ED6"/>
    <w:rsid w:val="00E26F9C"/>
    <w:rsid w:val="00E26FCF"/>
    <w:rsid w:val="00E2700B"/>
    <w:rsid w:val="00E270D5"/>
    <w:rsid w:val="00E27119"/>
    <w:rsid w:val="00E27157"/>
    <w:rsid w:val="00E2779D"/>
    <w:rsid w:val="00E277EC"/>
    <w:rsid w:val="00E2793E"/>
    <w:rsid w:val="00E279BC"/>
    <w:rsid w:val="00E27A4A"/>
    <w:rsid w:val="00E27A66"/>
    <w:rsid w:val="00E30016"/>
    <w:rsid w:val="00E30529"/>
    <w:rsid w:val="00E3055E"/>
    <w:rsid w:val="00E305AA"/>
    <w:rsid w:val="00E306EE"/>
    <w:rsid w:val="00E30914"/>
    <w:rsid w:val="00E309A3"/>
    <w:rsid w:val="00E30A90"/>
    <w:rsid w:val="00E30CEE"/>
    <w:rsid w:val="00E30DDF"/>
    <w:rsid w:val="00E30EBD"/>
    <w:rsid w:val="00E30FED"/>
    <w:rsid w:val="00E31192"/>
    <w:rsid w:val="00E3124B"/>
    <w:rsid w:val="00E3180D"/>
    <w:rsid w:val="00E3193E"/>
    <w:rsid w:val="00E31940"/>
    <w:rsid w:val="00E31976"/>
    <w:rsid w:val="00E31CBA"/>
    <w:rsid w:val="00E31FA6"/>
    <w:rsid w:val="00E3216B"/>
    <w:rsid w:val="00E32251"/>
    <w:rsid w:val="00E32461"/>
    <w:rsid w:val="00E3266F"/>
    <w:rsid w:val="00E326D3"/>
    <w:rsid w:val="00E32820"/>
    <w:rsid w:val="00E32873"/>
    <w:rsid w:val="00E328F4"/>
    <w:rsid w:val="00E32F53"/>
    <w:rsid w:val="00E32FD4"/>
    <w:rsid w:val="00E33460"/>
    <w:rsid w:val="00E33770"/>
    <w:rsid w:val="00E3390C"/>
    <w:rsid w:val="00E339D1"/>
    <w:rsid w:val="00E33C5B"/>
    <w:rsid w:val="00E33CAB"/>
    <w:rsid w:val="00E341B2"/>
    <w:rsid w:val="00E344C5"/>
    <w:rsid w:val="00E34726"/>
    <w:rsid w:val="00E34773"/>
    <w:rsid w:val="00E34ABF"/>
    <w:rsid w:val="00E34B71"/>
    <w:rsid w:val="00E34F29"/>
    <w:rsid w:val="00E3510F"/>
    <w:rsid w:val="00E35236"/>
    <w:rsid w:val="00E352CA"/>
    <w:rsid w:val="00E3538C"/>
    <w:rsid w:val="00E357F5"/>
    <w:rsid w:val="00E35902"/>
    <w:rsid w:val="00E35D6A"/>
    <w:rsid w:val="00E35DEE"/>
    <w:rsid w:val="00E35E26"/>
    <w:rsid w:val="00E35E41"/>
    <w:rsid w:val="00E3615C"/>
    <w:rsid w:val="00E361BE"/>
    <w:rsid w:val="00E363A5"/>
    <w:rsid w:val="00E36454"/>
    <w:rsid w:val="00E368B3"/>
    <w:rsid w:val="00E36958"/>
    <w:rsid w:val="00E36A04"/>
    <w:rsid w:val="00E36AFD"/>
    <w:rsid w:val="00E36EF2"/>
    <w:rsid w:val="00E37156"/>
    <w:rsid w:val="00E375F1"/>
    <w:rsid w:val="00E377E6"/>
    <w:rsid w:val="00E37A17"/>
    <w:rsid w:val="00E37CB7"/>
    <w:rsid w:val="00E37DD6"/>
    <w:rsid w:val="00E37E08"/>
    <w:rsid w:val="00E37EA9"/>
    <w:rsid w:val="00E37F35"/>
    <w:rsid w:val="00E401E2"/>
    <w:rsid w:val="00E40249"/>
    <w:rsid w:val="00E40391"/>
    <w:rsid w:val="00E404CC"/>
    <w:rsid w:val="00E40541"/>
    <w:rsid w:val="00E40601"/>
    <w:rsid w:val="00E40A81"/>
    <w:rsid w:val="00E40BA2"/>
    <w:rsid w:val="00E40CFC"/>
    <w:rsid w:val="00E40F71"/>
    <w:rsid w:val="00E410B7"/>
    <w:rsid w:val="00E4117C"/>
    <w:rsid w:val="00E41202"/>
    <w:rsid w:val="00E41836"/>
    <w:rsid w:val="00E418AE"/>
    <w:rsid w:val="00E419A1"/>
    <w:rsid w:val="00E41A55"/>
    <w:rsid w:val="00E41D0B"/>
    <w:rsid w:val="00E41F13"/>
    <w:rsid w:val="00E42012"/>
    <w:rsid w:val="00E4220F"/>
    <w:rsid w:val="00E42388"/>
    <w:rsid w:val="00E4257F"/>
    <w:rsid w:val="00E42619"/>
    <w:rsid w:val="00E426FF"/>
    <w:rsid w:val="00E42823"/>
    <w:rsid w:val="00E4283E"/>
    <w:rsid w:val="00E42B93"/>
    <w:rsid w:val="00E42C04"/>
    <w:rsid w:val="00E43092"/>
    <w:rsid w:val="00E432AA"/>
    <w:rsid w:val="00E432F2"/>
    <w:rsid w:val="00E4330E"/>
    <w:rsid w:val="00E433EC"/>
    <w:rsid w:val="00E43654"/>
    <w:rsid w:val="00E4365E"/>
    <w:rsid w:val="00E4365F"/>
    <w:rsid w:val="00E43B9E"/>
    <w:rsid w:val="00E43F30"/>
    <w:rsid w:val="00E44055"/>
    <w:rsid w:val="00E440BB"/>
    <w:rsid w:val="00E44139"/>
    <w:rsid w:val="00E4435C"/>
    <w:rsid w:val="00E4459C"/>
    <w:rsid w:val="00E4459F"/>
    <w:rsid w:val="00E44642"/>
    <w:rsid w:val="00E446CE"/>
    <w:rsid w:val="00E4565E"/>
    <w:rsid w:val="00E45675"/>
    <w:rsid w:val="00E45796"/>
    <w:rsid w:val="00E45872"/>
    <w:rsid w:val="00E45C2A"/>
    <w:rsid w:val="00E45C36"/>
    <w:rsid w:val="00E45C59"/>
    <w:rsid w:val="00E45FA3"/>
    <w:rsid w:val="00E46032"/>
    <w:rsid w:val="00E4615E"/>
    <w:rsid w:val="00E46500"/>
    <w:rsid w:val="00E4679A"/>
    <w:rsid w:val="00E46A5A"/>
    <w:rsid w:val="00E46C91"/>
    <w:rsid w:val="00E46D54"/>
    <w:rsid w:val="00E472F7"/>
    <w:rsid w:val="00E47402"/>
    <w:rsid w:val="00E47453"/>
    <w:rsid w:val="00E4775C"/>
    <w:rsid w:val="00E4798F"/>
    <w:rsid w:val="00E47A01"/>
    <w:rsid w:val="00E47A76"/>
    <w:rsid w:val="00E47C19"/>
    <w:rsid w:val="00E47C20"/>
    <w:rsid w:val="00E47C41"/>
    <w:rsid w:val="00E47C93"/>
    <w:rsid w:val="00E47CE1"/>
    <w:rsid w:val="00E47D3C"/>
    <w:rsid w:val="00E47DCE"/>
    <w:rsid w:val="00E5036C"/>
    <w:rsid w:val="00E504B5"/>
    <w:rsid w:val="00E50C8C"/>
    <w:rsid w:val="00E50DE7"/>
    <w:rsid w:val="00E51169"/>
    <w:rsid w:val="00E51AB3"/>
    <w:rsid w:val="00E51D42"/>
    <w:rsid w:val="00E51D8E"/>
    <w:rsid w:val="00E51DDD"/>
    <w:rsid w:val="00E51E2A"/>
    <w:rsid w:val="00E5246B"/>
    <w:rsid w:val="00E524CA"/>
    <w:rsid w:val="00E52EDD"/>
    <w:rsid w:val="00E52FAE"/>
    <w:rsid w:val="00E53115"/>
    <w:rsid w:val="00E53139"/>
    <w:rsid w:val="00E531FC"/>
    <w:rsid w:val="00E533B4"/>
    <w:rsid w:val="00E53403"/>
    <w:rsid w:val="00E53578"/>
    <w:rsid w:val="00E53585"/>
    <w:rsid w:val="00E535E4"/>
    <w:rsid w:val="00E536B0"/>
    <w:rsid w:val="00E536C1"/>
    <w:rsid w:val="00E53731"/>
    <w:rsid w:val="00E538D7"/>
    <w:rsid w:val="00E53AAA"/>
    <w:rsid w:val="00E53C7C"/>
    <w:rsid w:val="00E53E80"/>
    <w:rsid w:val="00E5409F"/>
    <w:rsid w:val="00E541E7"/>
    <w:rsid w:val="00E54309"/>
    <w:rsid w:val="00E54628"/>
    <w:rsid w:val="00E54661"/>
    <w:rsid w:val="00E546BE"/>
    <w:rsid w:val="00E547FF"/>
    <w:rsid w:val="00E54905"/>
    <w:rsid w:val="00E54C3A"/>
    <w:rsid w:val="00E54CAB"/>
    <w:rsid w:val="00E55156"/>
    <w:rsid w:val="00E551B3"/>
    <w:rsid w:val="00E55847"/>
    <w:rsid w:val="00E55D20"/>
    <w:rsid w:val="00E55D22"/>
    <w:rsid w:val="00E55F7A"/>
    <w:rsid w:val="00E5648F"/>
    <w:rsid w:val="00E564AB"/>
    <w:rsid w:val="00E5658E"/>
    <w:rsid w:val="00E566FE"/>
    <w:rsid w:val="00E56928"/>
    <w:rsid w:val="00E56ABC"/>
    <w:rsid w:val="00E56AFC"/>
    <w:rsid w:val="00E573CD"/>
    <w:rsid w:val="00E5760B"/>
    <w:rsid w:val="00E57A13"/>
    <w:rsid w:val="00E57AD8"/>
    <w:rsid w:val="00E57FEA"/>
    <w:rsid w:val="00E60066"/>
    <w:rsid w:val="00E6009A"/>
    <w:rsid w:val="00E601B2"/>
    <w:rsid w:val="00E601E4"/>
    <w:rsid w:val="00E60752"/>
    <w:rsid w:val="00E60859"/>
    <w:rsid w:val="00E60966"/>
    <w:rsid w:val="00E60A4C"/>
    <w:rsid w:val="00E60CCB"/>
    <w:rsid w:val="00E60D30"/>
    <w:rsid w:val="00E610A5"/>
    <w:rsid w:val="00E6117A"/>
    <w:rsid w:val="00E6119C"/>
    <w:rsid w:val="00E612CC"/>
    <w:rsid w:val="00E612D9"/>
    <w:rsid w:val="00E61340"/>
    <w:rsid w:val="00E61A96"/>
    <w:rsid w:val="00E61BDA"/>
    <w:rsid w:val="00E61DB0"/>
    <w:rsid w:val="00E61F2C"/>
    <w:rsid w:val="00E6252C"/>
    <w:rsid w:val="00E625C1"/>
    <w:rsid w:val="00E626A1"/>
    <w:rsid w:val="00E629C4"/>
    <w:rsid w:val="00E62B60"/>
    <w:rsid w:val="00E62E65"/>
    <w:rsid w:val="00E62FD2"/>
    <w:rsid w:val="00E62FDD"/>
    <w:rsid w:val="00E63400"/>
    <w:rsid w:val="00E6363F"/>
    <w:rsid w:val="00E636CB"/>
    <w:rsid w:val="00E6375F"/>
    <w:rsid w:val="00E63872"/>
    <w:rsid w:val="00E639FA"/>
    <w:rsid w:val="00E63AC1"/>
    <w:rsid w:val="00E63DB8"/>
    <w:rsid w:val="00E63E7A"/>
    <w:rsid w:val="00E63EC8"/>
    <w:rsid w:val="00E64178"/>
    <w:rsid w:val="00E642F2"/>
    <w:rsid w:val="00E64826"/>
    <w:rsid w:val="00E64919"/>
    <w:rsid w:val="00E64939"/>
    <w:rsid w:val="00E64C30"/>
    <w:rsid w:val="00E64E25"/>
    <w:rsid w:val="00E64FFF"/>
    <w:rsid w:val="00E65355"/>
    <w:rsid w:val="00E657E8"/>
    <w:rsid w:val="00E659C7"/>
    <w:rsid w:val="00E65ADA"/>
    <w:rsid w:val="00E65BFC"/>
    <w:rsid w:val="00E65E56"/>
    <w:rsid w:val="00E65F27"/>
    <w:rsid w:val="00E66067"/>
    <w:rsid w:val="00E6615E"/>
    <w:rsid w:val="00E66665"/>
    <w:rsid w:val="00E66A78"/>
    <w:rsid w:val="00E66F88"/>
    <w:rsid w:val="00E67124"/>
    <w:rsid w:val="00E67212"/>
    <w:rsid w:val="00E6740B"/>
    <w:rsid w:val="00E67578"/>
    <w:rsid w:val="00E678A1"/>
    <w:rsid w:val="00E67D5D"/>
    <w:rsid w:val="00E702CF"/>
    <w:rsid w:val="00E702EC"/>
    <w:rsid w:val="00E70891"/>
    <w:rsid w:val="00E7092A"/>
    <w:rsid w:val="00E70ABA"/>
    <w:rsid w:val="00E70C3E"/>
    <w:rsid w:val="00E70E75"/>
    <w:rsid w:val="00E70F9A"/>
    <w:rsid w:val="00E7127C"/>
    <w:rsid w:val="00E71401"/>
    <w:rsid w:val="00E71512"/>
    <w:rsid w:val="00E7169B"/>
    <w:rsid w:val="00E716B7"/>
    <w:rsid w:val="00E717F3"/>
    <w:rsid w:val="00E71A26"/>
    <w:rsid w:val="00E71A7A"/>
    <w:rsid w:val="00E71D7F"/>
    <w:rsid w:val="00E71E6C"/>
    <w:rsid w:val="00E71F1F"/>
    <w:rsid w:val="00E71F37"/>
    <w:rsid w:val="00E72145"/>
    <w:rsid w:val="00E721D1"/>
    <w:rsid w:val="00E72360"/>
    <w:rsid w:val="00E72555"/>
    <w:rsid w:val="00E72611"/>
    <w:rsid w:val="00E72694"/>
    <w:rsid w:val="00E727F2"/>
    <w:rsid w:val="00E7281B"/>
    <w:rsid w:val="00E728B0"/>
    <w:rsid w:val="00E7292A"/>
    <w:rsid w:val="00E729EF"/>
    <w:rsid w:val="00E72A00"/>
    <w:rsid w:val="00E72CF0"/>
    <w:rsid w:val="00E7306D"/>
    <w:rsid w:val="00E730FA"/>
    <w:rsid w:val="00E734D5"/>
    <w:rsid w:val="00E73647"/>
    <w:rsid w:val="00E736C4"/>
    <w:rsid w:val="00E736C7"/>
    <w:rsid w:val="00E736D5"/>
    <w:rsid w:val="00E73754"/>
    <w:rsid w:val="00E737D7"/>
    <w:rsid w:val="00E739E9"/>
    <w:rsid w:val="00E73C9A"/>
    <w:rsid w:val="00E73E53"/>
    <w:rsid w:val="00E74163"/>
    <w:rsid w:val="00E741B6"/>
    <w:rsid w:val="00E74234"/>
    <w:rsid w:val="00E7463A"/>
    <w:rsid w:val="00E74800"/>
    <w:rsid w:val="00E74875"/>
    <w:rsid w:val="00E7495E"/>
    <w:rsid w:val="00E74BCA"/>
    <w:rsid w:val="00E74BF4"/>
    <w:rsid w:val="00E74CDF"/>
    <w:rsid w:val="00E74E23"/>
    <w:rsid w:val="00E754C0"/>
    <w:rsid w:val="00E7569F"/>
    <w:rsid w:val="00E7588D"/>
    <w:rsid w:val="00E75B46"/>
    <w:rsid w:val="00E75E4C"/>
    <w:rsid w:val="00E75F24"/>
    <w:rsid w:val="00E75F49"/>
    <w:rsid w:val="00E76096"/>
    <w:rsid w:val="00E76371"/>
    <w:rsid w:val="00E7667E"/>
    <w:rsid w:val="00E76B87"/>
    <w:rsid w:val="00E76D2B"/>
    <w:rsid w:val="00E77123"/>
    <w:rsid w:val="00E772D3"/>
    <w:rsid w:val="00E7746E"/>
    <w:rsid w:val="00E77676"/>
    <w:rsid w:val="00E776C2"/>
    <w:rsid w:val="00E77894"/>
    <w:rsid w:val="00E778B6"/>
    <w:rsid w:val="00E77C07"/>
    <w:rsid w:val="00E77E00"/>
    <w:rsid w:val="00E77E10"/>
    <w:rsid w:val="00E77F2E"/>
    <w:rsid w:val="00E80106"/>
    <w:rsid w:val="00E80115"/>
    <w:rsid w:val="00E80367"/>
    <w:rsid w:val="00E80378"/>
    <w:rsid w:val="00E804E1"/>
    <w:rsid w:val="00E80549"/>
    <w:rsid w:val="00E808C6"/>
    <w:rsid w:val="00E8099F"/>
    <w:rsid w:val="00E80B2F"/>
    <w:rsid w:val="00E80C3B"/>
    <w:rsid w:val="00E80E0E"/>
    <w:rsid w:val="00E80F11"/>
    <w:rsid w:val="00E80FDD"/>
    <w:rsid w:val="00E81353"/>
    <w:rsid w:val="00E8158A"/>
    <w:rsid w:val="00E81613"/>
    <w:rsid w:val="00E817BC"/>
    <w:rsid w:val="00E81804"/>
    <w:rsid w:val="00E81A8B"/>
    <w:rsid w:val="00E81E82"/>
    <w:rsid w:val="00E81E9C"/>
    <w:rsid w:val="00E821B2"/>
    <w:rsid w:val="00E82416"/>
    <w:rsid w:val="00E82588"/>
    <w:rsid w:val="00E8267D"/>
    <w:rsid w:val="00E82866"/>
    <w:rsid w:val="00E82965"/>
    <w:rsid w:val="00E82D12"/>
    <w:rsid w:val="00E82DE6"/>
    <w:rsid w:val="00E8300C"/>
    <w:rsid w:val="00E836BB"/>
    <w:rsid w:val="00E83773"/>
    <w:rsid w:val="00E83785"/>
    <w:rsid w:val="00E837EA"/>
    <w:rsid w:val="00E839F1"/>
    <w:rsid w:val="00E83B62"/>
    <w:rsid w:val="00E83BDC"/>
    <w:rsid w:val="00E83D5E"/>
    <w:rsid w:val="00E83DF0"/>
    <w:rsid w:val="00E83FE9"/>
    <w:rsid w:val="00E840C8"/>
    <w:rsid w:val="00E84131"/>
    <w:rsid w:val="00E844AD"/>
    <w:rsid w:val="00E8462D"/>
    <w:rsid w:val="00E84731"/>
    <w:rsid w:val="00E84B87"/>
    <w:rsid w:val="00E84F78"/>
    <w:rsid w:val="00E85098"/>
    <w:rsid w:val="00E85529"/>
    <w:rsid w:val="00E85640"/>
    <w:rsid w:val="00E859CD"/>
    <w:rsid w:val="00E85A18"/>
    <w:rsid w:val="00E85B73"/>
    <w:rsid w:val="00E85DA7"/>
    <w:rsid w:val="00E86ACA"/>
    <w:rsid w:val="00E86D53"/>
    <w:rsid w:val="00E86F5C"/>
    <w:rsid w:val="00E86FC6"/>
    <w:rsid w:val="00E87001"/>
    <w:rsid w:val="00E87246"/>
    <w:rsid w:val="00E8759D"/>
    <w:rsid w:val="00E875C8"/>
    <w:rsid w:val="00E875F2"/>
    <w:rsid w:val="00E8760E"/>
    <w:rsid w:val="00E876CF"/>
    <w:rsid w:val="00E8770D"/>
    <w:rsid w:val="00E87906"/>
    <w:rsid w:val="00E8796D"/>
    <w:rsid w:val="00E879B0"/>
    <w:rsid w:val="00E87D22"/>
    <w:rsid w:val="00E87E3A"/>
    <w:rsid w:val="00E90047"/>
    <w:rsid w:val="00E90166"/>
    <w:rsid w:val="00E903A1"/>
    <w:rsid w:val="00E90CF4"/>
    <w:rsid w:val="00E90DEA"/>
    <w:rsid w:val="00E90E94"/>
    <w:rsid w:val="00E9118D"/>
    <w:rsid w:val="00E91361"/>
    <w:rsid w:val="00E918ED"/>
    <w:rsid w:val="00E91949"/>
    <w:rsid w:val="00E91F11"/>
    <w:rsid w:val="00E92091"/>
    <w:rsid w:val="00E925D6"/>
    <w:rsid w:val="00E928F7"/>
    <w:rsid w:val="00E92A59"/>
    <w:rsid w:val="00E92C7F"/>
    <w:rsid w:val="00E92CFA"/>
    <w:rsid w:val="00E9362E"/>
    <w:rsid w:val="00E93678"/>
    <w:rsid w:val="00E93715"/>
    <w:rsid w:val="00E93B7F"/>
    <w:rsid w:val="00E93D60"/>
    <w:rsid w:val="00E94015"/>
    <w:rsid w:val="00E942F2"/>
    <w:rsid w:val="00E9444B"/>
    <w:rsid w:val="00E9479B"/>
    <w:rsid w:val="00E9481B"/>
    <w:rsid w:val="00E94BB3"/>
    <w:rsid w:val="00E94D42"/>
    <w:rsid w:val="00E94EC4"/>
    <w:rsid w:val="00E95424"/>
    <w:rsid w:val="00E955A5"/>
    <w:rsid w:val="00E95730"/>
    <w:rsid w:val="00E958F4"/>
    <w:rsid w:val="00E959C8"/>
    <w:rsid w:val="00E95A64"/>
    <w:rsid w:val="00E95ADC"/>
    <w:rsid w:val="00E95BE5"/>
    <w:rsid w:val="00E95C45"/>
    <w:rsid w:val="00E95CBB"/>
    <w:rsid w:val="00E95FA5"/>
    <w:rsid w:val="00E96074"/>
    <w:rsid w:val="00E960B6"/>
    <w:rsid w:val="00E9620F"/>
    <w:rsid w:val="00E964C4"/>
    <w:rsid w:val="00E964EB"/>
    <w:rsid w:val="00E966A9"/>
    <w:rsid w:val="00E966AC"/>
    <w:rsid w:val="00E966F9"/>
    <w:rsid w:val="00E96923"/>
    <w:rsid w:val="00E96AE1"/>
    <w:rsid w:val="00E96C01"/>
    <w:rsid w:val="00E96E96"/>
    <w:rsid w:val="00E96F04"/>
    <w:rsid w:val="00E96F3B"/>
    <w:rsid w:val="00E9717B"/>
    <w:rsid w:val="00E97275"/>
    <w:rsid w:val="00E97998"/>
    <w:rsid w:val="00E979BC"/>
    <w:rsid w:val="00E97AD3"/>
    <w:rsid w:val="00EA01B7"/>
    <w:rsid w:val="00EA01C6"/>
    <w:rsid w:val="00EA0782"/>
    <w:rsid w:val="00EA0947"/>
    <w:rsid w:val="00EA0AED"/>
    <w:rsid w:val="00EA0B2A"/>
    <w:rsid w:val="00EA0C4C"/>
    <w:rsid w:val="00EA0DE3"/>
    <w:rsid w:val="00EA1046"/>
    <w:rsid w:val="00EA127B"/>
    <w:rsid w:val="00EA15A1"/>
    <w:rsid w:val="00EA161F"/>
    <w:rsid w:val="00EA1857"/>
    <w:rsid w:val="00EA1A49"/>
    <w:rsid w:val="00EA1E09"/>
    <w:rsid w:val="00EA214E"/>
    <w:rsid w:val="00EA2159"/>
    <w:rsid w:val="00EA2211"/>
    <w:rsid w:val="00EA229B"/>
    <w:rsid w:val="00EA23ED"/>
    <w:rsid w:val="00EA258B"/>
    <w:rsid w:val="00EA2848"/>
    <w:rsid w:val="00EA2BAD"/>
    <w:rsid w:val="00EA2C81"/>
    <w:rsid w:val="00EA2F6D"/>
    <w:rsid w:val="00EA3039"/>
    <w:rsid w:val="00EA319F"/>
    <w:rsid w:val="00EA32BD"/>
    <w:rsid w:val="00EA3990"/>
    <w:rsid w:val="00EA3EE4"/>
    <w:rsid w:val="00EA40C4"/>
    <w:rsid w:val="00EA414C"/>
    <w:rsid w:val="00EA42F2"/>
    <w:rsid w:val="00EA442F"/>
    <w:rsid w:val="00EA455A"/>
    <w:rsid w:val="00EA45AF"/>
    <w:rsid w:val="00EA47D1"/>
    <w:rsid w:val="00EA4AA1"/>
    <w:rsid w:val="00EA4AD1"/>
    <w:rsid w:val="00EA4BB7"/>
    <w:rsid w:val="00EA4C26"/>
    <w:rsid w:val="00EA4CA2"/>
    <w:rsid w:val="00EA5029"/>
    <w:rsid w:val="00EA525A"/>
    <w:rsid w:val="00EA53C7"/>
    <w:rsid w:val="00EA5728"/>
    <w:rsid w:val="00EA57F7"/>
    <w:rsid w:val="00EA586B"/>
    <w:rsid w:val="00EA5B33"/>
    <w:rsid w:val="00EA5B68"/>
    <w:rsid w:val="00EA612F"/>
    <w:rsid w:val="00EA658C"/>
    <w:rsid w:val="00EA6647"/>
    <w:rsid w:val="00EA6721"/>
    <w:rsid w:val="00EA675A"/>
    <w:rsid w:val="00EA6C34"/>
    <w:rsid w:val="00EA6CE3"/>
    <w:rsid w:val="00EA6D28"/>
    <w:rsid w:val="00EA6E4B"/>
    <w:rsid w:val="00EA71A7"/>
    <w:rsid w:val="00EA7366"/>
    <w:rsid w:val="00EA736F"/>
    <w:rsid w:val="00EA744D"/>
    <w:rsid w:val="00EA760C"/>
    <w:rsid w:val="00EA7711"/>
    <w:rsid w:val="00EA7904"/>
    <w:rsid w:val="00EA7D20"/>
    <w:rsid w:val="00EA7EF8"/>
    <w:rsid w:val="00EA7FAD"/>
    <w:rsid w:val="00EA7FCF"/>
    <w:rsid w:val="00EB00C9"/>
    <w:rsid w:val="00EB0305"/>
    <w:rsid w:val="00EB0472"/>
    <w:rsid w:val="00EB0642"/>
    <w:rsid w:val="00EB0707"/>
    <w:rsid w:val="00EB0FA0"/>
    <w:rsid w:val="00EB10C5"/>
    <w:rsid w:val="00EB115E"/>
    <w:rsid w:val="00EB133F"/>
    <w:rsid w:val="00EB1532"/>
    <w:rsid w:val="00EB1561"/>
    <w:rsid w:val="00EB1619"/>
    <w:rsid w:val="00EB1730"/>
    <w:rsid w:val="00EB184A"/>
    <w:rsid w:val="00EB1BEB"/>
    <w:rsid w:val="00EB1D95"/>
    <w:rsid w:val="00EB1ED7"/>
    <w:rsid w:val="00EB244E"/>
    <w:rsid w:val="00EB249B"/>
    <w:rsid w:val="00EB2743"/>
    <w:rsid w:val="00EB27BC"/>
    <w:rsid w:val="00EB2A0F"/>
    <w:rsid w:val="00EB2AB1"/>
    <w:rsid w:val="00EB2B38"/>
    <w:rsid w:val="00EB2BE5"/>
    <w:rsid w:val="00EB2D2A"/>
    <w:rsid w:val="00EB2D4F"/>
    <w:rsid w:val="00EB30F6"/>
    <w:rsid w:val="00EB3542"/>
    <w:rsid w:val="00EB35B2"/>
    <w:rsid w:val="00EB3B73"/>
    <w:rsid w:val="00EB3E24"/>
    <w:rsid w:val="00EB3E47"/>
    <w:rsid w:val="00EB3E52"/>
    <w:rsid w:val="00EB4002"/>
    <w:rsid w:val="00EB435E"/>
    <w:rsid w:val="00EB44E9"/>
    <w:rsid w:val="00EB4573"/>
    <w:rsid w:val="00EB47DA"/>
    <w:rsid w:val="00EB47F4"/>
    <w:rsid w:val="00EB4805"/>
    <w:rsid w:val="00EB4A43"/>
    <w:rsid w:val="00EB4AE5"/>
    <w:rsid w:val="00EB4B4F"/>
    <w:rsid w:val="00EB4C75"/>
    <w:rsid w:val="00EB4D05"/>
    <w:rsid w:val="00EB50A8"/>
    <w:rsid w:val="00EB5160"/>
    <w:rsid w:val="00EB5181"/>
    <w:rsid w:val="00EB518D"/>
    <w:rsid w:val="00EB563B"/>
    <w:rsid w:val="00EB60A7"/>
    <w:rsid w:val="00EB6239"/>
    <w:rsid w:val="00EB65B8"/>
    <w:rsid w:val="00EB682A"/>
    <w:rsid w:val="00EB6FA0"/>
    <w:rsid w:val="00EB716F"/>
    <w:rsid w:val="00EB71D7"/>
    <w:rsid w:val="00EB73B1"/>
    <w:rsid w:val="00EB75FC"/>
    <w:rsid w:val="00EB761D"/>
    <w:rsid w:val="00EB7791"/>
    <w:rsid w:val="00EB77C4"/>
    <w:rsid w:val="00EB78A2"/>
    <w:rsid w:val="00EB7B4F"/>
    <w:rsid w:val="00EB7FF9"/>
    <w:rsid w:val="00EC03E3"/>
    <w:rsid w:val="00EC0498"/>
    <w:rsid w:val="00EC0983"/>
    <w:rsid w:val="00EC0BEF"/>
    <w:rsid w:val="00EC0EC1"/>
    <w:rsid w:val="00EC0F4A"/>
    <w:rsid w:val="00EC12FB"/>
    <w:rsid w:val="00EC13C5"/>
    <w:rsid w:val="00EC158B"/>
    <w:rsid w:val="00EC17C0"/>
    <w:rsid w:val="00EC192D"/>
    <w:rsid w:val="00EC19BD"/>
    <w:rsid w:val="00EC1A3B"/>
    <w:rsid w:val="00EC1ABA"/>
    <w:rsid w:val="00EC1BFC"/>
    <w:rsid w:val="00EC1E4A"/>
    <w:rsid w:val="00EC1F56"/>
    <w:rsid w:val="00EC2A6A"/>
    <w:rsid w:val="00EC2CCF"/>
    <w:rsid w:val="00EC3151"/>
    <w:rsid w:val="00EC3233"/>
    <w:rsid w:val="00EC3235"/>
    <w:rsid w:val="00EC3604"/>
    <w:rsid w:val="00EC363E"/>
    <w:rsid w:val="00EC36C2"/>
    <w:rsid w:val="00EC3DD6"/>
    <w:rsid w:val="00EC412E"/>
    <w:rsid w:val="00EC41BB"/>
    <w:rsid w:val="00EC46AC"/>
    <w:rsid w:val="00EC46CF"/>
    <w:rsid w:val="00EC4A22"/>
    <w:rsid w:val="00EC4AB2"/>
    <w:rsid w:val="00EC4D38"/>
    <w:rsid w:val="00EC4F58"/>
    <w:rsid w:val="00EC5288"/>
    <w:rsid w:val="00EC52E4"/>
    <w:rsid w:val="00EC56A9"/>
    <w:rsid w:val="00EC5878"/>
    <w:rsid w:val="00EC5929"/>
    <w:rsid w:val="00EC627A"/>
    <w:rsid w:val="00EC648D"/>
    <w:rsid w:val="00EC66CF"/>
    <w:rsid w:val="00EC6929"/>
    <w:rsid w:val="00EC6AEB"/>
    <w:rsid w:val="00EC6CC0"/>
    <w:rsid w:val="00EC6DA8"/>
    <w:rsid w:val="00EC6E61"/>
    <w:rsid w:val="00EC707D"/>
    <w:rsid w:val="00EC7099"/>
    <w:rsid w:val="00EC71F3"/>
    <w:rsid w:val="00EC77B5"/>
    <w:rsid w:val="00EC786F"/>
    <w:rsid w:val="00EC79AF"/>
    <w:rsid w:val="00EC79EA"/>
    <w:rsid w:val="00EC7A4D"/>
    <w:rsid w:val="00EC7CFD"/>
    <w:rsid w:val="00EC7D4B"/>
    <w:rsid w:val="00EC7E40"/>
    <w:rsid w:val="00ED008F"/>
    <w:rsid w:val="00ED017B"/>
    <w:rsid w:val="00ED029B"/>
    <w:rsid w:val="00ED08BC"/>
    <w:rsid w:val="00ED0B00"/>
    <w:rsid w:val="00ED0BD5"/>
    <w:rsid w:val="00ED0D47"/>
    <w:rsid w:val="00ED0D50"/>
    <w:rsid w:val="00ED0FFC"/>
    <w:rsid w:val="00ED10FB"/>
    <w:rsid w:val="00ED1BC3"/>
    <w:rsid w:val="00ED1EF2"/>
    <w:rsid w:val="00ED2107"/>
    <w:rsid w:val="00ED229F"/>
    <w:rsid w:val="00ED24D8"/>
    <w:rsid w:val="00ED2694"/>
    <w:rsid w:val="00ED27EF"/>
    <w:rsid w:val="00ED2E53"/>
    <w:rsid w:val="00ED2E96"/>
    <w:rsid w:val="00ED2EBE"/>
    <w:rsid w:val="00ED2ECC"/>
    <w:rsid w:val="00ED2F4F"/>
    <w:rsid w:val="00ED304A"/>
    <w:rsid w:val="00ED311A"/>
    <w:rsid w:val="00ED3298"/>
    <w:rsid w:val="00ED355E"/>
    <w:rsid w:val="00ED39DB"/>
    <w:rsid w:val="00ED3A8C"/>
    <w:rsid w:val="00ED3B42"/>
    <w:rsid w:val="00ED3BC4"/>
    <w:rsid w:val="00ED3C1A"/>
    <w:rsid w:val="00ED3E72"/>
    <w:rsid w:val="00ED3EC3"/>
    <w:rsid w:val="00ED3ECD"/>
    <w:rsid w:val="00ED41F9"/>
    <w:rsid w:val="00ED4316"/>
    <w:rsid w:val="00ED4BBC"/>
    <w:rsid w:val="00ED5008"/>
    <w:rsid w:val="00ED5167"/>
    <w:rsid w:val="00ED51E0"/>
    <w:rsid w:val="00ED530B"/>
    <w:rsid w:val="00ED5331"/>
    <w:rsid w:val="00ED5695"/>
    <w:rsid w:val="00ED57B5"/>
    <w:rsid w:val="00ED57F3"/>
    <w:rsid w:val="00ED5B10"/>
    <w:rsid w:val="00ED5C97"/>
    <w:rsid w:val="00ED5C98"/>
    <w:rsid w:val="00ED5F4B"/>
    <w:rsid w:val="00ED6120"/>
    <w:rsid w:val="00ED622D"/>
    <w:rsid w:val="00ED6274"/>
    <w:rsid w:val="00ED62C1"/>
    <w:rsid w:val="00ED6648"/>
    <w:rsid w:val="00ED6716"/>
    <w:rsid w:val="00ED67FE"/>
    <w:rsid w:val="00ED6972"/>
    <w:rsid w:val="00ED69C4"/>
    <w:rsid w:val="00ED6A39"/>
    <w:rsid w:val="00ED6ABD"/>
    <w:rsid w:val="00ED6C60"/>
    <w:rsid w:val="00ED6D66"/>
    <w:rsid w:val="00ED6E9B"/>
    <w:rsid w:val="00ED6ED6"/>
    <w:rsid w:val="00ED702A"/>
    <w:rsid w:val="00ED7181"/>
    <w:rsid w:val="00ED7404"/>
    <w:rsid w:val="00ED74C7"/>
    <w:rsid w:val="00ED752B"/>
    <w:rsid w:val="00ED7567"/>
    <w:rsid w:val="00ED75D1"/>
    <w:rsid w:val="00ED7717"/>
    <w:rsid w:val="00ED780F"/>
    <w:rsid w:val="00ED79B5"/>
    <w:rsid w:val="00ED7E95"/>
    <w:rsid w:val="00ED7ECE"/>
    <w:rsid w:val="00ED7ED3"/>
    <w:rsid w:val="00ED7F31"/>
    <w:rsid w:val="00ED7F5D"/>
    <w:rsid w:val="00EE0103"/>
    <w:rsid w:val="00EE023B"/>
    <w:rsid w:val="00EE05E9"/>
    <w:rsid w:val="00EE0A47"/>
    <w:rsid w:val="00EE0A82"/>
    <w:rsid w:val="00EE0AEA"/>
    <w:rsid w:val="00EE0D86"/>
    <w:rsid w:val="00EE0F35"/>
    <w:rsid w:val="00EE0FAB"/>
    <w:rsid w:val="00EE14DF"/>
    <w:rsid w:val="00EE150A"/>
    <w:rsid w:val="00EE15B4"/>
    <w:rsid w:val="00EE177C"/>
    <w:rsid w:val="00EE18BC"/>
    <w:rsid w:val="00EE1918"/>
    <w:rsid w:val="00EE19FE"/>
    <w:rsid w:val="00EE1CC1"/>
    <w:rsid w:val="00EE214A"/>
    <w:rsid w:val="00EE21E3"/>
    <w:rsid w:val="00EE23BB"/>
    <w:rsid w:val="00EE247D"/>
    <w:rsid w:val="00EE2607"/>
    <w:rsid w:val="00EE29BA"/>
    <w:rsid w:val="00EE2A19"/>
    <w:rsid w:val="00EE2B72"/>
    <w:rsid w:val="00EE2FCE"/>
    <w:rsid w:val="00EE30F3"/>
    <w:rsid w:val="00EE313E"/>
    <w:rsid w:val="00EE342F"/>
    <w:rsid w:val="00EE3549"/>
    <w:rsid w:val="00EE379B"/>
    <w:rsid w:val="00EE3A16"/>
    <w:rsid w:val="00EE3A9E"/>
    <w:rsid w:val="00EE3B83"/>
    <w:rsid w:val="00EE3BE1"/>
    <w:rsid w:val="00EE3CD6"/>
    <w:rsid w:val="00EE4055"/>
    <w:rsid w:val="00EE42DD"/>
    <w:rsid w:val="00EE43D6"/>
    <w:rsid w:val="00EE44E3"/>
    <w:rsid w:val="00EE48A9"/>
    <w:rsid w:val="00EE4958"/>
    <w:rsid w:val="00EE4A0C"/>
    <w:rsid w:val="00EE4ADD"/>
    <w:rsid w:val="00EE4B1A"/>
    <w:rsid w:val="00EE4B35"/>
    <w:rsid w:val="00EE5048"/>
    <w:rsid w:val="00EE5106"/>
    <w:rsid w:val="00EE5252"/>
    <w:rsid w:val="00EE5290"/>
    <w:rsid w:val="00EE5658"/>
    <w:rsid w:val="00EE5C43"/>
    <w:rsid w:val="00EE5DB6"/>
    <w:rsid w:val="00EE5E28"/>
    <w:rsid w:val="00EE62F9"/>
    <w:rsid w:val="00EE6486"/>
    <w:rsid w:val="00EE66C0"/>
    <w:rsid w:val="00EE6809"/>
    <w:rsid w:val="00EE6E46"/>
    <w:rsid w:val="00EE6FE9"/>
    <w:rsid w:val="00EE70EB"/>
    <w:rsid w:val="00EE7355"/>
    <w:rsid w:val="00EE742B"/>
    <w:rsid w:val="00EE745C"/>
    <w:rsid w:val="00EE7510"/>
    <w:rsid w:val="00EE7624"/>
    <w:rsid w:val="00EE7698"/>
    <w:rsid w:val="00EE7936"/>
    <w:rsid w:val="00EE7F05"/>
    <w:rsid w:val="00EF01AD"/>
    <w:rsid w:val="00EF0362"/>
    <w:rsid w:val="00EF0A15"/>
    <w:rsid w:val="00EF0AA1"/>
    <w:rsid w:val="00EF0B7F"/>
    <w:rsid w:val="00EF0F62"/>
    <w:rsid w:val="00EF114F"/>
    <w:rsid w:val="00EF1330"/>
    <w:rsid w:val="00EF1405"/>
    <w:rsid w:val="00EF1F4E"/>
    <w:rsid w:val="00EF20C6"/>
    <w:rsid w:val="00EF215A"/>
    <w:rsid w:val="00EF2613"/>
    <w:rsid w:val="00EF28B1"/>
    <w:rsid w:val="00EF291A"/>
    <w:rsid w:val="00EF2F8A"/>
    <w:rsid w:val="00EF30CD"/>
    <w:rsid w:val="00EF30F5"/>
    <w:rsid w:val="00EF3109"/>
    <w:rsid w:val="00EF3145"/>
    <w:rsid w:val="00EF35B2"/>
    <w:rsid w:val="00EF3679"/>
    <w:rsid w:val="00EF373C"/>
    <w:rsid w:val="00EF3911"/>
    <w:rsid w:val="00EF3B37"/>
    <w:rsid w:val="00EF3DC3"/>
    <w:rsid w:val="00EF40CF"/>
    <w:rsid w:val="00EF4124"/>
    <w:rsid w:val="00EF416F"/>
    <w:rsid w:val="00EF44F5"/>
    <w:rsid w:val="00EF4646"/>
    <w:rsid w:val="00EF4773"/>
    <w:rsid w:val="00EF4947"/>
    <w:rsid w:val="00EF4B00"/>
    <w:rsid w:val="00EF4CC6"/>
    <w:rsid w:val="00EF4E61"/>
    <w:rsid w:val="00EF5154"/>
    <w:rsid w:val="00EF533B"/>
    <w:rsid w:val="00EF53B4"/>
    <w:rsid w:val="00EF56DA"/>
    <w:rsid w:val="00EF58AA"/>
    <w:rsid w:val="00EF5AC8"/>
    <w:rsid w:val="00EF5D0A"/>
    <w:rsid w:val="00EF5D25"/>
    <w:rsid w:val="00EF5DDF"/>
    <w:rsid w:val="00EF5E4F"/>
    <w:rsid w:val="00EF5E79"/>
    <w:rsid w:val="00EF60A3"/>
    <w:rsid w:val="00EF60C2"/>
    <w:rsid w:val="00EF6383"/>
    <w:rsid w:val="00EF6480"/>
    <w:rsid w:val="00EF64C1"/>
    <w:rsid w:val="00EF69B5"/>
    <w:rsid w:val="00EF6A1C"/>
    <w:rsid w:val="00EF6AB6"/>
    <w:rsid w:val="00EF6C21"/>
    <w:rsid w:val="00EF735C"/>
    <w:rsid w:val="00EF7625"/>
    <w:rsid w:val="00EF797D"/>
    <w:rsid w:val="00EF79DB"/>
    <w:rsid w:val="00EF7A29"/>
    <w:rsid w:val="00EF7BA3"/>
    <w:rsid w:val="00EF7DEA"/>
    <w:rsid w:val="00EF7E34"/>
    <w:rsid w:val="00F00111"/>
    <w:rsid w:val="00F0033C"/>
    <w:rsid w:val="00F004D8"/>
    <w:rsid w:val="00F00539"/>
    <w:rsid w:val="00F00971"/>
    <w:rsid w:val="00F00A15"/>
    <w:rsid w:val="00F00BC0"/>
    <w:rsid w:val="00F00C80"/>
    <w:rsid w:val="00F00DE1"/>
    <w:rsid w:val="00F00EA8"/>
    <w:rsid w:val="00F00FF1"/>
    <w:rsid w:val="00F01115"/>
    <w:rsid w:val="00F0112C"/>
    <w:rsid w:val="00F0118E"/>
    <w:rsid w:val="00F011F6"/>
    <w:rsid w:val="00F01400"/>
    <w:rsid w:val="00F016B6"/>
    <w:rsid w:val="00F01841"/>
    <w:rsid w:val="00F01C8D"/>
    <w:rsid w:val="00F01DB0"/>
    <w:rsid w:val="00F020E1"/>
    <w:rsid w:val="00F02128"/>
    <w:rsid w:val="00F021DD"/>
    <w:rsid w:val="00F022DF"/>
    <w:rsid w:val="00F0233B"/>
    <w:rsid w:val="00F023A6"/>
    <w:rsid w:val="00F02675"/>
    <w:rsid w:val="00F02875"/>
    <w:rsid w:val="00F029A0"/>
    <w:rsid w:val="00F02B04"/>
    <w:rsid w:val="00F02B9B"/>
    <w:rsid w:val="00F02C29"/>
    <w:rsid w:val="00F03162"/>
    <w:rsid w:val="00F0333B"/>
    <w:rsid w:val="00F034F6"/>
    <w:rsid w:val="00F035C6"/>
    <w:rsid w:val="00F036AA"/>
    <w:rsid w:val="00F03921"/>
    <w:rsid w:val="00F039B2"/>
    <w:rsid w:val="00F040C3"/>
    <w:rsid w:val="00F041D6"/>
    <w:rsid w:val="00F0455A"/>
    <w:rsid w:val="00F04584"/>
    <w:rsid w:val="00F046E2"/>
    <w:rsid w:val="00F047D4"/>
    <w:rsid w:val="00F04900"/>
    <w:rsid w:val="00F04A9B"/>
    <w:rsid w:val="00F04B78"/>
    <w:rsid w:val="00F04E59"/>
    <w:rsid w:val="00F05174"/>
    <w:rsid w:val="00F051CD"/>
    <w:rsid w:val="00F05401"/>
    <w:rsid w:val="00F0542B"/>
    <w:rsid w:val="00F056EF"/>
    <w:rsid w:val="00F05767"/>
    <w:rsid w:val="00F057FC"/>
    <w:rsid w:val="00F0598C"/>
    <w:rsid w:val="00F05A0E"/>
    <w:rsid w:val="00F05CBD"/>
    <w:rsid w:val="00F05F3E"/>
    <w:rsid w:val="00F06112"/>
    <w:rsid w:val="00F062A4"/>
    <w:rsid w:val="00F062D0"/>
    <w:rsid w:val="00F06578"/>
    <w:rsid w:val="00F067C7"/>
    <w:rsid w:val="00F06909"/>
    <w:rsid w:val="00F069D4"/>
    <w:rsid w:val="00F06AEE"/>
    <w:rsid w:val="00F06BBA"/>
    <w:rsid w:val="00F06FC8"/>
    <w:rsid w:val="00F07191"/>
    <w:rsid w:val="00F07571"/>
    <w:rsid w:val="00F075BA"/>
    <w:rsid w:val="00F07868"/>
    <w:rsid w:val="00F07AD4"/>
    <w:rsid w:val="00F07BD5"/>
    <w:rsid w:val="00F10287"/>
    <w:rsid w:val="00F107E9"/>
    <w:rsid w:val="00F10ACF"/>
    <w:rsid w:val="00F10B69"/>
    <w:rsid w:val="00F10D3F"/>
    <w:rsid w:val="00F10F35"/>
    <w:rsid w:val="00F111D0"/>
    <w:rsid w:val="00F112F8"/>
    <w:rsid w:val="00F1137A"/>
    <w:rsid w:val="00F1179C"/>
    <w:rsid w:val="00F117F5"/>
    <w:rsid w:val="00F11801"/>
    <w:rsid w:val="00F119DF"/>
    <w:rsid w:val="00F119E5"/>
    <w:rsid w:val="00F11A41"/>
    <w:rsid w:val="00F11BF5"/>
    <w:rsid w:val="00F11C72"/>
    <w:rsid w:val="00F11E90"/>
    <w:rsid w:val="00F11F41"/>
    <w:rsid w:val="00F1201E"/>
    <w:rsid w:val="00F121D7"/>
    <w:rsid w:val="00F127A9"/>
    <w:rsid w:val="00F12A3B"/>
    <w:rsid w:val="00F12AF6"/>
    <w:rsid w:val="00F12E1F"/>
    <w:rsid w:val="00F130C8"/>
    <w:rsid w:val="00F1312C"/>
    <w:rsid w:val="00F1363F"/>
    <w:rsid w:val="00F137F0"/>
    <w:rsid w:val="00F139F5"/>
    <w:rsid w:val="00F13A18"/>
    <w:rsid w:val="00F13A51"/>
    <w:rsid w:val="00F13BC0"/>
    <w:rsid w:val="00F13D5A"/>
    <w:rsid w:val="00F13E66"/>
    <w:rsid w:val="00F1401C"/>
    <w:rsid w:val="00F146F3"/>
    <w:rsid w:val="00F14906"/>
    <w:rsid w:val="00F14999"/>
    <w:rsid w:val="00F14C11"/>
    <w:rsid w:val="00F14D4F"/>
    <w:rsid w:val="00F14E75"/>
    <w:rsid w:val="00F14E78"/>
    <w:rsid w:val="00F1511C"/>
    <w:rsid w:val="00F15174"/>
    <w:rsid w:val="00F151BB"/>
    <w:rsid w:val="00F153A2"/>
    <w:rsid w:val="00F15451"/>
    <w:rsid w:val="00F15DCF"/>
    <w:rsid w:val="00F15FE6"/>
    <w:rsid w:val="00F16395"/>
    <w:rsid w:val="00F16872"/>
    <w:rsid w:val="00F16969"/>
    <w:rsid w:val="00F16A6D"/>
    <w:rsid w:val="00F16A95"/>
    <w:rsid w:val="00F16D12"/>
    <w:rsid w:val="00F16F95"/>
    <w:rsid w:val="00F16FE5"/>
    <w:rsid w:val="00F17069"/>
    <w:rsid w:val="00F17082"/>
    <w:rsid w:val="00F17114"/>
    <w:rsid w:val="00F172CB"/>
    <w:rsid w:val="00F17873"/>
    <w:rsid w:val="00F17A53"/>
    <w:rsid w:val="00F17A5C"/>
    <w:rsid w:val="00F17C62"/>
    <w:rsid w:val="00F17CFA"/>
    <w:rsid w:val="00F2000C"/>
    <w:rsid w:val="00F20091"/>
    <w:rsid w:val="00F2029E"/>
    <w:rsid w:val="00F20548"/>
    <w:rsid w:val="00F209F2"/>
    <w:rsid w:val="00F20B0B"/>
    <w:rsid w:val="00F20B18"/>
    <w:rsid w:val="00F20B4C"/>
    <w:rsid w:val="00F20DB7"/>
    <w:rsid w:val="00F21057"/>
    <w:rsid w:val="00F2116A"/>
    <w:rsid w:val="00F211E8"/>
    <w:rsid w:val="00F21233"/>
    <w:rsid w:val="00F2148D"/>
    <w:rsid w:val="00F21788"/>
    <w:rsid w:val="00F21807"/>
    <w:rsid w:val="00F21BB6"/>
    <w:rsid w:val="00F21C5C"/>
    <w:rsid w:val="00F21CAF"/>
    <w:rsid w:val="00F21E44"/>
    <w:rsid w:val="00F21F86"/>
    <w:rsid w:val="00F2208A"/>
    <w:rsid w:val="00F22238"/>
    <w:rsid w:val="00F22379"/>
    <w:rsid w:val="00F22485"/>
    <w:rsid w:val="00F2249E"/>
    <w:rsid w:val="00F225BE"/>
    <w:rsid w:val="00F2281B"/>
    <w:rsid w:val="00F2285C"/>
    <w:rsid w:val="00F2298D"/>
    <w:rsid w:val="00F2302A"/>
    <w:rsid w:val="00F2322C"/>
    <w:rsid w:val="00F2327A"/>
    <w:rsid w:val="00F23600"/>
    <w:rsid w:val="00F236C9"/>
    <w:rsid w:val="00F23756"/>
    <w:rsid w:val="00F23786"/>
    <w:rsid w:val="00F23835"/>
    <w:rsid w:val="00F239B5"/>
    <w:rsid w:val="00F239C4"/>
    <w:rsid w:val="00F239CD"/>
    <w:rsid w:val="00F23CE0"/>
    <w:rsid w:val="00F23E55"/>
    <w:rsid w:val="00F2407D"/>
    <w:rsid w:val="00F240C5"/>
    <w:rsid w:val="00F2469E"/>
    <w:rsid w:val="00F24867"/>
    <w:rsid w:val="00F24DD8"/>
    <w:rsid w:val="00F24F47"/>
    <w:rsid w:val="00F25105"/>
    <w:rsid w:val="00F251F7"/>
    <w:rsid w:val="00F25393"/>
    <w:rsid w:val="00F25A64"/>
    <w:rsid w:val="00F25BE4"/>
    <w:rsid w:val="00F25CC6"/>
    <w:rsid w:val="00F25E08"/>
    <w:rsid w:val="00F25EAE"/>
    <w:rsid w:val="00F26049"/>
    <w:rsid w:val="00F2640F"/>
    <w:rsid w:val="00F26683"/>
    <w:rsid w:val="00F26693"/>
    <w:rsid w:val="00F2698D"/>
    <w:rsid w:val="00F26B3B"/>
    <w:rsid w:val="00F26D00"/>
    <w:rsid w:val="00F26D72"/>
    <w:rsid w:val="00F27130"/>
    <w:rsid w:val="00F277BD"/>
    <w:rsid w:val="00F27970"/>
    <w:rsid w:val="00F27ADC"/>
    <w:rsid w:val="00F27F08"/>
    <w:rsid w:val="00F300C2"/>
    <w:rsid w:val="00F300FA"/>
    <w:rsid w:val="00F30416"/>
    <w:rsid w:val="00F305C3"/>
    <w:rsid w:val="00F30964"/>
    <w:rsid w:val="00F30D76"/>
    <w:rsid w:val="00F30E4C"/>
    <w:rsid w:val="00F3124F"/>
    <w:rsid w:val="00F312D4"/>
    <w:rsid w:val="00F31308"/>
    <w:rsid w:val="00F31342"/>
    <w:rsid w:val="00F313DD"/>
    <w:rsid w:val="00F31469"/>
    <w:rsid w:val="00F31542"/>
    <w:rsid w:val="00F316E7"/>
    <w:rsid w:val="00F319CB"/>
    <w:rsid w:val="00F31D37"/>
    <w:rsid w:val="00F31DA9"/>
    <w:rsid w:val="00F32038"/>
    <w:rsid w:val="00F32176"/>
    <w:rsid w:val="00F321BB"/>
    <w:rsid w:val="00F321FE"/>
    <w:rsid w:val="00F3226D"/>
    <w:rsid w:val="00F323E8"/>
    <w:rsid w:val="00F3243F"/>
    <w:rsid w:val="00F32449"/>
    <w:rsid w:val="00F326D9"/>
    <w:rsid w:val="00F32D42"/>
    <w:rsid w:val="00F32E4A"/>
    <w:rsid w:val="00F32EBE"/>
    <w:rsid w:val="00F32F00"/>
    <w:rsid w:val="00F33447"/>
    <w:rsid w:val="00F334A6"/>
    <w:rsid w:val="00F33521"/>
    <w:rsid w:val="00F33706"/>
    <w:rsid w:val="00F3373D"/>
    <w:rsid w:val="00F33896"/>
    <w:rsid w:val="00F338F4"/>
    <w:rsid w:val="00F339B0"/>
    <w:rsid w:val="00F339D1"/>
    <w:rsid w:val="00F33B4D"/>
    <w:rsid w:val="00F33C6A"/>
    <w:rsid w:val="00F33E36"/>
    <w:rsid w:val="00F33EDB"/>
    <w:rsid w:val="00F33EEE"/>
    <w:rsid w:val="00F33F5E"/>
    <w:rsid w:val="00F343C2"/>
    <w:rsid w:val="00F34708"/>
    <w:rsid w:val="00F34722"/>
    <w:rsid w:val="00F34A31"/>
    <w:rsid w:val="00F34F89"/>
    <w:rsid w:val="00F35060"/>
    <w:rsid w:val="00F350BD"/>
    <w:rsid w:val="00F3513E"/>
    <w:rsid w:val="00F351CA"/>
    <w:rsid w:val="00F353C5"/>
    <w:rsid w:val="00F35522"/>
    <w:rsid w:val="00F3579B"/>
    <w:rsid w:val="00F35903"/>
    <w:rsid w:val="00F3597F"/>
    <w:rsid w:val="00F35F51"/>
    <w:rsid w:val="00F35FCF"/>
    <w:rsid w:val="00F36451"/>
    <w:rsid w:val="00F36632"/>
    <w:rsid w:val="00F36926"/>
    <w:rsid w:val="00F36E73"/>
    <w:rsid w:val="00F37031"/>
    <w:rsid w:val="00F370C2"/>
    <w:rsid w:val="00F3713A"/>
    <w:rsid w:val="00F3746C"/>
    <w:rsid w:val="00F37976"/>
    <w:rsid w:val="00F37A37"/>
    <w:rsid w:val="00F37AC1"/>
    <w:rsid w:val="00F37B14"/>
    <w:rsid w:val="00F37B33"/>
    <w:rsid w:val="00F37B3E"/>
    <w:rsid w:val="00F37B64"/>
    <w:rsid w:val="00F37C08"/>
    <w:rsid w:val="00F37C43"/>
    <w:rsid w:val="00F40699"/>
    <w:rsid w:val="00F407C4"/>
    <w:rsid w:val="00F40868"/>
    <w:rsid w:val="00F40D78"/>
    <w:rsid w:val="00F40E23"/>
    <w:rsid w:val="00F40F51"/>
    <w:rsid w:val="00F41060"/>
    <w:rsid w:val="00F4115F"/>
    <w:rsid w:val="00F411D1"/>
    <w:rsid w:val="00F41348"/>
    <w:rsid w:val="00F41388"/>
    <w:rsid w:val="00F4145A"/>
    <w:rsid w:val="00F414A1"/>
    <w:rsid w:val="00F41734"/>
    <w:rsid w:val="00F417D3"/>
    <w:rsid w:val="00F417FD"/>
    <w:rsid w:val="00F41917"/>
    <w:rsid w:val="00F41B21"/>
    <w:rsid w:val="00F41D64"/>
    <w:rsid w:val="00F41DD2"/>
    <w:rsid w:val="00F42045"/>
    <w:rsid w:val="00F42124"/>
    <w:rsid w:val="00F421FF"/>
    <w:rsid w:val="00F4236C"/>
    <w:rsid w:val="00F4250B"/>
    <w:rsid w:val="00F42691"/>
    <w:rsid w:val="00F429C6"/>
    <w:rsid w:val="00F42B7B"/>
    <w:rsid w:val="00F42CCB"/>
    <w:rsid w:val="00F42CD9"/>
    <w:rsid w:val="00F42D4E"/>
    <w:rsid w:val="00F42D58"/>
    <w:rsid w:val="00F42DD9"/>
    <w:rsid w:val="00F42E3E"/>
    <w:rsid w:val="00F42E88"/>
    <w:rsid w:val="00F433A8"/>
    <w:rsid w:val="00F4353C"/>
    <w:rsid w:val="00F43649"/>
    <w:rsid w:val="00F43669"/>
    <w:rsid w:val="00F4387F"/>
    <w:rsid w:val="00F43925"/>
    <w:rsid w:val="00F43B83"/>
    <w:rsid w:val="00F43BAF"/>
    <w:rsid w:val="00F43D36"/>
    <w:rsid w:val="00F443FB"/>
    <w:rsid w:val="00F4451E"/>
    <w:rsid w:val="00F44537"/>
    <w:rsid w:val="00F4454D"/>
    <w:rsid w:val="00F44572"/>
    <w:rsid w:val="00F445CB"/>
    <w:rsid w:val="00F44692"/>
    <w:rsid w:val="00F44933"/>
    <w:rsid w:val="00F44ADD"/>
    <w:rsid w:val="00F45303"/>
    <w:rsid w:val="00F456BB"/>
    <w:rsid w:val="00F457A0"/>
    <w:rsid w:val="00F4599B"/>
    <w:rsid w:val="00F45AB7"/>
    <w:rsid w:val="00F46227"/>
    <w:rsid w:val="00F46230"/>
    <w:rsid w:val="00F46271"/>
    <w:rsid w:val="00F46455"/>
    <w:rsid w:val="00F46885"/>
    <w:rsid w:val="00F46B11"/>
    <w:rsid w:val="00F46B54"/>
    <w:rsid w:val="00F46C66"/>
    <w:rsid w:val="00F46D32"/>
    <w:rsid w:val="00F46D8A"/>
    <w:rsid w:val="00F46FD1"/>
    <w:rsid w:val="00F4704C"/>
    <w:rsid w:val="00F4714D"/>
    <w:rsid w:val="00F47156"/>
    <w:rsid w:val="00F47411"/>
    <w:rsid w:val="00F47480"/>
    <w:rsid w:val="00F4762D"/>
    <w:rsid w:val="00F478C8"/>
    <w:rsid w:val="00F47951"/>
    <w:rsid w:val="00F47A61"/>
    <w:rsid w:val="00F47D08"/>
    <w:rsid w:val="00F47D76"/>
    <w:rsid w:val="00F47D95"/>
    <w:rsid w:val="00F50047"/>
    <w:rsid w:val="00F500F8"/>
    <w:rsid w:val="00F501BB"/>
    <w:rsid w:val="00F502C2"/>
    <w:rsid w:val="00F5065E"/>
    <w:rsid w:val="00F506A3"/>
    <w:rsid w:val="00F506E0"/>
    <w:rsid w:val="00F506E7"/>
    <w:rsid w:val="00F507BD"/>
    <w:rsid w:val="00F508DA"/>
    <w:rsid w:val="00F50B29"/>
    <w:rsid w:val="00F50DF4"/>
    <w:rsid w:val="00F50E29"/>
    <w:rsid w:val="00F51130"/>
    <w:rsid w:val="00F5119C"/>
    <w:rsid w:val="00F511DF"/>
    <w:rsid w:val="00F512FD"/>
    <w:rsid w:val="00F51496"/>
    <w:rsid w:val="00F51544"/>
    <w:rsid w:val="00F5178C"/>
    <w:rsid w:val="00F519E7"/>
    <w:rsid w:val="00F52028"/>
    <w:rsid w:val="00F520CA"/>
    <w:rsid w:val="00F5234D"/>
    <w:rsid w:val="00F5237E"/>
    <w:rsid w:val="00F52495"/>
    <w:rsid w:val="00F52546"/>
    <w:rsid w:val="00F52683"/>
    <w:rsid w:val="00F527FA"/>
    <w:rsid w:val="00F52906"/>
    <w:rsid w:val="00F52996"/>
    <w:rsid w:val="00F52FAA"/>
    <w:rsid w:val="00F53125"/>
    <w:rsid w:val="00F532DB"/>
    <w:rsid w:val="00F53483"/>
    <w:rsid w:val="00F53564"/>
    <w:rsid w:val="00F537EC"/>
    <w:rsid w:val="00F53885"/>
    <w:rsid w:val="00F53931"/>
    <w:rsid w:val="00F5395F"/>
    <w:rsid w:val="00F53A2B"/>
    <w:rsid w:val="00F53B7E"/>
    <w:rsid w:val="00F53D76"/>
    <w:rsid w:val="00F53EA8"/>
    <w:rsid w:val="00F53F14"/>
    <w:rsid w:val="00F54104"/>
    <w:rsid w:val="00F54363"/>
    <w:rsid w:val="00F54887"/>
    <w:rsid w:val="00F54A37"/>
    <w:rsid w:val="00F54A53"/>
    <w:rsid w:val="00F54B23"/>
    <w:rsid w:val="00F54B98"/>
    <w:rsid w:val="00F5591A"/>
    <w:rsid w:val="00F55A55"/>
    <w:rsid w:val="00F55B0E"/>
    <w:rsid w:val="00F55FF0"/>
    <w:rsid w:val="00F560BB"/>
    <w:rsid w:val="00F561D9"/>
    <w:rsid w:val="00F56696"/>
    <w:rsid w:val="00F566C6"/>
    <w:rsid w:val="00F5678F"/>
    <w:rsid w:val="00F567F3"/>
    <w:rsid w:val="00F5692B"/>
    <w:rsid w:val="00F569DF"/>
    <w:rsid w:val="00F56FF1"/>
    <w:rsid w:val="00F5743C"/>
    <w:rsid w:val="00F57D7F"/>
    <w:rsid w:val="00F57E1D"/>
    <w:rsid w:val="00F57FBB"/>
    <w:rsid w:val="00F602C8"/>
    <w:rsid w:val="00F60634"/>
    <w:rsid w:val="00F60F18"/>
    <w:rsid w:val="00F60F9A"/>
    <w:rsid w:val="00F610E8"/>
    <w:rsid w:val="00F6124E"/>
    <w:rsid w:val="00F61CCD"/>
    <w:rsid w:val="00F61EEA"/>
    <w:rsid w:val="00F61EEE"/>
    <w:rsid w:val="00F620C9"/>
    <w:rsid w:val="00F62250"/>
    <w:rsid w:val="00F625FD"/>
    <w:rsid w:val="00F6280D"/>
    <w:rsid w:val="00F62893"/>
    <w:rsid w:val="00F62AB6"/>
    <w:rsid w:val="00F62B52"/>
    <w:rsid w:val="00F62E85"/>
    <w:rsid w:val="00F63066"/>
    <w:rsid w:val="00F63067"/>
    <w:rsid w:val="00F6308C"/>
    <w:rsid w:val="00F636CC"/>
    <w:rsid w:val="00F638DF"/>
    <w:rsid w:val="00F63FA7"/>
    <w:rsid w:val="00F63FDB"/>
    <w:rsid w:val="00F64217"/>
    <w:rsid w:val="00F64491"/>
    <w:rsid w:val="00F64502"/>
    <w:rsid w:val="00F6483A"/>
    <w:rsid w:val="00F64C17"/>
    <w:rsid w:val="00F64CE4"/>
    <w:rsid w:val="00F64D70"/>
    <w:rsid w:val="00F65108"/>
    <w:rsid w:val="00F65160"/>
    <w:rsid w:val="00F6525F"/>
    <w:rsid w:val="00F653C0"/>
    <w:rsid w:val="00F65637"/>
    <w:rsid w:val="00F65656"/>
    <w:rsid w:val="00F65B1E"/>
    <w:rsid w:val="00F65DDA"/>
    <w:rsid w:val="00F65E46"/>
    <w:rsid w:val="00F65F19"/>
    <w:rsid w:val="00F65F91"/>
    <w:rsid w:val="00F65F9B"/>
    <w:rsid w:val="00F6606A"/>
    <w:rsid w:val="00F660EC"/>
    <w:rsid w:val="00F664BF"/>
    <w:rsid w:val="00F664EA"/>
    <w:rsid w:val="00F665D5"/>
    <w:rsid w:val="00F66604"/>
    <w:rsid w:val="00F66757"/>
    <w:rsid w:val="00F6695F"/>
    <w:rsid w:val="00F66C84"/>
    <w:rsid w:val="00F66D88"/>
    <w:rsid w:val="00F66FF6"/>
    <w:rsid w:val="00F672BC"/>
    <w:rsid w:val="00F67568"/>
    <w:rsid w:val="00F675E9"/>
    <w:rsid w:val="00F67730"/>
    <w:rsid w:val="00F67945"/>
    <w:rsid w:val="00F6798A"/>
    <w:rsid w:val="00F67AE8"/>
    <w:rsid w:val="00F67BC0"/>
    <w:rsid w:val="00F67BDE"/>
    <w:rsid w:val="00F67E5F"/>
    <w:rsid w:val="00F700C1"/>
    <w:rsid w:val="00F702DB"/>
    <w:rsid w:val="00F7049A"/>
    <w:rsid w:val="00F70558"/>
    <w:rsid w:val="00F706B2"/>
    <w:rsid w:val="00F7070A"/>
    <w:rsid w:val="00F7085B"/>
    <w:rsid w:val="00F708EB"/>
    <w:rsid w:val="00F70A0B"/>
    <w:rsid w:val="00F70D21"/>
    <w:rsid w:val="00F70DB1"/>
    <w:rsid w:val="00F70F67"/>
    <w:rsid w:val="00F71189"/>
    <w:rsid w:val="00F71196"/>
    <w:rsid w:val="00F7140A"/>
    <w:rsid w:val="00F71508"/>
    <w:rsid w:val="00F72341"/>
    <w:rsid w:val="00F7239C"/>
    <w:rsid w:val="00F72838"/>
    <w:rsid w:val="00F72A4E"/>
    <w:rsid w:val="00F72A96"/>
    <w:rsid w:val="00F72C41"/>
    <w:rsid w:val="00F72D38"/>
    <w:rsid w:val="00F72F8B"/>
    <w:rsid w:val="00F7300E"/>
    <w:rsid w:val="00F7326A"/>
    <w:rsid w:val="00F73AA9"/>
    <w:rsid w:val="00F73AAC"/>
    <w:rsid w:val="00F73B99"/>
    <w:rsid w:val="00F73C29"/>
    <w:rsid w:val="00F73D56"/>
    <w:rsid w:val="00F73E65"/>
    <w:rsid w:val="00F73F3A"/>
    <w:rsid w:val="00F7428F"/>
    <w:rsid w:val="00F744E7"/>
    <w:rsid w:val="00F74602"/>
    <w:rsid w:val="00F74884"/>
    <w:rsid w:val="00F74886"/>
    <w:rsid w:val="00F748BA"/>
    <w:rsid w:val="00F74948"/>
    <w:rsid w:val="00F74DA6"/>
    <w:rsid w:val="00F74F26"/>
    <w:rsid w:val="00F751AF"/>
    <w:rsid w:val="00F753AE"/>
    <w:rsid w:val="00F7546B"/>
    <w:rsid w:val="00F755C9"/>
    <w:rsid w:val="00F75B41"/>
    <w:rsid w:val="00F75C86"/>
    <w:rsid w:val="00F75CA3"/>
    <w:rsid w:val="00F75E0A"/>
    <w:rsid w:val="00F75EA2"/>
    <w:rsid w:val="00F763AC"/>
    <w:rsid w:val="00F76543"/>
    <w:rsid w:val="00F7680B"/>
    <w:rsid w:val="00F76CC1"/>
    <w:rsid w:val="00F7721C"/>
    <w:rsid w:val="00F7741F"/>
    <w:rsid w:val="00F7753A"/>
    <w:rsid w:val="00F775CC"/>
    <w:rsid w:val="00F77664"/>
    <w:rsid w:val="00F777E4"/>
    <w:rsid w:val="00F77879"/>
    <w:rsid w:val="00F77919"/>
    <w:rsid w:val="00F779BF"/>
    <w:rsid w:val="00F77A54"/>
    <w:rsid w:val="00F77A56"/>
    <w:rsid w:val="00F77FA6"/>
    <w:rsid w:val="00F80000"/>
    <w:rsid w:val="00F8006C"/>
    <w:rsid w:val="00F8009B"/>
    <w:rsid w:val="00F80160"/>
    <w:rsid w:val="00F8016B"/>
    <w:rsid w:val="00F802D8"/>
    <w:rsid w:val="00F80340"/>
    <w:rsid w:val="00F807F1"/>
    <w:rsid w:val="00F80C27"/>
    <w:rsid w:val="00F80F03"/>
    <w:rsid w:val="00F810D9"/>
    <w:rsid w:val="00F814BE"/>
    <w:rsid w:val="00F81819"/>
    <w:rsid w:val="00F8182C"/>
    <w:rsid w:val="00F81A7D"/>
    <w:rsid w:val="00F81B91"/>
    <w:rsid w:val="00F81D1F"/>
    <w:rsid w:val="00F81D9E"/>
    <w:rsid w:val="00F81EA7"/>
    <w:rsid w:val="00F81EBB"/>
    <w:rsid w:val="00F8212C"/>
    <w:rsid w:val="00F82323"/>
    <w:rsid w:val="00F8282A"/>
    <w:rsid w:val="00F82969"/>
    <w:rsid w:val="00F82A65"/>
    <w:rsid w:val="00F82A91"/>
    <w:rsid w:val="00F82E7A"/>
    <w:rsid w:val="00F82EE9"/>
    <w:rsid w:val="00F82F89"/>
    <w:rsid w:val="00F83322"/>
    <w:rsid w:val="00F833D2"/>
    <w:rsid w:val="00F8359E"/>
    <w:rsid w:val="00F839EA"/>
    <w:rsid w:val="00F83B0A"/>
    <w:rsid w:val="00F83CD6"/>
    <w:rsid w:val="00F83D5F"/>
    <w:rsid w:val="00F83DAE"/>
    <w:rsid w:val="00F83F0D"/>
    <w:rsid w:val="00F840CD"/>
    <w:rsid w:val="00F8428C"/>
    <w:rsid w:val="00F84656"/>
    <w:rsid w:val="00F84AB5"/>
    <w:rsid w:val="00F84D47"/>
    <w:rsid w:val="00F84E37"/>
    <w:rsid w:val="00F84E96"/>
    <w:rsid w:val="00F850C8"/>
    <w:rsid w:val="00F8528B"/>
    <w:rsid w:val="00F852AC"/>
    <w:rsid w:val="00F8548B"/>
    <w:rsid w:val="00F854A1"/>
    <w:rsid w:val="00F854CE"/>
    <w:rsid w:val="00F85A92"/>
    <w:rsid w:val="00F85AA2"/>
    <w:rsid w:val="00F85BAF"/>
    <w:rsid w:val="00F85E16"/>
    <w:rsid w:val="00F85F10"/>
    <w:rsid w:val="00F85FD6"/>
    <w:rsid w:val="00F860F0"/>
    <w:rsid w:val="00F86187"/>
    <w:rsid w:val="00F86316"/>
    <w:rsid w:val="00F8651C"/>
    <w:rsid w:val="00F86546"/>
    <w:rsid w:val="00F86C60"/>
    <w:rsid w:val="00F86E9C"/>
    <w:rsid w:val="00F86F94"/>
    <w:rsid w:val="00F8709B"/>
    <w:rsid w:val="00F870AB"/>
    <w:rsid w:val="00F87268"/>
    <w:rsid w:val="00F87367"/>
    <w:rsid w:val="00F874A8"/>
    <w:rsid w:val="00F87D1C"/>
    <w:rsid w:val="00F87E18"/>
    <w:rsid w:val="00F900FC"/>
    <w:rsid w:val="00F9011A"/>
    <w:rsid w:val="00F90492"/>
    <w:rsid w:val="00F90826"/>
    <w:rsid w:val="00F91159"/>
    <w:rsid w:val="00F912E5"/>
    <w:rsid w:val="00F91404"/>
    <w:rsid w:val="00F914FB"/>
    <w:rsid w:val="00F91681"/>
    <w:rsid w:val="00F91924"/>
    <w:rsid w:val="00F919E7"/>
    <w:rsid w:val="00F91B4A"/>
    <w:rsid w:val="00F91ECC"/>
    <w:rsid w:val="00F91F07"/>
    <w:rsid w:val="00F91F57"/>
    <w:rsid w:val="00F92092"/>
    <w:rsid w:val="00F922B9"/>
    <w:rsid w:val="00F922E0"/>
    <w:rsid w:val="00F923DA"/>
    <w:rsid w:val="00F9242F"/>
    <w:rsid w:val="00F92450"/>
    <w:rsid w:val="00F92623"/>
    <w:rsid w:val="00F92695"/>
    <w:rsid w:val="00F9277E"/>
    <w:rsid w:val="00F927C5"/>
    <w:rsid w:val="00F92914"/>
    <w:rsid w:val="00F92965"/>
    <w:rsid w:val="00F92A3A"/>
    <w:rsid w:val="00F92BC2"/>
    <w:rsid w:val="00F92ED4"/>
    <w:rsid w:val="00F92EEE"/>
    <w:rsid w:val="00F93083"/>
    <w:rsid w:val="00F9317F"/>
    <w:rsid w:val="00F93220"/>
    <w:rsid w:val="00F9329D"/>
    <w:rsid w:val="00F934B2"/>
    <w:rsid w:val="00F93557"/>
    <w:rsid w:val="00F9399B"/>
    <w:rsid w:val="00F93A69"/>
    <w:rsid w:val="00F93ADF"/>
    <w:rsid w:val="00F93EA0"/>
    <w:rsid w:val="00F94184"/>
    <w:rsid w:val="00F9423F"/>
    <w:rsid w:val="00F94291"/>
    <w:rsid w:val="00F9446C"/>
    <w:rsid w:val="00F94509"/>
    <w:rsid w:val="00F945BE"/>
    <w:rsid w:val="00F945CF"/>
    <w:rsid w:val="00F9486F"/>
    <w:rsid w:val="00F949CC"/>
    <w:rsid w:val="00F94C42"/>
    <w:rsid w:val="00F94C82"/>
    <w:rsid w:val="00F950BE"/>
    <w:rsid w:val="00F9536F"/>
    <w:rsid w:val="00F954B4"/>
    <w:rsid w:val="00F956DE"/>
    <w:rsid w:val="00F95A3A"/>
    <w:rsid w:val="00F95AFA"/>
    <w:rsid w:val="00F95C05"/>
    <w:rsid w:val="00F95D9A"/>
    <w:rsid w:val="00F96224"/>
    <w:rsid w:val="00F96315"/>
    <w:rsid w:val="00F963D2"/>
    <w:rsid w:val="00F96926"/>
    <w:rsid w:val="00F96AB4"/>
    <w:rsid w:val="00F96D47"/>
    <w:rsid w:val="00F96DBE"/>
    <w:rsid w:val="00F96E32"/>
    <w:rsid w:val="00F970AD"/>
    <w:rsid w:val="00F970B5"/>
    <w:rsid w:val="00F973CB"/>
    <w:rsid w:val="00F9755F"/>
    <w:rsid w:val="00F97606"/>
    <w:rsid w:val="00F9775D"/>
    <w:rsid w:val="00F97A5E"/>
    <w:rsid w:val="00F97BED"/>
    <w:rsid w:val="00F97DC2"/>
    <w:rsid w:val="00F97DD8"/>
    <w:rsid w:val="00FA0201"/>
    <w:rsid w:val="00FA031B"/>
    <w:rsid w:val="00FA0568"/>
    <w:rsid w:val="00FA0A54"/>
    <w:rsid w:val="00FA1094"/>
    <w:rsid w:val="00FA1384"/>
    <w:rsid w:val="00FA16EC"/>
    <w:rsid w:val="00FA18E1"/>
    <w:rsid w:val="00FA1AF0"/>
    <w:rsid w:val="00FA1BDB"/>
    <w:rsid w:val="00FA1E52"/>
    <w:rsid w:val="00FA1F0F"/>
    <w:rsid w:val="00FA1F87"/>
    <w:rsid w:val="00FA1FB3"/>
    <w:rsid w:val="00FA200B"/>
    <w:rsid w:val="00FA204B"/>
    <w:rsid w:val="00FA2082"/>
    <w:rsid w:val="00FA220D"/>
    <w:rsid w:val="00FA2274"/>
    <w:rsid w:val="00FA27AA"/>
    <w:rsid w:val="00FA288E"/>
    <w:rsid w:val="00FA2A3C"/>
    <w:rsid w:val="00FA2C7C"/>
    <w:rsid w:val="00FA2DBB"/>
    <w:rsid w:val="00FA2DC9"/>
    <w:rsid w:val="00FA311C"/>
    <w:rsid w:val="00FA31F7"/>
    <w:rsid w:val="00FA32DB"/>
    <w:rsid w:val="00FA35AA"/>
    <w:rsid w:val="00FA36DA"/>
    <w:rsid w:val="00FA37EC"/>
    <w:rsid w:val="00FA3BC9"/>
    <w:rsid w:val="00FA400F"/>
    <w:rsid w:val="00FA4163"/>
    <w:rsid w:val="00FA4199"/>
    <w:rsid w:val="00FA4478"/>
    <w:rsid w:val="00FA46C3"/>
    <w:rsid w:val="00FA475C"/>
    <w:rsid w:val="00FA47D8"/>
    <w:rsid w:val="00FA4902"/>
    <w:rsid w:val="00FA4B86"/>
    <w:rsid w:val="00FA4BF5"/>
    <w:rsid w:val="00FA4C3E"/>
    <w:rsid w:val="00FA4C75"/>
    <w:rsid w:val="00FA4DFA"/>
    <w:rsid w:val="00FA4E8B"/>
    <w:rsid w:val="00FA511A"/>
    <w:rsid w:val="00FA516B"/>
    <w:rsid w:val="00FA528F"/>
    <w:rsid w:val="00FA52AF"/>
    <w:rsid w:val="00FA5423"/>
    <w:rsid w:val="00FA54C4"/>
    <w:rsid w:val="00FA56E1"/>
    <w:rsid w:val="00FA5D75"/>
    <w:rsid w:val="00FA5E35"/>
    <w:rsid w:val="00FA5E3B"/>
    <w:rsid w:val="00FA6133"/>
    <w:rsid w:val="00FA63C2"/>
    <w:rsid w:val="00FA65D4"/>
    <w:rsid w:val="00FA6A26"/>
    <w:rsid w:val="00FA6B66"/>
    <w:rsid w:val="00FA6B9E"/>
    <w:rsid w:val="00FA6CDC"/>
    <w:rsid w:val="00FA6D9F"/>
    <w:rsid w:val="00FA6DC8"/>
    <w:rsid w:val="00FA6EFC"/>
    <w:rsid w:val="00FA6F0C"/>
    <w:rsid w:val="00FA7070"/>
    <w:rsid w:val="00FA7274"/>
    <w:rsid w:val="00FA729A"/>
    <w:rsid w:val="00FA7504"/>
    <w:rsid w:val="00FA78F5"/>
    <w:rsid w:val="00FA7A02"/>
    <w:rsid w:val="00FA7A97"/>
    <w:rsid w:val="00FA7BC2"/>
    <w:rsid w:val="00FA7CE7"/>
    <w:rsid w:val="00FA7D3E"/>
    <w:rsid w:val="00FA7E75"/>
    <w:rsid w:val="00FA7F3B"/>
    <w:rsid w:val="00FA7F6D"/>
    <w:rsid w:val="00FA7FB3"/>
    <w:rsid w:val="00FB0040"/>
    <w:rsid w:val="00FB0835"/>
    <w:rsid w:val="00FB083C"/>
    <w:rsid w:val="00FB0AF9"/>
    <w:rsid w:val="00FB108F"/>
    <w:rsid w:val="00FB1136"/>
    <w:rsid w:val="00FB115C"/>
    <w:rsid w:val="00FB1C26"/>
    <w:rsid w:val="00FB1D27"/>
    <w:rsid w:val="00FB1EA2"/>
    <w:rsid w:val="00FB21B6"/>
    <w:rsid w:val="00FB2390"/>
    <w:rsid w:val="00FB23E9"/>
    <w:rsid w:val="00FB246A"/>
    <w:rsid w:val="00FB2497"/>
    <w:rsid w:val="00FB2684"/>
    <w:rsid w:val="00FB281C"/>
    <w:rsid w:val="00FB2929"/>
    <w:rsid w:val="00FB293B"/>
    <w:rsid w:val="00FB29EF"/>
    <w:rsid w:val="00FB2C2B"/>
    <w:rsid w:val="00FB2E44"/>
    <w:rsid w:val="00FB2EFE"/>
    <w:rsid w:val="00FB3321"/>
    <w:rsid w:val="00FB3568"/>
    <w:rsid w:val="00FB37B9"/>
    <w:rsid w:val="00FB391E"/>
    <w:rsid w:val="00FB3B48"/>
    <w:rsid w:val="00FB3B75"/>
    <w:rsid w:val="00FB3E69"/>
    <w:rsid w:val="00FB4051"/>
    <w:rsid w:val="00FB416A"/>
    <w:rsid w:val="00FB4231"/>
    <w:rsid w:val="00FB4305"/>
    <w:rsid w:val="00FB450E"/>
    <w:rsid w:val="00FB4636"/>
    <w:rsid w:val="00FB48CF"/>
    <w:rsid w:val="00FB4D3D"/>
    <w:rsid w:val="00FB4EB6"/>
    <w:rsid w:val="00FB540E"/>
    <w:rsid w:val="00FB5732"/>
    <w:rsid w:val="00FB57BF"/>
    <w:rsid w:val="00FB5ADA"/>
    <w:rsid w:val="00FB5B70"/>
    <w:rsid w:val="00FB5BE7"/>
    <w:rsid w:val="00FB5F5E"/>
    <w:rsid w:val="00FB5F6F"/>
    <w:rsid w:val="00FB6153"/>
    <w:rsid w:val="00FB62FE"/>
    <w:rsid w:val="00FB6367"/>
    <w:rsid w:val="00FB6913"/>
    <w:rsid w:val="00FB6A3B"/>
    <w:rsid w:val="00FB6C81"/>
    <w:rsid w:val="00FB6F91"/>
    <w:rsid w:val="00FB7299"/>
    <w:rsid w:val="00FB76CD"/>
    <w:rsid w:val="00FB7A20"/>
    <w:rsid w:val="00FB7A49"/>
    <w:rsid w:val="00FB7BEF"/>
    <w:rsid w:val="00FB7E7B"/>
    <w:rsid w:val="00FC0078"/>
    <w:rsid w:val="00FC0215"/>
    <w:rsid w:val="00FC0246"/>
    <w:rsid w:val="00FC0454"/>
    <w:rsid w:val="00FC0522"/>
    <w:rsid w:val="00FC06DB"/>
    <w:rsid w:val="00FC0833"/>
    <w:rsid w:val="00FC0CBB"/>
    <w:rsid w:val="00FC0D6E"/>
    <w:rsid w:val="00FC109B"/>
    <w:rsid w:val="00FC1315"/>
    <w:rsid w:val="00FC1568"/>
    <w:rsid w:val="00FC1935"/>
    <w:rsid w:val="00FC1B8B"/>
    <w:rsid w:val="00FC21E4"/>
    <w:rsid w:val="00FC2B65"/>
    <w:rsid w:val="00FC2C6A"/>
    <w:rsid w:val="00FC2C76"/>
    <w:rsid w:val="00FC3369"/>
    <w:rsid w:val="00FC339E"/>
    <w:rsid w:val="00FC3486"/>
    <w:rsid w:val="00FC391D"/>
    <w:rsid w:val="00FC39A6"/>
    <w:rsid w:val="00FC3BE4"/>
    <w:rsid w:val="00FC3C93"/>
    <w:rsid w:val="00FC3CA0"/>
    <w:rsid w:val="00FC3E16"/>
    <w:rsid w:val="00FC4280"/>
    <w:rsid w:val="00FC4393"/>
    <w:rsid w:val="00FC472F"/>
    <w:rsid w:val="00FC4942"/>
    <w:rsid w:val="00FC4E6F"/>
    <w:rsid w:val="00FC501F"/>
    <w:rsid w:val="00FC5087"/>
    <w:rsid w:val="00FC522C"/>
    <w:rsid w:val="00FC5257"/>
    <w:rsid w:val="00FC52A3"/>
    <w:rsid w:val="00FC52D8"/>
    <w:rsid w:val="00FC539E"/>
    <w:rsid w:val="00FC564A"/>
    <w:rsid w:val="00FC571B"/>
    <w:rsid w:val="00FC581A"/>
    <w:rsid w:val="00FC584A"/>
    <w:rsid w:val="00FC598E"/>
    <w:rsid w:val="00FC5D7D"/>
    <w:rsid w:val="00FC5E75"/>
    <w:rsid w:val="00FC5F69"/>
    <w:rsid w:val="00FC60EE"/>
    <w:rsid w:val="00FC626E"/>
    <w:rsid w:val="00FC636B"/>
    <w:rsid w:val="00FC6656"/>
    <w:rsid w:val="00FC66EE"/>
    <w:rsid w:val="00FC6706"/>
    <w:rsid w:val="00FC689E"/>
    <w:rsid w:val="00FC6B3D"/>
    <w:rsid w:val="00FC6B98"/>
    <w:rsid w:val="00FC6D73"/>
    <w:rsid w:val="00FC6E40"/>
    <w:rsid w:val="00FC6F06"/>
    <w:rsid w:val="00FC6F22"/>
    <w:rsid w:val="00FC7029"/>
    <w:rsid w:val="00FC71A3"/>
    <w:rsid w:val="00FC72AA"/>
    <w:rsid w:val="00FC7620"/>
    <w:rsid w:val="00FC7718"/>
    <w:rsid w:val="00FC771A"/>
    <w:rsid w:val="00FC78E6"/>
    <w:rsid w:val="00FC78EC"/>
    <w:rsid w:val="00FC78FA"/>
    <w:rsid w:val="00FC7960"/>
    <w:rsid w:val="00FC7A9E"/>
    <w:rsid w:val="00FC7BEC"/>
    <w:rsid w:val="00FC7CB9"/>
    <w:rsid w:val="00FC7E9E"/>
    <w:rsid w:val="00FC7F1E"/>
    <w:rsid w:val="00FD0015"/>
    <w:rsid w:val="00FD001A"/>
    <w:rsid w:val="00FD004D"/>
    <w:rsid w:val="00FD04C1"/>
    <w:rsid w:val="00FD068A"/>
    <w:rsid w:val="00FD06BC"/>
    <w:rsid w:val="00FD06FA"/>
    <w:rsid w:val="00FD0B32"/>
    <w:rsid w:val="00FD0B51"/>
    <w:rsid w:val="00FD1019"/>
    <w:rsid w:val="00FD12C4"/>
    <w:rsid w:val="00FD1369"/>
    <w:rsid w:val="00FD13DA"/>
    <w:rsid w:val="00FD13E8"/>
    <w:rsid w:val="00FD1532"/>
    <w:rsid w:val="00FD17D9"/>
    <w:rsid w:val="00FD1BB4"/>
    <w:rsid w:val="00FD1D50"/>
    <w:rsid w:val="00FD1F53"/>
    <w:rsid w:val="00FD1FFC"/>
    <w:rsid w:val="00FD2282"/>
    <w:rsid w:val="00FD2344"/>
    <w:rsid w:val="00FD256D"/>
    <w:rsid w:val="00FD256F"/>
    <w:rsid w:val="00FD26C4"/>
    <w:rsid w:val="00FD285B"/>
    <w:rsid w:val="00FD2F9C"/>
    <w:rsid w:val="00FD2FB1"/>
    <w:rsid w:val="00FD30AA"/>
    <w:rsid w:val="00FD330A"/>
    <w:rsid w:val="00FD3342"/>
    <w:rsid w:val="00FD388B"/>
    <w:rsid w:val="00FD3967"/>
    <w:rsid w:val="00FD3A08"/>
    <w:rsid w:val="00FD3A17"/>
    <w:rsid w:val="00FD3D7E"/>
    <w:rsid w:val="00FD3DBE"/>
    <w:rsid w:val="00FD40B6"/>
    <w:rsid w:val="00FD41CC"/>
    <w:rsid w:val="00FD4274"/>
    <w:rsid w:val="00FD45FA"/>
    <w:rsid w:val="00FD4983"/>
    <w:rsid w:val="00FD4A24"/>
    <w:rsid w:val="00FD4C7B"/>
    <w:rsid w:val="00FD53CD"/>
    <w:rsid w:val="00FD559C"/>
    <w:rsid w:val="00FD593B"/>
    <w:rsid w:val="00FD5A38"/>
    <w:rsid w:val="00FD5C69"/>
    <w:rsid w:val="00FD5DD4"/>
    <w:rsid w:val="00FD6039"/>
    <w:rsid w:val="00FD61EF"/>
    <w:rsid w:val="00FD62BD"/>
    <w:rsid w:val="00FD63C4"/>
    <w:rsid w:val="00FD664B"/>
    <w:rsid w:val="00FD6676"/>
    <w:rsid w:val="00FD67BD"/>
    <w:rsid w:val="00FD690F"/>
    <w:rsid w:val="00FD6919"/>
    <w:rsid w:val="00FD6964"/>
    <w:rsid w:val="00FD6A04"/>
    <w:rsid w:val="00FD6A19"/>
    <w:rsid w:val="00FD6A59"/>
    <w:rsid w:val="00FD6D43"/>
    <w:rsid w:val="00FD7064"/>
    <w:rsid w:val="00FD71F0"/>
    <w:rsid w:val="00FD7248"/>
    <w:rsid w:val="00FD7266"/>
    <w:rsid w:val="00FD7281"/>
    <w:rsid w:val="00FD72CC"/>
    <w:rsid w:val="00FD760C"/>
    <w:rsid w:val="00FD760F"/>
    <w:rsid w:val="00FD7730"/>
    <w:rsid w:val="00FD78C5"/>
    <w:rsid w:val="00FD7EE3"/>
    <w:rsid w:val="00FD7F30"/>
    <w:rsid w:val="00FE00C0"/>
    <w:rsid w:val="00FE01AF"/>
    <w:rsid w:val="00FE0255"/>
    <w:rsid w:val="00FE0283"/>
    <w:rsid w:val="00FE06F7"/>
    <w:rsid w:val="00FE0AE7"/>
    <w:rsid w:val="00FE0AF6"/>
    <w:rsid w:val="00FE0C16"/>
    <w:rsid w:val="00FE0C19"/>
    <w:rsid w:val="00FE1013"/>
    <w:rsid w:val="00FE11D1"/>
    <w:rsid w:val="00FE136C"/>
    <w:rsid w:val="00FE1382"/>
    <w:rsid w:val="00FE13E6"/>
    <w:rsid w:val="00FE157A"/>
    <w:rsid w:val="00FE1798"/>
    <w:rsid w:val="00FE17B1"/>
    <w:rsid w:val="00FE18DA"/>
    <w:rsid w:val="00FE1921"/>
    <w:rsid w:val="00FE1A4A"/>
    <w:rsid w:val="00FE1A73"/>
    <w:rsid w:val="00FE1AAB"/>
    <w:rsid w:val="00FE1E86"/>
    <w:rsid w:val="00FE2171"/>
    <w:rsid w:val="00FE2653"/>
    <w:rsid w:val="00FE2689"/>
    <w:rsid w:val="00FE283E"/>
    <w:rsid w:val="00FE286F"/>
    <w:rsid w:val="00FE2CF2"/>
    <w:rsid w:val="00FE2D77"/>
    <w:rsid w:val="00FE2F8D"/>
    <w:rsid w:val="00FE353A"/>
    <w:rsid w:val="00FE35CF"/>
    <w:rsid w:val="00FE393D"/>
    <w:rsid w:val="00FE39B7"/>
    <w:rsid w:val="00FE3ABF"/>
    <w:rsid w:val="00FE3B35"/>
    <w:rsid w:val="00FE3C1C"/>
    <w:rsid w:val="00FE3CC9"/>
    <w:rsid w:val="00FE3E63"/>
    <w:rsid w:val="00FE3EDE"/>
    <w:rsid w:val="00FE4536"/>
    <w:rsid w:val="00FE4716"/>
    <w:rsid w:val="00FE49B9"/>
    <w:rsid w:val="00FE4CDE"/>
    <w:rsid w:val="00FE4CEE"/>
    <w:rsid w:val="00FE4DF5"/>
    <w:rsid w:val="00FE4E6D"/>
    <w:rsid w:val="00FE507A"/>
    <w:rsid w:val="00FE55EA"/>
    <w:rsid w:val="00FE5942"/>
    <w:rsid w:val="00FE5B23"/>
    <w:rsid w:val="00FE5B53"/>
    <w:rsid w:val="00FE60B7"/>
    <w:rsid w:val="00FE628D"/>
    <w:rsid w:val="00FE6392"/>
    <w:rsid w:val="00FE65BA"/>
    <w:rsid w:val="00FE65CD"/>
    <w:rsid w:val="00FE67F5"/>
    <w:rsid w:val="00FE6870"/>
    <w:rsid w:val="00FE6974"/>
    <w:rsid w:val="00FE6ACC"/>
    <w:rsid w:val="00FE6B4B"/>
    <w:rsid w:val="00FE6D0E"/>
    <w:rsid w:val="00FE6E32"/>
    <w:rsid w:val="00FE77D1"/>
    <w:rsid w:val="00FE77D8"/>
    <w:rsid w:val="00FE7B7F"/>
    <w:rsid w:val="00FE7C01"/>
    <w:rsid w:val="00FF09DB"/>
    <w:rsid w:val="00FF0BF4"/>
    <w:rsid w:val="00FF0E9C"/>
    <w:rsid w:val="00FF10A2"/>
    <w:rsid w:val="00FF127E"/>
    <w:rsid w:val="00FF13BF"/>
    <w:rsid w:val="00FF14CB"/>
    <w:rsid w:val="00FF15EA"/>
    <w:rsid w:val="00FF160E"/>
    <w:rsid w:val="00FF172A"/>
    <w:rsid w:val="00FF17C4"/>
    <w:rsid w:val="00FF18A1"/>
    <w:rsid w:val="00FF18BE"/>
    <w:rsid w:val="00FF19E8"/>
    <w:rsid w:val="00FF1ACA"/>
    <w:rsid w:val="00FF1B56"/>
    <w:rsid w:val="00FF1CBF"/>
    <w:rsid w:val="00FF1D2A"/>
    <w:rsid w:val="00FF1F20"/>
    <w:rsid w:val="00FF1FE7"/>
    <w:rsid w:val="00FF2098"/>
    <w:rsid w:val="00FF276C"/>
    <w:rsid w:val="00FF2850"/>
    <w:rsid w:val="00FF29E9"/>
    <w:rsid w:val="00FF2BAA"/>
    <w:rsid w:val="00FF2DF5"/>
    <w:rsid w:val="00FF30FC"/>
    <w:rsid w:val="00FF3130"/>
    <w:rsid w:val="00FF32B8"/>
    <w:rsid w:val="00FF33BB"/>
    <w:rsid w:val="00FF3479"/>
    <w:rsid w:val="00FF3527"/>
    <w:rsid w:val="00FF379D"/>
    <w:rsid w:val="00FF38A0"/>
    <w:rsid w:val="00FF3AE1"/>
    <w:rsid w:val="00FF3B5E"/>
    <w:rsid w:val="00FF3C9F"/>
    <w:rsid w:val="00FF3D33"/>
    <w:rsid w:val="00FF3E54"/>
    <w:rsid w:val="00FF3FA7"/>
    <w:rsid w:val="00FF420B"/>
    <w:rsid w:val="00FF4310"/>
    <w:rsid w:val="00FF437B"/>
    <w:rsid w:val="00FF439E"/>
    <w:rsid w:val="00FF43F2"/>
    <w:rsid w:val="00FF4499"/>
    <w:rsid w:val="00FF457D"/>
    <w:rsid w:val="00FF4814"/>
    <w:rsid w:val="00FF4C16"/>
    <w:rsid w:val="00FF4C4A"/>
    <w:rsid w:val="00FF4DED"/>
    <w:rsid w:val="00FF51CD"/>
    <w:rsid w:val="00FF52E1"/>
    <w:rsid w:val="00FF5616"/>
    <w:rsid w:val="00FF572F"/>
    <w:rsid w:val="00FF59E1"/>
    <w:rsid w:val="00FF5AC5"/>
    <w:rsid w:val="00FF5C8C"/>
    <w:rsid w:val="00FF5D00"/>
    <w:rsid w:val="00FF5F08"/>
    <w:rsid w:val="00FF612E"/>
    <w:rsid w:val="00FF6297"/>
    <w:rsid w:val="00FF6346"/>
    <w:rsid w:val="00FF6411"/>
    <w:rsid w:val="00FF666C"/>
    <w:rsid w:val="00FF6693"/>
    <w:rsid w:val="00FF679A"/>
    <w:rsid w:val="00FF684D"/>
    <w:rsid w:val="00FF6E6E"/>
    <w:rsid w:val="00FF6F59"/>
    <w:rsid w:val="00FF7077"/>
    <w:rsid w:val="00FF7339"/>
    <w:rsid w:val="00FF743D"/>
    <w:rsid w:val="00FF7600"/>
    <w:rsid w:val="00FF76A8"/>
    <w:rsid w:val="00FF7D44"/>
    <w:rsid w:val="00FF7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5EE65674"/>
  <w15:docId w15:val="{ADB152F5-E998-43EB-901E-ADE0FE41D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167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115B10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rial" w:hAnsi="Arial"/>
      <w:b/>
      <w:bCs/>
      <w:sz w:val="18"/>
      <w:szCs w:val="18"/>
      <w:u w:val="single"/>
    </w:rPr>
  </w:style>
  <w:style w:type="paragraph" w:styleId="Heading2">
    <w:name w:val="heading 2"/>
    <w:basedOn w:val="Normal"/>
    <w:next w:val="Normal"/>
    <w:link w:val="Heading2Char1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ascii="Arial" w:hAnsi="Arial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115B10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ascii="Arial" w:hAnsi="Arial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"/>
    <w:qFormat/>
    <w:rsid w:val="00115B10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</w:rPr>
  </w:style>
  <w:style w:type="paragraph" w:styleId="Heading8">
    <w:name w:val="heading 8"/>
    <w:basedOn w:val="Normal"/>
    <w:next w:val="Normal"/>
    <w:link w:val="Heading8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15B10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115B10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115B10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115B10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15B10"/>
    <w:pPr>
      <w:spacing w:after="120"/>
    </w:pPr>
    <w:rPr>
      <w:rFonts w:ascii="Arial" w:hAnsi="Arial"/>
      <w:sz w:val="18"/>
      <w:szCs w:val="18"/>
    </w:rPr>
  </w:style>
  <w:style w:type="paragraph" w:styleId="Header">
    <w:name w:val="header"/>
    <w:basedOn w:val="Normal"/>
    <w:link w:val="HeaderChar"/>
    <w:rsid w:val="00115B10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15B10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15B10"/>
    <w:pPr>
      <w:tabs>
        <w:tab w:val="center" w:pos="4536"/>
        <w:tab w:val="right" w:pos="9072"/>
      </w:tabs>
    </w:pPr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DC4B82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15B10"/>
    <w:rPr>
      <w:rFonts w:cs="Times New Roman"/>
      <w:b/>
      <w:bCs/>
    </w:rPr>
  </w:style>
  <w:style w:type="paragraph" w:styleId="ListBullet">
    <w:name w:val="List Bullet"/>
    <w:basedOn w:val="Normal"/>
    <w:rsid w:val="00115B10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15B10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15B10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15B10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15B10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15B10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15B10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15B10"/>
    <w:pPr>
      <w:ind w:left="284"/>
    </w:pPr>
  </w:style>
  <w:style w:type="paragraph" w:customStyle="1" w:styleId="AAFrameAddress">
    <w:name w:val="AA Frame Address"/>
    <w:basedOn w:val="Heading1"/>
    <w:uiPriority w:val="99"/>
    <w:rsid w:val="00115B10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15B10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15B10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15B10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15B10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15B10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15B10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15B10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15B10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15B10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15B10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15B10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15B10"/>
    <w:pPr>
      <w:ind w:left="2552" w:hanging="284"/>
    </w:pPr>
  </w:style>
  <w:style w:type="paragraph" w:styleId="TOC2">
    <w:name w:val="toc 2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15B10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15B10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15B10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15B10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15B10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15B10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15B10"/>
    <w:pPr>
      <w:ind w:left="567" w:hanging="567"/>
    </w:pPr>
  </w:style>
  <w:style w:type="paragraph" w:styleId="ListBullet5">
    <w:name w:val="List Bullet 5"/>
    <w:basedOn w:val="Normal"/>
    <w:uiPriority w:val="99"/>
    <w:rsid w:val="00115B10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15B10"/>
    <w:pPr>
      <w:ind w:firstLine="284"/>
    </w:pPr>
  </w:style>
  <w:style w:type="paragraph" w:styleId="BodyTextIndent">
    <w:name w:val="Body Text Indent"/>
    <w:aliases w:val="i"/>
    <w:basedOn w:val="Normal"/>
    <w:link w:val="BodyTextIndentChar"/>
    <w:rsid w:val="00115B10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115B10"/>
    <w:pPr>
      <w:ind w:left="284" w:firstLine="284"/>
    </w:pPr>
  </w:style>
  <w:style w:type="character" w:styleId="Strong">
    <w:name w:val="Strong"/>
    <w:uiPriority w:val="99"/>
    <w:qFormat/>
    <w:rsid w:val="00115B10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15B10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15B10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15B10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15B10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</w:rPr>
  </w:style>
  <w:style w:type="paragraph" w:customStyle="1" w:styleId="ReportHeading1">
    <w:name w:val="ReportHeading1"/>
    <w:basedOn w:val="Normal"/>
    <w:uiPriority w:val="99"/>
    <w:rsid w:val="00115B10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15B10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15B10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ParagraphNumbering">
    <w:name w:val="Paragraph Numbering"/>
    <w:basedOn w:val="Heade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15B10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15B10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15B10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15B10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15B10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a0">
    <w:name w:val="???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3">
    <w:name w:val="µÒÃÒ§3ªèÍ§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lang w:val="th-TH"/>
    </w:rPr>
  </w:style>
  <w:style w:type="paragraph" w:customStyle="1" w:styleId="30">
    <w:name w:val="?????3?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</w:rPr>
  </w:style>
  <w:style w:type="character" w:styleId="PageNumber">
    <w:name w:val="page number"/>
    <w:basedOn w:val="DefaultParagraphFont"/>
    <w:rsid w:val="00115B10"/>
  </w:style>
  <w:style w:type="paragraph" w:customStyle="1" w:styleId="ASSETS">
    <w:name w:val="ASSETS"/>
    <w:basedOn w:val="Normal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</w:rPr>
  </w:style>
  <w:style w:type="paragraph" w:styleId="BalloonText">
    <w:name w:val="Balloon Text"/>
    <w:basedOn w:val="Normal"/>
    <w:link w:val="BalloonTextChar"/>
    <w:semiHidden/>
    <w:rsid w:val="00115B1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115B10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115B1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115B10"/>
    <w:pPr>
      <w:spacing w:line="240" w:lineRule="auto"/>
    </w:pPr>
  </w:style>
  <w:style w:type="paragraph" w:customStyle="1" w:styleId="acctfourfigures">
    <w:name w:val="acct four figures"/>
    <w:aliases w:val="a4,a4 + Angsana New,Before:  3 pt,Line spacing:  At l...,a4 + 8 pt,(Complex) + 8 pt,(Complex),Thai Distribute...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115B1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115B10"/>
    <w:pPr>
      <w:spacing w:after="0"/>
    </w:pPr>
  </w:style>
  <w:style w:type="paragraph" w:customStyle="1" w:styleId="acctdividends">
    <w:name w:val="acct dividends"/>
    <w:aliases w:val="a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115B10"/>
    <w:pPr>
      <w:spacing w:after="0"/>
    </w:pPr>
  </w:style>
  <w:style w:type="paragraph" w:customStyle="1" w:styleId="acctindent">
    <w:name w:val="acct indent"/>
    <w:aliases w:val="ai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115B10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115B10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115B10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115B10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115B10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115B10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115B10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115B10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115B10"/>
    <w:pPr>
      <w:spacing w:after="0"/>
    </w:pPr>
  </w:style>
  <w:style w:type="paragraph" w:customStyle="1" w:styleId="List1a">
    <w:name w:val="List 1a"/>
    <w:aliases w:val="1a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115B1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30"/>
      <w:szCs w:val="30"/>
      <w:lang w:val="en-AU" w:bidi="ar-SA"/>
    </w:rPr>
  </w:style>
  <w:style w:type="paragraph" w:customStyle="1" w:styleId="zcompanyname">
    <w:name w:val="zcompany name"/>
    <w:aliases w:val="cn"/>
    <w:basedOn w:val="Normal"/>
    <w:rsid w:val="00115B10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115B10"/>
  </w:style>
  <w:style w:type="paragraph" w:customStyle="1" w:styleId="zreportaddinfo">
    <w:name w:val="zreport addinfo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115B10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115B10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115B10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115B10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115B10"/>
    <w:rPr>
      <w:b/>
      <w:bCs/>
    </w:rPr>
  </w:style>
  <w:style w:type="paragraph" w:customStyle="1" w:styleId="nineptbodytext">
    <w:name w:val="nine pt body text"/>
    <w:aliases w:val="9bt"/>
    <w:basedOn w:val="nineptnormal"/>
    <w:rsid w:val="00115B10"/>
    <w:pPr>
      <w:spacing w:after="220"/>
    </w:pPr>
  </w:style>
  <w:style w:type="paragraph" w:customStyle="1" w:styleId="nineptnormal">
    <w:name w:val="nine pt normal"/>
    <w:aliases w:val="9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115B10"/>
    <w:pPr>
      <w:jc w:val="center"/>
    </w:pPr>
  </w:style>
  <w:style w:type="paragraph" w:customStyle="1" w:styleId="heading">
    <w:name w:val="heading"/>
    <w:aliases w:val="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115B10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115B10"/>
  </w:style>
  <w:style w:type="paragraph" w:customStyle="1" w:styleId="nineptheadingcentredbold">
    <w:name w:val="nine pt heading centred bold"/>
    <w:aliases w:val="9hc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115B10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115B10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115B10"/>
    <w:rPr>
      <w:b/>
    </w:rPr>
  </w:style>
  <w:style w:type="paragraph" w:customStyle="1" w:styleId="nineptcolumntab1">
    <w:name w:val="nine pt column tab1"/>
    <w:aliases w:val="a91"/>
    <w:basedOn w:val="nineptnormal"/>
    <w:rsid w:val="00115B10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115B10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115B10"/>
    <w:pPr>
      <w:jc w:val="center"/>
    </w:pPr>
  </w:style>
  <w:style w:type="paragraph" w:customStyle="1" w:styleId="Normalheading">
    <w:name w:val="Normal heading"/>
    <w:aliases w:val="nh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115B10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115B10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115B10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115B10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115B10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115B10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115B10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115B10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115B10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115B10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115B10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115B10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115B10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115B10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115B10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115B10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115B10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115B10"/>
    <w:pPr>
      <w:spacing w:after="0"/>
    </w:pPr>
  </w:style>
  <w:style w:type="paragraph" w:customStyle="1" w:styleId="smallreturn">
    <w:name w:val="small return"/>
    <w:aliases w:val="sr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115B10"/>
    <w:pPr>
      <w:spacing w:after="0"/>
    </w:pPr>
  </w:style>
  <w:style w:type="paragraph" w:customStyle="1" w:styleId="headingbolditalic">
    <w:name w:val="heading bold italic"/>
    <w:aliases w:val="hbi"/>
    <w:basedOn w:val="heading"/>
    <w:rsid w:val="00115B10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115B10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115B10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115B10"/>
    <w:pPr>
      <w:spacing w:after="0"/>
    </w:pPr>
  </w:style>
  <w:style w:type="paragraph" w:customStyle="1" w:styleId="blockbullet">
    <w:name w:val="block bullet"/>
    <w:aliases w:val="bb"/>
    <w:basedOn w:val="block"/>
    <w:rsid w:val="00115B10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115B10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115B10"/>
    <w:pPr>
      <w:spacing w:after="0"/>
    </w:pPr>
  </w:style>
  <w:style w:type="paragraph" w:customStyle="1" w:styleId="eightptnormal">
    <w:name w:val="eight pt normal"/>
    <w:aliases w:val="8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115B10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115B10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115B10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115B10"/>
    <w:rPr>
      <w:b/>
      <w:bCs/>
    </w:rPr>
  </w:style>
  <w:style w:type="paragraph" w:customStyle="1" w:styleId="eightptbodytext">
    <w:name w:val="eight pt body text"/>
    <w:aliases w:val="8bt"/>
    <w:basedOn w:val="eightptnormal"/>
    <w:rsid w:val="00115B10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115B10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115B10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115B10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115B10"/>
    <w:pPr>
      <w:spacing w:after="0"/>
    </w:pPr>
  </w:style>
  <w:style w:type="paragraph" w:customStyle="1" w:styleId="eightptblock">
    <w:name w:val="eight pt block"/>
    <w:aliases w:val="8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115B10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115B10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115B10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115B10"/>
    <w:pPr>
      <w:spacing w:after="0"/>
    </w:pPr>
  </w:style>
  <w:style w:type="paragraph" w:customStyle="1" w:styleId="blockindent">
    <w:name w:val="block indent"/>
    <w:aliases w:val="bi"/>
    <w:basedOn w:val="block"/>
    <w:rsid w:val="00115B10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115B10"/>
    <w:pPr>
      <w:jc w:val="center"/>
    </w:pPr>
  </w:style>
  <w:style w:type="paragraph" w:customStyle="1" w:styleId="nineptcol">
    <w:name w:val="nine pt %col"/>
    <w:aliases w:val="9%"/>
    <w:basedOn w:val="nineptnormal"/>
    <w:rsid w:val="00115B10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115B10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115B10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115B10"/>
    <w:pPr>
      <w:spacing w:after="0"/>
    </w:pPr>
  </w:style>
  <w:style w:type="paragraph" w:customStyle="1" w:styleId="nineptblocklist">
    <w:name w:val="nine pt block list"/>
    <w:aliases w:val="9bl"/>
    <w:basedOn w:val="nineptblock"/>
    <w:rsid w:val="00115B10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115B10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115B10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115B10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115B10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115B10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115B10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115B10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115B10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115B10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115B10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115B10"/>
    <w:pPr>
      <w:spacing w:after="80"/>
    </w:pPr>
  </w:style>
  <w:style w:type="paragraph" w:customStyle="1" w:styleId="nineptratecol">
    <w:name w:val="nine pt rate col"/>
    <w:aliases w:val="a9r"/>
    <w:basedOn w:val="nineptnormal"/>
    <w:rsid w:val="00115B10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115B10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115B10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115B10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115B10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115B10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115B10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115B10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115B10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115B10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115B10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115B10"/>
    <w:pPr>
      <w:ind w:left="907" w:hanging="340"/>
    </w:pPr>
  </w:style>
  <w:style w:type="paragraph" w:customStyle="1" w:styleId="List3i">
    <w:name w:val="List 3i"/>
    <w:aliases w:val="3i"/>
    <w:basedOn w:val="List2i"/>
    <w:rsid w:val="00115B10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115B10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115B10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115B10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115B10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115B10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115B10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115B10"/>
    <w:pPr>
      <w:spacing w:after="80"/>
    </w:pPr>
  </w:style>
  <w:style w:type="paragraph" w:customStyle="1" w:styleId="blockbullet2">
    <w:name w:val="block bullet 2"/>
    <w:aliases w:val="bb2"/>
    <w:basedOn w:val="BodyText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115B10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115B10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Angsana New" w:hAnsi="Angsana New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115B10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979BC"/>
    <w:pPr>
      <w:ind w:left="0"/>
    </w:pPr>
    <w:rPr>
      <w:b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E979BC"/>
    <w:rPr>
      <w:bCs w:val="0"/>
      <w:i/>
      <w:iCs/>
      <w:sz w:val="30"/>
      <w:szCs w:val="30"/>
      <w:lang w:val="en-US" w:eastAsia="en-GB" w:bidi="th-TH"/>
    </w:rPr>
  </w:style>
  <w:style w:type="paragraph" w:customStyle="1" w:styleId="CoverTitle">
    <w:name w:val="Cover Tit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115B10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115B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115B10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115B10"/>
    <w:rPr>
      <w:bCs/>
      <w:sz w:val="22"/>
      <w:szCs w:val="22"/>
      <w:lang w:val="en-US" w:eastAsia="en-GB" w:bidi="th-TH"/>
    </w:rPr>
  </w:style>
  <w:style w:type="paragraph" w:styleId="NormalWeb">
    <w:name w:val="Normal (Web)"/>
    <w:basedOn w:val="Normal"/>
    <w:uiPriority w:val="99"/>
    <w:rsid w:val="00584E2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honburi" w:hAnsi="Thonburi" w:cs="Tahoma"/>
      <w:sz w:val="20"/>
      <w:szCs w:val="20"/>
    </w:rPr>
  </w:style>
  <w:style w:type="paragraph" w:customStyle="1" w:styleId="CharChar">
    <w:name w:val="อักขระ อักขระ อักขระ Char Char อักขระ"/>
    <w:basedOn w:val="Normal"/>
    <w:rsid w:val="00BC003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3E3286"/>
    <w:rPr>
      <w:rFonts w:ascii="Arial" w:hAnsi="Arial"/>
      <w:sz w:val="18"/>
      <w:szCs w:val="22"/>
    </w:rPr>
  </w:style>
  <w:style w:type="table" w:customStyle="1" w:styleId="TableGrid1">
    <w:name w:val="Table Grid1"/>
    <w:basedOn w:val="TableNormal"/>
    <w:next w:val="TableGrid"/>
    <w:rsid w:val="001212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rsid w:val="00622793"/>
    <w:rPr>
      <w:rFonts w:ascii="Arial" w:hAnsi="Arial"/>
      <w:b/>
      <w:bCs/>
      <w:sz w:val="18"/>
      <w:szCs w:val="18"/>
      <w:lang w:val="en-US" w:eastAsia="en-US" w:bidi="th-TH"/>
    </w:rPr>
  </w:style>
  <w:style w:type="character" w:styleId="CommentReference">
    <w:name w:val="annotation reference"/>
    <w:uiPriority w:val="99"/>
    <w:rsid w:val="0003542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3542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035425"/>
    <w:rPr>
      <w:b/>
      <w:bCs/>
    </w:rPr>
  </w:style>
  <w:style w:type="paragraph" w:styleId="ListParagraph">
    <w:name w:val="List Paragraph"/>
    <w:basedOn w:val="Normal"/>
    <w:link w:val="ListParagraphChar"/>
    <w:uiPriority w:val="34"/>
    <w:qFormat/>
    <w:rsid w:val="00CC576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DE4B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Heading8Char">
    <w:name w:val="Heading 8 Char"/>
    <w:link w:val="Heading8"/>
    <w:rsid w:val="00C860AD"/>
    <w:rPr>
      <w:rFonts w:cs="EucrosiaUPC"/>
      <w:b/>
      <w:bCs/>
      <w:sz w:val="32"/>
      <w:szCs w:val="32"/>
    </w:rPr>
  </w:style>
  <w:style w:type="paragraph" w:styleId="BodyTextIndent3">
    <w:name w:val="Body Text Indent 3"/>
    <w:basedOn w:val="Normal"/>
    <w:link w:val="BodyTextIndent3Char"/>
    <w:rsid w:val="0025229B"/>
    <w:pPr>
      <w:spacing w:after="120"/>
      <w:ind w:left="360"/>
    </w:pPr>
    <w:rPr>
      <w:rFonts w:ascii="Arial" w:hAnsi="Arial"/>
      <w:sz w:val="16"/>
      <w:szCs w:val="20"/>
    </w:rPr>
  </w:style>
  <w:style w:type="character" w:customStyle="1" w:styleId="BodyTextIndent3Char">
    <w:name w:val="Body Text Indent 3 Char"/>
    <w:link w:val="BodyTextIndent3"/>
    <w:rsid w:val="0025229B"/>
    <w:rPr>
      <w:rFonts w:ascii="Arial" w:hAnsi="Arial"/>
      <w:sz w:val="16"/>
    </w:rPr>
  </w:style>
  <w:style w:type="character" w:customStyle="1" w:styleId="BodyText2Char">
    <w:name w:val="Body Text 2 Char"/>
    <w:link w:val="BodyText2"/>
    <w:locked/>
    <w:rsid w:val="00507EE4"/>
    <w:rPr>
      <w:rFonts w:ascii="Book Antiqua" w:hAnsi="Book Antiqua"/>
      <w:sz w:val="22"/>
      <w:szCs w:val="22"/>
    </w:rPr>
  </w:style>
  <w:style w:type="character" w:customStyle="1" w:styleId="Heading5Char">
    <w:name w:val="Heading 5 Char"/>
    <w:link w:val="Heading5"/>
    <w:rsid w:val="00257CA7"/>
    <w:rPr>
      <w:rFonts w:ascii="Times New Roman" w:hAnsi="Times New Roman" w:cs="EucrosiaUPC"/>
      <w:b/>
      <w:bCs/>
      <w:sz w:val="32"/>
      <w:szCs w:val="32"/>
    </w:rPr>
  </w:style>
  <w:style w:type="character" w:customStyle="1" w:styleId="Heading4Char">
    <w:name w:val="Heading 4 Char"/>
    <w:link w:val="Heading4"/>
    <w:rsid w:val="002438B9"/>
    <w:rPr>
      <w:rFonts w:cs="Times New Roman"/>
      <w:b/>
      <w:bCs/>
      <w:sz w:val="30"/>
      <w:szCs w:val="30"/>
    </w:rPr>
  </w:style>
  <w:style w:type="character" w:customStyle="1" w:styleId="Heading6Char">
    <w:name w:val="Heading 6 Char"/>
    <w:link w:val="Heading6"/>
    <w:rsid w:val="002438B9"/>
    <w:rPr>
      <w:rFonts w:ascii="Times New Roman" w:hAnsi="Times New Roman"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Heading9Char">
    <w:name w:val="Heading 9 Char"/>
    <w:link w:val="Heading9"/>
    <w:rsid w:val="002438B9"/>
    <w:rPr>
      <w:rFonts w:ascii="Times New Roman" w:hAnsi="Times New Roman" w:cs="EucrosiaUPC"/>
      <w:b/>
      <w:bCs/>
      <w:sz w:val="30"/>
      <w:szCs w:val="30"/>
    </w:rPr>
  </w:style>
  <w:style w:type="character" w:customStyle="1" w:styleId="BodyTextChar1">
    <w:name w:val="Body Text Char1"/>
    <w:aliases w:val="bt Char1,body text Char1,Body Char1"/>
    <w:uiPriority w:val="99"/>
    <w:rsid w:val="002438B9"/>
    <w:rPr>
      <w:rFonts w:ascii="Angsana New" w:eastAsia="Times New Roman" w:hAnsi="Angsana New" w:cs="Angsana New"/>
      <w:sz w:val="30"/>
      <w:szCs w:val="38"/>
    </w:rPr>
  </w:style>
  <w:style w:type="character" w:customStyle="1" w:styleId="HeaderChar">
    <w:name w:val="Header Char"/>
    <w:link w:val="Header"/>
    <w:rsid w:val="002438B9"/>
    <w:rPr>
      <w:sz w:val="30"/>
      <w:szCs w:val="30"/>
    </w:rPr>
  </w:style>
  <w:style w:type="character" w:customStyle="1" w:styleId="BodyTextFirstIndentChar">
    <w:name w:val="Body Text First Indent Char"/>
    <w:link w:val="BodyTextFirstIndent"/>
    <w:uiPriority w:val="99"/>
    <w:rsid w:val="002438B9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rsid w:val="002438B9"/>
    <w:rPr>
      <w:sz w:val="30"/>
      <w:szCs w:val="30"/>
    </w:rPr>
  </w:style>
  <w:style w:type="character" w:customStyle="1" w:styleId="BodyTextFirstIndent2Char">
    <w:name w:val="Body Text First Indent 2 Char"/>
    <w:link w:val="BodyTextFirstIndent2"/>
    <w:uiPriority w:val="99"/>
    <w:rsid w:val="002438B9"/>
    <w:rPr>
      <w:sz w:val="30"/>
      <w:szCs w:val="30"/>
    </w:rPr>
  </w:style>
  <w:style w:type="character" w:customStyle="1" w:styleId="BodyText3Char">
    <w:name w:val="Body Text 3 Char"/>
    <w:link w:val="BodyText3"/>
    <w:rsid w:val="002438B9"/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2438B9"/>
    <w:rPr>
      <w:rFonts w:ascii="Times New Roman" w:hAnsi="Times New Roman" w:cs="EucrosiaUPC"/>
      <w:sz w:val="30"/>
      <w:szCs w:val="30"/>
    </w:rPr>
  </w:style>
  <w:style w:type="character" w:customStyle="1" w:styleId="BalloonTextChar">
    <w:name w:val="Balloon Text Char"/>
    <w:link w:val="BalloonText"/>
    <w:semiHidden/>
    <w:rsid w:val="002438B9"/>
    <w:rPr>
      <w:rFonts w:ascii="Tahoma" w:hAnsi="Tahoma" w:cs="Tahoma"/>
      <w:sz w:val="16"/>
      <w:szCs w:val="16"/>
    </w:rPr>
  </w:style>
  <w:style w:type="character" w:customStyle="1" w:styleId="SignatureChar">
    <w:name w:val="Signature Char"/>
    <w:link w:val="Signature"/>
    <w:rsid w:val="002438B9"/>
    <w:rPr>
      <w:sz w:val="30"/>
      <w:szCs w:val="30"/>
    </w:rPr>
  </w:style>
  <w:style w:type="character" w:customStyle="1" w:styleId="FootnoteTextChar">
    <w:name w:val="Footnote Text Char"/>
    <w:aliases w:val="ft Char"/>
    <w:link w:val="FootnoteText"/>
    <w:semiHidden/>
    <w:rsid w:val="002438B9"/>
    <w:rPr>
      <w:rFonts w:ascii="Times New Roman" w:hAnsi="Times New Roman"/>
      <w:sz w:val="30"/>
      <w:lang w:val="en-GB" w:bidi="ar-SA"/>
    </w:rPr>
  </w:style>
  <w:style w:type="character" w:customStyle="1" w:styleId="MacroTextChar">
    <w:name w:val="Macro Text Char"/>
    <w:link w:val="MacroText"/>
    <w:semiHidden/>
    <w:rsid w:val="002438B9"/>
    <w:rPr>
      <w:rFonts w:ascii="Courier New" w:hAnsi="Courier New"/>
      <w:sz w:val="30"/>
      <w:szCs w:val="30"/>
      <w:lang w:val="en-AU" w:bidi="ar-SA"/>
    </w:rPr>
  </w:style>
  <w:style w:type="character" w:customStyle="1" w:styleId="DocumentMapChar">
    <w:name w:val="Document Map Char"/>
    <w:link w:val="DocumentMap"/>
    <w:semiHidden/>
    <w:rsid w:val="002438B9"/>
    <w:rPr>
      <w:rFonts w:ascii="Tahoma" w:hAnsi="Tahoma" w:cs="Tahoma"/>
      <w:shd w:val="clear" w:color="auto" w:fill="000080"/>
      <w:lang w:val="en-GB" w:bidi="ar-SA"/>
    </w:rPr>
  </w:style>
  <w:style w:type="character" w:customStyle="1" w:styleId="CommentTextChar">
    <w:name w:val="Comment Text Char"/>
    <w:link w:val="CommentText"/>
    <w:uiPriority w:val="99"/>
    <w:rsid w:val="002438B9"/>
  </w:style>
  <w:style w:type="character" w:customStyle="1" w:styleId="CommentSubjectChar">
    <w:name w:val="Comment Subject Char"/>
    <w:link w:val="CommentSubject"/>
    <w:rsid w:val="002438B9"/>
    <w:rPr>
      <w:b/>
      <w:bCs/>
    </w:rPr>
  </w:style>
  <w:style w:type="character" w:styleId="Hyperlink">
    <w:name w:val="Hyperlink"/>
    <w:uiPriority w:val="99"/>
    <w:rsid w:val="002438B9"/>
    <w:rPr>
      <w:color w:val="0000FF"/>
      <w:u w:val="single"/>
    </w:rPr>
  </w:style>
  <w:style w:type="character" w:styleId="Emphasis">
    <w:name w:val="Emphasis"/>
    <w:uiPriority w:val="20"/>
    <w:qFormat/>
    <w:rsid w:val="002438B9"/>
    <w:rPr>
      <w:b w:val="0"/>
      <w:bCs w:val="0"/>
      <w:i w:val="0"/>
      <w:iCs w:val="0"/>
      <w:color w:val="CC0033"/>
    </w:rPr>
  </w:style>
  <w:style w:type="character" w:customStyle="1" w:styleId="shorttext1">
    <w:name w:val="short_text1"/>
    <w:uiPriority w:val="99"/>
    <w:rsid w:val="002438B9"/>
    <w:rPr>
      <w:rFonts w:cs="Times New Roman"/>
      <w:sz w:val="29"/>
      <w:szCs w:val="29"/>
    </w:rPr>
  </w:style>
  <w:style w:type="character" w:customStyle="1" w:styleId="hps">
    <w:name w:val="hps"/>
    <w:uiPriority w:val="99"/>
    <w:rsid w:val="002438B9"/>
    <w:rPr>
      <w:rFonts w:cs="Times New Roman"/>
    </w:rPr>
  </w:style>
  <w:style w:type="character" w:customStyle="1" w:styleId="gt-icon-text1">
    <w:name w:val="gt-icon-text1"/>
    <w:uiPriority w:val="99"/>
    <w:rsid w:val="002438B9"/>
    <w:rPr>
      <w:rFonts w:cs="Times New Roman"/>
    </w:rPr>
  </w:style>
  <w:style w:type="character" w:customStyle="1" w:styleId="shorttext">
    <w:name w:val="short_text"/>
    <w:uiPriority w:val="99"/>
    <w:rsid w:val="002438B9"/>
    <w:rPr>
      <w:rFonts w:cs="Times New Roman"/>
    </w:rPr>
  </w:style>
  <w:style w:type="character" w:customStyle="1" w:styleId="longtext">
    <w:name w:val="long_text"/>
    <w:uiPriority w:val="99"/>
    <w:rsid w:val="002438B9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2438B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2438B9"/>
    <w:rPr>
      <w:rFonts w:ascii="Consolas" w:hAnsi="Consolas"/>
      <w:sz w:val="21"/>
      <w:szCs w:val="26"/>
    </w:rPr>
  </w:style>
  <w:style w:type="numbering" w:customStyle="1" w:styleId="NoList1">
    <w:name w:val="No List1"/>
    <w:next w:val="NoList"/>
    <w:uiPriority w:val="99"/>
    <w:semiHidden/>
    <w:unhideWhenUsed/>
    <w:rsid w:val="002438B9"/>
  </w:style>
  <w:style w:type="table" w:customStyle="1" w:styleId="TableGrid2">
    <w:name w:val="Table Grid2"/>
    <w:basedOn w:val="TableNormal"/>
    <w:next w:val="TableGrid"/>
    <w:rsid w:val="002438B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1">
    <w:name w:val="st1"/>
    <w:rsid w:val="002438B9"/>
    <w:rPr>
      <w:rFonts w:ascii="Times New Roman" w:hAnsi="Times New Roman" w:cs="Times New Roman" w:hint="default"/>
      <w:lang w:bidi="th-TH"/>
    </w:rPr>
  </w:style>
  <w:style w:type="character" w:customStyle="1" w:styleId="Heading1Char1">
    <w:name w:val="Heading 1 Char1"/>
    <w:uiPriority w:val="99"/>
    <w:rsid w:val="007E2F7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3Char1">
    <w:name w:val="Heading 3 Char1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7E2F7E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7E2F7E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7E2F7E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7E2F7E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7E2F7E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7E2F7E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7E2F7E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rsid w:val="007E2F7E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7E2F7E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7E2F7E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7E2F7E"/>
  </w:style>
  <w:style w:type="character" w:customStyle="1" w:styleId="alt-edited1">
    <w:name w:val="alt-edited1"/>
    <w:rsid w:val="007E2F7E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7E2F7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7E2F7E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7E2F7E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FootnoteReference">
    <w:name w:val="footnote reference"/>
    <w:aliases w:val="fr"/>
    <w:semiHidden/>
    <w:unhideWhenUsed/>
    <w:rsid w:val="00E326D3"/>
    <w:rPr>
      <w:vertAlign w:val="superscript"/>
    </w:rPr>
  </w:style>
  <w:style w:type="character" w:customStyle="1" w:styleId="ListParagraphChar">
    <w:name w:val="List Paragraph Char"/>
    <w:link w:val="ListParagraph"/>
    <w:uiPriority w:val="34"/>
    <w:rsid w:val="002C7564"/>
    <w:rPr>
      <w:rFonts w:ascii="Calibri" w:eastAsia="Calibri" w:hAnsi="Calibri"/>
      <w:sz w:val="22"/>
      <w:szCs w:val="22"/>
    </w:rPr>
  </w:style>
  <w:style w:type="paragraph" w:styleId="NoSpacing">
    <w:name w:val="No Spacing"/>
    <w:uiPriority w:val="1"/>
    <w:qFormat/>
    <w:rsid w:val="00A165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4B22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paragraph" w:customStyle="1" w:styleId="Subhead3">
    <w:name w:val="Subhead 3"/>
    <w:basedOn w:val="Normal"/>
    <w:link w:val="Subhead3Char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F20DB7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F20DB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20DB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20DB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20DB7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20DB7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20DB7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20DB7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F20DB7"/>
  </w:style>
  <w:style w:type="table" w:styleId="Table3Deffects2">
    <w:name w:val="Table 3D effects 2"/>
    <w:basedOn w:val="TableNormal"/>
    <w:rsid w:val="00F20DB7"/>
    <w:pPr>
      <w:spacing w:line="260" w:lineRule="atLeast"/>
    </w:pPr>
    <w:rPr>
      <w:rFonts w:ascii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F20DB7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F20DB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F20DB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semiHidden/>
    <w:unhideWhenUsed/>
    <w:rsid w:val="00F20DB7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F20D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basedOn w:val="DefaultParagraphFont"/>
    <w:link w:val="block"/>
    <w:locked/>
    <w:rsid w:val="00D9424B"/>
    <w:rPr>
      <w:rFonts w:ascii="Times New Roman" w:hAnsi="Times New Roman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1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71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4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6748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06841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5792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42021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4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0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7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30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997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0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9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9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2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7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0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9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0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8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0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872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0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77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4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1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1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6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213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61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354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76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57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911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7639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7173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8814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805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35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2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17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7496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1991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2755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997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1959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9858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52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28860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9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86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3047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312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2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2439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946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8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9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9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84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4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2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93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2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6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1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84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3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07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6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2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32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1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8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1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52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1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31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4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8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2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9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0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6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119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67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7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2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95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9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3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1.xml"/><Relationship Id="rId3" Type="http://schemas.openxmlformats.org/officeDocument/2006/relationships/styles" Target="styles.xml"/><Relationship Id="rId21" Type="http://schemas.openxmlformats.org/officeDocument/2006/relationships/footer" Target="footer7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0" Type="http://schemas.openxmlformats.org/officeDocument/2006/relationships/header" Target="header7.xml"/><Relationship Id="rId29" Type="http://schemas.openxmlformats.org/officeDocument/2006/relationships/footer" Target="footer9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23" Type="http://schemas.openxmlformats.org/officeDocument/2006/relationships/header" Target="header9.xml"/><Relationship Id="rId28" Type="http://schemas.openxmlformats.org/officeDocument/2006/relationships/header" Target="header13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header" Target="header12.xm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FC0C83-FA36-44AA-94CF-B418EB02BC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7</TotalTime>
  <Pages>46</Pages>
  <Words>8037</Words>
  <Characters>45811</Characters>
  <Application>Microsoft Office Word</Application>
  <DocSecurity>0</DocSecurity>
  <Lines>381</Lines>
  <Paragraphs>107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53741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Sajeerat, Tungkittiwongkul</dc:creator>
  <cp:keywords/>
  <dc:description/>
  <cp:lastModifiedBy>Sakonwan, Wongsawanon</cp:lastModifiedBy>
  <cp:revision>4</cp:revision>
  <cp:lastPrinted>2022-11-04T06:37:00Z</cp:lastPrinted>
  <dcterms:created xsi:type="dcterms:W3CDTF">2022-11-08T07:57:00Z</dcterms:created>
  <dcterms:modified xsi:type="dcterms:W3CDTF">2022-11-08T12:16:00Z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_DocHome">
    <vt:i4>900132236</vt:i4>
  </property>
  <property fmtid="{D5CDD505-2E9C-101B-9397-08002B2CF9AE}" pid="6" name="GrammarlyDocumentId">
    <vt:lpwstr>8e105cc4c46cb66326401d73149f5f60f9bfbb6845ae4eab42583a250f0cd3d1</vt:lpwstr>
  </property>
</Properties>
</file>