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C6A36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266374BB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5081FEFA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61F9CE1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5D23856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0CC7F17E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6D8835BA" w14:textId="1C2D692E" w:rsidR="00E4164D" w:rsidRPr="00755A56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755A56">
        <w:rPr>
          <w:rFonts w:asciiTheme="majorBidi" w:hAnsiTheme="majorBidi" w:cstheme="majorBidi"/>
          <w:b/>
          <w:bCs/>
          <w:sz w:val="52"/>
          <w:szCs w:val="52"/>
          <w:cs/>
        </w:rPr>
        <w:t>บริษัท พีทีที โกลบอล เคม</w:t>
      </w:r>
      <w:r w:rsidR="00F84418" w:rsidRPr="00755A56">
        <w:rPr>
          <w:rFonts w:asciiTheme="majorBidi" w:hAnsiTheme="majorBidi" w:cstheme="majorBidi" w:hint="cs"/>
          <w:b/>
          <w:bCs/>
          <w:sz w:val="52"/>
          <w:szCs w:val="52"/>
          <w:cs/>
        </w:rPr>
        <w:t>ิ</w:t>
      </w:r>
      <w:r w:rsidRPr="00755A56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คอล จำกัด (มหาชน)  </w:t>
      </w:r>
    </w:p>
    <w:p w14:paraId="1D82214D" w14:textId="77777777" w:rsidR="00E4164D" w:rsidRPr="00755A56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755A56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24443CD9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44"/>
          <w:szCs w:val="44"/>
        </w:rPr>
      </w:pPr>
    </w:p>
    <w:p w14:paraId="68DF1B4F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755A56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ระหว่างกาลแบบย่อ</w:t>
      </w:r>
    </w:p>
    <w:p w14:paraId="522794AB" w14:textId="4A484E59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755A56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="00012BFF">
        <w:rPr>
          <w:rFonts w:asciiTheme="majorBidi" w:hAnsiTheme="majorBidi" w:cstheme="majorBidi" w:hint="cs"/>
          <w:sz w:val="32"/>
          <w:szCs w:val="32"/>
          <w:cs/>
        </w:rPr>
        <w:t>และเก้าเดือน</w:t>
      </w:r>
      <w:r w:rsidRPr="00755A56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755A56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012BFF">
        <w:rPr>
          <w:rFonts w:asciiTheme="majorBidi" w:hAnsiTheme="majorBidi" w:cstheme="majorBidi"/>
          <w:sz w:val="32"/>
          <w:szCs w:val="32"/>
        </w:rPr>
        <w:t xml:space="preserve">30 </w:t>
      </w:r>
      <w:r w:rsidR="00012BFF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755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55A56">
        <w:rPr>
          <w:rFonts w:asciiTheme="majorBidi" w:hAnsiTheme="majorBidi" w:cstheme="majorBidi"/>
          <w:sz w:val="32"/>
          <w:szCs w:val="32"/>
        </w:rPr>
        <w:t>2565</w:t>
      </w:r>
    </w:p>
    <w:p w14:paraId="537F3E55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  <w:lang w:eastAsia="ja-JP"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แล</w:t>
      </w:r>
      <w:r w:rsidRPr="00755A56">
        <w:rPr>
          <w:rFonts w:asciiTheme="majorBidi" w:hAnsiTheme="majorBidi" w:cstheme="majorBidi"/>
          <w:sz w:val="32"/>
          <w:szCs w:val="32"/>
          <w:cs/>
          <w:lang w:eastAsia="ja-JP"/>
        </w:rPr>
        <w:t>ะ</w:t>
      </w:r>
    </w:p>
    <w:p w14:paraId="53873764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รายงา</w:t>
      </w:r>
      <w:r w:rsidRPr="00755A56">
        <w:rPr>
          <w:rFonts w:asciiTheme="majorBidi" w:hAnsiTheme="majorBidi" w:cstheme="majorBidi"/>
          <w:sz w:val="32"/>
          <w:szCs w:val="32"/>
          <w:cs/>
          <w:lang w:val="th-TH"/>
        </w:rPr>
        <w:t>นการสอบทานของผู้สอบบัญชีรับอ</w:t>
      </w:r>
      <w:r w:rsidRPr="00755A56">
        <w:rPr>
          <w:rFonts w:asciiTheme="majorBidi" w:hAnsiTheme="majorBidi" w:cstheme="majorBidi"/>
          <w:sz w:val="32"/>
          <w:szCs w:val="32"/>
          <w:cs/>
        </w:rPr>
        <w:t>นุญาต</w:t>
      </w:r>
    </w:p>
    <w:p w14:paraId="0564E27B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FCD8D33" w14:textId="77777777" w:rsidR="00E4164D" w:rsidRPr="00755A56" w:rsidRDefault="00E4164D" w:rsidP="00E4164D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1BAEC920" w14:textId="77777777" w:rsidR="00E4164D" w:rsidRPr="00755A56" w:rsidRDefault="00E4164D" w:rsidP="00E4164D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E4164D" w:rsidRPr="00755A56" w:rsidSect="000F2A0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1B66A42C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BB4F3C4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7F8807D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36636E5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354AFDB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2EB3507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45E50E4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15224B3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755A56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756DA1D" w14:textId="77777777" w:rsidR="00E4164D" w:rsidRPr="00755A56" w:rsidRDefault="00E4164D" w:rsidP="00E4164D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9FA8ABC" w14:textId="0937F003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55A56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พีทีที โกลบอล เคมิคอล จำกัด (มหาชน)</w:t>
      </w:r>
    </w:p>
    <w:p w14:paraId="7BA94667" w14:textId="77777777" w:rsidR="00E4164D" w:rsidRPr="00755A56" w:rsidRDefault="00E4164D" w:rsidP="00EB70DE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7FEE424" w14:textId="0E3437A5" w:rsidR="00E4164D" w:rsidRPr="00755A56" w:rsidRDefault="00E4164D" w:rsidP="00EB70DE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12BFF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012BFF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</w:rPr>
        <w:br/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</w:t>
      </w:r>
      <w:r w:rsidRPr="00755A56">
        <w:rPr>
          <w:rFonts w:asciiTheme="majorBidi" w:eastAsia="Angsana New" w:hAnsiTheme="majorBidi" w:cstheme="majorBidi"/>
          <w:sz w:val="30"/>
          <w:szCs w:val="30"/>
          <w:cs/>
          <w:lang w:val="en-US"/>
        </w:rPr>
        <w:t>รวมและ</w:t>
      </w:r>
      <w:r w:rsidR="0014152F" w:rsidRPr="00755A56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งบกำไรขาดทุน</w:t>
      </w:r>
      <w:r w:rsidRPr="00755A56">
        <w:rPr>
          <w:rFonts w:asciiTheme="majorBidi" w:eastAsia="Angsana New" w:hAnsiTheme="majorBidi" w:cstheme="majorBidi"/>
          <w:sz w:val="30"/>
          <w:szCs w:val="30"/>
          <w:cs/>
          <w:lang w:val="en-US"/>
        </w:rPr>
        <w:t>เฉพาะกิจการ งบกำไรขาดทุน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="00C50EE2">
        <w:rPr>
          <w:rFonts w:asciiTheme="majorBidi" w:eastAsia="Angsana New" w:hAnsiTheme="majorBidi" w:cstheme="majorBidi"/>
          <w:sz w:val="30"/>
          <w:szCs w:val="30"/>
          <w:lang w:val="en-US"/>
        </w:rPr>
        <w:t xml:space="preserve"> </w:t>
      </w:r>
      <w:r w:rsidR="00012BFF">
        <w:rPr>
          <w:rFonts w:asciiTheme="majorBidi" w:eastAsia="Angsana New" w:hAnsiTheme="majorBidi" w:cstheme="majorBidi" w:hint="cs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 w:rsidR="00012BFF">
        <w:rPr>
          <w:rFonts w:asciiTheme="majorBidi" w:eastAsia="Angsana New" w:hAnsiTheme="majorBidi" w:cstheme="majorBidi"/>
          <w:sz w:val="30"/>
          <w:szCs w:val="30"/>
          <w:lang w:val="en-US"/>
        </w:rPr>
        <w:t xml:space="preserve">30 </w:t>
      </w:r>
      <w:r w:rsidR="00012BFF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 xml:space="preserve">กันยาน </w:t>
      </w:r>
      <w:r w:rsidR="00012BFF">
        <w:rPr>
          <w:rFonts w:asciiTheme="majorBidi" w:eastAsia="Angsana New" w:hAnsiTheme="majorBidi" w:cstheme="majorBidi"/>
          <w:sz w:val="30"/>
          <w:szCs w:val="30"/>
          <w:lang w:val="en-US"/>
        </w:rPr>
        <w:t>2565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755A56">
        <w:rPr>
          <w:rFonts w:asciiTheme="majorBidi" w:eastAsia="Angsana New" w:hAnsiTheme="majorBidi" w:cstheme="majorBidi"/>
          <w:sz w:val="30"/>
          <w:szCs w:val="30"/>
          <w:lang w:val="en-US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และ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755A56">
        <w:rPr>
          <w:rFonts w:asciiTheme="majorBidi" w:hAnsiTheme="majorBidi" w:cstheme="majorBidi"/>
          <w:sz w:val="30"/>
          <w:szCs w:val="30"/>
          <w:cs/>
        </w:rPr>
        <w:t>ร</w:t>
      </w:r>
      <w:r w:rsidRPr="00755A56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012BFF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เก้า</w:t>
      </w:r>
      <w:r w:rsidRPr="00755A56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012BFF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30 </w:t>
      </w:r>
      <w:r w:rsidR="00012BFF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กันยายน</w:t>
      </w:r>
      <w:r w:rsidRPr="00755A5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755A56">
        <w:rPr>
          <w:rFonts w:asciiTheme="majorBidi" w:hAnsiTheme="majorBidi" w:cstheme="majorBidi"/>
          <w:spacing w:val="-2"/>
          <w:sz w:val="30"/>
          <w:szCs w:val="30"/>
          <w:lang w:val="en-US"/>
        </w:rPr>
        <w:t>2565</w:t>
      </w:r>
      <w:r w:rsidRPr="00755A5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755A56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755A56">
        <w:rPr>
          <w:rFonts w:asciiTheme="majorBidi" w:hAnsiTheme="majorBidi" w:cstheme="majorBidi"/>
          <w:spacing w:val="-2"/>
          <w:sz w:val="30"/>
          <w:szCs w:val="30"/>
        </w:rPr>
        <w:t>(</w:t>
      </w:r>
      <w:proofErr w:type="spellStart"/>
      <w:r w:rsidRPr="00755A56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</w:t>
      </w:r>
      <w:proofErr w:type="spellEnd"/>
      <w:r w:rsidRPr="00755A56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  <w:r w:rsidRPr="00755A5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ของ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บริษัท </w:t>
      </w:r>
      <w:r w:rsidRPr="00755A56">
        <w:rPr>
          <w:rFonts w:asciiTheme="majorBidi" w:eastAsia="Angsana New" w:hAnsiTheme="majorBidi" w:cstheme="majorBidi"/>
          <w:sz w:val="30"/>
          <w:szCs w:val="30"/>
          <w:cs/>
          <w:lang w:val="en-US"/>
        </w:rPr>
        <w:t xml:space="preserve">พีทีที โกลบอล เคมิคอล จำกัด (มหาชน) 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และบริษัทย่อย</w:t>
      </w:r>
      <w:r w:rsidR="00C63AC1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(</w:t>
      </w:r>
      <w:r w:rsidR="00C63AC1">
        <w:rPr>
          <w:rFonts w:asciiTheme="majorBidi" w:eastAsia="Angsana New" w:hAnsiTheme="majorBidi" w:cstheme="majorBidi"/>
          <w:sz w:val="30"/>
          <w:szCs w:val="30"/>
          <w:lang w:val="en-US"/>
        </w:rPr>
        <w:t>“</w:t>
      </w:r>
      <w:r w:rsidR="00C63AC1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กลุ่มบริษัท”)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 และของเฉพาะบริษั</w:t>
      </w:r>
      <w:r w:rsidR="0014152F" w:rsidRPr="00755A56">
        <w:rPr>
          <w:rFonts w:asciiTheme="majorBidi" w:eastAsia="Angsana New" w:hAnsiTheme="majorBidi" w:cstheme="majorBidi" w:hint="cs"/>
          <w:sz w:val="30"/>
          <w:szCs w:val="30"/>
          <w:cs/>
        </w:rPr>
        <w:t xml:space="preserve">ท 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พีทีที โกลบอ</w:t>
      </w:r>
      <w:r w:rsidR="00F84418" w:rsidRPr="00755A56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ล เคมิ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คอล จำกัด (มหาชน)</w:t>
      </w:r>
      <w:r w:rsidR="00C63AC1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(“บริษัท”</w:t>
      </w:r>
      <w:r w:rsidR="00C63AC1">
        <w:rPr>
          <w:rFonts w:asciiTheme="majorBidi" w:eastAsia="Angsana New" w:hAnsiTheme="majorBidi" w:cstheme="majorBidi"/>
          <w:sz w:val="30"/>
          <w:szCs w:val="30"/>
          <w:lang w:val="en-US"/>
        </w:rPr>
        <w:t>)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55A56">
        <w:rPr>
          <w:rFonts w:asciiTheme="majorBidi" w:hAnsiTheme="majorBidi" w:cstheme="majorBidi"/>
          <w:sz w:val="30"/>
          <w:szCs w:val="30"/>
        </w:rPr>
        <w:t>34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755A5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เรื่อง</w:t>
      </w:r>
      <w:r w:rsidRPr="00755A56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Pr="00755A5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Pr="00755A56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78830354" w14:textId="77777777" w:rsidR="00E4164D" w:rsidRPr="00755A56" w:rsidRDefault="00E4164D" w:rsidP="00EB70D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5523ADF1" w14:textId="77777777" w:rsidR="00E4164D" w:rsidRPr="00755A56" w:rsidRDefault="00E4164D" w:rsidP="00EB70D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55A5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4D4DD47" w14:textId="77777777" w:rsidR="00E4164D" w:rsidRPr="00755A56" w:rsidRDefault="00E4164D" w:rsidP="00EB70DE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39C7C3" w14:textId="77777777" w:rsidR="00E4164D" w:rsidRPr="00755A56" w:rsidRDefault="00E4164D" w:rsidP="000F2A0D">
      <w:pPr>
        <w:pStyle w:val="BodyTextIndent"/>
        <w:tabs>
          <w:tab w:val="left" w:pos="1134"/>
        </w:tabs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รหัส</w:t>
      </w:r>
      <w:r w:rsidRPr="00755A56">
        <w:rPr>
          <w:rFonts w:asciiTheme="majorBidi" w:hAnsiTheme="majorBidi" w:cstheme="majorBidi"/>
          <w:sz w:val="30"/>
          <w:szCs w:val="30"/>
        </w:rPr>
        <w:t xml:space="preserve"> 2410 “</w:t>
      </w:r>
      <w:r w:rsidRPr="00755A56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755A56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755A56">
        <w:rPr>
          <w:rFonts w:asciiTheme="majorBidi" w:hAnsiTheme="majorBidi" w:cstheme="majorBidi"/>
          <w:sz w:val="30"/>
          <w:szCs w:val="30"/>
        </w:rPr>
        <w:t>”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4B12496" w14:textId="77777777" w:rsidR="00E4164D" w:rsidRPr="00755A56" w:rsidRDefault="00E4164D" w:rsidP="00E4164D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20"/>
        </w:rPr>
      </w:pPr>
    </w:p>
    <w:p w14:paraId="6AD5506D" w14:textId="77777777" w:rsidR="00E4164D" w:rsidRPr="00755A56" w:rsidRDefault="00E4164D" w:rsidP="00E4164D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E4164D" w:rsidRPr="00755A56" w:rsidSect="00EB70DE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5C174590" w14:textId="77777777" w:rsidR="00E4164D" w:rsidRPr="00755A56" w:rsidRDefault="00E4164D" w:rsidP="00EB70D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55A5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3D49C74" w14:textId="77777777" w:rsidR="00E4164D" w:rsidRPr="00755A56" w:rsidRDefault="00E4164D" w:rsidP="00EB70D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E82BA47" w14:textId="77777777" w:rsidR="00E4164D" w:rsidRPr="00755A56" w:rsidRDefault="00E4164D" w:rsidP="00EB70D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755A56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755A56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755A5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63AC1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C63AC1">
        <w:rPr>
          <w:rFonts w:asciiTheme="majorBidi" w:hAnsiTheme="majorBidi" w:cstheme="majorBidi"/>
          <w:sz w:val="30"/>
          <w:szCs w:val="30"/>
          <w:cs/>
          <w:lang w:val="en-US"/>
        </w:rPr>
        <w:t>การรายงานทาง</w:t>
      </w:r>
      <w:r w:rsidRPr="00C63AC1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C63AC1">
        <w:rPr>
          <w:rFonts w:asciiTheme="majorBidi" w:hAnsiTheme="majorBidi" w:cstheme="majorBidi"/>
          <w:sz w:val="30"/>
          <w:szCs w:val="30"/>
        </w:rPr>
        <w:t xml:space="preserve"> </w:t>
      </w:r>
      <w:r w:rsidRPr="00C63AC1">
        <w:rPr>
          <w:rFonts w:asciiTheme="majorBidi" w:hAnsiTheme="majorBidi" w:cstheme="majorBidi"/>
          <w:sz w:val="30"/>
          <w:szCs w:val="30"/>
          <w:cs/>
        </w:rPr>
        <w:t>ในสาระสำคัญ</w:t>
      </w:r>
      <w:r w:rsidRPr="00755A56">
        <w:rPr>
          <w:rFonts w:asciiTheme="majorBidi" w:hAnsiTheme="majorBidi" w:cstheme="majorBidi"/>
          <w:sz w:val="30"/>
          <w:szCs w:val="30"/>
          <w:cs/>
        </w:rPr>
        <w:t>จากการสอบทานของข้าพเจ้า</w:t>
      </w:r>
    </w:p>
    <w:p w14:paraId="4830E8BE" w14:textId="3D8C4F41" w:rsidR="00E4164D" w:rsidRPr="00755A56" w:rsidRDefault="00E4164D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2562AB06" w14:textId="77777777" w:rsidR="004D5B14" w:rsidRPr="00755A56" w:rsidRDefault="004D5B14" w:rsidP="004D5B14">
      <w:pPr>
        <w:pStyle w:val="Default"/>
        <w:jc w:val="thaiDistribute"/>
        <w:rPr>
          <w:rFonts w:ascii="Angsana New" w:eastAsia="MS Mincho" w:hAnsi="Angsana New" w:cs="Angsana New"/>
          <w:i/>
          <w:iCs/>
          <w:sz w:val="30"/>
          <w:szCs w:val="30"/>
          <w:lang w:eastAsia="x-none"/>
        </w:rPr>
      </w:pPr>
      <w:r w:rsidRPr="00755A56">
        <w:rPr>
          <w:rFonts w:ascii="Angsana New" w:eastAsia="MS Mincho" w:hAnsi="Angsana New" w:cs="Angsana New" w:hint="cs"/>
          <w:i/>
          <w:iCs/>
          <w:sz w:val="30"/>
          <w:szCs w:val="30"/>
          <w:cs/>
          <w:lang w:eastAsia="x-none"/>
        </w:rPr>
        <w:t>ข้อมูลและเหตุการณ์ที่เน้น</w:t>
      </w:r>
    </w:p>
    <w:p w14:paraId="5547CFE2" w14:textId="77777777" w:rsidR="004D5B14" w:rsidRPr="00755A56" w:rsidRDefault="004D5B14" w:rsidP="004D5B14">
      <w:pPr>
        <w:pStyle w:val="Default"/>
        <w:jc w:val="thaiDistribute"/>
        <w:rPr>
          <w:rFonts w:ascii="Angsana New" w:eastAsia="MS Mincho" w:hAnsi="Angsana New" w:cs="Angsana New"/>
          <w:sz w:val="30"/>
          <w:szCs w:val="30"/>
          <w:lang w:eastAsia="x-none"/>
        </w:rPr>
      </w:pPr>
    </w:p>
    <w:p w14:paraId="6141EDD4" w14:textId="12EB0ECE" w:rsidR="003D16A6" w:rsidRPr="00755A56" w:rsidRDefault="003D16A6" w:rsidP="003D16A6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  <w:r w:rsidRPr="00755A56">
        <w:rPr>
          <w:rFonts w:asciiTheme="majorBidi" w:hAnsiTheme="majorBidi" w:cs="Angsana New" w:hint="cs"/>
          <w:sz w:val="30"/>
          <w:szCs w:val="30"/>
          <w:cs/>
        </w:rPr>
        <w:t>ข้าพเจ้าขอให้สังเกตหมายเหตุ</w:t>
      </w:r>
      <w:r w:rsidR="00C63AC1">
        <w:rPr>
          <w:rFonts w:asciiTheme="majorBidi" w:hAnsiTheme="majorBidi" w:cs="Angsana New" w:hint="cs"/>
          <w:sz w:val="30"/>
          <w:szCs w:val="30"/>
          <w:cs/>
        </w:rPr>
        <w:t>ประกอบข้อมูลทางการเงินระหว่างกาล</w:t>
      </w:r>
      <w:r w:rsidRPr="00755A56">
        <w:rPr>
          <w:rFonts w:asciiTheme="majorBidi" w:hAnsiTheme="majorBidi" w:cs="Angsana New" w:hint="cs"/>
          <w:sz w:val="30"/>
          <w:szCs w:val="30"/>
          <w:cs/>
        </w:rPr>
        <w:t>ข้อ</w:t>
      </w:r>
      <w:r w:rsidRPr="00755A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E4DE2">
        <w:rPr>
          <w:rFonts w:asciiTheme="majorBidi" w:hAnsiTheme="majorBidi" w:cstheme="majorBidi"/>
          <w:sz w:val="30"/>
          <w:szCs w:val="30"/>
        </w:rPr>
        <w:t>2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="Angsana New" w:hint="cs"/>
          <w:sz w:val="30"/>
          <w:szCs w:val="30"/>
          <w:cs/>
        </w:rPr>
        <w:t>ในระหว่างปีสิ้นสุดวันที่</w:t>
      </w:r>
      <w:r w:rsidRPr="00755A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55A56">
        <w:rPr>
          <w:rFonts w:asciiTheme="majorBidi" w:hAnsiTheme="majorBidi" w:cs="Angsana New"/>
          <w:sz w:val="30"/>
          <w:szCs w:val="30"/>
        </w:rPr>
        <w:t xml:space="preserve">31 </w:t>
      </w:r>
      <w:r w:rsidRPr="00755A56">
        <w:rPr>
          <w:rFonts w:asciiTheme="majorBidi" w:hAnsiTheme="majorBidi" w:cs="Angsana New" w:hint="cs"/>
          <w:sz w:val="30"/>
          <w:szCs w:val="30"/>
          <w:cs/>
        </w:rPr>
        <w:t xml:space="preserve">ธันวาคม </w:t>
      </w:r>
      <w:r w:rsidRPr="00755A56">
        <w:rPr>
          <w:rFonts w:asciiTheme="majorBidi" w:hAnsiTheme="majorBidi" w:cs="Angsana New"/>
          <w:sz w:val="30"/>
          <w:szCs w:val="30"/>
        </w:rPr>
        <w:t>2564</w:t>
      </w:r>
      <w:r w:rsidRPr="00755A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55A56">
        <w:rPr>
          <w:rFonts w:asciiTheme="majorBidi" w:hAnsiTheme="majorBidi" w:cs="Angsana New" w:hint="cs"/>
          <w:sz w:val="30"/>
          <w:szCs w:val="30"/>
          <w:cs/>
        </w:rPr>
        <w:t>กลุ่มบริษัทได้เข้าซื้อธุรกิจแห่งหนึ่ง</w:t>
      </w:r>
      <w:r w:rsidRPr="00755A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55A56">
        <w:rPr>
          <w:rFonts w:asciiTheme="majorBidi" w:hAnsiTheme="majorBidi" w:cs="Angsana New" w:hint="cs"/>
          <w:sz w:val="30"/>
          <w:szCs w:val="30"/>
          <w:cs/>
        </w:rPr>
        <w:t>และจ้าง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</w:t>
      </w:r>
      <w:r w:rsidRPr="00755A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55A56">
        <w:rPr>
          <w:rFonts w:asciiTheme="majorBidi" w:hAnsiTheme="majorBidi" w:cs="Angsana New" w:hint="cs"/>
          <w:sz w:val="30"/>
          <w:szCs w:val="30"/>
          <w:cs/>
        </w:rPr>
        <w:t>โดย</w:t>
      </w:r>
      <w:r w:rsidRPr="00755A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55A56">
        <w:rPr>
          <w:rFonts w:asciiTheme="majorBidi" w:hAnsiTheme="majorBidi" w:cs="Angsana New" w:hint="cs"/>
          <w:sz w:val="30"/>
          <w:szCs w:val="30"/>
          <w:cs/>
        </w:rPr>
        <w:t>ณ</w:t>
      </w:r>
      <w:r w:rsidRPr="00755A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55A56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Pr="00755A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55A56">
        <w:rPr>
          <w:rFonts w:asciiTheme="majorBidi" w:hAnsiTheme="majorBidi" w:cs="Angsana New" w:hint="cs"/>
          <w:sz w:val="30"/>
          <w:szCs w:val="30"/>
          <w:cs/>
        </w:rPr>
        <w:t>การประเมินราคายังไม่เสร็จสมบูรณ์</w:t>
      </w:r>
      <w:r w:rsidRPr="00755A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55A56">
        <w:rPr>
          <w:rFonts w:asciiTheme="majorBidi" w:hAnsiTheme="majorBidi" w:cs="Angsana New" w:hint="cs"/>
          <w:sz w:val="30"/>
          <w:szCs w:val="30"/>
          <w:cs/>
        </w:rPr>
        <w:t>ดังนั้น</w:t>
      </w:r>
      <w:r w:rsidRPr="00755A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55A56">
        <w:rPr>
          <w:rFonts w:asciiTheme="majorBidi" w:hAnsiTheme="majorBidi" w:cs="Angsana New" w:hint="cs"/>
          <w:sz w:val="30"/>
          <w:szCs w:val="30"/>
          <w:cs/>
        </w:rPr>
        <w:t>มูลค่ายุติธรรมที่รับรู้และการปัน</w:t>
      </w:r>
      <w:r w:rsidRPr="00954139">
        <w:rPr>
          <w:rFonts w:asciiTheme="majorBidi" w:hAnsiTheme="majorBidi" w:cs="Angsana New" w:hint="cs"/>
          <w:spacing w:val="-2"/>
          <w:sz w:val="30"/>
          <w:szCs w:val="30"/>
          <w:cs/>
        </w:rPr>
        <w:t>ส่วนของราคาซื้อเป็นมูลค่าที่ประมาณการและอาจมีการปรับปรุง</w:t>
      </w:r>
      <w:r w:rsidR="00C63AC1" w:rsidRPr="00954139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Pr="00954139">
        <w:rPr>
          <w:rFonts w:asciiTheme="majorBidi" w:hAnsiTheme="majorBidi" w:cs="Angsana New" w:hint="cs"/>
          <w:spacing w:val="-2"/>
          <w:sz w:val="30"/>
          <w:szCs w:val="30"/>
          <w:cs/>
        </w:rPr>
        <w:t>ทั้งนี้</w:t>
      </w:r>
      <w:r w:rsidR="00954139" w:rsidRPr="00954139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ข้าพเจ้ามิได้ให้</w:t>
      </w:r>
      <w:r w:rsidRPr="00954139">
        <w:rPr>
          <w:rFonts w:asciiTheme="majorBidi" w:hAnsiTheme="majorBidi" w:cs="Angsana New" w:hint="cs"/>
          <w:spacing w:val="-2"/>
          <w:sz w:val="30"/>
          <w:szCs w:val="30"/>
          <w:cs/>
        </w:rPr>
        <w:t>ข้อสรุป</w:t>
      </w:r>
      <w:r w:rsidR="00954139" w:rsidRPr="00954139">
        <w:rPr>
          <w:rFonts w:asciiTheme="majorBidi" w:hAnsiTheme="majorBidi" w:cs="Angsana New" w:hint="cs"/>
          <w:spacing w:val="-2"/>
          <w:sz w:val="30"/>
          <w:szCs w:val="30"/>
          <w:cs/>
        </w:rPr>
        <w:t>อย่างมีเงื่อนไข</w:t>
      </w:r>
      <w:r w:rsidRPr="00954139">
        <w:rPr>
          <w:rFonts w:asciiTheme="majorBidi" w:hAnsiTheme="majorBidi" w:cs="Angsana New" w:hint="cs"/>
          <w:spacing w:val="-2"/>
          <w:sz w:val="30"/>
          <w:szCs w:val="30"/>
          <w:cs/>
        </w:rPr>
        <w:t>เนื่องจากเรื่องนี้</w:t>
      </w:r>
    </w:p>
    <w:p w14:paraId="49C2460B" w14:textId="77777777" w:rsidR="004D5B14" w:rsidRPr="00755A56" w:rsidRDefault="004D5B14" w:rsidP="004D5B1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BFCDC79" w14:textId="7EA847D0" w:rsidR="00E06094" w:rsidRPr="00755A56" w:rsidRDefault="00E06094" w:rsidP="004D5B1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55A56">
        <w:rPr>
          <w:rFonts w:ascii="Angsana New" w:hAnsi="Angsana New" w:hint="cs"/>
          <w:i/>
          <w:iCs/>
          <w:sz w:val="30"/>
          <w:szCs w:val="30"/>
          <w:cs/>
        </w:rPr>
        <w:t xml:space="preserve">เรื่องอื่น </w:t>
      </w:r>
    </w:p>
    <w:p w14:paraId="42CB1248" w14:textId="77777777" w:rsidR="00617ACC" w:rsidRPr="00755A56" w:rsidRDefault="00617ACC" w:rsidP="00617ACC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2447721" w14:textId="11F7CAFD" w:rsidR="004D5B14" w:rsidRPr="00755A56" w:rsidRDefault="004D5B14" w:rsidP="6088E9D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6088E9D1">
        <w:rPr>
          <w:rFonts w:asciiTheme="majorBidi" w:hAnsiTheme="majorBidi"/>
          <w:spacing w:val="-2"/>
          <w:sz w:val="30"/>
          <w:szCs w:val="30"/>
          <w:cs/>
        </w:rPr>
        <w:t>งบแสดงฐานะการเงินรวมและงบแสดงฐานะการเงินเฉพาะกิจการของ</w:t>
      </w:r>
      <w:r w:rsidR="003E4DE2" w:rsidRPr="003A0F05">
        <w:rPr>
          <w:rFonts w:ascii="Angsana New" w:hAnsi="Angsana New"/>
          <w:sz w:val="30"/>
          <w:szCs w:val="30"/>
          <w:cs/>
        </w:rPr>
        <w:t>ของกลุ่มบริษัทและบริษัท</w:t>
      </w:r>
      <w:r w:rsidR="00863BEC" w:rsidRPr="6088E9D1">
        <w:rPr>
          <w:rFonts w:asciiTheme="majorBidi" w:eastAsia="Angsana New" w:hAnsiTheme="majorBidi" w:cstheme="majorBidi"/>
          <w:sz w:val="30"/>
          <w:szCs w:val="30"/>
          <w:cs/>
        </w:rPr>
        <w:t xml:space="preserve">  </w:t>
      </w:r>
      <w:r w:rsidRPr="6088E9D1">
        <w:rPr>
          <w:rFonts w:asciiTheme="majorBidi" w:hAnsiTheme="majorBidi"/>
          <w:spacing w:val="-2"/>
          <w:sz w:val="30"/>
          <w:szCs w:val="30"/>
          <w:cs/>
        </w:rPr>
        <w:t xml:space="preserve">ณ วันที่ </w:t>
      </w:r>
      <w:r w:rsidRPr="6088E9D1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6088E9D1">
        <w:rPr>
          <w:rFonts w:asciiTheme="majorBidi" w:hAnsiTheme="majorBidi"/>
          <w:spacing w:val="-2"/>
          <w:sz w:val="30"/>
          <w:szCs w:val="30"/>
          <w:cs/>
        </w:rPr>
        <w:t xml:space="preserve">ธันวาคม </w:t>
      </w:r>
      <w:r w:rsidRPr="6088E9D1">
        <w:rPr>
          <w:rFonts w:asciiTheme="majorBidi" w:hAnsiTheme="majorBidi" w:cstheme="majorBidi"/>
          <w:spacing w:val="-2"/>
          <w:sz w:val="30"/>
          <w:szCs w:val="30"/>
        </w:rPr>
        <w:t>256</w:t>
      </w:r>
      <w:r w:rsidRPr="6088E9D1">
        <w:rPr>
          <w:rFonts w:asciiTheme="majorBidi" w:hAnsiTheme="majorBidi" w:cstheme="majorBidi"/>
          <w:spacing w:val="-2"/>
          <w:sz w:val="30"/>
          <w:szCs w:val="30"/>
          <w:lang w:val="en-US"/>
        </w:rPr>
        <w:t>4</w:t>
      </w:r>
      <w:r w:rsidRPr="6088E9D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6088E9D1">
        <w:rPr>
          <w:rFonts w:asciiTheme="majorBidi" w:hAnsiTheme="majorBidi"/>
          <w:spacing w:val="-2"/>
          <w:sz w:val="30"/>
          <w:szCs w:val="30"/>
          <w:cs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6088E9D1">
        <w:rPr>
          <w:rFonts w:asciiTheme="majorBidi" w:hAnsiTheme="majorBidi" w:cstheme="majorBidi"/>
          <w:spacing w:val="-2"/>
          <w:sz w:val="30"/>
          <w:szCs w:val="30"/>
          <w:lang w:val="en-US"/>
        </w:rPr>
        <w:t>14</w:t>
      </w:r>
      <w:r w:rsidRPr="6088E9D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6088E9D1">
        <w:rPr>
          <w:rFonts w:asciiTheme="majorBidi" w:hAnsiTheme="majorBidi"/>
          <w:spacing w:val="-2"/>
          <w:sz w:val="30"/>
          <w:szCs w:val="30"/>
          <w:cs/>
        </w:rPr>
        <w:t xml:space="preserve">กุมภาพันธ์ </w:t>
      </w:r>
      <w:r w:rsidRPr="6088E9D1">
        <w:rPr>
          <w:rFonts w:asciiTheme="majorBidi" w:hAnsiTheme="majorBidi" w:cstheme="majorBidi"/>
          <w:spacing w:val="-2"/>
          <w:sz w:val="30"/>
          <w:szCs w:val="30"/>
        </w:rPr>
        <w:t>256</w:t>
      </w:r>
      <w:r w:rsidRPr="6088E9D1">
        <w:rPr>
          <w:rFonts w:asciiTheme="majorBidi" w:hAnsiTheme="majorBidi" w:cstheme="majorBidi"/>
          <w:spacing w:val="-2"/>
          <w:sz w:val="30"/>
          <w:szCs w:val="30"/>
          <w:lang w:val="en-US"/>
        </w:rPr>
        <w:t>5</w:t>
      </w:r>
      <w:r w:rsidRPr="6088E9D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4152F" w:rsidRPr="6088E9D1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</w:t>
      </w:r>
      <w:r w:rsidR="0014152F" w:rsidRPr="6088E9D1">
        <w:rPr>
          <w:rFonts w:asciiTheme="majorBidi" w:eastAsia="Angsana New" w:hAnsiTheme="majorBidi" w:cstheme="majorBidi"/>
          <w:sz w:val="30"/>
          <w:szCs w:val="30"/>
          <w:cs/>
          <w:lang w:val="en-US"/>
        </w:rPr>
        <w:t>รวมและงบกำไรขาดทุนเฉพาะกิจการ</w:t>
      </w:r>
      <w:r w:rsidR="0014152F" w:rsidRPr="6088E9D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6088E9D1">
        <w:rPr>
          <w:rFonts w:asciiTheme="majorBidi" w:hAnsiTheme="majorBidi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012BFF">
        <w:rPr>
          <w:rFonts w:asciiTheme="majorBidi" w:eastAsia="Angsana New" w:hAnsiTheme="majorBidi" w:cstheme="majorBidi" w:hint="cs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 w:rsidR="00012BFF">
        <w:rPr>
          <w:rFonts w:asciiTheme="majorBidi" w:eastAsia="Angsana New" w:hAnsiTheme="majorBidi" w:cstheme="majorBidi"/>
          <w:sz w:val="30"/>
          <w:szCs w:val="30"/>
          <w:lang w:val="en-US"/>
        </w:rPr>
        <w:t xml:space="preserve">30 </w:t>
      </w:r>
      <w:r w:rsidR="00012BFF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กันยา</w:t>
      </w:r>
      <w:r w:rsidR="00612101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ย</w:t>
      </w:r>
      <w:r w:rsidR="00012BFF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 xml:space="preserve">น </w:t>
      </w:r>
      <w:r w:rsidR="00012BFF">
        <w:rPr>
          <w:rFonts w:asciiTheme="majorBidi" w:eastAsia="Angsana New" w:hAnsiTheme="majorBidi" w:cstheme="majorBidi"/>
          <w:sz w:val="30"/>
          <w:szCs w:val="30"/>
          <w:lang w:val="en-US"/>
        </w:rPr>
        <w:t>2564</w:t>
      </w:r>
      <w:r w:rsidRPr="6088E9D1">
        <w:rPr>
          <w:rFonts w:asciiTheme="majorBidi" w:hAnsiTheme="majorBidi"/>
          <w:spacing w:val="-2"/>
          <w:sz w:val="30"/>
          <w:szCs w:val="30"/>
          <w:cs/>
        </w:rPr>
        <w:t xml:space="preserve"> งบแสดงการเปลี่ยนแปลงส่วนของ</w:t>
      </w:r>
      <w:r w:rsidR="00023D50">
        <w:rPr>
          <w:rFonts w:asciiTheme="majorBidi" w:hAnsiTheme="majorBidi"/>
          <w:spacing w:val="-2"/>
          <w:sz w:val="30"/>
          <w:szCs w:val="30"/>
        </w:rPr>
        <w:br/>
      </w:r>
      <w:r w:rsidRPr="6088E9D1">
        <w:rPr>
          <w:rFonts w:asciiTheme="majorBidi" w:hAnsiTheme="majorBidi"/>
          <w:spacing w:val="-2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3E4DE2" w:rsidRPr="003A0F05">
        <w:rPr>
          <w:rFonts w:ascii="Angsana New" w:hAnsi="Angsana New"/>
          <w:sz w:val="30"/>
          <w:szCs w:val="30"/>
          <w:cs/>
        </w:rPr>
        <w:t>ของกลุ่มบริษัทและบริษัท</w:t>
      </w:r>
      <w:r w:rsidR="003E4DE2">
        <w:rPr>
          <w:rFonts w:ascii="Angsana New" w:hAnsi="Angsana New"/>
          <w:sz w:val="30"/>
          <w:szCs w:val="30"/>
          <w:lang w:val="en-US"/>
        </w:rPr>
        <w:t xml:space="preserve"> </w:t>
      </w:r>
      <w:r w:rsidRPr="6088E9D1">
        <w:rPr>
          <w:rFonts w:asciiTheme="majorBidi" w:hAnsiTheme="majorBidi"/>
          <w:spacing w:val="-2"/>
          <w:sz w:val="30"/>
          <w:szCs w:val="30"/>
          <w:cs/>
        </w:rPr>
        <w:t>สำหรับงวด</w:t>
      </w:r>
      <w:r w:rsidR="00012BFF">
        <w:rPr>
          <w:rFonts w:asciiTheme="majorBidi" w:hAnsiTheme="majorBidi" w:hint="cs"/>
          <w:spacing w:val="-2"/>
          <w:sz w:val="30"/>
          <w:szCs w:val="30"/>
          <w:cs/>
        </w:rPr>
        <w:t>เก้า</w:t>
      </w:r>
      <w:r w:rsidRPr="6088E9D1">
        <w:rPr>
          <w:rFonts w:asciiTheme="majorBidi" w:hAnsi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012BFF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30 </w:t>
      </w:r>
      <w:r w:rsidR="00012BFF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กันยายน</w:t>
      </w:r>
      <w:r w:rsidRPr="6088E9D1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6088E9D1">
        <w:rPr>
          <w:rFonts w:asciiTheme="majorBidi" w:hAnsiTheme="majorBidi" w:cstheme="majorBidi"/>
          <w:spacing w:val="-2"/>
          <w:sz w:val="30"/>
          <w:szCs w:val="30"/>
        </w:rPr>
        <w:t>256</w:t>
      </w:r>
      <w:r w:rsidRPr="6088E9D1">
        <w:rPr>
          <w:rFonts w:asciiTheme="majorBidi" w:hAnsiTheme="majorBidi" w:cstheme="majorBidi"/>
          <w:spacing w:val="-2"/>
          <w:sz w:val="30"/>
          <w:szCs w:val="30"/>
          <w:lang w:val="en-US"/>
        </w:rPr>
        <w:t>4</w:t>
      </w:r>
      <w:r w:rsidRPr="6088E9D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6088E9D1">
        <w:rPr>
          <w:rFonts w:asciiTheme="majorBidi" w:hAnsiTheme="majorBidi"/>
          <w:spacing w:val="-2"/>
          <w:sz w:val="30"/>
          <w:szCs w:val="30"/>
          <w:cs/>
        </w:rPr>
        <w:t xml:space="preserve">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 w:rsidR="00012BFF">
        <w:rPr>
          <w:rFonts w:asciiTheme="majorBidi" w:hAnsiTheme="majorBidi" w:cstheme="majorBidi"/>
          <w:spacing w:val="-2"/>
          <w:sz w:val="30"/>
          <w:szCs w:val="30"/>
          <w:lang w:val="en-US"/>
        </w:rPr>
        <w:t>10</w:t>
      </w:r>
      <w:r w:rsidR="00012BFF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 พฤศจิกายน </w:t>
      </w:r>
      <w:r w:rsidRPr="6088E9D1">
        <w:rPr>
          <w:rFonts w:asciiTheme="majorBidi" w:hAnsiTheme="majorBidi" w:cstheme="majorBidi"/>
          <w:spacing w:val="-2"/>
          <w:sz w:val="30"/>
          <w:szCs w:val="30"/>
        </w:rPr>
        <w:t>256</w:t>
      </w:r>
      <w:r w:rsidRPr="6088E9D1">
        <w:rPr>
          <w:rFonts w:asciiTheme="majorBidi" w:hAnsiTheme="majorBidi" w:cstheme="majorBidi"/>
          <w:spacing w:val="-2"/>
          <w:sz w:val="30"/>
          <w:szCs w:val="30"/>
          <w:lang w:val="en-US"/>
        </w:rPr>
        <w:t>4</w:t>
      </w:r>
    </w:p>
    <w:p w14:paraId="0001BFD2" w14:textId="66E24714" w:rsidR="00E4164D" w:rsidRPr="00755A56" w:rsidRDefault="00E4164D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1CDC753" w14:textId="1E6474B3" w:rsidR="004D5B14" w:rsidRPr="00755A56" w:rsidRDefault="004D5B14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31278F56" w14:textId="77777777" w:rsidR="007D101A" w:rsidRPr="00755A56" w:rsidRDefault="007D101A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5E288087" w14:textId="77777777" w:rsidR="00E4164D" w:rsidRPr="00755A56" w:rsidRDefault="00E4164D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350CCF67" w14:textId="598741EE" w:rsidR="00E4164D" w:rsidRPr="00755A56" w:rsidRDefault="00E4164D" w:rsidP="00EB70DE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755A56">
        <w:rPr>
          <w:rFonts w:asciiTheme="majorBidi" w:hAnsiTheme="majorBidi" w:cstheme="majorBidi"/>
          <w:cs/>
        </w:rPr>
        <w:t>(</w:t>
      </w:r>
      <w:r w:rsidR="008059DB" w:rsidRPr="00755A56">
        <w:rPr>
          <w:rFonts w:asciiTheme="majorBidi" w:hAnsiTheme="majorBidi" w:cs="Angsana New" w:hint="cs"/>
          <w:cs/>
          <w:lang w:val="en-US"/>
        </w:rPr>
        <w:t>ไวโรจน์</w:t>
      </w:r>
      <w:r w:rsidR="008059DB" w:rsidRPr="00755A56">
        <w:rPr>
          <w:rFonts w:asciiTheme="majorBidi" w:hAnsiTheme="majorBidi" w:cs="Angsana New"/>
          <w:cs/>
          <w:lang w:val="en-US"/>
        </w:rPr>
        <w:t xml:space="preserve"> </w:t>
      </w:r>
      <w:r w:rsidR="008059DB" w:rsidRPr="00755A56">
        <w:rPr>
          <w:rFonts w:asciiTheme="majorBidi" w:hAnsiTheme="majorBidi" w:cs="Angsana New" w:hint="cs"/>
          <w:cs/>
          <w:lang w:val="en-US"/>
        </w:rPr>
        <w:t>จินดามณีพิทักษ์</w:t>
      </w:r>
      <w:r w:rsidRPr="00755A56">
        <w:rPr>
          <w:rFonts w:asciiTheme="majorBidi" w:hAnsiTheme="majorBidi" w:cstheme="majorBidi"/>
          <w:cs/>
        </w:rPr>
        <w:t>)</w:t>
      </w:r>
    </w:p>
    <w:p w14:paraId="477D66FA" w14:textId="77777777" w:rsidR="00E4164D" w:rsidRPr="00755A56" w:rsidRDefault="00E4164D" w:rsidP="00EB70DE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755A56">
        <w:rPr>
          <w:rFonts w:asciiTheme="majorBidi" w:hAnsiTheme="majorBidi" w:cstheme="majorBidi"/>
          <w:cs/>
        </w:rPr>
        <w:t>ผู้สอบบัญชีรับอนุญาต</w:t>
      </w:r>
    </w:p>
    <w:p w14:paraId="30E46661" w14:textId="077F0C72" w:rsidR="00E4164D" w:rsidRPr="00755A56" w:rsidRDefault="00E4164D" w:rsidP="00EB70DE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755A56">
        <w:rPr>
          <w:rFonts w:asciiTheme="majorBidi" w:hAnsiTheme="majorBidi" w:cstheme="majorBidi"/>
          <w:cs/>
        </w:rPr>
        <w:t xml:space="preserve">เลขทะเบียน </w:t>
      </w:r>
      <w:r w:rsidR="00FF060E" w:rsidRPr="00755A56">
        <w:rPr>
          <w:rFonts w:asciiTheme="majorBidi" w:hAnsiTheme="majorBidi" w:cs="Angsana New"/>
          <w:lang w:val="en-US"/>
        </w:rPr>
        <w:t>3565</w:t>
      </w:r>
    </w:p>
    <w:p w14:paraId="45385DBF" w14:textId="77777777" w:rsidR="00E4164D" w:rsidRPr="00755A56" w:rsidRDefault="00E4164D" w:rsidP="00EB70D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E713F4E" w14:textId="77777777" w:rsidR="00E4164D" w:rsidRPr="00755A56" w:rsidRDefault="00E4164D" w:rsidP="00EB70DE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99661C8" w14:textId="77777777" w:rsidR="00E4164D" w:rsidRPr="00755A56" w:rsidRDefault="00E4164D" w:rsidP="00EB70DE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59C3249" w14:textId="62D2C191" w:rsidR="00E4164D" w:rsidRDefault="00023D50" w:rsidP="0014152F">
      <w:pPr>
        <w:pStyle w:val="a"/>
        <w:tabs>
          <w:tab w:val="clear" w:pos="1080"/>
        </w:tabs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>9</w:t>
      </w:r>
      <w:r w:rsidR="00012BFF">
        <w:rPr>
          <w:rFonts w:asciiTheme="majorBidi" w:hAnsiTheme="majorBidi" w:cstheme="majorBidi"/>
          <w:lang w:val="en-US"/>
        </w:rPr>
        <w:t xml:space="preserve"> </w:t>
      </w:r>
      <w:r w:rsidR="00012BFF">
        <w:rPr>
          <w:rFonts w:asciiTheme="majorBidi" w:hAnsiTheme="majorBidi" w:cstheme="majorBidi" w:hint="cs"/>
          <w:cs/>
          <w:lang w:val="en-US"/>
        </w:rPr>
        <w:t>พฤศจิกายน</w:t>
      </w:r>
      <w:r w:rsidR="00143C0D" w:rsidRPr="00755A56">
        <w:rPr>
          <w:rFonts w:asciiTheme="majorBidi" w:hAnsiTheme="majorBidi" w:cstheme="majorBidi" w:hint="cs"/>
          <w:cs/>
        </w:rPr>
        <w:t xml:space="preserve"> </w:t>
      </w:r>
      <w:r w:rsidR="00143C0D" w:rsidRPr="00755A56">
        <w:rPr>
          <w:rFonts w:asciiTheme="majorBidi" w:hAnsiTheme="majorBidi" w:cstheme="majorBidi"/>
          <w:lang w:val="en-US"/>
        </w:rPr>
        <w:t>2565</w:t>
      </w:r>
    </w:p>
    <w:p w14:paraId="6EA17CA6" w14:textId="1455D4FA" w:rsidR="005B3E62" w:rsidRPr="00F50B12" w:rsidRDefault="005B3E62" w:rsidP="00483D4C">
      <w:pPr>
        <w:pStyle w:val="IndexHeading1"/>
        <w:spacing w:after="0" w:line="240" w:lineRule="auto"/>
        <w:ind w:left="1260" w:right="-10" w:hanging="126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sectPr w:rsidR="005B3E62" w:rsidRPr="00F50B12" w:rsidSect="00483D4C">
      <w:headerReference w:type="default" r:id="rId19"/>
      <w:footerReference w:type="default" r:id="rId20"/>
      <w:headerReference w:type="first" r:id="rId21"/>
      <w:pgSz w:w="11907" w:h="16840" w:orient="landscape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604D0" w14:textId="77777777" w:rsidR="009F310F" w:rsidRDefault="009F310F" w:rsidP="004956B4">
      <w:r>
        <w:separator/>
      </w:r>
    </w:p>
  </w:endnote>
  <w:endnote w:type="continuationSeparator" w:id="0">
    <w:p w14:paraId="3EE52589" w14:textId="77777777" w:rsidR="009F310F" w:rsidRDefault="009F310F" w:rsidP="004956B4">
      <w:r>
        <w:continuationSeparator/>
      </w:r>
    </w:p>
  </w:endnote>
  <w:endnote w:type="continuationNotice" w:id="1">
    <w:p w14:paraId="1549EC4F" w14:textId="77777777" w:rsidR="009F310F" w:rsidRDefault="009F310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47B03" w14:textId="77777777" w:rsidR="00012BFF" w:rsidRDefault="00012B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8EF79" w14:textId="77777777" w:rsidR="00012BFF" w:rsidRDefault="00012B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8D8E6" w14:textId="6B369C22" w:rsidR="0030722E" w:rsidRPr="006147EE" w:rsidRDefault="0030722E" w:rsidP="001608D9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CBBF4" w14:textId="77777777" w:rsidR="0030722E" w:rsidRPr="00CC00FB" w:rsidRDefault="0030722E" w:rsidP="001608D9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04410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C7D1676" w14:textId="77777777" w:rsidR="0030722E" w:rsidRPr="00483D4C" w:rsidRDefault="0030722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83D4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83D4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83D4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83D4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83D4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153B3" w14:textId="77777777" w:rsidR="009F310F" w:rsidRDefault="009F310F" w:rsidP="004956B4">
      <w:r>
        <w:separator/>
      </w:r>
    </w:p>
  </w:footnote>
  <w:footnote w:type="continuationSeparator" w:id="0">
    <w:p w14:paraId="62888FAF" w14:textId="77777777" w:rsidR="009F310F" w:rsidRDefault="009F310F" w:rsidP="004956B4">
      <w:r>
        <w:continuationSeparator/>
      </w:r>
    </w:p>
  </w:footnote>
  <w:footnote w:type="continuationNotice" w:id="1">
    <w:p w14:paraId="26505225" w14:textId="77777777" w:rsidR="009F310F" w:rsidRDefault="009F310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E325A" w14:textId="77777777" w:rsidR="00012BFF" w:rsidRDefault="00012B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E9EFA" w14:textId="731E66DE" w:rsidR="0030722E" w:rsidRPr="00CC3125" w:rsidRDefault="0030722E" w:rsidP="001608D9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50E45" w14:textId="77777777" w:rsidR="00012BFF" w:rsidRDefault="00012BF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974C4" w14:textId="77777777" w:rsidR="0030722E" w:rsidRPr="00117F8E" w:rsidRDefault="0030722E" w:rsidP="001608D9">
    <w:pPr>
      <w:pStyle w:val="Header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A5A0D" w14:textId="5844AA95" w:rsidR="0030722E" w:rsidRDefault="0030722E" w:rsidP="00BF6E26">
    <w:pPr>
      <w:pStyle w:val="Header"/>
      <w:rPr>
        <w:rFonts w:asciiTheme="majorBidi" w:hAnsiTheme="majorBidi" w:cstheme="majorBidi"/>
        <w:sz w:val="32"/>
        <w:szCs w:val="32"/>
      </w:rPr>
    </w:pPr>
  </w:p>
  <w:p w14:paraId="5D510C11" w14:textId="77777777" w:rsidR="00483D4C" w:rsidRPr="00BF6E26" w:rsidRDefault="00483D4C" w:rsidP="00BF6E2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D2AF8" w14:textId="77777777" w:rsidR="0030722E" w:rsidRPr="005F1026" w:rsidRDefault="0030722E" w:rsidP="005F1026">
    <w:pPr>
      <w:pStyle w:val="Header"/>
      <w:spacing w:line="240" w:lineRule="auto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ร่าง</w:t>
    </w:r>
  </w:p>
  <w:p w14:paraId="729640C3" w14:textId="77777777" w:rsidR="0030722E" w:rsidRPr="005F1026" w:rsidRDefault="0030722E" w:rsidP="005F1026">
    <w:pPr>
      <w:pStyle w:val="Header"/>
      <w:spacing w:line="240" w:lineRule="auto"/>
      <w:jc w:val="center"/>
      <w:rPr>
        <w:rFonts w:ascii="Times New Roman" w:hAnsi="Times New Roman" w:cs="Cordia New"/>
        <w:noProof/>
        <w:sz w:val="20"/>
        <w:szCs w:val="20"/>
        <w:lang w:val="en-US"/>
      </w:rPr>
    </w:pPr>
    <w:r w:rsidRPr="005F1026">
      <w:rPr>
        <w:rFonts w:ascii="Times New Roman" w:hAnsi="Times New Roman" w:cs="Times New Roman"/>
        <w:sz w:val="20"/>
        <w:szCs w:val="20"/>
        <w:cs/>
      </w:rPr>
      <w:t>-</w:t>
    </w:r>
    <w:r w:rsidRPr="005F1026">
      <w:rPr>
        <w:rFonts w:ascii="Times New Roman" w:hAnsi="Times New Roman" w:cs="Times New Roman"/>
        <w:sz w:val="20"/>
        <w:szCs w:val="20"/>
      </w:rPr>
      <w:t xml:space="preserve"> </w:t>
    </w:r>
    <w:r w:rsidRPr="005F1026">
      <w:rPr>
        <w:rFonts w:ascii="Times New Roman" w:hAnsi="Times New Roman" w:cs="Times New Roman"/>
        <w:sz w:val="20"/>
        <w:szCs w:val="20"/>
      </w:rPr>
      <w:fldChar w:fldCharType="begin"/>
    </w:r>
    <w:r w:rsidRPr="005F102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5F1026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62</w:t>
    </w:r>
    <w:r w:rsidRPr="005F1026">
      <w:rPr>
        <w:rFonts w:ascii="Times New Roman" w:hAnsi="Times New Roman" w:cs="Times New Roman"/>
        <w:noProof/>
        <w:sz w:val="20"/>
        <w:szCs w:val="20"/>
      </w:rPr>
      <w:fldChar w:fldCharType="end"/>
    </w:r>
    <w:r w:rsidRPr="005F1026">
      <w:rPr>
        <w:rFonts w:ascii="Times New Roman" w:hAnsi="Times New Roman" w:cs="Times New Roman"/>
        <w:noProof/>
        <w:sz w:val="20"/>
        <w:szCs w:val="20"/>
        <w:cs/>
      </w:rPr>
      <w:t xml:space="preserve"> </w:t>
    </w:r>
    <w:r w:rsidRPr="005F1026">
      <w:rPr>
        <w:rFonts w:ascii="Times New Roman" w:hAnsi="Times New Roman"/>
        <w:noProof/>
        <w:sz w:val="20"/>
        <w:szCs w:val="20"/>
        <w:lang w:val="en-US"/>
      </w:rPr>
      <w:t>-</w:t>
    </w:r>
  </w:p>
  <w:p w14:paraId="093F5C6C" w14:textId="77777777" w:rsidR="0030722E" w:rsidRPr="005F1026" w:rsidRDefault="0030722E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ABA"/>
    <w:multiLevelType w:val="hybridMultilevel"/>
    <w:tmpl w:val="6C242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917CC"/>
    <w:multiLevelType w:val="hybridMultilevel"/>
    <w:tmpl w:val="0902E0AE"/>
    <w:lvl w:ilvl="0" w:tplc="36C2FE7C">
      <w:start w:val="40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cs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Times New Roman" w:hint="cs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1504CF3"/>
    <w:multiLevelType w:val="hybridMultilevel"/>
    <w:tmpl w:val="A4584C0E"/>
    <w:lvl w:ilvl="0" w:tplc="BC5A57B6">
      <w:start w:val="15"/>
      <w:numFmt w:val="bullet"/>
      <w:lvlText w:val="-"/>
      <w:lvlJc w:val="left"/>
      <w:pPr>
        <w:ind w:left="2007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" w15:restartNumberingAfterBreak="0">
    <w:nsid w:val="11B5797F"/>
    <w:multiLevelType w:val="hybridMultilevel"/>
    <w:tmpl w:val="81622330"/>
    <w:lvl w:ilvl="0" w:tplc="BC5A57B6">
      <w:start w:val="15"/>
      <w:numFmt w:val="bullet"/>
      <w:lvlText w:val="-"/>
      <w:lvlJc w:val="left"/>
      <w:pPr>
        <w:ind w:left="1854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0A49BF"/>
    <w:multiLevelType w:val="hybridMultilevel"/>
    <w:tmpl w:val="62EEC0DC"/>
    <w:lvl w:ilvl="0" w:tplc="2F58AFD0">
      <w:start w:val="1"/>
      <w:numFmt w:val="thaiLetters"/>
      <w:lvlText w:val="%1)"/>
      <w:lvlJc w:val="left"/>
      <w:pPr>
        <w:ind w:left="374" w:hanging="360"/>
      </w:pPr>
      <w:rPr>
        <w:rFonts w:hint="default"/>
      </w:rPr>
    </w:lvl>
    <w:lvl w:ilvl="1" w:tplc="430A57B0">
      <w:start w:val="1"/>
      <w:numFmt w:val="decimal"/>
      <w:lvlText w:val="(ข.%2)"/>
      <w:lvlJc w:val="left"/>
      <w:pPr>
        <w:ind w:left="1094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6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A306BB"/>
    <w:multiLevelType w:val="hybridMultilevel"/>
    <w:tmpl w:val="E674899C"/>
    <w:lvl w:ilvl="0" w:tplc="36C2FE7C">
      <w:start w:val="40"/>
      <w:numFmt w:val="bullet"/>
      <w:lvlText w:val="-"/>
      <w:lvlJc w:val="left"/>
      <w:pPr>
        <w:ind w:left="1292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8" w15:restartNumberingAfterBreak="0">
    <w:nsid w:val="23216367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2B0E1D"/>
    <w:multiLevelType w:val="hybridMultilevel"/>
    <w:tmpl w:val="42BEC4CC"/>
    <w:lvl w:ilvl="0" w:tplc="9C304D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27146314"/>
    <w:multiLevelType w:val="hybridMultilevel"/>
    <w:tmpl w:val="15CEC206"/>
    <w:lvl w:ilvl="0" w:tplc="8B304FDC">
      <w:start w:val="1"/>
      <w:numFmt w:val="decimal"/>
      <w:lvlText w:val="37.%1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0E87567"/>
    <w:multiLevelType w:val="hybridMultilevel"/>
    <w:tmpl w:val="498A92B6"/>
    <w:lvl w:ilvl="0" w:tplc="2FE0FFC8">
      <w:start w:val="1"/>
      <w:numFmt w:val="decimal"/>
      <w:lvlText w:val="(%1)"/>
      <w:lvlJc w:val="left"/>
      <w:pPr>
        <w:ind w:left="15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9" w:hanging="360"/>
      </w:pPr>
    </w:lvl>
    <w:lvl w:ilvl="2" w:tplc="0409001B" w:tentative="1">
      <w:start w:val="1"/>
      <w:numFmt w:val="lowerRoman"/>
      <w:lvlText w:val="%3."/>
      <w:lvlJc w:val="right"/>
      <w:pPr>
        <w:ind w:left="2959" w:hanging="180"/>
      </w:pPr>
    </w:lvl>
    <w:lvl w:ilvl="3" w:tplc="0409000F" w:tentative="1">
      <w:start w:val="1"/>
      <w:numFmt w:val="decimal"/>
      <w:lvlText w:val="%4."/>
      <w:lvlJc w:val="left"/>
      <w:pPr>
        <w:ind w:left="3679" w:hanging="360"/>
      </w:pPr>
    </w:lvl>
    <w:lvl w:ilvl="4" w:tplc="04090019" w:tentative="1">
      <w:start w:val="1"/>
      <w:numFmt w:val="lowerLetter"/>
      <w:lvlText w:val="%5."/>
      <w:lvlJc w:val="left"/>
      <w:pPr>
        <w:ind w:left="4399" w:hanging="360"/>
      </w:pPr>
    </w:lvl>
    <w:lvl w:ilvl="5" w:tplc="0409001B" w:tentative="1">
      <w:start w:val="1"/>
      <w:numFmt w:val="lowerRoman"/>
      <w:lvlText w:val="%6."/>
      <w:lvlJc w:val="right"/>
      <w:pPr>
        <w:ind w:left="5119" w:hanging="180"/>
      </w:pPr>
    </w:lvl>
    <w:lvl w:ilvl="6" w:tplc="0409000F" w:tentative="1">
      <w:start w:val="1"/>
      <w:numFmt w:val="decimal"/>
      <w:lvlText w:val="%7."/>
      <w:lvlJc w:val="left"/>
      <w:pPr>
        <w:ind w:left="5839" w:hanging="360"/>
      </w:pPr>
    </w:lvl>
    <w:lvl w:ilvl="7" w:tplc="04090019" w:tentative="1">
      <w:start w:val="1"/>
      <w:numFmt w:val="lowerLetter"/>
      <w:lvlText w:val="%8."/>
      <w:lvlJc w:val="left"/>
      <w:pPr>
        <w:ind w:left="6559" w:hanging="360"/>
      </w:pPr>
    </w:lvl>
    <w:lvl w:ilvl="8" w:tplc="040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14" w15:restartNumberingAfterBreak="0">
    <w:nsid w:val="31C9286E"/>
    <w:multiLevelType w:val="hybridMultilevel"/>
    <w:tmpl w:val="A71E94A0"/>
    <w:lvl w:ilvl="0" w:tplc="36C2FE7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146371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80709D"/>
    <w:multiLevelType w:val="hybridMultilevel"/>
    <w:tmpl w:val="F2D6A8E4"/>
    <w:lvl w:ilvl="0" w:tplc="8A94F4CC">
      <w:start w:val="1"/>
      <w:numFmt w:val="decimal"/>
      <w:lvlText w:val="39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3BE62561"/>
    <w:multiLevelType w:val="hybridMultilevel"/>
    <w:tmpl w:val="EE50046A"/>
    <w:lvl w:ilvl="0" w:tplc="DBD05BC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A06BE0"/>
    <w:multiLevelType w:val="hybridMultilevel"/>
    <w:tmpl w:val="AE125AAE"/>
    <w:lvl w:ilvl="0" w:tplc="96E43E04">
      <w:start w:val="13"/>
      <w:numFmt w:val="bullet"/>
      <w:lvlText w:val="-"/>
      <w:lvlJc w:val="left"/>
      <w:pPr>
        <w:ind w:left="117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54533C06"/>
    <w:multiLevelType w:val="hybridMultilevel"/>
    <w:tmpl w:val="C8588396"/>
    <w:lvl w:ilvl="0" w:tplc="DBB440FA">
      <w:start w:val="1"/>
      <w:numFmt w:val="decimal"/>
      <w:lvlText w:val="35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6D64A3"/>
    <w:multiLevelType w:val="singleLevel"/>
    <w:tmpl w:val="C75E0E7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70B40AA1"/>
    <w:multiLevelType w:val="hybridMultilevel"/>
    <w:tmpl w:val="F89C420C"/>
    <w:lvl w:ilvl="0" w:tplc="772E878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8867A97"/>
    <w:multiLevelType w:val="hybridMultilevel"/>
    <w:tmpl w:val="96944312"/>
    <w:lvl w:ilvl="0" w:tplc="96E43E0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F77546"/>
    <w:multiLevelType w:val="hybridMultilevel"/>
    <w:tmpl w:val="13725832"/>
    <w:lvl w:ilvl="0" w:tplc="06B841F2">
      <w:start w:val="1"/>
      <w:numFmt w:val="decimal"/>
      <w:lvlText w:val="%1"/>
      <w:lvlJc w:val="left"/>
      <w:pPr>
        <w:ind w:left="288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FF80EC6"/>
    <w:multiLevelType w:val="multilevel"/>
    <w:tmpl w:val="779C00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7"/>
  </w:num>
  <w:num w:numId="5">
    <w:abstractNumId w:val="19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</w:num>
  <w:num w:numId="8">
    <w:abstractNumId w:val="5"/>
  </w:num>
  <w:num w:numId="9">
    <w:abstractNumId w:val="13"/>
  </w:num>
  <w:num w:numId="10">
    <w:abstractNumId w:val="27"/>
  </w:num>
  <w:num w:numId="11">
    <w:abstractNumId w:val="21"/>
  </w:num>
  <w:num w:numId="12">
    <w:abstractNumId w:val="4"/>
  </w:num>
  <w:num w:numId="13">
    <w:abstractNumId w:val="3"/>
  </w:num>
  <w:num w:numId="14">
    <w:abstractNumId w:val="10"/>
  </w:num>
  <w:num w:numId="15">
    <w:abstractNumId w:val="23"/>
  </w:num>
  <w:num w:numId="16">
    <w:abstractNumId w:val="16"/>
  </w:num>
  <w:num w:numId="17">
    <w:abstractNumId w:val="0"/>
  </w:num>
  <w:num w:numId="18">
    <w:abstractNumId w:val="1"/>
  </w:num>
  <w:num w:numId="19">
    <w:abstractNumId w:val="8"/>
  </w:num>
  <w:num w:numId="20">
    <w:abstractNumId w:val="11"/>
  </w:num>
  <w:num w:numId="21">
    <w:abstractNumId w:val="20"/>
  </w:num>
  <w:num w:numId="22">
    <w:abstractNumId w:val="25"/>
  </w:num>
  <w:num w:numId="23">
    <w:abstractNumId w:val="1"/>
  </w:num>
  <w:num w:numId="24">
    <w:abstractNumId w:val="17"/>
  </w:num>
  <w:num w:numId="25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6"/>
  </w:num>
  <w:num w:numId="27">
    <w:abstractNumId w:val="18"/>
  </w:num>
  <w:num w:numId="28">
    <w:abstractNumId w:val="9"/>
  </w:num>
  <w:num w:numId="29">
    <w:abstractNumId w:val="24"/>
  </w:num>
  <w:num w:numId="30">
    <w:abstractNumId w:val="12"/>
  </w:num>
  <w:num w:numId="31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embedSystemFonts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B7"/>
    <w:rsid w:val="00000383"/>
    <w:rsid w:val="000005ED"/>
    <w:rsid w:val="000007A2"/>
    <w:rsid w:val="0000080B"/>
    <w:rsid w:val="00000870"/>
    <w:rsid w:val="000008CB"/>
    <w:rsid w:val="00000A38"/>
    <w:rsid w:val="00000AA4"/>
    <w:rsid w:val="00000DFC"/>
    <w:rsid w:val="0000114D"/>
    <w:rsid w:val="00001247"/>
    <w:rsid w:val="0000141B"/>
    <w:rsid w:val="00001652"/>
    <w:rsid w:val="00001923"/>
    <w:rsid w:val="000019C7"/>
    <w:rsid w:val="00001BD3"/>
    <w:rsid w:val="00001E2A"/>
    <w:rsid w:val="00001E7F"/>
    <w:rsid w:val="00002354"/>
    <w:rsid w:val="00002479"/>
    <w:rsid w:val="000024ED"/>
    <w:rsid w:val="0000261B"/>
    <w:rsid w:val="0000262B"/>
    <w:rsid w:val="00002C93"/>
    <w:rsid w:val="00002DD5"/>
    <w:rsid w:val="00002EE0"/>
    <w:rsid w:val="00002F02"/>
    <w:rsid w:val="00003005"/>
    <w:rsid w:val="000030F8"/>
    <w:rsid w:val="000032A8"/>
    <w:rsid w:val="000034A6"/>
    <w:rsid w:val="000036BB"/>
    <w:rsid w:val="00003772"/>
    <w:rsid w:val="00003922"/>
    <w:rsid w:val="00003A97"/>
    <w:rsid w:val="00003CF4"/>
    <w:rsid w:val="00003FD2"/>
    <w:rsid w:val="00003FF8"/>
    <w:rsid w:val="0000449F"/>
    <w:rsid w:val="0000480E"/>
    <w:rsid w:val="000048C6"/>
    <w:rsid w:val="0000495D"/>
    <w:rsid w:val="000049D6"/>
    <w:rsid w:val="00004A11"/>
    <w:rsid w:val="00004D38"/>
    <w:rsid w:val="0000544C"/>
    <w:rsid w:val="00005746"/>
    <w:rsid w:val="000057E2"/>
    <w:rsid w:val="00005816"/>
    <w:rsid w:val="00005B82"/>
    <w:rsid w:val="00005D16"/>
    <w:rsid w:val="00005E67"/>
    <w:rsid w:val="00006407"/>
    <w:rsid w:val="000064B5"/>
    <w:rsid w:val="0000692B"/>
    <w:rsid w:val="00006A9C"/>
    <w:rsid w:val="00006C64"/>
    <w:rsid w:val="00006EF7"/>
    <w:rsid w:val="0000752B"/>
    <w:rsid w:val="00007552"/>
    <w:rsid w:val="00007713"/>
    <w:rsid w:val="000079D7"/>
    <w:rsid w:val="0001010F"/>
    <w:rsid w:val="00010395"/>
    <w:rsid w:val="00010506"/>
    <w:rsid w:val="00010680"/>
    <w:rsid w:val="00010A72"/>
    <w:rsid w:val="00010D91"/>
    <w:rsid w:val="00010F4A"/>
    <w:rsid w:val="00011357"/>
    <w:rsid w:val="000114E5"/>
    <w:rsid w:val="0001157F"/>
    <w:rsid w:val="000117A3"/>
    <w:rsid w:val="00011A0E"/>
    <w:rsid w:val="00011AE7"/>
    <w:rsid w:val="00011C80"/>
    <w:rsid w:val="00011D87"/>
    <w:rsid w:val="00011FD3"/>
    <w:rsid w:val="000121A2"/>
    <w:rsid w:val="0001244B"/>
    <w:rsid w:val="0001249C"/>
    <w:rsid w:val="00012528"/>
    <w:rsid w:val="00012937"/>
    <w:rsid w:val="00012BFF"/>
    <w:rsid w:val="00012D38"/>
    <w:rsid w:val="00012EB8"/>
    <w:rsid w:val="00012EF0"/>
    <w:rsid w:val="00012F85"/>
    <w:rsid w:val="00013165"/>
    <w:rsid w:val="0001316C"/>
    <w:rsid w:val="00013195"/>
    <w:rsid w:val="00013199"/>
    <w:rsid w:val="000132EA"/>
    <w:rsid w:val="0001342C"/>
    <w:rsid w:val="00013536"/>
    <w:rsid w:val="000135A3"/>
    <w:rsid w:val="000135D3"/>
    <w:rsid w:val="0001364D"/>
    <w:rsid w:val="00013679"/>
    <w:rsid w:val="000136B0"/>
    <w:rsid w:val="00013704"/>
    <w:rsid w:val="00013762"/>
    <w:rsid w:val="0001388F"/>
    <w:rsid w:val="00013B38"/>
    <w:rsid w:val="00013E1A"/>
    <w:rsid w:val="000149C6"/>
    <w:rsid w:val="00014A09"/>
    <w:rsid w:val="00014B96"/>
    <w:rsid w:val="00014E5B"/>
    <w:rsid w:val="00014ECB"/>
    <w:rsid w:val="00014FFC"/>
    <w:rsid w:val="00015077"/>
    <w:rsid w:val="0001511C"/>
    <w:rsid w:val="0001519A"/>
    <w:rsid w:val="000152C1"/>
    <w:rsid w:val="00015369"/>
    <w:rsid w:val="000153CA"/>
    <w:rsid w:val="000156FE"/>
    <w:rsid w:val="00015904"/>
    <w:rsid w:val="00015B35"/>
    <w:rsid w:val="00015BFD"/>
    <w:rsid w:val="00015EEC"/>
    <w:rsid w:val="000162DE"/>
    <w:rsid w:val="0001635D"/>
    <w:rsid w:val="00017266"/>
    <w:rsid w:val="000172D7"/>
    <w:rsid w:val="000175FA"/>
    <w:rsid w:val="00017A56"/>
    <w:rsid w:val="00017FD8"/>
    <w:rsid w:val="0002024F"/>
    <w:rsid w:val="000206B5"/>
    <w:rsid w:val="0002074C"/>
    <w:rsid w:val="00020955"/>
    <w:rsid w:val="00020FED"/>
    <w:rsid w:val="000210F7"/>
    <w:rsid w:val="000212D4"/>
    <w:rsid w:val="000212E2"/>
    <w:rsid w:val="00021404"/>
    <w:rsid w:val="00021429"/>
    <w:rsid w:val="0002142F"/>
    <w:rsid w:val="00021566"/>
    <w:rsid w:val="00021824"/>
    <w:rsid w:val="000218F9"/>
    <w:rsid w:val="00021E9A"/>
    <w:rsid w:val="00022108"/>
    <w:rsid w:val="00022291"/>
    <w:rsid w:val="00022605"/>
    <w:rsid w:val="0002277D"/>
    <w:rsid w:val="00022944"/>
    <w:rsid w:val="000235AB"/>
    <w:rsid w:val="0002369A"/>
    <w:rsid w:val="00023754"/>
    <w:rsid w:val="0002379A"/>
    <w:rsid w:val="00023840"/>
    <w:rsid w:val="00023BC3"/>
    <w:rsid w:val="00023D50"/>
    <w:rsid w:val="00023E11"/>
    <w:rsid w:val="00023E56"/>
    <w:rsid w:val="00023E63"/>
    <w:rsid w:val="0002426A"/>
    <w:rsid w:val="000242C2"/>
    <w:rsid w:val="00024344"/>
    <w:rsid w:val="00024346"/>
    <w:rsid w:val="00024402"/>
    <w:rsid w:val="000245CA"/>
    <w:rsid w:val="0002475C"/>
    <w:rsid w:val="0002484E"/>
    <w:rsid w:val="000248B7"/>
    <w:rsid w:val="000249B5"/>
    <w:rsid w:val="00024B70"/>
    <w:rsid w:val="00024E62"/>
    <w:rsid w:val="00025021"/>
    <w:rsid w:val="000250DD"/>
    <w:rsid w:val="00025364"/>
    <w:rsid w:val="0002555E"/>
    <w:rsid w:val="0002566A"/>
    <w:rsid w:val="00025747"/>
    <w:rsid w:val="00025774"/>
    <w:rsid w:val="0002589D"/>
    <w:rsid w:val="00025BA6"/>
    <w:rsid w:val="00025C5C"/>
    <w:rsid w:val="00025E10"/>
    <w:rsid w:val="00025E90"/>
    <w:rsid w:val="000261DA"/>
    <w:rsid w:val="00026392"/>
    <w:rsid w:val="00026A7A"/>
    <w:rsid w:val="00026D3C"/>
    <w:rsid w:val="00026FCF"/>
    <w:rsid w:val="000275ED"/>
    <w:rsid w:val="000275F4"/>
    <w:rsid w:val="00027942"/>
    <w:rsid w:val="00027A57"/>
    <w:rsid w:val="00027C1D"/>
    <w:rsid w:val="00027C5E"/>
    <w:rsid w:val="00027E83"/>
    <w:rsid w:val="00027EA8"/>
    <w:rsid w:val="00027EFB"/>
    <w:rsid w:val="00027F9C"/>
    <w:rsid w:val="0003002D"/>
    <w:rsid w:val="0003008D"/>
    <w:rsid w:val="000300A8"/>
    <w:rsid w:val="000301F2"/>
    <w:rsid w:val="0003043B"/>
    <w:rsid w:val="0003046C"/>
    <w:rsid w:val="0003051C"/>
    <w:rsid w:val="000308D0"/>
    <w:rsid w:val="00030A3C"/>
    <w:rsid w:val="00030BA6"/>
    <w:rsid w:val="00030D2B"/>
    <w:rsid w:val="00030F93"/>
    <w:rsid w:val="0003105E"/>
    <w:rsid w:val="000310C9"/>
    <w:rsid w:val="000313A9"/>
    <w:rsid w:val="0003143F"/>
    <w:rsid w:val="00031636"/>
    <w:rsid w:val="00031867"/>
    <w:rsid w:val="0003190D"/>
    <w:rsid w:val="00031B7D"/>
    <w:rsid w:val="00031DFB"/>
    <w:rsid w:val="000320F2"/>
    <w:rsid w:val="00032405"/>
    <w:rsid w:val="0003266A"/>
    <w:rsid w:val="0003267B"/>
    <w:rsid w:val="000326F3"/>
    <w:rsid w:val="0003294A"/>
    <w:rsid w:val="00032BE4"/>
    <w:rsid w:val="00032CCD"/>
    <w:rsid w:val="00032D9B"/>
    <w:rsid w:val="00032E2F"/>
    <w:rsid w:val="00032F5A"/>
    <w:rsid w:val="00033192"/>
    <w:rsid w:val="000331F2"/>
    <w:rsid w:val="00033267"/>
    <w:rsid w:val="000332BC"/>
    <w:rsid w:val="00033322"/>
    <w:rsid w:val="0003353C"/>
    <w:rsid w:val="000336F7"/>
    <w:rsid w:val="00033747"/>
    <w:rsid w:val="000338A8"/>
    <w:rsid w:val="000339B8"/>
    <w:rsid w:val="00033FAE"/>
    <w:rsid w:val="00034055"/>
    <w:rsid w:val="000342C2"/>
    <w:rsid w:val="000344F7"/>
    <w:rsid w:val="000346A2"/>
    <w:rsid w:val="0003483C"/>
    <w:rsid w:val="00034980"/>
    <w:rsid w:val="000349E4"/>
    <w:rsid w:val="00034A01"/>
    <w:rsid w:val="00034BEA"/>
    <w:rsid w:val="00034CF9"/>
    <w:rsid w:val="00035561"/>
    <w:rsid w:val="000356C3"/>
    <w:rsid w:val="000359DE"/>
    <w:rsid w:val="00035A3B"/>
    <w:rsid w:val="00035A3F"/>
    <w:rsid w:val="00035AA5"/>
    <w:rsid w:val="00035F39"/>
    <w:rsid w:val="000361C0"/>
    <w:rsid w:val="000364AE"/>
    <w:rsid w:val="0003671E"/>
    <w:rsid w:val="000367D0"/>
    <w:rsid w:val="0003689A"/>
    <w:rsid w:val="00036B97"/>
    <w:rsid w:val="00036C3C"/>
    <w:rsid w:val="00036E08"/>
    <w:rsid w:val="00037152"/>
    <w:rsid w:val="00037238"/>
    <w:rsid w:val="000373D5"/>
    <w:rsid w:val="000375B1"/>
    <w:rsid w:val="00037798"/>
    <w:rsid w:val="0003793F"/>
    <w:rsid w:val="00037985"/>
    <w:rsid w:val="00037A58"/>
    <w:rsid w:val="00037A5C"/>
    <w:rsid w:val="00037B04"/>
    <w:rsid w:val="00037CF6"/>
    <w:rsid w:val="00037D2A"/>
    <w:rsid w:val="00037EE9"/>
    <w:rsid w:val="00037F1A"/>
    <w:rsid w:val="0004022C"/>
    <w:rsid w:val="00040243"/>
    <w:rsid w:val="00040379"/>
    <w:rsid w:val="00040417"/>
    <w:rsid w:val="0004082A"/>
    <w:rsid w:val="00040AFD"/>
    <w:rsid w:val="00040C31"/>
    <w:rsid w:val="00040E1C"/>
    <w:rsid w:val="00041159"/>
    <w:rsid w:val="00041256"/>
    <w:rsid w:val="00041576"/>
    <w:rsid w:val="0004162C"/>
    <w:rsid w:val="000416DB"/>
    <w:rsid w:val="00041750"/>
    <w:rsid w:val="00041A11"/>
    <w:rsid w:val="00041A17"/>
    <w:rsid w:val="00041C97"/>
    <w:rsid w:val="00042009"/>
    <w:rsid w:val="000424DF"/>
    <w:rsid w:val="000426BE"/>
    <w:rsid w:val="00042885"/>
    <w:rsid w:val="00042C69"/>
    <w:rsid w:val="00042CF5"/>
    <w:rsid w:val="00042DCC"/>
    <w:rsid w:val="00042E0A"/>
    <w:rsid w:val="00042F0D"/>
    <w:rsid w:val="00043211"/>
    <w:rsid w:val="00043265"/>
    <w:rsid w:val="000433E6"/>
    <w:rsid w:val="00043505"/>
    <w:rsid w:val="00043A51"/>
    <w:rsid w:val="00043ADD"/>
    <w:rsid w:val="00043BD2"/>
    <w:rsid w:val="00043D47"/>
    <w:rsid w:val="00043E1A"/>
    <w:rsid w:val="000441EA"/>
    <w:rsid w:val="00044395"/>
    <w:rsid w:val="000446F7"/>
    <w:rsid w:val="000447C3"/>
    <w:rsid w:val="00044811"/>
    <w:rsid w:val="00044857"/>
    <w:rsid w:val="000448DE"/>
    <w:rsid w:val="000449D7"/>
    <w:rsid w:val="00044C6A"/>
    <w:rsid w:val="00044D3E"/>
    <w:rsid w:val="00045089"/>
    <w:rsid w:val="000450A2"/>
    <w:rsid w:val="00045C74"/>
    <w:rsid w:val="00045CE8"/>
    <w:rsid w:val="00045E0E"/>
    <w:rsid w:val="00045EE1"/>
    <w:rsid w:val="00045F1F"/>
    <w:rsid w:val="00046090"/>
    <w:rsid w:val="000460C8"/>
    <w:rsid w:val="000464D3"/>
    <w:rsid w:val="0004661E"/>
    <w:rsid w:val="00046698"/>
    <w:rsid w:val="000466B9"/>
    <w:rsid w:val="00046799"/>
    <w:rsid w:val="00046826"/>
    <w:rsid w:val="00046A15"/>
    <w:rsid w:val="00046C58"/>
    <w:rsid w:val="00047073"/>
    <w:rsid w:val="00047181"/>
    <w:rsid w:val="000473D6"/>
    <w:rsid w:val="000474B6"/>
    <w:rsid w:val="0004778F"/>
    <w:rsid w:val="000479BE"/>
    <w:rsid w:val="00047A12"/>
    <w:rsid w:val="00047B94"/>
    <w:rsid w:val="00047D25"/>
    <w:rsid w:val="00047E2B"/>
    <w:rsid w:val="00047FE1"/>
    <w:rsid w:val="000500C0"/>
    <w:rsid w:val="00050275"/>
    <w:rsid w:val="0005037F"/>
    <w:rsid w:val="00050753"/>
    <w:rsid w:val="000508F2"/>
    <w:rsid w:val="00050941"/>
    <w:rsid w:val="00050AFE"/>
    <w:rsid w:val="00050F81"/>
    <w:rsid w:val="000510E3"/>
    <w:rsid w:val="00051198"/>
    <w:rsid w:val="0005122A"/>
    <w:rsid w:val="00051235"/>
    <w:rsid w:val="0005137F"/>
    <w:rsid w:val="0005146F"/>
    <w:rsid w:val="000514D3"/>
    <w:rsid w:val="00051547"/>
    <w:rsid w:val="0005154F"/>
    <w:rsid w:val="000516C5"/>
    <w:rsid w:val="00051871"/>
    <w:rsid w:val="000518B4"/>
    <w:rsid w:val="000519C3"/>
    <w:rsid w:val="00051A2B"/>
    <w:rsid w:val="00051A65"/>
    <w:rsid w:val="00051DED"/>
    <w:rsid w:val="00052083"/>
    <w:rsid w:val="00052142"/>
    <w:rsid w:val="0005222D"/>
    <w:rsid w:val="0005237C"/>
    <w:rsid w:val="00052394"/>
    <w:rsid w:val="00052893"/>
    <w:rsid w:val="000529B4"/>
    <w:rsid w:val="00052C22"/>
    <w:rsid w:val="00052EE8"/>
    <w:rsid w:val="00052F44"/>
    <w:rsid w:val="00052FBE"/>
    <w:rsid w:val="00052FF2"/>
    <w:rsid w:val="00053163"/>
    <w:rsid w:val="0005320C"/>
    <w:rsid w:val="0005328B"/>
    <w:rsid w:val="000532F5"/>
    <w:rsid w:val="00053357"/>
    <w:rsid w:val="0005396A"/>
    <w:rsid w:val="00053CA0"/>
    <w:rsid w:val="00053F10"/>
    <w:rsid w:val="00053F6A"/>
    <w:rsid w:val="000541EF"/>
    <w:rsid w:val="00054293"/>
    <w:rsid w:val="000542A8"/>
    <w:rsid w:val="000543A9"/>
    <w:rsid w:val="0005484B"/>
    <w:rsid w:val="00054D5B"/>
    <w:rsid w:val="00054FEE"/>
    <w:rsid w:val="000550BF"/>
    <w:rsid w:val="00055178"/>
    <w:rsid w:val="00055234"/>
    <w:rsid w:val="00055388"/>
    <w:rsid w:val="00055431"/>
    <w:rsid w:val="00055557"/>
    <w:rsid w:val="00055574"/>
    <w:rsid w:val="00055575"/>
    <w:rsid w:val="00055633"/>
    <w:rsid w:val="0005575D"/>
    <w:rsid w:val="00055960"/>
    <w:rsid w:val="00055B2E"/>
    <w:rsid w:val="00055B4B"/>
    <w:rsid w:val="00055D63"/>
    <w:rsid w:val="0005623E"/>
    <w:rsid w:val="00056288"/>
    <w:rsid w:val="0005634B"/>
    <w:rsid w:val="00056640"/>
    <w:rsid w:val="00056741"/>
    <w:rsid w:val="000568F0"/>
    <w:rsid w:val="00056906"/>
    <w:rsid w:val="00056DE4"/>
    <w:rsid w:val="00057483"/>
    <w:rsid w:val="000574DA"/>
    <w:rsid w:val="00057991"/>
    <w:rsid w:val="00057C6E"/>
    <w:rsid w:val="00057F65"/>
    <w:rsid w:val="0006029F"/>
    <w:rsid w:val="000602D8"/>
    <w:rsid w:val="00060457"/>
    <w:rsid w:val="00060649"/>
    <w:rsid w:val="00060908"/>
    <w:rsid w:val="00060A63"/>
    <w:rsid w:val="00060C8E"/>
    <w:rsid w:val="00061112"/>
    <w:rsid w:val="0006118E"/>
    <w:rsid w:val="00061324"/>
    <w:rsid w:val="0006151E"/>
    <w:rsid w:val="0006164F"/>
    <w:rsid w:val="0006180F"/>
    <w:rsid w:val="00061A76"/>
    <w:rsid w:val="00061A83"/>
    <w:rsid w:val="00061AAE"/>
    <w:rsid w:val="00061BFA"/>
    <w:rsid w:val="00061DD8"/>
    <w:rsid w:val="00061E51"/>
    <w:rsid w:val="00061E82"/>
    <w:rsid w:val="00062019"/>
    <w:rsid w:val="0006228F"/>
    <w:rsid w:val="000622B0"/>
    <w:rsid w:val="0006230A"/>
    <w:rsid w:val="00062534"/>
    <w:rsid w:val="00062610"/>
    <w:rsid w:val="0006264E"/>
    <w:rsid w:val="00062751"/>
    <w:rsid w:val="0006277A"/>
    <w:rsid w:val="000627A4"/>
    <w:rsid w:val="00062860"/>
    <w:rsid w:val="00062B06"/>
    <w:rsid w:val="00062D01"/>
    <w:rsid w:val="00062F81"/>
    <w:rsid w:val="00063022"/>
    <w:rsid w:val="0006323C"/>
    <w:rsid w:val="000632CE"/>
    <w:rsid w:val="00063399"/>
    <w:rsid w:val="0006354B"/>
    <w:rsid w:val="000635EE"/>
    <w:rsid w:val="000636DD"/>
    <w:rsid w:val="000638D8"/>
    <w:rsid w:val="00063DB0"/>
    <w:rsid w:val="00063E7C"/>
    <w:rsid w:val="00063F61"/>
    <w:rsid w:val="00063FDE"/>
    <w:rsid w:val="000640A0"/>
    <w:rsid w:val="000642F8"/>
    <w:rsid w:val="000643E0"/>
    <w:rsid w:val="000644DF"/>
    <w:rsid w:val="000645BD"/>
    <w:rsid w:val="000646A7"/>
    <w:rsid w:val="00064955"/>
    <w:rsid w:val="00064BEC"/>
    <w:rsid w:val="00064CE9"/>
    <w:rsid w:val="00064F71"/>
    <w:rsid w:val="00065180"/>
    <w:rsid w:val="0006543E"/>
    <w:rsid w:val="00065574"/>
    <w:rsid w:val="000656E1"/>
    <w:rsid w:val="00065ADE"/>
    <w:rsid w:val="00065C80"/>
    <w:rsid w:val="00065E11"/>
    <w:rsid w:val="0006619F"/>
    <w:rsid w:val="00066C60"/>
    <w:rsid w:val="00066D23"/>
    <w:rsid w:val="00066E0E"/>
    <w:rsid w:val="00066FF4"/>
    <w:rsid w:val="000670FE"/>
    <w:rsid w:val="000672D7"/>
    <w:rsid w:val="00067554"/>
    <w:rsid w:val="000679B7"/>
    <w:rsid w:val="00067B22"/>
    <w:rsid w:val="00067B89"/>
    <w:rsid w:val="00067D22"/>
    <w:rsid w:val="00070119"/>
    <w:rsid w:val="00070149"/>
    <w:rsid w:val="0007019A"/>
    <w:rsid w:val="00070222"/>
    <w:rsid w:val="00070286"/>
    <w:rsid w:val="00070488"/>
    <w:rsid w:val="00070699"/>
    <w:rsid w:val="00070752"/>
    <w:rsid w:val="0007082A"/>
    <w:rsid w:val="00070885"/>
    <w:rsid w:val="00070958"/>
    <w:rsid w:val="00070A2C"/>
    <w:rsid w:val="00070C4D"/>
    <w:rsid w:val="00070F6E"/>
    <w:rsid w:val="000712AB"/>
    <w:rsid w:val="000713DE"/>
    <w:rsid w:val="0007148F"/>
    <w:rsid w:val="000714DE"/>
    <w:rsid w:val="0007158C"/>
    <w:rsid w:val="00071670"/>
    <w:rsid w:val="000717CF"/>
    <w:rsid w:val="00071894"/>
    <w:rsid w:val="000719C0"/>
    <w:rsid w:val="00071BC4"/>
    <w:rsid w:val="00071D16"/>
    <w:rsid w:val="00071D38"/>
    <w:rsid w:val="00071DEC"/>
    <w:rsid w:val="0007200A"/>
    <w:rsid w:val="0007220B"/>
    <w:rsid w:val="000722E1"/>
    <w:rsid w:val="0007237E"/>
    <w:rsid w:val="0007277C"/>
    <w:rsid w:val="000727E3"/>
    <w:rsid w:val="00072F88"/>
    <w:rsid w:val="00073040"/>
    <w:rsid w:val="000730B7"/>
    <w:rsid w:val="000730CF"/>
    <w:rsid w:val="00073109"/>
    <w:rsid w:val="0007310C"/>
    <w:rsid w:val="000732D1"/>
    <w:rsid w:val="0007334C"/>
    <w:rsid w:val="000733F6"/>
    <w:rsid w:val="0007369C"/>
    <w:rsid w:val="00073733"/>
    <w:rsid w:val="00073A4A"/>
    <w:rsid w:val="00073CAE"/>
    <w:rsid w:val="00073F96"/>
    <w:rsid w:val="00074230"/>
    <w:rsid w:val="000742DB"/>
    <w:rsid w:val="000742E8"/>
    <w:rsid w:val="00074401"/>
    <w:rsid w:val="000744FA"/>
    <w:rsid w:val="000747AD"/>
    <w:rsid w:val="000748CA"/>
    <w:rsid w:val="000749EB"/>
    <w:rsid w:val="000749ED"/>
    <w:rsid w:val="00074BDB"/>
    <w:rsid w:val="00074E26"/>
    <w:rsid w:val="0007508E"/>
    <w:rsid w:val="0007509B"/>
    <w:rsid w:val="000751B4"/>
    <w:rsid w:val="000754D3"/>
    <w:rsid w:val="0007557D"/>
    <w:rsid w:val="000756F2"/>
    <w:rsid w:val="00075961"/>
    <w:rsid w:val="000759B4"/>
    <w:rsid w:val="00075BC7"/>
    <w:rsid w:val="00075CE3"/>
    <w:rsid w:val="00076225"/>
    <w:rsid w:val="000763BB"/>
    <w:rsid w:val="0007679B"/>
    <w:rsid w:val="00076A91"/>
    <w:rsid w:val="0007717B"/>
    <w:rsid w:val="00077520"/>
    <w:rsid w:val="0007765F"/>
    <w:rsid w:val="00077864"/>
    <w:rsid w:val="000778FF"/>
    <w:rsid w:val="00077B28"/>
    <w:rsid w:val="00077D33"/>
    <w:rsid w:val="00080292"/>
    <w:rsid w:val="0008033F"/>
    <w:rsid w:val="00080387"/>
    <w:rsid w:val="000803BC"/>
    <w:rsid w:val="00080505"/>
    <w:rsid w:val="0008077E"/>
    <w:rsid w:val="0008091A"/>
    <w:rsid w:val="00080B23"/>
    <w:rsid w:val="00080D09"/>
    <w:rsid w:val="000810C5"/>
    <w:rsid w:val="00081343"/>
    <w:rsid w:val="0008141B"/>
    <w:rsid w:val="000819BE"/>
    <w:rsid w:val="00081D05"/>
    <w:rsid w:val="00081DFA"/>
    <w:rsid w:val="00081F8E"/>
    <w:rsid w:val="00082209"/>
    <w:rsid w:val="0008226A"/>
    <w:rsid w:val="00082523"/>
    <w:rsid w:val="000826E7"/>
    <w:rsid w:val="000828DC"/>
    <w:rsid w:val="00082E07"/>
    <w:rsid w:val="00082E13"/>
    <w:rsid w:val="00082E18"/>
    <w:rsid w:val="00082F02"/>
    <w:rsid w:val="000831A6"/>
    <w:rsid w:val="0008325F"/>
    <w:rsid w:val="000832C1"/>
    <w:rsid w:val="00083521"/>
    <w:rsid w:val="0008356D"/>
    <w:rsid w:val="000838F4"/>
    <w:rsid w:val="00083A8F"/>
    <w:rsid w:val="00083BF8"/>
    <w:rsid w:val="00083C90"/>
    <w:rsid w:val="00084539"/>
    <w:rsid w:val="000846B6"/>
    <w:rsid w:val="00084AE2"/>
    <w:rsid w:val="00084D2F"/>
    <w:rsid w:val="000851B1"/>
    <w:rsid w:val="0008527F"/>
    <w:rsid w:val="000852A2"/>
    <w:rsid w:val="00085519"/>
    <w:rsid w:val="0008577B"/>
    <w:rsid w:val="00085C8D"/>
    <w:rsid w:val="000860D1"/>
    <w:rsid w:val="000860FD"/>
    <w:rsid w:val="00086190"/>
    <w:rsid w:val="00086238"/>
    <w:rsid w:val="00086304"/>
    <w:rsid w:val="0008635F"/>
    <w:rsid w:val="00086409"/>
    <w:rsid w:val="000864DB"/>
    <w:rsid w:val="000867AD"/>
    <w:rsid w:val="0008696E"/>
    <w:rsid w:val="00086A3F"/>
    <w:rsid w:val="00086B07"/>
    <w:rsid w:val="00087113"/>
    <w:rsid w:val="00087616"/>
    <w:rsid w:val="000876C0"/>
    <w:rsid w:val="000876E9"/>
    <w:rsid w:val="000877F1"/>
    <w:rsid w:val="00087B3B"/>
    <w:rsid w:val="00087BCE"/>
    <w:rsid w:val="00087C9A"/>
    <w:rsid w:val="00087FF3"/>
    <w:rsid w:val="0009000F"/>
    <w:rsid w:val="00090444"/>
    <w:rsid w:val="0009057F"/>
    <w:rsid w:val="000905B0"/>
    <w:rsid w:val="00090767"/>
    <w:rsid w:val="00090A2E"/>
    <w:rsid w:val="00090EB5"/>
    <w:rsid w:val="00090FD5"/>
    <w:rsid w:val="0009110D"/>
    <w:rsid w:val="000913C5"/>
    <w:rsid w:val="00091552"/>
    <w:rsid w:val="0009173D"/>
    <w:rsid w:val="00091750"/>
    <w:rsid w:val="00091840"/>
    <w:rsid w:val="00091AED"/>
    <w:rsid w:val="00091D45"/>
    <w:rsid w:val="00091D4E"/>
    <w:rsid w:val="00091F29"/>
    <w:rsid w:val="00091F3F"/>
    <w:rsid w:val="00092097"/>
    <w:rsid w:val="000925E7"/>
    <w:rsid w:val="00092641"/>
    <w:rsid w:val="00092704"/>
    <w:rsid w:val="0009275A"/>
    <w:rsid w:val="00092889"/>
    <w:rsid w:val="0009296D"/>
    <w:rsid w:val="00092A8F"/>
    <w:rsid w:val="00092B97"/>
    <w:rsid w:val="00092BAE"/>
    <w:rsid w:val="00092C9C"/>
    <w:rsid w:val="00092E52"/>
    <w:rsid w:val="00092EA5"/>
    <w:rsid w:val="00093038"/>
    <w:rsid w:val="000930F7"/>
    <w:rsid w:val="00093258"/>
    <w:rsid w:val="0009349A"/>
    <w:rsid w:val="00093A25"/>
    <w:rsid w:val="00093A69"/>
    <w:rsid w:val="00093D29"/>
    <w:rsid w:val="00093E1D"/>
    <w:rsid w:val="00093E72"/>
    <w:rsid w:val="00094249"/>
    <w:rsid w:val="00094590"/>
    <w:rsid w:val="000945FC"/>
    <w:rsid w:val="000945FD"/>
    <w:rsid w:val="000948D2"/>
    <w:rsid w:val="00094E37"/>
    <w:rsid w:val="00094F75"/>
    <w:rsid w:val="00094F92"/>
    <w:rsid w:val="00094FE7"/>
    <w:rsid w:val="0009528F"/>
    <w:rsid w:val="000955A1"/>
    <w:rsid w:val="000955B2"/>
    <w:rsid w:val="000957CE"/>
    <w:rsid w:val="000958D9"/>
    <w:rsid w:val="00095A12"/>
    <w:rsid w:val="00095A75"/>
    <w:rsid w:val="00095B89"/>
    <w:rsid w:val="00095BB3"/>
    <w:rsid w:val="00095C5A"/>
    <w:rsid w:val="00095D26"/>
    <w:rsid w:val="00095D88"/>
    <w:rsid w:val="00095DB3"/>
    <w:rsid w:val="00095F38"/>
    <w:rsid w:val="00096516"/>
    <w:rsid w:val="0009656E"/>
    <w:rsid w:val="00096591"/>
    <w:rsid w:val="000965CE"/>
    <w:rsid w:val="00096659"/>
    <w:rsid w:val="0009670A"/>
    <w:rsid w:val="00096712"/>
    <w:rsid w:val="00096945"/>
    <w:rsid w:val="00096A36"/>
    <w:rsid w:val="00096A9B"/>
    <w:rsid w:val="00096BEB"/>
    <w:rsid w:val="00096CB5"/>
    <w:rsid w:val="00096E14"/>
    <w:rsid w:val="00096F67"/>
    <w:rsid w:val="000970F5"/>
    <w:rsid w:val="00097139"/>
    <w:rsid w:val="0009727B"/>
    <w:rsid w:val="000973B9"/>
    <w:rsid w:val="000974E5"/>
    <w:rsid w:val="0009756E"/>
    <w:rsid w:val="0009759B"/>
    <w:rsid w:val="00097635"/>
    <w:rsid w:val="00097677"/>
    <w:rsid w:val="0009773F"/>
    <w:rsid w:val="000978B3"/>
    <w:rsid w:val="000978C2"/>
    <w:rsid w:val="00097A3D"/>
    <w:rsid w:val="00097CDD"/>
    <w:rsid w:val="00097D60"/>
    <w:rsid w:val="00097DCF"/>
    <w:rsid w:val="00097F35"/>
    <w:rsid w:val="000A0016"/>
    <w:rsid w:val="000A036D"/>
    <w:rsid w:val="000A0427"/>
    <w:rsid w:val="000A0447"/>
    <w:rsid w:val="000A0902"/>
    <w:rsid w:val="000A0AA1"/>
    <w:rsid w:val="000A0B2A"/>
    <w:rsid w:val="000A0BDF"/>
    <w:rsid w:val="000A0BF8"/>
    <w:rsid w:val="000A0C9F"/>
    <w:rsid w:val="000A0D55"/>
    <w:rsid w:val="000A0EA3"/>
    <w:rsid w:val="000A0EC8"/>
    <w:rsid w:val="000A0F6F"/>
    <w:rsid w:val="000A0FF4"/>
    <w:rsid w:val="000A100B"/>
    <w:rsid w:val="000A1139"/>
    <w:rsid w:val="000A11FA"/>
    <w:rsid w:val="000A14AF"/>
    <w:rsid w:val="000A1597"/>
    <w:rsid w:val="000A1623"/>
    <w:rsid w:val="000A16ED"/>
    <w:rsid w:val="000A1705"/>
    <w:rsid w:val="000A17F6"/>
    <w:rsid w:val="000A1885"/>
    <w:rsid w:val="000A196A"/>
    <w:rsid w:val="000A1BA9"/>
    <w:rsid w:val="000A1C8E"/>
    <w:rsid w:val="000A1EA5"/>
    <w:rsid w:val="000A1F67"/>
    <w:rsid w:val="000A1FCA"/>
    <w:rsid w:val="000A212F"/>
    <w:rsid w:val="000A27C1"/>
    <w:rsid w:val="000A2A9A"/>
    <w:rsid w:val="000A2C1A"/>
    <w:rsid w:val="000A324B"/>
    <w:rsid w:val="000A363B"/>
    <w:rsid w:val="000A3676"/>
    <w:rsid w:val="000A36F9"/>
    <w:rsid w:val="000A3D39"/>
    <w:rsid w:val="000A41DE"/>
    <w:rsid w:val="000A4215"/>
    <w:rsid w:val="000A434E"/>
    <w:rsid w:val="000A43D0"/>
    <w:rsid w:val="000A446E"/>
    <w:rsid w:val="000A4868"/>
    <w:rsid w:val="000A497B"/>
    <w:rsid w:val="000A49D1"/>
    <w:rsid w:val="000A49D7"/>
    <w:rsid w:val="000A4BF9"/>
    <w:rsid w:val="000A4CD1"/>
    <w:rsid w:val="000A4EFE"/>
    <w:rsid w:val="000A4F57"/>
    <w:rsid w:val="000A50CC"/>
    <w:rsid w:val="000A518C"/>
    <w:rsid w:val="000A54FD"/>
    <w:rsid w:val="000A5531"/>
    <w:rsid w:val="000A55EF"/>
    <w:rsid w:val="000A5740"/>
    <w:rsid w:val="000A58A2"/>
    <w:rsid w:val="000A5ADE"/>
    <w:rsid w:val="000A5E15"/>
    <w:rsid w:val="000A62C5"/>
    <w:rsid w:val="000A6631"/>
    <w:rsid w:val="000A66C0"/>
    <w:rsid w:val="000A67A9"/>
    <w:rsid w:val="000A683D"/>
    <w:rsid w:val="000A6C35"/>
    <w:rsid w:val="000A70AF"/>
    <w:rsid w:val="000A7438"/>
    <w:rsid w:val="000A7469"/>
    <w:rsid w:val="000A76B6"/>
    <w:rsid w:val="000A76DF"/>
    <w:rsid w:val="000A7712"/>
    <w:rsid w:val="000A78E8"/>
    <w:rsid w:val="000A79F6"/>
    <w:rsid w:val="000A7D56"/>
    <w:rsid w:val="000B0005"/>
    <w:rsid w:val="000B029B"/>
    <w:rsid w:val="000B0405"/>
    <w:rsid w:val="000B0467"/>
    <w:rsid w:val="000B04AF"/>
    <w:rsid w:val="000B06DD"/>
    <w:rsid w:val="000B0720"/>
    <w:rsid w:val="000B07F4"/>
    <w:rsid w:val="000B0A6D"/>
    <w:rsid w:val="000B0E74"/>
    <w:rsid w:val="000B0FF2"/>
    <w:rsid w:val="000B1028"/>
    <w:rsid w:val="000B1398"/>
    <w:rsid w:val="000B1A08"/>
    <w:rsid w:val="000B1B44"/>
    <w:rsid w:val="000B1BD6"/>
    <w:rsid w:val="000B1D2C"/>
    <w:rsid w:val="000B1EB2"/>
    <w:rsid w:val="000B2008"/>
    <w:rsid w:val="000B2179"/>
    <w:rsid w:val="000B2365"/>
    <w:rsid w:val="000B24E2"/>
    <w:rsid w:val="000B24FD"/>
    <w:rsid w:val="000B26A6"/>
    <w:rsid w:val="000B27A1"/>
    <w:rsid w:val="000B284D"/>
    <w:rsid w:val="000B29BC"/>
    <w:rsid w:val="000B2BB2"/>
    <w:rsid w:val="000B2D7F"/>
    <w:rsid w:val="000B33DF"/>
    <w:rsid w:val="000B35F2"/>
    <w:rsid w:val="000B367F"/>
    <w:rsid w:val="000B3753"/>
    <w:rsid w:val="000B37C0"/>
    <w:rsid w:val="000B3902"/>
    <w:rsid w:val="000B3C14"/>
    <w:rsid w:val="000B3E3C"/>
    <w:rsid w:val="000B4120"/>
    <w:rsid w:val="000B43F0"/>
    <w:rsid w:val="000B4934"/>
    <w:rsid w:val="000B4B2D"/>
    <w:rsid w:val="000B4BC1"/>
    <w:rsid w:val="000B4C12"/>
    <w:rsid w:val="000B4C79"/>
    <w:rsid w:val="000B4DF2"/>
    <w:rsid w:val="000B4FA0"/>
    <w:rsid w:val="000B5127"/>
    <w:rsid w:val="000B517D"/>
    <w:rsid w:val="000B5250"/>
    <w:rsid w:val="000B5399"/>
    <w:rsid w:val="000B5A82"/>
    <w:rsid w:val="000B5EA2"/>
    <w:rsid w:val="000B641A"/>
    <w:rsid w:val="000B6467"/>
    <w:rsid w:val="000B6522"/>
    <w:rsid w:val="000B6674"/>
    <w:rsid w:val="000B6708"/>
    <w:rsid w:val="000B6787"/>
    <w:rsid w:val="000B695E"/>
    <w:rsid w:val="000B6A1E"/>
    <w:rsid w:val="000B6A75"/>
    <w:rsid w:val="000B6D9B"/>
    <w:rsid w:val="000B6F36"/>
    <w:rsid w:val="000B6F46"/>
    <w:rsid w:val="000B70EA"/>
    <w:rsid w:val="000B7719"/>
    <w:rsid w:val="000B7789"/>
    <w:rsid w:val="000B78AD"/>
    <w:rsid w:val="000B7A60"/>
    <w:rsid w:val="000B7D16"/>
    <w:rsid w:val="000B7F82"/>
    <w:rsid w:val="000C0365"/>
    <w:rsid w:val="000C0484"/>
    <w:rsid w:val="000C0522"/>
    <w:rsid w:val="000C064E"/>
    <w:rsid w:val="000C0758"/>
    <w:rsid w:val="000C0946"/>
    <w:rsid w:val="000C09C4"/>
    <w:rsid w:val="000C0E11"/>
    <w:rsid w:val="000C1082"/>
    <w:rsid w:val="000C1205"/>
    <w:rsid w:val="000C16E0"/>
    <w:rsid w:val="000C17BD"/>
    <w:rsid w:val="000C1822"/>
    <w:rsid w:val="000C1A0D"/>
    <w:rsid w:val="000C1B87"/>
    <w:rsid w:val="000C1CC4"/>
    <w:rsid w:val="000C1E1C"/>
    <w:rsid w:val="000C2123"/>
    <w:rsid w:val="000C217C"/>
    <w:rsid w:val="000C231D"/>
    <w:rsid w:val="000C24BA"/>
    <w:rsid w:val="000C266F"/>
    <w:rsid w:val="000C2869"/>
    <w:rsid w:val="000C2C79"/>
    <w:rsid w:val="000C300F"/>
    <w:rsid w:val="000C314F"/>
    <w:rsid w:val="000C3200"/>
    <w:rsid w:val="000C3258"/>
    <w:rsid w:val="000C3500"/>
    <w:rsid w:val="000C3601"/>
    <w:rsid w:val="000C36B5"/>
    <w:rsid w:val="000C379B"/>
    <w:rsid w:val="000C3BB9"/>
    <w:rsid w:val="000C3CED"/>
    <w:rsid w:val="000C433A"/>
    <w:rsid w:val="000C47AC"/>
    <w:rsid w:val="000C4E74"/>
    <w:rsid w:val="000C4F26"/>
    <w:rsid w:val="000C548C"/>
    <w:rsid w:val="000C5587"/>
    <w:rsid w:val="000C55D7"/>
    <w:rsid w:val="000C5677"/>
    <w:rsid w:val="000C5912"/>
    <w:rsid w:val="000C597C"/>
    <w:rsid w:val="000C59DB"/>
    <w:rsid w:val="000C5A3F"/>
    <w:rsid w:val="000C5B3F"/>
    <w:rsid w:val="000C5B66"/>
    <w:rsid w:val="000C5BEA"/>
    <w:rsid w:val="000C5C2F"/>
    <w:rsid w:val="000C5DC5"/>
    <w:rsid w:val="000C5DC6"/>
    <w:rsid w:val="000C61FB"/>
    <w:rsid w:val="000C6222"/>
    <w:rsid w:val="000C6258"/>
    <w:rsid w:val="000C63D4"/>
    <w:rsid w:val="000C66D7"/>
    <w:rsid w:val="000C67F7"/>
    <w:rsid w:val="000C6964"/>
    <w:rsid w:val="000C6A32"/>
    <w:rsid w:val="000C6B1E"/>
    <w:rsid w:val="000C6CF1"/>
    <w:rsid w:val="000C6D34"/>
    <w:rsid w:val="000C6DE7"/>
    <w:rsid w:val="000C6FC9"/>
    <w:rsid w:val="000C700E"/>
    <w:rsid w:val="000C7086"/>
    <w:rsid w:val="000C70B2"/>
    <w:rsid w:val="000C71ED"/>
    <w:rsid w:val="000C74A7"/>
    <w:rsid w:val="000C74B9"/>
    <w:rsid w:val="000C7538"/>
    <w:rsid w:val="000C7598"/>
    <w:rsid w:val="000C768E"/>
    <w:rsid w:val="000C778E"/>
    <w:rsid w:val="000C78FE"/>
    <w:rsid w:val="000C7A60"/>
    <w:rsid w:val="000C7E2D"/>
    <w:rsid w:val="000C7F19"/>
    <w:rsid w:val="000D0260"/>
    <w:rsid w:val="000D031A"/>
    <w:rsid w:val="000D0684"/>
    <w:rsid w:val="000D07B0"/>
    <w:rsid w:val="000D0C5C"/>
    <w:rsid w:val="000D0E78"/>
    <w:rsid w:val="000D0F4C"/>
    <w:rsid w:val="000D1189"/>
    <w:rsid w:val="000D1431"/>
    <w:rsid w:val="000D1637"/>
    <w:rsid w:val="000D16F3"/>
    <w:rsid w:val="000D186B"/>
    <w:rsid w:val="000D1AB9"/>
    <w:rsid w:val="000D1CCB"/>
    <w:rsid w:val="000D1DF5"/>
    <w:rsid w:val="000D1EF4"/>
    <w:rsid w:val="000D22AE"/>
    <w:rsid w:val="000D2491"/>
    <w:rsid w:val="000D24E2"/>
    <w:rsid w:val="000D2596"/>
    <w:rsid w:val="000D2818"/>
    <w:rsid w:val="000D2AE6"/>
    <w:rsid w:val="000D2D97"/>
    <w:rsid w:val="000D318F"/>
    <w:rsid w:val="000D33B4"/>
    <w:rsid w:val="000D3725"/>
    <w:rsid w:val="000D3780"/>
    <w:rsid w:val="000D392C"/>
    <w:rsid w:val="000D3B06"/>
    <w:rsid w:val="000D3B38"/>
    <w:rsid w:val="000D3E10"/>
    <w:rsid w:val="000D41FB"/>
    <w:rsid w:val="000D4244"/>
    <w:rsid w:val="000D45A2"/>
    <w:rsid w:val="000D468E"/>
    <w:rsid w:val="000D48BB"/>
    <w:rsid w:val="000D4901"/>
    <w:rsid w:val="000D4A01"/>
    <w:rsid w:val="000D4C49"/>
    <w:rsid w:val="000D4CAD"/>
    <w:rsid w:val="000D4DAF"/>
    <w:rsid w:val="000D4FFD"/>
    <w:rsid w:val="000D535A"/>
    <w:rsid w:val="000D538F"/>
    <w:rsid w:val="000D55FF"/>
    <w:rsid w:val="000D569C"/>
    <w:rsid w:val="000D571B"/>
    <w:rsid w:val="000D586A"/>
    <w:rsid w:val="000D5A24"/>
    <w:rsid w:val="000D5C45"/>
    <w:rsid w:val="000D5C7E"/>
    <w:rsid w:val="000D5FDE"/>
    <w:rsid w:val="000D6135"/>
    <w:rsid w:val="000D6207"/>
    <w:rsid w:val="000D622A"/>
    <w:rsid w:val="000D6279"/>
    <w:rsid w:val="000D6397"/>
    <w:rsid w:val="000D667F"/>
    <w:rsid w:val="000D6779"/>
    <w:rsid w:val="000D6D8E"/>
    <w:rsid w:val="000D7485"/>
    <w:rsid w:val="000D748C"/>
    <w:rsid w:val="000D75F9"/>
    <w:rsid w:val="000D79DC"/>
    <w:rsid w:val="000D7A29"/>
    <w:rsid w:val="000D7AA6"/>
    <w:rsid w:val="000D7B69"/>
    <w:rsid w:val="000D7D2A"/>
    <w:rsid w:val="000D7E58"/>
    <w:rsid w:val="000D7FEE"/>
    <w:rsid w:val="000E0089"/>
    <w:rsid w:val="000E0246"/>
    <w:rsid w:val="000E0451"/>
    <w:rsid w:val="000E0614"/>
    <w:rsid w:val="000E0809"/>
    <w:rsid w:val="000E0861"/>
    <w:rsid w:val="000E0AF7"/>
    <w:rsid w:val="000E0D9D"/>
    <w:rsid w:val="000E0DD0"/>
    <w:rsid w:val="000E0F08"/>
    <w:rsid w:val="000E11F9"/>
    <w:rsid w:val="000E14DD"/>
    <w:rsid w:val="000E1A58"/>
    <w:rsid w:val="000E1ADF"/>
    <w:rsid w:val="000E1C29"/>
    <w:rsid w:val="000E1DDA"/>
    <w:rsid w:val="000E2039"/>
    <w:rsid w:val="000E2087"/>
    <w:rsid w:val="000E21B2"/>
    <w:rsid w:val="000E21DC"/>
    <w:rsid w:val="000E21FC"/>
    <w:rsid w:val="000E22A5"/>
    <w:rsid w:val="000E276B"/>
    <w:rsid w:val="000E2B53"/>
    <w:rsid w:val="000E2B60"/>
    <w:rsid w:val="000E2D2A"/>
    <w:rsid w:val="000E2EC4"/>
    <w:rsid w:val="000E302C"/>
    <w:rsid w:val="000E3122"/>
    <w:rsid w:val="000E3AD4"/>
    <w:rsid w:val="000E3AD6"/>
    <w:rsid w:val="000E3C79"/>
    <w:rsid w:val="000E41EA"/>
    <w:rsid w:val="000E44F2"/>
    <w:rsid w:val="000E49CB"/>
    <w:rsid w:val="000E4BAC"/>
    <w:rsid w:val="000E4F0B"/>
    <w:rsid w:val="000E50DA"/>
    <w:rsid w:val="000E511E"/>
    <w:rsid w:val="000E5367"/>
    <w:rsid w:val="000E53B4"/>
    <w:rsid w:val="000E5484"/>
    <w:rsid w:val="000E5607"/>
    <w:rsid w:val="000E568D"/>
    <w:rsid w:val="000E582F"/>
    <w:rsid w:val="000E584D"/>
    <w:rsid w:val="000E58A4"/>
    <w:rsid w:val="000E58EE"/>
    <w:rsid w:val="000E592B"/>
    <w:rsid w:val="000E5993"/>
    <w:rsid w:val="000E5AA1"/>
    <w:rsid w:val="000E5B38"/>
    <w:rsid w:val="000E5BA4"/>
    <w:rsid w:val="000E5C1B"/>
    <w:rsid w:val="000E5DB5"/>
    <w:rsid w:val="000E5EAE"/>
    <w:rsid w:val="000E5EB1"/>
    <w:rsid w:val="000E61CC"/>
    <w:rsid w:val="000E62EB"/>
    <w:rsid w:val="000E64BF"/>
    <w:rsid w:val="000E652E"/>
    <w:rsid w:val="000E687C"/>
    <w:rsid w:val="000E6A6E"/>
    <w:rsid w:val="000E6CEA"/>
    <w:rsid w:val="000E71AA"/>
    <w:rsid w:val="000E7391"/>
    <w:rsid w:val="000E74E0"/>
    <w:rsid w:val="000E7583"/>
    <w:rsid w:val="000E777A"/>
    <w:rsid w:val="000E7980"/>
    <w:rsid w:val="000E79EE"/>
    <w:rsid w:val="000E7E13"/>
    <w:rsid w:val="000E7EE4"/>
    <w:rsid w:val="000F0369"/>
    <w:rsid w:val="000F053E"/>
    <w:rsid w:val="000F064D"/>
    <w:rsid w:val="000F082E"/>
    <w:rsid w:val="000F087B"/>
    <w:rsid w:val="000F089B"/>
    <w:rsid w:val="000F094F"/>
    <w:rsid w:val="000F0A0A"/>
    <w:rsid w:val="000F0FAC"/>
    <w:rsid w:val="000F1175"/>
    <w:rsid w:val="000F1220"/>
    <w:rsid w:val="000F14E6"/>
    <w:rsid w:val="000F14F3"/>
    <w:rsid w:val="000F1511"/>
    <w:rsid w:val="000F1555"/>
    <w:rsid w:val="000F15EF"/>
    <w:rsid w:val="000F1718"/>
    <w:rsid w:val="000F171A"/>
    <w:rsid w:val="000F17F0"/>
    <w:rsid w:val="000F18AC"/>
    <w:rsid w:val="000F1A01"/>
    <w:rsid w:val="000F1A87"/>
    <w:rsid w:val="000F1BFB"/>
    <w:rsid w:val="000F1F5C"/>
    <w:rsid w:val="000F232A"/>
    <w:rsid w:val="000F2804"/>
    <w:rsid w:val="000F29C8"/>
    <w:rsid w:val="000F2A0D"/>
    <w:rsid w:val="000F3114"/>
    <w:rsid w:val="000F31D4"/>
    <w:rsid w:val="000F33A5"/>
    <w:rsid w:val="000F33B6"/>
    <w:rsid w:val="000F356A"/>
    <w:rsid w:val="000F3899"/>
    <w:rsid w:val="000F3A83"/>
    <w:rsid w:val="000F3B0D"/>
    <w:rsid w:val="000F3DA6"/>
    <w:rsid w:val="000F3E2F"/>
    <w:rsid w:val="000F3E52"/>
    <w:rsid w:val="000F3EAA"/>
    <w:rsid w:val="000F3EC3"/>
    <w:rsid w:val="000F414E"/>
    <w:rsid w:val="000F41A7"/>
    <w:rsid w:val="000F4234"/>
    <w:rsid w:val="000F453E"/>
    <w:rsid w:val="000F4556"/>
    <w:rsid w:val="000F4630"/>
    <w:rsid w:val="000F4701"/>
    <w:rsid w:val="000F480A"/>
    <w:rsid w:val="000F4A8D"/>
    <w:rsid w:val="000F4C78"/>
    <w:rsid w:val="000F502B"/>
    <w:rsid w:val="000F5098"/>
    <w:rsid w:val="000F50BE"/>
    <w:rsid w:val="000F50CD"/>
    <w:rsid w:val="000F5198"/>
    <w:rsid w:val="000F52B1"/>
    <w:rsid w:val="000F52CD"/>
    <w:rsid w:val="000F54FB"/>
    <w:rsid w:val="000F54FD"/>
    <w:rsid w:val="000F5555"/>
    <w:rsid w:val="000F57A9"/>
    <w:rsid w:val="000F585C"/>
    <w:rsid w:val="000F587B"/>
    <w:rsid w:val="000F59CF"/>
    <w:rsid w:val="000F5CCD"/>
    <w:rsid w:val="000F604F"/>
    <w:rsid w:val="000F60D4"/>
    <w:rsid w:val="000F6235"/>
    <w:rsid w:val="000F6C1A"/>
    <w:rsid w:val="000F6CDC"/>
    <w:rsid w:val="000F6DA2"/>
    <w:rsid w:val="000F6EB4"/>
    <w:rsid w:val="000F6EF0"/>
    <w:rsid w:val="000F7004"/>
    <w:rsid w:val="000F7158"/>
    <w:rsid w:val="000F7294"/>
    <w:rsid w:val="000F7370"/>
    <w:rsid w:val="000F7578"/>
    <w:rsid w:val="000F7699"/>
    <w:rsid w:val="000F77E0"/>
    <w:rsid w:val="000F78BA"/>
    <w:rsid w:val="000F79E2"/>
    <w:rsid w:val="000F7CD0"/>
    <w:rsid w:val="00100166"/>
    <w:rsid w:val="0010089F"/>
    <w:rsid w:val="00100C2F"/>
    <w:rsid w:val="00100CF4"/>
    <w:rsid w:val="00100EAD"/>
    <w:rsid w:val="00100FDA"/>
    <w:rsid w:val="00100FFF"/>
    <w:rsid w:val="00101044"/>
    <w:rsid w:val="00101047"/>
    <w:rsid w:val="00101218"/>
    <w:rsid w:val="00101333"/>
    <w:rsid w:val="00101555"/>
    <w:rsid w:val="00101853"/>
    <w:rsid w:val="001018C3"/>
    <w:rsid w:val="001018F9"/>
    <w:rsid w:val="00101A52"/>
    <w:rsid w:val="00101B3F"/>
    <w:rsid w:val="00102097"/>
    <w:rsid w:val="0010216A"/>
    <w:rsid w:val="0010228F"/>
    <w:rsid w:val="00102380"/>
    <w:rsid w:val="001027CD"/>
    <w:rsid w:val="0010289A"/>
    <w:rsid w:val="00102AB3"/>
    <w:rsid w:val="00102B57"/>
    <w:rsid w:val="00102BF5"/>
    <w:rsid w:val="00102CDC"/>
    <w:rsid w:val="00103202"/>
    <w:rsid w:val="00103503"/>
    <w:rsid w:val="001035B6"/>
    <w:rsid w:val="001036A7"/>
    <w:rsid w:val="00103891"/>
    <w:rsid w:val="00103B24"/>
    <w:rsid w:val="00103B43"/>
    <w:rsid w:val="00103DB2"/>
    <w:rsid w:val="00103E48"/>
    <w:rsid w:val="00103E70"/>
    <w:rsid w:val="00103EEB"/>
    <w:rsid w:val="00104489"/>
    <w:rsid w:val="00104539"/>
    <w:rsid w:val="001045D0"/>
    <w:rsid w:val="001045E1"/>
    <w:rsid w:val="00104907"/>
    <w:rsid w:val="0010492D"/>
    <w:rsid w:val="001049A3"/>
    <w:rsid w:val="00104B80"/>
    <w:rsid w:val="00104EFD"/>
    <w:rsid w:val="00104F88"/>
    <w:rsid w:val="00105360"/>
    <w:rsid w:val="00105832"/>
    <w:rsid w:val="001059DD"/>
    <w:rsid w:val="00105C3D"/>
    <w:rsid w:val="00105C3F"/>
    <w:rsid w:val="00105C5D"/>
    <w:rsid w:val="00105CB6"/>
    <w:rsid w:val="00105E3E"/>
    <w:rsid w:val="00106068"/>
    <w:rsid w:val="0010618F"/>
    <w:rsid w:val="00106219"/>
    <w:rsid w:val="00106691"/>
    <w:rsid w:val="001066C3"/>
    <w:rsid w:val="001067A3"/>
    <w:rsid w:val="00106B29"/>
    <w:rsid w:val="00106BB0"/>
    <w:rsid w:val="00106BD5"/>
    <w:rsid w:val="00106D06"/>
    <w:rsid w:val="00106E6E"/>
    <w:rsid w:val="001070D3"/>
    <w:rsid w:val="00107247"/>
    <w:rsid w:val="0010727F"/>
    <w:rsid w:val="0010735B"/>
    <w:rsid w:val="001075E5"/>
    <w:rsid w:val="001077C4"/>
    <w:rsid w:val="00107886"/>
    <w:rsid w:val="00107A4F"/>
    <w:rsid w:val="00107E83"/>
    <w:rsid w:val="00107EF7"/>
    <w:rsid w:val="00107F06"/>
    <w:rsid w:val="0011026A"/>
    <w:rsid w:val="001102E3"/>
    <w:rsid w:val="001104AC"/>
    <w:rsid w:val="0011053B"/>
    <w:rsid w:val="00110544"/>
    <w:rsid w:val="00110571"/>
    <w:rsid w:val="001106F5"/>
    <w:rsid w:val="00110762"/>
    <w:rsid w:val="00110A59"/>
    <w:rsid w:val="00110CE0"/>
    <w:rsid w:val="001112C3"/>
    <w:rsid w:val="001113A2"/>
    <w:rsid w:val="00111697"/>
    <w:rsid w:val="00111790"/>
    <w:rsid w:val="001118BA"/>
    <w:rsid w:val="00111BE3"/>
    <w:rsid w:val="00111C60"/>
    <w:rsid w:val="00111D15"/>
    <w:rsid w:val="00111ECD"/>
    <w:rsid w:val="00112159"/>
    <w:rsid w:val="00112358"/>
    <w:rsid w:val="00112819"/>
    <w:rsid w:val="001128A7"/>
    <w:rsid w:val="001129F2"/>
    <w:rsid w:val="00112B31"/>
    <w:rsid w:val="00113117"/>
    <w:rsid w:val="00113628"/>
    <w:rsid w:val="00113901"/>
    <w:rsid w:val="001139DE"/>
    <w:rsid w:val="00113AEC"/>
    <w:rsid w:val="00113C7C"/>
    <w:rsid w:val="00113D54"/>
    <w:rsid w:val="00113E1F"/>
    <w:rsid w:val="00113E8F"/>
    <w:rsid w:val="00114244"/>
    <w:rsid w:val="0011424B"/>
    <w:rsid w:val="00114305"/>
    <w:rsid w:val="0011432E"/>
    <w:rsid w:val="001143CD"/>
    <w:rsid w:val="0011465A"/>
    <w:rsid w:val="00114712"/>
    <w:rsid w:val="001149A6"/>
    <w:rsid w:val="00114B7D"/>
    <w:rsid w:val="00114CA4"/>
    <w:rsid w:val="00114D9F"/>
    <w:rsid w:val="00114EBF"/>
    <w:rsid w:val="00115135"/>
    <w:rsid w:val="001153E5"/>
    <w:rsid w:val="0011562A"/>
    <w:rsid w:val="0011571E"/>
    <w:rsid w:val="0011586F"/>
    <w:rsid w:val="00115BA6"/>
    <w:rsid w:val="0011603C"/>
    <w:rsid w:val="001160E2"/>
    <w:rsid w:val="0011617E"/>
    <w:rsid w:val="00116495"/>
    <w:rsid w:val="0011654B"/>
    <w:rsid w:val="001166F7"/>
    <w:rsid w:val="00116BEF"/>
    <w:rsid w:val="00116FEE"/>
    <w:rsid w:val="00117218"/>
    <w:rsid w:val="001174EC"/>
    <w:rsid w:val="001174F5"/>
    <w:rsid w:val="00117582"/>
    <w:rsid w:val="00117760"/>
    <w:rsid w:val="00117846"/>
    <w:rsid w:val="00117903"/>
    <w:rsid w:val="00117A4E"/>
    <w:rsid w:val="00117B78"/>
    <w:rsid w:val="00117B97"/>
    <w:rsid w:val="00117F1E"/>
    <w:rsid w:val="00117F74"/>
    <w:rsid w:val="00117FB0"/>
    <w:rsid w:val="0012002A"/>
    <w:rsid w:val="0012016B"/>
    <w:rsid w:val="001202CE"/>
    <w:rsid w:val="001202E8"/>
    <w:rsid w:val="00120302"/>
    <w:rsid w:val="001203FF"/>
    <w:rsid w:val="0012079A"/>
    <w:rsid w:val="00120C73"/>
    <w:rsid w:val="00121026"/>
    <w:rsid w:val="00121097"/>
    <w:rsid w:val="001210B1"/>
    <w:rsid w:val="00121317"/>
    <w:rsid w:val="001213CF"/>
    <w:rsid w:val="001216CD"/>
    <w:rsid w:val="00121AB6"/>
    <w:rsid w:val="00121AF3"/>
    <w:rsid w:val="00121B5D"/>
    <w:rsid w:val="00121C86"/>
    <w:rsid w:val="00121CC3"/>
    <w:rsid w:val="00121F00"/>
    <w:rsid w:val="001220BD"/>
    <w:rsid w:val="0012245A"/>
    <w:rsid w:val="00122529"/>
    <w:rsid w:val="00122753"/>
    <w:rsid w:val="0012283B"/>
    <w:rsid w:val="00122DA1"/>
    <w:rsid w:val="00122DCB"/>
    <w:rsid w:val="00123008"/>
    <w:rsid w:val="0012309C"/>
    <w:rsid w:val="0012339B"/>
    <w:rsid w:val="00123513"/>
    <w:rsid w:val="0012384D"/>
    <w:rsid w:val="00123AE3"/>
    <w:rsid w:val="00123B00"/>
    <w:rsid w:val="00123D77"/>
    <w:rsid w:val="0012409B"/>
    <w:rsid w:val="001245F1"/>
    <w:rsid w:val="00124623"/>
    <w:rsid w:val="00124704"/>
    <w:rsid w:val="00124ADC"/>
    <w:rsid w:val="00124BFA"/>
    <w:rsid w:val="00125125"/>
    <w:rsid w:val="001252FE"/>
    <w:rsid w:val="00125792"/>
    <w:rsid w:val="001259D0"/>
    <w:rsid w:val="001259DC"/>
    <w:rsid w:val="00125A0F"/>
    <w:rsid w:val="00125B4C"/>
    <w:rsid w:val="00125D04"/>
    <w:rsid w:val="0012626A"/>
    <w:rsid w:val="001264E8"/>
    <w:rsid w:val="0012654E"/>
    <w:rsid w:val="0012668E"/>
    <w:rsid w:val="0012669A"/>
    <w:rsid w:val="001266AB"/>
    <w:rsid w:val="001267E0"/>
    <w:rsid w:val="001269AF"/>
    <w:rsid w:val="00126A32"/>
    <w:rsid w:val="00126C10"/>
    <w:rsid w:val="00126C9F"/>
    <w:rsid w:val="00126E82"/>
    <w:rsid w:val="001270E5"/>
    <w:rsid w:val="00127299"/>
    <w:rsid w:val="001272FC"/>
    <w:rsid w:val="00127366"/>
    <w:rsid w:val="00127385"/>
    <w:rsid w:val="00127440"/>
    <w:rsid w:val="001275B6"/>
    <w:rsid w:val="00127776"/>
    <w:rsid w:val="001278CC"/>
    <w:rsid w:val="00127A9B"/>
    <w:rsid w:val="00127AE1"/>
    <w:rsid w:val="00127ECE"/>
    <w:rsid w:val="00130144"/>
    <w:rsid w:val="00130402"/>
    <w:rsid w:val="00130431"/>
    <w:rsid w:val="00130433"/>
    <w:rsid w:val="00130442"/>
    <w:rsid w:val="001308EE"/>
    <w:rsid w:val="00130B28"/>
    <w:rsid w:val="00130DB9"/>
    <w:rsid w:val="00130DBC"/>
    <w:rsid w:val="00130F55"/>
    <w:rsid w:val="00130FB4"/>
    <w:rsid w:val="00131136"/>
    <w:rsid w:val="001314C0"/>
    <w:rsid w:val="00131664"/>
    <w:rsid w:val="001316A8"/>
    <w:rsid w:val="001317A3"/>
    <w:rsid w:val="00131C3F"/>
    <w:rsid w:val="00131C6B"/>
    <w:rsid w:val="00131FFA"/>
    <w:rsid w:val="00132175"/>
    <w:rsid w:val="00132190"/>
    <w:rsid w:val="001322AC"/>
    <w:rsid w:val="001323C7"/>
    <w:rsid w:val="00132781"/>
    <w:rsid w:val="00132D2E"/>
    <w:rsid w:val="00132FD9"/>
    <w:rsid w:val="00133375"/>
    <w:rsid w:val="0013343D"/>
    <w:rsid w:val="00133519"/>
    <w:rsid w:val="001337A9"/>
    <w:rsid w:val="001339B3"/>
    <w:rsid w:val="00133AA1"/>
    <w:rsid w:val="00133ABB"/>
    <w:rsid w:val="00133CC0"/>
    <w:rsid w:val="00133DBD"/>
    <w:rsid w:val="00133F1E"/>
    <w:rsid w:val="00134035"/>
    <w:rsid w:val="00134117"/>
    <w:rsid w:val="001341DF"/>
    <w:rsid w:val="0013426F"/>
    <w:rsid w:val="00134331"/>
    <w:rsid w:val="001344B9"/>
    <w:rsid w:val="001349EE"/>
    <w:rsid w:val="00134A1D"/>
    <w:rsid w:val="00134C48"/>
    <w:rsid w:val="00134FB2"/>
    <w:rsid w:val="0013512B"/>
    <w:rsid w:val="0013526B"/>
    <w:rsid w:val="001352C8"/>
    <w:rsid w:val="0013539F"/>
    <w:rsid w:val="001356D1"/>
    <w:rsid w:val="001356F3"/>
    <w:rsid w:val="001357DA"/>
    <w:rsid w:val="0013590B"/>
    <w:rsid w:val="00135BD3"/>
    <w:rsid w:val="00135CDF"/>
    <w:rsid w:val="00135FDD"/>
    <w:rsid w:val="001362CE"/>
    <w:rsid w:val="001362E6"/>
    <w:rsid w:val="00136686"/>
    <w:rsid w:val="00136743"/>
    <w:rsid w:val="001367FF"/>
    <w:rsid w:val="00136D39"/>
    <w:rsid w:val="00136DEF"/>
    <w:rsid w:val="00136F1C"/>
    <w:rsid w:val="00136F7B"/>
    <w:rsid w:val="00137143"/>
    <w:rsid w:val="0013714B"/>
    <w:rsid w:val="001371CD"/>
    <w:rsid w:val="001372E4"/>
    <w:rsid w:val="00137345"/>
    <w:rsid w:val="00137465"/>
    <w:rsid w:val="001376DE"/>
    <w:rsid w:val="00137742"/>
    <w:rsid w:val="00137780"/>
    <w:rsid w:val="00137A2E"/>
    <w:rsid w:val="00137A90"/>
    <w:rsid w:val="00137CFC"/>
    <w:rsid w:val="00137FC4"/>
    <w:rsid w:val="001400ED"/>
    <w:rsid w:val="001400FA"/>
    <w:rsid w:val="001401A1"/>
    <w:rsid w:val="001401C2"/>
    <w:rsid w:val="0014048A"/>
    <w:rsid w:val="00140707"/>
    <w:rsid w:val="00140767"/>
    <w:rsid w:val="00140C1E"/>
    <w:rsid w:val="00140E53"/>
    <w:rsid w:val="00140E56"/>
    <w:rsid w:val="00140F74"/>
    <w:rsid w:val="00140FB7"/>
    <w:rsid w:val="0014135D"/>
    <w:rsid w:val="0014137C"/>
    <w:rsid w:val="0014144E"/>
    <w:rsid w:val="0014152F"/>
    <w:rsid w:val="00141531"/>
    <w:rsid w:val="00141892"/>
    <w:rsid w:val="00141BEB"/>
    <w:rsid w:val="00141CBA"/>
    <w:rsid w:val="00142383"/>
    <w:rsid w:val="0014266C"/>
    <w:rsid w:val="00142757"/>
    <w:rsid w:val="00142848"/>
    <w:rsid w:val="00142AC5"/>
    <w:rsid w:val="00142D83"/>
    <w:rsid w:val="00142FBF"/>
    <w:rsid w:val="001430FA"/>
    <w:rsid w:val="0014364B"/>
    <w:rsid w:val="001436A4"/>
    <w:rsid w:val="001439E9"/>
    <w:rsid w:val="00143C00"/>
    <w:rsid w:val="00143C0D"/>
    <w:rsid w:val="00143CDB"/>
    <w:rsid w:val="00143D0F"/>
    <w:rsid w:val="00143E9F"/>
    <w:rsid w:val="001441A3"/>
    <w:rsid w:val="00144425"/>
    <w:rsid w:val="001446AF"/>
    <w:rsid w:val="001447D1"/>
    <w:rsid w:val="001447ED"/>
    <w:rsid w:val="00144825"/>
    <w:rsid w:val="00144C69"/>
    <w:rsid w:val="00144E44"/>
    <w:rsid w:val="001451BC"/>
    <w:rsid w:val="00145661"/>
    <w:rsid w:val="001458C9"/>
    <w:rsid w:val="00145BE2"/>
    <w:rsid w:val="00145CC5"/>
    <w:rsid w:val="00145EA9"/>
    <w:rsid w:val="00145F17"/>
    <w:rsid w:val="00146728"/>
    <w:rsid w:val="001467C7"/>
    <w:rsid w:val="00146847"/>
    <w:rsid w:val="00146D16"/>
    <w:rsid w:val="00146DD0"/>
    <w:rsid w:val="00146E63"/>
    <w:rsid w:val="00146E97"/>
    <w:rsid w:val="001472BD"/>
    <w:rsid w:val="001472E7"/>
    <w:rsid w:val="001474B8"/>
    <w:rsid w:val="00147673"/>
    <w:rsid w:val="001476AD"/>
    <w:rsid w:val="001477D7"/>
    <w:rsid w:val="00147905"/>
    <w:rsid w:val="00147A5D"/>
    <w:rsid w:val="00147A62"/>
    <w:rsid w:val="00147AF1"/>
    <w:rsid w:val="00147B17"/>
    <w:rsid w:val="00147BED"/>
    <w:rsid w:val="00147DD6"/>
    <w:rsid w:val="00150258"/>
    <w:rsid w:val="0015031B"/>
    <w:rsid w:val="001504FD"/>
    <w:rsid w:val="00150501"/>
    <w:rsid w:val="00150A2B"/>
    <w:rsid w:val="00150CF4"/>
    <w:rsid w:val="00150FD7"/>
    <w:rsid w:val="00151030"/>
    <w:rsid w:val="0015120A"/>
    <w:rsid w:val="001512A7"/>
    <w:rsid w:val="0015148D"/>
    <w:rsid w:val="00151512"/>
    <w:rsid w:val="00151693"/>
    <w:rsid w:val="00151A46"/>
    <w:rsid w:val="00151B87"/>
    <w:rsid w:val="00152006"/>
    <w:rsid w:val="00152141"/>
    <w:rsid w:val="00152281"/>
    <w:rsid w:val="001523B3"/>
    <w:rsid w:val="0015250E"/>
    <w:rsid w:val="001527D4"/>
    <w:rsid w:val="00152AFA"/>
    <w:rsid w:val="00152B69"/>
    <w:rsid w:val="0015329C"/>
    <w:rsid w:val="001532C8"/>
    <w:rsid w:val="00153586"/>
    <w:rsid w:val="00153967"/>
    <w:rsid w:val="001540D8"/>
    <w:rsid w:val="001541B6"/>
    <w:rsid w:val="0015440C"/>
    <w:rsid w:val="00154633"/>
    <w:rsid w:val="0015478D"/>
    <w:rsid w:val="001547DD"/>
    <w:rsid w:val="00154842"/>
    <w:rsid w:val="00154848"/>
    <w:rsid w:val="00154989"/>
    <w:rsid w:val="00154C39"/>
    <w:rsid w:val="00154CA9"/>
    <w:rsid w:val="00154F01"/>
    <w:rsid w:val="00154FF0"/>
    <w:rsid w:val="0015556B"/>
    <w:rsid w:val="001555AB"/>
    <w:rsid w:val="00155657"/>
    <w:rsid w:val="001557B1"/>
    <w:rsid w:val="001557F9"/>
    <w:rsid w:val="001558D9"/>
    <w:rsid w:val="0015591C"/>
    <w:rsid w:val="00155975"/>
    <w:rsid w:val="001559F5"/>
    <w:rsid w:val="00155B06"/>
    <w:rsid w:val="00155B88"/>
    <w:rsid w:val="0015642F"/>
    <w:rsid w:val="00156683"/>
    <w:rsid w:val="001569B1"/>
    <w:rsid w:val="00156CF3"/>
    <w:rsid w:val="00156FCD"/>
    <w:rsid w:val="0015745A"/>
    <w:rsid w:val="00157760"/>
    <w:rsid w:val="00157B40"/>
    <w:rsid w:val="00157DB5"/>
    <w:rsid w:val="00157FD3"/>
    <w:rsid w:val="001600FF"/>
    <w:rsid w:val="00160299"/>
    <w:rsid w:val="00160767"/>
    <w:rsid w:val="00160885"/>
    <w:rsid w:val="001608D9"/>
    <w:rsid w:val="00160B21"/>
    <w:rsid w:val="00160B3E"/>
    <w:rsid w:val="00160D14"/>
    <w:rsid w:val="00160FCF"/>
    <w:rsid w:val="001613EF"/>
    <w:rsid w:val="001615A1"/>
    <w:rsid w:val="001615CD"/>
    <w:rsid w:val="00161714"/>
    <w:rsid w:val="001619EF"/>
    <w:rsid w:val="00161C60"/>
    <w:rsid w:val="001620C9"/>
    <w:rsid w:val="00162212"/>
    <w:rsid w:val="00162261"/>
    <w:rsid w:val="00162805"/>
    <w:rsid w:val="00162901"/>
    <w:rsid w:val="00162BA3"/>
    <w:rsid w:val="00162E5A"/>
    <w:rsid w:val="00163169"/>
    <w:rsid w:val="0016317C"/>
    <w:rsid w:val="0016339C"/>
    <w:rsid w:val="001634E8"/>
    <w:rsid w:val="00163520"/>
    <w:rsid w:val="0016362D"/>
    <w:rsid w:val="00163A44"/>
    <w:rsid w:val="00163B7A"/>
    <w:rsid w:val="00163BE7"/>
    <w:rsid w:val="00163C7B"/>
    <w:rsid w:val="00163CA3"/>
    <w:rsid w:val="00163F72"/>
    <w:rsid w:val="00163F74"/>
    <w:rsid w:val="00163FF7"/>
    <w:rsid w:val="0016422A"/>
    <w:rsid w:val="00164236"/>
    <w:rsid w:val="0016494A"/>
    <w:rsid w:val="001649EB"/>
    <w:rsid w:val="00164A87"/>
    <w:rsid w:val="00164BCB"/>
    <w:rsid w:val="00164E7E"/>
    <w:rsid w:val="00164EEA"/>
    <w:rsid w:val="00165129"/>
    <w:rsid w:val="001652CF"/>
    <w:rsid w:val="0016534D"/>
    <w:rsid w:val="0016537C"/>
    <w:rsid w:val="0016544E"/>
    <w:rsid w:val="001654F0"/>
    <w:rsid w:val="00165598"/>
    <w:rsid w:val="001655DF"/>
    <w:rsid w:val="001656EB"/>
    <w:rsid w:val="001656EE"/>
    <w:rsid w:val="00165A33"/>
    <w:rsid w:val="00165C54"/>
    <w:rsid w:val="00165DA8"/>
    <w:rsid w:val="00166015"/>
    <w:rsid w:val="0016608A"/>
    <w:rsid w:val="001662B7"/>
    <w:rsid w:val="001669C4"/>
    <w:rsid w:val="0016711F"/>
    <w:rsid w:val="00167696"/>
    <w:rsid w:val="001678B4"/>
    <w:rsid w:val="0016791E"/>
    <w:rsid w:val="00167955"/>
    <w:rsid w:val="00167984"/>
    <w:rsid w:val="00167AA3"/>
    <w:rsid w:val="00167BA6"/>
    <w:rsid w:val="00167D3B"/>
    <w:rsid w:val="00167F3A"/>
    <w:rsid w:val="001702A5"/>
    <w:rsid w:val="001702C5"/>
    <w:rsid w:val="001706C5"/>
    <w:rsid w:val="001706E6"/>
    <w:rsid w:val="00170856"/>
    <w:rsid w:val="00170887"/>
    <w:rsid w:val="00170976"/>
    <w:rsid w:val="00170AD9"/>
    <w:rsid w:val="00170DD7"/>
    <w:rsid w:val="00170FB0"/>
    <w:rsid w:val="00171036"/>
    <w:rsid w:val="00171335"/>
    <w:rsid w:val="001713D8"/>
    <w:rsid w:val="001715A2"/>
    <w:rsid w:val="0017171B"/>
    <w:rsid w:val="001717FE"/>
    <w:rsid w:val="00171909"/>
    <w:rsid w:val="0017192F"/>
    <w:rsid w:val="00171D05"/>
    <w:rsid w:val="00171FC1"/>
    <w:rsid w:val="00172076"/>
    <w:rsid w:val="00172479"/>
    <w:rsid w:val="00172885"/>
    <w:rsid w:val="00172D90"/>
    <w:rsid w:val="00172EA7"/>
    <w:rsid w:val="0017314F"/>
    <w:rsid w:val="00173171"/>
    <w:rsid w:val="001731AB"/>
    <w:rsid w:val="001732C9"/>
    <w:rsid w:val="001733BC"/>
    <w:rsid w:val="00173432"/>
    <w:rsid w:val="00173460"/>
    <w:rsid w:val="00173A30"/>
    <w:rsid w:val="00173B5E"/>
    <w:rsid w:val="00173C0F"/>
    <w:rsid w:val="00173F59"/>
    <w:rsid w:val="00173FF6"/>
    <w:rsid w:val="00174060"/>
    <w:rsid w:val="001741DD"/>
    <w:rsid w:val="0017421D"/>
    <w:rsid w:val="00174478"/>
    <w:rsid w:val="0017473A"/>
    <w:rsid w:val="001748CC"/>
    <w:rsid w:val="001749D0"/>
    <w:rsid w:val="00174A32"/>
    <w:rsid w:val="00174E60"/>
    <w:rsid w:val="00174E83"/>
    <w:rsid w:val="001751B9"/>
    <w:rsid w:val="00175321"/>
    <w:rsid w:val="00175354"/>
    <w:rsid w:val="0017548F"/>
    <w:rsid w:val="00175706"/>
    <w:rsid w:val="001757E2"/>
    <w:rsid w:val="00175964"/>
    <w:rsid w:val="0017597E"/>
    <w:rsid w:val="00175C3F"/>
    <w:rsid w:val="00175CAB"/>
    <w:rsid w:val="00175E31"/>
    <w:rsid w:val="001762AD"/>
    <w:rsid w:val="001762F1"/>
    <w:rsid w:val="001764F5"/>
    <w:rsid w:val="001766B7"/>
    <w:rsid w:val="001766E3"/>
    <w:rsid w:val="001768FE"/>
    <w:rsid w:val="0017697D"/>
    <w:rsid w:val="00176985"/>
    <w:rsid w:val="00176AF2"/>
    <w:rsid w:val="00176BB1"/>
    <w:rsid w:val="00176BF5"/>
    <w:rsid w:val="00176C18"/>
    <w:rsid w:val="00176CBC"/>
    <w:rsid w:val="00176D48"/>
    <w:rsid w:val="00176E0A"/>
    <w:rsid w:val="00176E46"/>
    <w:rsid w:val="00176F83"/>
    <w:rsid w:val="00177166"/>
    <w:rsid w:val="00177209"/>
    <w:rsid w:val="0017727A"/>
    <w:rsid w:val="001772D9"/>
    <w:rsid w:val="001772E2"/>
    <w:rsid w:val="0017748E"/>
    <w:rsid w:val="00177540"/>
    <w:rsid w:val="001775DE"/>
    <w:rsid w:val="00177C3C"/>
    <w:rsid w:val="00177D9C"/>
    <w:rsid w:val="00177E09"/>
    <w:rsid w:val="00177E1D"/>
    <w:rsid w:val="00177E45"/>
    <w:rsid w:val="00177EF9"/>
    <w:rsid w:val="0018027D"/>
    <w:rsid w:val="0018052E"/>
    <w:rsid w:val="001807C0"/>
    <w:rsid w:val="0018080A"/>
    <w:rsid w:val="00180863"/>
    <w:rsid w:val="001808C6"/>
    <w:rsid w:val="00180AA9"/>
    <w:rsid w:val="00180B1E"/>
    <w:rsid w:val="00180C81"/>
    <w:rsid w:val="00180D38"/>
    <w:rsid w:val="00180DBE"/>
    <w:rsid w:val="00180E1E"/>
    <w:rsid w:val="00180FF1"/>
    <w:rsid w:val="00181034"/>
    <w:rsid w:val="001810F2"/>
    <w:rsid w:val="00181191"/>
    <w:rsid w:val="0018159A"/>
    <w:rsid w:val="001816B6"/>
    <w:rsid w:val="001817AD"/>
    <w:rsid w:val="001819F8"/>
    <w:rsid w:val="00181A9D"/>
    <w:rsid w:val="00181D32"/>
    <w:rsid w:val="00181E9D"/>
    <w:rsid w:val="00181EAD"/>
    <w:rsid w:val="00181EE8"/>
    <w:rsid w:val="00181F50"/>
    <w:rsid w:val="00182150"/>
    <w:rsid w:val="001823B3"/>
    <w:rsid w:val="001824A1"/>
    <w:rsid w:val="00182733"/>
    <w:rsid w:val="00182782"/>
    <w:rsid w:val="001828E7"/>
    <w:rsid w:val="001829C5"/>
    <w:rsid w:val="00182C08"/>
    <w:rsid w:val="0018305D"/>
    <w:rsid w:val="00183306"/>
    <w:rsid w:val="001833FE"/>
    <w:rsid w:val="00183413"/>
    <w:rsid w:val="001834F1"/>
    <w:rsid w:val="00183798"/>
    <w:rsid w:val="00183934"/>
    <w:rsid w:val="00183941"/>
    <w:rsid w:val="00183BAA"/>
    <w:rsid w:val="00183D93"/>
    <w:rsid w:val="0018403E"/>
    <w:rsid w:val="00184201"/>
    <w:rsid w:val="0018431E"/>
    <w:rsid w:val="00184380"/>
    <w:rsid w:val="00184603"/>
    <w:rsid w:val="001846A4"/>
    <w:rsid w:val="001846AE"/>
    <w:rsid w:val="00184731"/>
    <w:rsid w:val="00184878"/>
    <w:rsid w:val="0018495D"/>
    <w:rsid w:val="00184CF7"/>
    <w:rsid w:val="00184E9B"/>
    <w:rsid w:val="001853B0"/>
    <w:rsid w:val="001853F3"/>
    <w:rsid w:val="001856AA"/>
    <w:rsid w:val="001857D0"/>
    <w:rsid w:val="001859D6"/>
    <w:rsid w:val="001859E0"/>
    <w:rsid w:val="00185A38"/>
    <w:rsid w:val="00185CA3"/>
    <w:rsid w:val="00185E1F"/>
    <w:rsid w:val="0018602A"/>
    <w:rsid w:val="00186283"/>
    <w:rsid w:val="00186379"/>
    <w:rsid w:val="001864BF"/>
    <w:rsid w:val="0018668C"/>
    <w:rsid w:val="001867CD"/>
    <w:rsid w:val="001868AA"/>
    <w:rsid w:val="001868CE"/>
    <w:rsid w:val="00186901"/>
    <w:rsid w:val="0018698F"/>
    <w:rsid w:val="00186AEB"/>
    <w:rsid w:val="00186DA7"/>
    <w:rsid w:val="00186DFF"/>
    <w:rsid w:val="001873CF"/>
    <w:rsid w:val="001874C6"/>
    <w:rsid w:val="0018754B"/>
    <w:rsid w:val="001878C8"/>
    <w:rsid w:val="00187C9E"/>
    <w:rsid w:val="00187E9E"/>
    <w:rsid w:val="00190045"/>
    <w:rsid w:val="00190055"/>
    <w:rsid w:val="0019009C"/>
    <w:rsid w:val="00190160"/>
    <w:rsid w:val="001901C4"/>
    <w:rsid w:val="001902A4"/>
    <w:rsid w:val="001903F1"/>
    <w:rsid w:val="00190643"/>
    <w:rsid w:val="001907F7"/>
    <w:rsid w:val="00190959"/>
    <w:rsid w:val="00190A77"/>
    <w:rsid w:val="00190AC9"/>
    <w:rsid w:val="00190B1B"/>
    <w:rsid w:val="00190C12"/>
    <w:rsid w:val="00191329"/>
    <w:rsid w:val="0019145B"/>
    <w:rsid w:val="001914E1"/>
    <w:rsid w:val="0019186F"/>
    <w:rsid w:val="001918AA"/>
    <w:rsid w:val="001919C1"/>
    <w:rsid w:val="00191B63"/>
    <w:rsid w:val="00191D98"/>
    <w:rsid w:val="00191F9B"/>
    <w:rsid w:val="00192018"/>
    <w:rsid w:val="0019240B"/>
    <w:rsid w:val="001924D4"/>
    <w:rsid w:val="00192674"/>
    <w:rsid w:val="00192A84"/>
    <w:rsid w:val="00192B13"/>
    <w:rsid w:val="00192E81"/>
    <w:rsid w:val="00193249"/>
    <w:rsid w:val="001936F7"/>
    <w:rsid w:val="00193CA9"/>
    <w:rsid w:val="00193D18"/>
    <w:rsid w:val="00193F72"/>
    <w:rsid w:val="00193F8D"/>
    <w:rsid w:val="00193FE8"/>
    <w:rsid w:val="00194116"/>
    <w:rsid w:val="00194501"/>
    <w:rsid w:val="0019462C"/>
    <w:rsid w:val="00194BD3"/>
    <w:rsid w:val="00194E49"/>
    <w:rsid w:val="00194FAB"/>
    <w:rsid w:val="00195104"/>
    <w:rsid w:val="00195827"/>
    <w:rsid w:val="0019589F"/>
    <w:rsid w:val="001958F2"/>
    <w:rsid w:val="00195987"/>
    <w:rsid w:val="00195A25"/>
    <w:rsid w:val="00195E5F"/>
    <w:rsid w:val="00195EF2"/>
    <w:rsid w:val="00196313"/>
    <w:rsid w:val="00196461"/>
    <w:rsid w:val="00196583"/>
    <w:rsid w:val="001965A3"/>
    <w:rsid w:val="0019667D"/>
    <w:rsid w:val="001967D1"/>
    <w:rsid w:val="001969CF"/>
    <w:rsid w:val="001969EE"/>
    <w:rsid w:val="00196A16"/>
    <w:rsid w:val="00196D9F"/>
    <w:rsid w:val="00196E1E"/>
    <w:rsid w:val="001970AA"/>
    <w:rsid w:val="0019727B"/>
    <w:rsid w:val="0019755A"/>
    <w:rsid w:val="001975AE"/>
    <w:rsid w:val="0019760B"/>
    <w:rsid w:val="0019761A"/>
    <w:rsid w:val="0019786F"/>
    <w:rsid w:val="00197C72"/>
    <w:rsid w:val="00197EC9"/>
    <w:rsid w:val="00197F5D"/>
    <w:rsid w:val="001A01B1"/>
    <w:rsid w:val="001A0253"/>
    <w:rsid w:val="001A0643"/>
    <w:rsid w:val="001A0A35"/>
    <w:rsid w:val="001A0A60"/>
    <w:rsid w:val="001A0EBA"/>
    <w:rsid w:val="001A0F49"/>
    <w:rsid w:val="001A121A"/>
    <w:rsid w:val="001A1415"/>
    <w:rsid w:val="001A1712"/>
    <w:rsid w:val="001A17ED"/>
    <w:rsid w:val="001A18BF"/>
    <w:rsid w:val="001A198D"/>
    <w:rsid w:val="001A1A09"/>
    <w:rsid w:val="001A1BE4"/>
    <w:rsid w:val="001A1F45"/>
    <w:rsid w:val="001A2007"/>
    <w:rsid w:val="001A21D6"/>
    <w:rsid w:val="001A21FF"/>
    <w:rsid w:val="001A221D"/>
    <w:rsid w:val="001A226A"/>
    <w:rsid w:val="001A2272"/>
    <w:rsid w:val="001A2440"/>
    <w:rsid w:val="001A2673"/>
    <w:rsid w:val="001A28ED"/>
    <w:rsid w:val="001A2BAC"/>
    <w:rsid w:val="001A3181"/>
    <w:rsid w:val="001A31DF"/>
    <w:rsid w:val="001A32F6"/>
    <w:rsid w:val="001A32FB"/>
    <w:rsid w:val="001A3713"/>
    <w:rsid w:val="001A3BA9"/>
    <w:rsid w:val="001A3D1B"/>
    <w:rsid w:val="001A3D35"/>
    <w:rsid w:val="001A3D3E"/>
    <w:rsid w:val="001A4172"/>
    <w:rsid w:val="001A43F1"/>
    <w:rsid w:val="001A4527"/>
    <w:rsid w:val="001A4530"/>
    <w:rsid w:val="001A492E"/>
    <w:rsid w:val="001A49CD"/>
    <w:rsid w:val="001A4B8E"/>
    <w:rsid w:val="001A4CD0"/>
    <w:rsid w:val="001A4E1C"/>
    <w:rsid w:val="001A5180"/>
    <w:rsid w:val="001A548E"/>
    <w:rsid w:val="001A549A"/>
    <w:rsid w:val="001A565D"/>
    <w:rsid w:val="001A57B7"/>
    <w:rsid w:val="001A586F"/>
    <w:rsid w:val="001A5B49"/>
    <w:rsid w:val="001A5BA7"/>
    <w:rsid w:val="001A5C97"/>
    <w:rsid w:val="001A5FA2"/>
    <w:rsid w:val="001A61D5"/>
    <w:rsid w:val="001A6295"/>
    <w:rsid w:val="001A629A"/>
    <w:rsid w:val="001A632E"/>
    <w:rsid w:val="001A6531"/>
    <w:rsid w:val="001A6883"/>
    <w:rsid w:val="001A6A4A"/>
    <w:rsid w:val="001A6A71"/>
    <w:rsid w:val="001A6B04"/>
    <w:rsid w:val="001A6C61"/>
    <w:rsid w:val="001A6CE3"/>
    <w:rsid w:val="001A6CEA"/>
    <w:rsid w:val="001A6E37"/>
    <w:rsid w:val="001A70EA"/>
    <w:rsid w:val="001A71BF"/>
    <w:rsid w:val="001A7354"/>
    <w:rsid w:val="001A73BE"/>
    <w:rsid w:val="001A761F"/>
    <w:rsid w:val="001A7AEB"/>
    <w:rsid w:val="001A7B42"/>
    <w:rsid w:val="001A7B66"/>
    <w:rsid w:val="001A7BD2"/>
    <w:rsid w:val="001A7E45"/>
    <w:rsid w:val="001A7EE4"/>
    <w:rsid w:val="001B01A7"/>
    <w:rsid w:val="001B01DE"/>
    <w:rsid w:val="001B0805"/>
    <w:rsid w:val="001B09D4"/>
    <w:rsid w:val="001B09EC"/>
    <w:rsid w:val="001B0B8F"/>
    <w:rsid w:val="001B0E69"/>
    <w:rsid w:val="001B0EDD"/>
    <w:rsid w:val="001B0F82"/>
    <w:rsid w:val="001B1346"/>
    <w:rsid w:val="001B14EB"/>
    <w:rsid w:val="001B15E0"/>
    <w:rsid w:val="001B1B57"/>
    <w:rsid w:val="001B1C5B"/>
    <w:rsid w:val="001B1C98"/>
    <w:rsid w:val="001B1C9D"/>
    <w:rsid w:val="001B1D3A"/>
    <w:rsid w:val="001B1E05"/>
    <w:rsid w:val="001B2040"/>
    <w:rsid w:val="001B2247"/>
    <w:rsid w:val="001B232A"/>
    <w:rsid w:val="001B2355"/>
    <w:rsid w:val="001B23A0"/>
    <w:rsid w:val="001B240C"/>
    <w:rsid w:val="001B2468"/>
    <w:rsid w:val="001B2788"/>
    <w:rsid w:val="001B27D6"/>
    <w:rsid w:val="001B2B4D"/>
    <w:rsid w:val="001B2BC1"/>
    <w:rsid w:val="001B2BF9"/>
    <w:rsid w:val="001B2DD5"/>
    <w:rsid w:val="001B2EB6"/>
    <w:rsid w:val="001B31A5"/>
    <w:rsid w:val="001B32E9"/>
    <w:rsid w:val="001B35F1"/>
    <w:rsid w:val="001B3705"/>
    <w:rsid w:val="001B3A56"/>
    <w:rsid w:val="001B3B9D"/>
    <w:rsid w:val="001B3ED1"/>
    <w:rsid w:val="001B3F94"/>
    <w:rsid w:val="001B4014"/>
    <w:rsid w:val="001B40A8"/>
    <w:rsid w:val="001B40C1"/>
    <w:rsid w:val="001B4212"/>
    <w:rsid w:val="001B4287"/>
    <w:rsid w:val="001B4528"/>
    <w:rsid w:val="001B452F"/>
    <w:rsid w:val="001B45A2"/>
    <w:rsid w:val="001B472A"/>
    <w:rsid w:val="001B490D"/>
    <w:rsid w:val="001B4DED"/>
    <w:rsid w:val="001B4F27"/>
    <w:rsid w:val="001B5826"/>
    <w:rsid w:val="001B5B0A"/>
    <w:rsid w:val="001B5BAA"/>
    <w:rsid w:val="001B5D9F"/>
    <w:rsid w:val="001B5F24"/>
    <w:rsid w:val="001B5F63"/>
    <w:rsid w:val="001B61F5"/>
    <w:rsid w:val="001B62CE"/>
    <w:rsid w:val="001B6335"/>
    <w:rsid w:val="001B63AA"/>
    <w:rsid w:val="001B6487"/>
    <w:rsid w:val="001B6859"/>
    <w:rsid w:val="001B68F5"/>
    <w:rsid w:val="001B6932"/>
    <w:rsid w:val="001B6A5E"/>
    <w:rsid w:val="001B6A80"/>
    <w:rsid w:val="001B6A84"/>
    <w:rsid w:val="001B6E6E"/>
    <w:rsid w:val="001B6F06"/>
    <w:rsid w:val="001B713C"/>
    <w:rsid w:val="001B7251"/>
    <w:rsid w:val="001B77FE"/>
    <w:rsid w:val="001B789F"/>
    <w:rsid w:val="001B79B1"/>
    <w:rsid w:val="001B7C75"/>
    <w:rsid w:val="001B7C8A"/>
    <w:rsid w:val="001B7EDF"/>
    <w:rsid w:val="001B7EFE"/>
    <w:rsid w:val="001C0019"/>
    <w:rsid w:val="001C008B"/>
    <w:rsid w:val="001C017F"/>
    <w:rsid w:val="001C0439"/>
    <w:rsid w:val="001C058A"/>
    <w:rsid w:val="001C0785"/>
    <w:rsid w:val="001C07D0"/>
    <w:rsid w:val="001C07D7"/>
    <w:rsid w:val="001C07F6"/>
    <w:rsid w:val="001C09A1"/>
    <w:rsid w:val="001C09CC"/>
    <w:rsid w:val="001C0C63"/>
    <w:rsid w:val="001C0D1D"/>
    <w:rsid w:val="001C0E56"/>
    <w:rsid w:val="001C0E97"/>
    <w:rsid w:val="001C0EAE"/>
    <w:rsid w:val="001C135C"/>
    <w:rsid w:val="001C13F4"/>
    <w:rsid w:val="001C140A"/>
    <w:rsid w:val="001C16DA"/>
    <w:rsid w:val="001C16E0"/>
    <w:rsid w:val="001C1747"/>
    <w:rsid w:val="001C17A0"/>
    <w:rsid w:val="001C17B0"/>
    <w:rsid w:val="001C1836"/>
    <w:rsid w:val="001C1873"/>
    <w:rsid w:val="001C1B11"/>
    <w:rsid w:val="001C1DDE"/>
    <w:rsid w:val="001C1E56"/>
    <w:rsid w:val="001C2CCF"/>
    <w:rsid w:val="001C2D91"/>
    <w:rsid w:val="001C2E73"/>
    <w:rsid w:val="001C2EB2"/>
    <w:rsid w:val="001C331C"/>
    <w:rsid w:val="001C33A4"/>
    <w:rsid w:val="001C35B8"/>
    <w:rsid w:val="001C36A4"/>
    <w:rsid w:val="001C383D"/>
    <w:rsid w:val="001C38EC"/>
    <w:rsid w:val="001C3BCA"/>
    <w:rsid w:val="001C40AA"/>
    <w:rsid w:val="001C4155"/>
    <w:rsid w:val="001C437C"/>
    <w:rsid w:val="001C43D4"/>
    <w:rsid w:val="001C471A"/>
    <w:rsid w:val="001C493C"/>
    <w:rsid w:val="001C4A1C"/>
    <w:rsid w:val="001C506B"/>
    <w:rsid w:val="001C50FF"/>
    <w:rsid w:val="001C51EE"/>
    <w:rsid w:val="001C52AE"/>
    <w:rsid w:val="001C5448"/>
    <w:rsid w:val="001C5592"/>
    <w:rsid w:val="001C5638"/>
    <w:rsid w:val="001C564D"/>
    <w:rsid w:val="001C57A8"/>
    <w:rsid w:val="001C590F"/>
    <w:rsid w:val="001C5EEE"/>
    <w:rsid w:val="001C61C8"/>
    <w:rsid w:val="001C633A"/>
    <w:rsid w:val="001C6473"/>
    <w:rsid w:val="001C6654"/>
    <w:rsid w:val="001C66B2"/>
    <w:rsid w:val="001C6A16"/>
    <w:rsid w:val="001C6A1E"/>
    <w:rsid w:val="001C6A31"/>
    <w:rsid w:val="001C6B90"/>
    <w:rsid w:val="001C6DCF"/>
    <w:rsid w:val="001C70DB"/>
    <w:rsid w:val="001C788F"/>
    <w:rsid w:val="001C7A03"/>
    <w:rsid w:val="001C7A71"/>
    <w:rsid w:val="001C7AE8"/>
    <w:rsid w:val="001C7D0D"/>
    <w:rsid w:val="001C7D81"/>
    <w:rsid w:val="001C7EC5"/>
    <w:rsid w:val="001C7EC7"/>
    <w:rsid w:val="001C7F71"/>
    <w:rsid w:val="001D0012"/>
    <w:rsid w:val="001D01C0"/>
    <w:rsid w:val="001D01D7"/>
    <w:rsid w:val="001D01DB"/>
    <w:rsid w:val="001D02B7"/>
    <w:rsid w:val="001D052D"/>
    <w:rsid w:val="001D061B"/>
    <w:rsid w:val="001D079D"/>
    <w:rsid w:val="001D0974"/>
    <w:rsid w:val="001D097F"/>
    <w:rsid w:val="001D0A6E"/>
    <w:rsid w:val="001D0B7A"/>
    <w:rsid w:val="001D0BB3"/>
    <w:rsid w:val="001D0F24"/>
    <w:rsid w:val="001D0FAD"/>
    <w:rsid w:val="001D103E"/>
    <w:rsid w:val="001D116D"/>
    <w:rsid w:val="001D11A0"/>
    <w:rsid w:val="001D1452"/>
    <w:rsid w:val="001D15DC"/>
    <w:rsid w:val="001D16D5"/>
    <w:rsid w:val="001D196E"/>
    <w:rsid w:val="001D1B25"/>
    <w:rsid w:val="001D1C2A"/>
    <w:rsid w:val="001D1E44"/>
    <w:rsid w:val="001D1E85"/>
    <w:rsid w:val="001D1F7C"/>
    <w:rsid w:val="001D201D"/>
    <w:rsid w:val="001D20A1"/>
    <w:rsid w:val="001D2134"/>
    <w:rsid w:val="001D241F"/>
    <w:rsid w:val="001D24DC"/>
    <w:rsid w:val="001D250B"/>
    <w:rsid w:val="001D2666"/>
    <w:rsid w:val="001D2AA7"/>
    <w:rsid w:val="001D2B04"/>
    <w:rsid w:val="001D2B27"/>
    <w:rsid w:val="001D2C13"/>
    <w:rsid w:val="001D2C6C"/>
    <w:rsid w:val="001D2E87"/>
    <w:rsid w:val="001D2EB6"/>
    <w:rsid w:val="001D2F51"/>
    <w:rsid w:val="001D326A"/>
    <w:rsid w:val="001D352D"/>
    <w:rsid w:val="001D36B0"/>
    <w:rsid w:val="001D37E6"/>
    <w:rsid w:val="001D3A33"/>
    <w:rsid w:val="001D3C2B"/>
    <w:rsid w:val="001D3CC4"/>
    <w:rsid w:val="001D3D3E"/>
    <w:rsid w:val="001D43E6"/>
    <w:rsid w:val="001D457D"/>
    <w:rsid w:val="001D4852"/>
    <w:rsid w:val="001D48BD"/>
    <w:rsid w:val="001D4B40"/>
    <w:rsid w:val="001D51C7"/>
    <w:rsid w:val="001D55F3"/>
    <w:rsid w:val="001D584B"/>
    <w:rsid w:val="001D5BB4"/>
    <w:rsid w:val="001D5C5F"/>
    <w:rsid w:val="001D5D2B"/>
    <w:rsid w:val="001D5D64"/>
    <w:rsid w:val="001D614F"/>
    <w:rsid w:val="001D6484"/>
    <w:rsid w:val="001D64DA"/>
    <w:rsid w:val="001D65C9"/>
    <w:rsid w:val="001D66F6"/>
    <w:rsid w:val="001D6801"/>
    <w:rsid w:val="001D6BEA"/>
    <w:rsid w:val="001D6D35"/>
    <w:rsid w:val="001D6DD4"/>
    <w:rsid w:val="001D6F6B"/>
    <w:rsid w:val="001D70F9"/>
    <w:rsid w:val="001D7275"/>
    <w:rsid w:val="001D7310"/>
    <w:rsid w:val="001D7728"/>
    <w:rsid w:val="001D7792"/>
    <w:rsid w:val="001D7971"/>
    <w:rsid w:val="001D7C23"/>
    <w:rsid w:val="001D7E24"/>
    <w:rsid w:val="001E000B"/>
    <w:rsid w:val="001E0241"/>
    <w:rsid w:val="001E03F6"/>
    <w:rsid w:val="001E044B"/>
    <w:rsid w:val="001E04B8"/>
    <w:rsid w:val="001E04C0"/>
    <w:rsid w:val="001E0AED"/>
    <w:rsid w:val="001E0C04"/>
    <w:rsid w:val="001E0D3F"/>
    <w:rsid w:val="001E0EE5"/>
    <w:rsid w:val="001E0FBF"/>
    <w:rsid w:val="001E11A2"/>
    <w:rsid w:val="001E12C0"/>
    <w:rsid w:val="001E1360"/>
    <w:rsid w:val="001E1904"/>
    <w:rsid w:val="001E1C75"/>
    <w:rsid w:val="001E1DE1"/>
    <w:rsid w:val="001E1EB9"/>
    <w:rsid w:val="001E20EB"/>
    <w:rsid w:val="001E2114"/>
    <w:rsid w:val="001E21D4"/>
    <w:rsid w:val="001E2A4C"/>
    <w:rsid w:val="001E2A4F"/>
    <w:rsid w:val="001E33ED"/>
    <w:rsid w:val="001E3971"/>
    <w:rsid w:val="001E3C4F"/>
    <w:rsid w:val="001E3C66"/>
    <w:rsid w:val="001E3D8B"/>
    <w:rsid w:val="001E3ED5"/>
    <w:rsid w:val="001E3FCE"/>
    <w:rsid w:val="001E419A"/>
    <w:rsid w:val="001E41BA"/>
    <w:rsid w:val="001E4213"/>
    <w:rsid w:val="001E4310"/>
    <w:rsid w:val="001E435D"/>
    <w:rsid w:val="001E43A8"/>
    <w:rsid w:val="001E4411"/>
    <w:rsid w:val="001E4473"/>
    <w:rsid w:val="001E4758"/>
    <w:rsid w:val="001E4B1E"/>
    <w:rsid w:val="001E4F54"/>
    <w:rsid w:val="001E5019"/>
    <w:rsid w:val="001E5107"/>
    <w:rsid w:val="001E52D8"/>
    <w:rsid w:val="001E5412"/>
    <w:rsid w:val="001E5810"/>
    <w:rsid w:val="001E58BC"/>
    <w:rsid w:val="001E5900"/>
    <w:rsid w:val="001E59BD"/>
    <w:rsid w:val="001E5E0E"/>
    <w:rsid w:val="001E5F8D"/>
    <w:rsid w:val="001E6013"/>
    <w:rsid w:val="001E6146"/>
    <w:rsid w:val="001E61CA"/>
    <w:rsid w:val="001E62AA"/>
    <w:rsid w:val="001E6408"/>
    <w:rsid w:val="001E6788"/>
    <w:rsid w:val="001E67BB"/>
    <w:rsid w:val="001E6B12"/>
    <w:rsid w:val="001E6E7B"/>
    <w:rsid w:val="001E73FD"/>
    <w:rsid w:val="001E76E7"/>
    <w:rsid w:val="001E77ED"/>
    <w:rsid w:val="001E789C"/>
    <w:rsid w:val="001E78E2"/>
    <w:rsid w:val="001E78EB"/>
    <w:rsid w:val="001E7E16"/>
    <w:rsid w:val="001F0077"/>
    <w:rsid w:val="001F0590"/>
    <w:rsid w:val="001F05AF"/>
    <w:rsid w:val="001F0AA8"/>
    <w:rsid w:val="001F0B05"/>
    <w:rsid w:val="001F1136"/>
    <w:rsid w:val="001F1207"/>
    <w:rsid w:val="001F12E4"/>
    <w:rsid w:val="001F1759"/>
    <w:rsid w:val="001F1A54"/>
    <w:rsid w:val="001F1E1B"/>
    <w:rsid w:val="001F1EA6"/>
    <w:rsid w:val="001F226F"/>
    <w:rsid w:val="001F23A9"/>
    <w:rsid w:val="001F2AC4"/>
    <w:rsid w:val="001F2B29"/>
    <w:rsid w:val="001F2C59"/>
    <w:rsid w:val="001F2CC0"/>
    <w:rsid w:val="001F2D1A"/>
    <w:rsid w:val="001F2DE6"/>
    <w:rsid w:val="001F2F4E"/>
    <w:rsid w:val="001F2FE5"/>
    <w:rsid w:val="001F3023"/>
    <w:rsid w:val="001F3241"/>
    <w:rsid w:val="001F32C5"/>
    <w:rsid w:val="001F34EC"/>
    <w:rsid w:val="001F3630"/>
    <w:rsid w:val="001F3A47"/>
    <w:rsid w:val="001F3AC6"/>
    <w:rsid w:val="001F3B19"/>
    <w:rsid w:val="001F3B48"/>
    <w:rsid w:val="001F41EF"/>
    <w:rsid w:val="001F42FD"/>
    <w:rsid w:val="001F4728"/>
    <w:rsid w:val="001F47B8"/>
    <w:rsid w:val="001F4924"/>
    <w:rsid w:val="001F4D91"/>
    <w:rsid w:val="001F50D4"/>
    <w:rsid w:val="001F53E2"/>
    <w:rsid w:val="001F566F"/>
    <w:rsid w:val="001F56B3"/>
    <w:rsid w:val="001F5C62"/>
    <w:rsid w:val="001F600D"/>
    <w:rsid w:val="001F6024"/>
    <w:rsid w:val="001F62AC"/>
    <w:rsid w:val="001F6495"/>
    <w:rsid w:val="001F6783"/>
    <w:rsid w:val="001F69D2"/>
    <w:rsid w:val="001F6E24"/>
    <w:rsid w:val="001F6EB9"/>
    <w:rsid w:val="001F6EFC"/>
    <w:rsid w:val="001F6FA8"/>
    <w:rsid w:val="001F70EC"/>
    <w:rsid w:val="001F7226"/>
    <w:rsid w:val="001F7437"/>
    <w:rsid w:val="001F74F5"/>
    <w:rsid w:val="001F7667"/>
    <w:rsid w:val="001F7696"/>
    <w:rsid w:val="001F77D9"/>
    <w:rsid w:val="001F7BF4"/>
    <w:rsid w:val="001F7D5D"/>
    <w:rsid w:val="001F7EEC"/>
    <w:rsid w:val="00200060"/>
    <w:rsid w:val="00200118"/>
    <w:rsid w:val="0020058B"/>
    <w:rsid w:val="002005D8"/>
    <w:rsid w:val="002006A9"/>
    <w:rsid w:val="00200B50"/>
    <w:rsid w:val="00200BE4"/>
    <w:rsid w:val="00200E31"/>
    <w:rsid w:val="002013AA"/>
    <w:rsid w:val="0020149A"/>
    <w:rsid w:val="00201504"/>
    <w:rsid w:val="0020178D"/>
    <w:rsid w:val="00201AD2"/>
    <w:rsid w:val="00201B12"/>
    <w:rsid w:val="00201FF0"/>
    <w:rsid w:val="002020BC"/>
    <w:rsid w:val="002021C7"/>
    <w:rsid w:val="00202452"/>
    <w:rsid w:val="002025AA"/>
    <w:rsid w:val="002028BD"/>
    <w:rsid w:val="00202A38"/>
    <w:rsid w:val="00202D29"/>
    <w:rsid w:val="00202ECC"/>
    <w:rsid w:val="0020300C"/>
    <w:rsid w:val="002031CB"/>
    <w:rsid w:val="002032D5"/>
    <w:rsid w:val="0020345A"/>
    <w:rsid w:val="002035DE"/>
    <w:rsid w:val="002038AF"/>
    <w:rsid w:val="00203B88"/>
    <w:rsid w:val="0020402B"/>
    <w:rsid w:val="0020440B"/>
    <w:rsid w:val="0020446A"/>
    <w:rsid w:val="00204789"/>
    <w:rsid w:val="00204B1D"/>
    <w:rsid w:val="00204B6D"/>
    <w:rsid w:val="00204C14"/>
    <w:rsid w:val="00204D72"/>
    <w:rsid w:val="00204D9D"/>
    <w:rsid w:val="002051A2"/>
    <w:rsid w:val="002051F9"/>
    <w:rsid w:val="002052A9"/>
    <w:rsid w:val="002054E4"/>
    <w:rsid w:val="002055CB"/>
    <w:rsid w:val="00205721"/>
    <w:rsid w:val="00205897"/>
    <w:rsid w:val="00205BAF"/>
    <w:rsid w:val="00205C27"/>
    <w:rsid w:val="00206035"/>
    <w:rsid w:val="0020604D"/>
    <w:rsid w:val="0020635E"/>
    <w:rsid w:val="00206CBD"/>
    <w:rsid w:val="00206D53"/>
    <w:rsid w:val="00206EEE"/>
    <w:rsid w:val="00206EFC"/>
    <w:rsid w:val="00206FDC"/>
    <w:rsid w:val="0020705B"/>
    <w:rsid w:val="002070BB"/>
    <w:rsid w:val="0020711D"/>
    <w:rsid w:val="0020712D"/>
    <w:rsid w:val="0020724A"/>
    <w:rsid w:val="00207515"/>
    <w:rsid w:val="00207730"/>
    <w:rsid w:val="002077DE"/>
    <w:rsid w:val="00207AEE"/>
    <w:rsid w:val="00207C5A"/>
    <w:rsid w:val="00207D6E"/>
    <w:rsid w:val="002100B3"/>
    <w:rsid w:val="00210319"/>
    <w:rsid w:val="0021056D"/>
    <w:rsid w:val="0021056F"/>
    <w:rsid w:val="002106E2"/>
    <w:rsid w:val="00210822"/>
    <w:rsid w:val="002108FB"/>
    <w:rsid w:val="00210916"/>
    <w:rsid w:val="0021099B"/>
    <w:rsid w:val="00210B6C"/>
    <w:rsid w:val="00210B6E"/>
    <w:rsid w:val="00210B88"/>
    <w:rsid w:val="00210D45"/>
    <w:rsid w:val="00210E78"/>
    <w:rsid w:val="00210F81"/>
    <w:rsid w:val="0021112E"/>
    <w:rsid w:val="002111B6"/>
    <w:rsid w:val="002112DB"/>
    <w:rsid w:val="00211394"/>
    <w:rsid w:val="00211438"/>
    <w:rsid w:val="00211981"/>
    <w:rsid w:val="002119A4"/>
    <w:rsid w:val="00211A14"/>
    <w:rsid w:val="00211CD0"/>
    <w:rsid w:val="00211E81"/>
    <w:rsid w:val="002120E8"/>
    <w:rsid w:val="00212335"/>
    <w:rsid w:val="00212552"/>
    <w:rsid w:val="0021267A"/>
    <w:rsid w:val="002126E1"/>
    <w:rsid w:val="00212911"/>
    <w:rsid w:val="002129EA"/>
    <w:rsid w:val="00212B18"/>
    <w:rsid w:val="00212BAE"/>
    <w:rsid w:val="00213045"/>
    <w:rsid w:val="002130B2"/>
    <w:rsid w:val="002130C4"/>
    <w:rsid w:val="0021315E"/>
    <w:rsid w:val="002131CD"/>
    <w:rsid w:val="002133D4"/>
    <w:rsid w:val="002135AE"/>
    <w:rsid w:val="0021370A"/>
    <w:rsid w:val="002138BF"/>
    <w:rsid w:val="00213EC2"/>
    <w:rsid w:val="00214001"/>
    <w:rsid w:val="00214189"/>
    <w:rsid w:val="0021429D"/>
    <w:rsid w:val="00214312"/>
    <w:rsid w:val="002145DE"/>
    <w:rsid w:val="00214606"/>
    <w:rsid w:val="002146F5"/>
    <w:rsid w:val="00214AD9"/>
    <w:rsid w:val="00214B2B"/>
    <w:rsid w:val="00214DFD"/>
    <w:rsid w:val="00215008"/>
    <w:rsid w:val="00215062"/>
    <w:rsid w:val="00215546"/>
    <w:rsid w:val="002155A1"/>
    <w:rsid w:val="002157FB"/>
    <w:rsid w:val="00215838"/>
    <w:rsid w:val="0021583C"/>
    <w:rsid w:val="00215B43"/>
    <w:rsid w:val="00215BDB"/>
    <w:rsid w:val="00215CF0"/>
    <w:rsid w:val="00215E76"/>
    <w:rsid w:val="00215FCA"/>
    <w:rsid w:val="00215FD4"/>
    <w:rsid w:val="0021634C"/>
    <w:rsid w:val="002163B3"/>
    <w:rsid w:val="00216418"/>
    <w:rsid w:val="00216427"/>
    <w:rsid w:val="002165F6"/>
    <w:rsid w:val="00216728"/>
    <w:rsid w:val="002167EF"/>
    <w:rsid w:val="0021699F"/>
    <w:rsid w:val="00216AB6"/>
    <w:rsid w:val="00216B44"/>
    <w:rsid w:val="00216BEA"/>
    <w:rsid w:val="00216C01"/>
    <w:rsid w:val="00216C6B"/>
    <w:rsid w:val="00216EF5"/>
    <w:rsid w:val="0021707F"/>
    <w:rsid w:val="00217142"/>
    <w:rsid w:val="00217868"/>
    <w:rsid w:val="00217895"/>
    <w:rsid w:val="00217E84"/>
    <w:rsid w:val="00217E88"/>
    <w:rsid w:val="00220014"/>
    <w:rsid w:val="0022003B"/>
    <w:rsid w:val="002201EE"/>
    <w:rsid w:val="002202B9"/>
    <w:rsid w:val="0022030B"/>
    <w:rsid w:val="00220329"/>
    <w:rsid w:val="0022059F"/>
    <w:rsid w:val="00220696"/>
    <w:rsid w:val="0022072F"/>
    <w:rsid w:val="00220867"/>
    <w:rsid w:val="002208DB"/>
    <w:rsid w:val="00220C6F"/>
    <w:rsid w:val="00220DF7"/>
    <w:rsid w:val="00220F8D"/>
    <w:rsid w:val="00221231"/>
    <w:rsid w:val="002212B8"/>
    <w:rsid w:val="002212C1"/>
    <w:rsid w:val="002213B0"/>
    <w:rsid w:val="00221691"/>
    <w:rsid w:val="002217EB"/>
    <w:rsid w:val="00221929"/>
    <w:rsid w:val="00221D70"/>
    <w:rsid w:val="00221E94"/>
    <w:rsid w:val="00221EE6"/>
    <w:rsid w:val="00222452"/>
    <w:rsid w:val="0022282B"/>
    <w:rsid w:val="00222BDD"/>
    <w:rsid w:val="00222F1B"/>
    <w:rsid w:val="002231E4"/>
    <w:rsid w:val="0022342F"/>
    <w:rsid w:val="0022349F"/>
    <w:rsid w:val="002236F7"/>
    <w:rsid w:val="0022370C"/>
    <w:rsid w:val="00223C58"/>
    <w:rsid w:val="00223CF1"/>
    <w:rsid w:val="00223F2E"/>
    <w:rsid w:val="00223F4A"/>
    <w:rsid w:val="00224190"/>
    <w:rsid w:val="00224635"/>
    <w:rsid w:val="002247D7"/>
    <w:rsid w:val="00224844"/>
    <w:rsid w:val="002249BA"/>
    <w:rsid w:val="00224A41"/>
    <w:rsid w:val="00224B07"/>
    <w:rsid w:val="00224B33"/>
    <w:rsid w:val="00224B3E"/>
    <w:rsid w:val="002250DC"/>
    <w:rsid w:val="002252B6"/>
    <w:rsid w:val="00225428"/>
    <w:rsid w:val="00225539"/>
    <w:rsid w:val="00225612"/>
    <w:rsid w:val="00225A51"/>
    <w:rsid w:val="00225B1A"/>
    <w:rsid w:val="00225B8E"/>
    <w:rsid w:val="0022643E"/>
    <w:rsid w:val="002264EB"/>
    <w:rsid w:val="00226562"/>
    <w:rsid w:val="002265C8"/>
    <w:rsid w:val="002268BB"/>
    <w:rsid w:val="00226B6B"/>
    <w:rsid w:val="00226C40"/>
    <w:rsid w:val="00226CAE"/>
    <w:rsid w:val="00226D1B"/>
    <w:rsid w:val="00226D96"/>
    <w:rsid w:val="00226DCC"/>
    <w:rsid w:val="00226F0C"/>
    <w:rsid w:val="00226FE4"/>
    <w:rsid w:val="002270F5"/>
    <w:rsid w:val="00227204"/>
    <w:rsid w:val="0022725C"/>
    <w:rsid w:val="002274F5"/>
    <w:rsid w:val="00227595"/>
    <w:rsid w:val="002276E6"/>
    <w:rsid w:val="00227865"/>
    <w:rsid w:val="00227B54"/>
    <w:rsid w:val="00227D0E"/>
    <w:rsid w:val="00227DC8"/>
    <w:rsid w:val="002300C6"/>
    <w:rsid w:val="00230204"/>
    <w:rsid w:val="00230590"/>
    <w:rsid w:val="002307A9"/>
    <w:rsid w:val="00230847"/>
    <w:rsid w:val="00230BF9"/>
    <w:rsid w:val="00230CB6"/>
    <w:rsid w:val="00230F76"/>
    <w:rsid w:val="00231025"/>
    <w:rsid w:val="00231242"/>
    <w:rsid w:val="00231433"/>
    <w:rsid w:val="00231465"/>
    <w:rsid w:val="0023179A"/>
    <w:rsid w:val="00231954"/>
    <w:rsid w:val="00231AF4"/>
    <w:rsid w:val="0023223B"/>
    <w:rsid w:val="00232588"/>
    <w:rsid w:val="002326F3"/>
    <w:rsid w:val="002327D7"/>
    <w:rsid w:val="00232E24"/>
    <w:rsid w:val="00232E28"/>
    <w:rsid w:val="00232F21"/>
    <w:rsid w:val="0023315D"/>
    <w:rsid w:val="002331D7"/>
    <w:rsid w:val="002331F5"/>
    <w:rsid w:val="0023340C"/>
    <w:rsid w:val="002338B3"/>
    <w:rsid w:val="002338E8"/>
    <w:rsid w:val="002338FA"/>
    <w:rsid w:val="00233CF6"/>
    <w:rsid w:val="00233ED9"/>
    <w:rsid w:val="0023412E"/>
    <w:rsid w:val="0023419E"/>
    <w:rsid w:val="0023420C"/>
    <w:rsid w:val="00234421"/>
    <w:rsid w:val="0023470E"/>
    <w:rsid w:val="0023475C"/>
    <w:rsid w:val="00234A4B"/>
    <w:rsid w:val="00234B19"/>
    <w:rsid w:val="00234D33"/>
    <w:rsid w:val="002350C7"/>
    <w:rsid w:val="002353A9"/>
    <w:rsid w:val="002353BA"/>
    <w:rsid w:val="002353C7"/>
    <w:rsid w:val="00235871"/>
    <w:rsid w:val="00235926"/>
    <w:rsid w:val="00235C4B"/>
    <w:rsid w:val="00235CB8"/>
    <w:rsid w:val="00235D2F"/>
    <w:rsid w:val="00235E91"/>
    <w:rsid w:val="002360E6"/>
    <w:rsid w:val="00236154"/>
    <w:rsid w:val="002362D5"/>
    <w:rsid w:val="00236495"/>
    <w:rsid w:val="0023684F"/>
    <w:rsid w:val="002368B6"/>
    <w:rsid w:val="00236A99"/>
    <w:rsid w:val="00236B85"/>
    <w:rsid w:val="00236B9C"/>
    <w:rsid w:val="00237073"/>
    <w:rsid w:val="002370E0"/>
    <w:rsid w:val="002374B1"/>
    <w:rsid w:val="00237C64"/>
    <w:rsid w:val="00237F28"/>
    <w:rsid w:val="00237F7E"/>
    <w:rsid w:val="00240217"/>
    <w:rsid w:val="002402A1"/>
    <w:rsid w:val="002404D8"/>
    <w:rsid w:val="002404E3"/>
    <w:rsid w:val="002405CE"/>
    <w:rsid w:val="002406DB"/>
    <w:rsid w:val="002407AD"/>
    <w:rsid w:val="002407D9"/>
    <w:rsid w:val="0024084E"/>
    <w:rsid w:val="0024088C"/>
    <w:rsid w:val="00240D5A"/>
    <w:rsid w:val="00240E63"/>
    <w:rsid w:val="00240EB6"/>
    <w:rsid w:val="00240F13"/>
    <w:rsid w:val="00241525"/>
    <w:rsid w:val="00241682"/>
    <w:rsid w:val="002417F3"/>
    <w:rsid w:val="0024199A"/>
    <w:rsid w:val="002419B5"/>
    <w:rsid w:val="00241A13"/>
    <w:rsid w:val="00241AD0"/>
    <w:rsid w:val="00241E59"/>
    <w:rsid w:val="002421B0"/>
    <w:rsid w:val="00242298"/>
    <w:rsid w:val="00242948"/>
    <w:rsid w:val="00242AF3"/>
    <w:rsid w:val="00242D1B"/>
    <w:rsid w:val="00242E52"/>
    <w:rsid w:val="00242F41"/>
    <w:rsid w:val="00242FB0"/>
    <w:rsid w:val="00243057"/>
    <w:rsid w:val="002430E3"/>
    <w:rsid w:val="0024319F"/>
    <w:rsid w:val="00243376"/>
    <w:rsid w:val="00243476"/>
    <w:rsid w:val="0024348E"/>
    <w:rsid w:val="00243671"/>
    <w:rsid w:val="0024377A"/>
    <w:rsid w:val="002437A3"/>
    <w:rsid w:val="00243A6B"/>
    <w:rsid w:val="00243ACF"/>
    <w:rsid w:val="00243AF3"/>
    <w:rsid w:val="00243BDB"/>
    <w:rsid w:val="00243D8D"/>
    <w:rsid w:val="00243E18"/>
    <w:rsid w:val="00243E65"/>
    <w:rsid w:val="00243EBF"/>
    <w:rsid w:val="00243F3B"/>
    <w:rsid w:val="00243FAE"/>
    <w:rsid w:val="00243FBF"/>
    <w:rsid w:val="002445A4"/>
    <w:rsid w:val="00244773"/>
    <w:rsid w:val="002448FF"/>
    <w:rsid w:val="00244919"/>
    <w:rsid w:val="00244939"/>
    <w:rsid w:val="00244EBE"/>
    <w:rsid w:val="00244ED4"/>
    <w:rsid w:val="00244F03"/>
    <w:rsid w:val="00244F4E"/>
    <w:rsid w:val="002451E7"/>
    <w:rsid w:val="0024524F"/>
    <w:rsid w:val="002453DC"/>
    <w:rsid w:val="00245437"/>
    <w:rsid w:val="00245524"/>
    <w:rsid w:val="00245605"/>
    <w:rsid w:val="00245609"/>
    <w:rsid w:val="00245B02"/>
    <w:rsid w:val="00245C9D"/>
    <w:rsid w:val="00245D87"/>
    <w:rsid w:val="002462BC"/>
    <w:rsid w:val="002464C7"/>
    <w:rsid w:val="0024652C"/>
    <w:rsid w:val="00246630"/>
    <w:rsid w:val="00246867"/>
    <w:rsid w:val="002468CC"/>
    <w:rsid w:val="00246924"/>
    <w:rsid w:val="002469C9"/>
    <w:rsid w:val="00246A06"/>
    <w:rsid w:val="00246C8E"/>
    <w:rsid w:val="00246D7F"/>
    <w:rsid w:val="00246EA8"/>
    <w:rsid w:val="00246FE4"/>
    <w:rsid w:val="00246FFF"/>
    <w:rsid w:val="00247148"/>
    <w:rsid w:val="0024733E"/>
    <w:rsid w:val="00247441"/>
    <w:rsid w:val="0024762D"/>
    <w:rsid w:val="00247942"/>
    <w:rsid w:val="00247C78"/>
    <w:rsid w:val="00250164"/>
    <w:rsid w:val="00250469"/>
    <w:rsid w:val="002504BF"/>
    <w:rsid w:val="00250713"/>
    <w:rsid w:val="00250828"/>
    <w:rsid w:val="00250C69"/>
    <w:rsid w:val="00250D5A"/>
    <w:rsid w:val="00250D8B"/>
    <w:rsid w:val="00250DDA"/>
    <w:rsid w:val="00250ECB"/>
    <w:rsid w:val="00250F16"/>
    <w:rsid w:val="002510A2"/>
    <w:rsid w:val="0025119E"/>
    <w:rsid w:val="0025168B"/>
    <w:rsid w:val="00251754"/>
    <w:rsid w:val="00251931"/>
    <w:rsid w:val="00251CE8"/>
    <w:rsid w:val="0025221D"/>
    <w:rsid w:val="002522BE"/>
    <w:rsid w:val="00252572"/>
    <w:rsid w:val="002526B4"/>
    <w:rsid w:val="002528C7"/>
    <w:rsid w:val="002529E5"/>
    <w:rsid w:val="00252A12"/>
    <w:rsid w:val="00252D42"/>
    <w:rsid w:val="00253535"/>
    <w:rsid w:val="002535D9"/>
    <w:rsid w:val="00253639"/>
    <w:rsid w:val="002536D5"/>
    <w:rsid w:val="002538E8"/>
    <w:rsid w:val="00253981"/>
    <w:rsid w:val="00253BF6"/>
    <w:rsid w:val="00253F7C"/>
    <w:rsid w:val="00253FCE"/>
    <w:rsid w:val="00254411"/>
    <w:rsid w:val="00254496"/>
    <w:rsid w:val="002546AC"/>
    <w:rsid w:val="00254766"/>
    <w:rsid w:val="00254783"/>
    <w:rsid w:val="002547C4"/>
    <w:rsid w:val="002548D0"/>
    <w:rsid w:val="00254A95"/>
    <w:rsid w:val="00254AFC"/>
    <w:rsid w:val="00254D53"/>
    <w:rsid w:val="00254F3D"/>
    <w:rsid w:val="0025526A"/>
    <w:rsid w:val="00255379"/>
    <w:rsid w:val="0025544A"/>
    <w:rsid w:val="002555A1"/>
    <w:rsid w:val="00255A93"/>
    <w:rsid w:val="00255B71"/>
    <w:rsid w:val="00255C32"/>
    <w:rsid w:val="00255CA6"/>
    <w:rsid w:val="00255D92"/>
    <w:rsid w:val="00256055"/>
    <w:rsid w:val="002562ED"/>
    <w:rsid w:val="00256539"/>
    <w:rsid w:val="002565FE"/>
    <w:rsid w:val="002566E2"/>
    <w:rsid w:val="00256701"/>
    <w:rsid w:val="002568A5"/>
    <w:rsid w:val="00256ED8"/>
    <w:rsid w:val="00256FDF"/>
    <w:rsid w:val="0025718E"/>
    <w:rsid w:val="00257244"/>
    <w:rsid w:val="0025733D"/>
    <w:rsid w:val="002574ED"/>
    <w:rsid w:val="002577D5"/>
    <w:rsid w:val="00257B84"/>
    <w:rsid w:val="00257BF5"/>
    <w:rsid w:val="00257C82"/>
    <w:rsid w:val="00257C99"/>
    <w:rsid w:val="00257CEE"/>
    <w:rsid w:val="00257D3F"/>
    <w:rsid w:val="00257E2F"/>
    <w:rsid w:val="00257F10"/>
    <w:rsid w:val="00260087"/>
    <w:rsid w:val="0026022E"/>
    <w:rsid w:val="00260BEE"/>
    <w:rsid w:val="00260C2C"/>
    <w:rsid w:val="00260C4A"/>
    <w:rsid w:val="00260DCA"/>
    <w:rsid w:val="00261067"/>
    <w:rsid w:val="002611BD"/>
    <w:rsid w:val="00261580"/>
    <w:rsid w:val="00261D4B"/>
    <w:rsid w:val="00261D5A"/>
    <w:rsid w:val="00261F1B"/>
    <w:rsid w:val="002621C2"/>
    <w:rsid w:val="002621FF"/>
    <w:rsid w:val="00262267"/>
    <w:rsid w:val="002625A6"/>
    <w:rsid w:val="00262EAC"/>
    <w:rsid w:val="0026303B"/>
    <w:rsid w:val="0026308A"/>
    <w:rsid w:val="00263157"/>
    <w:rsid w:val="0026337C"/>
    <w:rsid w:val="00263934"/>
    <w:rsid w:val="00263C74"/>
    <w:rsid w:val="00263CD3"/>
    <w:rsid w:val="00263D2D"/>
    <w:rsid w:val="00263D4F"/>
    <w:rsid w:val="00263D73"/>
    <w:rsid w:val="00263F8E"/>
    <w:rsid w:val="00264012"/>
    <w:rsid w:val="00264030"/>
    <w:rsid w:val="002643F3"/>
    <w:rsid w:val="00264465"/>
    <w:rsid w:val="002644BF"/>
    <w:rsid w:val="00264CBF"/>
    <w:rsid w:val="00264D7D"/>
    <w:rsid w:val="00264E9E"/>
    <w:rsid w:val="00264F7A"/>
    <w:rsid w:val="002650F3"/>
    <w:rsid w:val="002654AB"/>
    <w:rsid w:val="00265A63"/>
    <w:rsid w:val="00265C02"/>
    <w:rsid w:val="00265F4B"/>
    <w:rsid w:val="00265FFB"/>
    <w:rsid w:val="0026621A"/>
    <w:rsid w:val="0026636D"/>
    <w:rsid w:val="002666D0"/>
    <w:rsid w:val="00266C8C"/>
    <w:rsid w:val="00267188"/>
    <w:rsid w:val="0026730E"/>
    <w:rsid w:val="0026749A"/>
    <w:rsid w:val="002676B3"/>
    <w:rsid w:val="002676E7"/>
    <w:rsid w:val="002677BF"/>
    <w:rsid w:val="00267800"/>
    <w:rsid w:val="00267B37"/>
    <w:rsid w:val="00270029"/>
    <w:rsid w:val="00270047"/>
    <w:rsid w:val="002702F8"/>
    <w:rsid w:val="00270387"/>
    <w:rsid w:val="00270436"/>
    <w:rsid w:val="002707C6"/>
    <w:rsid w:val="00270BFC"/>
    <w:rsid w:val="00270C0D"/>
    <w:rsid w:val="00270CD2"/>
    <w:rsid w:val="00270DA9"/>
    <w:rsid w:val="00271100"/>
    <w:rsid w:val="002711DD"/>
    <w:rsid w:val="00271382"/>
    <w:rsid w:val="002717DF"/>
    <w:rsid w:val="0027190B"/>
    <w:rsid w:val="00271A5B"/>
    <w:rsid w:val="00271C5B"/>
    <w:rsid w:val="00271D89"/>
    <w:rsid w:val="00272089"/>
    <w:rsid w:val="00272244"/>
    <w:rsid w:val="0027240A"/>
    <w:rsid w:val="0027263F"/>
    <w:rsid w:val="0027287B"/>
    <w:rsid w:val="00272B43"/>
    <w:rsid w:val="00272C61"/>
    <w:rsid w:val="00272CD6"/>
    <w:rsid w:val="00272CD7"/>
    <w:rsid w:val="00272D1B"/>
    <w:rsid w:val="00272F24"/>
    <w:rsid w:val="00272F76"/>
    <w:rsid w:val="002730BF"/>
    <w:rsid w:val="00273487"/>
    <w:rsid w:val="002734F8"/>
    <w:rsid w:val="00273506"/>
    <w:rsid w:val="002736ED"/>
    <w:rsid w:val="002737F1"/>
    <w:rsid w:val="00273A78"/>
    <w:rsid w:val="00273B3D"/>
    <w:rsid w:val="00273B6F"/>
    <w:rsid w:val="00273B94"/>
    <w:rsid w:val="00273BC4"/>
    <w:rsid w:val="00273C7D"/>
    <w:rsid w:val="00273D92"/>
    <w:rsid w:val="00273FF4"/>
    <w:rsid w:val="0027411C"/>
    <w:rsid w:val="00274263"/>
    <w:rsid w:val="00274341"/>
    <w:rsid w:val="0027468F"/>
    <w:rsid w:val="00274823"/>
    <w:rsid w:val="00274A01"/>
    <w:rsid w:val="00274A8C"/>
    <w:rsid w:val="00274BE9"/>
    <w:rsid w:val="00274E70"/>
    <w:rsid w:val="00274FC5"/>
    <w:rsid w:val="00275011"/>
    <w:rsid w:val="002750B7"/>
    <w:rsid w:val="00275146"/>
    <w:rsid w:val="0027516E"/>
    <w:rsid w:val="00275203"/>
    <w:rsid w:val="002752C5"/>
    <w:rsid w:val="00275391"/>
    <w:rsid w:val="002753AC"/>
    <w:rsid w:val="002754EB"/>
    <w:rsid w:val="002755C4"/>
    <w:rsid w:val="00275C56"/>
    <w:rsid w:val="00275C99"/>
    <w:rsid w:val="00275F65"/>
    <w:rsid w:val="00275F93"/>
    <w:rsid w:val="00275FC4"/>
    <w:rsid w:val="00276092"/>
    <w:rsid w:val="002763E6"/>
    <w:rsid w:val="002764C0"/>
    <w:rsid w:val="0027656E"/>
    <w:rsid w:val="00276874"/>
    <w:rsid w:val="0027687D"/>
    <w:rsid w:val="002768F6"/>
    <w:rsid w:val="00276D51"/>
    <w:rsid w:val="00276E03"/>
    <w:rsid w:val="002771CD"/>
    <w:rsid w:val="002773F5"/>
    <w:rsid w:val="00277639"/>
    <w:rsid w:val="00277CB8"/>
    <w:rsid w:val="00277CD2"/>
    <w:rsid w:val="00277D46"/>
    <w:rsid w:val="00277E51"/>
    <w:rsid w:val="00277EF7"/>
    <w:rsid w:val="00277FAA"/>
    <w:rsid w:val="002801CA"/>
    <w:rsid w:val="002802EC"/>
    <w:rsid w:val="00280329"/>
    <w:rsid w:val="002805E4"/>
    <w:rsid w:val="00280658"/>
    <w:rsid w:val="00280792"/>
    <w:rsid w:val="002807ED"/>
    <w:rsid w:val="002809CA"/>
    <w:rsid w:val="00280BF2"/>
    <w:rsid w:val="00281173"/>
    <w:rsid w:val="002811F5"/>
    <w:rsid w:val="00281224"/>
    <w:rsid w:val="0028170D"/>
    <w:rsid w:val="00281926"/>
    <w:rsid w:val="00281A0F"/>
    <w:rsid w:val="00281A1D"/>
    <w:rsid w:val="00281B11"/>
    <w:rsid w:val="00281E23"/>
    <w:rsid w:val="00282243"/>
    <w:rsid w:val="00282570"/>
    <w:rsid w:val="002825EB"/>
    <w:rsid w:val="00282634"/>
    <w:rsid w:val="00282667"/>
    <w:rsid w:val="00282745"/>
    <w:rsid w:val="002828BD"/>
    <w:rsid w:val="00282904"/>
    <w:rsid w:val="00282A55"/>
    <w:rsid w:val="00282A9D"/>
    <w:rsid w:val="00282C1E"/>
    <w:rsid w:val="00282E94"/>
    <w:rsid w:val="00282E9D"/>
    <w:rsid w:val="0028340B"/>
    <w:rsid w:val="002834E4"/>
    <w:rsid w:val="002834FE"/>
    <w:rsid w:val="00283549"/>
    <w:rsid w:val="002837EA"/>
    <w:rsid w:val="00283939"/>
    <w:rsid w:val="00283AAC"/>
    <w:rsid w:val="00283E0A"/>
    <w:rsid w:val="00283EEF"/>
    <w:rsid w:val="00283F70"/>
    <w:rsid w:val="00283F97"/>
    <w:rsid w:val="0028408D"/>
    <w:rsid w:val="002840F0"/>
    <w:rsid w:val="0028431C"/>
    <w:rsid w:val="002843B5"/>
    <w:rsid w:val="002847A1"/>
    <w:rsid w:val="002848A4"/>
    <w:rsid w:val="00284ABD"/>
    <w:rsid w:val="00284B26"/>
    <w:rsid w:val="00284BFF"/>
    <w:rsid w:val="00284C08"/>
    <w:rsid w:val="00284C2B"/>
    <w:rsid w:val="00284C4E"/>
    <w:rsid w:val="0028503B"/>
    <w:rsid w:val="0028511D"/>
    <w:rsid w:val="00285389"/>
    <w:rsid w:val="00285433"/>
    <w:rsid w:val="002856AE"/>
    <w:rsid w:val="00285885"/>
    <w:rsid w:val="0028588B"/>
    <w:rsid w:val="00285D3D"/>
    <w:rsid w:val="00285E36"/>
    <w:rsid w:val="00286228"/>
    <w:rsid w:val="002868A4"/>
    <w:rsid w:val="002868DD"/>
    <w:rsid w:val="00286AC6"/>
    <w:rsid w:val="00286C09"/>
    <w:rsid w:val="00286CFA"/>
    <w:rsid w:val="00286E3D"/>
    <w:rsid w:val="00286E59"/>
    <w:rsid w:val="00286F29"/>
    <w:rsid w:val="00286F7E"/>
    <w:rsid w:val="0028719D"/>
    <w:rsid w:val="00287449"/>
    <w:rsid w:val="0028758E"/>
    <w:rsid w:val="0028769B"/>
    <w:rsid w:val="00287786"/>
    <w:rsid w:val="002878FA"/>
    <w:rsid w:val="002878FF"/>
    <w:rsid w:val="002879A6"/>
    <w:rsid w:val="00287B2E"/>
    <w:rsid w:val="00287D6D"/>
    <w:rsid w:val="00287F33"/>
    <w:rsid w:val="00290011"/>
    <w:rsid w:val="00290074"/>
    <w:rsid w:val="002900B1"/>
    <w:rsid w:val="002900B6"/>
    <w:rsid w:val="002907E0"/>
    <w:rsid w:val="0029096D"/>
    <w:rsid w:val="00290CE4"/>
    <w:rsid w:val="00290F16"/>
    <w:rsid w:val="002912BB"/>
    <w:rsid w:val="00291480"/>
    <w:rsid w:val="00291771"/>
    <w:rsid w:val="002917F3"/>
    <w:rsid w:val="002918BB"/>
    <w:rsid w:val="00291967"/>
    <w:rsid w:val="00291975"/>
    <w:rsid w:val="00291A93"/>
    <w:rsid w:val="00291C63"/>
    <w:rsid w:val="002921A2"/>
    <w:rsid w:val="00292235"/>
    <w:rsid w:val="002924AB"/>
    <w:rsid w:val="00292739"/>
    <w:rsid w:val="00292796"/>
    <w:rsid w:val="002927A4"/>
    <w:rsid w:val="00292896"/>
    <w:rsid w:val="00292BC4"/>
    <w:rsid w:val="00292ECE"/>
    <w:rsid w:val="002933B4"/>
    <w:rsid w:val="00293459"/>
    <w:rsid w:val="0029369A"/>
    <w:rsid w:val="00293708"/>
    <w:rsid w:val="00293B35"/>
    <w:rsid w:val="00293E7F"/>
    <w:rsid w:val="0029404D"/>
    <w:rsid w:val="002940C6"/>
    <w:rsid w:val="00294B02"/>
    <w:rsid w:val="00294BB1"/>
    <w:rsid w:val="00294BFC"/>
    <w:rsid w:val="00294DD6"/>
    <w:rsid w:val="0029527C"/>
    <w:rsid w:val="00295365"/>
    <w:rsid w:val="00295566"/>
    <w:rsid w:val="002955C2"/>
    <w:rsid w:val="0029576F"/>
    <w:rsid w:val="00295D26"/>
    <w:rsid w:val="00295E52"/>
    <w:rsid w:val="00295F30"/>
    <w:rsid w:val="002961C5"/>
    <w:rsid w:val="00296247"/>
    <w:rsid w:val="002963C8"/>
    <w:rsid w:val="00296552"/>
    <w:rsid w:val="002965B2"/>
    <w:rsid w:val="00296652"/>
    <w:rsid w:val="00296759"/>
    <w:rsid w:val="00296E1A"/>
    <w:rsid w:val="00296F3A"/>
    <w:rsid w:val="0029703C"/>
    <w:rsid w:val="0029718C"/>
    <w:rsid w:val="002975E6"/>
    <w:rsid w:val="002976D5"/>
    <w:rsid w:val="002976EE"/>
    <w:rsid w:val="00297879"/>
    <w:rsid w:val="002979EE"/>
    <w:rsid w:val="00297C98"/>
    <w:rsid w:val="00297D6A"/>
    <w:rsid w:val="002A002B"/>
    <w:rsid w:val="002A0345"/>
    <w:rsid w:val="002A03B3"/>
    <w:rsid w:val="002A05E1"/>
    <w:rsid w:val="002A0968"/>
    <w:rsid w:val="002A0A6D"/>
    <w:rsid w:val="002A0B01"/>
    <w:rsid w:val="002A0C40"/>
    <w:rsid w:val="002A0E06"/>
    <w:rsid w:val="002A1254"/>
    <w:rsid w:val="002A1295"/>
    <w:rsid w:val="002A130B"/>
    <w:rsid w:val="002A134E"/>
    <w:rsid w:val="002A1611"/>
    <w:rsid w:val="002A17E0"/>
    <w:rsid w:val="002A17F9"/>
    <w:rsid w:val="002A1BF7"/>
    <w:rsid w:val="002A1D85"/>
    <w:rsid w:val="002A2143"/>
    <w:rsid w:val="002A21E2"/>
    <w:rsid w:val="002A230A"/>
    <w:rsid w:val="002A2A27"/>
    <w:rsid w:val="002A2D0E"/>
    <w:rsid w:val="002A2E82"/>
    <w:rsid w:val="002A3068"/>
    <w:rsid w:val="002A30A3"/>
    <w:rsid w:val="002A3119"/>
    <w:rsid w:val="002A3319"/>
    <w:rsid w:val="002A38D6"/>
    <w:rsid w:val="002A3908"/>
    <w:rsid w:val="002A3A9C"/>
    <w:rsid w:val="002A3BB0"/>
    <w:rsid w:val="002A3D89"/>
    <w:rsid w:val="002A3E86"/>
    <w:rsid w:val="002A3FEB"/>
    <w:rsid w:val="002A4157"/>
    <w:rsid w:val="002A423F"/>
    <w:rsid w:val="002A42AE"/>
    <w:rsid w:val="002A438C"/>
    <w:rsid w:val="002A44C6"/>
    <w:rsid w:val="002A45BC"/>
    <w:rsid w:val="002A4654"/>
    <w:rsid w:val="002A4BE8"/>
    <w:rsid w:val="002A4D48"/>
    <w:rsid w:val="002A4DB0"/>
    <w:rsid w:val="002A4E55"/>
    <w:rsid w:val="002A4EB5"/>
    <w:rsid w:val="002A4F72"/>
    <w:rsid w:val="002A5007"/>
    <w:rsid w:val="002A51CC"/>
    <w:rsid w:val="002A53CE"/>
    <w:rsid w:val="002A55A8"/>
    <w:rsid w:val="002A5770"/>
    <w:rsid w:val="002A577B"/>
    <w:rsid w:val="002A5807"/>
    <w:rsid w:val="002A5958"/>
    <w:rsid w:val="002A5A2F"/>
    <w:rsid w:val="002A5BB6"/>
    <w:rsid w:val="002A5BE1"/>
    <w:rsid w:val="002A5EA5"/>
    <w:rsid w:val="002A6004"/>
    <w:rsid w:val="002A6186"/>
    <w:rsid w:val="002A6397"/>
    <w:rsid w:val="002A64E6"/>
    <w:rsid w:val="002A687B"/>
    <w:rsid w:val="002A69F1"/>
    <w:rsid w:val="002A6A0C"/>
    <w:rsid w:val="002A6A62"/>
    <w:rsid w:val="002A6ACF"/>
    <w:rsid w:val="002A6CEF"/>
    <w:rsid w:val="002A6F14"/>
    <w:rsid w:val="002A710F"/>
    <w:rsid w:val="002A711D"/>
    <w:rsid w:val="002A7232"/>
    <w:rsid w:val="002A7239"/>
    <w:rsid w:val="002A74BC"/>
    <w:rsid w:val="002A74F1"/>
    <w:rsid w:val="002A75B3"/>
    <w:rsid w:val="002A7630"/>
    <w:rsid w:val="002A77C7"/>
    <w:rsid w:val="002A7941"/>
    <w:rsid w:val="002A7B65"/>
    <w:rsid w:val="002B0039"/>
    <w:rsid w:val="002B0051"/>
    <w:rsid w:val="002B0101"/>
    <w:rsid w:val="002B0667"/>
    <w:rsid w:val="002B0757"/>
    <w:rsid w:val="002B090D"/>
    <w:rsid w:val="002B0A37"/>
    <w:rsid w:val="002B0E91"/>
    <w:rsid w:val="002B10BE"/>
    <w:rsid w:val="002B1196"/>
    <w:rsid w:val="002B1208"/>
    <w:rsid w:val="002B138E"/>
    <w:rsid w:val="002B1787"/>
    <w:rsid w:val="002B18AF"/>
    <w:rsid w:val="002B19E0"/>
    <w:rsid w:val="002B1A14"/>
    <w:rsid w:val="002B1B22"/>
    <w:rsid w:val="002B1BF7"/>
    <w:rsid w:val="002B1F57"/>
    <w:rsid w:val="002B2A95"/>
    <w:rsid w:val="002B2AAD"/>
    <w:rsid w:val="002B2C63"/>
    <w:rsid w:val="002B2D4B"/>
    <w:rsid w:val="002B2D6B"/>
    <w:rsid w:val="002B3378"/>
    <w:rsid w:val="002B33EF"/>
    <w:rsid w:val="002B350D"/>
    <w:rsid w:val="002B36F5"/>
    <w:rsid w:val="002B3778"/>
    <w:rsid w:val="002B3945"/>
    <w:rsid w:val="002B3A75"/>
    <w:rsid w:val="002B3E44"/>
    <w:rsid w:val="002B3F73"/>
    <w:rsid w:val="002B42EF"/>
    <w:rsid w:val="002B4418"/>
    <w:rsid w:val="002B47F2"/>
    <w:rsid w:val="002B493A"/>
    <w:rsid w:val="002B493C"/>
    <w:rsid w:val="002B4957"/>
    <w:rsid w:val="002B4ACF"/>
    <w:rsid w:val="002B5187"/>
    <w:rsid w:val="002B5488"/>
    <w:rsid w:val="002B54EC"/>
    <w:rsid w:val="002B56FC"/>
    <w:rsid w:val="002B5708"/>
    <w:rsid w:val="002B5796"/>
    <w:rsid w:val="002B5B97"/>
    <w:rsid w:val="002B5FC2"/>
    <w:rsid w:val="002B61BC"/>
    <w:rsid w:val="002B641C"/>
    <w:rsid w:val="002B67BC"/>
    <w:rsid w:val="002B69AB"/>
    <w:rsid w:val="002B69D3"/>
    <w:rsid w:val="002B6ACD"/>
    <w:rsid w:val="002B6BB9"/>
    <w:rsid w:val="002B6C75"/>
    <w:rsid w:val="002B6D76"/>
    <w:rsid w:val="002B6DF2"/>
    <w:rsid w:val="002B7283"/>
    <w:rsid w:val="002B72C0"/>
    <w:rsid w:val="002B7329"/>
    <w:rsid w:val="002B77DD"/>
    <w:rsid w:val="002B798B"/>
    <w:rsid w:val="002B7AB2"/>
    <w:rsid w:val="002B7BE5"/>
    <w:rsid w:val="002B7CC3"/>
    <w:rsid w:val="002C00E1"/>
    <w:rsid w:val="002C028C"/>
    <w:rsid w:val="002C0292"/>
    <w:rsid w:val="002C09FA"/>
    <w:rsid w:val="002C0AE1"/>
    <w:rsid w:val="002C0BBC"/>
    <w:rsid w:val="002C0D6C"/>
    <w:rsid w:val="002C0E72"/>
    <w:rsid w:val="002C13BE"/>
    <w:rsid w:val="002C150E"/>
    <w:rsid w:val="002C152C"/>
    <w:rsid w:val="002C154D"/>
    <w:rsid w:val="002C19B7"/>
    <w:rsid w:val="002C1AA1"/>
    <w:rsid w:val="002C1AFE"/>
    <w:rsid w:val="002C1C7D"/>
    <w:rsid w:val="002C1F35"/>
    <w:rsid w:val="002C2397"/>
    <w:rsid w:val="002C2475"/>
    <w:rsid w:val="002C2511"/>
    <w:rsid w:val="002C2584"/>
    <w:rsid w:val="002C26E9"/>
    <w:rsid w:val="002C27AF"/>
    <w:rsid w:val="002C2977"/>
    <w:rsid w:val="002C29F6"/>
    <w:rsid w:val="002C2B6D"/>
    <w:rsid w:val="002C2D3A"/>
    <w:rsid w:val="002C2DA0"/>
    <w:rsid w:val="002C309B"/>
    <w:rsid w:val="002C34FC"/>
    <w:rsid w:val="002C3512"/>
    <w:rsid w:val="002C3653"/>
    <w:rsid w:val="002C39D1"/>
    <w:rsid w:val="002C3ECA"/>
    <w:rsid w:val="002C40A7"/>
    <w:rsid w:val="002C40ED"/>
    <w:rsid w:val="002C44E9"/>
    <w:rsid w:val="002C455E"/>
    <w:rsid w:val="002C4593"/>
    <w:rsid w:val="002C45EC"/>
    <w:rsid w:val="002C49D0"/>
    <w:rsid w:val="002C4EEE"/>
    <w:rsid w:val="002C4F62"/>
    <w:rsid w:val="002C5034"/>
    <w:rsid w:val="002C53EB"/>
    <w:rsid w:val="002C542E"/>
    <w:rsid w:val="002C55AC"/>
    <w:rsid w:val="002C55BF"/>
    <w:rsid w:val="002C57B9"/>
    <w:rsid w:val="002C5951"/>
    <w:rsid w:val="002C59FA"/>
    <w:rsid w:val="002C5A25"/>
    <w:rsid w:val="002C5A44"/>
    <w:rsid w:val="002C5C17"/>
    <w:rsid w:val="002C5C6C"/>
    <w:rsid w:val="002C5CD5"/>
    <w:rsid w:val="002C5E69"/>
    <w:rsid w:val="002C5E7C"/>
    <w:rsid w:val="002C6234"/>
    <w:rsid w:val="002C6320"/>
    <w:rsid w:val="002C640B"/>
    <w:rsid w:val="002C64F9"/>
    <w:rsid w:val="002C654F"/>
    <w:rsid w:val="002C662E"/>
    <w:rsid w:val="002C667D"/>
    <w:rsid w:val="002C6FAE"/>
    <w:rsid w:val="002C7141"/>
    <w:rsid w:val="002C7159"/>
    <w:rsid w:val="002C71B3"/>
    <w:rsid w:val="002C720D"/>
    <w:rsid w:val="002C72B0"/>
    <w:rsid w:val="002C76E9"/>
    <w:rsid w:val="002C77ED"/>
    <w:rsid w:val="002C78A1"/>
    <w:rsid w:val="002C796B"/>
    <w:rsid w:val="002C796E"/>
    <w:rsid w:val="002C79EF"/>
    <w:rsid w:val="002C7C3A"/>
    <w:rsid w:val="002C7E0C"/>
    <w:rsid w:val="002C7E87"/>
    <w:rsid w:val="002C7FB5"/>
    <w:rsid w:val="002D001F"/>
    <w:rsid w:val="002D024A"/>
    <w:rsid w:val="002D0327"/>
    <w:rsid w:val="002D0449"/>
    <w:rsid w:val="002D045B"/>
    <w:rsid w:val="002D04FC"/>
    <w:rsid w:val="002D0709"/>
    <w:rsid w:val="002D09DB"/>
    <w:rsid w:val="002D0A3C"/>
    <w:rsid w:val="002D0B9C"/>
    <w:rsid w:val="002D0D94"/>
    <w:rsid w:val="002D102B"/>
    <w:rsid w:val="002D1158"/>
    <w:rsid w:val="002D11F6"/>
    <w:rsid w:val="002D1253"/>
    <w:rsid w:val="002D1564"/>
    <w:rsid w:val="002D1927"/>
    <w:rsid w:val="002D1BDC"/>
    <w:rsid w:val="002D1E3B"/>
    <w:rsid w:val="002D211D"/>
    <w:rsid w:val="002D2150"/>
    <w:rsid w:val="002D23D2"/>
    <w:rsid w:val="002D23E4"/>
    <w:rsid w:val="002D249C"/>
    <w:rsid w:val="002D296A"/>
    <w:rsid w:val="002D2A4C"/>
    <w:rsid w:val="002D2B14"/>
    <w:rsid w:val="002D2BF3"/>
    <w:rsid w:val="002D332B"/>
    <w:rsid w:val="002D33B5"/>
    <w:rsid w:val="002D345D"/>
    <w:rsid w:val="002D34BF"/>
    <w:rsid w:val="002D35E7"/>
    <w:rsid w:val="002D35EB"/>
    <w:rsid w:val="002D3718"/>
    <w:rsid w:val="002D3888"/>
    <w:rsid w:val="002D3A68"/>
    <w:rsid w:val="002D3ADB"/>
    <w:rsid w:val="002D3AEA"/>
    <w:rsid w:val="002D3D5A"/>
    <w:rsid w:val="002D3E5A"/>
    <w:rsid w:val="002D4059"/>
    <w:rsid w:val="002D4101"/>
    <w:rsid w:val="002D41B9"/>
    <w:rsid w:val="002D4389"/>
    <w:rsid w:val="002D45B8"/>
    <w:rsid w:val="002D483B"/>
    <w:rsid w:val="002D4A87"/>
    <w:rsid w:val="002D4CEC"/>
    <w:rsid w:val="002D4D9C"/>
    <w:rsid w:val="002D4EAF"/>
    <w:rsid w:val="002D503A"/>
    <w:rsid w:val="002D5056"/>
    <w:rsid w:val="002D51F5"/>
    <w:rsid w:val="002D5261"/>
    <w:rsid w:val="002D52F7"/>
    <w:rsid w:val="002D55E6"/>
    <w:rsid w:val="002D56C3"/>
    <w:rsid w:val="002D57EF"/>
    <w:rsid w:val="002D586A"/>
    <w:rsid w:val="002D599F"/>
    <w:rsid w:val="002D5B1D"/>
    <w:rsid w:val="002D5B37"/>
    <w:rsid w:val="002D5B62"/>
    <w:rsid w:val="002D5C60"/>
    <w:rsid w:val="002D5D96"/>
    <w:rsid w:val="002D5E31"/>
    <w:rsid w:val="002D5EEF"/>
    <w:rsid w:val="002D5F97"/>
    <w:rsid w:val="002D6014"/>
    <w:rsid w:val="002D6221"/>
    <w:rsid w:val="002D6391"/>
    <w:rsid w:val="002D642B"/>
    <w:rsid w:val="002D64C4"/>
    <w:rsid w:val="002D661E"/>
    <w:rsid w:val="002D66EF"/>
    <w:rsid w:val="002D6871"/>
    <w:rsid w:val="002D68ED"/>
    <w:rsid w:val="002D6AB3"/>
    <w:rsid w:val="002D6AD9"/>
    <w:rsid w:val="002D6B98"/>
    <w:rsid w:val="002D6C84"/>
    <w:rsid w:val="002D6D7F"/>
    <w:rsid w:val="002D6F14"/>
    <w:rsid w:val="002D7503"/>
    <w:rsid w:val="002D7572"/>
    <w:rsid w:val="002D775D"/>
    <w:rsid w:val="002D7A9F"/>
    <w:rsid w:val="002D7B5A"/>
    <w:rsid w:val="002D7C8F"/>
    <w:rsid w:val="002D7CD5"/>
    <w:rsid w:val="002D7E1E"/>
    <w:rsid w:val="002D7F34"/>
    <w:rsid w:val="002D7F6A"/>
    <w:rsid w:val="002D7F9E"/>
    <w:rsid w:val="002E027D"/>
    <w:rsid w:val="002E0631"/>
    <w:rsid w:val="002E0634"/>
    <w:rsid w:val="002E06AC"/>
    <w:rsid w:val="002E0821"/>
    <w:rsid w:val="002E0867"/>
    <w:rsid w:val="002E0C6C"/>
    <w:rsid w:val="002E0CD1"/>
    <w:rsid w:val="002E0E42"/>
    <w:rsid w:val="002E0E90"/>
    <w:rsid w:val="002E0F47"/>
    <w:rsid w:val="002E10D2"/>
    <w:rsid w:val="002E11A1"/>
    <w:rsid w:val="002E14FE"/>
    <w:rsid w:val="002E150F"/>
    <w:rsid w:val="002E15F3"/>
    <w:rsid w:val="002E1BDC"/>
    <w:rsid w:val="002E1C52"/>
    <w:rsid w:val="002E2301"/>
    <w:rsid w:val="002E24BF"/>
    <w:rsid w:val="002E2783"/>
    <w:rsid w:val="002E2864"/>
    <w:rsid w:val="002E29EC"/>
    <w:rsid w:val="002E2CA9"/>
    <w:rsid w:val="002E2CE3"/>
    <w:rsid w:val="002E2D82"/>
    <w:rsid w:val="002E2E7C"/>
    <w:rsid w:val="002E2F63"/>
    <w:rsid w:val="002E305F"/>
    <w:rsid w:val="002E30E6"/>
    <w:rsid w:val="002E30F5"/>
    <w:rsid w:val="002E373F"/>
    <w:rsid w:val="002E3CAD"/>
    <w:rsid w:val="002E3CF4"/>
    <w:rsid w:val="002E40F9"/>
    <w:rsid w:val="002E467F"/>
    <w:rsid w:val="002E46E0"/>
    <w:rsid w:val="002E4846"/>
    <w:rsid w:val="002E48B9"/>
    <w:rsid w:val="002E49EA"/>
    <w:rsid w:val="002E513D"/>
    <w:rsid w:val="002E51D9"/>
    <w:rsid w:val="002E5486"/>
    <w:rsid w:val="002E5498"/>
    <w:rsid w:val="002E54FF"/>
    <w:rsid w:val="002E566B"/>
    <w:rsid w:val="002E57CB"/>
    <w:rsid w:val="002E595B"/>
    <w:rsid w:val="002E5964"/>
    <w:rsid w:val="002E5CE5"/>
    <w:rsid w:val="002E5D41"/>
    <w:rsid w:val="002E5D84"/>
    <w:rsid w:val="002E6023"/>
    <w:rsid w:val="002E6094"/>
    <w:rsid w:val="002E61E4"/>
    <w:rsid w:val="002E6217"/>
    <w:rsid w:val="002E62F7"/>
    <w:rsid w:val="002E6346"/>
    <w:rsid w:val="002E6643"/>
    <w:rsid w:val="002E66E8"/>
    <w:rsid w:val="002E6767"/>
    <w:rsid w:val="002E690A"/>
    <w:rsid w:val="002E6C3F"/>
    <w:rsid w:val="002E6CF0"/>
    <w:rsid w:val="002E6DA7"/>
    <w:rsid w:val="002E6FD9"/>
    <w:rsid w:val="002E7266"/>
    <w:rsid w:val="002E75BE"/>
    <w:rsid w:val="002E765B"/>
    <w:rsid w:val="002E7721"/>
    <w:rsid w:val="002E7803"/>
    <w:rsid w:val="002E7A3B"/>
    <w:rsid w:val="002E7D6C"/>
    <w:rsid w:val="002E7EAA"/>
    <w:rsid w:val="002F003A"/>
    <w:rsid w:val="002F01AC"/>
    <w:rsid w:val="002F0C88"/>
    <w:rsid w:val="002F0F2C"/>
    <w:rsid w:val="002F1137"/>
    <w:rsid w:val="002F1208"/>
    <w:rsid w:val="002F1239"/>
    <w:rsid w:val="002F1296"/>
    <w:rsid w:val="002F1468"/>
    <w:rsid w:val="002F1478"/>
    <w:rsid w:val="002F14CA"/>
    <w:rsid w:val="002F1685"/>
    <w:rsid w:val="002F1AF0"/>
    <w:rsid w:val="002F1BB2"/>
    <w:rsid w:val="002F1C25"/>
    <w:rsid w:val="002F1C62"/>
    <w:rsid w:val="002F1CD1"/>
    <w:rsid w:val="002F20BA"/>
    <w:rsid w:val="002F2146"/>
    <w:rsid w:val="002F2399"/>
    <w:rsid w:val="002F24FD"/>
    <w:rsid w:val="002F250B"/>
    <w:rsid w:val="002F25B4"/>
    <w:rsid w:val="002F27B5"/>
    <w:rsid w:val="002F29A6"/>
    <w:rsid w:val="002F2C7D"/>
    <w:rsid w:val="002F2F70"/>
    <w:rsid w:val="002F2FA1"/>
    <w:rsid w:val="002F3066"/>
    <w:rsid w:val="002F312E"/>
    <w:rsid w:val="002F32B7"/>
    <w:rsid w:val="002F3393"/>
    <w:rsid w:val="002F3740"/>
    <w:rsid w:val="002F3A2C"/>
    <w:rsid w:val="002F4387"/>
    <w:rsid w:val="002F4910"/>
    <w:rsid w:val="002F4A08"/>
    <w:rsid w:val="002F4D5C"/>
    <w:rsid w:val="002F4D6C"/>
    <w:rsid w:val="002F5043"/>
    <w:rsid w:val="002F5078"/>
    <w:rsid w:val="002F530C"/>
    <w:rsid w:val="002F5346"/>
    <w:rsid w:val="002F53BB"/>
    <w:rsid w:val="002F585E"/>
    <w:rsid w:val="002F59DD"/>
    <w:rsid w:val="002F5BDC"/>
    <w:rsid w:val="002F5C6C"/>
    <w:rsid w:val="002F5D22"/>
    <w:rsid w:val="002F5F63"/>
    <w:rsid w:val="002F6024"/>
    <w:rsid w:val="002F64E0"/>
    <w:rsid w:val="002F67EC"/>
    <w:rsid w:val="002F67F3"/>
    <w:rsid w:val="002F6AAD"/>
    <w:rsid w:val="002F6C89"/>
    <w:rsid w:val="002F6E29"/>
    <w:rsid w:val="002F6FD5"/>
    <w:rsid w:val="002F7220"/>
    <w:rsid w:val="002F7321"/>
    <w:rsid w:val="002F73F5"/>
    <w:rsid w:val="002F7519"/>
    <w:rsid w:val="002F75EB"/>
    <w:rsid w:val="002F7671"/>
    <w:rsid w:val="002F772B"/>
    <w:rsid w:val="002F7874"/>
    <w:rsid w:val="002F7984"/>
    <w:rsid w:val="002F7AB4"/>
    <w:rsid w:val="002F7EF4"/>
    <w:rsid w:val="002F7F5D"/>
    <w:rsid w:val="0030001E"/>
    <w:rsid w:val="003000BA"/>
    <w:rsid w:val="00300121"/>
    <w:rsid w:val="0030047C"/>
    <w:rsid w:val="003005C4"/>
    <w:rsid w:val="003005CE"/>
    <w:rsid w:val="003006D1"/>
    <w:rsid w:val="003008BA"/>
    <w:rsid w:val="003008D2"/>
    <w:rsid w:val="003009DA"/>
    <w:rsid w:val="00300C20"/>
    <w:rsid w:val="00300C22"/>
    <w:rsid w:val="00300C69"/>
    <w:rsid w:val="003012A1"/>
    <w:rsid w:val="00301524"/>
    <w:rsid w:val="00301B7C"/>
    <w:rsid w:val="00301B89"/>
    <w:rsid w:val="00302038"/>
    <w:rsid w:val="0030208F"/>
    <w:rsid w:val="00302133"/>
    <w:rsid w:val="00302149"/>
    <w:rsid w:val="0030230E"/>
    <w:rsid w:val="0030232B"/>
    <w:rsid w:val="003024F3"/>
    <w:rsid w:val="0030257D"/>
    <w:rsid w:val="003027B9"/>
    <w:rsid w:val="00302889"/>
    <w:rsid w:val="003028BC"/>
    <w:rsid w:val="00302922"/>
    <w:rsid w:val="003029CC"/>
    <w:rsid w:val="00302D62"/>
    <w:rsid w:val="00302E08"/>
    <w:rsid w:val="00302E92"/>
    <w:rsid w:val="003032E6"/>
    <w:rsid w:val="003033DC"/>
    <w:rsid w:val="0030340C"/>
    <w:rsid w:val="00303497"/>
    <w:rsid w:val="00303696"/>
    <w:rsid w:val="00303718"/>
    <w:rsid w:val="003039CC"/>
    <w:rsid w:val="00303A3B"/>
    <w:rsid w:val="00303F09"/>
    <w:rsid w:val="00304080"/>
    <w:rsid w:val="00304092"/>
    <w:rsid w:val="00304158"/>
    <w:rsid w:val="00304350"/>
    <w:rsid w:val="00304387"/>
    <w:rsid w:val="00304491"/>
    <w:rsid w:val="003045C1"/>
    <w:rsid w:val="00304699"/>
    <w:rsid w:val="003046E8"/>
    <w:rsid w:val="0030491C"/>
    <w:rsid w:val="00304B71"/>
    <w:rsid w:val="00304D26"/>
    <w:rsid w:val="00304F3B"/>
    <w:rsid w:val="00304F81"/>
    <w:rsid w:val="00304F90"/>
    <w:rsid w:val="00305013"/>
    <w:rsid w:val="00305033"/>
    <w:rsid w:val="003050A8"/>
    <w:rsid w:val="00305111"/>
    <w:rsid w:val="00305261"/>
    <w:rsid w:val="003052BA"/>
    <w:rsid w:val="00305465"/>
    <w:rsid w:val="0030549A"/>
    <w:rsid w:val="00305576"/>
    <w:rsid w:val="0030579D"/>
    <w:rsid w:val="003057D6"/>
    <w:rsid w:val="00305879"/>
    <w:rsid w:val="00305961"/>
    <w:rsid w:val="00305994"/>
    <w:rsid w:val="00305B72"/>
    <w:rsid w:val="00305D5E"/>
    <w:rsid w:val="00305D89"/>
    <w:rsid w:val="00305DB8"/>
    <w:rsid w:val="00305E5D"/>
    <w:rsid w:val="00305FD7"/>
    <w:rsid w:val="0030612B"/>
    <w:rsid w:val="0030628D"/>
    <w:rsid w:val="00306375"/>
    <w:rsid w:val="00306591"/>
    <w:rsid w:val="003066D2"/>
    <w:rsid w:val="00306A3D"/>
    <w:rsid w:val="00306AAC"/>
    <w:rsid w:val="00306B1E"/>
    <w:rsid w:val="00306CFA"/>
    <w:rsid w:val="00306E02"/>
    <w:rsid w:val="003070E6"/>
    <w:rsid w:val="0030711A"/>
    <w:rsid w:val="0030722E"/>
    <w:rsid w:val="003073D1"/>
    <w:rsid w:val="00307430"/>
    <w:rsid w:val="003074E0"/>
    <w:rsid w:val="00307AFB"/>
    <w:rsid w:val="00307B28"/>
    <w:rsid w:val="00307CE3"/>
    <w:rsid w:val="00307CF5"/>
    <w:rsid w:val="00307D09"/>
    <w:rsid w:val="00307D5D"/>
    <w:rsid w:val="00307E9F"/>
    <w:rsid w:val="00307EDD"/>
    <w:rsid w:val="00307FE8"/>
    <w:rsid w:val="00310178"/>
    <w:rsid w:val="0031024E"/>
    <w:rsid w:val="003107B6"/>
    <w:rsid w:val="00310832"/>
    <w:rsid w:val="00310AB0"/>
    <w:rsid w:val="00310E49"/>
    <w:rsid w:val="00310F74"/>
    <w:rsid w:val="003111DB"/>
    <w:rsid w:val="003112FC"/>
    <w:rsid w:val="003113E6"/>
    <w:rsid w:val="00311770"/>
    <w:rsid w:val="00311B86"/>
    <w:rsid w:val="00311E95"/>
    <w:rsid w:val="00311F59"/>
    <w:rsid w:val="00311FEC"/>
    <w:rsid w:val="0031215F"/>
    <w:rsid w:val="003121E0"/>
    <w:rsid w:val="0031255B"/>
    <w:rsid w:val="00312719"/>
    <w:rsid w:val="00312875"/>
    <w:rsid w:val="00312DE5"/>
    <w:rsid w:val="00312E4E"/>
    <w:rsid w:val="00312F4C"/>
    <w:rsid w:val="00313073"/>
    <w:rsid w:val="00313076"/>
    <w:rsid w:val="003130A5"/>
    <w:rsid w:val="00313508"/>
    <w:rsid w:val="00313C6E"/>
    <w:rsid w:val="0031413A"/>
    <w:rsid w:val="0031422B"/>
    <w:rsid w:val="00314269"/>
    <w:rsid w:val="00314626"/>
    <w:rsid w:val="0031493A"/>
    <w:rsid w:val="0031494A"/>
    <w:rsid w:val="003149EE"/>
    <w:rsid w:val="00314E14"/>
    <w:rsid w:val="00314E92"/>
    <w:rsid w:val="00314FD3"/>
    <w:rsid w:val="00315114"/>
    <w:rsid w:val="0031564C"/>
    <w:rsid w:val="00315662"/>
    <w:rsid w:val="0031569F"/>
    <w:rsid w:val="0031584A"/>
    <w:rsid w:val="00315999"/>
    <w:rsid w:val="00315AD8"/>
    <w:rsid w:val="00315B00"/>
    <w:rsid w:val="00315B90"/>
    <w:rsid w:val="00315CC8"/>
    <w:rsid w:val="00315CD4"/>
    <w:rsid w:val="00315CEE"/>
    <w:rsid w:val="00316043"/>
    <w:rsid w:val="0031611D"/>
    <w:rsid w:val="00316322"/>
    <w:rsid w:val="003163D7"/>
    <w:rsid w:val="003163EA"/>
    <w:rsid w:val="003165A7"/>
    <w:rsid w:val="00316693"/>
    <w:rsid w:val="00316788"/>
    <w:rsid w:val="003167FE"/>
    <w:rsid w:val="00316A4F"/>
    <w:rsid w:val="00316B05"/>
    <w:rsid w:val="00316B1E"/>
    <w:rsid w:val="00316BA9"/>
    <w:rsid w:val="00316D42"/>
    <w:rsid w:val="00316DA3"/>
    <w:rsid w:val="00317130"/>
    <w:rsid w:val="00317405"/>
    <w:rsid w:val="0031754E"/>
    <w:rsid w:val="00317668"/>
    <w:rsid w:val="00317998"/>
    <w:rsid w:val="00317ACB"/>
    <w:rsid w:val="00317BEF"/>
    <w:rsid w:val="00317E99"/>
    <w:rsid w:val="00317F97"/>
    <w:rsid w:val="003200C4"/>
    <w:rsid w:val="003201BF"/>
    <w:rsid w:val="00320296"/>
    <w:rsid w:val="0032034D"/>
    <w:rsid w:val="0032043A"/>
    <w:rsid w:val="003204AA"/>
    <w:rsid w:val="003205E0"/>
    <w:rsid w:val="0032067B"/>
    <w:rsid w:val="00320AC1"/>
    <w:rsid w:val="00320ADA"/>
    <w:rsid w:val="00320B67"/>
    <w:rsid w:val="00320C5B"/>
    <w:rsid w:val="00320DCE"/>
    <w:rsid w:val="00320E8A"/>
    <w:rsid w:val="00321368"/>
    <w:rsid w:val="003214E8"/>
    <w:rsid w:val="003218CC"/>
    <w:rsid w:val="00321ADE"/>
    <w:rsid w:val="00322057"/>
    <w:rsid w:val="0032210A"/>
    <w:rsid w:val="00322399"/>
    <w:rsid w:val="003225A0"/>
    <w:rsid w:val="0032265A"/>
    <w:rsid w:val="00322D27"/>
    <w:rsid w:val="00322E64"/>
    <w:rsid w:val="00322F3A"/>
    <w:rsid w:val="00323133"/>
    <w:rsid w:val="0032330F"/>
    <w:rsid w:val="0032343A"/>
    <w:rsid w:val="00323471"/>
    <w:rsid w:val="003237D5"/>
    <w:rsid w:val="003238BB"/>
    <w:rsid w:val="003238FC"/>
    <w:rsid w:val="00323965"/>
    <w:rsid w:val="00323A98"/>
    <w:rsid w:val="00323AA3"/>
    <w:rsid w:val="00323B17"/>
    <w:rsid w:val="00323D84"/>
    <w:rsid w:val="00323E98"/>
    <w:rsid w:val="00323EBF"/>
    <w:rsid w:val="0032418B"/>
    <w:rsid w:val="00324255"/>
    <w:rsid w:val="003243C3"/>
    <w:rsid w:val="00324547"/>
    <w:rsid w:val="0032480E"/>
    <w:rsid w:val="00324997"/>
    <w:rsid w:val="003249D4"/>
    <w:rsid w:val="00324ACE"/>
    <w:rsid w:val="00324BEC"/>
    <w:rsid w:val="00324CC3"/>
    <w:rsid w:val="00324D83"/>
    <w:rsid w:val="003250D5"/>
    <w:rsid w:val="0032514C"/>
    <w:rsid w:val="00325159"/>
    <w:rsid w:val="003251F6"/>
    <w:rsid w:val="0032536F"/>
    <w:rsid w:val="003253F0"/>
    <w:rsid w:val="003256A9"/>
    <w:rsid w:val="003256FF"/>
    <w:rsid w:val="00325ADD"/>
    <w:rsid w:val="00325AEF"/>
    <w:rsid w:val="00325B41"/>
    <w:rsid w:val="00325CE2"/>
    <w:rsid w:val="00325FE3"/>
    <w:rsid w:val="0032609C"/>
    <w:rsid w:val="003266FC"/>
    <w:rsid w:val="0032679C"/>
    <w:rsid w:val="003267DA"/>
    <w:rsid w:val="0032693C"/>
    <w:rsid w:val="003269B6"/>
    <w:rsid w:val="00326CBE"/>
    <w:rsid w:val="00326DEB"/>
    <w:rsid w:val="00326F71"/>
    <w:rsid w:val="00327107"/>
    <w:rsid w:val="00327119"/>
    <w:rsid w:val="003271AC"/>
    <w:rsid w:val="003271F2"/>
    <w:rsid w:val="00327367"/>
    <w:rsid w:val="003273C5"/>
    <w:rsid w:val="003273E8"/>
    <w:rsid w:val="003274BB"/>
    <w:rsid w:val="0032783D"/>
    <w:rsid w:val="0032798F"/>
    <w:rsid w:val="00327AE6"/>
    <w:rsid w:val="00327B13"/>
    <w:rsid w:val="00327B67"/>
    <w:rsid w:val="00327BF1"/>
    <w:rsid w:val="00330118"/>
    <w:rsid w:val="003304AB"/>
    <w:rsid w:val="003309F8"/>
    <w:rsid w:val="00330C08"/>
    <w:rsid w:val="00330CF5"/>
    <w:rsid w:val="00330DFE"/>
    <w:rsid w:val="00330F7A"/>
    <w:rsid w:val="00331090"/>
    <w:rsid w:val="003310AB"/>
    <w:rsid w:val="003310B0"/>
    <w:rsid w:val="00331301"/>
    <w:rsid w:val="003314C7"/>
    <w:rsid w:val="00331560"/>
    <w:rsid w:val="0033179B"/>
    <w:rsid w:val="00331A74"/>
    <w:rsid w:val="00331C1A"/>
    <w:rsid w:val="00331FCA"/>
    <w:rsid w:val="0033234A"/>
    <w:rsid w:val="00332563"/>
    <w:rsid w:val="003326E5"/>
    <w:rsid w:val="003326E6"/>
    <w:rsid w:val="0033272E"/>
    <w:rsid w:val="0033274B"/>
    <w:rsid w:val="00332755"/>
    <w:rsid w:val="0033287E"/>
    <w:rsid w:val="00332C0A"/>
    <w:rsid w:val="00332C94"/>
    <w:rsid w:val="00332D30"/>
    <w:rsid w:val="00332D8D"/>
    <w:rsid w:val="0033323B"/>
    <w:rsid w:val="0033374E"/>
    <w:rsid w:val="00333860"/>
    <w:rsid w:val="00333A4C"/>
    <w:rsid w:val="00333A79"/>
    <w:rsid w:val="00333B77"/>
    <w:rsid w:val="00333DF3"/>
    <w:rsid w:val="00333ED3"/>
    <w:rsid w:val="00333EE6"/>
    <w:rsid w:val="003345E7"/>
    <w:rsid w:val="0033465F"/>
    <w:rsid w:val="003349F2"/>
    <w:rsid w:val="00334BFA"/>
    <w:rsid w:val="00334CC5"/>
    <w:rsid w:val="00334D29"/>
    <w:rsid w:val="00334DE2"/>
    <w:rsid w:val="00334E2D"/>
    <w:rsid w:val="00334ED6"/>
    <w:rsid w:val="003350EA"/>
    <w:rsid w:val="00335171"/>
    <w:rsid w:val="00335264"/>
    <w:rsid w:val="0033526A"/>
    <w:rsid w:val="00335B2B"/>
    <w:rsid w:val="00335BD3"/>
    <w:rsid w:val="00335C1F"/>
    <w:rsid w:val="00335CDB"/>
    <w:rsid w:val="00335D3E"/>
    <w:rsid w:val="00335E1D"/>
    <w:rsid w:val="003360B1"/>
    <w:rsid w:val="00336272"/>
    <w:rsid w:val="003363A5"/>
    <w:rsid w:val="003368FD"/>
    <w:rsid w:val="00336915"/>
    <w:rsid w:val="00336A49"/>
    <w:rsid w:val="00336BDE"/>
    <w:rsid w:val="00336DE0"/>
    <w:rsid w:val="00336E29"/>
    <w:rsid w:val="00336EEA"/>
    <w:rsid w:val="00336FA5"/>
    <w:rsid w:val="00337023"/>
    <w:rsid w:val="0033707C"/>
    <w:rsid w:val="0033710B"/>
    <w:rsid w:val="003371F1"/>
    <w:rsid w:val="003373D4"/>
    <w:rsid w:val="0033756D"/>
    <w:rsid w:val="003376A6"/>
    <w:rsid w:val="00337D7E"/>
    <w:rsid w:val="00337F5C"/>
    <w:rsid w:val="003404B7"/>
    <w:rsid w:val="00340642"/>
    <w:rsid w:val="003406A9"/>
    <w:rsid w:val="003407E9"/>
    <w:rsid w:val="00340CD8"/>
    <w:rsid w:val="00340F33"/>
    <w:rsid w:val="0034128C"/>
    <w:rsid w:val="00341C02"/>
    <w:rsid w:val="00341CE4"/>
    <w:rsid w:val="00341D98"/>
    <w:rsid w:val="00341E26"/>
    <w:rsid w:val="00341E4F"/>
    <w:rsid w:val="00342009"/>
    <w:rsid w:val="00342114"/>
    <w:rsid w:val="003422F2"/>
    <w:rsid w:val="00342649"/>
    <w:rsid w:val="0034278A"/>
    <w:rsid w:val="003427CE"/>
    <w:rsid w:val="00342854"/>
    <w:rsid w:val="00342E3C"/>
    <w:rsid w:val="00343009"/>
    <w:rsid w:val="0034308C"/>
    <w:rsid w:val="003430C8"/>
    <w:rsid w:val="0034318A"/>
    <w:rsid w:val="003434AA"/>
    <w:rsid w:val="003436EC"/>
    <w:rsid w:val="003439CB"/>
    <w:rsid w:val="00343B02"/>
    <w:rsid w:val="00343B37"/>
    <w:rsid w:val="00343D73"/>
    <w:rsid w:val="00343E7E"/>
    <w:rsid w:val="00343EAA"/>
    <w:rsid w:val="0034431D"/>
    <w:rsid w:val="003443DA"/>
    <w:rsid w:val="00344567"/>
    <w:rsid w:val="00344735"/>
    <w:rsid w:val="00344B2A"/>
    <w:rsid w:val="00344D02"/>
    <w:rsid w:val="003452F2"/>
    <w:rsid w:val="00345377"/>
    <w:rsid w:val="003453ED"/>
    <w:rsid w:val="003454D5"/>
    <w:rsid w:val="003454F3"/>
    <w:rsid w:val="00345848"/>
    <w:rsid w:val="00345900"/>
    <w:rsid w:val="00345ACE"/>
    <w:rsid w:val="00345B18"/>
    <w:rsid w:val="00345C74"/>
    <w:rsid w:val="00345D38"/>
    <w:rsid w:val="0034605B"/>
    <w:rsid w:val="0034624A"/>
    <w:rsid w:val="00346317"/>
    <w:rsid w:val="00346987"/>
    <w:rsid w:val="00346B95"/>
    <w:rsid w:val="00347477"/>
    <w:rsid w:val="0034788B"/>
    <w:rsid w:val="003479CC"/>
    <w:rsid w:val="00347D18"/>
    <w:rsid w:val="00347D85"/>
    <w:rsid w:val="00347EB1"/>
    <w:rsid w:val="00350512"/>
    <w:rsid w:val="00350783"/>
    <w:rsid w:val="00350BD0"/>
    <w:rsid w:val="00350DC8"/>
    <w:rsid w:val="00350E5D"/>
    <w:rsid w:val="00350F49"/>
    <w:rsid w:val="00351242"/>
    <w:rsid w:val="003516A5"/>
    <w:rsid w:val="0035173D"/>
    <w:rsid w:val="00351891"/>
    <w:rsid w:val="003519A8"/>
    <w:rsid w:val="00351ACE"/>
    <w:rsid w:val="00351D7C"/>
    <w:rsid w:val="00351D8D"/>
    <w:rsid w:val="00351E9C"/>
    <w:rsid w:val="00351EFC"/>
    <w:rsid w:val="00351F1A"/>
    <w:rsid w:val="0035212D"/>
    <w:rsid w:val="003527AB"/>
    <w:rsid w:val="0035296B"/>
    <w:rsid w:val="00352B4D"/>
    <w:rsid w:val="00352BBC"/>
    <w:rsid w:val="00352BFC"/>
    <w:rsid w:val="00352CAD"/>
    <w:rsid w:val="00352D9F"/>
    <w:rsid w:val="00352F31"/>
    <w:rsid w:val="00352FB7"/>
    <w:rsid w:val="0035302E"/>
    <w:rsid w:val="003530A6"/>
    <w:rsid w:val="003530C4"/>
    <w:rsid w:val="003532B1"/>
    <w:rsid w:val="00353341"/>
    <w:rsid w:val="00353391"/>
    <w:rsid w:val="0035348C"/>
    <w:rsid w:val="003534CE"/>
    <w:rsid w:val="0035356C"/>
    <w:rsid w:val="003535C4"/>
    <w:rsid w:val="00353771"/>
    <w:rsid w:val="00353789"/>
    <w:rsid w:val="0035386C"/>
    <w:rsid w:val="003538EB"/>
    <w:rsid w:val="00353991"/>
    <w:rsid w:val="003539F8"/>
    <w:rsid w:val="00353A4B"/>
    <w:rsid w:val="00353E68"/>
    <w:rsid w:val="00353EF8"/>
    <w:rsid w:val="00353F0B"/>
    <w:rsid w:val="00354626"/>
    <w:rsid w:val="00354866"/>
    <w:rsid w:val="00354B28"/>
    <w:rsid w:val="00354F31"/>
    <w:rsid w:val="003550BF"/>
    <w:rsid w:val="003552BF"/>
    <w:rsid w:val="0035558F"/>
    <w:rsid w:val="003556DF"/>
    <w:rsid w:val="0035585D"/>
    <w:rsid w:val="00355C74"/>
    <w:rsid w:val="00355C8C"/>
    <w:rsid w:val="00355CB8"/>
    <w:rsid w:val="00355D16"/>
    <w:rsid w:val="0035686E"/>
    <w:rsid w:val="003569B5"/>
    <w:rsid w:val="00356A46"/>
    <w:rsid w:val="00356A80"/>
    <w:rsid w:val="00356B2D"/>
    <w:rsid w:val="00356C1A"/>
    <w:rsid w:val="0035708D"/>
    <w:rsid w:val="003570A4"/>
    <w:rsid w:val="003570FC"/>
    <w:rsid w:val="003571CC"/>
    <w:rsid w:val="00357345"/>
    <w:rsid w:val="003573D4"/>
    <w:rsid w:val="003573E0"/>
    <w:rsid w:val="003574AD"/>
    <w:rsid w:val="003574C4"/>
    <w:rsid w:val="00357888"/>
    <w:rsid w:val="0035793C"/>
    <w:rsid w:val="0035799C"/>
    <w:rsid w:val="00357A25"/>
    <w:rsid w:val="00357B4A"/>
    <w:rsid w:val="00357C07"/>
    <w:rsid w:val="00357E64"/>
    <w:rsid w:val="00357F41"/>
    <w:rsid w:val="00357F66"/>
    <w:rsid w:val="00360213"/>
    <w:rsid w:val="0036027A"/>
    <w:rsid w:val="003605CF"/>
    <w:rsid w:val="00360740"/>
    <w:rsid w:val="003607E7"/>
    <w:rsid w:val="003607FB"/>
    <w:rsid w:val="00360958"/>
    <w:rsid w:val="0036096C"/>
    <w:rsid w:val="00360A80"/>
    <w:rsid w:val="00360DAC"/>
    <w:rsid w:val="00360E2D"/>
    <w:rsid w:val="00360F87"/>
    <w:rsid w:val="00360F95"/>
    <w:rsid w:val="00361057"/>
    <w:rsid w:val="00361321"/>
    <w:rsid w:val="0036133C"/>
    <w:rsid w:val="00361527"/>
    <w:rsid w:val="003615AF"/>
    <w:rsid w:val="003617C1"/>
    <w:rsid w:val="00361AD6"/>
    <w:rsid w:val="00361D68"/>
    <w:rsid w:val="0036208F"/>
    <w:rsid w:val="00362591"/>
    <w:rsid w:val="003627FB"/>
    <w:rsid w:val="003629C0"/>
    <w:rsid w:val="00362AB5"/>
    <w:rsid w:val="00362BEC"/>
    <w:rsid w:val="00363080"/>
    <w:rsid w:val="003632F5"/>
    <w:rsid w:val="003633B8"/>
    <w:rsid w:val="00363787"/>
    <w:rsid w:val="00363864"/>
    <w:rsid w:val="00363B44"/>
    <w:rsid w:val="00363BBD"/>
    <w:rsid w:val="00363CC5"/>
    <w:rsid w:val="00363F01"/>
    <w:rsid w:val="00364029"/>
    <w:rsid w:val="00364175"/>
    <w:rsid w:val="003641E2"/>
    <w:rsid w:val="003642FB"/>
    <w:rsid w:val="003642FC"/>
    <w:rsid w:val="003648EE"/>
    <w:rsid w:val="0036493E"/>
    <w:rsid w:val="00364BBF"/>
    <w:rsid w:val="00364DB5"/>
    <w:rsid w:val="00364ED8"/>
    <w:rsid w:val="00364FAE"/>
    <w:rsid w:val="003657F5"/>
    <w:rsid w:val="003658C6"/>
    <w:rsid w:val="00365A93"/>
    <w:rsid w:val="00365B7F"/>
    <w:rsid w:val="00365CA5"/>
    <w:rsid w:val="003662EE"/>
    <w:rsid w:val="00366B2E"/>
    <w:rsid w:val="0036715F"/>
    <w:rsid w:val="0036716D"/>
    <w:rsid w:val="003672FE"/>
    <w:rsid w:val="003678B7"/>
    <w:rsid w:val="00367AC5"/>
    <w:rsid w:val="00367B20"/>
    <w:rsid w:val="00367BF0"/>
    <w:rsid w:val="00367CBD"/>
    <w:rsid w:val="00367E27"/>
    <w:rsid w:val="00367ED6"/>
    <w:rsid w:val="00370007"/>
    <w:rsid w:val="003700CB"/>
    <w:rsid w:val="003701C6"/>
    <w:rsid w:val="0037025B"/>
    <w:rsid w:val="003707E7"/>
    <w:rsid w:val="0037089C"/>
    <w:rsid w:val="00370ADF"/>
    <w:rsid w:val="00370C3B"/>
    <w:rsid w:val="00370DCB"/>
    <w:rsid w:val="00370F06"/>
    <w:rsid w:val="003710AD"/>
    <w:rsid w:val="003713F4"/>
    <w:rsid w:val="00371403"/>
    <w:rsid w:val="0037141F"/>
    <w:rsid w:val="003715A4"/>
    <w:rsid w:val="003715D5"/>
    <w:rsid w:val="0037173C"/>
    <w:rsid w:val="00371781"/>
    <w:rsid w:val="0037185F"/>
    <w:rsid w:val="00371904"/>
    <w:rsid w:val="0037198E"/>
    <w:rsid w:val="00371A79"/>
    <w:rsid w:val="00371D30"/>
    <w:rsid w:val="0037204F"/>
    <w:rsid w:val="00372130"/>
    <w:rsid w:val="00372498"/>
    <w:rsid w:val="003726BE"/>
    <w:rsid w:val="0037290F"/>
    <w:rsid w:val="003729A0"/>
    <w:rsid w:val="00372AB3"/>
    <w:rsid w:val="00372AD2"/>
    <w:rsid w:val="00372CBD"/>
    <w:rsid w:val="00372D36"/>
    <w:rsid w:val="00372DE4"/>
    <w:rsid w:val="003730F7"/>
    <w:rsid w:val="00373161"/>
    <w:rsid w:val="003733A8"/>
    <w:rsid w:val="00373594"/>
    <w:rsid w:val="00373C0C"/>
    <w:rsid w:val="00373C18"/>
    <w:rsid w:val="00373CA6"/>
    <w:rsid w:val="00373D36"/>
    <w:rsid w:val="00373FB8"/>
    <w:rsid w:val="003740FC"/>
    <w:rsid w:val="00374649"/>
    <w:rsid w:val="003746F8"/>
    <w:rsid w:val="003747CE"/>
    <w:rsid w:val="00374A94"/>
    <w:rsid w:val="00374F9A"/>
    <w:rsid w:val="003751C4"/>
    <w:rsid w:val="00375266"/>
    <w:rsid w:val="003753E6"/>
    <w:rsid w:val="003755F9"/>
    <w:rsid w:val="003757CF"/>
    <w:rsid w:val="00375C14"/>
    <w:rsid w:val="00375C2A"/>
    <w:rsid w:val="00375C4A"/>
    <w:rsid w:val="00375D96"/>
    <w:rsid w:val="00375DA3"/>
    <w:rsid w:val="00375DB0"/>
    <w:rsid w:val="00375E1A"/>
    <w:rsid w:val="00375F5C"/>
    <w:rsid w:val="00375F96"/>
    <w:rsid w:val="00375F9E"/>
    <w:rsid w:val="003761C1"/>
    <w:rsid w:val="00376245"/>
    <w:rsid w:val="00376302"/>
    <w:rsid w:val="00376805"/>
    <w:rsid w:val="00376839"/>
    <w:rsid w:val="003768F1"/>
    <w:rsid w:val="00376A0E"/>
    <w:rsid w:val="003771EA"/>
    <w:rsid w:val="00377380"/>
    <w:rsid w:val="003774F5"/>
    <w:rsid w:val="003776E9"/>
    <w:rsid w:val="00377B26"/>
    <w:rsid w:val="00377B81"/>
    <w:rsid w:val="00377BAE"/>
    <w:rsid w:val="00377BB9"/>
    <w:rsid w:val="00380048"/>
    <w:rsid w:val="00380248"/>
    <w:rsid w:val="0038030A"/>
    <w:rsid w:val="00380757"/>
    <w:rsid w:val="0038089F"/>
    <w:rsid w:val="00380936"/>
    <w:rsid w:val="00380B1E"/>
    <w:rsid w:val="00380DD8"/>
    <w:rsid w:val="00380E34"/>
    <w:rsid w:val="00380FC0"/>
    <w:rsid w:val="00381090"/>
    <w:rsid w:val="0038143F"/>
    <w:rsid w:val="0038148A"/>
    <w:rsid w:val="00381680"/>
    <w:rsid w:val="00381718"/>
    <w:rsid w:val="003818CD"/>
    <w:rsid w:val="00381909"/>
    <w:rsid w:val="00381ABB"/>
    <w:rsid w:val="00381CBD"/>
    <w:rsid w:val="00381E92"/>
    <w:rsid w:val="00381F49"/>
    <w:rsid w:val="00381F96"/>
    <w:rsid w:val="003820EB"/>
    <w:rsid w:val="003821BA"/>
    <w:rsid w:val="003821E7"/>
    <w:rsid w:val="003822ED"/>
    <w:rsid w:val="003822F7"/>
    <w:rsid w:val="0038252C"/>
    <w:rsid w:val="0038266A"/>
    <w:rsid w:val="0038268D"/>
    <w:rsid w:val="00382844"/>
    <w:rsid w:val="0038285C"/>
    <w:rsid w:val="00382A44"/>
    <w:rsid w:val="00382C22"/>
    <w:rsid w:val="00382DC8"/>
    <w:rsid w:val="00382F2C"/>
    <w:rsid w:val="00383061"/>
    <w:rsid w:val="00383160"/>
    <w:rsid w:val="003831B9"/>
    <w:rsid w:val="00383416"/>
    <w:rsid w:val="003834A6"/>
    <w:rsid w:val="00383524"/>
    <w:rsid w:val="0038352F"/>
    <w:rsid w:val="00383624"/>
    <w:rsid w:val="003837E9"/>
    <w:rsid w:val="00383B57"/>
    <w:rsid w:val="00383BB1"/>
    <w:rsid w:val="00383D2E"/>
    <w:rsid w:val="00384057"/>
    <w:rsid w:val="00384639"/>
    <w:rsid w:val="00384672"/>
    <w:rsid w:val="00384C69"/>
    <w:rsid w:val="00385099"/>
    <w:rsid w:val="003853E1"/>
    <w:rsid w:val="003857B5"/>
    <w:rsid w:val="00385847"/>
    <w:rsid w:val="00385928"/>
    <w:rsid w:val="00385B0D"/>
    <w:rsid w:val="00385E3D"/>
    <w:rsid w:val="00385EB0"/>
    <w:rsid w:val="003860F7"/>
    <w:rsid w:val="00386208"/>
    <w:rsid w:val="00386268"/>
    <w:rsid w:val="0038626B"/>
    <w:rsid w:val="00386784"/>
    <w:rsid w:val="00386B89"/>
    <w:rsid w:val="00386EDA"/>
    <w:rsid w:val="00386F4D"/>
    <w:rsid w:val="00386F9A"/>
    <w:rsid w:val="003870AD"/>
    <w:rsid w:val="003873E1"/>
    <w:rsid w:val="003875FA"/>
    <w:rsid w:val="00387877"/>
    <w:rsid w:val="00387C47"/>
    <w:rsid w:val="00387CA6"/>
    <w:rsid w:val="00387D1B"/>
    <w:rsid w:val="003900F6"/>
    <w:rsid w:val="003903A7"/>
    <w:rsid w:val="003903F3"/>
    <w:rsid w:val="0039048C"/>
    <w:rsid w:val="0039088A"/>
    <w:rsid w:val="00390B4B"/>
    <w:rsid w:val="00390B4D"/>
    <w:rsid w:val="00390C4C"/>
    <w:rsid w:val="00390CAD"/>
    <w:rsid w:val="00390CE2"/>
    <w:rsid w:val="00390E65"/>
    <w:rsid w:val="00391219"/>
    <w:rsid w:val="003912B7"/>
    <w:rsid w:val="00391348"/>
    <w:rsid w:val="00391580"/>
    <w:rsid w:val="003915AA"/>
    <w:rsid w:val="00391672"/>
    <w:rsid w:val="003918E7"/>
    <w:rsid w:val="0039196A"/>
    <w:rsid w:val="00391979"/>
    <w:rsid w:val="00391C62"/>
    <w:rsid w:val="00391D76"/>
    <w:rsid w:val="00391FA3"/>
    <w:rsid w:val="00392039"/>
    <w:rsid w:val="00392649"/>
    <w:rsid w:val="0039269E"/>
    <w:rsid w:val="00392A97"/>
    <w:rsid w:val="00392C44"/>
    <w:rsid w:val="00392D01"/>
    <w:rsid w:val="00392D0B"/>
    <w:rsid w:val="00392D40"/>
    <w:rsid w:val="00392D6F"/>
    <w:rsid w:val="00392EE3"/>
    <w:rsid w:val="0039323E"/>
    <w:rsid w:val="00393265"/>
    <w:rsid w:val="003933A2"/>
    <w:rsid w:val="00393464"/>
    <w:rsid w:val="00393740"/>
    <w:rsid w:val="00393873"/>
    <w:rsid w:val="0039399D"/>
    <w:rsid w:val="00393D4C"/>
    <w:rsid w:val="00393EC1"/>
    <w:rsid w:val="00394019"/>
    <w:rsid w:val="003941B0"/>
    <w:rsid w:val="003944C7"/>
    <w:rsid w:val="00394AD0"/>
    <w:rsid w:val="00394D4B"/>
    <w:rsid w:val="00394E2F"/>
    <w:rsid w:val="00395506"/>
    <w:rsid w:val="00395558"/>
    <w:rsid w:val="003956A6"/>
    <w:rsid w:val="0039573D"/>
    <w:rsid w:val="003958B2"/>
    <w:rsid w:val="00395936"/>
    <w:rsid w:val="00395B6F"/>
    <w:rsid w:val="00395BFE"/>
    <w:rsid w:val="00395D6D"/>
    <w:rsid w:val="00395D96"/>
    <w:rsid w:val="00395DE2"/>
    <w:rsid w:val="00395FD1"/>
    <w:rsid w:val="003962A6"/>
    <w:rsid w:val="003963B8"/>
    <w:rsid w:val="0039670A"/>
    <w:rsid w:val="003968AF"/>
    <w:rsid w:val="00396CF1"/>
    <w:rsid w:val="00396F80"/>
    <w:rsid w:val="00397227"/>
    <w:rsid w:val="0039747D"/>
    <w:rsid w:val="003974D1"/>
    <w:rsid w:val="00397873"/>
    <w:rsid w:val="003978B4"/>
    <w:rsid w:val="00397978"/>
    <w:rsid w:val="00397CB5"/>
    <w:rsid w:val="00397D8F"/>
    <w:rsid w:val="00397F91"/>
    <w:rsid w:val="003A0041"/>
    <w:rsid w:val="003A0205"/>
    <w:rsid w:val="003A0240"/>
    <w:rsid w:val="003A026C"/>
    <w:rsid w:val="003A0552"/>
    <w:rsid w:val="003A0750"/>
    <w:rsid w:val="003A0AC6"/>
    <w:rsid w:val="003A0E4C"/>
    <w:rsid w:val="003A0FA0"/>
    <w:rsid w:val="003A1032"/>
    <w:rsid w:val="003A13D0"/>
    <w:rsid w:val="003A1730"/>
    <w:rsid w:val="003A176B"/>
    <w:rsid w:val="003A1BFA"/>
    <w:rsid w:val="003A1DF7"/>
    <w:rsid w:val="003A1E27"/>
    <w:rsid w:val="003A1E61"/>
    <w:rsid w:val="003A2058"/>
    <w:rsid w:val="003A2103"/>
    <w:rsid w:val="003A21CF"/>
    <w:rsid w:val="003A23C5"/>
    <w:rsid w:val="003A2B67"/>
    <w:rsid w:val="003A2C3F"/>
    <w:rsid w:val="003A2C89"/>
    <w:rsid w:val="003A2CE4"/>
    <w:rsid w:val="003A2DC5"/>
    <w:rsid w:val="003A2F1A"/>
    <w:rsid w:val="003A3019"/>
    <w:rsid w:val="003A329F"/>
    <w:rsid w:val="003A363D"/>
    <w:rsid w:val="003A36B2"/>
    <w:rsid w:val="003A37C8"/>
    <w:rsid w:val="003A3B2A"/>
    <w:rsid w:val="003A3F23"/>
    <w:rsid w:val="003A3FF7"/>
    <w:rsid w:val="003A4063"/>
    <w:rsid w:val="003A41E9"/>
    <w:rsid w:val="003A42A5"/>
    <w:rsid w:val="003A4374"/>
    <w:rsid w:val="003A442E"/>
    <w:rsid w:val="003A4455"/>
    <w:rsid w:val="003A4456"/>
    <w:rsid w:val="003A4730"/>
    <w:rsid w:val="003A4E7E"/>
    <w:rsid w:val="003A4FC5"/>
    <w:rsid w:val="003A5193"/>
    <w:rsid w:val="003A5247"/>
    <w:rsid w:val="003A5431"/>
    <w:rsid w:val="003A5892"/>
    <w:rsid w:val="003A58A8"/>
    <w:rsid w:val="003A5C72"/>
    <w:rsid w:val="003A5E33"/>
    <w:rsid w:val="003A5E91"/>
    <w:rsid w:val="003A5ED0"/>
    <w:rsid w:val="003A5F8E"/>
    <w:rsid w:val="003A6358"/>
    <w:rsid w:val="003A6359"/>
    <w:rsid w:val="003A6447"/>
    <w:rsid w:val="003A64CD"/>
    <w:rsid w:val="003A65D1"/>
    <w:rsid w:val="003A6680"/>
    <w:rsid w:val="003A69D8"/>
    <w:rsid w:val="003A6C8F"/>
    <w:rsid w:val="003A6E9C"/>
    <w:rsid w:val="003A6F0C"/>
    <w:rsid w:val="003A7015"/>
    <w:rsid w:val="003A7034"/>
    <w:rsid w:val="003A70F0"/>
    <w:rsid w:val="003A78E0"/>
    <w:rsid w:val="003A7DE8"/>
    <w:rsid w:val="003B001A"/>
    <w:rsid w:val="003B0114"/>
    <w:rsid w:val="003B06A5"/>
    <w:rsid w:val="003B073D"/>
    <w:rsid w:val="003B0EB9"/>
    <w:rsid w:val="003B1077"/>
    <w:rsid w:val="003B107C"/>
    <w:rsid w:val="003B10BA"/>
    <w:rsid w:val="003B1B24"/>
    <w:rsid w:val="003B1C26"/>
    <w:rsid w:val="003B1C6F"/>
    <w:rsid w:val="003B1CD1"/>
    <w:rsid w:val="003B1CFF"/>
    <w:rsid w:val="003B1DB9"/>
    <w:rsid w:val="003B1E4F"/>
    <w:rsid w:val="003B1EA6"/>
    <w:rsid w:val="003B2059"/>
    <w:rsid w:val="003B22FF"/>
    <w:rsid w:val="003B262E"/>
    <w:rsid w:val="003B2F9A"/>
    <w:rsid w:val="003B303C"/>
    <w:rsid w:val="003B3040"/>
    <w:rsid w:val="003B317E"/>
    <w:rsid w:val="003B3629"/>
    <w:rsid w:val="003B395F"/>
    <w:rsid w:val="003B3A19"/>
    <w:rsid w:val="003B3A5C"/>
    <w:rsid w:val="003B3B4A"/>
    <w:rsid w:val="003B3B74"/>
    <w:rsid w:val="003B3E18"/>
    <w:rsid w:val="003B4193"/>
    <w:rsid w:val="003B4211"/>
    <w:rsid w:val="003B4278"/>
    <w:rsid w:val="003B4453"/>
    <w:rsid w:val="003B44C8"/>
    <w:rsid w:val="003B44E6"/>
    <w:rsid w:val="003B4D8A"/>
    <w:rsid w:val="003B4E8C"/>
    <w:rsid w:val="003B4F0A"/>
    <w:rsid w:val="003B4F0B"/>
    <w:rsid w:val="003B4F6B"/>
    <w:rsid w:val="003B4FA3"/>
    <w:rsid w:val="003B5029"/>
    <w:rsid w:val="003B515F"/>
    <w:rsid w:val="003B5398"/>
    <w:rsid w:val="003B5A1D"/>
    <w:rsid w:val="003B5AC8"/>
    <w:rsid w:val="003B5E45"/>
    <w:rsid w:val="003B5E9D"/>
    <w:rsid w:val="003B6042"/>
    <w:rsid w:val="003B6229"/>
    <w:rsid w:val="003B6345"/>
    <w:rsid w:val="003B65DA"/>
    <w:rsid w:val="003B65ED"/>
    <w:rsid w:val="003B67BC"/>
    <w:rsid w:val="003B6C8B"/>
    <w:rsid w:val="003B6D7E"/>
    <w:rsid w:val="003B6ED8"/>
    <w:rsid w:val="003B705B"/>
    <w:rsid w:val="003B722A"/>
    <w:rsid w:val="003B7288"/>
    <w:rsid w:val="003B7590"/>
    <w:rsid w:val="003B79B0"/>
    <w:rsid w:val="003B79F1"/>
    <w:rsid w:val="003B79FD"/>
    <w:rsid w:val="003C0042"/>
    <w:rsid w:val="003C010A"/>
    <w:rsid w:val="003C033B"/>
    <w:rsid w:val="003C037C"/>
    <w:rsid w:val="003C048E"/>
    <w:rsid w:val="003C04BF"/>
    <w:rsid w:val="003C0BAC"/>
    <w:rsid w:val="003C12DC"/>
    <w:rsid w:val="003C151E"/>
    <w:rsid w:val="003C16D1"/>
    <w:rsid w:val="003C18AA"/>
    <w:rsid w:val="003C18F6"/>
    <w:rsid w:val="003C1964"/>
    <w:rsid w:val="003C1A7E"/>
    <w:rsid w:val="003C2030"/>
    <w:rsid w:val="003C2351"/>
    <w:rsid w:val="003C24B2"/>
    <w:rsid w:val="003C25B4"/>
    <w:rsid w:val="003C274F"/>
    <w:rsid w:val="003C2786"/>
    <w:rsid w:val="003C2B2F"/>
    <w:rsid w:val="003C2BF2"/>
    <w:rsid w:val="003C2C02"/>
    <w:rsid w:val="003C2C35"/>
    <w:rsid w:val="003C2C66"/>
    <w:rsid w:val="003C2C79"/>
    <w:rsid w:val="003C2F72"/>
    <w:rsid w:val="003C305B"/>
    <w:rsid w:val="003C318B"/>
    <w:rsid w:val="003C35FB"/>
    <w:rsid w:val="003C3745"/>
    <w:rsid w:val="003C3948"/>
    <w:rsid w:val="003C3952"/>
    <w:rsid w:val="003C3981"/>
    <w:rsid w:val="003C3F21"/>
    <w:rsid w:val="003C3FAC"/>
    <w:rsid w:val="003C3FE8"/>
    <w:rsid w:val="003C406D"/>
    <w:rsid w:val="003C40A6"/>
    <w:rsid w:val="003C41A9"/>
    <w:rsid w:val="003C4288"/>
    <w:rsid w:val="003C4331"/>
    <w:rsid w:val="003C43FC"/>
    <w:rsid w:val="003C455A"/>
    <w:rsid w:val="003C45E9"/>
    <w:rsid w:val="003C469B"/>
    <w:rsid w:val="003C47F1"/>
    <w:rsid w:val="003C48C4"/>
    <w:rsid w:val="003C4B27"/>
    <w:rsid w:val="003C4C77"/>
    <w:rsid w:val="003C4CD3"/>
    <w:rsid w:val="003C4DEF"/>
    <w:rsid w:val="003C50B0"/>
    <w:rsid w:val="003C515A"/>
    <w:rsid w:val="003C51E0"/>
    <w:rsid w:val="003C5307"/>
    <w:rsid w:val="003C53B6"/>
    <w:rsid w:val="003C5DEC"/>
    <w:rsid w:val="003C5EA4"/>
    <w:rsid w:val="003C5F90"/>
    <w:rsid w:val="003C62BA"/>
    <w:rsid w:val="003C6327"/>
    <w:rsid w:val="003C6669"/>
    <w:rsid w:val="003C66CD"/>
    <w:rsid w:val="003C672D"/>
    <w:rsid w:val="003C674B"/>
    <w:rsid w:val="003C69C6"/>
    <w:rsid w:val="003C6BAC"/>
    <w:rsid w:val="003C6DE7"/>
    <w:rsid w:val="003C6E36"/>
    <w:rsid w:val="003C6EFA"/>
    <w:rsid w:val="003C6F4A"/>
    <w:rsid w:val="003C71FC"/>
    <w:rsid w:val="003C729E"/>
    <w:rsid w:val="003C73D2"/>
    <w:rsid w:val="003C73FC"/>
    <w:rsid w:val="003C7463"/>
    <w:rsid w:val="003C763B"/>
    <w:rsid w:val="003C765B"/>
    <w:rsid w:val="003C779D"/>
    <w:rsid w:val="003C77B1"/>
    <w:rsid w:val="003C7949"/>
    <w:rsid w:val="003C7AE5"/>
    <w:rsid w:val="003C7B4C"/>
    <w:rsid w:val="003C7B93"/>
    <w:rsid w:val="003C7C64"/>
    <w:rsid w:val="003C7CA2"/>
    <w:rsid w:val="003C7F24"/>
    <w:rsid w:val="003C7F4B"/>
    <w:rsid w:val="003D01B6"/>
    <w:rsid w:val="003D01F3"/>
    <w:rsid w:val="003D03A2"/>
    <w:rsid w:val="003D04FE"/>
    <w:rsid w:val="003D08A9"/>
    <w:rsid w:val="003D101D"/>
    <w:rsid w:val="003D101E"/>
    <w:rsid w:val="003D1232"/>
    <w:rsid w:val="003D12E3"/>
    <w:rsid w:val="003D14F5"/>
    <w:rsid w:val="003D16A6"/>
    <w:rsid w:val="003D17FB"/>
    <w:rsid w:val="003D19AB"/>
    <w:rsid w:val="003D1C5A"/>
    <w:rsid w:val="003D1FA7"/>
    <w:rsid w:val="003D2369"/>
    <w:rsid w:val="003D2504"/>
    <w:rsid w:val="003D2621"/>
    <w:rsid w:val="003D2859"/>
    <w:rsid w:val="003D29C5"/>
    <w:rsid w:val="003D2C89"/>
    <w:rsid w:val="003D2D40"/>
    <w:rsid w:val="003D2E1D"/>
    <w:rsid w:val="003D2F8C"/>
    <w:rsid w:val="003D3050"/>
    <w:rsid w:val="003D3133"/>
    <w:rsid w:val="003D319D"/>
    <w:rsid w:val="003D325C"/>
    <w:rsid w:val="003D3689"/>
    <w:rsid w:val="003D369A"/>
    <w:rsid w:val="003D36F3"/>
    <w:rsid w:val="003D38AC"/>
    <w:rsid w:val="003D38DD"/>
    <w:rsid w:val="003D3969"/>
    <w:rsid w:val="003D396C"/>
    <w:rsid w:val="003D3C4F"/>
    <w:rsid w:val="003D3D65"/>
    <w:rsid w:val="003D3EDE"/>
    <w:rsid w:val="003D3F74"/>
    <w:rsid w:val="003D4005"/>
    <w:rsid w:val="003D4007"/>
    <w:rsid w:val="003D40DD"/>
    <w:rsid w:val="003D44BB"/>
    <w:rsid w:val="003D45AD"/>
    <w:rsid w:val="003D491B"/>
    <w:rsid w:val="003D4B2F"/>
    <w:rsid w:val="003D4C9B"/>
    <w:rsid w:val="003D4D96"/>
    <w:rsid w:val="003D4F07"/>
    <w:rsid w:val="003D4F7D"/>
    <w:rsid w:val="003D5230"/>
    <w:rsid w:val="003D538A"/>
    <w:rsid w:val="003D55C2"/>
    <w:rsid w:val="003D55C3"/>
    <w:rsid w:val="003D56AA"/>
    <w:rsid w:val="003D56F2"/>
    <w:rsid w:val="003D5898"/>
    <w:rsid w:val="003D5A37"/>
    <w:rsid w:val="003D5D69"/>
    <w:rsid w:val="003D5FC2"/>
    <w:rsid w:val="003D6019"/>
    <w:rsid w:val="003D6024"/>
    <w:rsid w:val="003D6504"/>
    <w:rsid w:val="003D6665"/>
    <w:rsid w:val="003D6841"/>
    <w:rsid w:val="003D689F"/>
    <w:rsid w:val="003D6A17"/>
    <w:rsid w:val="003D6CE6"/>
    <w:rsid w:val="003D6E2E"/>
    <w:rsid w:val="003D6EAC"/>
    <w:rsid w:val="003D70C2"/>
    <w:rsid w:val="003D720E"/>
    <w:rsid w:val="003D74CE"/>
    <w:rsid w:val="003D780D"/>
    <w:rsid w:val="003D7865"/>
    <w:rsid w:val="003D7910"/>
    <w:rsid w:val="003D7D4A"/>
    <w:rsid w:val="003D7E32"/>
    <w:rsid w:val="003E00A5"/>
    <w:rsid w:val="003E019B"/>
    <w:rsid w:val="003E055A"/>
    <w:rsid w:val="003E0747"/>
    <w:rsid w:val="003E082C"/>
    <w:rsid w:val="003E0B8C"/>
    <w:rsid w:val="003E11D3"/>
    <w:rsid w:val="003E1652"/>
    <w:rsid w:val="003E1949"/>
    <w:rsid w:val="003E1A75"/>
    <w:rsid w:val="003E1B63"/>
    <w:rsid w:val="003E1CBD"/>
    <w:rsid w:val="003E1E1F"/>
    <w:rsid w:val="003E1EA4"/>
    <w:rsid w:val="003E2050"/>
    <w:rsid w:val="003E2473"/>
    <w:rsid w:val="003E2504"/>
    <w:rsid w:val="003E2563"/>
    <w:rsid w:val="003E258A"/>
    <w:rsid w:val="003E27F3"/>
    <w:rsid w:val="003E2C52"/>
    <w:rsid w:val="003E2F6C"/>
    <w:rsid w:val="003E2FAF"/>
    <w:rsid w:val="003E3029"/>
    <w:rsid w:val="003E3501"/>
    <w:rsid w:val="003E3582"/>
    <w:rsid w:val="003E3624"/>
    <w:rsid w:val="003E3A6B"/>
    <w:rsid w:val="003E3B76"/>
    <w:rsid w:val="003E3EC5"/>
    <w:rsid w:val="003E41B5"/>
    <w:rsid w:val="003E4297"/>
    <w:rsid w:val="003E4322"/>
    <w:rsid w:val="003E433A"/>
    <w:rsid w:val="003E4351"/>
    <w:rsid w:val="003E439C"/>
    <w:rsid w:val="003E45F3"/>
    <w:rsid w:val="003E49A4"/>
    <w:rsid w:val="003E4AE8"/>
    <w:rsid w:val="003E4D1D"/>
    <w:rsid w:val="003E4DE2"/>
    <w:rsid w:val="003E525B"/>
    <w:rsid w:val="003E53F7"/>
    <w:rsid w:val="003E5513"/>
    <w:rsid w:val="003E560E"/>
    <w:rsid w:val="003E5674"/>
    <w:rsid w:val="003E56A5"/>
    <w:rsid w:val="003E58C9"/>
    <w:rsid w:val="003E5E55"/>
    <w:rsid w:val="003E5ECF"/>
    <w:rsid w:val="003E5F58"/>
    <w:rsid w:val="003E5F63"/>
    <w:rsid w:val="003E5F89"/>
    <w:rsid w:val="003E60BA"/>
    <w:rsid w:val="003E61D4"/>
    <w:rsid w:val="003E623A"/>
    <w:rsid w:val="003E65CD"/>
    <w:rsid w:val="003E65F0"/>
    <w:rsid w:val="003E6BC3"/>
    <w:rsid w:val="003E6C07"/>
    <w:rsid w:val="003E6DC7"/>
    <w:rsid w:val="003E6E37"/>
    <w:rsid w:val="003E6E56"/>
    <w:rsid w:val="003E6EAA"/>
    <w:rsid w:val="003E6ED4"/>
    <w:rsid w:val="003E70DA"/>
    <w:rsid w:val="003E710D"/>
    <w:rsid w:val="003E7120"/>
    <w:rsid w:val="003E71E5"/>
    <w:rsid w:val="003E72DD"/>
    <w:rsid w:val="003E77D9"/>
    <w:rsid w:val="003E7B7A"/>
    <w:rsid w:val="003E7D5D"/>
    <w:rsid w:val="003F0109"/>
    <w:rsid w:val="003F026F"/>
    <w:rsid w:val="003F02B0"/>
    <w:rsid w:val="003F0497"/>
    <w:rsid w:val="003F0509"/>
    <w:rsid w:val="003F0534"/>
    <w:rsid w:val="003F0922"/>
    <w:rsid w:val="003F09BD"/>
    <w:rsid w:val="003F0B40"/>
    <w:rsid w:val="003F0C52"/>
    <w:rsid w:val="003F13BC"/>
    <w:rsid w:val="003F13F6"/>
    <w:rsid w:val="003F15C2"/>
    <w:rsid w:val="003F17CC"/>
    <w:rsid w:val="003F17E1"/>
    <w:rsid w:val="003F1939"/>
    <w:rsid w:val="003F1C77"/>
    <w:rsid w:val="003F1C99"/>
    <w:rsid w:val="003F1E3A"/>
    <w:rsid w:val="003F1F5B"/>
    <w:rsid w:val="003F22E0"/>
    <w:rsid w:val="003F2371"/>
    <w:rsid w:val="003F237D"/>
    <w:rsid w:val="003F25C8"/>
    <w:rsid w:val="003F26DA"/>
    <w:rsid w:val="003F273E"/>
    <w:rsid w:val="003F2743"/>
    <w:rsid w:val="003F288C"/>
    <w:rsid w:val="003F29D5"/>
    <w:rsid w:val="003F2A53"/>
    <w:rsid w:val="003F2AB9"/>
    <w:rsid w:val="003F2AF3"/>
    <w:rsid w:val="003F2CED"/>
    <w:rsid w:val="003F2D6B"/>
    <w:rsid w:val="003F2E0D"/>
    <w:rsid w:val="003F301A"/>
    <w:rsid w:val="003F3052"/>
    <w:rsid w:val="003F318B"/>
    <w:rsid w:val="003F31C1"/>
    <w:rsid w:val="003F3350"/>
    <w:rsid w:val="003F35BE"/>
    <w:rsid w:val="003F36AA"/>
    <w:rsid w:val="003F36B1"/>
    <w:rsid w:val="003F36D3"/>
    <w:rsid w:val="003F3740"/>
    <w:rsid w:val="003F375C"/>
    <w:rsid w:val="003F3874"/>
    <w:rsid w:val="003F3AA3"/>
    <w:rsid w:val="003F40E0"/>
    <w:rsid w:val="003F4166"/>
    <w:rsid w:val="003F4271"/>
    <w:rsid w:val="003F434A"/>
    <w:rsid w:val="003F43E9"/>
    <w:rsid w:val="003F44A4"/>
    <w:rsid w:val="003F45B6"/>
    <w:rsid w:val="003F4605"/>
    <w:rsid w:val="003F46E8"/>
    <w:rsid w:val="003F47F6"/>
    <w:rsid w:val="003F4968"/>
    <w:rsid w:val="003F4980"/>
    <w:rsid w:val="003F4B72"/>
    <w:rsid w:val="003F4EBF"/>
    <w:rsid w:val="003F4F55"/>
    <w:rsid w:val="003F503F"/>
    <w:rsid w:val="003F513F"/>
    <w:rsid w:val="003F547A"/>
    <w:rsid w:val="003F5777"/>
    <w:rsid w:val="003F57FE"/>
    <w:rsid w:val="003F58D5"/>
    <w:rsid w:val="003F5915"/>
    <w:rsid w:val="003F5A25"/>
    <w:rsid w:val="003F5BAA"/>
    <w:rsid w:val="003F5CA1"/>
    <w:rsid w:val="003F5D5A"/>
    <w:rsid w:val="003F5E2D"/>
    <w:rsid w:val="003F5E49"/>
    <w:rsid w:val="003F5E77"/>
    <w:rsid w:val="003F5EC3"/>
    <w:rsid w:val="003F628F"/>
    <w:rsid w:val="003F646F"/>
    <w:rsid w:val="003F6685"/>
    <w:rsid w:val="003F699C"/>
    <w:rsid w:val="003F6A38"/>
    <w:rsid w:val="003F6DF8"/>
    <w:rsid w:val="003F70FF"/>
    <w:rsid w:val="003F7145"/>
    <w:rsid w:val="003F72C4"/>
    <w:rsid w:val="003F747D"/>
    <w:rsid w:val="003F7A62"/>
    <w:rsid w:val="003F7B29"/>
    <w:rsid w:val="003F7C90"/>
    <w:rsid w:val="0040013B"/>
    <w:rsid w:val="0040039A"/>
    <w:rsid w:val="0040052D"/>
    <w:rsid w:val="0040055F"/>
    <w:rsid w:val="004009FE"/>
    <w:rsid w:val="00400CA9"/>
    <w:rsid w:val="00401693"/>
    <w:rsid w:val="0040169C"/>
    <w:rsid w:val="00401741"/>
    <w:rsid w:val="00401910"/>
    <w:rsid w:val="00401BF1"/>
    <w:rsid w:val="00401EE8"/>
    <w:rsid w:val="00401F98"/>
    <w:rsid w:val="00401FDF"/>
    <w:rsid w:val="00402016"/>
    <w:rsid w:val="00402105"/>
    <w:rsid w:val="004023B1"/>
    <w:rsid w:val="00402433"/>
    <w:rsid w:val="00402C8D"/>
    <w:rsid w:val="00402D1E"/>
    <w:rsid w:val="00402DB7"/>
    <w:rsid w:val="00402DE5"/>
    <w:rsid w:val="0040318F"/>
    <w:rsid w:val="004032A1"/>
    <w:rsid w:val="004032CE"/>
    <w:rsid w:val="004033ED"/>
    <w:rsid w:val="0040353F"/>
    <w:rsid w:val="00403735"/>
    <w:rsid w:val="0040385C"/>
    <w:rsid w:val="00403980"/>
    <w:rsid w:val="00403991"/>
    <w:rsid w:val="00403A61"/>
    <w:rsid w:val="00403AA6"/>
    <w:rsid w:val="00403DA9"/>
    <w:rsid w:val="00403F15"/>
    <w:rsid w:val="00404427"/>
    <w:rsid w:val="004044D9"/>
    <w:rsid w:val="0040459F"/>
    <w:rsid w:val="00404871"/>
    <w:rsid w:val="00404A1A"/>
    <w:rsid w:val="00404C0F"/>
    <w:rsid w:val="00404D27"/>
    <w:rsid w:val="00404D84"/>
    <w:rsid w:val="00404DDB"/>
    <w:rsid w:val="00404EFC"/>
    <w:rsid w:val="00404FA3"/>
    <w:rsid w:val="00404FFE"/>
    <w:rsid w:val="0040503D"/>
    <w:rsid w:val="00405312"/>
    <w:rsid w:val="004055B3"/>
    <w:rsid w:val="00405729"/>
    <w:rsid w:val="00405819"/>
    <w:rsid w:val="00405941"/>
    <w:rsid w:val="00405B0B"/>
    <w:rsid w:val="00405C86"/>
    <w:rsid w:val="00406003"/>
    <w:rsid w:val="00406364"/>
    <w:rsid w:val="004065B6"/>
    <w:rsid w:val="004065F0"/>
    <w:rsid w:val="0040668D"/>
    <w:rsid w:val="00406755"/>
    <w:rsid w:val="0040676E"/>
    <w:rsid w:val="0040684D"/>
    <w:rsid w:val="00406854"/>
    <w:rsid w:val="004068E4"/>
    <w:rsid w:val="00406932"/>
    <w:rsid w:val="004069BA"/>
    <w:rsid w:val="004069CE"/>
    <w:rsid w:val="00406B8C"/>
    <w:rsid w:val="00406C73"/>
    <w:rsid w:val="00406EAA"/>
    <w:rsid w:val="00406FB2"/>
    <w:rsid w:val="00407053"/>
    <w:rsid w:val="00407092"/>
    <w:rsid w:val="00407286"/>
    <w:rsid w:val="00407749"/>
    <w:rsid w:val="004077BC"/>
    <w:rsid w:val="004077CB"/>
    <w:rsid w:val="004078C9"/>
    <w:rsid w:val="00407985"/>
    <w:rsid w:val="00407FCF"/>
    <w:rsid w:val="0041010F"/>
    <w:rsid w:val="004102C4"/>
    <w:rsid w:val="00410416"/>
    <w:rsid w:val="004105EB"/>
    <w:rsid w:val="004109B7"/>
    <w:rsid w:val="00410A47"/>
    <w:rsid w:val="00410A86"/>
    <w:rsid w:val="00410BB7"/>
    <w:rsid w:val="00410DC9"/>
    <w:rsid w:val="00411181"/>
    <w:rsid w:val="004113AC"/>
    <w:rsid w:val="00411487"/>
    <w:rsid w:val="00411545"/>
    <w:rsid w:val="0041184D"/>
    <w:rsid w:val="0041187D"/>
    <w:rsid w:val="00411B28"/>
    <w:rsid w:val="00411B8F"/>
    <w:rsid w:val="00411CF5"/>
    <w:rsid w:val="00411D53"/>
    <w:rsid w:val="00411E66"/>
    <w:rsid w:val="004120B0"/>
    <w:rsid w:val="004122D5"/>
    <w:rsid w:val="004125C2"/>
    <w:rsid w:val="0041274D"/>
    <w:rsid w:val="004129BD"/>
    <w:rsid w:val="00412AAD"/>
    <w:rsid w:val="00412B18"/>
    <w:rsid w:val="00412B21"/>
    <w:rsid w:val="00412EE5"/>
    <w:rsid w:val="00412F78"/>
    <w:rsid w:val="0041305F"/>
    <w:rsid w:val="004130C9"/>
    <w:rsid w:val="00413200"/>
    <w:rsid w:val="0041332D"/>
    <w:rsid w:val="00413458"/>
    <w:rsid w:val="0041361C"/>
    <w:rsid w:val="0041364C"/>
    <w:rsid w:val="004138EB"/>
    <w:rsid w:val="00413A08"/>
    <w:rsid w:val="00413B13"/>
    <w:rsid w:val="00413BD4"/>
    <w:rsid w:val="00413C60"/>
    <w:rsid w:val="00413D3D"/>
    <w:rsid w:val="00413E75"/>
    <w:rsid w:val="00413EF5"/>
    <w:rsid w:val="004140FF"/>
    <w:rsid w:val="004141FB"/>
    <w:rsid w:val="00414353"/>
    <w:rsid w:val="004145AF"/>
    <w:rsid w:val="00414773"/>
    <w:rsid w:val="00414777"/>
    <w:rsid w:val="004148D7"/>
    <w:rsid w:val="00414946"/>
    <w:rsid w:val="00414C97"/>
    <w:rsid w:val="00414CBC"/>
    <w:rsid w:val="00414D20"/>
    <w:rsid w:val="00414D9E"/>
    <w:rsid w:val="004152F2"/>
    <w:rsid w:val="004155FB"/>
    <w:rsid w:val="00415612"/>
    <w:rsid w:val="00415781"/>
    <w:rsid w:val="004157EA"/>
    <w:rsid w:val="00415819"/>
    <w:rsid w:val="00415891"/>
    <w:rsid w:val="004159D5"/>
    <w:rsid w:val="00415A02"/>
    <w:rsid w:val="00415A24"/>
    <w:rsid w:val="00415AF8"/>
    <w:rsid w:val="00415BC0"/>
    <w:rsid w:val="00416B99"/>
    <w:rsid w:val="00416F2F"/>
    <w:rsid w:val="00416F6D"/>
    <w:rsid w:val="0041758E"/>
    <w:rsid w:val="00417BC9"/>
    <w:rsid w:val="00417BD1"/>
    <w:rsid w:val="00417DFA"/>
    <w:rsid w:val="0042008D"/>
    <w:rsid w:val="004201AB"/>
    <w:rsid w:val="004201BE"/>
    <w:rsid w:val="0042025C"/>
    <w:rsid w:val="0042061B"/>
    <w:rsid w:val="00420741"/>
    <w:rsid w:val="0042075E"/>
    <w:rsid w:val="0042087E"/>
    <w:rsid w:val="00420A28"/>
    <w:rsid w:val="00420AA6"/>
    <w:rsid w:val="00420C98"/>
    <w:rsid w:val="00420CEA"/>
    <w:rsid w:val="00420D4A"/>
    <w:rsid w:val="00420FAE"/>
    <w:rsid w:val="00421337"/>
    <w:rsid w:val="004215FB"/>
    <w:rsid w:val="00421771"/>
    <w:rsid w:val="00421798"/>
    <w:rsid w:val="004217C6"/>
    <w:rsid w:val="0042185D"/>
    <w:rsid w:val="00421968"/>
    <w:rsid w:val="004219BC"/>
    <w:rsid w:val="00421BD9"/>
    <w:rsid w:val="00421C78"/>
    <w:rsid w:val="00421C7F"/>
    <w:rsid w:val="00421D01"/>
    <w:rsid w:val="00421E87"/>
    <w:rsid w:val="00421EE5"/>
    <w:rsid w:val="00421F6F"/>
    <w:rsid w:val="00422147"/>
    <w:rsid w:val="0042225E"/>
    <w:rsid w:val="0042253F"/>
    <w:rsid w:val="004225EC"/>
    <w:rsid w:val="00422AE8"/>
    <w:rsid w:val="00422B6F"/>
    <w:rsid w:val="00422F9A"/>
    <w:rsid w:val="00423144"/>
    <w:rsid w:val="004232DA"/>
    <w:rsid w:val="0042343D"/>
    <w:rsid w:val="0042348F"/>
    <w:rsid w:val="00423551"/>
    <w:rsid w:val="0042357E"/>
    <w:rsid w:val="00423786"/>
    <w:rsid w:val="00423D9C"/>
    <w:rsid w:val="004240B0"/>
    <w:rsid w:val="0042429F"/>
    <w:rsid w:val="00424359"/>
    <w:rsid w:val="00424577"/>
    <w:rsid w:val="004246E8"/>
    <w:rsid w:val="004247DC"/>
    <w:rsid w:val="00424851"/>
    <w:rsid w:val="00424BD4"/>
    <w:rsid w:val="00424DAA"/>
    <w:rsid w:val="00425076"/>
    <w:rsid w:val="00425227"/>
    <w:rsid w:val="004253B1"/>
    <w:rsid w:val="00425762"/>
    <w:rsid w:val="004257BD"/>
    <w:rsid w:val="004257D4"/>
    <w:rsid w:val="00425801"/>
    <w:rsid w:val="0042594F"/>
    <w:rsid w:val="00425A17"/>
    <w:rsid w:val="00425B81"/>
    <w:rsid w:val="00425F3F"/>
    <w:rsid w:val="00426323"/>
    <w:rsid w:val="00426540"/>
    <w:rsid w:val="0042670B"/>
    <w:rsid w:val="004268F8"/>
    <w:rsid w:val="00426B96"/>
    <w:rsid w:val="00426CB5"/>
    <w:rsid w:val="00426DDC"/>
    <w:rsid w:val="00426F43"/>
    <w:rsid w:val="004274AC"/>
    <w:rsid w:val="0042753F"/>
    <w:rsid w:val="00427919"/>
    <w:rsid w:val="00427A55"/>
    <w:rsid w:val="00427C28"/>
    <w:rsid w:val="00427EBF"/>
    <w:rsid w:val="00430364"/>
    <w:rsid w:val="00430574"/>
    <w:rsid w:val="00430886"/>
    <w:rsid w:val="00430966"/>
    <w:rsid w:val="00430BC2"/>
    <w:rsid w:val="00430CF5"/>
    <w:rsid w:val="00430FA8"/>
    <w:rsid w:val="0043104D"/>
    <w:rsid w:val="0043117C"/>
    <w:rsid w:val="0043128F"/>
    <w:rsid w:val="0043140D"/>
    <w:rsid w:val="00431438"/>
    <w:rsid w:val="004316B1"/>
    <w:rsid w:val="0043176A"/>
    <w:rsid w:val="004317A7"/>
    <w:rsid w:val="00431A24"/>
    <w:rsid w:val="00431AA9"/>
    <w:rsid w:val="0043218A"/>
    <w:rsid w:val="004323A8"/>
    <w:rsid w:val="00432505"/>
    <w:rsid w:val="00432B1E"/>
    <w:rsid w:val="00432D20"/>
    <w:rsid w:val="00432F59"/>
    <w:rsid w:val="00432F95"/>
    <w:rsid w:val="004333F1"/>
    <w:rsid w:val="00433606"/>
    <w:rsid w:val="00433788"/>
    <w:rsid w:val="004337B0"/>
    <w:rsid w:val="004339B7"/>
    <w:rsid w:val="004339BC"/>
    <w:rsid w:val="00433AC7"/>
    <w:rsid w:val="00433BC1"/>
    <w:rsid w:val="00433CBB"/>
    <w:rsid w:val="00433DB8"/>
    <w:rsid w:val="00433FB7"/>
    <w:rsid w:val="00434177"/>
    <w:rsid w:val="004346AB"/>
    <w:rsid w:val="0043477B"/>
    <w:rsid w:val="004349CC"/>
    <w:rsid w:val="004349EE"/>
    <w:rsid w:val="004349F2"/>
    <w:rsid w:val="00434B5C"/>
    <w:rsid w:val="00434DB6"/>
    <w:rsid w:val="00434DBA"/>
    <w:rsid w:val="00434F52"/>
    <w:rsid w:val="004350B9"/>
    <w:rsid w:val="004350E3"/>
    <w:rsid w:val="00435118"/>
    <w:rsid w:val="0043520B"/>
    <w:rsid w:val="004353D8"/>
    <w:rsid w:val="004356D5"/>
    <w:rsid w:val="00435BA9"/>
    <w:rsid w:val="00436052"/>
    <w:rsid w:val="0043628C"/>
    <w:rsid w:val="004362E9"/>
    <w:rsid w:val="004367A2"/>
    <w:rsid w:val="00436B8C"/>
    <w:rsid w:val="00436FEC"/>
    <w:rsid w:val="00437043"/>
    <w:rsid w:val="00437054"/>
    <w:rsid w:val="004372A0"/>
    <w:rsid w:val="0043778F"/>
    <w:rsid w:val="0043795E"/>
    <w:rsid w:val="00437B65"/>
    <w:rsid w:val="00437C67"/>
    <w:rsid w:val="0044012E"/>
    <w:rsid w:val="00440290"/>
    <w:rsid w:val="0044038A"/>
    <w:rsid w:val="004404D2"/>
    <w:rsid w:val="004407D8"/>
    <w:rsid w:val="0044081C"/>
    <w:rsid w:val="00440870"/>
    <w:rsid w:val="004408CC"/>
    <w:rsid w:val="0044095A"/>
    <w:rsid w:val="00440CE6"/>
    <w:rsid w:val="00440FB8"/>
    <w:rsid w:val="00441170"/>
    <w:rsid w:val="00441232"/>
    <w:rsid w:val="00441A63"/>
    <w:rsid w:val="00441E59"/>
    <w:rsid w:val="004420BD"/>
    <w:rsid w:val="00442187"/>
    <w:rsid w:val="00442279"/>
    <w:rsid w:val="00442769"/>
    <w:rsid w:val="004427FE"/>
    <w:rsid w:val="004429CF"/>
    <w:rsid w:val="00442AAC"/>
    <w:rsid w:val="00442B93"/>
    <w:rsid w:val="00442E4A"/>
    <w:rsid w:val="00442E60"/>
    <w:rsid w:val="00442EBD"/>
    <w:rsid w:val="00442EF0"/>
    <w:rsid w:val="00443046"/>
    <w:rsid w:val="0044312A"/>
    <w:rsid w:val="004434CA"/>
    <w:rsid w:val="0044354D"/>
    <w:rsid w:val="004435C7"/>
    <w:rsid w:val="004436D3"/>
    <w:rsid w:val="0044375B"/>
    <w:rsid w:val="00443851"/>
    <w:rsid w:val="0044396A"/>
    <w:rsid w:val="004439A2"/>
    <w:rsid w:val="00443EDF"/>
    <w:rsid w:val="00443FB5"/>
    <w:rsid w:val="00443FF3"/>
    <w:rsid w:val="00444068"/>
    <w:rsid w:val="00444148"/>
    <w:rsid w:val="0044465C"/>
    <w:rsid w:val="00444853"/>
    <w:rsid w:val="00444C85"/>
    <w:rsid w:val="00444D2F"/>
    <w:rsid w:val="00444ECA"/>
    <w:rsid w:val="00444F01"/>
    <w:rsid w:val="00444FB3"/>
    <w:rsid w:val="00444FFD"/>
    <w:rsid w:val="004450AD"/>
    <w:rsid w:val="00445431"/>
    <w:rsid w:val="0044548F"/>
    <w:rsid w:val="004454C6"/>
    <w:rsid w:val="004456A5"/>
    <w:rsid w:val="0044584C"/>
    <w:rsid w:val="004459EE"/>
    <w:rsid w:val="00445C2F"/>
    <w:rsid w:val="00445CB0"/>
    <w:rsid w:val="00446133"/>
    <w:rsid w:val="0044615B"/>
    <w:rsid w:val="00446244"/>
    <w:rsid w:val="0044625C"/>
    <w:rsid w:val="004463CF"/>
    <w:rsid w:val="004465E6"/>
    <w:rsid w:val="00446619"/>
    <w:rsid w:val="0044686A"/>
    <w:rsid w:val="00446AE0"/>
    <w:rsid w:val="00446CBC"/>
    <w:rsid w:val="00446D05"/>
    <w:rsid w:val="00446ED4"/>
    <w:rsid w:val="00446FAC"/>
    <w:rsid w:val="004470EC"/>
    <w:rsid w:val="004472A2"/>
    <w:rsid w:val="00447423"/>
    <w:rsid w:val="00447430"/>
    <w:rsid w:val="00447E99"/>
    <w:rsid w:val="00447F15"/>
    <w:rsid w:val="004500CB"/>
    <w:rsid w:val="00450246"/>
    <w:rsid w:val="00450640"/>
    <w:rsid w:val="00450A34"/>
    <w:rsid w:val="00450B20"/>
    <w:rsid w:val="00450C70"/>
    <w:rsid w:val="00450D9E"/>
    <w:rsid w:val="00450EEE"/>
    <w:rsid w:val="00451236"/>
    <w:rsid w:val="004513E4"/>
    <w:rsid w:val="0045144F"/>
    <w:rsid w:val="004514D2"/>
    <w:rsid w:val="00451627"/>
    <w:rsid w:val="00451780"/>
    <w:rsid w:val="0045198D"/>
    <w:rsid w:val="00451990"/>
    <w:rsid w:val="004519DF"/>
    <w:rsid w:val="00451A0A"/>
    <w:rsid w:val="00451B90"/>
    <w:rsid w:val="00451E4A"/>
    <w:rsid w:val="00451F0B"/>
    <w:rsid w:val="0045200E"/>
    <w:rsid w:val="00452368"/>
    <w:rsid w:val="004524E1"/>
    <w:rsid w:val="00452532"/>
    <w:rsid w:val="00452584"/>
    <w:rsid w:val="0045270F"/>
    <w:rsid w:val="004527C3"/>
    <w:rsid w:val="004529A1"/>
    <w:rsid w:val="00452BBA"/>
    <w:rsid w:val="00452C87"/>
    <w:rsid w:val="00452D25"/>
    <w:rsid w:val="00452E9E"/>
    <w:rsid w:val="00453023"/>
    <w:rsid w:val="004530C3"/>
    <w:rsid w:val="00453116"/>
    <w:rsid w:val="00453156"/>
    <w:rsid w:val="00453718"/>
    <w:rsid w:val="00453883"/>
    <w:rsid w:val="00453902"/>
    <w:rsid w:val="00453AB7"/>
    <w:rsid w:val="00453DE5"/>
    <w:rsid w:val="00453F50"/>
    <w:rsid w:val="004541EC"/>
    <w:rsid w:val="0045424B"/>
    <w:rsid w:val="00454339"/>
    <w:rsid w:val="004543D0"/>
    <w:rsid w:val="0045443A"/>
    <w:rsid w:val="0045446D"/>
    <w:rsid w:val="004544AA"/>
    <w:rsid w:val="004548C5"/>
    <w:rsid w:val="00454D0F"/>
    <w:rsid w:val="0045529E"/>
    <w:rsid w:val="004552A2"/>
    <w:rsid w:val="0045536C"/>
    <w:rsid w:val="0045549B"/>
    <w:rsid w:val="00455748"/>
    <w:rsid w:val="004558D9"/>
    <w:rsid w:val="004559B4"/>
    <w:rsid w:val="00455D05"/>
    <w:rsid w:val="00455F55"/>
    <w:rsid w:val="00455FFA"/>
    <w:rsid w:val="0045606B"/>
    <w:rsid w:val="0045618F"/>
    <w:rsid w:val="004565CB"/>
    <w:rsid w:val="004566B5"/>
    <w:rsid w:val="00456A9F"/>
    <w:rsid w:val="00456B19"/>
    <w:rsid w:val="00456B81"/>
    <w:rsid w:val="00456C2E"/>
    <w:rsid w:val="00456C58"/>
    <w:rsid w:val="00456D9C"/>
    <w:rsid w:val="00456E80"/>
    <w:rsid w:val="00457306"/>
    <w:rsid w:val="004574E3"/>
    <w:rsid w:val="004575C8"/>
    <w:rsid w:val="0045765F"/>
    <w:rsid w:val="004576F3"/>
    <w:rsid w:val="00457874"/>
    <w:rsid w:val="004578EB"/>
    <w:rsid w:val="004579DB"/>
    <w:rsid w:val="00457AED"/>
    <w:rsid w:val="00457B9A"/>
    <w:rsid w:val="00457C50"/>
    <w:rsid w:val="00457D12"/>
    <w:rsid w:val="00457DEC"/>
    <w:rsid w:val="00457E01"/>
    <w:rsid w:val="00457F9F"/>
    <w:rsid w:val="004600CF"/>
    <w:rsid w:val="00460295"/>
    <w:rsid w:val="00460343"/>
    <w:rsid w:val="004603C4"/>
    <w:rsid w:val="00460532"/>
    <w:rsid w:val="0046054A"/>
    <w:rsid w:val="004606D5"/>
    <w:rsid w:val="00460A1B"/>
    <w:rsid w:val="00460C6C"/>
    <w:rsid w:val="00460CAB"/>
    <w:rsid w:val="00460E72"/>
    <w:rsid w:val="00460FE0"/>
    <w:rsid w:val="00460FED"/>
    <w:rsid w:val="0046189D"/>
    <w:rsid w:val="0046190A"/>
    <w:rsid w:val="004619AE"/>
    <w:rsid w:val="00462236"/>
    <w:rsid w:val="00462282"/>
    <w:rsid w:val="004623CB"/>
    <w:rsid w:val="004624B8"/>
    <w:rsid w:val="00462525"/>
    <w:rsid w:val="00463071"/>
    <w:rsid w:val="004632FA"/>
    <w:rsid w:val="004633E8"/>
    <w:rsid w:val="00463423"/>
    <w:rsid w:val="004635C0"/>
    <w:rsid w:val="004635CB"/>
    <w:rsid w:val="004635FC"/>
    <w:rsid w:val="00463729"/>
    <w:rsid w:val="00463B4D"/>
    <w:rsid w:val="00464267"/>
    <w:rsid w:val="004642CD"/>
    <w:rsid w:val="004642F9"/>
    <w:rsid w:val="00464587"/>
    <w:rsid w:val="00464707"/>
    <w:rsid w:val="00464760"/>
    <w:rsid w:val="0046486F"/>
    <w:rsid w:val="00464A14"/>
    <w:rsid w:val="00464A78"/>
    <w:rsid w:val="00464F32"/>
    <w:rsid w:val="0046505C"/>
    <w:rsid w:val="00465258"/>
    <w:rsid w:val="00465362"/>
    <w:rsid w:val="0046539B"/>
    <w:rsid w:val="00465482"/>
    <w:rsid w:val="004654E5"/>
    <w:rsid w:val="004656EE"/>
    <w:rsid w:val="0046586B"/>
    <w:rsid w:val="004658A6"/>
    <w:rsid w:val="004658E2"/>
    <w:rsid w:val="00465AF4"/>
    <w:rsid w:val="00465C8B"/>
    <w:rsid w:val="00465E2E"/>
    <w:rsid w:val="00465E46"/>
    <w:rsid w:val="00465EA7"/>
    <w:rsid w:val="00465F7E"/>
    <w:rsid w:val="00466194"/>
    <w:rsid w:val="0046638B"/>
    <w:rsid w:val="004663BE"/>
    <w:rsid w:val="00466859"/>
    <w:rsid w:val="00466A5B"/>
    <w:rsid w:val="00466AFE"/>
    <w:rsid w:val="00466B69"/>
    <w:rsid w:val="00466EFF"/>
    <w:rsid w:val="00467199"/>
    <w:rsid w:val="004671B5"/>
    <w:rsid w:val="00467259"/>
    <w:rsid w:val="00467271"/>
    <w:rsid w:val="004673B6"/>
    <w:rsid w:val="004673F3"/>
    <w:rsid w:val="00467486"/>
    <w:rsid w:val="00467543"/>
    <w:rsid w:val="00467DA1"/>
    <w:rsid w:val="00467DE5"/>
    <w:rsid w:val="00467ECC"/>
    <w:rsid w:val="004701ED"/>
    <w:rsid w:val="00470461"/>
    <w:rsid w:val="00470635"/>
    <w:rsid w:val="00470814"/>
    <w:rsid w:val="004708D5"/>
    <w:rsid w:val="0047130F"/>
    <w:rsid w:val="00471A46"/>
    <w:rsid w:val="00471CE4"/>
    <w:rsid w:val="00471DEB"/>
    <w:rsid w:val="004721D9"/>
    <w:rsid w:val="004725D2"/>
    <w:rsid w:val="0047283A"/>
    <w:rsid w:val="0047286B"/>
    <w:rsid w:val="00472928"/>
    <w:rsid w:val="00472A5D"/>
    <w:rsid w:val="00472BD0"/>
    <w:rsid w:val="00472BDF"/>
    <w:rsid w:val="00472D04"/>
    <w:rsid w:val="00472FCF"/>
    <w:rsid w:val="00473080"/>
    <w:rsid w:val="00473684"/>
    <w:rsid w:val="004736A8"/>
    <w:rsid w:val="004738C2"/>
    <w:rsid w:val="004738DB"/>
    <w:rsid w:val="00473969"/>
    <w:rsid w:val="004739C5"/>
    <w:rsid w:val="00473A8E"/>
    <w:rsid w:val="00473AEA"/>
    <w:rsid w:val="00473B96"/>
    <w:rsid w:val="00473D42"/>
    <w:rsid w:val="00473D8B"/>
    <w:rsid w:val="00473E9A"/>
    <w:rsid w:val="0047457A"/>
    <w:rsid w:val="004745BF"/>
    <w:rsid w:val="004746CD"/>
    <w:rsid w:val="00474859"/>
    <w:rsid w:val="004748CA"/>
    <w:rsid w:val="00474964"/>
    <w:rsid w:val="004749AD"/>
    <w:rsid w:val="004749DF"/>
    <w:rsid w:val="00474A4B"/>
    <w:rsid w:val="00474B36"/>
    <w:rsid w:val="00475B38"/>
    <w:rsid w:val="00475CA2"/>
    <w:rsid w:val="00475E16"/>
    <w:rsid w:val="00475EAA"/>
    <w:rsid w:val="00475F7D"/>
    <w:rsid w:val="00476053"/>
    <w:rsid w:val="00476067"/>
    <w:rsid w:val="004762B8"/>
    <w:rsid w:val="00476399"/>
    <w:rsid w:val="004763AB"/>
    <w:rsid w:val="0047668F"/>
    <w:rsid w:val="0047673F"/>
    <w:rsid w:val="0047675A"/>
    <w:rsid w:val="00476859"/>
    <w:rsid w:val="00476B75"/>
    <w:rsid w:val="00476FD9"/>
    <w:rsid w:val="0047714F"/>
    <w:rsid w:val="0047726D"/>
    <w:rsid w:val="0047742C"/>
    <w:rsid w:val="004775EE"/>
    <w:rsid w:val="00477873"/>
    <w:rsid w:val="00477992"/>
    <w:rsid w:val="00477A35"/>
    <w:rsid w:val="00477B20"/>
    <w:rsid w:val="00477CAD"/>
    <w:rsid w:val="00477DC2"/>
    <w:rsid w:val="00477DDC"/>
    <w:rsid w:val="00480011"/>
    <w:rsid w:val="00480048"/>
    <w:rsid w:val="0048033D"/>
    <w:rsid w:val="00480562"/>
    <w:rsid w:val="004805A3"/>
    <w:rsid w:val="00480693"/>
    <w:rsid w:val="00480A60"/>
    <w:rsid w:val="00480ADB"/>
    <w:rsid w:val="00480D33"/>
    <w:rsid w:val="00480E51"/>
    <w:rsid w:val="00481059"/>
    <w:rsid w:val="004812A7"/>
    <w:rsid w:val="004814D0"/>
    <w:rsid w:val="004818B1"/>
    <w:rsid w:val="004819EE"/>
    <w:rsid w:val="00481A80"/>
    <w:rsid w:val="00481BCD"/>
    <w:rsid w:val="00481BE0"/>
    <w:rsid w:val="00481C89"/>
    <w:rsid w:val="00482861"/>
    <w:rsid w:val="00482CA7"/>
    <w:rsid w:val="00482D28"/>
    <w:rsid w:val="00483200"/>
    <w:rsid w:val="00483834"/>
    <w:rsid w:val="004838ED"/>
    <w:rsid w:val="0048399E"/>
    <w:rsid w:val="00483CB7"/>
    <w:rsid w:val="00483D4C"/>
    <w:rsid w:val="00483F6B"/>
    <w:rsid w:val="00484343"/>
    <w:rsid w:val="004843CA"/>
    <w:rsid w:val="00484613"/>
    <w:rsid w:val="004846E7"/>
    <w:rsid w:val="004848C6"/>
    <w:rsid w:val="00484A2E"/>
    <w:rsid w:val="00484B81"/>
    <w:rsid w:val="00484C08"/>
    <w:rsid w:val="00484D0B"/>
    <w:rsid w:val="00484E16"/>
    <w:rsid w:val="00484E75"/>
    <w:rsid w:val="00485027"/>
    <w:rsid w:val="00485372"/>
    <w:rsid w:val="0048543A"/>
    <w:rsid w:val="0048547A"/>
    <w:rsid w:val="0048555A"/>
    <w:rsid w:val="004856DF"/>
    <w:rsid w:val="00485734"/>
    <w:rsid w:val="004857E7"/>
    <w:rsid w:val="00485B1D"/>
    <w:rsid w:val="00485C7D"/>
    <w:rsid w:val="00485CF0"/>
    <w:rsid w:val="0048602F"/>
    <w:rsid w:val="00486357"/>
    <w:rsid w:val="0048636F"/>
    <w:rsid w:val="0048644E"/>
    <w:rsid w:val="00486478"/>
    <w:rsid w:val="004864AE"/>
    <w:rsid w:val="00486564"/>
    <w:rsid w:val="004865CF"/>
    <w:rsid w:val="0048670F"/>
    <w:rsid w:val="00486711"/>
    <w:rsid w:val="00486C15"/>
    <w:rsid w:val="00486D5D"/>
    <w:rsid w:val="00486E00"/>
    <w:rsid w:val="0048707F"/>
    <w:rsid w:val="004874F3"/>
    <w:rsid w:val="00487851"/>
    <w:rsid w:val="00487AE0"/>
    <w:rsid w:val="00487B3F"/>
    <w:rsid w:val="00490076"/>
    <w:rsid w:val="0049010D"/>
    <w:rsid w:val="0049017E"/>
    <w:rsid w:val="004903EC"/>
    <w:rsid w:val="00490583"/>
    <w:rsid w:val="004906F0"/>
    <w:rsid w:val="00490849"/>
    <w:rsid w:val="004908C7"/>
    <w:rsid w:val="00490AB7"/>
    <w:rsid w:val="00490ECE"/>
    <w:rsid w:val="00490FC1"/>
    <w:rsid w:val="004910C9"/>
    <w:rsid w:val="00491102"/>
    <w:rsid w:val="0049139F"/>
    <w:rsid w:val="00491967"/>
    <w:rsid w:val="00491B59"/>
    <w:rsid w:val="00491BB7"/>
    <w:rsid w:val="00491BD6"/>
    <w:rsid w:val="00491FBB"/>
    <w:rsid w:val="00492189"/>
    <w:rsid w:val="0049223D"/>
    <w:rsid w:val="004923BE"/>
    <w:rsid w:val="00492686"/>
    <w:rsid w:val="004927B7"/>
    <w:rsid w:val="0049281E"/>
    <w:rsid w:val="00492BF1"/>
    <w:rsid w:val="00492D3D"/>
    <w:rsid w:val="00492D9C"/>
    <w:rsid w:val="00492DD4"/>
    <w:rsid w:val="0049307E"/>
    <w:rsid w:val="004933CE"/>
    <w:rsid w:val="0049342E"/>
    <w:rsid w:val="004934D2"/>
    <w:rsid w:val="004936E0"/>
    <w:rsid w:val="00493902"/>
    <w:rsid w:val="004939B2"/>
    <w:rsid w:val="00493B06"/>
    <w:rsid w:val="00493DFB"/>
    <w:rsid w:val="00493E23"/>
    <w:rsid w:val="00494015"/>
    <w:rsid w:val="0049413C"/>
    <w:rsid w:val="004946F4"/>
    <w:rsid w:val="0049471E"/>
    <w:rsid w:val="0049489B"/>
    <w:rsid w:val="00494A67"/>
    <w:rsid w:val="00494ABD"/>
    <w:rsid w:val="00494B94"/>
    <w:rsid w:val="00494C02"/>
    <w:rsid w:val="00495335"/>
    <w:rsid w:val="004953F8"/>
    <w:rsid w:val="0049544A"/>
    <w:rsid w:val="004955AA"/>
    <w:rsid w:val="004956B4"/>
    <w:rsid w:val="004956F6"/>
    <w:rsid w:val="004957FE"/>
    <w:rsid w:val="00495901"/>
    <w:rsid w:val="004959E8"/>
    <w:rsid w:val="00495A0A"/>
    <w:rsid w:val="00495AB6"/>
    <w:rsid w:val="00495CC1"/>
    <w:rsid w:val="00495D00"/>
    <w:rsid w:val="00495DC5"/>
    <w:rsid w:val="00495E76"/>
    <w:rsid w:val="00495F8B"/>
    <w:rsid w:val="004960C2"/>
    <w:rsid w:val="00496182"/>
    <w:rsid w:val="004964E2"/>
    <w:rsid w:val="00496797"/>
    <w:rsid w:val="00496D9C"/>
    <w:rsid w:val="00497007"/>
    <w:rsid w:val="0049705A"/>
    <w:rsid w:val="004970CE"/>
    <w:rsid w:val="00497146"/>
    <w:rsid w:val="00497517"/>
    <w:rsid w:val="004975EF"/>
    <w:rsid w:val="0049766C"/>
    <w:rsid w:val="00497B9E"/>
    <w:rsid w:val="00497E3C"/>
    <w:rsid w:val="004A0135"/>
    <w:rsid w:val="004A0B01"/>
    <w:rsid w:val="004A0B56"/>
    <w:rsid w:val="004A0C96"/>
    <w:rsid w:val="004A0CFA"/>
    <w:rsid w:val="004A1164"/>
    <w:rsid w:val="004A121D"/>
    <w:rsid w:val="004A13F9"/>
    <w:rsid w:val="004A1984"/>
    <w:rsid w:val="004A1A58"/>
    <w:rsid w:val="004A1BAC"/>
    <w:rsid w:val="004A1EA4"/>
    <w:rsid w:val="004A1EFA"/>
    <w:rsid w:val="004A21B3"/>
    <w:rsid w:val="004A21CE"/>
    <w:rsid w:val="004A239B"/>
    <w:rsid w:val="004A264F"/>
    <w:rsid w:val="004A26DF"/>
    <w:rsid w:val="004A2907"/>
    <w:rsid w:val="004A2964"/>
    <w:rsid w:val="004A29F5"/>
    <w:rsid w:val="004A2A09"/>
    <w:rsid w:val="004A2A21"/>
    <w:rsid w:val="004A2C11"/>
    <w:rsid w:val="004A3085"/>
    <w:rsid w:val="004A35C8"/>
    <w:rsid w:val="004A3B8B"/>
    <w:rsid w:val="004A3BF8"/>
    <w:rsid w:val="004A3C33"/>
    <w:rsid w:val="004A4039"/>
    <w:rsid w:val="004A41A0"/>
    <w:rsid w:val="004A4490"/>
    <w:rsid w:val="004A4568"/>
    <w:rsid w:val="004A4701"/>
    <w:rsid w:val="004A475D"/>
    <w:rsid w:val="004A491E"/>
    <w:rsid w:val="004A4AB4"/>
    <w:rsid w:val="004A4EDD"/>
    <w:rsid w:val="004A5140"/>
    <w:rsid w:val="004A52BF"/>
    <w:rsid w:val="004A531B"/>
    <w:rsid w:val="004A5520"/>
    <w:rsid w:val="004A591B"/>
    <w:rsid w:val="004A5992"/>
    <w:rsid w:val="004A5A01"/>
    <w:rsid w:val="004A5BC5"/>
    <w:rsid w:val="004A5C11"/>
    <w:rsid w:val="004A5C71"/>
    <w:rsid w:val="004A65A8"/>
    <w:rsid w:val="004A6793"/>
    <w:rsid w:val="004A69E8"/>
    <w:rsid w:val="004A6A70"/>
    <w:rsid w:val="004A6A7D"/>
    <w:rsid w:val="004A6E45"/>
    <w:rsid w:val="004A6F18"/>
    <w:rsid w:val="004A6F40"/>
    <w:rsid w:val="004A726A"/>
    <w:rsid w:val="004A7454"/>
    <w:rsid w:val="004A74B7"/>
    <w:rsid w:val="004A7734"/>
    <w:rsid w:val="004A7776"/>
    <w:rsid w:val="004A7821"/>
    <w:rsid w:val="004A790C"/>
    <w:rsid w:val="004A79DC"/>
    <w:rsid w:val="004A7EF2"/>
    <w:rsid w:val="004A7F6D"/>
    <w:rsid w:val="004B02F5"/>
    <w:rsid w:val="004B03E9"/>
    <w:rsid w:val="004B05E3"/>
    <w:rsid w:val="004B0A7E"/>
    <w:rsid w:val="004B0DD7"/>
    <w:rsid w:val="004B0E09"/>
    <w:rsid w:val="004B109F"/>
    <w:rsid w:val="004B1364"/>
    <w:rsid w:val="004B154A"/>
    <w:rsid w:val="004B15C0"/>
    <w:rsid w:val="004B15FF"/>
    <w:rsid w:val="004B161D"/>
    <w:rsid w:val="004B169D"/>
    <w:rsid w:val="004B1748"/>
    <w:rsid w:val="004B17DB"/>
    <w:rsid w:val="004B1939"/>
    <w:rsid w:val="004B1D75"/>
    <w:rsid w:val="004B1E28"/>
    <w:rsid w:val="004B1F93"/>
    <w:rsid w:val="004B1FEF"/>
    <w:rsid w:val="004B202C"/>
    <w:rsid w:val="004B206E"/>
    <w:rsid w:val="004B2088"/>
    <w:rsid w:val="004B240B"/>
    <w:rsid w:val="004B2411"/>
    <w:rsid w:val="004B2485"/>
    <w:rsid w:val="004B2718"/>
    <w:rsid w:val="004B2B31"/>
    <w:rsid w:val="004B2CB5"/>
    <w:rsid w:val="004B2D90"/>
    <w:rsid w:val="004B3192"/>
    <w:rsid w:val="004B31A6"/>
    <w:rsid w:val="004B33D2"/>
    <w:rsid w:val="004B35F4"/>
    <w:rsid w:val="004B3696"/>
    <w:rsid w:val="004B3955"/>
    <w:rsid w:val="004B3998"/>
    <w:rsid w:val="004B3AC9"/>
    <w:rsid w:val="004B3B67"/>
    <w:rsid w:val="004B3C32"/>
    <w:rsid w:val="004B3D10"/>
    <w:rsid w:val="004B3EC7"/>
    <w:rsid w:val="004B414F"/>
    <w:rsid w:val="004B41CA"/>
    <w:rsid w:val="004B439F"/>
    <w:rsid w:val="004B4501"/>
    <w:rsid w:val="004B482B"/>
    <w:rsid w:val="004B48C2"/>
    <w:rsid w:val="004B49B8"/>
    <w:rsid w:val="004B49E6"/>
    <w:rsid w:val="004B4A7C"/>
    <w:rsid w:val="004B4ED2"/>
    <w:rsid w:val="004B54A7"/>
    <w:rsid w:val="004B551A"/>
    <w:rsid w:val="004B5636"/>
    <w:rsid w:val="004B56B5"/>
    <w:rsid w:val="004B591B"/>
    <w:rsid w:val="004B5B40"/>
    <w:rsid w:val="004B5BAE"/>
    <w:rsid w:val="004B5CC5"/>
    <w:rsid w:val="004B5F0B"/>
    <w:rsid w:val="004B5F97"/>
    <w:rsid w:val="004B6250"/>
    <w:rsid w:val="004B64A1"/>
    <w:rsid w:val="004B688C"/>
    <w:rsid w:val="004B68CB"/>
    <w:rsid w:val="004B69FF"/>
    <w:rsid w:val="004B6AF5"/>
    <w:rsid w:val="004B6C28"/>
    <w:rsid w:val="004B7350"/>
    <w:rsid w:val="004B73EA"/>
    <w:rsid w:val="004B751E"/>
    <w:rsid w:val="004B758E"/>
    <w:rsid w:val="004B75D6"/>
    <w:rsid w:val="004B7E86"/>
    <w:rsid w:val="004C049E"/>
    <w:rsid w:val="004C0654"/>
    <w:rsid w:val="004C07D3"/>
    <w:rsid w:val="004C07DF"/>
    <w:rsid w:val="004C093F"/>
    <w:rsid w:val="004C0BF6"/>
    <w:rsid w:val="004C0C52"/>
    <w:rsid w:val="004C0EB7"/>
    <w:rsid w:val="004C0F59"/>
    <w:rsid w:val="004C12A9"/>
    <w:rsid w:val="004C13FC"/>
    <w:rsid w:val="004C19A5"/>
    <w:rsid w:val="004C1C1D"/>
    <w:rsid w:val="004C1D74"/>
    <w:rsid w:val="004C1F4C"/>
    <w:rsid w:val="004C1FF4"/>
    <w:rsid w:val="004C20C3"/>
    <w:rsid w:val="004C210B"/>
    <w:rsid w:val="004C2206"/>
    <w:rsid w:val="004C2499"/>
    <w:rsid w:val="004C2777"/>
    <w:rsid w:val="004C2B7F"/>
    <w:rsid w:val="004C2F06"/>
    <w:rsid w:val="004C2F78"/>
    <w:rsid w:val="004C33FD"/>
    <w:rsid w:val="004C37B7"/>
    <w:rsid w:val="004C37C6"/>
    <w:rsid w:val="004C38B7"/>
    <w:rsid w:val="004C396E"/>
    <w:rsid w:val="004C3A8A"/>
    <w:rsid w:val="004C3D92"/>
    <w:rsid w:val="004C3EE2"/>
    <w:rsid w:val="004C40A5"/>
    <w:rsid w:val="004C4186"/>
    <w:rsid w:val="004C41E0"/>
    <w:rsid w:val="004C460C"/>
    <w:rsid w:val="004C4740"/>
    <w:rsid w:val="004C47AE"/>
    <w:rsid w:val="004C498E"/>
    <w:rsid w:val="004C50C5"/>
    <w:rsid w:val="004C5257"/>
    <w:rsid w:val="004C529F"/>
    <w:rsid w:val="004C52AC"/>
    <w:rsid w:val="004C52C6"/>
    <w:rsid w:val="004C53C1"/>
    <w:rsid w:val="004C5614"/>
    <w:rsid w:val="004C58C0"/>
    <w:rsid w:val="004C5A0B"/>
    <w:rsid w:val="004C6246"/>
    <w:rsid w:val="004C62ED"/>
    <w:rsid w:val="004C66EB"/>
    <w:rsid w:val="004C677F"/>
    <w:rsid w:val="004C689E"/>
    <w:rsid w:val="004C6ADF"/>
    <w:rsid w:val="004C6AFB"/>
    <w:rsid w:val="004C6BAD"/>
    <w:rsid w:val="004C6E70"/>
    <w:rsid w:val="004C6F1A"/>
    <w:rsid w:val="004C6FDB"/>
    <w:rsid w:val="004C7121"/>
    <w:rsid w:val="004C7152"/>
    <w:rsid w:val="004C71B6"/>
    <w:rsid w:val="004C72D6"/>
    <w:rsid w:val="004C7326"/>
    <w:rsid w:val="004C7375"/>
    <w:rsid w:val="004C747E"/>
    <w:rsid w:val="004C7702"/>
    <w:rsid w:val="004C77B4"/>
    <w:rsid w:val="004C7DB5"/>
    <w:rsid w:val="004D03B6"/>
    <w:rsid w:val="004D03F5"/>
    <w:rsid w:val="004D0483"/>
    <w:rsid w:val="004D04E6"/>
    <w:rsid w:val="004D0526"/>
    <w:rsid w:val="004D0558"/>
    <w:rsid w:val="004D0652"/>
    <w:rsid w:val="004D0855"/>
    <w:rsid w:val="004D09D9"/>
    <w:rsid w:val="004D0F05"/>
    <w:rsid w:val="004D151B"/>
    <w:rsid w:val="004D1530"/>
    <w:rsid w:val="004D1594"/>
    <w:rsid w:val="004D16AC"/>
    <w:rsid w:val="004D17FF"/>
    <w:rsid w:val="004D1806"/>
    <w:rsid w:val="004D18E3"/>
    <w:rsid w:val="004D19AD"/>
    <w:rsid w:val="004D19BD"/>
    <w:rsid w:val="004D19CC"/>
    <w:rsid w:val="004D1B77"/>
    <w:rsid w:val="004D1BAE"/>
    <w:rsid w:val="004D1E0D"/>
    <w:rsid w:val="004D1EEB"/>
    <w:rsid w:val="004D1F4E"/>
    <w:rsid w:val="004D223D"/>
    <w:rsid w:val="004D227C"/>
    <w:rsid w:val="004D22AC"/>
    <w:rsid w:val="004D2318"/>
    <w:rsid w:val="004D2405"/>
    <w:rsid w:val="004D25DA"/>
    <w:rsid w:val="004D2732"/>
    <w:rsid w:val="004D2A33"/>
    <w:rsid w:val="004D2C1E"/>
    <w:rsid w:val="004D2C53"/>
    <w:rsid w:val="004D2D6A"/>
    <w:rsid w:val="004D2D9F"/>
    <w:rsid w:val="004D2F2C"/>
    <w:rsid w:val="004D2F54"/>
    <w:rsid w:val="004D3064"/>
    <w:rsid w:val="004D320E"/>
    <w:rsid w:val="004D33B1"/>
    <w:rsid w:val="004D346E"/>
    <w:rsid w:val="004D3621"/>
    <w:rsid w:val="004D3955"/>
    <w:rsid w:val="004D3B21"/>
    <w:rsid w:val="004D3B30"/>
    <w:rsid w:val="004D3E28"/>
    <w:rsid w:val="004D3EC6"/>
    <w:rsid w:val="004D4207"/>
    <w:rsid w:val="004D4287"/>
    <w:rsid w:val="004D4736"/>
    <w:rsid w:val="004D4D33"/>
    <w:rsid w:val="004D4DDF"/>
    <w:rsid w:val="004D4DE2"/>
    <w:rsid w:val="004D5169"/>
    <w:rsid w:val="004D52BE"/>
    <w:rsid w:val="004D5357"/>
    <w:rsid w:val="004D5699"/>
    <w:rsid w:val="004D578F"/>
    <w:rsid w:val="004D5A8F"/>
    <w:rsid w:val="004D5B14"/>
    <w:rsid w:val="004D5C7B"/>
    <w:rsid w:val="004D5D40"/>
    <w:rsid w:val="004D5DA7"/>
    <w:rsid w:val="004D60F5"/>
    <w:rsid w:val="004D6324"/>
    <w:rsid w:val="004D63B9"/>
    <w:rsid w:val="004D6588"/>
    <w:rsid w:val="004D659F"/>
    <w:rsid w:val="004D6664"/>
    <w:rsid w:val="004D676A"/>
    <w:rsid w:val="004D67E4"/>
    <w:rsid w:val="004D6866"/>
    <w:rsid w:val="004D6952"/>
    <w:rsid w:val="004D6C17"/>
    <w:rsid w:val="004D6C41"/>
    <w:rsid w:val="004D6F36"/>
    <w:rsid w:val="004D6F95"/>
    <w:rsid w:val="004D70C7"/>
    <w:rsid w:val="004D7194"/>
    <w:rsid w:val="004D73A6"/>
    <w:rsid w:val="004D7545"/>
    <w:rsid w:val="004D75B8"/>
    <w:rsid w:val="004D75DF"/>
    <w:rsid w:val="004D762B"/>
    <w:rsid w:val="004D7658"/>
    <w:rsid w:val="004D7768"/>
    <w:rsid w:val="004D7819"/>
    <w:rsid w:val="004D7BB7"/>
    <w:rsid w:val="004D7EBD"/>
    <w:rsid w:val="004D7F9A"/>
    <w:rsid w:val="004E002F"/>
    <w:rsid w:val="004E0346"/>
    <w:rsid w:val="004E0362"/>
    <w:rsid w:val="004E03DC"/>
    <w:rsid w:val="004E091F"/>
    <w:rsid w:val="004E09C9"/>
    <w:rsid w:val="004E0AC7"/>
    <w:rsid w:val="004E0B8A"/>
    <w:rsid w:val="004E0BCB"/>
    <w:rsid w:val="004E0BE4"/>
    <w:rsid w:val="004E0F11"/>
    <w:rsid w:val="004E0F6C"/>
    <w:rsid w:val="004E0F89"/>
    <w:rsid w:val="004E1191"/>
    <w:rsid w:val="004E11B5"/>
    <w:rsid w:val="004E1256"/>
    <w:rsid w:val="004E16B7"/>
    <w:rsid w:val="004E16F1"/>
    <w:rsid w:val="004E18C1"/>
    <w:rsid w:val="004E1C60"/>
    <w:rsid w:val="004E1CB4"/>
    <w:rsid w:val="004E1EE7"/>
    <w:rsid w:val="004E1FD3"/>
    <w:rsid w:val="004E2290"/>
    <w:rsid w:val="004E2762"/>
    <w:rsid w:val="004E27FA"/>
    <w:rsid w:val="004E2F07"/>
    <w:rsid w:val="004E303C"/>
    <w:rsid w:val="004E3076"/>
    <w:rsid w:val="004E314B"/>
    <w:rsid w:val="004E3570"/>
    <w:rsid w:val="004E35FA"/>
    <w:rsid w:val="004E367D"/>
    <w:rsid w:val="004E3958"/>
    <w:rsid w:val="004E3A1B"/>
    <w:rsid w:val="004E3BCB"/>
    <w:rsid w:val="004E3D38"/>
    <w:rsid w:val="004E3D6A"/>
    <w:rsid w:val="004E3EDD"/>
    <w:rsid w:val="004E3F98"/>
    <w:rsid w:val="004E4862"/>
    <w:rsid w:val="004E4A7F"/>
    <w:rsid w:val="004E4AE8"/>
    <w:rsid w:val="004E4C0C"/>
    <w:rsid w:val="004E4C8F"/>
    <w:rsid w:val="004E5097"/>
    <w:rsid w:val="004E5433"/>
    <w:rsid w:val="004E54BB"/>
    <w:rsid w:val="004E5502"/>
    <w:rsid w:val="004E55CB"/>
    <w:rsid w:val="004E5700"/>
    <w:rsid w:val="004E5950"/>
    <w:rsid w:val="004E5A92"/>
    <w:rsid w:val="004E5B18"/>
    <w:rsid w:val="004E5C28"/>
    <w:rsid w:val="004E5CA2"/>
    <w:rsid w:val="004E5CAB"/>
    <w:rsid w:val="004E5EF3"/>
    <w:rsid w:val="004E5FD3"/>
    <w:rsid w:val="004E6106"/>
    <w:rsid w:val="004E63C2"/>
    <w:rsid w:val="004E64A0"/>
    <w:rsid w:val="004E64F1"/>
    <w:rsid w:val="004E65C0"/>
    <w:rsid w:val="004E6829"/>
    <w:rsid w:val="004E682E"/>
    <w:rsid w:val="004E6BA0"/>
    <w:rsid w:val="004E70C4"/>
    <w:rsid w:val="004E7147"/>
    <w:rsid w:val="004E72B5"/>
    <w:rsid w:val="004E7398"/>
    <w:rsid w:val="004E756A"/>
    <w:rsid w:val="004E7616"/>
    <w:rsid w:val="004E764E"/>
    <w:rsid w:val="004E7964"/>
    <w:rsid w:val="004E7D6C"/>
    <w:rsid w:val="004E7D99"/>
    <w:rsid w:val="004E7D9F"/>
    <w:rsid w:val="004E7E40"/>
    <w:rsid w:val="004E7F69"/>
    <w:rsid w:val="004E7FBD"/>
    <w:rsid w:val="004F0088"/>
    <w:rsid w:val="004F07D8"/>
    <w:rsid w:val="004F0815"/>
    <w:rsid w:val="004F0B31"/>
    <w:rsid w:val="004F0D01"/>
    <w:rsid w:val="004F0D5C"/>
    <w:rsid w:val="004F0EDB"/>
    <w:rsid w:val="004F0F6C"/>
    <w:rsid w:val="004F104F"/>
    <w:rsid w:val="004F13DF"/>
    <w:rsid w:val="004F1AA9"/>
    <w:rsid w:val="004F1C05"/>
    <w:rsid w:val="004F1C84"/>
    <w:rsid w:val="004F22BC"/>
    <w:rsid w:val="004F22C1"/>
    <w:rsid w:val="004F2389"/>
    <w:rsid w:val="004F25BD"/>
    <w:rsid w:val="004F2622"/>
    <w:rsid w:val="004F2635"/>
    <w:rsid w:val="004F26F9"/>
    <w:rsid w:val="004F2861"/>
    <w:rsid w:val="004F2935"/>
    <w:rsid w:val="004F2A18"/>
    <w:rsid w:val="004F2B71"/>
    <w:rsid w:val="004F3079"/>
    <w:rsid w:val="004F3221"/>
    <w:rsid w:val="004F3348"/>
    <w:rsid w:val="004F3418"/>
    <w:rsid w:val="004F34A4"/>
    <w:rsid w:val="004F365B"/>
    <w:rsid w:val="004F37B4"/>
    <w:rsid w:val="004F3A0E"/>
    <w:rsid w:val="004F3A98"/>
    <w:rsid w:val="004F3A99"/>
    <w:rsid w:val="004F3AA7"/>
    <w:rsid w:val="004F3D20"/>
    <w:rsid w:val="004F3F25"/>
    <w:rsid w:val="004F405D"/>
    <w:rsid w:val="004F40FA"/>
    <w:rsid w:val="004F4155"/>
    <w:rsid w:val="004F430D"/>
    <w:rsid w:val="004F4489"/>
    <w:rsid w:val="004F44EC"/>
    <w:rsid w:val="004F4656"/>
    <w:rsid w:val="004F46B7"/>
    <w:rsid w:val="004F484D"/>
    <w:rsid w:val="004F4875"/>
    <w:rsid w:val="004F48ED"/>
    <w:rsid w:val="004F4994"/>
    <w:rsid w:val="004F49A8"/>
    <w:rsid w:val="004F4DB8"/>
    <w:rsid w:val="004F5337"/>
    <w:rsid w:val="004F550F"/>
    <w:rsid w:val="004F56E0"/>
    <w:rsid w:val="004F5973"/>
    <w:rsid w:val="004F59F1"/>
    <w:rsid w:val="004F5A39"/>
    <w:rsid w:val="004F5A4F"/>
    <w:rsid w:val="004F5B5B"/>
    <w:rsid w:val="004F5D48"/>
    <w:rsid w:val="004F5F6C"/>
    <w:rsid w:val="004F602A"/>
    <w:rsid w:val="004F603A"/>
    <w:rsid w:val="004F6090"/>
    <w:rsid w:val="004F621D"/>
    <w:rsid w:val="004F636A"/>
    <w:rsid w:val="004F63CF"/>
    <w:rsid w:val="004F6412"/>
    <w:rsid w:val="004F649F"/>
    <w:rsid w:val="004F652C"/>
    <w:rsid w:val="004F68B4"/>
    <w:rsid w:val="004F6996"/>
    <w:rsid w:val="004F69FA"/>
    <w:rsid w:val="004F6A44"/>
    <w:rsid w:val="004F6AE1"/>
    <w:rsid w:val="004F6B8A"/>
    <w:rsid w:val="004F6FB2"/>
    <w:rsid w:val="004F706A"/>
    <w:rsid w:val="004F71BD"/>
    <w:rsid w:val="004F7302"/>
    <w:rsid w:val="004F749C"/>
    <w:rsid w:val="004F76C0"/>
    <w:rsid w:val="004F778F"/>
    <w:rsid w:val="004F7CD4"/>
    <w:rsid w:val="004F7CF1"/>
    <w:rsid w:val="004F7E49"/>
    <w:rsid w:val="0050025D"/>
    <w:rsid w:val="0050026D"/>
    <w:rsid w:val="005002A5"/>
    <w:rsid w:val="00500622"/>
    <w:rsid w:val="00500752"/>
    <w:rsid w:val="00500C35"/>
    <w:rsid w:val="00500DB2"/>
    <w:rsid w:val="00500E70"/>
    <w:rsid w:val="00501007"/>
    <w:rsid w:val="005010A8"/>
    <w:rsid w:val="0050132F"/>
    <w:rsid w:val="0050157E"/>
    <w:rsid w:val="00501966"/>
    <w:rsid w:val="005019A2"/>
    <w:rsid w:val="005019F4"/>
    <w:rsid w:val="00501D4F"/>
    <w:rsid w:val="005021E7"/>
    <w:rsid w:val="00502241"/>
    <w:rsid w:val="005024BF"/>
    <w:rsid w:val="005024E2"/>
    <w:rsid w:val="00502605"/>
    <w:rsid w:val="0050279F"/>
    <w:rsid w:val="005029CD"/>
    <w:rsid w:val="00502D3A"/>
    <w:rsid w:val="00502E27"/>
    <w:rsid w:val="00502F3D"/>
    <w:rsid w:val="00503263"/>
    <w:rsid w:val="00503461"/>
    <w:rsid w:val="005035F7"/>
    <w:rsid w:val="0050363B"/>
    <w:rsid w:val="00503AD9"/>
    <w:rsid w:val="00503C4D"/>
    <w:rsid w:val="00503CAC"/>
    <w:rsid w:val="00503D54"/>
    <w:rsid w:val="00503E55"/>
    <w:rsid w:val="00503F7C"/>
    <w:rsid w:val="00504103"/>
    <w:rsid w:val="005041DF"/>
    <w:rsid w:val="00504259"/>
    <w:rsid w:val="0050442A"/>
    <w:rsid w:val="005045E7"/>
    <w:rsid w:val="00504B01"/>
    <w:rsid w:val="00504DD4"/>
    <w:rsid w:val="00504F00"/>
    <w:rsid w:val="00505121"/>
    <w:rsid w:val="0050524F"/>
    <w:rsid w:val="0050526F"/>
    <w:rsid w:val="00505935"/>
    <w:rsid w:val="00505A6D"/>
    <w:rsid w:val="00505A82"/>
    <w:rsid w:val="00505E58"/>
    <w:rsid w:val="00505F75"/>
    <w:rsid w:val="00505F82"/>
    <w:rsid w:val="0050635F"/>
    <w:rsid w:val="0050665D"/>
    <w:rsid w:val="00506837"/>
    <w:rsid w:val="00506960"/>
    <w:rsid w:val="00506B19"/>
    <w:rsid w:val="00506B47"/>
    <w:rsid w:val="00506B94"/>
    <w:rsid w:val="00506E80"/>
    <w:rsid w:val="005070F5"/>
    <w:rsid w:val="005073DD"/>
    <w:rsid w:val="005074FC"/>
    <w:rsid w:val="005075C3"/>
    <w:rsid w:val="005075C6"/>
    <w:rsid w:val="0050764F"/>
    <w:rsid w:val="00507677"/>
    <w:rsid w:val="0050798A"/>
    <w:rsid w:val="00507A2A"/>
    <w:rsid w:val="00507A32"/>
    <w:rsid w:val="00507AFB"/>
    <w:rsid w:val="00507B6F"/>
    <w:rsid w:val="00507B7C"/>
    <w:rsid w:val="0051001F"/>
    <w:rsid w:val="0051016F"/>
    <w:rsid w:val="005108B4"/>
    <w:rsid w:val="005108C8"/>
    <w:rsid w:val="00510AE0"/>
    <w:rsid w:val="00510EC3"/>
    <w:rsid w:val="00510F58"/>
    <w:rsid w:val="005111FA"/>
    <w:rsid w:val="005112E0"/>
    <w:rsid w:val="00511575"/>
    <w:rsid w:val="0051165E"/>
    <w:rsid w:val="005116B7"/>
    <w:rsid w:val="005116F8"/>
    <w:rsid w:val="0051171B"/>
    <w:rsid w:val="00511947"/>
    <w:rsid w:val="005122DA"/>
    <w:rsid w:val="0051258E"/>
    <w:rsid w:val="00512705"/>
    <w:rsid w:val="00512B45"/>
    <w:rsid w:val="00512E1D"/>
    <w:rsid w:val="00512E5C"/>
    <w:rsid w:val="00512F35"/>
    <w:rsid w:val="0051302A"/>
    <w:rsid w:val="00513435"/>
    <w:rsid w:val="00513653"/>
    <w:rsid w:val="00513B42"/>
    <w:rsid w:val="00513B9B"/>
    <w:rsid w:val="00513EE9"/>
    <w:rsid w:val="00513F2E"/>
    <w:rsid w:val="00514035"/>
    <w:rsid w:val="00514417"/>
    <w:rsid w:val="005144DF"/>
    <w:rsid w:val="0051452C"/>
    <w:rsid w:val="00514776"/>
    <w:rsid w:val="00514ACD"/>
    <w:rsid w:val="00514BBE"/>
    <w:rsid w:val="00514F66"/>
    <w:rsid w:val="0051504C"/>
    <w:rsid w:val="00515061"/>
    <w:rsid w:val="005154AB"/>
    <w:rsid w:val="00515604"/>
    <w:rsid w:val="00515670"/>
    <w:rsid w:val="005156F2"/>
    <w:rsid w:val="005158F0"/>
    <w:rsid w:val="00515A2F"/>
    <w:rsid w:val="00515A56"/>
    <w:rsid w:val="00515B48"/>
    <w:rsid w:val="00515B86"/>
    <w:rsid w:val="00515D8E"/>
    <w:rsid w:val="00515F77"/>
    <w:rsid w:val="00516141"/>
    <w:rsid w:val="00516556"/>
    <w:rsid w:val="00516577"/>
    <w:rsid w:val="0051663C"/>
    <w:rsid w:val="005168F2"/>
    <w:rsid w:val="005169A8"/>
    <w:rsid w:val="00516ACC"/>
    <w:rsid w:val="00516B85"/>
    <w:rsid w:val="00516D6A"/>
    <w:rsid w:val="00516F43"/>
    <w:rsid w:val="00516FF8"/>
    <w:rsid w:val="00517505"/>
    <w:rsid w:val="005175E0"/>
    <w:rsid w:val="0051770E"/>
    <w:rsid w:val="005177F4"/>
    <w:rsid w:val="00517AED"/>
    <w:rsid w:val="00517B35"/>
    <w:rsid w:val="00517CC1"/>
    <w:rsid w:val="00517D29"/>
    <w:rsid w:val="00517DEF"/>
    <w:rsid w:val="00517F9D"/>
    <w:rsid w:val="00520092"/>
    <w:rsid w:val="00520229"/>
    <w:rsid w:val="0052026E"/>
    <w:rsid w:val="0052035F"/>
    <w:rsid w:val="00520466"/>
    <w:rsid w:val="00520653"/>
    <w:rsid w:val="00520993"/>
    <w:rsid w:val="00520C6F"/>
    <w:rsid w:val="00520FBE"/>
    <w:rsid w:val="00521424"/>
    <w:rsid w:val="00521490"/>
    <w:rsid w:val="005216FF"/>
    <w:rsid w:val="00521C31"/>
    <w:rsid w:val="00521C83"/>
    <w:rsid w:val="00521E67"/>
    <w:rsid w:val="00521FF2"/>
    <w:rsid w:val="00522071"/>
    <w:rsid w:val="005221FC"/>
    <w:rsid w:val="005222EE"/>
    <w:rsid w:val="0052286E"/>
    <w:rsid w:val="0052294F"/>
    <w:rsid w:val="00522E66"/>
    <w:rsid w:val="00522FA9"/>
    <w:rsid w:val="00523071"/>
    <w:rsid w:val="00523522"/>
    <w:rsid w:val="00523814"/>
    <w:rsid w:val="0052393E"/>
    <w:rsid w:val="00523A68"/>
    <w:rsid w:val="00523CC0"/>
    <w:rsid w:val="00523D05"/>
    <w:rsid w:val="00523D26"/>
    <w:rsid w:val="00523EF6"/>
    <w:rsid w:val="00523FA6"/>
    <w:rsid w:val="00523FBA"/>
    <w:rsid w:val="0052400F"/>
    <w:rsid w:val="005240E4"/>
    <w:rsid w:val="005241C8"/>
    <w:rsid w:val="005241D9"/>
    <w:rsid w:val="005241DE"/>
    <w:rsid w:val="00524220"/>
    <w:rsid w:val="00524320"/>
    <w:rsid w:val="00524350"/>
    <w:rsid w:val="005244BE"/>
    <w:rsid w:val="005247AF"/>
    <w:rsid w:val="00524AA4"/>
    <w:rsid w:val="00524C7D"/>
    <w:rsid w:val="00525019"/>
    <w:rsid w:val="00525094"/>
    <w:rsid w:val="0052521C"/>
    <w:rsid w:val="00525416"/>
    <w:rsid w:val="00525454"/>
    <w:rsid w:val="005255D3"/>
    <w:rsid w:val="00525755"/>
    <w:rsid w:val="005259D3"/>
    <w:rsid w:val="00525B48"/>
    <w:rsid w:val="00525D42"/>
    <w:rsid w:val="00525D4D"/>
    <w:rsid w:val="00525EF6"/>
    <w:rsid w:val="00525F43"/>
    <w:rsid w:val="00525FF5"/>
    <w:rsid w:val="005260CD"/>
    <w:rsid w:val="005260FA"/>
    <w:rsid w:val="0052629A"/>
    <w:rsid w:val="00526439"/>
    <w:rsid w:val="00526496"/>
    <w:rsid w:val="00526527"/>
    <w:rsid w:val="0052696D"/>
    <w:rsid w:val="00526A8F"/>
    <w:rsid w:val="00526DB1"/>
    <w:rsid w:val="00526FB8"/>
    <w:rsid w:val="005271D9"/>
    <w:rsid w:val="005271F4"/>
    <w:rsid w:val="005273CE"/>
    <w:rsid w:val="005273F2"/>
    <w:rsid w:val="0052747A"/>
    <w:rsid w:val="00527698"/>
    <w:rsid w:val="005276AA"/>
    <w:rsid w:val="005276B7"/>
    <w:rsid w:val="005278E1"/>
    <w:rsid w:val="00527B8C"/>
    <w:rsid w:val="00527CCF"/>
    <w:rsid w:val="005300D8"/>
    <w:rsid w:val="005302F1"/>
    <w:rsid w:val="005303C6"/>
    <w:rsid w:val="0053047E"/>
    <w:rsid w:val="005304EC"/>
    <w:rsid w:val="00530520"/>
    <w:rsid w:val="00530521"/>
    <w:rsid w:val="00530685"/>
    <w:rsid w:val="00530899"/>
    <w:rsid w:val="005308A2"/>
    <w:rsid w:val="00530929"/>
    <w:rsid w:val="00530ADB"/>
    <w:rsid w:val="00530B2A"/>
    <w:rsid w:val="00530F32"/>
    <w:rsid w:val="00530F77"/>
    <w:rsid w:val="00530FA9"/>
    <w:rsid w:val="00531069"/>
    <w:rsid w:val="00531128"/>
    <w:rsid w:val="00531307"/>
    <w:rsid w:val="00531354"/>
    <w:rsid w:val="00531931"/>
    <w:rsid w:val="00531A46"/>
    <w:rsid w:val="00531BD1"/>
    <w:rsid w:val="00531F36"/>
    <w:rsid w:val="005320D8"/>
    <w:rsid w:val="0053214D"/>
    <w:rsid w:val="005323F9"/>
    <w:rsid w:val="005325B2"/>
    <w:rsid w:val="00532827"/>
    <w:rsid w:val="0053295C"/>
    <w:rsid w:val="005329C5"/>
    <w:rsid w:val="00532AEF"/>
    <w:rsid w:val="00532AFC"/>
    <w:rsid w:val="00532E32"/>
    <w:rsid w:val="00532FA8"/>
    <w:rsid w:val="005330AC"/>
    <w:rsid w:val="00533443"/>
    <w:rsid w:val="005336E5"/>
    <w:rsid w:val="005337BB"/>
    <w:rsid w:val="00533965"/>
    <w:rsid w:val="00533A13"/>
    <w:rsid w:val="00533A78"/>
    <w:rsid w:val="00533B0B"/>
    <w:rsid w:val="00533EEB"/>
    <w:rsid w:val="0053415B"/>
    <w:rsid w:val="0053421F"/>
    <w:rsid w:val="005346DF"/>
    <w:rsid w:val="005347F9"/>
    <w:rsid w:val="00534AA2"/>
    <w:rsid w:val="00534BF1"/>
    <w:rsid w:val="00534CB0"/>
    <w:rsid w:val="00534E78"/>
    <w:rsid w:val="00534E8C"/>
    <w:rsid w:val="00534EE1"/>
    <w:rsid w:val="00535107"/>
    <w:rsid w:val="00535162"/>
    <w:rsid w:val="005354D4"/>
    <w:rsid w:val="00535561"/>
    <w:rsid w:val="00535798"/>
    <w:rsid w:val="005358C6"/>
    <w:rsid w:val="00535BD3"/>
    <w:rsid w:val="00535C01"/>
    <w:rsid w:val="00535F96"/>
    <w:rsid w:val="00536117"/>
    <w:rsid w:val="005362CA"/>
    <w:rsid w:val="0053640B"/>
    <w:rsid w:val="00536432"/>
    <w:rsid w:val="005364CA"/>
    <w:rsid w:val="005364D9"/>
    <w:rsid w:val="005366D2"/>
    <w:rsid w:val="005366DE"/>
    <w:rsid w:val="005369FA"/>
    <w:rsid w:val="00536C7A"/>
    <w:rsid w:val="00536E7B"/>
    <w:rsid w:val="00537013"/>
    <w:rsid w:val="005375E9"/>
    <w:rsid w:val="00537720"/>
    <w:rsid w:val="00537811"/>
    <w:rsid w:val="005378BF"/>
    <w:rsid w:val="00537D78"/>
    <w:rsid w:val="00537DAF"/>
    <w:rsid w:val="00537F04"/>
    <w:rsid w:val="00537F5F"/>
    <w:rsid w:val="00537F76"/>
    <w:rsid w:val="005403ED"/>
    <w:rsid w:val="00540646"/>
    <w:rsid w:val="00540844"/>
    <w:rsid w:val="00540A9D"/>
    <w:rsid w:val="00540BE0"/>
    <w:rsid w:val="00541245"/>
    <w:rsid w:val="005412C8"/>
    <w:rsid w:val="0054132F"/>
    <w:rsid w:val="0054137F"/>
    <w:rsid w:val="0054143F"/>
    <w:rsid w:val="00541482"/>
    <w:rsid w:val="0054187F"/>
    <w:rsid w:val="005418E3"/>
    <w:rsid w:val="00541985"/>
    <w:rsid w:val="00541AEF"/>
    <w:rsid w:val="00541C05"/>
    <w:rsid w:val="00541CAC"/>
    <w:rsid w:val="00541F9A"/>
    <w:rsid w:val="00541FBF"/>
    <w:rsid w:val="0054228A"/>
    <w:rsid w:val="005422EE"/>
    <w:rsid w:val="005423C7"/>
    <w:rsid w:val="00542715"/>
    <w:rsid w:val="005427DA"/>
    <w:rsid w:val="005428B7"/>
    <w:rsid w:val="0054291F"/>
    <w:rsid w:val="00542A6B"/>
    <w:rsid w:val="00542B38"/>
    <w:rsid w:val="00542BDD"/>
    <w:rsid w:val="00542C3A"/>
    <w:rsid w:val="00542E35"/>
    <w:rsid w:val="00542EFF"/>
    <w:rsid w:val="00542F53"/>
    <w:rsid w:val="005430DE"/>
    <w:rsid w:val="0054315E"/>
    <w:rsid w:val="00543337"/>
    <w:rsid w:val="00543343"/>
    <w:rsid w:val="00543416"/>
    <w:rsid w:val="00543592"/>
    <w:rsid w:val="00543710"/>
    <w:rsid w:val="00543743"/>
    <w:rsid w:val="005437D3"/>
    <w:rsid w:val="00543BC2"/>
    <w:rsid w:val="00543C8E"/>
    <w:rsid w:val="00543E95"/>
    <w:rsid w:val="00543FA3"/>
    <w:rsid w:val="005440EF"/>
    <w:rsid w:val="005440F6"/>
    <w:rsid w:val="0054415D"/>
    <w:rsid w:val="005441F4"/>
    <w:rsid w:val="0054423C"/>
    <w:rsid w:val="005442C8"/>
    <w:rsid w:val="00544309"/>
    <w:rsid w:val="0054435A"/>
    <w:rsid w:val="00544373"/>
    <w:rsid w:val="00544460"/>
    <w:rsid w:val="005446FB"/>
    <w:rsid w:val="005447D0"/>
    <w:rsid w:val="005447D4"/>
    <w:rsid w:val="005448EB"/>
    <w:rsid w:val="0054494D"/>
    <w:rsid w:val="00544DC9"/>
    <w:rsid w:val="00544E5B"/>
    <w:rsid w:val="0054500E"/>
    <w:rsid w:val="0054511C"/>
    <w:rsid w:val="00545384"/>
    <w:rsid w:val="00545430"/>
    <w:rsid w:val="00545655"/>
    <w:rsid w:val="005456B1"/>
    <w:rsid w:val="00545914"/>
    <w:rsid w:val="00545ADA"/>
    <w:rsid w:val="00545B1D"/>
    <w:rsid w:val="00545B5F"/>
    <w:rsid w:val="00545E3A"/>
    <w:rsid w:val="00545F07"/>
    <w:rsid w:val="00546013"/>
    <w:rsid w:val="005460FB"/>
    <w:rsid w:val="00546146"/>
    <w:rsid w:val="00546245"/>
    <w:rsid w:val="005462DF"/>
    <w:rsid w:val="0054642E"/>
    <w:rsid w:val="0054680A"/>
    <w:rsid w:val="00546C88"/>
    <w:rsid w:val="00546CCA"/>
    <w:rsid w:val="00546CE3"/>
    <w:rsid w:val="00546E7E"/>
    <w:rsid w:val="00546EF5"/>
    <w:rsid w:val="00546F31"/>
    <w:rsid w:val="00547005"/>
    <w:rsid w:val="005470FC"/>
    <w:rsid w:val="00547111"/>
    <w:rsid w:val="00547901"/>
    <w:rsid w:val="00547D03"/>
    <w:rsid w:val="00550284"/>
    <w:rsid w:val="005502D3"/>
    <w:rsid w:val="00550393"/>
    <w:rsid w:val="005503A2"/>
    <w:rsid w:val="005503F2"/>
    <w:rsid w:val="00550415"/>
    <w:rsid w:val="005504C2"/>
    <w:rsid w:val="00550843"/>
    <w:rsid w:val="00550920"/>
    <w:rsid w:val="005509C8"/>
    <w:rsid w:val="00550A8E"/>
    <w:rsid w:val="00551026"/>
    <w:rsid w:val="005513D7"/>
    <w:rsid w:val="0055148F"/>
    <w:rsid w:val="005515BB"/>
    <w:rsid w:val="005515D6"/>
    <w:rsid w:val="005517D8"/>
    <w:rsid w:val="0055189A"/>
    <w:rsid w:val="005519C3"/>
    <w:rsid w:val="005519DE"/>
    <w:rsid w:val="005519EC"/>
    <w:rsid w:val="00551DF2"/>
    <w:rsid w:val="00551F2D"/>
    <w:rsid w:val="00552139"/>
    <w:rsid w:val="00552206"/>
    <w:rsid w:val="0055225F"/>
    <w:rsid w:val="005524FF"/>
    <w:rsid w:val="00552798"/>
    <w:rsid w:val="00552903"/>
    <w:rsid w:val="00552A0E"/>
    <w:rsid w:val="00552CCF"/>
    <w:rsid w:val="00552DAD"/>
    <w:rsid w:val="00553025"/>
    <w:rsid w:val="00553049"/>
    <w:rsid w:val="0055307B"/>
    <w:rsid w:val="0055323B"/>
    <w:rsid w:val="0055344A"/>
    <w:rsid w:val="00553676"/>
    <w:rsid w:val="00553C88"/>
    <w:rsid w:val="00553C95"/>
    <w:rsid w:val="00553CAB"/>
    <w:rsid w:val="00553D54"/>
    <w:rsid w:val="00553DD5"/>
    <w:rsid w:val="00553EDE"/>
    <w:rsid w:val="005540B7"/>
    <w:rsid w:val="005544BF"/>
    <w:rsid w:val="00554768"/>
    <w:rsid w:val="005549F6"/>
    <w:rsid w:val="00554E05"/>
    <w:rsid w:val="00554F5D"/>
    <w:rsid w:val="00555045"/>
    <w:rsid w:val="00555054"/>
    <w:rsid w:val="00555135"/>
    <w:rsid w:val="00555317"/>
    <w:rsid w:val="005554B9"/>
    <w:rsid w:val="00555766"/>
    <w:rsid w:val="00555BC0"/>
    <w:rsid w:val="00555C89"/>
    <w:rsid w:val="005562EC"/>
    <w:rsid w:val="005562FB"/>
    <w:rsid w:val="0055635F"/>
    <w:rsid w:val="00556402"/>
    <w:rsid w:val="005566C4"/>
    <w:rsid w:val="005566D7"/>
    <w:rsid w:val="00556957"/>
    <w:rsid w:val="00556A97"/>
    <w:rsid w:val="00556CC0"/>
    <w:rsid w:val="00556DA1"/>
    <w:rsid w:val="00556FB4"/>
    <w:rsid w:val="00557086"/>
    <w:rsid w:val="0055716B"/>
    <w:rsid w:val="0055718F"/>
    <w:rsid w:val="0055724C"/>
    <w:rsid w:val="00557410"/>
    <w:rsid w:val="00557BFE"/>
    <w:rsid w:val="00557C1C"/>
    <w:rsid w:val="00557D7E"/>
    <w:rsid w:val="00557E24"/>
    <w:rsid w:val="00557F1B"/>
    <w:rsid w:val="00560036"/>
    <w:rsid w:val="005601A4"/>
    <w:rsid w:val="005601FD"/>
    <w:rsid w:val="00560314"/>
    <w:rsid w:val="00560346"/>
    <w:rsid w:val="00560566"/>
    <w:rsid w:val="00560726"/>
    <w:rsid w:val="00560B40"/>
    <w:rsid w:val="00560E09"/>
    <w:rsid w:val="005612C7"/>
    <w:rsid w:val="005613B7"/>
    <w:rsid w:val="00561AF6"/>
    <w:rsid w:val="00561B3E"/>
    <w:rsid w:val="00561CF7"/>
    <w:rsid w:val="00561DC8"/>
    <w:rsid w:val="00561EC7"/>
    <w:rsid w:val="00561F51"/>
    <w:rsid w:val="005620B1"/>
    <w:rsid w:val="00562113"/>
    <w:rsid w:val="00562146"/>
    <w:rsid w:val="0056219D"/>
    <w:rsid w:val="00562203"/>
    <w:rsid w:val="0056227C"/>
    <w:rsid w:val="00562335"/>
    <w:rsid w:val="0056257F"/>
    <w:rsid w:val="00562C94"/>
    <w:rsid w:val="00562D3F"/>
    <w:rsid w:val="00562E7A"/>
    <w:rsid w:val="005630A0"/>
    <w:rsid w:val="005631F7"/>
    <w:rsid w:val="0056326A"/>
    <w:rsid w:val="005634E0"/>
    <w:rsid w:val="00563622"/>
    <w:rsid w:val="0056392D"/>
    <w:rsid w:val="00563B4B"/>
    <w:rsid w:val="00563B82"/>
    <w:rsid w:val="00563C6A"/>
    <w:rsid w:val="00563DFD"/>
    <w:rsid w:val="00563EC0"/>
    <w:rsid w:val="00564062"/>
    <w:rsid w:val="0056415B"/>
    <w:rsid w:val="00564253"/>
    <w:rsid w:val="005645C0"/>
    <w:rsid w:val="005646F2"/>
    <w:rsid w:val="00564726"/>
    <w:rsid w:val="0056498C"/>
    <w:rsid w:val="00564C64"/>
    <w:rsid w:val="00564E3C"/>
    <w:rsid w:val="00564EB6"/>
    <w:rsid w:val="00564F67"/>
    <w:rsid w:val="00564F9C"/>
    <w:rsid w:val="005656C3"/>
    <w:rsid w:val="0056578C"/>
    <w:rsid w:val="005657E8"/>
    <w:rsid w:val="005658C9"/>
    <w:rsid w:val="0056593F"/>
    <w:rsid w:val="00565BCA"/>
    <w:rsid w:val="005660FB"/>
    <w:rsid w:val="00566137"/>
    <w:rsid w:val="0056619D"/>
    <w:rsid w:val="0056633E"/>
    <w:rsid w:val="00566628"/>
    <w:rsid w:val="005667AA"/>
    <w:rsid w:val="00566F01"/>
    <w:rsid w:val="0056708F"/>
    <w:rsid w:val="005670CE"/>
    <w:rsid w:val="00567108"/>
    <w:rsid w:val="00567315"/>
    <w:rsid w:val="005673AE"/>
    <w:rsid w:val="0056754E"/>
    <w:rsid w:val="00567610"/>
    <w:rsid w:val="0056798B"/>
    <w:rsid w:val="00567C3D"/>
    <w:rsid w:val="00567C66"/>
    <w:rsid w:val="00567ECD"/>
    <w:rsid w:val="00567FE8"/>
    <w:rsid w:val="00570291"/>
    <w:rsid w:val="0057029F"/>
    <w:rsid w:val="005702F3"/>
    <w:rsid w:val="00570300"/>
    <w:rsid w:val="0057032D"/>
    <w:rsid w:val="00570399"/>
    <w:rsid w:val="0057067F"/>
    <w:rsid w:val="00570741"/>
    <w:rsid w:val="00570BB3"/>
    <w:rsid w:val="00570CC8"/>
    <w:rsid w:val="00570CE7"/>
    <w:rsid w:val="00570E5F"/>
    <w:rsid w:val="00570EF1"/>
    <w:rsid w:val="00570FA8"/>
    <w:rsid w:val="00571095"/>
    <w:rsid w:val="0057142D"/>
    <w:rsid w:val="00571604"/>
    <w:rsid w:val="00571761"/>
    <w:rsid w:val="0057198D"/>
    <w:rsid w:val="005719EF"/>
    <w:rsid w:val="00571B93"/>
    <w:rsid w:val="00571F3E"/>
    <w:rsid w:val="0057210C"/>
    <w:rsid w:val="00572215"/>
    <w:rsid w:val="005722FA"/>
    <w:rsid w:val="0057235F"/>
    <w:rsid w:val="00572447"/>
    <w:rsid w:val="0057245E"/>
    <w:rsid w:val="0057248D"/>
    <w:rsid w:val="005728BE"/>
    <w:rsid w:val="005729BC"/>
    <w:rsid w:val="00572BF1"/>
    <w:rsid w:val="00572C7E"/>
    <w:rsid w:val="005732A4"/>
    <w:rsid w:val="005735E7"/>
    <w:rsid w:val="00573641"/>
    <w:rsid w:val="005736E5"/>
    <w:rsid w:val="00573841"/>
    <w:rsid w:val="0057396E"/>
    <w:rsid w:val="00573AE5"/>
    <w:rsid w:val="00573AED"/>
    <w:rsid w:val="00573CEF"/>
    <w:rsid w:val="00573DBB"/>
    <w:rsid w:val="005740C7"/>
    <w:rsid w:val="005740CC"/>
    <w:rsid w:val="005741A6"/>
    <w:rsid w:val="0057448F"/>
    <w:rsid w:val="00574889"/>
    <w:rsid w:val="0057490C"/>
    <w:rsid w:val="00574DEF"/>
    <w:rsid w:val="00574E04"/>
    <w:rsid w:val="00574EA9"/>
    <w:rsid w:val="00574F1C"/>
    <w:rsid w:val="00575169"/>
    <w:rsid w:val="005751F7"/>
    <w:rsid w:val="00575235"/>
    <w:rsid w:val="005759E4"/>
    <w:rsid w:val="00575A34"/>
    <w:rsid w:val="00575B36"/>
    <w:rsid w:val="0057629F"/>
    <w:rsid w:val="005762B1"/>
    <w:rsid w:val="005763BC"/>
    <w:rsid w:val="0057669D"/>
    <w:rsid w:val="00576930"/>
    <w:rsid w:val="00576945"/>
    <w:rsid w:val="00576A8A"/>
    <w:rsid w:val="00576B21"/>
    <w:rsid w:val="00576BD5"/>
    <w:rsid w:val="00576CE0"/>
    <w:rsid w:val="00576D58"/>
    <w:rsid w:val="00577168"/>
    <w:rsid w:val="005771DC"/>
    <w:rsid w:val="0057729A"/>
    <w:rsid w:val="005773FD"/>
    <w:rsid w:val="005774FE"/>
    <w:rsid w:val="00577A14"/>
    <w:rsid w:val="00577A16"/>
    <w:rsid w:val="00577B1D"/>
    <w:rsid w:val="00577BCE"/>
    <w:rsid w:val="00577CB1"/>
    <w:rsid w:val="00577F05"/>
    <w:rsid w:val="0058000D"/>
    <w:rsid w:val="0058003B"/>
    <w:rsid w:val="00580561"/>
    <w:rsid w:val="0058058F"/>
    <w:rsid w:val="005808FB"/>
    <w:rsid w:val="00580C44"/>
    <w:rsid w:val="00580DE0"/>
    <w:rsid w:val="00580E66"/>
    <w:rsid w:val="00580F65"/>
    <w:rsid w:val="0058136C"/>
    <w:rsid w:val="00581558"/>
    <w:rsid w:val="0058173E"/>
    <w:rsid w:val="00581888"/>
    <w:rsid w:val="005818EA"/>
    <w:rsid w:val="00581A3B"/>
    <w:rsid w:val="00581BC4"/>
    <w:rsid w:val="00581D46"/>
    <w:rsid w:val="00581E6E"/>
    <w:rsid w:val="00582139"/>
    <w:rsid w:val="005821C2"/>
    <w:rsid w:val="00582368"/>
    <w:rsid w:val="00582656"/>
    <w:rsid w:val="005827D3"/>
    <w:rsid w:val="00582B9F"/>
    <w:rsid w:val="00582D2F"/>
    <w:rsid w:val="00582E0B"/>
    <w:rsid w:val="00582E5A"/>
    <w:rsid w:val="005830E7"/>
    <w:rsid w:val="0058311F"/>
    <w:rsid w:val="00583147"/>
    <w:rsid w:val="005834E9"/>
    <w:rsid w:val="00583562"/>
    <w:rsid w:val="0058388B"/>
    <w:rsid w:val="00583E6B"/>
    <w:rsid w:val="00583ED3"/>
    <w:rsid w:val="00583F92"/>
    <w:rsid w:val="005840D4"/>
    <w:rsid w:val="0058427A"/>
    <w:rsid w:val="00584CA1"/>
    <w:rsid w:val="00584CD7"/>
    <w:rsid w:val="00584F04"/>
    <w:rsid w:val="00585602"/>
    <w:rsid w:val="005857C3"/>
    <w:rsid w:val="00585841"/>
    <w:rsid w:val="00585B0F"/>
    <w:rsid w:val="00585B63"/>
    <w:rsid w:val="00585C56"/>
    <w:rsid w:val="0058629C"/>
    <w:rsid w:val="005862CE"/>
    <w:rsid w:val="005865FF"/>
    <w:rsid w:val="005866AF"/>
    <w:rsid w:val="005866C1"/>
    <w:rsid w:val="00586762"/>
    <w:rsid w:val="0058678C"/>
    <w:rsid w:val="005868C7"/>
    <w:rsid w:val="00586AAA"/>
    <w:rsid w:val="00586C53"/>
    <w:rsid w:val="00586D78"/>
    <w:rsid w:val="00586E03"/>
    <w:rsid w:val="00587339"/>
    <w:rsid w:val="005875B9"/>
    <w:rsid w:val="0058762E"/>
    <w:rsid w:val="00587742"/>
    <w:rsid w:val="00587925"/>
    <w:rsid w:val="00587ABE"/>
    <w:rsid w:val="00587B48"/>
    <w:rsid w:val="00587F87"/>
    <w:rsid w:val="0059006F"/>
    <w:rsid w:val="005902E2"/>
    <w:rsid w:val="005902E9"/>
    <w:rsid w:val="0059034F"/>
    <w:rsid w:val="00590675"/>
    <w:rsid w:val="00590718"/>
    <w:rsid w:val="00590852"/>
    <w:rsid w:val="00590A11"/>
    <w:rsid w:val="00590AE9"/>
    <w:rsid w:val="00590BC1"/>
    <w:rsid w:val="00590E67"/>
    <w:rsid w:val="00590E8E"/>
    <w:rsid w:val="00590EC4"/>
    <w:rsid w:val="00591003"/>
    <w:rsid w:val="00591043"/>
    <w:rsid w:val="0059109A"/>
    <w:rsid w:val="00591359"/>
    <w:rsid w:val="0059159D"/>
    <w:rsid w:val="00591A22"/>
    <w:rsid w:val="00591A97"/>
    <w:rsid w:val="00591B55"/>
    <w:rsid w:val="00591BD1"/>
    <w:rsid w:val="00591F9B"/>
    <w:rsid w:val="0059223A"/>
    <w:rsid w:val="00592388"/>
    <w:rsid w:val="005923AE"/>
    <w:rsid w:val="0059250A"/>
    <w:rsid w:val="005925D9"/>
    <w:rsid w:val="00592611"/>
    <w:rsid w:val="005926A1"/>
    <w:rsid w:val="005926B6"/>
    <w:rsid w:val="005928CE"/>
    <w:rsid w:val="00592B1A"/>
    <w:rsid w:val="00592BAC"/>
    <w:rsid w:val="00592E82"/>
    <w:rsid w:val="00592FAC"/>
    <w:rsid w:val="0059310F"/>
    <w:rsid w:val="005931E9"/>
    <w:rsid w:val="005932A8"/>
    <w:rsid w:val="0059341A"/>
    <w:rsid w:val="00593471"/>
    <w:rsid w:val="00593652"/>
    <w:rsid w:val="0059373F"/>
    <w:rsid w:val="00593788"/>
    <w:rsid w:val="005937B9"/>
    <w:rsid w:val="00593934"/>
    <w:rsid w:val="00593B0E"/>
    <w:rsid w:val="00593BB4"/>
    <w:rsid w:val="00593BB7"/>
    <w:rsid w:val="00593CF4"/>
    <w:rsid w:val="00593EFA"/>
    <w:rsid w:val="0059421B"/>
    <w:rsid w:val="0059428F"/>
    <w:rsid w:val="005943E5"/>
    <w:rsid w:val="005944FF"/>
    <w:rsid w:val="0059453D"/>
    <w:rsid w:val="005947D0"/>
    <w:rsid w:val="005948C1"/>
    <w:rsid w:val="005950DC"/>
    <w:rsid w:val="005951FC"/>
    <w:rsid w:val="0059564E"/>
    <w:rsid w:val="005958A7"/>
    <w:rsid w:val="00595BEA"/>
    <w:rsid w:val="00595C19"/>
    <w:rsid w:val="00595DCA"/>
    <w:rsid w:val="00596845"/>
    <w:rsid w:val="00596970"/>
    <w:rsid w:val="0059697B"/>
    <w:rsid w:val="005969CA"/>
    <w:rsid w:val="00596C79"/>
    <w:rsid w:val="00596E8A"/>
    <w:rsid w:val="00596EF4"/>
    <w:rsid w:val="00597224"/>
    <w:rsid w:val="005972E7"/>
    <w:rsid w:val="00597313"/>
    <w:rsid w:val="005974CE"/>
    <w:rsid w:val="00597575"/>
    <w:rsid w:val="005976AE"/>
    <w:rsid w:val="005976E0"/>
    <w:rsid w:val="00597894"/>
    <w:rsid w:val="00597939"/>
    <w:rsid w:val="00597984"/>
    <w:rsid w:val="00597985"/>
    <w:rsid w:val="00597A50"/>
    <w:rsid w:val="00597B6B"/>
    <w:rsid w:val="00597F3C"/>
    <w:rsid w:val="005A01A3"/>
    <w:rsid w:val="005A01F3"/>
    <w:rsid w:val="005A02B8"/>
    <w:rsid w:val="005A02D9"/>
    <w:rsid w:val="005A048C"/>
    <w:rsid w:val="005A0848"/>
    <w:rsid w:val="005A0CE1"/>
    <w:rsid w:val="005A0FEE"/>
    <w:rsid w:val="005A105B"/>
    <w:rsid w:val="005A10DF"/>
    <w:rsid w:val="005A130D"/>
    <w:rsid w:val="005A14FF"/>
    <w:rsid w:val="005A19AB"/>
    <w:rsid w:val="005A1E66"/>
    <w:rsid w:val="005A1F2F"/>
    <w:rsid w:val="005A20FE"/>
    <w:rsid w:val="005A2631"/>
    <w:rsid w:val="005A27AE"/>
    <w:rsid w:val="005A27CC"/>
    <w:rsid w:val="005A27E9"/>
    <w:rsid w:val="005A2C25"/>
    <w:rsid w:val="005A373C"/>
    <w:rsid w:val="005A374B"/>
    <w:rsid w:val="005A37DA"/>
    <w:rsid w:val="005A39B2"/>
    <w:rsid w:val="005A3A79"/>
    <w:rsid w:val="005A3B30"/>
    <w:rsid w:val="005A3B47"/>
    <w:rsid w:val="005A3C36"/>
    <w:rsid w:val="005A3C74"/>
    <w:rsid w:val="005A3CAC"/>
    <w:rsid w:val="005A3EDF"/>
    <w:rsid w:val="005A4312"/>
    <w:rsid w:val="005A447D"/>
    <w:rsid w:val="005A45D6"/>
    <w:rsid w:val="005A4829"/>
    <w:rsid w:val="005A49FF"/>
    <w:rsid w:val="005A4A12"/>
    <w:rsid w:val="005A4A6D"/>
    <w:rsid w:val="005A51F3"/>
    <w:rsid w:val="005A52CA"/>
    <w:rsid w:val="005A53F4"/>
    <w:rsid w:val="005A548F"/>
    <w:rsid w:val="005A55C9"/>
    <w:rsid w:val="005A5643"/>
    <w:rsid w:val="005A568C"/>
    <w:rsid w:val="005A57AA"/>
    <w:rsid w:val="005A5B3D"/>
    <w:rsid w:val="005A5C98"/>
    <w:rsid w:val="005A5D1D"/>
    <w:rsid w:val="005A5DF9"/>
    <w:rsid w:val="005A5E53"/>
    <w:rsid w:val="005A61E8"/>
    <w:rsid w:val="005A62CB"/>
    <w:rsid w:val="005A6740"/>
    <w:rsid w:val="005A6974"/>
    <w:rsid w:val="005A6AA4"/>
    <w:rsid w:val="005A6AF6"/>
    <w:rsid w:val="005A6CD8"/>
    <w:rsid w:val="005A6D5F"/>
    <w:rsid w:val="005A6DB9"/>
    <w:rsid w:val="005A6FB9"/>
    <w:rsid w:val="005A6FE0"/>
    <w:rsid w:val="005A7182"/>
    <w:rsid w:val="005A71B0"/>
    <w:rsid w:val="005A7395"/>
    <w:rsid w:val="005A77B7"/>
    <w:rsid w:val="005A7A3E"/>
    <w:rsid w:val="005A7A8C"/>
    <w:rsid w:val="005A7D80"/>
    <w:rsid w:val="005B01DD"/>
    <w:rsid w:val="005B029C"/>
    <w:rsid w:val="005B04FF"/>
    <w:rsid w:val="005B06E3"/>
    <w:rsid w:val="005B07A2"/>
    <w:rsid w:val="005B07EA"/>
    <w:rsid w:val="005B0F8A"/>
    <w:rsid w:val="005B101A"/>
    <w:rsid w:val="005B12EC"/>
    <w:rsid w:val="005B1382"/>
    <w:rsid w:val="005B17E1"/>
    <w:rsid w:val="005B192A"/>
    <w:rsid w:val="005B1936"/>
    <w:rsid w:val="005B1C9F"/>
    <w:rsid w:val="005B260A"/>
    <w:rsid w:val="005B26D4"/>
    <w:rsid w:val="005B2707"/>
    <w:rsid w:val="005B2829"/>
    <w:rsid w:val="005B283C"/>
    <w:rsid w:val="005B29B0"/>
    <w:rsid w:val="005B2AF3"/>
    <w:rsid w:val="005B2B30"/>
    <w:rsid w:val="005B3324"/>
    <w:rsid w:val="005B337A"/>
    <w:rsid w:val="005B33D6"/>
    <w:rsid w:val="005B33FB"/>
    <w:rsid w:val="005B358A"/>
    <w:rsid w:val="005B36E8"/>
    <w:rsid w:val="005B38E3"/>
    <w:rsid w:val="005B3955"/>
    <w:rsid w:val="005B39CE"/>
    <w:rsid w:val="005B3B70"/>
    <w:rsid w:val="005B3E62"/>
    <w:rsid w:val="005B3F64"/>
    <w:rsid w:val="005B3FBE"/>
    <w:rsid w:val="005B402A"/>
    <w:rsid w:val="005B40D0"/>
    <w:rsid w:val="005B4413"/>
    <w:rsid w:val="005B4414"/>
    <w:rsid w:val="005B475E"/>
    <w:rsid w:val="005B47DF"/>
    <w:rsid w:val="005B4AFA"/>
    <w:rsid w:val="005B4E99"/>
    <w:rsid w:val="005B515E"/>
    <w:rsid w:val="005B52A2"/>
    <w:rsid w:val="005B563A"/>
    <w:rsid w:val="005B56CE"/>
    <w:rsid w:val="005B5700"/>
    <w:rsid w:val="005B5B59"/>
    <w:rsid w:val="005B5C00"/>
    <w:rsid w:val="005B5DF6"/>
    <w:rsid w:val="005B5F78"/>
    <w:rsid w:val="005B5F85"/>
    <w:rsid w:val="005B605A"/>
    <w:rsid w:val="005B62A4"/>
    <w:rsid w:val="005B6416"/>
    <w:rsid w:val="005B65BB"/>
    <w:rsid w:val="005B6726"/>
    <w:rsid w:val="005B67E8"/>
    <w:rsid w:val="005B68A8"/>
    <w:rsid w:val="005B6930"/>
    <w:rsid w:val="005B6EDC"/>
    <w:rsid w:val="005B6EF5"/>
    <w:rsid w:val="005B6F8D"/>
    <w:rsid w:val="005B70BE"/>
    <w:rsid w:val="005B7125"/>
    <w:rsid w:val="005B7169"/>
    <w:rsid w:val="005B71E2"/>
    <w:rsid w:val="005B7256"/>
    <w:rsid w:val="005B76C7"/>
    <w:rsid w:val="005B7853"/>
    <w:rsid w:val="005B7890"/>
    <w:rsid w:val="005B78EE"/>
    <w:rsid w:val="005B7C07"/>
    <w:rsid w:val="005B7C25"/>
    <w:rsid w:val="005B7DD7"/>
    <w:rsid w:val="005B7DDC"/>
    <w:rsid w:val="005B7F2A"/>
    <w:rsid w:val="005C0133"/>
    <w:rsid w:val="005C0149"/>
    <w:rsid w:val="005C0260"/>
    <w:rsid w:val="005C052D"/>
    <w:rsid w:val="005C06F4"/>
    <w:rsid w:val="005C07E5"/>
    <w:rsid w:val="005C083E"/>
    <w:rsid w:val="005C0ADB"/>
    <w:rsid w:val="005C0BB0"/>
    <w:rsid w:val="005C0C11"/>
    <w:rsid w:val="005C0DC6"/>
    <w:rsid w:val="005C1181"/>
    <w:rsid w:val="005C120C"/>
    <w:rsid w:val="005C1594"/>
    <w:rsid w:val="005C17E5"/>
    <w:rsid w:val="005C1AB9"/>
    <w:rsid w:val="005C1CA7"/>
    <w:rsid w:val="005C1F2F"/>
    <w:rsid w:val="005C215A"/>
    <w:rsid w:val="005C21AE"/>
    <w:rsid w:val="005C23CA"/>
    <w:rsid w:val="005C29A1"/>
    <w:rsid w:val="005C2A34"/>
    <w:rsid w:val="005C2AE8"/>
    <w:rsid w:val="005C2E5F"/>
    <w:rsid w:val="005C31A0"/>
    <w:rsid w:val="005C31B6"/>
    <w:rsid w:val="005C31FB"/>
    <w:rsid w:val="005C34B3"/>
    <w:rsid w:val="005C3A30"/>
    <w:rsid w:val="005C3A67"/>
    <w:rsid w:val="005C3C90"/>
    <w:rsid w:val="005C3D43"/>
    <w:rsid w:val="005C3EF6"/>
    <w:rsid w:val="005C4042"/>
    <w:rsid w:val="005C405E"/>
    <w:rsid w:val="005C41C2"/>
    <w:rsid w:val="005C4282"/>
    <w:rsid w:val="005C471F"/>
    <w:rsid w:val="005C47BE"/>
    <w:rsid w:val="005C4909"/>
    <w:rsid w:val="005C4B72"/>
    <w:rsid w:val="005C4D58"/>
    <w:rsid w:val="005C4D89"/>
    <w:rsid w:val="005C4EAC"/>
    <w:rsid w:val="005C4F6D"/>
    <w:rsid w:val="005C51F5"/>
    <w:rsid w:val="005C52A5"/>
    <w:rsid w:val="005C53A6"/>
    <w:rsid w:val="005C545D"/>
    <w:rsid w:val="005C54A2"/>
    <w:rsid w:val="005C55F1"/>
    <w:rsid w:val="005C568F"/>
    <w:rsid w:val="005C57C2"/>
    <w:rsid w:val="005C5842"/>
    <w:rsid w:val="005C595C"/>
    <w:rsid w:val="005C5BF2"/>
    <w:rsid w:val="005C5C28"/>
    <w:rsid w:val="005C5DD8"/>
    <w:rsid w:val="005C6023"/>
    <w:rsid w:val="005C61D3"/>
    <w:rsid w:val="005C65FA"/>
    <w:rsid w:val="005C66BD"/>
    <w:rsid w:val="005C66D3"/>
    <w:rsid w:val="005C6D86"/>
    <w:rsid w:val="005C6F59"/>
    <w:rsid w:val="005C7178"/>
    <w:rsid w:val="005C7186"/>
    <w:rsid w:val="005C7280"/>
    <w:rsid w:val="005C738A"/>
    <w:rsid w:val="005C752B"/>
    <w:rsid w:val="005C774E"/>
    <w:rsid w:val="005C789D"/>
    <w:rsid w:val="005C7B9B"/>
    <w:rsid w:val="005C7CB4"/>
    <w:rsid w:val="005C7D60"/>
    <w:rsid w:val="005C7D99"/>
    <w:rsid w:val="005C7FC6"/>
    <w:rsid w:val="005D03E5"/>
    <w:rsid w:val="005D03E6"/>
    <w:rsid w:val="005D046A"/>
    <w:rsid w:val="005D04E3"/>
    <w:rsid w:val="005D06EF"/>
    <w:rsid w:val="005D081A"/>
    <w:rsid w:val="005D0837"/>
    <w:rsid w:val="005D0906"/>
    <w:rsid w:val="005D0E39"/>
    <w:rsid w:val="005D0F14"/>
    <w:rsid w:val="005D0F62"/>
    <w:rsid w:val="005D0FED"/>
    <w:rsid w:val="005D10CB"/>
    <w:rsid w:val="005D10E5"/>
    <w:rsid w:val="005D10FE"/>
    <w:rsid w:val="005D1178"/>
    <w:rsid w:val="005D11C5"/>
    <w:rsid w:val="005D12A5"/>
    <w:rsid w:val="005D144F"/>
    <w:rsid w:val="005D1837"/>
    <w:rsid w:val="005D1A42"/>
    <w:rsid w:val="005D1BDA"/>
    <w:rsid w:val="005D1D0F"/>
    <w:rsid w:val="005D1DD0"/>
    <w:rsid w:val="005D209C"/>
    <w:rsid w:val="005D22D5"/>
    <w:rsid w:val="005D2436"/>
    <w:rsid w:val="005D25C8"/>
    <w:rsid w:val="005D2756"/>
    <w:rsid w:val="005D29E5"/>
    <w:rsid w:val="005D3182"/>
    <w:rsid w:val="005D31A7"/>
    <w:rsid w:val="005D3261"/>
    <w:rsid w:val="005D3601"/>
    <w:rsid w:val="005D3689"/>
    <w:rsid w:val="005D3753"/>
    <w:rsid w:val="005D3781"/>
    <w:rsid w:val="005D3818"/>
    <w:rsid w:val="005D3B5D"/>
    <w:rsid w:val="005D4190"/>
    <w:rsid w:val="005D4644"/>
    <w:rsid w:val="005D484B"/>
    <w:rsid w:val="005D4998"/>
    <w:rsid w:val="005D4B78"/>
    <w:rsid w:val="005D4C69"/>
    <w:rsid w:val="005D4FB4"/>
    <w:rsid w:val="005D5036"/>
    <w:rsid w:val="005D537E"/>
    <w:rsid w:val="005D53E8"/>
    <w:rsid w:val="005D5496"/>
    <w:rsid w:val="005D56CC"/>
    <w:rsid w:val="005D5792"/>
    <w:rsid w:val="005D5954"/>
    <w:rsid w:val="005D5974"/>
    <w:rsid w:val="005D5AE8"/>
    <w:rsid w:val="005D5C09"/>
    <w:rsid w:val="005D5E3B"/>
    <w:rsid w:val="005D6097"/>
    <w:rsid w:val="005D61CF"/>
    <w:rsid w:val="005D62FC"/>
    <w:rsid w:val="005D66F5"/>
    <w:rsid w:val="005D698C"/>
    <w:rsid w:val="005D699A"/>
    <w:rsid w:val="005D6A39"/>
    <w:rsid w:val="005D6C61"/>
    <w:rsid w:val="005D6EAC"/>
    <w:rsid w:val="005D6F4B"/>
    <w:rsid w:val="005D6FE4"/>
    <w:rsid w:val="005D702A"/>
    <w:rsid w:val="005D72DF"/>
    <w:rsid w:val="005D73B9"/>
    <w:rsid w:val="005D75E9"/>
    <w:rsid w:val="005D79EA"/>
    <w:rsid w:val="005D7BBD"/>
    <w:rsid w:val="005D7D74"/>
    <w:rsid w:val="005D7E3F"/>
    <w:rsid w:val="005D7ED6"/>
    <w:rsid w:val="005E0186"/>
    <w:rsid w:val="005E01F8"/>
    <w:rsid w:val="005E04AA"/>
    <w:rsid w:val="005E0548"/>
    <w:rsid w:val="005E0593"/>
    <w:rsid w:val="005E05D5"/>
    <w:rsid w:val="005E0630"/>
    <w:rsid w:val="005E0716"/>
    <w:rsid w:val="005E072E"/>
    <w:rsid w:val="005E0817"/>
    <w:rsid w:val="005E08C9"/>
    <w:rsid w:val="005E08E3"/>
    <w:rsid w:val="005E098B"/>
    <w:rsid w:val="005E0A57"/>
    <w:rsid w:val="005E0A87"/>
    <w:rsid w:val="005E0B98"/>
    <w:rsid w:val="005E0D11"/>
    <w:rsid w:val="005E0F5E"/>
    <w:rsid w:val="005E105A"/>
    <w:rsid w:val="005E10A9"/>
    <w:rsid w:val="005E12A7"/>
    <w:rsid w:val="005E14AC"/>
    <w:rsid w:val="005E1678"/>
    <w:rsid w:val="005E1C8C"/>
    <w:rsid w:val="005E201B"/>
    <w:rsid w:val="005E2113"/>
    <w:rsid w:val="005E2250"/>
    <w:rsid w:val="005E225D"/>
    <w:rsid w:val="005E22D3"/>
    <w:rsid w:val="005E2335"/>
    <w:rsid w:val="005E2473"/>
    <w:rsid w:val="005E2775"/>
    <w:rsid w:val="005E2CD4"/>
    <w:rsid w:val="005E2EA5"/>
    <w:rsid w:val="005E2F87"/>
    <w:rsid w:val="005E3070"/>
    <w:rsid w:val="005E31DF"/>
    <w:rsid w:val="005E329B"/>
    <w:rsid w:val="005E3528"/>
    <w:rsid w:val="005E3750"/>
    <w:rsid w:val="005E378D"/>
    <w:rsid w:val="005E3A37"/>
    <w:rsid w:val="005E3BE9"/>
    <w:rsid w:val="005E3C93"/>
    <w:rsid w:val="005E40C0"/>
    <w:rsid w:val="005E40CB"/>
    <w:rsid w:val="005E418A"/>
    <w:rsid w:val="005E41DF"/>
    <w:rsid w:val="005E41F4"/>
    <w:rsid w:val="005E43E7"/>
    <w:rsid w:val="005E4ADB"/>
    <w:rsid w:val="005E4BA4"/>
    <w:rsid w:val="005E4E14"/>
    <w:rsid w:val="005E5206"/>
    <w:rsid w:val="005E54AF"/>
    <w:rsid w:val="005E5792"/>
    <w:rsid w:val="005E5C03"/>
    <w:rsid w:val="005E5D98"/>
    <w:rsid w:val="005E5DD2"/>
    <w:rsid w:val="005E5F98"/>
    <w:rsid w:val="005E606D"/>
    <w:rsid w:val="005E62B5"/>
    <w:rsid w:val="005E62D0"/>
    <w:rsid w:val="005E62F3"/>
    <w:rsid w:val="005E633A"/>
    <w:rsid w:val="005E6357"/>
    <w:rsid w:val="005E64AD"/>
    <w:rsid w:val="005E655D"/>
    <w:rsid w:val="005E662A"/>
    <w:rsid w:val="005E6775"/>
    <w:rsid w:val="005E6A95"/>
    <w:rsid w:val="005E6C00"/>
    <w:rsid w:val="005E6F4A"/>
    <w:rsid w:val="005E7018"/>
    <w:rsid w:val="005E731A"/>
    <w:rsid w:val="005E74AC"/>
    <w:rsid w:val="005E74E8"/>
    <w:rsid w:val="005E760E"/>
    <w:rsid w:val="005E77F1"/>
    <w:rsid w:val="005E7B4B"/>
    <w:rsid w:val="005E7BB0"/>
    <w:rsid w:val="005E7C1D"/>
    <w:rsid w:val="005E7D0E"/>
    <w:rsid w:val="005E7E4C"/>
    <w:rsid w:val="005E7EB3"/>
    <w:rsid w:val="005F025E"/>
    <w:rsid w:val="005F0434"/>
    <w:rsid w:val="005F052B"/>
    <w:rsid w:val="005F08FA"/>
    <w:rsid w:val="005F0B43"/>
    <w:rsid w:val="005F0B7F"/>
    <w:rsid w:val="005F0E9E"/>
    <w:rsid w:val="005F0EBD"/>
    <w:rsid w:val="005F0EFF"/>
    <w:rsid w:val="005F1026"/>
    <w:rsid w:val="005F1074"/>
    <w:rsid w:val="005F1206"/>
    <w:rsid w:val="005F121C"/>
    <w:rsid w:val="005F147A"/>
    <w:rsid w:val="005F147F"/>
    <w:rsid w:val="005F14EA"/>
    <w:rsid w:val="005F1573"/>
    <w:rsid w:val="005F15E0"/>
    <w:rsid w:val="005F16C4"/>
    <w:rsid w:val="005F1957"/>
    <w:rsid w:val="005F1979"/>
    <w:rsid w:val="005F198C"/>
    <w:rsid w:val="005F1A41"/>
    <w:rsid w:val="005F1B03"/>
    <w:rsid w:val="005F2091"/>
    <w:rsid w:val="005F2457"/>
    <w:rsid w:val="005F250A"/>
    <w:rsid w:val="005F26D1"/>
    <w:rsid w:val="005F271D"/>
    <w:rsid w:val="005F2824"/>
    <w:rsid w:val="005F2998"/>
    <w:rsid w:val="005F2B04"/>
    <w:rsid w:val="005F2CA1"/>
    <w:rsid w:val="005F2E75"/>
    <w:rsid w:val="005F2EC3"/>
    <w:rsid w:val="005F2FBF"/>
    <w:rsid w:val="005F2FFF"/>
    <w:rsid w:val="005F300E"/>
    <w:rsid w:val="005F32AC"/>
    <w:rsid w:val="005F356D"/>
    <w:rsid w:val="005F3815"/>
    <w:rsid w:val="005F39DA"/>
    <w:rsid w:val="005F3AFE"/>
    <w:rsid w:val="005F3D69"/>
    <w:rsid w:val="005F3EF2"/>
    <w:rsid w:val="005F41EA"/>
    <w:rsid w:val="005F4258"/>
    <w:rsid w:val="005F428E"/>
    <w:rsid w:val="005F4388"/>
    <w:rsid w:val="005F4642"/>
    <w:rsid w:val="005F4662"/>
    <w:rsid w:val="005F47D5"/>
    <w:rsid w:val="005F4B3B"/>
    <w:rsid w:val="005F4D09"/>
    <w:rsid w:val="005F4EB9"/>
    <w:rsid w:val="005F5292"/>
    <w:rsid w:val="005F557F"/>
    <w:rsid w:val="005F5657"/>
    <w:rsid w:val="005F56C0"/>
    <w:rsid w:val="005F5BF4"/>
    <w:rsid w:val="005F5CB6"/>
    <w:rsid w:val="005F5EDD"/>
    <w:rsid w:val="005F6057"/>
    <w:rsid w:val="005F6445"/>
    <w:rsid w:val="005F6554"/>
    <w:rsid w:val="005F6796"/>
    <w:rsid w:val="005F69B2"/>
    <w:rsid w:val="005F6AF9"/>
    <w:rsid w:val="005F6C5C"/>
    <w:rsid w:val="005F6FF9"/>
    <w:rsid w:val="005F702A"/>
    <w:rsid w:val="005F7213"/>
    <w:rsid w:val="005F7471"/>
    <w:rsid w:val="005F772A"/>
    <w:rsid w:val="005F7998"/>
    <w:rsid w:val="005F7B8D"/>
    <w:rsid w:val="005F7CCE"/>
    <w:rsid w:val="005F7E89"/>
    <w:rsid w:val="005F7EBC"/>
    <w:rsid w:val="006000FB"/>
    <w:rsid w:val="00600225"/>
    <w:rsid w:val="006005EB"/>
    <w:rsid w:val="00600C54"/>
    <w:rsid w:val="00600DE8"/>
    <w:rsid w:val="00600E67"/>
    <w:rsid w:val="00600FAA"/>
    <w:rsid w:val="00600FCE"/>
    <w:rsid w:val="00600FDF"/>
    <w:rsid w:val="00600FE7"/>
    <w:rsid w:val="0060107D"/>
    <w:rsid w:val="006010E9"/>
    <w:rsid w:val="00601245"/>
    <w:rsid w:val="00601395"/>
    <w:rsid w:val="006013C7"/>
    <w:rsid w:val="0060147B"/>
    <w:rsid w:val="0060177C"/>
    <w:rsid w:val="0060194A"/>
    <w:rsid w:val="00601A5A"/>
    <w:rsid w:val="00601B15"/>
    <w:rsid w:val="00601B32"/>
    <w:rsid w:val="00601B86"/>
    <w:rsid w:val="00601D14"/>
    <w:rsid w:val="00601F73"/>
    <w:rsid w:val="00601FA7"/>
    <w:rsid w:val="006020FF"/>
    <w:rsid w:val="0060210E"/>
    <w:rsid w:val="006022A3"/>
    <w:rsid w:val="00602714"/>
    <w:rsid w:val="006027E7"/>
    <w:rsid w:val="00602DCF"/>
    <w:rsid w:val="00602ECC"/>
    <w:rsid w:val="006030D0"/>
    <w:rsid w:val="0060318A"/>
    <w:rsid w:val="0060320E"/>
    <w:rsid w:val="00603399"/>
    <w:rsid w:val="006035B3"/>
    <w:rsid w:val="00603874"/>
    <w:rsid w:val="006038D1"/>
    <w:rsid w:val="00603C44"/>
    <w:rsid w:val="00603CDB"/>
    <w:rsid w:val="00603FBF"/>
    <w:rsid w:val="006040D6"/>
    <w:rsid w:val="0060410F"/>
    <w:rsid w:val="0060438D"/>
    <w:rsid w:val="006045F3"/>
    <w:rsid w:val="006047B9"/>
    <w:rsid w:val="0060485F"/>
    <w:rsid w:val="00604A8E"/>
    <w:rsid w:val="00604C28"/>
    <w:rsid w:val="00604D13"/>
    <w:rsid w:val="00604F67"/>
    <w:rsid w:val="00605002"/>
    <w:rsid w:val="00605127"/>
    <w:rsid w:val="00605364"/>
    <w:rsid w:val="006053D7"/>
    <w:rsid w:val="0060553A"/>
    <w:rsid w:val="006056A4"/>
    <w:rsid w:val="0060573E"/>
    <w:rsid w:val="0060581C"/>
    <w:rsid w:val="0060589E"/>
    <w:rsid w:val="00605A8A"/>
    <w:rsid w:val="00605B3F"/>
    <w:rsid w:val="00605CE5"/>
    <w:rsid w:val="00605F18"/>
    <w:rsid w:val="00605FCE"/>
    <w:rsid w:val="0060603A"/>
    <w:rsid w:val="00606327"/>
    <w:rsid w:val="00606508"/>
    <w:rsid w:val="00606DA3"/>
    <w:rsid w:val="00607011"/>
    <w:rsid w:val="00607046"/>
    <w:rsid w:val="00607109"/>
    <w:rsid w:val="00607234"/>
    <w:rsid w:val="0060736E"/>
    <w:rsid w:val="0060747C"/>
    <w:rsid w:val="00607710"/>
    <w:rsid w:val="0060791F"/>
    <w:rsid w:val="00607945"/>
    <w:rsid w:val="00607B6E"/>
    <w:rsid w:val="00607F8C"/>
    <w:rsid w:val="0061011D"/>
    <w:rsid w:val="0061013A"/>
    <w:rsid w:val="00610406"/>
    <w:rsid w:val="00610576"/>
    <w:rsid w:val="00610654"/>
    <w:rsid w:val="006108D8"/>
    <w:rsid w:val="00610B8B"/>
    <w:rsid w:val="00610C6D"/>
    <w:rsid w:val="00611075"/>
    <w:rsid w:val="0061134E"/>
    <w:rsid w:val="006113F1"/>
    <w:rsid w:val="006115B0"/>
    <w:rsid w:val="006117F0"/>
    <w:rsid w:val="0061192F"/>
    <w:rsid w:val="00611972"/>
    <w:rsid w:val="00611A43"/>
    <w:rsid w:val="00612101"/>
    <w:rsid w:val="0061233A"/>
    <w:rsid w:val="0061247E"/>
    <w:rsid w:val="00612538"/>
    <w:rsid w:val="006125CD"/>
    <w:rsid w:val="006127F1"/>
    <w:rsid w:val="00612829"/>
    <w:rsid w:val="00612897"/>
    <w:rsid w:val="00612D8F"/>
    <w:rsid w:val="00612DFE"/>
    <w:rsid w:val="00612E21"/>
    <w:rsid w:val="00613041"/>
    <w:rsid w:val="006135E3"/>
    <w:rsid w:val="00613A84"/>
    <w:rsid w:val="00613C88"/>
    <w:rsid w:val="00613CCE"/>
    <w:rsid w:val="00613D30"/>
    <w:rsid w:val="00613E28"/>
    <w:rsid w:val="00613F1E"/>
    <w:rsid w:val="006141A6"/>
    <w:rsid w:val="006141D6"/>
    <w:rsid w:val="006141F6"/>
    <w:rsid w:val="00614361"/>
    <w:rsid w:val="006145CB"/>
    <w:rsid w:val="006145E0"/>
    <w:rsid w:val="00614802"/>
    <w:rsid w:val="006148A4"/>
    <w:rsid w:val="00614995"/>
    <w:rsid w:val="00614B00"/>
    <w:rsid w:val="00614B2E"/>
    <w:rsid w:val="00614B7E"/>
    <w:rsid w:val="00614C52"/>
    <w:rsid w:val="00614F92"/>
    <w:rsid w:val="00615047"/>
    <w:rsid w:val="006150FD"/>
    <w:rsid w:val="00615161"/>
    <w:rsid w:val="00615B01"/>
    <w:rsid w:val="00615C2C"/>
    <w:rsid w:val="00615D68"/>
    <w:rsid w:val="00615ECD"/>
    <w:rsid w:val="00615F2F"/>
    <w:rsid w:val="00615FE0"/>
    <w:rsid w:val="006165C5"/>
    <w:rsid w:val="00616631"/>
    <w:rsid w:val="00616649"/>
    <w:rsid w:val="0061679A"/>
    <w:rsid w:val="00616937"/>
    <w:rsid w:val="00616AE4"/>
    <w:rsid w:val="00616B45"/>
    <w:rsid w:val="00616C1D"/>
    <w:rsid w:val="00616CF1"/>
    <w:rsid w:val="00616E25"/>
    <w:rsid w:val="00616E47"/>
    <w:rsid w:val="0061705C"/>
    <w:rsid w:val="0061787E"/>
    <w:rsid w:val="006178A1"/>
    <w:rsid w:val="00617A91"/>
    <w:rsid w:val="00617ACC"/>
    <w:rsid w:val="00617AD5"/>
    <w:rsid w:val="00617B24"/>
    <w:rsid w:val="00617B4A"/>
    <w:rsid w:val="00617D35"/>
    <w:rsid w:val="00617E66"/>
    <w:rsid w:val="00617EE1"/>
    <w:rsid w:val="00620021"/>
    <w:rsid w:val="00620092"/>
    <w:rsid w:val="006200DA"/>
    <w:rsid w:val="00620195"/>
    <w:rsid w:val="006201C8"/>
    <w:rsid w:val="00620364"/>
    <w:rsid w:val="006204DC"/>
    <w:rsid w:val="006204ED"/>
    <w:rsid w:val="0062056D"/>
    <w:rsid w:val="0062080F"/>
    <w:rsid w:val="00620A41"/>
    <w:rsid w:val="00620AFF"/>
    <w:rsid w:val="00620B02"/>
    <w:rsid w:val="00620BAE"/>
    <w:rsid w:val="00620F50"/>
    <w:rsid w:val="00621174"/>
    <w:rsid w:val="0062124E"/>
    <w:rsid w:val="0062134C"/>
    <w:rsid w:val="00621561"/>
    <w:rsid w:val="00621570"/>
    <w:rsid w:val="006215D5"/>
    <w:rsid w:val="006219DD"/>
    <w:rsid w:val="00621B3D"/>
    <w:rsid w:val="00621B85"/>
    <w:rsid w:val="00621C00"/>
    <w:rsid w:val="00621E25"/>
    <w:rsid w:val="00621E3C"/>
    <w:rsid w:val="00621E6A"/>
    <w:rsid w:val="00622103"/>
    <w:rsid w:val="0062228D"/>
    <w:rsid w:val="006222F3"/>
    <w:rsid w:val="006224B8"/>
    <w:rsid w:val="0062261D"/>
    <w:rsid w:val="006230FF"/>
    <w:rsid w:val="00623358"/>
    <w:rsid w:val="0062341C"/>
    <w:rsid w:val="00623741"/>
    <w:rsid w:val="00623876"/>
    <w:rsid w:val="006239CA"/>
    <w:rsid w:val="00623A2F"/>
    <w:rsid w:val="00623A3B"/>
    <w:rsid w:val="00623CBC"/>
    <w:rsid w:val="00623EFE"/>
    <w:rsid w:val="00624025"/>
    <w:rsid w:val="00624064"/>
    <w:rsid w:val="006240EA"/>
    <w:rsid w:val="00624272"/>
    <w:rsid w:val="0062445E"/>
    <w:rsid w:val="006244B3"/>
    <w:rsid w:val="0062457F"/>
    <w:rsid w:val="006246BC"/>
    <w:rsid w:val="00624984"/>
    <w:rsid w:val="00624CE9"/>
    <w:rsid w:val="00624EA0"/>
    <w:rsid w:val="006254B2"/>
    <w:rsid w:val="006254DB"/>
    <w:rsid w:val="0062561A"/>
    <w:rsid w:val="0062571A"/>
    <w:rsid w:val="00625A8C"/>
    <w:rsid w:val="00625AE7"/>
    <w:rsid w:val="00625C89"/>
    <w:rsid w:val="00626298"/>
    <w:rsid w:val="00626446"/>
    <w:rsid w:val="00626672"/>
    <w:rsid w:val="0062667C"/>
    <w:rsid w:val="006267A4"/>
    <w:rsid w:val="00626DC2"/>
    <w:rsid w:val="00626DC5"/>
    <w:rsid w:val="00626E8C"/>
    <w:rsid w:val="00626FC9"/>
    <w:rsid w:val="00627563"/>
    <w:rsid w:val="006275C5"/>
    <w:rsid w:val="00627687"/>
    <w:rsid w:val="006277D7"/>
    <w:rsid w:val="0062782A"/>
    <w:rsid w:val="00627C37"/>
    <w:rsid w:val="00627C42"/>
    <w:rsid w:val="00627CF0"/>
    <w:rsid w:val="00627F55"/>
    <w:rsid w:val="0063034F"/>
    <w:rsid w:val="0063060A"/>
    <w:rsid w:val="0063082B"/>
    <w:rsid w:val="00630B1D"/>
    <w:rsid w:val="00630BB8"/>
    <w:rsid w:val="00631000"/>
    <w:rsid w:val="006310AB"/>
    <w:rsid w:val="006310FF"/>
    <w:rsid w:val="006315A9"/>
    <w:rsid w:val="006316A5"/>
    <w:rsid w:val="00631EC7"/>
    <w:rsid w:val="0063250C"/>
    <w:rsid w:val="00632685"/>
    <w:rsid w:val="006326B1"/>
    <w:rsid w:val="006326C9"/>
    <w:rsid w:val="00632C17"/>
    <w:rsid w:val="00632C1B"/>
    <w:rsid w:val="00632E15"/>
    <w:rsid w:val="00632F21"/>
    <w:rsid w:val="00632FB9"/>
    <w:rsid w:val="00633063"/>
    <w:rsid w:val="006332A8"/>
    <w:rsid w:val="0063330A"/>
    <w:rsid w:val="006335FF"/>
    <w:rsid w:val="00633657"/>
    <w:rsid w:val="006338A3"/>
    <w:rsid w:val="00633AB0"/>
    <w:rsid w:val="00633B29"/>
    <w:rsid w:val="00633E1D"/>
    <w:rsid w:val="00634025"/>
    <w:rsid w:val="00634247"/>
    <w:rsid w:val="00634408"/>
    <w:rsid w:val="00634458"/>
    <w:rsid w:val="00634921"/>
    <w:rsid w:val="00634D49"/>
    <w:rsid w:val="00634DD1"/>
    <w:rsid w:val="006350DE"/>
    <w:rsid w:val="00635283"/>
    <w:rsid w:val="00635462"/>
    <w:rsid w:val="00635ACB"/>
    <w:rsid w:val="00635B52"/>
    <w:rsid w:val="00635D9F"/>
    <w:rsid w:val="00635E28"/>
    <w:rsid w:val="00635F68"/>
    <w:rsid w:val="006360E3"/>
    <w:rsid w:val="00636224"/>
    <w:rsid w:val="006362CD"/>
    <w:rsid w:val="00636516"/>
    <w:rsid w:val="006366F3"/>
    <w:rsid w:val="00636724"/>
    <w:rsid w:val="00636988"/>
    <w:rsid w:val="00636BE2"/>
    <w:rsid w:val="00636BEF"/>
    <w:rsid w:val="006370C2"/>
    <w:rsid w:val="00637310"/>
    <w:rsid w:val="0063742B"/>
    <w:rsid w:val="006374DB"/>
    <w:rsid w:val="0063753A"/>
    <w:rsid w:val="00637619"/>
    <w:rsid w:val="006376E5"/>
    <w:rsid w:val="00637762"/>
    <w:rsid w:val="006377F9"/>
    <w:rsid w:val="0063785B"/>
    <w:rsid w:val="006378CB"/>
    <w:rsid w:val="00637963"/>
    <w:rsid w:val="00637B51"/>
    <w:rsid w:val="00637DB7"/>
    <w:rsid w:val="006400B2"/>
    <w:rsid w:val="0064048D"/>
    <w:rsid w:val="006404CD"/>
    <w:rsid w:val="0064052B"/>
    <w:rsid w:val="0064066A"/>
    <w:rsid w:val="00640926"/>
    <w:rsid w:val="00640B22"/>
    <w:rsid w:val="00640B2B"/>
    <w:rsid w:val="00640B46"/>
    <w:rsid w:val="00640C99"/>
    <w:rsid w:val="00640EC8"/>
    <w:rsid w:val="0064121B"/>
    <w:rsid w:val="006412FC"/>
    <w:rsid w:val="00641339"/>
    <w:rsid w:val="00641631"/>
    <w:rsid w:val="00641860"/>
    <w:rsid w:val="00641A50"/>
    <w:rsid w:val="00641D33"/>
    <w:rsid w:val="00641E0E"/>
    <w:rsid w:val="00641E20"/>
    <w:rsid w:val="0064224E"/>
    <w:rsid w:val="00642404"/>
    <w:rsid w:val="00642507"/>
    <w:rsid w:val="006425F0"/>
    <w:rsid w:val="006425F8"/>
    <w:rsid w:val="006426E5"/>
    <w:rsid w:val="00642798"/>
    <w:rsid w:val="0064292F"/>
    <w:rsid w:val="00642ED5"/>
    <w:rsid w:val="00643446"/>
    <w:rsid w:val="006435B6"/>
    <w:rsid w:val="00643970"/>
    <w:rsid w:val="006439F3"/>
    <w:rsid w:val="00643A1E"/>
    <w:rsid w:val="00643B92"/>
    <w:rsid w:val="00643FB4"/>
    <w:rsid w:val="00644049"/>
    <w:rsid w:val="00644298"/>
    <w:rsid w:val="006443B6"/>
    <w:rsid w:val="00644839"/>
    <w:rsid w:val="00644C3C"/>
    <w:rsid w:val="00644E9D"/>
    <w:rsid w:val="00644EAC"/>
    <w:rsid w:val="00644F4C"/>
    <w:rsid w:val="006452C8"/>
    <w:rsid w:val="006454AB"/>
    <w:rsid w:val="0064559A"/>
    <w:rsid w:val="0064560D"/>
    <w:rsid w:val="006456DF"/>
    <w:rsid w:val="0064582E"/>
    <w:rsid w:val="00645F8F"/>
    <w:rsid w:val="0064625B"/>
    <w:rsid w:val="006464C6"/>
    <w:rsid w:val="00646640"/>
    <w:rsid w:val="006467ED"/>
    <w:rsid w:val="00646B13"/>
    <w:rsid w:val="00646BB7"/>
    <w:rsid w:val="00646C14"/>
    <w:rsid w:val="00646C64"/>
    <w:rsid w:val="00646CAB"/>
    <w:rsid w:val="00646D9E"/>
    <w:rsid w:val="0064737C"/>
    <w:rsid w:val="006475A4"/>
    <w:rsid w:val="006475E2"/>
    <w:rsid w:val="0064792E"/>
    <w:rsid w:val="00647970"/>
    <w:rsid w:val="00647BF0"/>
    <w:rsid w:val="00647C2D"/>
    <w:rsid w:val="00647C31"/>
    <w:rsid w:val="00647C93"/>
    <w:rsid w:val="00647D31"/>
    <w:rsid w:val="0065009A"/>
    <w:rsid w:val="0065015E"/>
    <w:rsid w:val="006502A3"/>
    <w:rsid w:val="006502BF"/>
    <w:rsid w:val="006505EF"/>
    <w:rsid w:val="0065077F"/>
    <w:rsid w:val="0065085C"/>
    <w:rsid w:val="006508CE"/>
    <w:rsid w:val="0065093F"/>
    <w:rsid w:val="006509C8"/>
    <w:rsid w:val="00650A23"/>
    <w:rsid w:val="00650AE8"/>
    <w:rsid w:val="00650C12"/>
    <w:rsid w:val="00650CA8"/>
    <w:rsid w:val="00650D26"/>
    <w:rsid w:val="00650D4A"/>
    <w:rsid w:val="00650D95"/>
    <w:rsid w:val="00650E31"/>
    <w:rsid w:val="0065115A"/>
    <w:rsid w:val="00651452"/>
    <w:rsid w:val="0065183E"/>
    <w:rsid w:val="00651D2D"/>
    <w:rsid w:val="00652031"/>
    <w:rsid w:val="006520B0"/>
    <w:rsid w:val="0065217A"/>
    <w:rsid w:val="006526A3"/>
    <w:rsid w:val="006526D2"/>
    <w:rsid w:val="006528F0"/>
    <w:rsid w:val="0065294F"/>
    <w:rsid w:val="006529B6"/>
    <w:rsid w:val="00652C33"/>
    <w:rsid w:val="00652EA5"/>
    <w:rsid w:val="00652EB7"/>
    <w:rsid w:val="00652F5E"/>
    <w:rsid w:val="006534AD"/>
    <w:rsid w:val="006538A2"/>
    <w:rsid w:val="00653D72"/>
    <w:rsid w:val="0065441A"/>
    <w:rsid w:val="00654480"/>
    <w:rsid w:val="00654541"/>
    <w:rsid w:val="006545A4"/>
    <w:rsid w:val="00654762"/>
    <w:rsid w:val="00654A04"/>
    <w:rsid w:val="00654AE6"/>
    <w:rsid w:val="00654B3A"/>
    <w:rsid w:val="00654BEC"/>
    <w:rsid w:val="00654F48"/>
    <w:rsid w:val="0065525E"/>
    <w:rsid w:val="0065552A"/>
    <w:rsid w:val="00655B85"/>
    <w:rsid w:val="00655BEB"/>
    <w:rsid w:val="00655DC0"/>
    <w:rsid w:val="00656050"/>
    <w:rsid w:val="006562AD"/>
    <w:rsid w:val="006564CE"/>
    <w:rsid w:val="0065683D"/>
    <w:rsid w:val="00656EE9"/>
    <w:rsid w:val="00656F16"/>
    <w:rsid w:val="0065711D"/>
    <w:rsid w:val="006576CA"/>
    <w:rsid w:val="00657780"/>
    <w:rsid w:val="00657856"/>
    <w:rsid w:val="00657902"/>
    <w:rsid w:val="00657942"/>
    <w:rsid w:val="00657982"/>
    <w:rsid w:val="00657C22"/>
    <w:rsid w:val="00657C87"/>
    <w:rsid w:val="00657D51"/>
    <w:rsid w:val="0066029D"/>
    <w:rsid w:val="00660931"/>
    <w:rsid w:val="00660A05"/>
    <w:rsid w:val="00660A3F"/>
    <w:rsid w:val="00660DFD"/>
    <w:rsid w:val="006612CF"/>
    <w:rsid w:val="006613CC"/>
    <w:rsid w:val="006613D9"/>
    <w:rsid w:val="006614EF"/>
    <w:rsid w:val="00661644"/>
    <w:rsid w:val="00661682"/>
    <w:rsid w:val="006617DF"/>
    <w:rsid w:val="00661E75"/>
    <w:rsid w:val="00661F08"/>
    <w:rsid w:val="006620E6"/>
    <w:rsid w:val="0066235C"/>
    <w:rsid w:val="006623F7"/>
    <w:rsid w:val="006624BA"/>
    <w:rsid w:val="006629D4"/>
    <w:rsid w:val="00662BCB"/>
    <w:rsid w:val="00662CA1"/>
    <w:rsid w:val="00662E66"/>
    <w:rsid w:val="00663037"/>
    <w:rsid w:val="0066317A"/>
    <w:rsid w:val="006631D6"/>
    <w:rsid w:val="006632BC"/>
    <w:rsid w:val="006632D1"/>
    <w:rsid w:val="0066335C"/>
    <w:rsid w:val="0066341E"/>
    <w:rsid w:val="0066345D"/>
    <w:rsid w:val="006634F1"/>
    <w:rsid w:val="00663584"/>
    <w:rsid w:val="0066359D"/>
    <w:rsid w:val="00663A73"/>
    <w:rsid w:val="00663A77"/>
    <w:rsid w:val="00663AD1"/>
    <w:rsid w:val="00663F2A"/>
    <w:rsid w:val="00663F85"/>
    <w:rsid w:val="00664268"/>
    <w:rsid w:val="0066449F"/>
    <w:rsid w:val="0066453E"/>
    <w:rsid w:val="0066470B"/>
    <w:rsid w:val="006647AC"/>
    <w:rsid w:val="006647B6"/>
    <w:rsid w:val="00664849"/>
    <w:rsid w:val="00664999"/>
    <w:rsid w:val="00664B1B"/>
    <w:rsid w:val="00664DB1"/>
    <w:rsid w:val="00664DDC"/>
    <w:rsid w:val="00664FB6"/>
    <w:rsid w:val="006651EE"/>
    <w:rsid w:val="00665249"/>
    <w:rsid w:val="0066572D"/>
    <w:rsid w:val="00665AB8"/>
    <w:rsid w:val="00665B9C"/>
    <w:rsid w:val="00665BC6"/>
    <w:rsid w:val="00665FDC"/>
    <w:rsid w:val="006663D3"/>
    <w:rsid w:val="006666B5"/>
    <w:rsid w:val="006666DF"/>
    <w:rsid w:val="00666807"/>
    <w:rsid w:val="00666848"/>
    <w:rsid w:val="00666AFE"/>
    <w:rsid w:val="00666D6B"/>
    <w:rsid w:val="00666D73"/>
    <w:rsid w:val="0066704F"/>
    <w:rsid w:val="006670FC"/>
    <w:rsid w:val="006671D0"/>
    <w:rsid w:val="006672CE"/>
    <w:rsid w:val="00667392"/>
    <w:rsid w:val="00667580"/>
    <w:rsid w:val="00667767"/>
    <w:rsid w:val="00667809"/>
    <w:rsid w:val="0066789A"/>
    <w:rsid w:val="006678CC"/>
    <w:rsid w:val="00667D5C"/>
    <w:rsid w:val="00667EB3"/>
    <w:rsid w:val="00667FEF"/>
    <w:rsid w:val="0067002F"/>
    <w:rsid w:val="0067004F"/>
    <w:rsid w:val="0067009D"/>
    <w:rsid w:val="006702FE"/>
    <w:rsid w:val="006704E3"/>
    <w:rsid w:val="00670503"/>
    <w:rsid w:val="006707A4"/>
    <w:rsid w:val="006707BD"/>
    <w:rsid w:val="006707E5"/>
    <w:rsid w:val="006708E3"/>
    <w:rsid w:val="00670995"/>
    <w:rsid w:val="00670A01"/>
    <w:rsid w:val="00670A82"/>
    <w:rsid w:val="00671066"/>
    <w:rsid w:val="0067123C"/>
    <w:rsid w:val="0067131D"/>
    <w:rsid w:val="00671531"/>
    <w:rsid w:val="006716B8"/>
    <w:rsid w:val="0067171E"/>
    <w:rsid w:val="00671D67"/>
    <w:rsid w:val="00671D89"/>
    <w:rsid w:val="00671EAF"/>
    <w:rsid w:val="00671ED3"/>
    <w:rsid w:val="00672247"/>
    <w:rsid w:val="0067278A"/>
    <w:rsid w:val="00672838"/>
    <w:rsid w:val="00672B27"/>
    <w:rsid w:val="00672C28"/>
    <w:rsid w:val="00672DA6"/>
    <w:rsid w:val="00672E00"/>
    <w:rsid w:val="00672ED1"/>
    <w:rsid w:val="00673034"/>
    <w:rsid w:val="00673488"/>
    <w:rsid w:val="006736AE"/>
    <w:rsid w:val="006736CD"/>
    <w:rsid w:val="00673738"/>
    <w:rsid w:val="0067375B"/>
    <w:rsid w:val="006737F0"/>
    <w:rsid w:val="006738E8"/>
    <w:rsid w:val="00673A50"/>
    <w:rsid w:val="00673BA7"/>
    <w:rsid w:val="00673C01"/>
    <w:rsid w:val="00673DD7"/>
    <w:rsid w:val="00673FB2"/>
    <w:rsid w:val="00673FC1"/>
    <w:rsid w:val="0067428D"/>
    <w:rsid w:val="00674329"/>
    <w:rsid w:val="00674388"/>
    <w:rsid w:val="006744C8"/>
    <w:rsid w:val="00674517"/>
    <w:rsid w:val="00674932"/>
    <w:rsid w:val="0067498C"/>
    <w:rsid w:val="00674DF6"/>
    <w:rsid w:val="00674E58"/>
    <w:rsid w:val="00675231"/>
    <w:rsid w:val="00675348"/>
    <w:rsid w:val="00675472"/>
    <w:rsid w:val="00675477"/>
    <w:rsid w:val="00675716"/>
    <w:rsid w:val="00675943"/>
    <w:rsid w:val="00675969"/>
    <w:rsid w:val="00675C3B"/>
    <w:rsid w:val="00675ED1"/>
    <w:rsid w:val="00675EF5"/>
    <w:rsid w:val="006760D1"/>
    <w:rsid w:val="006761DA"/>
    <w:rsid w:val="0067646D"/>
    <w:rsid w:val="00676585"/>
    <w:rsid w:val="00676647"/>
    <w:rsid w:val="00676690"/>
    <w:rsid w:val="0067679B"/>
    <w:rsid w:val="006768DD"/>
    <w:rsid w:val="00676CAC"/>
    <w:rsid w:val="00676D77"/>
    <w:rsid w:val="00676D9D"/>
    <w:rsid w:val="00676F7B"/>
    <w:rsid w:val="0067712C"/>
    <w:rsid w:val="006771FB"/>
    <w:rsid w:val="00677270"/>
    <w:rsid w:val="006775FE"/>
    <w:rsid w:val="00677789"/>
    <w:rsid w:val="00677839"/>
    <w:rsid w:val="00677911"/>
    <w:rsid w:val="00677B7E"/>
    <w:rsid w:val="00677CA0"/>
    <w:rsid w:val="00677FA6"/>
    <w:rsid w:val="00680221"/>
    <w:rsid w:val="006802C4"/>
    <w:rsid w:val="006807B5"/>
    <w:rsid w:val="006809E2"/>
    <w:rsid w:val="00680A19"/>
    <w:rsid w:val="00680D48"/>
    <w:rsid w:val="00680D8F"/>
    <w:rsid w:val="00680E2E"/>
    <w:rsid w:val="00681035"/>
    <w:rsid w:val="00681116"/>
    <w:rsid w:val="00681376"/>
    <w:rsid w:val="006813F6"/>
    <w:rsid w:val="006813FA"/>
    <w:rsid w:val="00681556"/>
    <w:rsid w:val="006815AE"/>
    <w:rsid w:val="006817C0"/>
    <w:rsid w:val="006818EE"/>
    <w:rsid w:val="00681A91"/>
    <w:rsid w:val="00681BB9"/>
    <w:rsid w:val="00681F93"/>
    <w:rsid w:val="006820B7"/>
    <w:rsid w:val="00682442"/>
    <w:rsid w:val="00682470"/>
    <w:rsid w:val="006824A7"/>
    <w:rsid w:val="006825B2"/>
    <w:rsid w:val="00682645"/>
    <w:rsid w:val="00682685"/>
    <w:rsid w:val="006826EB"/>
    <w:rsid w:val="00682B0F"/>
    <w:rsid w:val="00682B77"/>
    <w:rsid w:val="00682CDF"/>
    <w:rsid w:val="00682D59"/>
    <w:rsid w:val="00682E90"/>
    <w:rsid w:val="00682F47"/>
    <w:rsid w:val="006836CC"/>
    <w:rsid w:val="006837B2"/>
    <w:rsid w:val="006837E9"/>
    <w:rsid w:val="006838FB"/>
    <w:rsid w:val="006839EB"/>
    <w:rsid w:val="00683A43"/>
    <w:rsid w:val="00683E23"/>
    <w:rsid w:val="00683F7B"/>
    <w:rsid w:val="0068419D"/>
    <w:rsid w:val="006841A2"/>
    <w:rsid w:val="00684308"/>
    <w:rsid w:val="00684561"/>
    <w:rsid w:val="00684691"/>
    <w:rsid w:val="0068471A"/>
    <w:rsid w:val="00684A5B"/>
    <w:rsid w:val="00684C04"/>
    <w:rsid w:val="00684CAE"/>
    <w:rsid w:val="00684F84"/>
    <w:rsid w:val="006851FC"/>
    <w:rsid w:val="00685215"/>
    <w:rsid w:val="0068526B"/>
    <w:rsid w:val="00685444"/>
    <w:rsid w:val="006854D8"/>
    <w:rsid w:val="006858F9"/>
    <w:rsid w:val="00685989"/>
    <w:rsid w:val="00685A29"/>
    <w:rsid w:val="00685BB5"/>
    <w:rsid w:val="00685C6B"/>
    <w:rsid w:val="00685F8E"/>
    <w:rsid w:val="006860E1"/>
    <w:rsid w:val="006860EA"/>
    <w:rsid w:val="006868DB"/>
    <w:rsid w:val="00686CCD"/>
    <w:rsid w:val="00686E90"/>
    <w:rsid w:val="00687035"/>
    <w:rsid w:val="00687071"/>
    <w:rsid w:val="006870F1"/>
    <w:rsid w:val="00687246"/>
    <w:rsid w:val="00687514"/>
    <w:rsid w:val="00687568"/>
    <w:rsid w:val="0068766A"/>
    <w:rsid w:val="0068769D"/>
    <w:rsid w:val="0068778A"/>
    <w:rsid w:val="00690019"/>
    <w:rsid w:val="00690120"/>
    <w:rsid w:val="00690248"/>
    <w:rsid w:val="006903B2"/>
    <w:rsid w:val="006905B7"/>
    <w:rsid w:val="00690D28"/>
    <w:rsid w:val="00690FE9"/>
    <w:rsid w:val="00690FF2"/>
    <w:rsid w:val="00691033"/>
    <w:rsid w:val="00691601"/>
    <w:rsid w:val="00691646"/>
    <w:rsid w:val="006916F5"/>
    <w:rsid w:val="006918FA"/>
    <w:rsid w:val="00691C3A"/>
    <w:rsid w:val="00691C65"/>
    <w:rsid w:val="00691DBC"/>
    <w:rsid w:val="00692025"/>
    <w:rsid w:val="006921C3"/>
    <w:rsid w:val="00692214"/>
    <w:rsid w:val="006922C6"/>
    <w:rsid w:val="006926C9"/>
    <w:rsid w:val="006926DC"/>
    <w:rsid w:val="006927AC"/>
    <w:rsid w:val="00692A13"/>
    <w:rsid w:val="00692EEF"/>
    <w:rsid w:val="0069323C"/>
    <w:rsid w:val="006934E5"/>
    <w:rsid w:val="00693717"/>
    <w:rsid w:val="006937DE"/>
    <w:rsid w:val="0069388F"/>
    <w:rsid w:val="00693A8A"/>
    <w:rsid w:val="00693C7A"/>
    <w:rsid w:val="00693DCD"/>
    <w:rsid w:val="00693FB7"/>
    <w:rsid w:val="00693FE2"/>
    <w:rsid w:val="0069408A"/>
    <w:rsid w:val="00694213"/>
    <w:rsid w:val="00694266"/>
    <w:rsid w:val="0069461F"/>
    <w:rsid w:val="00694B02"/>
    <w:rsid w:val="00694D0A"/>
    <w:rsid w:val="00694F76"/>
    <w:rsid w:val="006950D0"/>
    <w:rsid w:val="00695261"/>
    <w:rsid w:val="00695A8F"/>
    <w:rsid w:val="00695C63"/>
    <w:rsid w:val="00695E1E"/>
    <w:rsid w:val="00695E63"/>
    <w:rsid w:val="00695F77"/>
    <w:rsid w:val="00696034"/>
    <w:rsid w:val="00696217"/>
    <w:rsid w:val="0069623B"/>
    <w:rsid w:val="00696254"/>
    <w:rsid w:val="00696346"/>
    <w:rsid w:val="006965FF"/>
    <w:rsid w:val="006967C5"/>
    <w:rsid w:val="00696D63"/>
    <w:rsid w:val="0069711E"/>
    <w:rsid w:val="0069726F"/>
    <w:rsid w:val="0069738D"/>
    <w:rsid w:val="00697394"/>
    <w:rsid w:val="006974B8"/>
    <w:rsid w:val="00697623"/>
    <w:rsid w:val="0069763C"/>
    <w:rsid w:val="00697C5D"/>
    <w:rsid w:val="00697D95"/>
    <w:rsid w:val="006A002C"/>
    <w:rsid w:val="006A0149"/>
    <w:rsid w:val="006A03CC"/>
    <w:rsid w:val="006A0434"/>
    <w:rsid w:val="006A06A5"/>
    <w:rsid w:val="006A07CA"/>
    <w:rsid w:val="006A0987"/>
    <w:rsid w:val="006A09C1"/>
    <w:rsid w:val="006A0AD1"/>
    <w:rsid w:val="006A0B68"/>
    <w:rsid w:val="006A0E77"/>
    <w:rsid w:val="006A0FCA"/>
    <w:rsid w:val="006A10A6"/>
    <w:rsid w:val="006A1113"/>
    <w:rsid w:val="006A13E9"/>
    <w:rsid w:val="006A14D7"/>
    <w:rsid w:val="006A17A8"/>
    <w:rsid w:val="006A17D9"/>
    <w:rsid w:val="006A1839"/>
    <w:rsid w:val="006A1C5D"/>
    <w:rsid w:val="006A1D60"/>
    <w:rsid w:val="006A1DBB"/>
    <w:rsid w:val="006A1EBD"/>
    <w:rsid w:val="006A2092"/>
    <w:rsid w:val="006A2096"/>
    <w:rsid w:val="006A2220"/>
    <w:rsid w:val="006A23D5"/>
    <w:rsid w:val="006A2516"/>
    <w:rsid w:val="006A26B1"/>
    <w:rsid w:val="006A2A10"/>
    <w:rsid w:val="006A2AB7"/>
    <w:rsid w:val="006A2CF7"/>
    <w:rsid w:val="006A2E71"/>
    <w:rsid w:val="006A2F60"/>
    <w:rsid w:val="006A302A"/>
    <w:rsid w:val="006A30CF"/>
    <w:rsid w:val="006A320F"/>
    <w:rsid w:val="006A3267"/>
    <w:rsid w:val="006A34F1"/>
    <w:rsid w:val="006A37CE"/>
    <w:rsid w:val="006A385A"/>
    <w:rsid w:val="006A3A88"/>
    <w:rsid w:val="006A3D5C"/>
    <w:rsid w:val="006A4270"/>
    <w:rsid w:val="006A42A8"/>
    <w:rsid w:val="006A4332"/>
    <w:rsid w:val="006A4340"/>
    <w:rsid w:val="006A4363"/>
    <w:rsid w:val="006A43FB"/>
    <w:rsid w:val="006A444F"/>
    <w:rsid w:val="006A447B"/>
    <w:rsid w:val="006A486D"/>
    <w:rsid w:val="006A4D34"/>
    <w:rsid w:val="006A5388"/>
    <w:rsid w:val="006A552E"/>
    <w:rsid w:val="006A5848"/>
    <w:rsid w:val="006A5A8A"/>
    <w:rsid w:val="006A5D31"/>
    <w:rsid w:val="006A5F3D"/>
    <w:rsid w:val="006A6276"/>
    <w:rsid w:val="006A63AC"/>
    <w:rsid w:val="006A66B6"/>
    <w:rsid w:val="006A673B"/>
    <w:rsid w:val="006A686E"/>
    <w:rsid w:val="006A6AB1"/>
    <w:rsid w:val="006A6ADF"/>
    <w:rsid w:val="006A6AF8"/>
    <w:rsid w:val="006A6FD2"/>
    <w:rsid w:val="006A713F"/>
    <w:rsid w:val="006A71A9"/>
    <w:rsid w:val="006A71D2"/>
    <w:rsid w:val="006A7673"/>
    <w:rsid w:val="006A784C"/>
    <w:rsid w:val="006A7985"/>
    <w:rsid w:val="006A7AB9"/>
    <w:rsid w:val="006A7DEF"/>
    <w:rsid w:val="006A7E69"/>
    <w:rsid w:val="006A7EA9"/>
    <w:rsid w:val="006B0230"/>
    <w:rsid w:val="006B0660"/>
    <w:rsid w:val="006B0924"/>
    <w:rsid w:val="006B0991"/>
    <w:rsid w:val="006B0BB0"/>
    <w:rsid w:val="006B0D66"/>
    <w:rsid w:val="006B0EFB"/>
    <w:rsid w:val="006B0FDF"/>
    <w:rsid w:val="006B1077"/>
    <w:rsid w:val="006B10E9"/>
    <w:rsid w:val="006B1206"/>
    <w:rsid w:val="006B1349"/>
    <w:rsid w:val="006B1360"/>
    <w:rsid w:val="006B1747"/>
    <w:rsid w:val="006B19A8"/>
    <w:rsid w:val="006B19C0"/>
    <w:rsid w:val="006B19EF"/>
    <w:rsid w:val="006B1ADB"/>
    <w:rsid w:val="006B1AE7"/>
    <w:rsid w:val="006B1C5E"/>
    <w:rsid w:val="006B2043"/>
    <w:rsid w:val="006B209E"/>
    <w:rsid w:val="006B20C9"/>
    <w:rsid w:val="006B22D3"/>
    <w:rsid w:val="006B2423"/>
    <w:rsid w:val="006B270D"/>
    <w:rsid w:val="006B27F7"/>
    <w:rsid w:val="006B2889"/>
    <w:rsid w:val="006B2B83"/>
    <w:rsid w:val="006B331B"/>
    <w:rsid w:val="006B354E"/>
    <w:rsid w:val="006B3595"/>
    <w:rsid w:val="006B369D"/>
    <w:rsid w:val="006B3BAE"/>
    <w:rsid w:val="006B3FF3"/>
    <w:rsid w:val="006B4077"/>
    <w:rsid w:val="006B4319"/>
    <w:rsid w:val="006B4386"/>
    <w:rsid w:val="006B440F"/>
    <w:rsid w:val="006B479F"/>
    <w:rsid w:val="006B4826"/>
    <w:rsid w:val="006B4A43"/>
    <w:rsid w:val="006B4CC1"/>
    <w:rsid w:val="006B50B3"/>
    <w:rsid w:val="006B51A3"/>
    <w:rsid w:val="006B52A3"/>
    <w:rsid w:val="006B5460"/>
    <w:rsid w:val="006B5474"/>
    <w:rsid w:val="006B58CB"/>
    <w:rsid w:val="006B5AE2"/>
    <w:rsid w:val="006B5BA8"/>
    <w:rsid w:val="006B6118"/>
    <w:rsid w:val="006B61F7"/>
    <w:rsid w:val="006B65A6"/>
    <w:rsid w:val="006B662C"/>
    <w:rsid w:val="006B6AC1"/>
    <w:rsid w:val="006B6D75"/>
    <w:rsid w:val="006B6F5E"/>
    <w:rsid w:val="006B7211"/>
    <w:rsid w:val="006B72CA"/>
    <w:rsid w:val="006B79BE"/>
    <w:rsid w:val="006B7C24"/>
    <w:rsid w:val="006B7DBE"/>
    <w:rsid w:val="006B7E6F"/>
    <w:rsid w:val="006B7F96"/>
    <w:rsid w:val="006B7F9A"/>
    <w:rsid w:val="006C0004"/>
    <w:rsid w:val="006C023C"/>
    <w:rsid w:val="006C02E9"/>
    <w:rsid w:val="006C035C"/>
    <w:rsid w:val="006C073F"/>
    <w:rsid w:val="006C0A5D"/>
    <w:rsid w:val="006C0CC8"/>
    <w:rsid w:val="006C0EB2"/>
    <w:rsid w:val="006C0F21"/>
    <w:rsid w:val="006C1357"/>
    <w:rsid w:val="006C1396"/>
    <w:rsid w:val="006C13C3"/>
    <w:rsid w:val="006C13EC"/>
    <w:rsid w:val="006C147D"/>
    <w:rsid w:val="006C14B4"/>
    <w:rsid w:val="006C1610"/>
    <w:rsid w:val="006C1961"/>
    <w:rsid w:val="006C1DED"/>
    <w:rsid w:val="006C1F43"/>
    <w:rsid w:val="006C2130"/>
    <w:rsid w:val="006C242D"/>
    <w:rsid w:val="006C24D9"/>
    <w:rsid w:val="006C295C"/>
    <w:rsid w:val="006C2A4A"/>
    <w:rsid w:val="006C2AB4"/>
    <w:rsid w:val="006C2C7B"/>
    <w:rsid w:val="006C2CCD"/>
    <w:rsid w:val="006C2D02"/>
    <w:rsid w:val="006C2D8F"/>
    <w:rsid w:val="006C2DEF"/>
    <w:rsid w:val="006C3045"/>
    <w:rsid w:val="006C30B5"/>
    <w:rsid w:val="006C30F8"/>
    <w:rsid w:val="006C3151"/>
    <w:rsid w:val="006C34BD"/>
    <w:rsid w:val="006C35BA"/>
    <w:rsid w:val="006C364B"/>
    <w:rsid w:val="006C37A1"/>
    <w:rsid w:val="006C37D6"/>
    <w:rsid w:val="006C3F42"/>
    <w:rsid w:val="006C421A"/>
    <w:rsid w:val="006C438C"/>
    <w:rsid w:val="006C44D7"/>
    <w:rsid w:val="006C47C4"/>
    <w:rsid w:val="006C4815"/>
    <w:rsid w:val="006C4A6E"/>
    <w:rsid w:val="006C4BE1"/>
    <w:rsid w:val="006C4CD4"/>
    <w:rsid w:val="006C4F7A"/>
    <w:rsid w:val="006C503F"/>
    <w:rsid w:val="006C50C9"/>
    <w:rsid w:val="006C5159"/>
    <w:rsid w:val="006C51DF"/>
    <w:rsid w:val="006C5448"/>
    <w:rsid w:val="006C552F"/>
    <w:rsid w:val="006C5763"/>
    <w:rsid w:val="006C5890"/>
    <w:rsid w:val="006C5B17"/>
    <w:rsid w:val="006C5D20"/>
    <w:rsid w:val="006C5D3A"/>
    <w:rsid w:val="006C5F22"/>
    <w:rsid w:val="006C5FE7"/>
    <w:rsid w:val="006C634F"/>
    <w:rsid w:val="006C6371"/>
    <w:rsid w:val="006C6394"/>
    <w:rsid w:val="006C6507"/>
    <w:rsid w:val="006C67DA"/>
    <w:rsid w:val="006C69DD"/>
    <w:rsid w:val="006C6AAB"/>
    <w:rsid w:val="006C6B27"/>
    <w:rsid w:val="006C6BF4"/>
    <w:rsid w:val="006C6C64"/>
    <w:rsid w:val="006C6DD6"/>
    <w:rsid w:val="006C6E2B"/>
    <w:rsid w:val="006C7034"/>
    <w:rsid w:val="006C707B"/>
    <w:rsid w:val="006C717A"/>
    <w:rsid w:val="006C7203"/>
    <w:rsid w:val="006C7386"/>
    <w:rsid w:val="006C7477"/>
    <w:rsid w:val="006C761C"/>
    <w:rsid w:val="006C765E"/>
    <w:rsid w:val="006C77E1"/>
    <w:rsid w:val="006C785F"/>
    <w:rsid w:val="006C7A45"/>
    <w:rsid w:val="006C7A48"/>
    <w:rsid w:val="006C7A54"/>
    <w:rsid w:val="006C7AF6"/>
    <w:rsid w:val="006C7BD1"/>
    <w:rsid w:val="006C7C45"/>
    <w:rsid w:val="006C7D5D"/>
    <w:rsid w:val="006C7FFC"/>
    <w:rsid w:val="006D00F7"/>
    <w:rsid w:val="006D015F"/>
    <w:rsid w:val="006D03EF"/>
    <w:rsid w:val="006D05E4"/>
    <w:rsid w:val="006D0733"/>
    <w:rsid w:val="006D081B"/>
    <w:rsid w:val="006D099F"/>
    <w:rsid w:val="006D09CA"/>
    <w:rsid w:val="006D0AD1"/>
    <w:rsid w:val="006D0AD9"/>
    <w:rsid w:val="006D0BFD"/>
    <w:rsid w:val="006D0D65"/>
    <w:rsid w:val="006D0F53"/>
    <w:rsid w:val="006D1094"/>
    <w:rsid w:val="006D10CE"/>
    <w:rsid w:val="006D10E4"/>
    <w:rsid w:val="006D11A1"/>
    <w:rsid w:val="006D1308"/>
    <w:rsid w:val="006D142C"/>
    <w:rsid w:val="006D1618"/>
    <w:rsid w:val="006D1C0E"/>
    <w:rsid w:val="006D1F52"/>
    <w:rsid w:val="006D2014"/>
    <w:rsid w:val="006D2021"/>
    <w:rsid w:val="006D229B"/>
    <w:rsid w:val="006D24FE"/>
    <w:rsid w:val="006D2789"/>
    <w:rsid w:val="006D2A16"/>
    <w:rsid w:val="006D2A4C"/>
    <w:rsid w:val="006D2AE2"/>
    <w:rsid w:val="006D3E48"/>
    <w:rsid w:val="006D3F4C"/>
    <w:rsid w:val="006D4308"/>
    <w:rsid w:val="006D4890"/>
    <w:rsid w:val="006D4921"/>
    <w:rsid w:val="006D4A03"/>
    <w:rsid w:val="006D4B11"/>
    <w:rsid w:val="006D4EC3"/>
    <w:rsid w:val="006D4FF5"/>
    <w:rsid w:val="006D5367"/>
    <w:rsid w:val="006D53D5"/>
    <w:rsid w:val="006D5429"/>
    <w:rsid w:val="006D542A"/>
    <w:rsid w:val="006D5C60"/>
    <w:rsid w:val="006D5EF7"/>
    <w:rsid w:val="006D5F12"/>
    <w:rsid w:val="006D5FFF"/>
    <w:rsid w:val="006D6104"/>
    <w:rsid w:val="006D6124"/>
    <w:rsid w:val="006D6405"/>
    <w:rsid w:val="006D68D9"/>
    <w:rsid w:val="006D6A94"/>
    <w:rsid w:val="006D6B14"/>
    <w:rsid w:val="006D6CA8"/>
    <w:rsid w:val="006D6CD3"/>
    <w:rsid w:val="006D70B6"/>
    <w:rsid w:val="006D7262"/>
    <w:rsid w:val="006D7306"/>
    <w:rsid w:val="006D73B8"/>
    <w:rsid w:val="006D73EF"/>
    <w:rsid w:val="006D778C"/>
    <w:rsid w:val="006D782B"/>
    <w:rsid w:val="006D78DA"/>
    <w:rsid w:val="006D7A76"/>
    <w:rsid w:val="006D7CED"/>
    <w:rsid w:val="006D7E93"/>
    <w:rsid w:val="006D7F03"/>
    <w:rsid w:val="006E01D2"/>
    <w:rsid w:val="006E03F1"/>
    <w:rsid w:val="006E069F"/>
    <w:rsid w:val="006E06CB"/>
    <w:rsid w:val="006E0806"/>
    <w:rsid w:val="006E0862"/>
    <w:rsid w:val="006E0F60"/>
    <w:rsid w:val="006E1100"/>
    <w:rsid w:val="006E1216"/>
    <w:rsid w:val="006E128F"/>
    <w:rsid w:val="006E1521"/>
    <w:rsid w:val="006E155F"/>
    <w:rsid w:val="006E16FD"/>
    <w:rsid w:val="006E1888"/>
    <w:rsid w:val="006E1955"/>
    <w:rsid w:val="006E1B7F"/>
    <w:rsid w:val="006E1C5E"/>
    <w:rsid w:val="006E1D36"/>
    <w:rsid w:val="006E1F79"/>
    <w:rsid w:val="006E2541"/>
    <w:rsid w:val="006E2560"/>
    <w:rsid w:val="006E2759"/>
    <w:rsid w:val="006E2875"/>
    <w:rsid w:val="006E2A6A"/>
    <w:rsid w:val="006E2B26"/>
    <w:rsid w:val="006E2C85"/>
    <w:rsid w:val="006E2C95"/>
    <w:rsid w:val="006E2D1D"/>
    <w:rsid w:val="006E2F32"/>
    <w:rsid w:val="006E31A3"/>
    <w:rsid w:val="006E3418"/>
    <w:rsid w:val="006E3493"/>
    <w:rsid w:val="006E358D"/>
    <w:rsid w:val="006E36AD"/>
    <w:rsid w:val="006E3A0E"/>
    <w:rsid w:val="006E3A22"/>
    <w:rsid w:val="006E3BEC"/>
    <w:rsid w:val="006E3EE6"/>
    <w:rsid w:val="006E3FE6"/>
    <w:rsid w:val="006E423D"/>
    <w:rsid w:val="006E445E"/>
    <w:rsid w:val="006E48F5"/>
    <w:rsid w:val="006E4B2F"/>
    <w:rsid w:val="006E4C06"/>
    <w:rsid w:val="006E4D2B"/>
    <w:rsid w:val="006E4E2E"/>
    <w:rsid w:val="006E4E9F"/>
    <w:rsid w:val="006E4FA8"/>
    <w:rsid w:val="006E51B8"/>
    <w:rsid w:val="006E52C4"/>
    <w:rsid w:val="006E56C5"/>
    <w:rsid w:val="006E5841"/>
    <w:rsid w:val="006E5C0C"/>
    <w:rsid w:val="006E5C5D"/>
    <w:rsid w:val="006E5ED3"/>
    <w:rsid w:val="006E6003"/>
    <w:rsid w:val="006E6070"/>
    <w:rsid w:val="006E60F0"/>
    <w:rsid w:val="006E612A"/>
    <w:rsid w:val="006E615B"/>
    <w:rsid w:val="006E64E6"/>
    <w:rsid w:val="006E6745"/>
    <w:rsid w:val="006E68B6"/>
    <w:rsid w:val="006E6A90"/>
    <w:rsid w:val="006E6B78"/>
    <w:rsid w:val="006E6F8A"/>
    <w:rsid w:val="006E6FB0"/>
    <w:rsid w:val="006E708A"/>
    <w:rsid w:val="006E716E"/>
    <w:rsid w:val="006E7210"/>
    <w:rsid w:val="006E792E"/>
    <w:rsid w:val="006E7CF0"/>
    <w:rsid w:val="006E7D57"/>
    <w:rsid w:val="006E7D7B"/>
    <w:rsid w:val="006E7F86"/>
    <w:rsid w:val="006F036D"/>
    <w:rsid w:val="006F03A4"/>
    <w:rsid w:val="006F0434"/>
    <w:rsid w:val="006F04CD"/>
    <w:rsid w:val="006F09FF"/>
    <w:rsid w:val="006F0D25"/>
    <w:rsid w:val="006F0D41"/>
    <w:rsid w:val="006F0F47"/>
    <w:rsid w:val="006F0FE9"/>
    <w:rsid w:val="006F1216"/>
    <w:rsid w:val="006F139A"/>
    <w:rsid w:val="006F15D2"/>
    <w:rsid w:val="006F19B1"/>
    <w:rsid w:val="006F1A2D"/>
    <w:rsid w:val="006F1D71"/>
    <w:rsid w:val="006F1D80"/>
    <w:rsid w:val="006F1D8A"/>
    <w:rsid w:val="006F1DD7"/>
    <w:rsid w:val="006F1EB6"/>
    <w:rsid w:val="006F1F5E"/>
    <w:rsid w:val="006F2066"/>
    <w:rsid w:val="006F28B1"/>
    <w:rsid w:val="006F2A35"/>
    <w:rsid w:val="006F3235"/>
    <w:rsid w:val="006F3454"/>
    <w:rsid w:val="006F347A"/>
    <w:rsid w:val="006F35E8"/>
    <w:rsid w:val="006F37AE"/>
    <w:rsid w:val="006F39CC"/>
    <w:rsid w:val="006F3E57"/>
    <w:rsid w:val="006F41BC"/>
    <w:rsid w:val="006F438E"/>
    <w:rsid w:val="006F4550"/>
    <w:rsid w:val="006F4842"/>
    <w:rsid w:val="006F49F3"/>
    <w:rsid w:val="006F4CB2"/>
    <w:rsid w:val="006F4D6A"/>
    <w:rsid w:val="006F5176"/>
    <w:rsid w:val="006F53F2"/>
    <w:rsid w:val="006F5427"/>
    <w:rsid w:val="006F54A6"/>
    <w:rsid w:val="006F55FD"/>
    <w:rsid w:val="006F56DE"/>
    <w:rsid w:val="006F57A5"/>
    <w:rsid w:val="006F5CB1"/>
    <w:rsid w:val="006F5D5E"/>
    <w:rsid w:val="006F5EB2"/>
    <w:rsid w:val="006F5F85"/>
    <w:rsid w:val="006F613C"/>
    <w:rsid w:val="006F61B0"/>
    <w:rsid w:val="006F635E"/>
    <w:rsid w:val="006F66DC"/>
    <w:rsid w:val="006F6742"/>
    <w:rsid w:val="006F680E"/>
    <w:rsid w:val="006F6870"/>
    <w:rsid w:val="006F6885"/>
    <w:rsid w:val="006F68E3"/>
    <w:rsid w:val="006F6D2E"/>
    <w:rsid w:val="006F6DD3"/>
    <w:rsid w:val="006F70E1"/>
    <w:rsid w:val="006F77D5"/>
    <w:rsid w:val="006F781B"/>
    <w:rsid w:val="006F78C8"/>
    <w:rsid w:val="006F79B5"/>
    <w:rsid w:val="006F7A29"/>
    <w:rsid w:val="006F7A57"/>
    <w:rsid w:val="006F7B55"/>
    <w:rsid w:val="006F7B62"/>
    <w:rsid w:val="006F7DC0"/>
    <w:rsid w:val="006F7F51"/>
    <w:rsid w:val="006F7FE8"/>
    <w:rsid w:val="007000FA"/>
    <w:rsid w:val="0070045A"/>
    <w:rsid w:val="00700473"/>
    <w:rsid w:val="007004E2"/>
    <w:rsid w:val="0070073E"/>
    <w:rsid w:val="00700781"/>
    <w:rsid w:val="0070078E"/>
    <w:rsid w:val="0070095F"/>
    <w:rsid w:val="0070098E"/>
    <w:rsid w:val="00700E36"/>
    <w:rsid w:val="0070109E"/>
    <w:rsid w:val="007010FA"/>
    <w:rsid w:val="007014B4"/>
    <w:rsid w:val="0070150D"/>
    <w:rsid w:val="007016A9"/>
    <w:rsid w:val="00701920"/>
    <w:rsid w:val="00701961"/>
    <w:rsid w:val="00701A6E"/>
    <w:rsid w:val="00701F2A"/>
    <w:rsid w:val="007024E1"/>
    <w:rsid w:val="007026C3"/>
    <w:rsid w:val="00702854"/>
    <w:rsid w:val="00702A06"/>
    <w:rsid w:val="00702A20"/>
    <w:rsid w:val="00702C7B"/>
    <w:rsid w:val="00702D6B"/>
    <w:rsid w:val="00702F31"/>
    <w:rsid w:val="00702FE6"/>
    <w:rsid w:val="0070328B"/>
    <w:rsid w:val="00703583"/>
    <w:rsid w:val="007036CD"/>
    <w:rsid w:val="007037C2"/>
    <w:rsid w:val="00703806"/>
    <w:rsid w:val="00703C30"/>
    <w:rsid w:val="00703E38"/>
    <w:rsid w:val="00703F63"/>
    <w:rsid w:val="00704045"/>
    <w:rsid w:val="007040AB"/>
    <w:rsid w:val="00704145"/>
    <w:rsid w:val="00704161"/>
    <w:rsid w:val="007042EA"/>
    <w:rsid w:val="007043AC"/>
    <w:rsid w:val="00704B5A"/>
    <w:rsid w:val="00704BF7"/>
    <w:rsid w:val="0070503D"/>
    <w:rsid w:val="007050E0"/>
    <w:rsid w:val="0070544A"/>
    <w:rsid w:val="0070549A"/>
    <w:rsid w:val="0070555D"/>
    <w:rsid w:val="00705993"/>
    <w:rsid w:val="00705B6E"/>
    <w:rsid w:val="00705C9A"/>
    <w:rsid w:val="00705CC1"/>
    <w:rsid w:val="00705ED0"/>
    <w:rsid w:val="00705EDA"/>
    <w:rsid w:val="00705F69"/>
    <w:rsid w:val="007065F2"/>
    <w:rsid w:val="00706648"/>
    <w:rsid w:val="007067F0"/>
    <w:rsid w:val="00706D70"/>
    <w:rsid w:val="00706ED8"/>
    <w:rsid w:val="00707341"/>
    <w:rsid w:val="00707626"/>
    <w:rsid w:val="00707994"/>
    <w:rsid w:val="00707A62"/>
    <w:rsid w:val="00707B92"/>
    <w:rsid w:val="00707CBE"/>
    <w:rsid w:val="00707DAD"/>
    <w:rsid w:val="00710015"/>
    <w:rsid w:val="0071037D"/>
    <w:rsid w:val="00710813"/>
    <w:rsid w:val="007108B5"/>
    <w:rsid w:val="007108C0"/>
    <w:rsid w:val="0071098E"/>
    <w:rsid w:val="00710D10"/>
    <w:rsid w:val="00710EAC"/>
    <w:rsid w:val="007111C7"/>
    <w:rsid w:val="007119CB"/>
    <w:rsid w:val="00711AB7"/>
    <w:rsid w:val="00711CCC"/>
    <w:rsid w:val="00712008"/>
    <w:rsid w:val="0071219A"/>
    <w:rsid w:val="0071220B"/>
    <w:rsid w:val="007124B5"/>
    <w:rsid w:val="007124CC"/>
    <w:rsid w:val="00712500"/>
    <w:rsid w:val="0071253C"/>
    <w:rsid w:val="00712701"/>
    <w:rsid w:val="0071273E"/>
    <w:rsid w:val="007127BC"/>
    <w:rsid w:val="00712893"/>
    <w:rsid w:val="00712B4B"/>
    <w:rsid w:val="00712FD6"/>
    <w:rsid w:val="00712FE2"/>
    <w:rsid w:val="007132B1"/>
    <w:rsid w:val="0071337D"/>
    <w:rsid w:val="00713430"/>
    <w:rsid w:val="007134BE"/>
    <w:rsid w:val="00713582"/>
    <w:rsid w:val="00713669"/>
    <w:rsid w:val="0071397A"/>
    <w:rsid w:val="00713B86"/>
    <w:rsid w:val="00713C07"/>
    <w:rsid w:val="00713D63"/>
    <w:rsid w:val="007141B6"/>
    <w:rsid w:val="0071421F"/>
    <w:rsid w:val="007142C7"/>
    <w:rsid w:val="007143E8"/>
    <w:rsid w:val="007145F7"/>
    <w:rsid w:val="007147B0"/>
    <w:rsid w:val="0071486A"/>
    <w:rsid w:val="00714DA1"/>
    <w:rsid w:val="00714E9B"/>
    <w:rsid w:val="00714F98"/>
    <w:rsid w:val="00714FC9"/>
    <w:rsid w:val="007152C5"/>
    <w:rsid w:val="0071532F"/>
    <w:rsid w:val="00715611"/>
    <w:rsid w:val="00715D05"/>
    <w:rsid w:val="00715D53"/>
    <w:rsid w:val="00715ECA"/>
    <w:rsid w:val="007162C6"/>
    <w:rsid w:val="00716379"/>
    <w:rsid w:val="00716465"/>
    <w:rsid w:val="00716517"/>
    <w:rsid w:val="0071670B"/>
    <w:rsid w:val="00716787"/>
    <w:rsid w:val="00716B7D"/>
    <w:rsid w:val="00716C31"/>
    <w:rsid w:val="00716CBF"/>
    <w:rsid w:val="00716E39"/>
    <w:rsid w:val="00717531"/>
    <w:rsid w:val="00717732"/>
    <w:rsid w:val="00717878"/>
    <w:rsid w:val="00717A0C"/>
    <w:rsid w:val="00717C1B"/>
    <w:rsid w:val="00717C47"/>
    <w:rsid w:val="00717C71"/>
    <w:rsid w:val="00717D3A"/>
    <w:rsid w:val="0072001F"/>
    <w:rsid w:val="00720338"/>
    <w:rsid w:val="007205D0"/>
    <w:rsid w:val="007205EC"/>
    <w:rsid w:val="007206CE"/>
    <w:rsid w:val="00720B66"/>
    <w:rsid w:val="00720CD8"/>
    <w:rsid w:val="00720F51"/>
    <w:rsid w:val="0072163F"/>
    <w:rsid w:val="00721790"/>
    <w:rsid w:val="00721B75"/>
    <w:rsid w:val="00721BCE"/>
    <w:rsid w:val="00721C36"/>
    <w:rsid w:val="00721DB2"/>
    <w:rsid w:val="00721E16"/>
    <w:rsid w:val="00721E9D"/>
    <w:rsid w:val="00721EEC"/>
    <w:rsid w:val="00722024"/>
    <w:rsid w:val="0072238C"/>
    <w:rsid w:val="0072270F"/>
    <w:rsid w:val="007228C2"/>
    <w:rsid w:val="0072291D"/>
    <w:rsid w:val="0072298D"/>
    <w:rsid w:val="00722AE7"/>
    <w:rsid w:val="00722BB5"/>
    <w:rsid w:val="00722CB5"/>
    <w:rsid w:val="00722D9F"/>
    <w:rsid w:val="0072312F"/>
    <w:rsid w:val="00723191"/>
    <w:rsid w:val="007231E6"/>
    <w:rsid w:val="00723458"/>
    <w:rsid w:val="0072349B"/>
    <w:rsid w:val="007237CC"/>
    <w:rsid w:val="00723B12"/>
    <w:rsid w:val="00723D3F"/>
    <w:rsid w:val="00723DD0"/>
    <w:rsid w:val="00723E07"/>
    <w:rsid w:val="00723ECD"/>
    <w:rsid w:val="007241D7"/>
    <w:rsid w:val="00724275"/>
    <w:rsid w:val="007247B1"/>
    <w:rsid w:val="00724817"/>
    <w:rsid w:val="00724905"/>
    <w:rsid w:val="0072498B"/>
    <w:rsid w:val="00724B7E"/>
    <w:rsid w:val="00724BEE"/>
    <w:rsid w:val="00724C24"/>
    <w:rsid w:val="00724E68"/>
    <w:rsid w:val="00724E6A"/>
    <w:rsid w:val="00724ECE"/>
    <w:rsid w:val="00724F3A"/>
    <w:rsid w:val="007252E4"/>
    <w:rsid w:val="00725350"/>
    <w:rsid w:val="007253C0"/>
    <w:rsid w:val="007255E7"/>
    <w:rsid w:val="0072565E"/>
    <w:rsid w:val="007256AA"/>
    <w:rsid w:val="0072570B"/>
    <w:rsid w:val="00725AC4"/>
    <w:rsid w:val="00725C58"/>
    <w:rsid w:val="00725DA3"/>
    <w:rsid w:val="0072610F"/>
    <w:rsid w:val="007263DC"/>
    <w:rsid w:val="0072640D"/>
    <w:rsid w:val="00726431"/>
    <w:rsid w:val="00726EAA"/>
    <w:rsid w:val="007274D8"/>
    <w:rsid w:val="00727980"/>
    <w:rsid w:val="00727A0C"/>
    <w:rsid w:val="00727DA9"/>
    <w:rsid w:val="00727F0A"/>
    <w:rsid w:val="00727F27"/>
    <w:rsid w:val="0073005C"/>
    <w:rsid w:val="00730165"/>
    <w:rsid w:val="00730838"/>
    <w:rsid w:val="0073089E"/>
    <w:rsid w:val="0073092B"/>
    <w:rsid w:val="00731234"/>
    <w:rsid w:val="00731817"/>
    <w:rsid w:val="00731855"/>
    <w:rsid w:val="00731A42"/>
    <w:rsid w:val="00731D02"/>
    <w:rsid w:val="00731D33"/>
    <w:rsid w:val="00731DC7"/>
    <w:rsid w:val="00732008"/>
    <w:rsid w:val="0073227C"/>
    <w:rsid w:val="0073235B"/>
    <w:rsid w:val="007323E7"/>
    <w:rsid w:val="007325A3"/>
    <w:rsid w:val="007326B5"/>
    <w:rsid w:val="007328AB"/>
    <w:rsid w:val="0073290C"/>
    <w:rsid w:val="0073294B"/>
    <w:rsid w:val="00732C75"/>
    <w:rsid w:val="00732EC2"/>
    <w:rsid w:val="0073303E"/>
    <w:rsid w:val="00733306"/>
    <w:rsid w:val="00733323"/>
    <w:rsid w:val="007335B1"/>
    <w:rsid w:val="0073370F"/>
    <w:rsid w:val="00733928"/>
    <w:rsid w:val="00734229"/>
    <w:rsid w:val="00734438"/>
    <w:rsid w:val="0073447C"/>
    <w:rsid w:val="0073451B"/>
    <w:rsid w:val="007347B5"/>
    <w:rsid w:val="007347B6"/>
    <w:rsid w:val="00734AC7"/>
    <w:rsid w:val="00734BAB"/>
    <w:rsid w:val="00734CEC"/>
    <w:rsid w:val="00735037"/>
    <w:rsid w:val="0073506D"/>
    <w:rsid w:val="007350DF"/>
    <w:rsid w:val="007351CB"/>
    <w:rsid w:val="00735448"/>
    <w:rsid w:val="00735468"/>
    <w:rsid w:val="007354CE"/>
    <w:rsid w:val="007354F2"/>
    <w:rsid w:val="0073562C"/>
    <w:rsid w:val="007357BD"/>
    <w:rsid w:val="00735840"/>
    <w:rsid w:val="00735841"/>
    <w:rsid w:val="00735875"/>
    <w:rsid w:val="0073599E"/>
    <w:rsid w:val="007359AD"/>
    <w:rsid w:val="00735A86"/>
    <w:rsid w:val="00735AEC"/>
    <w:rsid w:val="00735B4B"/>
    <w:rsid w:val="00735B92"/>
    <w:rsid w:val="00735C37"/>
    <w:rsid w:val="00735C81"/>
    <w:rsid w:val="00735F6A"/>
    <w:rsid w:val="00736042"/>
    <w:rsid w:val="00736256"/>
    <w:rsid w:val="007362B2"/>
    <w:rsid w:val="00736488"/>
    <w:rsid w:val="007365CC"/>
    <w:rsid w:val="00736628"/>
    <w:rsid w:val="007366C9"/>
    <w:rsid w:val="007366FC"/>
    <w:rsid w:val="007367FC"/>
    <w:rsid w:val="00736DDA"/>
    <w:rsid w:val="00736FFA"/>
    <w:rsid w:val="0073710E"/>
    <w:rsid w:val="0073719D"/>
    <w:rsid w:val="0073738D"/>
    <w:rsid w:val="007373DF"/>
    <w:rsid w:val="007374DA"/>
    <w:rsid w:val="00737A9F"/>
    <w:rsid w:val="00737C5B"/>
    <w:rsid w:val="00737CA9"/>
    <w:rsid w:val="00737F1E"/>
    <w:rsid w:val="007400A5"/>
    <w:rsid w:val="00740251"/>
    <w:rsid w:val="00740282"/>
    <w:rsid w:val="00740496"/>
    <w:rsid w:val="0074049B"/>
    <w:rsid w:val="0074058F"/>
    <w:rsid w:val="0074062F"/>
    <w:rsid w:val="007407AB"/>
    <w:rsid w:val="00740A4E"/>
    <w:rsid w:val="00740D8E"/>
    <w:rsid w:val="00740F59"/>
    <w:rsid w:val="007410D7"/>
    <w:rsid w:val="0074136C"/>
    <w:rsid w:val="00741591"/>
    <w:rsid w:val="0074160D"/>
    <w:rsid w:val="007417FF"/>
    <w:rsid w:val="0074192B"/>
    <w:rsid w:val="00742295"/>
    <w:rsid w:val="00742728"/>
    <w:rsid w:val="0074305A"/>
    <w:rsid w:val="007436B7"/>
    <w:rsid w:val="00743B8A"/>
    <w:rsid w:val="00743CFF"/>
    <w:rsid w:val="00743E1F"/>
    <w:rsid w:val="00743E7F"/>
    <w:rsid w:val="00743E9F"/>
    <w:rsid w:val="0074405B"/>
    <w:rsid w:val="007440B0"/>
    <w:rsid w:val="007440F4"/>
    <w:rsid w:val="007441F1"/>
    <w:rsid w:val="00744269"/>
    <w:rsid w:val="00744396"/>
    <w:rsid w:val="00744465"/>
    <w:rsid w:val="007444CE"/>
    <w:rsid w:val="007445D7"/>
    <w:rsid w:val="0074463C"/>
    <w:rsid w:val="0074498A"/>
    <w:rsid w:val="007449E4"/>
    <w:rsid w:val="00744A85"/>
    <w:rsid w:val="00744B02"/>
    <w:rsid w:val="00744C59"/>
    <w:rsid w:val="00744CEF"/>
    <w:rsid w:val="00744F42"/>
    <w:rsid w:val="00744FC5"/>
    <w:rsid w:val="00745068"/>
    <w:rsid w:val="0074518D"/>
    <w:rsid w:val="0074540E"/>
    <w:rsid w:val="007454B5"/>
    <w:rsid w:val="00745654"/>
    <w:rsid w:val="00745A31"/>
    <w:rsid w:val="00745D39"/>
    <w:rsid w:val="00745D4A"/>
    <w:rsid w:val="00746030"/>
    <w:rsid w:val="007461A3"/>
    <w:rsid w:val="007461C2"/>
    <w:rsid w:val="007462D0"/>
    <w:rsid w:val="0074631B"/>
    <w:rsid w:val="0074636A"/>
    <w:rsid w:val="00746708"/>
    <w:rsid w:val="007468D6"/>
    <w:rsid w:val="007468D7"/>
    <w:rsid w:val="00746B4C"/>
    <w:rsid w:val="00746EEE"/>
    <w:rsid w:val="007470E6"/>
    <w:rsid w:val="00747119"/>
    <w:rsid w:val="0074717B"/>
    <w:rsid w:val="00747210"/>
    <w:rsid w:val="007476D7"/>
    <w:rsid w:val="00747838"/>
    <w:rsid w:val="00747C3D"/>
    <w:rsid w:val="00747EDC"/>
    <w:rsid w:val="00747FFD"/>
    <w:rsid w:val="0075019E"/>
    <w:rsid w:val="007501F4"/>
    <w:rsid w:val="0075029E"/>
    <w:rsid w:val="00750818"/>
    <w:rsid w:val="0075083C"/>
    <w:rsid w:val="00750CED"/>
    <w:rsid w:val="00750DD0"/>
    <w:rsid w:val="00750F3A"/>
    <w:rsid w:val="00750F5A"/>
    <w:rsid w:val="00751039"/>
    <w:rsid w:val="0075105E"/>
    <w:rsid w:val="007511ED"/>
    <w:rsid w:val="007515F8"/>
    <w:rsid w:val="00751765"/>
    <w:rsid w:val="00751A97"/>
    <w:rsid w:val="00751B3C"/>
    <w:rsid w:val="00751D85"/>
    <w:rsid w:val="007522BF"/>
    <w:rsid w:val="007522D8"/>
    <w:rsid w:val="00752834"/>
    <w:rsid w:val="00752845"/>
    <w:rsid w:val="00752A4F"/>
    <w:rsid w:val="00752C0D"/>
    <w:rsid w:val="00752D20"/>
    <w:rsid w:val="0075343D"/>
    <w:rsid w:val="00753517"/>
    <w:rsid w:val="0075361C"/>
    <w:rsid w:val="00753C31"/>
    <w:rsid w:val="00753E21"/>
    <w:rsid w:val="007540FB"/>
    <w:rsid w:val="00754689"/>
    <w:rsid w:val="00754A54"/>
    <w:rsid w:val="00754B2B"/>
    <w:rsid w:val="00754BE9"/>
    <w:rsid w:val="00754C2E"/>
    <w:rsid w:val="0075515F"/>
    <w:rsid w:val="0075523C"/>
    <w:rsid w:val="00755287"/>
    <w:rsid w:val="00755389"/>
    <w:rsid w:val="0075553F"/>
    <w:rsid w:val="007555F3"/>
    <w:rsid w:val="0075596F"/>
    <w:rsid w:val="00755A56"/>
    <w:rsid w:val="00755B9F"/>
    <w:rsid w:val="00755D83"/>
    <w:rsid w:val="00755FC4"/>
    <w:rsid w:val="00756104"/>
    <w:rsid w:val="0075618F"/>
    <w:rsid w:val="00756197"/>
    <w:rsid w:val="007564CD"/>
    <w:rsid w:val="00756574"/>
    <w:rsid w:val="0075683F"/>
    <w:rsid w:val="0075696F"/>
    <w:rsid w:val="00756D23"/>
    <w:rsid w:val="00757569"/>
    <w:rsid w:val="00757696"/>
    <w:rsid w:val="007576D1"/>
    <w:rsid w:val="00757BB8"/>
    <w:rsid w:val="00760258"/>
    <w:rsid w:val="0076025A"/>
    <w:rsid w:val="007602E7"/>
    <w:rsid w:val="0076084E"/>
    <w:rsid w:val="007610E2"/>
    <w:rsid w:val="007612F3"/>
    <w:rsid w:val="007613D7"/>
    <w:rsid w:val="007614D0"/>
    <w:rsid w:val="007615F7"/>
    <w:rsid w:val="007617BA"/>
    <w:rsid w:val="0076186B"/>
    <w:rsid w:val="00761A58"/>
    <w:rsid w:val="00761AE7"/>
    <w:rsid w:val="00761DCE"/>
    <w:rsid w:val="00761F7F"/>
    <w:rsid w:val="0076218B"/>
    <w:rsid w:val="00762636"/>
    <w:rsid w:val="00762B74"/>
    <w:rsid w:val="00762BE5"/>
    <w:rsid w:val="00762BF2"/>
    <w:rsid w:val="00762C37"/>
    <w:rsid w:val="00762F9B"/>
    <w:rsid w:val="007630D7"/>
    <w:rsid w:val="0076332A"/>
    <w:rsid w:val="00763382"/>
    <w:rsid w:val="00763412"/>
    <w:rsid w:val="00763432"/>
    <w:rsid w:val="007634B2"/>
    <w:rsid w:val="00763620"/>
    <w:rsid w:val="0076369B"/>
    <w:rsid w:val="007636A7"/>
    <w:rsid w:val="007636A8"/>
    <w:rsid w:val="0076376E"/>
    <w:rsid w:val="007638F3"/>
    <w:rsid w:val="0076392D"/>
    <w:rsid w:val="00763935"/>
    <w:rsid w:val="00763A86"/>
    <w:rsid w:val="00763DA6"/>
    <w:rsid w:val="00764068"/>
    <w:rsid w:val="0076410E"/>
    <w:rsid w:val="00764726"/>
    <w:rsid w:val="00764729"/>
    <w:rsid w:val="00764746"/>
    <w:rsid w:val="00764758"/>
    <w:rsid w:val="007648E3"/>
    <w:rsid w:val="00764A8F"/>
    <w:rsid w:val="00764BFA"/>
    <w:rsid w:val="00764F71"/>
    <w:rsid w:val="0076525B"/>
    <w:rsid w:val="007654C6"/>
    <w:rsid w:val="00765507"/>
    <w:rsid w:val="007655EB"/>
    <w:rsid w:val="00765716"/>
    <w:rsid w:val="007658B1"/>
    <w:rsid w:val="00765ACF"/>
    <w:rsid w:val="00765AF5"/>
    <w:rsid w:val="00765B34"/>
    <w:rsid w:val="00765C03"/>
    <w:rsid w:val="0076606A"/>
    <w:rsid w:val="00766159"/>
    <w:rsid w:val="007662F7"/>
    <w:rsid w:val="007664D2"/>
    <w:rsid w:val="00766714"/>
    <w:rsid w:val="00766A4C"/>
    <w:rsid w:val="00766D26"/>
    <w:rsid w:val="00767076"/>
    <w:rsid w:val="007671C2"/>
    <w:rsid w:val="00767291"/>
    <w:rsid w:val="007673CD"/>
    <w:rsid w:val="007673D7"/>
    <w:rsid w:val="00767508"/>
    <w:rsid w:val="007675EE"/>
    <w:rsid w:val="00767838"/>
    <w:rsid w:val="00767CC9"/>
    <w:rsid w:val="0077005A"/>
    <w:rsid w:val="00770135"/>
    <w:rsid w:val="007703AA"/>
    <w:rsid w:val="00770422"/>
    <w:rsid w:val="00770455"/>
    <w:rsid w:val="0077053E"/>
    <w:rsid w:val="007705FA"/>
    <w:rsid w:val="00770A3E"/>
    <w:rsid w:val="00770B9E"/>
    <w:rsid w:val="00770CD6"/>
    <w:rsid w:val="00770CF8"/>
    <w:rsid w:val="00770D29"/>
    <w:rsid w:val="00771061"/>
    <w:rsid w:val="00771394"/>
    <w:rsid w:val="007719DE"/>
    <w:rsid w:val="00771C2E"/>
    <w:rsid w:val="00772518"/>
    <w:rsid w:val="00772567"/>
    <w:rsid w:val="007726DC"/>
    <w:rsid w:val="00772A3E"/>
    <w:rsid w:val="00772F13"/>
    <w:rsid w:val="007730F8"/>
    <w:rsid w:val="00773232"/>
    <w:rsid w:val="0077345D"/>
    <w:rsid w:val="0077367D"/>
    <w:rsid w:val="007736E7"/>
    <w:rsid w:val="00773755"/>
    <w:rsid w:val="007737F9"/>
    <w:rsid w:val="007739A2"/>
    <w:rsid w:val="00773F8C"/>
    <w:rsid w:val="0077438B"/>
    <w:rsid w:val="00774646"/>
    <w:rsid w:val="007746F5"/>
    <w:rsid w:val="00774CB3"/>
    <w:rsid w:val="00774CEB"/>
    <w:rsid w:val="00775296"/>
    <w:rsid w:val="0077529C"/>
    <w:rsid w:val="007752FF"/>
    <w:rsid w:val="0077568A"/>
    <w:rsid w:val="00775903"/>
    <w:rsid w:val="00775BA3"/>
    <w:rsid w:val="00775CEA"/>
    <w:rsid w:val="00775E33"/>
    <w:rsid w:val="00775E52"/>
    <w:rsid w:val="00776217"/>
    <w:rsid w:val="00776355"/>
    <w:rsid w:val="00776537"/>
    <w:rsid w:val="007765B7"/>
    <w:rsid w:val="007767F0"/>
    <w:rsid w:val="00776A51"/>
    <w:rsid w:val="00776C03"/>
    <w:rsid w:val="00776D70"/>
    <w:rsid w:val="00776DC3"/>
    <w:rsid w:val="00776E58"/>
    <w:rsid w:val="00776EB3"/>
    <w:rsid w:val="00776FB4"/>
    <w:rsid w:val="00777228"/>
    <w:rsid w:val="0077749C"/>
    <w:rsid w:val="0077768E"/>
    <w:rsid w:val="00777981"/>
    <w:rsid w:val="00777AE7"/>
    <w:rsid w:val="00777B6C"/>
    <w:rsid w:val="00777E2C"/>
    <w:rsid w:val="00777EED"/>
    <w:rsid w:val="00777F61"/>
    <w:rsid w:val="007802F6"/>
    <w:rsid w:val="007805AA"/>
    <w:rsid w:val="007806DF"/>
    <w:rsid w:val="00780E2A"/>
    <w:rsid w:val="00780F23"/>
    <w:rsid w:val="007810BB"/>
    <w:rsid w:val="007812B3"/>
    <w:rsid w:val="007815DF"/>
    <w:rsid w:val="0078169B"/>
    <w:rsid w:val="007816AD"/>
    <w:rsid w:val="007817F5"/>
    <w:rsid w:val="0078189F"/>
    <w:rsid w:val="00781A3D"/>
    <w:rsid w:val="00781AD5"/>
    <w:rsid w:val="00781C32"/>
    <w:rsid w:val="00781C5B"/>
    <w:rsid w:val="00781CE7"/>
    <w:rsid w:val="00781DCB"/>
    <w:rsid w:val="00781F13"/>
    <w:rsid w:val="0078214F"/>
    <w:rsid w:val="00782163"/>
    <w:rsid w:val="0078240B"/>
    <w:rsid w:val="0078259D"/>
    <w:rsid w:val="0078285C"/>
    <w:rsid w:val="00782B38"/>
    <w:rsid w:val="00782D5E"/>
    <w:rsid w:val="00782D94"/>
    <w:rsid w:val="00783543"/>
    <w:rsid w:val="00783684"/>
    <w:rsid w:val="00783BA9"/>
    <w:rsid w:val="00783F97"/>
    <w:rsid w:val="0078420B"/>
    <w:rsid w:val="007842BF"/>
    <w:rsid w:val="00784335"/>
    <w:rsid w:val="007843E6"/>
    <w:rsid w:val="00784FBE"/>
    <w:rsid w:val="00784FD4"/>
    <w:rsid w:val="0078526B"/>
    <w:rsid w:val="00785370"/>
    <w:rsid w:val="007853C9"/>
    <w:rsid w:val="00785456"/>
    <w:rsid w:val="00785544"/>
    <w:rsid w:val="00785A4E"/>
    <w:rsid w:val="00785C1C"/>
    <w:rsid w:val="00785EEF"/>
    <w:rsid w:val="00785F64"/>
    <w:rsid w:val="00786321"/>
    <w:rsid w:val="00786479"/>
    <w:rsid w:val="00786847"/>
    <w:rsid w:val="00786AA8"/>
    <w:rsid w:val="007871C4"/>
    <w:rsid w:val="007871F7"/>
    <w:rsid w:val="00787325"/>
    <w:rsid w:val="00787577"/>
    <w:rsid w:val="00787617"/>
    <w:rsid w:val="00787683"/>
    <w:rsid w:val="0078773B"/>
    <w:rsid w:val="007877E8"/>
    <w:rsid w:val="00787B87"/>
    <w:rsid w:val="00790118"/>
    <w:rsid w:val="0079020E"/>
    <w:rsid w:val="007903AD"/>
    <w:rsid w:val="0079040A"/>
    <w:rsid w:val="0079047C"/>
    <w:rsid w:val="007905D2"/>
    <w:rsid w:val="00790818"/>
    <w:rsid w:val="0079084C"/>
    <w:rsid w:val="0079097E"/>
    <w:rsid w:val="0079099F"/>
    <w:rsid w:val="007909B8"/>
    <w:rsid w:val="00790A41"/>
    <w:rsid w:val="00790A5E"/>
    <w:rsid w:val="00790BAC"/>
    <w:rsid w:val="00790DBF"/>
    <w:rsid w:val="00790F2C"/>
    <w:rsid w:val="0079107F"/>
    <w:rsid w:val="007911A1"/>
    <w:rsid w:val="007912B0"/>
    <w:rsid w:val="007915C9"/>
    <w:rsid w:val="007915F8"/>
    <w:rsid w:val="00791665"/>
    <w:rsid w:val="00791A37"/>
    <w:rsid w:val="00791AA2"/>
    <w:rsid w:val="00791B11"/>
    <w:rsid w:val="00791C5C"/>
    <w:rsid w:val="00791DAF"/>
    <w:rsid w:val="007922BB"/>
    <w:rsid w:val="0079268C"/>
    <w:rsid w:val="007926F4"/>
    <w:rsid w:val="00792968"/>
    <w:rsid w:val="00792D12"/>
    <w:rsid w:val="00792E35"/>
    <w:rsid w:val="007930BA"/>
    <w:rsid w:val="007931D5"/>
    <w:rsid w:val="00793293"/>
    <w:rsid w:val="007932DB"/>
    <w:rsid w:val="00793372"/>
    <w:rsid w:val="007936C6"/>
    <w:rsid w:val="0079398D"/>
    <w:rsid w:val="00793C3C"/>
    <w:rsid w:val="00793C3E"/>
    <w:rsid w:val="00793CFC"/>
    <w:rsid w:val="00793E7A"/>
    <w:rsid w:val="00793EC4"/>
    <w:rsid w:val="00793FE2"/>
    <w:rsid w:val="00794025"/>
    <w:rsid w:val="0079415A"/>
    <w:rsid w:val="007942B5"/>
    <w:rsid w:val="007943A4"/>
    <w:rsid w:val="0079444A"/>
    <w:rsid w:val="007944C3"/>
    <w:rsid w:val="007945A5"/>
    <w:rsid w:val="0079465A"/>
    <w:rsid w:val="007947D8"/>
    <w:rsid w:val="0079493C"/>
    <w:rsid w:val="00794B3C"/>
    <w:rsid w:val="00794D65"/>
    <w:rsid w:val="00794DF6"/>
    <w:rsid w:val="00794F13"/>
    <w:rsid w:val="007950BF"/>
    <w:rsid w:val="0079522A"/>
    <w:rsid w:val="007952A3"/>
    <w:rsid w:val="0079533E"/>
    <w:rsid w:val="00795485"/>
    <w:rsid w:val="00795624"/>
    <w:rsid w:val="00795A91"/>
    <w:rsid w:val="00796042"/>
    <w:rsid w:val="007961CF"/>
    <w:rsid w:val="0079624F"/>
    <w:rsid w:val="007963D2"/>
    <w:rsid w:val="0079658A"/>
    <w:rsid w:val="00796898"/>
    <w:rsid w:val="00796939"/>
    <w:rsid w:val="007969A2"/>
    <w:rsid w:val="00796FA5"/>
    <w:rsid w:val="00797063"/>
    <w:rsid w:val="007970E2"/>
    <w:rsid w:val="0079718D"/>
    <w:rsid w:val="007972A2"/>
    <w:rsid w:val="007973A7"/>
    <w:rsid w:val="007974ED"/>
    <w:rsid w:val="007975C8"/>
    <w:rsid w:val="00797A1B"/>
    <w:rsid w:val="00797AD6"/>
    <w:rsid w:val="00797B41"/>
    <w:rsid w:val="00797BE6"/>
    <w:rsid w:val="00797BEB"/>
    <w:rsid w:val="00797C29"/>
    <w:rsid w:val="00797C31"/>
    <w:rsid w:val="00797DB9"/>
    <w:rsid w:val="00797FEF"/>
    <w:rsid w:val="007A012E"/>
    <w:rsid w:val="007A029A"/>
    <w:rsid w:val="007A06DD"/>
    <w:rsid w:val="007A07C1"/>
    <w:rsid w:val="007A082E"/>
    <w:rsid w:val="007A0D82"/>
    <w:rsid w:val="007A0E97"/>
    <w:rsid w:val="007A10CF"/>
    <w:rsid w:val="007A1175"/>
    <w:rsid w:val="007A1238"/>
    <w:rsid w:val="007A130B"/>
    <w:rsid w:val="007A1330"/>
    <w:rsid w:val="007A1352"/>
    <w:rsid w:val="007A137F"/>
    <w:rsid w:val="007A140B"/>
    <w:rsid w:val="007A17B5"/>
    <w:rsid w:val="007A1A14"/>
    <w:rsid w:val="007A1A18"/>
    <w:rsid w:val="007A1B4D"/>
    <w:rsid w:val="007A1B54"/>
    <w:rsid w:val="007A1BC9"/>
    <w:rsid w:val="007A1DCE"/>
    <w:rsid w:val="007A1F9B"/>
    <w:rsid w:val="007A203B"/>
    <w:rsid w:val="007A20D2"/>
    <w:rsid w:val="007A22E1"/>
    <w:rsid w:val="007A22EB"/>
    <w:rsid w:val="007A275A"/>
    <w:rsid w:val="007A2818"/>
    <w:rsid w:val="007A29B6"/>
    <w:rsid w:val="007A2B6B"/>
    <w:rsid w:val="007A2E98"/>
    <w:rsid w:val="007A2FFC"/>
    <w:rsid w:val="007A305B"/>
    <w:rsid w:val="007A310A"/>
    <w:rsid w:val="007A333C"/>
    <w:rsid w:val="007A3341"/>
    <w:rsid w:val="007A33CC"/>
    <w:rsid w:val="007A368F"/>
    <w:rsid w:val="007A374A"/>
    <w:rsid w:val="007A3B11"/>
    <w:rsid w:val="007A3B62"/>
    <w:rsid w:val="007A3BA5"/>
    <w:rsid w:val="007A3C15"/>
    <w:rsid w:val="007A3D20"/>
    <w:rsid w:val="007A40ED"/>
    <w:rsid w:val="007A4107"/>
    <w:rsid w:val="007A431A"/>
    <w:rsid w:val="007A49F5"/>
    <w:rsid w:val="007A4A57"/>
    <w:rsid w:val="007A4B47"/>
    <w:rsid w:val="007A4B77"/>
    <w:rsid w:val="007A4BFD"/>
    <w:rsid w:val="007A4DDC"/>
    <w:rsid w:val="007A520E"/>
    <w:rsid w:val="007A5213"/>
    <w:rsid w:val="007A53C6"/>
    <w:rsid w:val="007A5623"/>
    <w:rsid w:val="007A5661"/>
    <w:rsid w:val="007A5666"/>
    <w:rsid w:val="007A5745"/>
    <w:rsid w:val="007A5798"/>
    <w:rsid w:val="007A58E6"/>
    <w:rsid w:val="007A5F54"/>
    <w:rsid w:val="007A60A1"/>
    <w:rsid w:val="007A61F5"/>
    <w:rsid w:val="007A623E"/>
    <w:rsid w:val="007A63B1"/>
    <w:rsid w:val="007A6410"/>
    <w:rsid w:val="007A66B9"/>
    <w:rsid w:val="007A6A55"/>
    <w:rsid w:val="007A6BC5"/>
    <w:rsid w:val="007A6CAF"/>
    <w:rsid w:val="007A6CBF"/>
    <w:rsid w:val="007A6D51"/>
    <w:rsid w:val="007A722F"/>
    <w:rsid w:val="007A7354"/>
    <w:rsid w:val="007A7452"/>
    <w:rsid w:val="007A7841"/>
    <w:rsid w:val="007A7980"/>
    <w:rsid w:val="007A7A79"/>
    <w:rsid w:val="007A7CA8"/>
    <w:rsid w:val="007A7D42"/>
    <w:rsid w:val="007B033C"/>
    <w:rsid w:val="007B0397"/>
    <w:rsid w:val="007B079A"/>
    <w:rsid w:val="007B09EE"/>
    <w:rsid w:val="007B0AA3"/>
    <w:rsid w:val="007B0D48"/>
    <w:rsid w:val="007B1077"/>
    <w:rsid w:val="007B1152"/>
    <w:rsid w:val="007B1299"/>
    <w:rsid w:val="007B1514"/>
    <w:rsid w:val="007B1693"/>
    <w:rsid w:val="007B16C0"/>
    <w:rsid w:val="007B196E"/>
    <w:rsid w:val="007B1973"/>
    <w:rsid w:val="007B2216"/>
    <w:rsid w:val="007B2331"/>
    <w:rsid w:val="007B2412"/>
    <w:rsid w:val="007B269D"/>
    <w:rsid w:val="007B270F"/>
    <w:rsid w:val="007B2878"/>
    <w:rsid w:val="007B2997"/>
    <w:rsid w:val="007B29C9"/>
    <w:rsid w:val="007B2C7A"/>
    <w:rsid w:val="007B2D44"/>
    <w:rsid w:val="007B2E90"/>
    <w:rsid w:val="007B30C1"/>
    <w:rsid w:val="007B31A1"/>
    <w:rsid w:val="007B3234"/>
    <w:rsid w:val="007B3246"/>
    <w:rsid w:val="007B326B"/>
    <w:rsid w:val="007B335D"/>
    <w:rsid w:val="007B388A"/>
    <w:rsid w:val="007B38C8"/>
    <w:rsid w:val="007B39AF"/>
    <w:rsid w:val="007B3A65"/>
    <w:rsid w:val="007B3BD7"/>
    <w:rsid w:val="007B3E85"/>
    <w:rsid w:val="007B3FBF"/>
    <w:rsid w:val="007B4148"/>
    <w:rsid w:val="007B4254"/>
    <w:rsid w:val="007B428D"/>
    <w:rsid w:val="007B44BC"/>
    <w:rsid w:val="007B4603"/>
    <w:rsid w:val="007B481D"/>
    <w:rsid w:val="007B4846"/>
    <w:rsid w:val="007B4848"/>
    <w:rsid w:val="007B49D0"/>
    <w:rsid w:val="007B4A6A"/>
    <w:rsid w:val="007B4A86"/>
    <w:rsid w:val="007B4B8D"/>
    <w:rsid w:val="007B5001"/>
    <w:rsid w:val="007B5CDB"/>
    <w:rsid w:val="007B5D75"/>
    <w:rsid w:val="007B5F41"/>
    <w:rsid w:val="007B5FF1"/>
    <w:rsid w:val="007B6258"/>
    <w:rsid w:val="007B6314"/>
    <w:rsid w:val="007B6387"/>
    <w:rsid w:val="007B64FE"/>
    <w:rsid w:val="007B6673"/>
    <w:rsid w:val="007B676E"/>
    <w:rsid w:val="007B67D7"/>
    <w:rsid w:val="007B695B"/>
    <w:rsid w:val="007B6B40"/>
    <w:rsid w:val="007B6BC1"/>
    <w:rsid w:val="007B712A"/>
    <w:rsid w:val="007B72D7"/>
    <w:rsid w:val="007B73AF"/>
    <w:rsid w:val="007B74F5"/>
    <w:rsid w:val="007B7764"/>
    <w:rsid w:val="007B7797"/>
    <w:rsid w:val="007B77EF"/>
    <w:rsid w:val="007B781F"/>
    <w:rsid w:val="007B7888"/>
    <w:rsid w:val="007B7BD5"/>
    <w:rsid w:val="007B7C70"/>
    <w:rsid w:val="007B7CF9"/>
    <w:rsid w:val="007C00AE"/>
    <w:rsid w:val="007C05F1"/>
    <w:rsid w:val="007C0876"/>
    <w:rsid w:val="007C089C"/>
    <w:rsid w:val="007C0909"/>
    <w:rsid w:val="007C09A2"/>
    <w:rsid w:val="007C0BCB"/>
    <w:rsid w:val="007C0E08"/>
    <w:rsid w:val="007C0F76"/>
    <w:rsid w:val="007C0FEE"/>
    <w:rsid w:val="007C121E"/>
    <w:rsid w:val="007C1410"/>
    <w:rsid w:val="007C145B"/>
    <w:rsid w:val="007C152C"/>
    <w:rsid w:val="007C15D1"/>
    <w:rsid w:val="007C1724"/>
    <w:rsid w:val="007C1A37"/>
    <w:rsid w:val="007C1E7B"/>
    <w:rsid w:val="007C1FBE"/>
    <w:rsid w:val="007C213A"/>
    <w:rsid w:val="007C2342"/>
    <w:rsid w:val="007C2418"/>
    <w:rsid w:val="007C2420"/>
    <w:rsid w:val="007C27CA"/>
    <w:rsid w:val="007C2946"/>
    <w:rsid w:val="007C2AFD"/>
    <w:rsid w:val="007C2C85"/>
    <w:rsid w:val="007C2D20"/>
    <w:rsid w:val="007C2E5E"/>
    <w:rsid w:val="007C3270"/>
    <w:rsid w:val="007C338F"/>
    <w:rsid w:val="007C34D0"/>
    <w:rsid w:val="007C35A7"/>
    <w:rsid w:val="007C3FD5"/>
    <w:rsid w:val="007C4003"/>
    <w:rsid w:val="007C40CD"/>
    <w:rsid w:val="007C412B"/>
    <w:rsid w:val="007C41A9"/>
    <w:rsid w:val="007C4208"/>
    <w:rsid w:val="007C4445"/>
    <w:rsid w:val="007C4839"/>
    <w:rsid w:val="007C4A7C"/>
    <w:rsid w:val="007C4C62"/>
    <w:rsid w:val="007C4E79"/>
    <w:rsid w:val="007C536A"/>
    <w:rsid w:val="007C56FF"/>
    <w:rsid w:val="007C57CE"/>
    <w:rsid w:val="007C57E0"/>
    <w:rsid w:val="007C59A9"/>
    <w:rsid w:val="007C5A3E"/>
    <w:rsid w:val="007C5AA6"/>
    <w:rsid w:val="007C5B0E"/>
    <w:rsid w:val="007C5FA1"/>
    <w:rsid w:val="007C6124"/>
    <w:rsid w:val="007C65E8"/>
    <w:rsid w:val="007C6891"/>
    <w:rsid w:val="007C6956"/>
    <w:rsid w:val="007C6995"/>
    <w:rsid w:val="007C6B3C"/>
    <w:rsid w:val="007C6B5B"/>
    <w:rsid w:val="007C6C0F"/>
    <w:rsid w:val="007C6EB9"/>
    <w:rsid w:val="007C7770"/>
    <w:rsid w:val="007C7909"/>
    <w:rsid w:val="007C7C08"/>
    <w:rsid w:val="007C7C91"/>
    <w:rsid w:val="007C7DA5"/>
    <w:rsid w:val="007C7F9F"/>
    <w:rsid w:val="007C7FF8"/>
    <w:rsid w:val="007D0042"/>
    <w:rsid w:val="007D0106"/>
    <w:rsid w:val="007D01F5"/>
    <w:rsid w:val="007D0387"/>
    <w:rsid w:val="007D03CC"/>
    <w:rsid w:val="007D0A93"/>
    <w:rsid w:val="007D0AF2"/>
    <w:rsid w:val="007D0B0D"/>
    <w:rsid w:val="007D0CFA"/>
    <w:rsid w:val="007D0FAF"/>
    <w:rsid w:val="007D101A"/>
    <w:rsid w:val="007D1079"/>
    <w:rsid w:val="007D109E"/>
    <w:rsid w:val="007D112B"/>
    <w:rsid w:val="007D13D5"/>
    <w:rsid w:val="007D18E1"/>
    <w:rsid w:val="007D1A96"/>
    <w:rsid w:val="007D1FD3"/>
    <w:rsid w:val="007D1FEC"/>
    <w:rsid w:val="007D200D"/>
    <w:rsid w:val="007D2496"/>
    <w:rsid w:val="007D27C5"/>
    <w:rsid w:val="007D2843"/>
    <w:rsid w:val="007D2AAD"/>
    <w:rsid w:val="007D2AE0"/>
    <w:rsid w:val="007D2BC7"/>
    <w:rsid w:val="007D2C78"/>
    <w:rsid w:val="007D2C7A"/>
    <w:rsid w:val="007D308E"/>
    <w:rsid w:val="007D33AB"/>
    <w:rsid w:val="007D3408"/>
    <w:rsid w:val="007D354D"/>
    <w:rsid w:val="007D3626"/>
    <w:rsid w:val="007D367E"/>
    <w:rsid w:val="007D36CF"/>
    <w:rsid w:val="007D37C3"/>
    <w:rsid w:val="007D380C"/>
    <w:rsid w:val="007D3817"/>
    <w:rsid w:val="007D38F6"/>
    <w:rsid w:val="007D3A12"/>
    <w:rsid w:val="007D3AC6"/>
    <w:rsid w:val="007D3B09"/>
    <w:rsid w:val="007D3C86"/>
    <w:rsid w:val="007D3DD4"/>
    <w:rsid w:val="007D3F5F"/>
    <w:rsid w:val="007D411E"/>
    <w:rsid w:val="007D4269"/>
    <w:rsid w:val="007D4399"/>
    <w:rsid w:val="007D4439"/>
    <w:rsid w:val="007D450C"/>
    <w:rsid w:val="007D4568"/>
    <w:rsid w:val="007D4B09"/>
    <w:rsid w:val="007D4B2E"/>
    <w:rsid w:val="007D4BCC"/>
    <w:rsid w:val="007D4FED"/>
    <w:rsid w:val="007D50D8"/>
    <w:rsid w:val="007D51B2"/>
    <w:rsid w:val="007D56B6"/>
    <w:rsid w:val="007D56BD"/>
    <w:rsid w:val="007D5769"/>
    <w:rsid w:val="007D57DF"/>
    <w:rsid w:val="007D5B86"/>
    <w:rsid w:val="007D5BA9"/>
    <w:rsid w:val="007D5DD4"/>
    <w:rsid w:val="007D6212"/>
    <w:rsid w:val="007D628D"/>
    <w:rsid w:val="007D6750"/>
    <w:rsid w:val="007D680A"/>
    <w:rsid w:val="007D6A39"/>
    <w:rsid w:val="007D6B0A"/>
    <w:rsid w:val="007D6C20"/>
    <w:rsid w:val="007D6CCD"/>
    <w:rsid w:val="007D6D71"/>
    <w:rsid w:val="007D6FA4"/>
    <w:rsid w:val="007D7236"/>
    <w:rsid w:val="007D77DD"/>
    <w:rsid w:val="007D79C3"/>
    <w:rsid w:val="007D7AA4"/>
    <w:rsid w:val="007D7BC5"/>
    <w:rsid w:val="007D7D34"/>
    <w:rsid w:val="007D7F15"/>
    <w:rsid w:val="007D7FDB"/>
    <w:rsid w:val="007E00CC"/>
    <w:rsid w:val="007E0152"/>
    <w:rsid w:val="007E022F"/>
    <w:rsid w:val="007E0283"/>
    <w:rsid w:val="007E0331"/>
    <w:rsid w:val="007E0668"/>
    <w:rsid w:val="007E0A1A"/>
    <w:rsid w:val="007E0A68"/>
    <w:rsid w:val="007E0B12"/>
    <w:rsid w:val="007E0D0B"/>
    <w:rsid w:val="007E0DC0"/>
    <w:rsid w:val="007E1131"/>
    <w:rsid w:val="007E11A3"/>
    <w:rsid w:val="007E11F8"/>
    <w:rsid w:val="007E14C2"/>
    <w:rsid w:val="007E188C"/>
    <w:rsid w:val="007E18BF"/>
    <w:rsid w:val="007E1959"/>
    <w:rsid w:val="007E1988"/>
    <w:rsid w:val="007E19E0"/>
    <w:rsid w:val="007E1D7E"/>
    <w:rsid w:val="007E1DA3"/>
    <w:rsid w:val="007E1FC3"/>
    <w:rsid w:val="007E2026"/>
    <w:rsid w:val="007E21EF"/>
    <w:rsid w:val="007E2259"/>
    <w:rsid w:val="007E2979"/>
    <w:rsid w:val="007E2AB2"/>
    <w:rsid w:val="007E2B6D"/>
    <w:rsid w:val="007E2F2E"/>
    <w:rsid w:val="007E2FC8"/>
    <w:rsid w:val="007E311B"/>
    <w:rsid w:val="007E3158"/>
    <w:rsid w:val="007E34F1"/>
    <w:rsid w:val="007E358F"/>
    <w:rsid w:val="007E35F4"/>
    <w:rsid w:val="007E3616"/>
    <w:rsid w:val="007E3730"/>
    <w:rsid w:val="007E3E6F"/>
    <w:rsid w:val="007E435C"/>
    <w:rsid w:val="007E4423"/>
    <w:rsid w:val="007E4709"/>
    <w:rsid w:val="007E47E2"/>
    <w:rsid w:val="007E4800"/>
    <w:rsid w:val="007E49C9"/>
    <w:rsid w:val="007E4C15"/>
    <w:rsid w:val="007E4D11"/>
    <w:rsid w:val="007E5226"/>
    <w:rsid w:val="007E541B"/>
    <w:rsid w:val="007E576A"/>
    <w:rsid w:val="007E5C6D"/>
    <w:rsid w:val="007E5FB2"/>
    <w:rsid w:val="007E61DD"/>
    <w:rsid w:val="007E62AC"/>
    <w:rsid w:val="007E6348"/>
    <w:rsid w:val="007E64C5"/>
    <w:rsid w:val="007E64C8"/>
    <w:rsid w:val="007E6633"/>
    <w:rsid w:val="007E6A1F"/>
    <w:rsid w:val="007E6A51"/>
    <w:rsid w:val="007E6BFA"/>
    <w:rsid w:val="007E6F93"/>
    <w:rsid w:val="007E72B5"/>
    <w:rsid w:val="007E752E"/>
    <w:rsid w:val="007E780C"/>
    <w:rsid w:val="007E7952"/>
    <w:rsid w:val="007E7A05"/>
    <w:rsid w:val="007E7A4A"/>
    <w:rsid w:val="007E7C3C"/>
    <w:rsid w:val="007E7C9B"/>
    <w:rsid w:val="007E7E8D"/>
    <w:rsid w:val="007E7ED3"/>
    <w:rsid w:val="007F026F"/>
    <w:rsid w:val="007F06A7"/>
    <w:rsid w:val="007F073A"/>
    <w:rsid w:val="007F09C5"/>
    <w:rsid w:val="007F09F4"/>
    <w:rsid w:val="007F0B84"/>
    <w:rsid w:val="007F0C8F"/>
    <w:rsid w:val="007F0CDD"/>
    <w:rsid w:val="007F0D50"/>
    <w:rsid w:val="007F0DC1"/>
    <w:rsid w:val="007F0DD0"/>
    <w:rsid w:val="007F0DFB"/>
    <w:rsid w:val="007F1460"/>
    <w:rsid w:val="007F1551"/>
    <w:rsid w:val="007F15B0"/>
    <w:rsid w:val="007F1738"/>
    <w:rsid w:val="007F181F"/>
    <w:rsid w:val="007F1944"/>
    <w:rsid w:val="007F1B72"/>
    <w:rsid w:val="007F1DBB"/>
    <w:rsid w:val="007F1FB7"/>
    <w:rsid w:val="007F2509"/>
    <w:rsid w:val="007F2514"/>
    <w:rsid w:val="007F2A3F"/>
    <w:rsid w:val="007F2B8F"/>
    <w:rsid w:val="007F2BB8"/>
    <w:rsid w:val="007F2FF8"/>
    <w:rsid w:val="007F319B"/>
    <w:rsid w:val="007F3507"/>
    <w:rsid w:val="007F3615"/>
    <w:rsid w:val="007F3723"/>
    <w:rsid w:val="007F3C58"/>
    <w:rsid w:val="007F3DAB"/>
    <w:rsid w:val="007F42BB"/>
    <w:rsid w:val="007F449E"/>
    <w:rsid w:val="007F45AA"/>
    <w:rsid w:val="007F46D8"/>
    <w:rsid w:val="007F46E3"/>
    <w:rsid w:val="007F4B00"/>
    <w:rsid w:val="007F4C5A"/>
    <w:rsid w:val="007F4DB2"/>
    <w:rsid w:val="007F4DBE"/>
    <w:rsid w:val="007F4F9C"/>
    <w:rsid w:val="007F51AF"/>
    <w:rsid w:val="007F51FF"/>
    <w:rsid w:val="007F55C3"/>
    <w:rsid w:val="007F568D"/>
    <w:rsid w:val="007F5789"/>
    <w:rsid w:val="007F58D3"/>
    <w:rsid w:val="007F5CD3"/>
    <w:rsid w:val="007F5CFA"/>
    <w:rsid w:val="007F5D07"/>
    <w:rsid w:val="007F5EA8"/>
    <w:rsid w:val="007F5F38"/>
    <w:rsid w:val="007F605D"/>
    <w:rsid w:val="007F633D"/>
    <w:rsid w:val="007F6365"/>
    <w:rsid w:val="007F63D7"/>
    <w:rsid w:val="007F6439"/>
    <w:rsid w:val="007F6733"/>
    <w:rsid w:val="007F6858"/>
    <w:rsid w:val="007F6A20"/>
    <w:rsid w:val="007F6B56"/>
    <w:rsid w:val="007F6DF3"/>
    <w:rsid w:val="007F6EBB"/>
    <w:rsid w:val="007F706E"/>
    <w:rsid w:val="007F739B"/>
    <w:rsid w:val="007F7413"/>
    <w:rsid w:val="007F74E4"/>
    <w:rsid w:val="007F75D4"/>
    <w:rsid w:val="007F78AF"/>
    <w:rsid w:val="007F7E7F"/>
    <w:rsid w:val="007F7EF5"/>
    <w:rsid w:val="007F7F26"/>
    <w:rsid w:val="007F7FA1"/>
    <w:rsid w:val="00800025"/>
    <w:rsid w:val="00800049"/>
    <w:rsid w:val="00800070"/>
    <w:rsid w:val="008001AE"/>
    <w:rsid w:val="0080026A"/>
    <w:rsid w:val="00800496"/>
    <w:rsid w:val="0080057A"/>
    <w:rsid w:val="00800892"/>
    <w:rsid w:val="008009DF"/>
    <w:rsid w:val="00800F68"/>
    <w:rsid w:val="0080118E"/>
    <w:rsid w:val="00801856"/>
    <w:rsid w:val="00801916"/>
    <w:rsid w:val="00801B50"/>
    <w:rsid w:val="00801F90"/>
    <w:rsid w:val="008024A1"/>
    <w:rsid w:val="008029B4"/>
    <w:rsid w:val="00802B34"/>
    <w:rsid w:val="00802B9D"/>
    <w:rsid w:val="00802BFB"/>
    <w:rsid w:val="00802D59"/>
    <w:rsid w:val="00802E0E"/>
    <w:rsid w:val="008031E1"/>
    <w:rsid w:val="0080363E"/>
    <w:rsid w:val="00803755"/>
    <w:rsid w:val="00803B91"/>
    <w:rsid w:val="00803C1A"/>
    <w:rsid w:val="00803F0B"/>
    <w:rsid w:val="008043B1"/>
    <w:rsid w:val="008043CC"/>
    <w:rsid w:val="0080449B"/>
    <w:rsid w:val="0080453D"/>
    <w:rsid w:val="0080459A"/>
    <w:rsid w:val="00804634"/>
    <w:rsid w:val="0080474C"/>
    <w:rsid w:val="00804AD4"/>
    <w:rsid w:val="0080522B"/>
    <w:rsid w:val="00805456"/>
    <w:rsid w:val="008054DD"/>
    <w:rsid w:val="00805684"/>
    <w:rsid w:val="00805707"/>
    <w:rsid w:val="00805754"/>
    <w:rsid w:val="008059DB"/>
    <w:rsid w:val="00805CD7"/>
    <w:rsid w:val="00805F83"/>
    <w:rsid w:val="00806207"/>
    <w:rsid w:val="00806629"/>
    <w:rsid w:val="0080662A"/>
    <w:rsid w:val="0080682F"/>
    <w:rsid w:val="0080696B"/>
    <w:rsid w:val="00806DB4"/>
    <w:rsid w:val="00806DF5"/>
    <w:rsid w:val="00806EE2"/>
    <w:rsid w:val="00806F6C"/>
    <w:rsid w:val="008070D7"/>
    <w:rsid w:val="0080710E"/>
    <w:rsid w:val="00807245"/>
    <w:rsid w:val="0080764D"/>
    <w:rsid w:val="008078D2"/>
    <w:rsid w:val="00807ADD"/>
    <w:rsid w:val="00807CA0"/>
    <w:rsid w:val="00807E49"/>
    <w:rsid w:val="00807F2E"/>
    <w:rsid w:val="00810077"/>
    <w:rsid w:val="00810131"/>
    <w:rsid w:val="00810190"/>
    <w:rsid w:val="00810264"/>
    <w:rsid w:val="00810396"/>
    <w:rsid w:val="008104D6"/>
    <w:rsid w:val="00810900"/>
    <w:rsid w:val="0081099C"/>
    <w:rsid w:val="008109C3"/>
    <w:rsid w:val="00810A38"/>
    <w:rsid w:val="00810A67"/>
    <w:rsid w:val="00810AEB"/>
    <w:rsid w:val="00810F5F"/>
    <w:rsid w:val="00811289"/>
    <w:rsid w:val="00811513"/>
    <w:rsid w:val="00811805"/>
    <w:rsid w:val="00811839"/>
    <w:rsid w:val="0081188D"/>
    <w:rsid w:val="00811B9B"/>
    <w:rsid w:val="00811C05"/>
    <w:rsid w:val="00811C53"/>
    <w:rsid w:val="00811DA4"/>
    <w:rsid w:val="00811F88"/>
    <w:rsid w:val="00812104"/>
    <w:rsid w:val="008122DF"/>
    <w:rsid w:val="0081230B"/>
    <w:rsid w:val="00812934"/>
    <w:rsid w:val="00812A22"/>
    <w:rsid w:val="00812B36"/>
    <w:rsid w:val="00812C8B"/>
    <w:rsid w:val="00812CB7"/>
    <w:rsid w:val="00812F86"/>
    <w:rsid w:val="00813022"/>
    <w:rsid w:val="00813394"/>
    <w:rsid w:val="00813608"/>
    <w:rsid w:val="008138D3"/>
    <w:rsid w:val="00813906"/>
    <w:rsid w:val="00813A0D"/>
    <w:rsid w:val="00813A25"/>
    <w:rsid w:val="00813B56"/>
    <w:rsid w:val="00813C85"/>
    <w:rsid w:val="00813CA0"/>
    <w:rsid w:val="00813CBB"/>
    <w:rsid w:val="00813D79"/>
    <w:rsid w:val="00813E4E"/>
    <w:rsid w:val="00813F60"/>
    <w:rsid w:val="00813FB3"/>
    <w:rsid w:val="00814179"/>
    <w:rsid w:val="00814209"/>
    <w:rsid w:val="00814229"/>
    <w:rsid w:val="00814297"/>
    <w:rsid w:val="00814408"/>
    <w:rsid w:val="00814519"/>
    <w:rsid w:val="00814572"/>
    <w:rsid w:val="00814648"/>
    <w:rsid w:val="008147BA"/>
    <w:rsid w:val="0081487A"/>
    <w:rsid w:val="00814881"/>
    <w:rsid w:val="00814AB9"/>
    <w:rsid w:val="00814BEE"/>
    <w:rsid w:val="00814EEE"/>
    <w:rsid w:val="00815252"/>
    <w:rsid w:val="008152F6"/>
    <w:rsid w:val="0081534E"/>
    <w:rsid w:val="00815370"/>
    <w:rsid w:val="008156B0"/>
    <w:rsid w:val="008156B7"/>
    <w:rsid w:val="0081589C"/>
    <w:rsid w:val="008159DF"/>
    <w:rsid w:val="00815B7E"/>
    <w:rsid w:val="00815B93"/>
    <w:rsid w:val="00815E73"/>
    <w:rsid w:val="00815FCC"/>
    <w:rsid w:val="00816434"/>
    <w:rsid w:val="0081656E"/>
    <w:rsid w:val="008166A8"/>
    <w:rsid w:val="008168A0"/>
    <w:rsid w:val="008168B8"/>
    <w:rsid w:val="00816A91"/>
    <w:rsid w:val="00816C4B"/>
    <w:rsid w:val="00816E6D"/>
    <w:rsid w:val="00816EDF"/>
    <w:rsid w:val="00816F5E"/>
    <w:rsid w:val="008170AB"/>
    <w:rsid w:val="008171EB"/>
    <w:rsid w:val="00817401"/>
    <w:rsid w:val="00817774"/>
    <w:rsid w:val="0081785E"/>
    <w:rsid w:val="00817907"/>
    <w:rsid w:val="00817AF3"/>
    <w:rsid w:val="00817E6B"/>
    <w:rsid w:val="00820007"/>
    <w:rsid w:val="00820134"/>
    <w:rsid w:val="0082031D"/>
    <w:rsid w:val="0082036B"/>
    <w:rsid w:val="0082040F"/>
    <w:rsid w:val="008204E7"/>
    <w:rsid w:val="00820505"/>
    <w:rsid w:val="0082059D"/>
    <w:rsid w:val="00820636"/>
    <w:rsid w:val="00820A65"/>
    <w:rsid w:val="00820D10"/>
    <w:rsid w:val="00820D5B"/>
    <w:rsid w:val="00820D80"/>
    <w:rsid w:val="00820FE7"/>
    <w:rsid w:val="0082104C"/>
    <w:rsid w:val="008212F0"/>
    <w:rsid w:val="008214A2"/>
    <w:rsid w:val="00821694"/>
    <w:rsid w:val="0082171A"/>
    <w:rsid w:val="008217D5"/>
    <w:rsid w:val="008218EA"/>
    <w:rsid w:val="00821BAB"/>
    <w:rsid w:val="00821C44"/>
    <w:rsid w:val="00821E83"/>
    <w:rsid w:val="00821F97"/>
    <w:rsid w:val="008221D5"/>
    <w:rsid w:val="00822594"/>
    <w:rsid w:val="008227F1"/>
    <w:rsid w:val="00822B06"/>
    <w:rsid w:val="00822B90"/>
    <w:rsid w:val="00822E7F"/>
    <w:rsid w:val="00822F28"/>
    <w:rsid w:val="00823098"/>
    <w:rsid w:val="008232D5"/>
    <w:rsid w:val="0082341A"/>
    <w:rsid w:val="00823785"/>
    <w:rsid w:val="00823889"/>
    <w:rsid w:val="00823CC5"/>
    <w:rsid w:val="00824079"/>
    <w:rsid w:val="00824142"/>
    <w:rsid w:val="008241D7"/>
    <w:rsid w:val="0082445A"/>
    <w:rsid w:val="0082471B"/>
    <w:rsid w:val="008247E8"/>
    <w:rsid w:val="008248D8"/>
    <w:rsid w:val="00824BD5"/>
    <w:rsid w:val="0082518A"/>
    <w:rsid w:val="00825367"/>
    <w:rsid w:val="0082549E"/>
    <w:rsid w:val="008254B1"/>
    <w:rsid w:val="008255A4"/>
    <w:rsid w:val="00825686"/>
    <w:rsid w:val="0082584E"/>
    <w:rsid w:val="00825B7D"/>
    <w:rsid w:val="00825CD2"/>
    <w:rsid w:val="00825CE5"/>
    <w:rsid w:val="00825D1D"/>
    <w:rsid w:val="00825EF7"/>
    <w:rsid w:val="008262A6"/>
    <w:rsid w:val="0082630F"/>
    <w:rsid w:val="0082642B"/>
    <w:rsid w:val="0082665A"/>
    <w:rsid w:val="00826771"/>
    <w:rsid w:val="00826816"/>
    <w:rsid w:val="00826883"/>
    <w:rsid w:val="00826B55"/>
    <w:rsid w:val="00826C3A"/>
    <w:rsid w:val="00826CF5"/>
    <w:rsid w:val="00826F5F"/>
    <w:rsid w:val="00827291"/>
    <w:rsid w:val="008274AC"/>
    <w:rsid w:val="00827584"/>
    <w:rsid w:val="0082761A"/>
    <w:rsid w:val="008276D8"/>
    <w:rsid w:val="00827BAF"/>
    <w:rsid w:val="00827DE2"/>
    <w:rsid w:val="00827F41"/>
    <w:rsid w:val="008300A4"/>
    <w:rsid w:val="00830405"/>
    <w:rsid w:val="008304EE"/>
    <w:rsid w:val="00830795"/>
    <w:rsid w:val="008309AD"/>
    <w:rsid w:val="00830A8E"/>
    <w:rsid w:val="00830ABF"/>
    <w:rsid w:val="00830BE4"/>
    <w:rsid w:val="00830D1C"/>
    <w:rsid w:val="00830DFF"/>
    <w:rsid w:val="00830F41"/>
    <w:rsid w:val="00831270"/>
    <w:rsid w:val="008314DB"/>
    <w:rsid w:val="00831514"/>
    <w:rsid w:val="00831618"/>
    <w:rsid w:val="00831684"/>
    <w:rsid w:val="0083168A"/>
    <w:rsid w:val="00831778"/>
    <w:rsid w:val="008317B6"/>
    <w:rsid w:val="0083183F"/>
    <w:rsid w:val="00831C93"/>
    <w:rsid w:val="00831DC6"/>
    <w:rsid w:val="00831E22"/>
    <w:rsid w:val="00831F59"/>
    <w:rsid w:val="00831F65"/>
    <w:rsid w:val="008321C6"/>
    <w:rsid w:val="008321E7"/>
    <w:rsid w:val="0083244B"/>
    <w:rsid w:val="008326D2"/>
    <w:rsid w:val="008327A2"/>
    <w:rsid w:val="008329C8"/>
    <w:rsid w:val="00832DA8"/>
    <w:rsid w:val="00833060"/>
    <w:rsid w:val="0083365C"/>
    <w:rsid w:val="00833AE8"/>
    <w:rsid w:val="00833C38"/>
    <w:rsid w:val="00833E8B"/>
    <w:rsid w:val="00833EA9"/>
    <w:rsid w:val="008340AF"/>
    <w:rsid w:val="00834205"/>
    <w:rsid w:val="0083461B"/>
    <w:rsid w:val="008349E8"/>
    <w:rsid w:val="00834B03"/>
    <w:rsid w:val="00834BE2"/>
    <w:rsid w:val="00834ECC"/>
    <w:rsid w:val="0083532F"/>
    <w:rsid w:val="008353EE"/>
    <w:rsid w:val="008354C0"/>
    <w:rsid w:val="008356FC"/>
    <w:rsid w:val="00835731"/>
    <w:rsid w:val="00835ACB"/>
    <w:rsid w:val="008360A9"/>
    <w:rsid w:val="008360DA"/>
    <w:rsid w:val="00836142"/>
    <w:rsid w:val="00836278"/>
    <w:rsid w:val="00836316"/>
    <w:rsid w:val="0083660D"/>
    <w:rsid w:val="0083671C"/>
    <w:rsid w:val="0083679C"/>
    <w:rsid w:val="00836947"/>
    <w:rsid w:val="00836D23"/>
    <w:rsid w:val="00836D2F"/>
    <w:rsid w:val="00836D51"/>
    <w:rsid w:val="00836D7F"/>
    <w:rsid w:val="00836DE7"/>
    <w:rsid w:val="008370FA"/>
    <w:rsid w:val="008370FB"/>
    <w:rsid w:val="00837120"/>
    <w:rsid w:val="0083729A"/>
    <w:rsid w:val="008374AB"/>
    <w:rsid w:val="008375A7"/>
    <w:rsid w:val="00837935"/>
    <w:rsid w:val="00837FAC"/>
    <w:rsid w:val="008400A9"/>
    <w:rsid w:val="0084012F"/>
    <w:rsid w:val="00840518"/>
    <w:rsid w:val="00840541"/>
    <w:rsid w:val="0084054E"/>
    <w:rsid w:val="008405C3"/>
    <w:rsid w:val="008406C4"/>
    <w:rsid w:val="008409AF"/>
    <w:rsid w:val="00840B43"/>
    <w:rsid w:val="00840C37"/>
    <w:rsid w:val="008410F3"/>
    <w:rsid w:val="008411C3"/>
    <w:rsid w:val="0084120C"/>
    <w:rsid w:val="0084133B"/>
    <w:rsid w:val="008414C5"/>
    <w:rsid w:val="008414C9"/>
    <w:rsid w:val="00841514"/>
    <w:rsid w:val="00841AE3"/>
    <w:rsid w:val="00841AE8"/>
    <w:rsid w:val="00841B17"/>
    <w:rsid w:val="00841C26"/>
    <w:rsid w:val="00841C6E"/>
    <w:rsid w:val="00841DAB"/>
    <w:rsid w:val="00841E02"/>
    <w:rsid w:val="00841E89"/>
    <w:rsid w:val="00841EA6"/>
    <w:rsid w:val="00841FDA"/>
    <w:rsid w:val="00842151"/>
    <w:rsid w:val="00842164"/>
    <w:rsid w:val="0084217A"/>
    <w:rsid w:val="008423EC"/>
    <w:rsid w:val="008424FB"/>
    <w:rsid w:val="00842651"/>
    <w:rsid w:val="00842908"/>
    <w:rsid w:val="00842F56"/>
    <w:rsid w:val="00843314"/>
    <w:rsid w:val="008434D5"/>
    <w:rsid w:val="008435B0"/>
    <w:rsid w:val="00843724"/>
    <w:rsid w:val="00843B0C"/>
    <w:rsid w:val="00843B2B"/>
    <w:rsid w:val="00843C12"/>
    <w:rsid w:val="00843C45"/>
    <w:rsid w:val="00843E3C"/>
    <w:rsid w:val="00843ED1"/>
    <w:rsid w:val="00844019"/>
    <w:rsid w:val="0084406E"/>
    <w:rsid w:val="00844190"/>
    <w:rsid w:val="0084421F"/>
    <w:rsid w:val="00844243"/>
    <w:rsid w:val="00844528"/>
    <w:rsid w:val="0084452A"/>
    <w:rsid w:val="0084481D"/>
    <w:rsid w:val="0084483B"/>
    <w:rsid w:val="008448CC"/>
    <w:rsid w:val="008448D1"/>
    <w:rsid w:val="008448EF"/>
    <w:rsid w:val="00844C1E"/>
    <w:rsid w:val="00844C34"/>
    <w:rsid w:val="00844D09"/>
    <w:rsid w:val="00844D6D"/>
    <w:rsid w:val="00844DF8"/>
    <w:rsid w:val="00844E35"/>
    <w:rsid w:val="00845207"/>
    <w:rsid w:val="00845298"/>
    <w:rsid w:val="00845810"/>
    <w:rsid w:val="00845831"/>
    <w:rsid w:val="008458FB"/>
    <w:rsid w:val="00845A39"/>
    <w:rsid w:val="00846544"/>
    <w:rsid w:val="008465FF"/>
    <w:rsid w:val="00846706"/>
    <w:rsid w:val="00846A00"/>
    <w:rsid w:val="00846D8F"/>
    <w:rsid w:val="00846F17"/>
    <w:rsid w:val="008473F2"/>
    <w:rsid w:val="0084743F"/>
    <w:rsid w:val="008478C0"/>
    <w:rsid w:val="008479DB"/>
    <w:rsid w:val="00847BA9"/>
    <w:rsid w:val="00847EC4"/>
    <w:rsid w:val="00847F1A"/>
    <w:rsid w:val="00850008"/>
    <w:rsid w:val="0085078C"/>
    <w:rsid w:val="00850F56"/>
    <w:rsid w:val="00851236"/>
    <w:rsid w:val="008513E3"/>
    <w:rsid w:val="0085141C"/>
    <w:rsid w:val="0085156D"/>
    <w:rsid w:val="00851606"/>
    <w:rsid w:val="0085176F"/>
    <w:rsid w:val="00851779"/>
    <w:rsid w:val="00851801"/>
    <w:rsid w:val="00851818"/>
    <w:rsid w:val="00851A84"/>
    <w:rsid w:val="00851B00"/>
    <w:rsid w:val="00851B72"/>
    <w:rsid w:val="00851D23"/>
    <w:rsid w:val="00851F53"/>
    <w:rsid w:val="008521A5"/>
    <w:rsid w:val="00852211"/>
    <w:rsid w:val="0085228F"/>
    <w:rsid w:val="00852733"/>
    <w:rsid w:val="008527A5"/>
    <w:rsid w:val="008527EA"/>
    <w:rsid w:val="0085292C"/>
    <w:rsid w:val="00852A91"/>
    <w:rsid w:val="00852BF8"/>
    <w:rsid w:val="00852DCF"/>
    <w:rsid w:val="00852E6E"/>
    <w:rsid w:val="00852FE6"/>
    <w:rsid w:val="00853502"/>
    <w:rsid w:val="008539DE"/>
    <w:rsid w:val="00853AF2"/>
    <w:rsid w:val="00854131"/>
    <w:rsid w:val="008543CE"/>
    <w:rsid w:val="00854408"/>
    <w:rsid w:val="00854543"/>
    <w:rsid w:val="00854601"/>
    <w:rsid w:val="0085460D"/>
    <w:rsid w:val="0085463C"/>
    <w:rsid w:val="0085469B"/>
    <w:rsid w:val="0085476E"/>
    <w:rsid w:val="00854D84"/>
    <w:rsid w:val="00854EC3"/>
    <w:rsid w:val="00854EF1"/>
    <w:rsid w:val="00855338"/>
    <w:rsid w:val="00855459"/>
    <w:rsid w:val="008554A0"/>
    <w:rsid w:val="00855568"/>
    <w:rsid w:val="00855590"/>
    <w:rsid w:val="00855646"/>
    <w:rsid w:val="008559B0"/>
    <w:rsid w:val="00855A7A"/>
    <w:rsid w:val="00855B4A"/>
    <w:rsid w:val="00855B58"/>
    <w:rsid w:val="00855E91"/>
    <w:rsid w:val="0085604D"/>
    <w:rsid w:val="0085616E"/>
    <w:rsid w:val="00856279"/>
    <w:rsid w:val="008564BC"/>
    <w:rsid w:val="008565ED"/>
    <w:rsid w:val="00856638"/>
    <w:rsid w:val="008566A8"/>
    <w:rsid w:val="00856ABA"/>
    <w:rsid w:val="00856F53"/>
    <w:rsid w:val="00857320"/>
    <w:rsid w:val="0085746D"/>
    <w:rsid w:val="008575C1"/>
    <w:rsid w:val="00857662"/>
    <w:rsid w:val="00857710"/>
    <w:rsid w:val="00857C42"/>
    <w:rsid w:val="00857E86"/>
    <w:rsid w:val="00857EA9"/>
    <w:rsid w:val="008600E2"/>
    <w:rsid w:val="00860144"/>
    <w:rsid w:val="00860329"/>
    <w:rsid w:val="00860399"/>
    <w:rsid w:val="008603C6"/>
    <w:rsid w:val="00860453"/>
    <w:rsid w:val="0086049B"/>
    <w:rsid w:val="008605C7"/>
    <w:rsid w:val="0086065E"/>
    <w:rsid w:val="00860702"/>
    <w:rsid w:val="008607B8"/>
    <w:rsid w:val="008608C4"/>
    <w:rsid w:val="008608D5"/>
    <w:rsid w:val="008608E9"/>
    <w:rsid w:val="008609E6"/>
    <w:rsid w:val="00860A0E"/>
    <w:rsid w:val="00860E3B"/>
    <w:rsid w:val="00860F77"/>
    <w:rsid w:val="00861046"/>
    <w:rsid w:val="00861553"/>
    <w:rsid w:val="00861622"/>
    <w:rsid w:val="008616F4"/>
    <w:rsid w:val="008617A0"/>
    <w:rsid w:val="00861869"/>
    <w:rsid w:val="00861A01"/>
    <w:rsid w:val="00861A68"/>
    <w:rsid w:val="00861B36"/>
    <w:rsid w:val="00861D64"/>
    <w:rsid w:val="00861DD4"/>
    <w:rsid w:val="00861EB1"/>
    <w:rsid w:val="00861F83"/>
    <w:rsid w:val="00862062"/>
    <w:rsid w:val="00862161"/>
    <w:rsid w:val="008621D2"/>
    <w:rsid w:val="0086280C"/>
    <w:rsid w:val="00862840"/>
    <w:rsid w:val="00862A44"/>
    <w:rsid w:val="00862A79"/>
    <w:rsid w:val="00862C18"/>
    <w:rsid w:val="00862C5F"/>
    <w:rsid w:val="00862C86"/>
    <w:rsid w:val="00862DC6"/>
    <w:rsid w:val="00862FCE"/>
    <w:rsid w:val="00863224"/>
    <w:rsid w:val="00863362"/>
    <w:rsid w:val="00863489"/>
    <w:rsid w:val="0086370C"/>
    <w:rsid w:val="008637D4"/>
    <w:rsid w:val="00863BEC"/>
    <w:rsid w:val="00863C2B"/>
    <w:rsid w:val="00863C3C"/>
    <w:rsid w:val="0086408F"/>
    <w:rsid w:val="008640B2"/>
    <w:rsid w:val="00864130"/>
    <w:rsid w:val="008642AD"/>
    <w:rsid w:val="00864532"/>
    <w:rsid w:val="008647C5"/>
    <w:rsid w:val="00864964"/>
    <w:rsid w:val="00864B72"/>
    <w:rsid w:val="00864C42"/>
    <w:rsid w:val="00864F8C"/>
    <w:rsid w:val="00865351"/>
    <w:rsid w:val="0086551B"/>
    <w:rsid w:val="0086563F"/>
    <w:rsid w:val="0086590A"/>
    <w:rsid w:val="0086591A"/>
    <w:rsid w:val="0086596D"/>
    <w:rsid w:val="0086596E"/>
    <w:rsid w:val="00865990"/>
    <w:rsid w:val="00865AAA"/>
    <w:rsid w:val="00865DF8"/>
    <w:rsid w:val="00865F72"/>
    <w:rsid w:val="00866150"/>
    <w:rsid w:val="008664EA"/>
    <w:rsid w:val="008666C7"/>
    <w:rsid w:val="00866A49"/>
    <w:rsid w:val="00866B36"/>
    <w:rsid w:val="00866D40"/>
    <w:rsid w:val="00866D72"/>
    <w:rsid w:val="00866D9E"/>
    <w:rsid w:val="00866DCF"/>
    <w:rsid w:val="00866EEB"/>
    <w:rsid w:val="00866F52"/>
    <w:rsid w:val="00867157"/>
    <w:rsid w:val="008671C7"/>
    <w:rsid w:val="008672C0"/>
    <w:rsid w:val="00867423"/>
    <w:rsid w:val="00867533"/>
    <w:rsid w:val="008676CD"/>
    <w:rsid w:val="008678E9"/>
    <w:rsid w:val="0086795A"/>
    <w:rsid w:val="0086795D"/>
    <w:rsid w:val="00867A61"/>
    <w:rsid w:val="00867D96"/>
    <w:rsid w:val="00867EA3"/>
    <w:rsid w:val="00867F02"/>
    <w:rsid w:val="00870452"/>
    <w:rsid w:val="00870C4F"/>
    <w:rsid w:val="00870D30"/>
    <w:rsid w:val="00870E0B"/>
    <w:rsid w:val="0087116F"/>
    <w:rsid w:val="008713B2"/>
    <w:rsid w:val="00871806"/>
    <w:rsid w:val="0087183F"/>
    <w:rsid w:val="00871E60"/>
    <w:rsid w:val="00872012"/>
    <w:rsid w:val="008720F9"/>
    <w:rsid w:val="008721A7"/>
    <w:rsid w:val="00872220"/>
    <w:rsid w:val="008722B8"/>
    <w:rsid w:val="00872743"/>
    <w:rsid w:val="008727BC"/>
    <w:rsid w:val="008727F8"/>
    <w:rsid w:val="008728BD"/>
    <w:rsid w:val="0087293F"/>
    <w:rsid w:val="00872A61"/>
    <w:rsid w:val="00872A8E"/>
    <w:rsid w:val="00872A9B"/>
    <w:rsid w:val="00872B03"/>
    <w:rsid w:val="00872C8E"/>
    <w:rsid w:val="00873274"/>
    <w:rsid w:val="00873385"/>
    <w:rsid w:val="0087349B"/>
    <w:rsid w:val="00873C37"/>
    <w:rsid w:val="00874135"/>
    <w:rsid w:val="0087414D"/>
    <w:rsid w:val="0087419F"/>
    <w:rsid w:val="00874243"/>
    <w:rsid w:val="008743F1"/>
    <w:rsid w:val="008745AF"/>
    <w:rsid w:val="0087479C"/>
    <w:rsid w:val="00874859"/>
    <w:rsid w:val="00874963"/>
    <w:rsid w:val="00874A9E"/>
    <w:rsid w:val="00874DB0"/>
    <w:rsid w:val="00874E03"/>
    <w:rsid w:val="00875011"/>
    <w:rsid w:val="00875088"/>
    <w:rsid w:val="008750F3"/>
    <w:rsid w:val="00875130"/>
    <w:rsid w:val="00875229"/>
    <w:rsid w:val="00875876"/>
    <w:rsid w:val="008759CC"/>
    <w:rsid w:val="00875B2F"/>
    <w:rsid w:val="00875C42"/>
    <w:rsid w:val="00876121"/>
    <w:rsid w:val="00876215"/>
    <w:rsid w:val="008762EC"/>
    <w:rsid w:val="008763F5"/>
    <w:rsid w:val="00876466"/>
    <w:rsid w:val="008767CC"/>
    <w:rsid w:val="0087696B"/>
    <w:rsid w:val="00876AF9"/>
    <w:rsid w:val="00876B4E"/>
    <w:rsid w:val="00876C7D"/>
    <w:rsid w:val="00876DAF"/>
    <w:rsid w:val="00877223"/>
    <w:rsid w:val="0087727B"/>
    <w:rsid w:val="00877602"/>
    <w:rsid w:val="00877615"/>
    <w:rsid w:val="00877819"/>
    <w:rsid w:val="00877BE7"/>
    <w:rsid w:val="00877BF5"/>
    <w:rsid w:val="00877C6B"/>
    <w:rsid w:val="00877D7B"/>
    <w:rsid w:val="00877E73"/>
    <w:rsid w:val="00877F03"/>
    <w:rsid w:val="00880027"/>
    <w:rsid w:val="00880048"/>
    <w:rsid w:val="0088012B"/>
    <w:rsid w:val="00880283"/>
    <w:rsid w:val="0088028E"/>
    <w:rsid w:val="0088029B"/>
    <w:rsid w:val="00880334"/>
    <w:rsid w:val="0088043A"/>
    <w:rsid w:val="00880517"/>
    <w:rsid w:val="0088056E"/>
    <w:rsid w:val="008806EB"/>
    <w:rsid w:val="00880861"/>
    <w:rsid w:val="008809E9"/>
    <w:rsid w:val="00880AF3"/>
    <w:rsid w:val="00880BA8"/>
    <w:rsid w:val="00880CF1"/>
    <w:rsid w:val="00880D68"/>
    <w:rsid w:val="00880DB9"/>
    <w:rsid w:val="00880E35"/>
    <w:rsid w:val="0088104F"/>
    <w:rsid w:val="008815AE"/>
    <w:rsid w:val="00881711"/>
    <w:rsid w:val="0088178B"/>
    <w:rsid w:val="0088186F"/>
    <w:rsid w:val="00881B7D"/>
    <w:rsid w:val="00881ECD"/>
    <w:rsid w:val="00881F70"/>
    <w:rsid w:val="0088203F"/>
    <w:rsid w:val="008820D5"/>
    <w:rsid w:val="00882299"/>
    <w:rsid w:val="008822EC"/>
    <w:rsid w:val="00882595"/>
    <w:rsid w:val="0088270A"/>
    <w:rsid w:val="008829FE"/>
    <w:rsid w:val="00882B6F"/>
    <w:rsid w:val="00882DEE"/>
    <w:rsid w:val="00882E02"/>
    <w:rsid w:val="00882FB4"/>
    <w:rsid w:val="0088309C"/>
    <w:rsid w:val="008834A3"/>
    <w:rsid w:val="0088364F"/>
    <w:rsid w:val="008839E2"/>
    <w:rsid w:val="00883A94"/>
    <w:rsid w:val="00883B03"/>
    <w:rsid w:val="00883B9A"/>
    <w:rsid w:val="00883BD1"/>
    <w:rsid w:val="00883D7F"/>
    <w:rsid w:val="00883EB0"/>
    <w:rsid w:val="00883F38"/>
    <w:rsid w:val="0088413C"/>
    <w:rsid w:val="008841DD"/>
    <w:rsid w:val="008843FF"/>
    <w:rsid w:val="00884522"/>
    <w:rsid w:val="0088453A"/>
    <w:rsid w:val="008845FD"/>
    <w:rsid w:val="00884603"/>
    <w:rsid w:val="008847AC"/>
    <w:rsid w:val="00884C05"/>
    <w:rsid w:val="00884CDE"/>
    <w:rsid w:val="00884D20"/>
    <w:rsid w:val="00884E74"/>
    <w:rsid w:val="00884F90"/>
    <w:rsid w:val="00884F96"/>
    <w:rsid w:val="008853C2"/>
    <w:rsid w:val="008854D7"/>
    <w:rsid w:val="0088581F"/>
    <w:rsid w:val="008859FF"/>
    <w:rsid w:val="00885AF0"/>
    <w:rsid w:val="00885C27"/>
    <w:rsid w:val="00885C6E"/>
    <w:rsid w:val="00885C75"/>
    <w:rsid w:val="00885EFE"/>
    <w:rsid w:val="00886064"/>
    <w:rsid w:val="00886152"/>
    <w:rsid w:val="00886174"/>
    <w:rsid w:val="00886370"/>
    <w:rsid w:val="008863B7"/>
    <w:rsid w:val="00886517"/>
    <w:rsid w:val="008866FF"/>
    <w:rsid w:val="00886731"/>
    <w:rsid w:val="008867AD"/>
    <w:rsid w:val="008867FC"/>
    <w:rsid w:val="0088686C"/>
    <w:rsid w:val="0088691A"/>
    <w:rsid w:val="00886C12"/>
    <w:rsid w:val="0088713E"/>
    <w:rsid w:val="008873BB"/>
    <w:rsid w:val="00887741"/>
    <w:rsid w:val="008877CB"/>
    <w:rsid w:val="00887917"/>
    <w:rsid w:val="00887AE8"/>
    <w:rsid w:val="00887AFD"/>
    <w:rsid w:val="00887D60"/>
    <w:rsid w:val="008901B1"/>
    <w:rsid w:val="008901EC"/>
    <w:rsid w:val="00890298"/>
    <w:rsid w:val="0089041C"/>
    <w:rsid w:val="008905BA"/>
    <w:rsid w:val="0089068F"/>
    <w:rsid w:val="008907FD"/>
    <w:rsid w:val="00890AA5"/>
    <w:rsid w:val="00890B45"/>
    <w:rsid w:val="00890BB9"/>
    <w:rsid w:val="00890D59"/>
    <w:rsid w:val="00891003"/>
    <w:rsid w:val="00891092"/>
    <w:rsid w:val="0089129A"/>
    <w:rsid w:val="008913F9"/>
    <w:rsid w:val="0089140A"/>
    <w:rsid w:val="00891426"/>
    <w:rsid w:val="00891486"/>
    <w:rsid w:val="00891492"/>
    <w:rsid w:val="00891B07"/>
    <w:rsid w:val="00891BCC"/>
    <w:rsid w:val="00892140"/>
    <w:rsid w:val="00892354"/>
    <w:rsid w:val="008924E7"/>
    <w:rsid w:val="00892757"/>
    <w:rsid w:val="008927E2"/>
    <w:rsid w:val="00892843"/>
    <w:rsid w:val="00892AE2"/>
    <w:rsid w:val="00892B4F"/>
    <w:rsid w:val="00892BC7"/>
    <w:rsid w:val="00892CB1"/>
    <w:rsid w:val="00892E25"/>
    <w:rsid w:val="00892E50"/>
    <w:rsid w:val="00892F73"/>
    <w:rsid w:val="00892FF9"/>
    <w:rsid w:val="008935A0"/>
    <w:rsid w:val="0089361E"/>
    <w:rsid w:val="0089381F"/>
    <w:rsid w:val="00893AF5"/>
    <w:rsid w:val="00893E06"/>
    <w:rsid w:val="008940EF"/>
    <w:rsid w:val="008942AC"/>
    <w:rsid w:val="008942AE"/>
    <w:rsid w:val="008943AD"/>
    <w:rsid w:val="00894496"/>
    <w:rsid w:val="00894516"/>
    <w:rsid w:val="00894564"/>
    <w:rsid w:val="008945B3"/>
    <w:rsid w:val="00894C71"/>
    <w:rsid w:val="008950C9"/>
    <w:rsid w:val="00895114"/>
    <w:rsid w:val="008958EE"/>
    <w:rsid w:val="00895B71"/>
    <w:rsid w:val="00895DBA"/>
    <w:rsid w:val="0089615B"/>
    <w:rsid w:val="0089635B"/>
    <w:rsid w:val="00896379"/>
    <w:rsid w:val="00896463"/>
    <w:rsid w:val="008966B6"/>
    <w:rsid w:val="00896822"/>
    <w:rsid w:val="00896993"/>
    <w:rsid w:val="00896BAC"/>
    <w:rsid w:val="0089705D"/>
    <w:rsid w:val="00897081"/>
    <w:rsid w:val="008970E0"/>
    <w:rsid w:val="00897283"/>
    <w:rsid w:val="008972B7"/>
    <w:rsid w:val="008972CF"/>
    <w:rsid w:val="0089746F"/>
    <w:rsid w:val="00897564"/>
    <w:rsid w:val="008976B0"/>
    <w:rsid w:val="00897932"/>
    <w:rsid w:val="008979B2"/>
    <w:rsid w:val="008979C6"/>
    <w:rsid w:val="00897AA7"/>
    <w:rsid w:val="00897B25"/>
    <w:rsid w:val="00897C39"/>
    <w:rsid w:val="00897F8A"/>
    <w:rsid w:val="008A01C1"/>
    <w:rsid w:val="008A0253"/>
    <w:rsid w:val="008A047C"/>
    <w:rsid w:val="008A0649"/>
    <w:rsid w:val="008A06C6"/>
    <w:rsid w:val="008A087F"/>
    <w:rsid w:val="008A08EC"/>
    <w:rsid w:val="008A0BFD"/>
    <w:rsid w:val="008A116F"/>
    <w:rsid w:val="008A1210"/>
    <w:rsid w:val="008A128E"/>
    <w:rsid w:val="008A13F0"/>
    <w:rsid w:val="008A14C1"/>
    <w:rsid w:val="008A165F"/>
    <w:rsid w:val="008A16EE"/>
    <w:rsid w:val="008A184C"/>
    <w:rsid w:val="008A1AC0"/>
    <w:rsid w:val="008A1B29"/>
    <w:rsid w:val="008A1EF0"/>
    <w:rsid w:val="008A21B4"/>
    <w:rsid w:val="008A2208"/>
    <w:rsid w:val="008A24B9"/>
    <w:rsid w:val="008A284F"/>
    <w:rsid w:val="008A2B55"/>
    <w:rsid w:val="008A2F99"/>
    <w:rsid w:val="008A342D"/>
    <w:rsid w:val="008A3AB3"/>
    <w:rsid w:val="008A3AD0"/>
    <w:rsid w:val="008A3D9F"/>
    <w:rsid w:val="008A4061"/>
    <w:rsid w:val="008A407C"/>
    <w:rsid w:val="008A41E5"/>
    <w:rsid w:val="008A4214"/>
    <w:rsid w:val="008A438C"/>
    <w:rsid w:val="008A46B2"/>
    <w:rsid w:val="008A49AF"/>
    <w:rsid w:val="008A49C4"/>
    <w:rsid w:val="008A4D97"/>
    <w:rsid w:val="008A4E11"/>
    <w:rsid w:val="008A4ED4"/>
    <w:rsid w:val="008A51AA"/>
    <w:rsid w:val="008A534E"/>
    <w:rsid w:val="008A539C"/>
    <w:rsid w:val="008A5651"/>
    <w:rsid w:val="008A56E0"/>
    <w:rsid w:val="008A57A5"/>
    <w:rsid w:val="008A5BB5"/>
    <w:rsid w:val="008A5CAC"/>
    <w:rsid w:val="008A5E90"/>
    <w:rsid w:val="008A5FB3"/>
    <w:rsid w:val="008A6128"/>
    <w:rsid w:val="008A6243"/>
    <w:rsid w:val="008A647A"/>
    <w:rsid w:val="008A6699"/>
    <w:rsid w:val="008A66A1"/>
    <w:rsid w:val="008A6972"/>
    <w:rsid w:val="008A6E30"/>
    <w:rsid w:val="008A6E4A"/>
    <w:rsid w:val="008A7510"/>
    <w:rsid w:val="008A7A00"/>
    <w:rsid w:val="008A7A84"/>
    <w:rsid w:val="008A7B67"/>
    <w:rsid w:val="008A7BD4"/>
    <w:rsid w:val="008A7EF0"/>
    <w:rsid w:val="008A7F2F"/>
    <w:rsid w:val="008B026B"/>
    <w:rsid w:val="008B048F"/>
    <w:rsid w:val="008B0767"/>
    <w:rsid w:val="008B07B3"/>
    <w:rsid w:val="008B0AB1"/>
    <w:rsid w:val="008B0B22"/>
    <w:rsid w:val="008B0D1E"/>
    <w:rsid w:val="008B0DB1"/>
    <w:rsid w:val="008B0DF7"/>
    <w:rsid w:val="008B0FA7"/>
    <w:rsid w:val="008B139B"/>
    <w:rsid w:val="008B1602"/>
    <w:rsid w:val="008B18D9"/>
    <w:rsid w:val="008B1EAA"/>
    <w:rsid w:val="008B1EB2"/>
    <w:rsid w:val="008B2130"/>
    <w:rsid w:val="008B2190"/>
    <w:rsid w:val="008B234F"/>
    <w:rsid w:val="008B284F"/>
    <w:rsid w:val="008B295D"/>
    <w:rsid w:val="008B2B68"/>
    <w:rsid w:val="008B2C05"/>
    <w:rsid w:val="008B2C3F"/>
    <w:rsid w:val="008B2D0E"/>
    <w:rsid w:val="008B2DA4"/>
    <w:rsid w:val="008B304D"/>
    <w:rsid w:val="008B33A9"/>
    <w:rsid w:val="008B34F9"/>
    <w:rsid w:val="008B36B7"/>
    <w:rsid w:val="008B38A8"/>
    <w:rsid w:val="008B3A4A"/>
    <w:rsid w:val="008B3BF6"/>
    <w:rsid w:val="008B3C3B"/>
    <w:rsid w:val="008B3DD6"/>
    <w:rsid w:val="008B3DDF"/>
    <w:rsid w:val="008B41D5"/>
    <w:rsid w:val="008B4423"/>
    <w:rsid w:val="008B4480"/>
    <w:rsid w:val="008B4528"/>
    <w:rsid w:val="008B4590"/>
    <w:rsid w:val="008B45A7"/>
    <w:rsid w:val="008B45CE"/>
    <w:rsid w:val="008B4620"/>
    <w:rsid w:val="008B470D"/>
    <w:rsid w:val="008B4B13"/>
    <w:rsid w:val="008B4B1E"/>
    <w:rsid w:val="008B4BEE"/>
    <w:rsid w:val="008B4D32"/>
    <w:rsid w:val="008B4F2E"/>
    <w:rsid w:val="008B506B"/>
    <w:rsid w:val="008B5596"/>
    <w:rsid w:val="008B5822"/>
    <w:rsid w:val="008B59AC"/>
    <w:rsid w:val="008B5B81"/>
    <w:rsid w:val="008B5E54"/>
    <w:rsid w:val="008B6164"/>
    <w:rsid w:val="008B62E6"/>
    <w:rsid w:val="008B62FC"/>
    <w:rsid w:val="008B64D0"/>
    <w:rsid w:val="008B6558"/>
    <w:rsid w:val="008B66CA"/>
    <w:rsid w:val="008B68A5"/>
    <w:rsid w:val="008B6916"/>
    <w:rsid w:val="008B6923"/>
    <w:rsid w:val="008B6A3D"/>
    <w:rsid w:val="008B6E28"/>
    <w:rsid w:val="008B6E8F"/>
    <w:rsid w:val="008B6E98"/>
    <w:rsid w:val="008B6EE2"/>
    <w:rsid w:val="008B7598"/>
    <w:rsid w:val="008B7784"/>
    <w:rsid w:val="008B7830"/>
    <w:rsid w:val="008B78CF"/>
    <w:rsid w:val="008B7A4F"/>
    <w:rsid w:val="008B7D43"/>
    <w:rsid w:val="008C03F8"/>
    <w:rsid w:val="008C04DA"/>
    <w:rsid w:val="008C05A8"/>
    <w:rsid w:val="008C05DD"/>
    <w:rsid w:val="008C0C7C"/>
    <w:rsid w:val="008C0D79"/>
    <w:rsid w:val="008C0FDB"/>
    <w:rsid w:val="008C11BE"/>
    <w:rsid w:val="008C1378"/>
    <w:rsid w:val="008C15DB"/>
    <w:rsid w:val="008C15F9"/>
    <w:rsid w:val="008C18E9"/>
    <w:rsid w:val="008C1A65"/>
    <w:rsid w:val="008C1CFB"/>
    <w:rsid w:val="008C1F5A"/>
    <w:rsid w:val="008C2231"/>
    <w:rsid w:val="008C24C3"/>
    <w:rsid w:val="008C2592"/>
    <w:rsid w:val="008C25B7"/>
    <w:rsid w:val="008C2638"/>
    <w:rsid w:val="008C279C"/>
    <w:rsid w:val="008C27AB"/>
    <w:rsid w:val="008C2847"/>
    <w:rsid w:val="008C2860"/>
    <w:rsid w:val="008C2A98"/>
    <w:rsid w:val="008C2B62"/>
    <w:rsid w:val="008C2D12"/>
    <w:rsid w:val="008C2EB4"/>
    <w:rsid w:val="008C2F3C"/>
    <w:rsid w:val="008C2F92"/>
    <w:rsid w:val="008C3059"/>
    <w:rsid w:val="008C3142"/>
    <w:rsid w:val="008C3648"/>
    <w:rsid w:val="008C3768"/>
    <w:rsid w:val="008C38E5"/>
    <w:rsid w:val="008C4152"/>
    <w:rsid w:val="008C41A0"/>
    <w:rsid w:val="008C41D0"/>
    <w:rsid w:val="008C429F"/>
    <w:rsid w:val="008C45E1"/>
    <w:rsid w:val="008C4818"/>
    <w:rsid w:val="008C483B"/>
    <w:rsid w:val="008C4922"/>
    <w:rsid w:val="008C4934"/>
    <w:rsid w:val="008C4A04"/>
    <w:rsid w:val="008C4A5F"/>
    <w:rsid w:val="008C4BD5"/>
    <w:rsid w:val="008C55E4"/>
    <w:rsid w:val="008C57A3"/>
    <w:rsid w:val="008C5CF9"/>
    <w:rsid w:val="008C61C6"/>
    <w:rsid w:val="008C63B9"/>
    <w:rsid w:val="008C6497"/>
    <w:rsid w:val="008C65ED"/>
    <w:rsid w:val="008C6646"/>
    <w:rsid w:val="008C678E"/>
    <w:rsid w:val="008C688E"/>
    <w:rsid w:val="008C69C0"/>
    <w:rsid w:val="008C6A11"/>
    <w:rsid w:val="008C6A13"/>
    <w:rsid w:val="008C6A8E"/>
    <w:rsid w:val="008C6B1C"/>
    <w:rsid w:val="008C6BF0"/>
    <w:rsid w:val="008C6C24"/>
    <w:rsid w:val="008C6CF4"/>
    <w:rsid w:val="008C6D10"/>
    <w:rsid w:val="008C6E9D"/>
    <w:rsid w:val="008C6F2F"/>
    <w:rsid w:val="008C700D"/>
    <w:rsid w:val="008C7116"/>
    <w:rsid w:val="008C7137"/>
    <w:rsid w:val="008C72BC"/>
    <w:rsid w:val="008C7537"/>
    <w:rsid w:val="008C7560"/>
    <w:rsid w:val="008C7841"/>
    <w:rsid w:val="008C78A5"/>
    <w:rsid w:val="008C7A6B"/>
    <w:rsid w:val="008C7A7F"/>
    <w:rsid w:val="008C7B6D"/>
    <w:rsid w:val="008C7FFA"/>
    <w:rsid w:val="008D0000"/>
    <w:rsid w:val="008D0020"/>
    <w:rsid w:val="008D029C"/>
    <w:rsid w:val="008D039A"/>
    <w:rsid w:val="008D04B6"/>
    <w:rsid w:val="008D06BB"/>
    <w:rsid w:val="008D0759"/>
    <w:rsid w:val="008D08ED"/>
    <w:rsid w:val="008D0E0B"/>
    <w:rsid w:val="008D101E"/>
    <w:rsid w:val="008D1119"/>
    <w:rsid w:val="008D11E4"/>
    <w:rsid w:val="008D1580"/>
    <w:rsid w:val="008D177C"/>
    <w:rsid w:val="008D19B7"/>
    <w:rsid w:val="008D19FA"/>
    <w:rsid w:val="008D1A2A"/>
    <w:rsid w:val="008D1EB9"/>
    <w:rsid w:val="008D1F1F"/>
    <w:rsid w:val="008D221A"/>
    <w:rsid w:val="008D26C9"/>
    <w:rsid w:val="008D27A6"/>
    <w:rsid w:val="008D2865"/>
    <w:rsid w:val="008D2A25"/>
    <w:rsid w:val="008D2A99"/>
    <w:rsid w:val="008D2AF7"/>
    <w:rsid w:val="008D2C32"/>
    <w:rsid w:val="008D2DCE"/>
    <w:rsid w:val="008D2F0E"/>
    <w:rsid w:val="008D32B5"/>
    <w:rsid w:val="008D32EE"/>
    <w:rsid w:val="008D341B"/>
    <w:rsid w:val="008D3630"/>
    <w:rsid w:val="008D3692"/>
    <w:rsid w:val="008D3706"/>
    <w:rsid w:val="008D3816"/>
    <w:rsid w:val="008D3C1B"/>
    <w:rsid w:val="008D3CF2"/>
    <w:rsid w:val="008D4064"/>
    <w:rsid w:val="008D4299"/>
    <w:rsid w:val="008D43EF"/>
    <w:rsid w:val="008D4884"/>
    <w:rsid w:val="008D4A1F"/>
    <w:rsid w:val="008D4B03"/>
    <w:rsid w:val="008D4B3B"/>
    <w:rsid w:val="008D4B51"/>
    <w:rsid w:val="008D4FD1"/>
    <w:rsid w:val="008D5044"/>
    <w:rsid w:val="008D50EB"/>
    <w:rsid w:val="008D5214"/>
    <w:rsid w:val="008D5447"/>
    <w:rsid w:val="008D55BF"/>
    <w:rsid w:val="008D5BBA"/>
    <w:rsid w:val="008D5D5F"/>
    <w:rsid w:val="008D5E80"/>
    <w:rsid w:val="008D5F59"/>
    <w:rsid w:val="008D610B"/>
    <w:rsid w:val="008D6183"/>
    <w:rsid w:val="008D623F"/>
    <w:rsid w:val="008D6295"/>
    <w:rsid w:val="008D62DD"/>
    <w:rsid w:val="008D635D"/>
    <w:rsid w:val="008D64A7"/>
    <w:rsid w:val="008D6934"/>
    <w:rsid w:val="008D6A57"/>
    <w:rsid w:val="008D6BF0"/>
    <w:rsid w:val="008D6C27"/>
    <w:rsid w:val="008D6DD5"/>
    <w:rsid w:val="008D6EC9"/>
    <w:rsid w:val="008D6F89"/>
    <w:rsid w:val="008D7056"/>
    <w:rsid w:val="008D70A0"/>
    <w:rsid w:val="008D7220"/>
    <w:rsid w:val="008D726F"/>
    <w:rsid w:val="008D72FD"/>
    <w:rsid w:val="008D7822"/>
    <w:rsid w:val="008D7862"/>
    <w:rsid w:val="008D78A1"/>
    <w:rsid w:val="008D78B4"/>
    <w:rsid w:val="008D7F14"/>
    <w:rsid w:val="008D7F18"/>
    <w:rsid w:val="008E0115"/>
    <w:rsid w:val="008E0214"/>
    <w:rsid w:val="008E03B3"/>
    <w:rsid w:val="008E045D"/>
    <w:rsid w:val="008E0795"/>
    <w:rsid w:val="008E08BD"/>
    <w:rsid w:val="008E08C5"/>
    <w:rsid w:val="008E0915"/>
    <w:rsid w:val="008E0A9B"/>
    <w:rsid w:val="008E0B24"/>
    <w:rsid w:val="008E13AD"/>
    <w:rsid w:val="008E192B"/>
    <w:rsid w:val="008E19A7"/>
    <w:rsid w:val="008E1A62"/>
    <w:rsid w:val="008E1ADF"/>
    <w:rsid w:val="008E1BF1"/>
    <w:rsid w:val="008E1EE0"/>
    <w:rsid w:val="008E1F60"/>
    <w:rsid w:val="008E1F6B"/>
    <w:rsid w:val="008E2298"/>
    <w:rsid w:val="008E27FF"/>
    <w:rsid w:val="008E293E"/>
    <w:rsid w:val="008E2CBC"/>
    <w:rsid w:val="008E2D41"/>
    <w:rsid w:val="008E2F77"/>
    <w:rsid w:val="008E2F9F"/>
    <w:rsid w:val="008E3054"/>
    <w:rsid w:val="008E324F"/>
    <w:rsid w:val="008E3289"/>
    <w:rsid w:val="008E3932"/>
    <w:rsid w:val="008E3C84"/>
    <w:rsid w:val="008E3CA6"/>
    <w:rsid w:val="008E4016"/>
    <w:rsid w:val="008E40D7"/>
    <w:rsid w:val="008E453E"/>
    <w:rsid w:val="008E4653"/>
    <w:rsid w:val="008E4736"/>
    <w:rsid w:val="008E4775"/>
    <w:rsid w:val="008E488E"/>
    <w:rsid w:val="008E4960"/>
    <w:rsid w:val="008E49D4"/>
    <w:rsid w:val="008E4A89"/>
    <w:rsid w:val="008E4CD3"/>
    <w:rsid w:val="008E4CFC"/>
    <w:rsid w:val="008E4F6E"/>
    <w:rsid w:val="008E4FA1"/>
    <w:rsid w:val="008E5017"/>
    <w:rsid w:val="008E5969"/>
    <w:rsid w:val="008E59E2"/>
    <w:rsid w:val="008E5BFA"/>
    <w:rsid w:val="008E5CD4"/>
    <w:rsid w:val="008E69FA"/>
    <w:rsid w:val="008E69FE"/>
    <w:rsid w:val="008E6B28"/>
    <w:rsid w:val="008E6D30"/>
    <w:rsid w:val="008E6D5F"/>
    <w:rsid w:val="008E7044"/>
    <w:rsid w:val="008E716D"/>
    <w:rsid w:val="008E719C"/>
    <w:rsid w:val="008E726C"/>
    <w:rsid w:val="008E7659"/>
    <w:rsid w:val="008E7666"/>
    <w:rsid w:val="008E7BA6"/>
    <w:rsid w:val="008E7BF7"/>
    <w:rsid w:val="008E7F19"/>
    <w:rsid w:val="008F02DD"/>
    <w:rsid w:val="008F040A"/>
    <w:rsid w:val="008F07A2"/>
    <w:rsid w:val="008F0A06"/>
    <w:rsid w:val="008F0BAB"/>
    <w:rsid w:val="008F0C54"/>
    <w:rsid w:val="008F10C0"/>
    <w:rsid w:val="008F1306"/>
    <w:rsid w:val="008F1438"/>
    <w:rsid w:val="008F150E"/>
    <w:rsid w:val="008F182E"/>
    <w:rsid w:val="008F18FF"/>
    <w:rsid w:val="008F1A30"/>
    <w:rsid w:val="008F1F12"/>
    <w:rsid w:val="008F1F5B"/>
    <w:rsid w:val="008F1FB2"/>
    <w:rsid w:val="008F203E"/>
    <w:rsid w:val="008F2138"/>
    <w:rsid w:val="008F2337"/>
    <w:rsid w:val="008F23AA"/>
    <w:rsid w:val="008F25EB"/>
    <w:rsid w:val="008F28DB"/>
    <w:rsid w:val="008F296C"/>
    <w:rsid w:val="008F2C88"/>
    <w:rsid w:val="008F2DDB"/>
    <w:rsid w:val="008F2E05"/>
    <w:rsid w:val="008F2FD9"/>
    <w:rsid w:val="008F3143"/>
    <w:rsid w:val="008F3192"/>
    <w:rsid w:val="008F3335"/>
    <w:rsid w:val="008F334E"/>
    <w:rsid w:val="008F33D7"/>
    <w:rsid w:val="008F3423"/>
    <w:rsid w:val="008F3438"/>
    <w:rsid w:val="008F3476"/>
    <w:rsid w:val="008F34EC"/>
    <w:rsid w:val="008F367B"/>
    <w:rsid w:val="008F3816"/>
    <w:rsid w:val="008F39FA"/>
    <w:rsid w:val="008F3D6E"/>
    <w:rsid w:val="008F3E4B"/>
    <w:rsid w:val="008F4098"/>
    <w:rsid w:val="008F409A"/>
    <w:rsid w:val="008F40EF"/>
    <w:rsid w:val="008F428E"/>
    <w:rsid w:val="008F4428"/>
    <w:rsid w:val="008F449E"/>
    <w:rsid w:val="008F4A3F"/>
    <w:rsid w:val="008F4B13"/>
    <w:rsid w:val="008F4B19"/>
    <w:rsid w:val="008F4C07"/>
    <w:rsid w:val="008F4CC9"/>
    <w:rsid w:val="008F4DE5"/>
    <w:rsid w:val="008F50E2"/>
    <w:rsid w:val="008F51A3"/>
    <w:rsid w:val="008F5269"/>
    <w:rsid w:val="008F53A5"/>
    <w:rsid w:val="008F53DF"/>
    <w:rsid w:val="008F540A"/>
    <w:rsid w:val="008F5646"/>
    <w:rsid w:val="008F5979"/>
    <w:rsid w:val="008F5B41"/>
    <w:rsid w:val="008F6010"/>
    <w:rsid w:val="008F60BA"/>
    <w:rsid w:val="008F616A"/>
    <w:rsid w:val="008F6385"/>
    <w:rsid w:val="008F6516"/>
    <w:rsid w:val="008F662C"/>
    <w:rsid w:val="008F6795"/>
    <w:rsid w:val="008F6900"/>
    <w:rsid w:val="008F69B6"/>
    <w:rsid w:val="008F6C05"/>
    <w:rsid w:val="008F6D18"/>
    <w:rsid w:val="008F6F8F"/>
    <w:rsid w:val="008F7024"/>
    <w:rsid w:val="008F702A"/>
    <w:rsid w:val="008F7247"/>
    <w:rsid w:val="008F72B8"/>
    <w:rsid w:val="008F731A"/>
    <w:rsid w:val="008F7360"/>
    <w:rsid w:val="008F73C0"/>
    <w:rsid w:val="008F749E"/>
    <w:rsid w:val="008F75A7"/>
    <w:rsid w:val="008F7ACF"/>
    <w:rsid w:val="008F7AE1"/>
    <w:rsid w:val="008F7B11"/>
    <w:rsid w:val="008F7B66"/>
    <w:rsid w:val="008F7D22"/>
    <w:rsid w:val="008F7D6F"/>
    <w:rsid w:val="008F7F88"/>
    <w:rsid w:val="00900036"/>
    <w:rsid w:val="009000B1"/>
    <w:rsid w:val="00900108"/>
    <w:rsid w:val="0090028F"/>
    <w:rsid w:val="009003E0"/>
    <w:rsid w:val="0090057B"/>
    <w:rsid w:val="009006E7"/>
    <w:rsid w:val="009008F9"/>
    <w:rsid w:val="00900A61"/>
    <w:rsid w:val="00900C63"/>
    <w:rsid w:val="00900DEB"/>
    <w:rsid w:val="00900E8C"/>
    <w:rsid w:val="0090148F"/>
    <w:rsid w:val="00901592"/>
    <w:rsid w:val="00901716"/>
    <w:rsid w:val="00901798"/>
    <w:rsid w:val="009017C4"/>
    <w:rsid w:val="009018E8"/>
    <w:rsid w:val="00901945"/>
    <w:rsid w:val="00901AC2"/>
    <w:rsid w:val="00901E23"/>
    <w:rsid w:val="00901EC5"/>
    <w:rsid w:val="00901F6A"/>
    <w:rsid w:val="00901FBF"/>
    <w:rsid w:val="00901FE8"/>
    <w:rsid w:val="0090228E"/>
    <w:rsid w:val="00902344"/>
    <w:rsid w:val="00902472"/>
    <w:rsid w:val="009024AE"/>
    <w:rsid w:val="0090252D"/>
    <w:rsid w:val="00902619"/>
    <w:rsid w:val="009027A4"/>
    <w:rsid w:val="009028DA"/>
    <w:rsid w:val="00902AC8"/>
    <w:rsid w:val="00902BA0"/>
    <w:rsid w:val="00902D52"/>
    <w:rsid w:val="0090307B"/>
    <w:rsid w:val="00903408"/>
    <w:rsid w:val="00903507"/>
    <w:rsid w:val="00903671"/>
    <w:rsid w:val="00903836"/>
    <w:rsid w:val="0090387A"/>
    <w:rsid w:val="00903908"/>
    <w:rsid w:val="00903C1A"/>
    <w:rsid w:val="00903DAD"/>
    <w:rsid w:val="009040E2"/>
    <w:rsid w:val="0090414D"/>
    <w:rsid w:val="009041D1"/>
    <w:rsid w:val="0090423F"/>
    <w:rsid w:val="009043AB"/>
    <w:rsid w:val="009043C6"/>
    <w:rsid w:val="009043EA"/>
    <w:rsid w:val="00904478"/>
    <w:rsid w:val="00904728"/>
    <w:rsid w:val="009049DA"/>
    <w:rsid w:val="00904B66"/>
    <w:rsid w:val="00904CB6"/>
    <w:rsid w:val="00904D41"/>
    <w:rsid w:val="00905012"/>
    <w:rsid w:val="00905357"/>
    <w:rsid w:val="009054C1"/>
    <w:rsid w:val="00905539"/>
    <w:rsid w:val="009056E4"/>
    <w:rsid w:val="009057FC"/>
    <w:rsid w:val="00905D33"/>
    <w:rsid w:val="00906151"/>
    <w:rsid w:val="009064F7"/>
    <w:rsid w:val="00906638"/>
    <w:rsid w:val="00906B0E"/>
    <w:rsid w:val="00906D3C"/>
    <w:rsid w:val="00906E90"/>
    <w:rsid w:val="00907038"/>
    <w:rsid w:val="00907101"/>
    <w:rsid w:val="00907165"/>
    <w:rsid w:val="009077F0"/>
    <w:rsid w:val="00907B1F"/>
    <w:rsid w:val="00907C9B"/>
    <w:rsid w:val="00907DCE"/>
    <w:rsid w:val="009100F8"/>
    <w:rsid w:val="00910113"/>
    <w:rsid w:val="0091037A"/>
    <w:rsid w:val="00910527"/>
    <w:rsid w:val="009105D8"/>
    <w:rsid w:val="00910647"/>
    <w:rsid w:val="00910964"/>
    <w:rsid w:val="00910C93"/>
    <w:rsid w:val="00910DA0"/>
    <w:rsid w:val="00910E72"/>
    <w:rsid w:val="009113C7"/>
    <w:rsid w:val="009114A6"/>
    <w:rsid w:val="00911632"/>
    <w:rsid w:val="0091178C"/>
    <w:rsid w:val="0091185D"/>
    <w:rsid w:val="00911950"/>
    <w:rsid w:val="009119E8"/>
    <w:rsid w:val="00911C7C"/>
    <w:rsid w:val="00911D3B"/>
    <w:rsid w:val="00911E62"/>
    <w:rsid w:val="00911E65"/>
    <w:rsid w:val="00911F46"/>
    <w:rsid w:val="00911F9A"/>
    <w:rsid w:val="009120C5"/>
    <w:rsid w:val="009120D0"/>
    <w:rsid w:val="009121F7"/>
    <w:rsid w:val="009125C9"/>
    <w:rsid w:val="00912628"/>
    <w:rsid w:val="009126E4"/>
    <w:rsid w:val="00912B0C"/>
    <w:rsid w:val="00912BFC"/>
    <w:rsid w:val="00912C36"/>
    <w:rsid w:val="00912C96"/>
    <w:rsid w:val="00912D11"/>
    <w:rsid w:val="00912F2E"/>
    <w:rsid w:val="00912F47"/>
    <w:rsid w:val="0091308D"/>
    <w:rsid w:val="009134A1"/>
    <w:rsid w:val="009137CF"/>
    <w:rsid w:val="00913994"/>
    <w:rsid w:val="00913A74"/>
    <w:rsid w:val="00913ABC"/>
    <w:rsid w:val="00913C9C"/>
    <w:rsid w:val="00913FB2"/>
    <w:rsid w:val="00914238"/>
    <w:rsid w:val="0091428F"/>
    <w:rsid w:val="00914458"/>
    <w:rsid w:val="009145B7"/>
    <w:rsid w:val="009148DF"/>
    <w:rsid w:val="00914A6A"/>
    <w:rsid w:val="00914BFE"/>
    <w:rsid w:val="00914C82"/>
    <w:rsid w:val="00914DDC"/>
    <w:rsid w:val="00914FFD"/>
    <w:rsid w:val="009153F3"/>
    <w:rsid w:val="00915447"/>
    <w:rsid w:val="0091554F"/>
    <w:rsid w:val="00915551"/>
    <w:rsid w:val="00915601"/>
    <w:rsid w:val="00915770"/>
    <w:rsid w:val="00915803"/>
    <w:rsid w:val="009159F1"/>
    <w:rsid w:val="00915C34"/>
    <w:rsid w:val="00915DA9"/>
    <w:rsid w:val="00915FEA"/>
    <w:rsid w:val="009163FA"/>
    <w:rsid w:val="009167DD"/>
    <w:rsid w:val="00916AD9"/>
    <w:rsid w:val="00917070"/>
    <w:rsid w:val="009173A3"/>
    <w:rsid w:val="0091741D"/>
    <w:rsid w:val="00917988"/>
    <w:rsid w:val="00917F0E"/>
    <w:rsid w:val="0092001B"/>
    <w:rsid w:val="00920154"/>
    <w:rsid w:val="009201A4"/>
    <w:rsid w:val="009203BA"/>
    <w:rsid w:val="00920813"/>
    <w:rsid w:val="00920A08"/>
    <w:rsid w:val="00920BDB"/>
    <w:rsid w:val="00920DD9"/>
    <w:rsid w:val="0092118C"/>
    <w:rsid w:val="00921341"/>
    <w:rsid w:val="00921521"/>
    <w:rsid w:val="0092153E"/>
    <w:rsid w:val="00921860"/>
    <w:rsid w:val="0092196D"/>
    <w:rsid w:val="00921A70"/>
    <w:rsid w:val="00921C40"/>
    <w:rsid w:val="00921E03"/>
    <w:rsid w:val="00921E0A"/>
    <w:rsid w:val="00921F57"/>
    <w:rsid w:val="009220D5"/>
    <w:rsid w:val="009220F4"/>
    <w:rsid w:val="00922307"/>
    <w:rsid w:val="00922CE6"/>
    <w:rsid w:val="00922E10"/>
    <w:rsid w:val="00922FCB"/>
    <w:rsid w:val="00923019"/>
    <w:rsid w:val="00923143"/>
    <w:rsid w:val="009232BD"/>
    <w:rsid w:val="009232D9"/>
    <w:rsid w:val="00923452"/>
    <w:rsid w:val="0092359E"/>
    <w:rsid w:val="00923756"/>
    <w:rsid w:val="00923837"/>
    <w:rsid w:val="00923854"/>
    <w:rsid w:val="00923895"/>
    <w:rsid w:val="00923B91"/>
    <w:rsid w:val="00923CC4"/>
    <w:rsid w:val="00923D90"/>
    <w:rsid w:val="00923F8E"/>
    <w:rsid w:val="0092466F"/>
    <w:rsid w:val="009247CF"/>
    <w:rsid w:val="0092492E"/>
    <w:rsid w:val="00924AC4"/>
    <w:rsid w:val="00924BE3"/>
    <w:rsid w:val="00924BEA"/>
    <w:rsid w:val="00924EBE"/>
    <w:rsid w:val="009250DC"/>
    <w:rsid w:val="0092517E"/>
    <w:rsid w:val="009254AA"/>
    <w:rsid w:val="0092582C"/>
    <w:rsid w:val="00925ED1"/>
    <w:rsid w:val="00926238"/>
    <w:rsid w:val="009264FB"/>
    <w:rsid w:val="009267BF"/>
    <w:rsid w:val="00926838"/>
    <w:rsid w:val="0092684B"/>
    <w:rsid w:val="00926A94"/>
    <w:rsid w:val="00926B1F"/>
    <w:rsid w:val="00926CB2"/>
    <w:rsid w:val="00926E99"/>
    <w:rsid w:val="009270F6"/>
    <w:rsid w:val="0092718B"/>
    <w:rsid w:val="00927308"/>
    <w:rsid w:val="0092751F"/>
    <w:rsid w:val="0092765B"/>
    <w:rsid w:val="00927A56"/>
    <w:rsid w:val="00927D38"/>
    <w:rsid w:val="009300DD"/>
    <w:rsid w:val="00930158"/>
    <w:rsid w:val="009302B6"/>
    <w:rsid w:val="0093034C"/>
    <w:rsid w:val="009307B3"/>
    <w:rsid w:val="00930936"/>
    <w:rsid w:val="009309B8"/>
    <w:rsid w:val="00930A84"/>
    <w:rsid w:val="00930DC3"/>
    <w:rsid w:val="00930E20"/>
    <w:rsid w:val="0093103F"/>
    <w:rsid w:val="0093108A"/>
    <w:rsid w:val="00931153"/>
    <w:rsid w:val="009312EE"/>
    <w:rsid w:val="0093133C"/>
    <w:rsid w:val="00931393"/>
    <w:rsid w:val="009313C4"/>
    <w:rsid w:val="009313F8"/>
    <w:rsid w:val="0093148E"/>
    <w:rsid w:val="0093166B"/>
    <w:rsid w:val="0093173A"/>
    <w:rsid w:val="009317B7"/>
    <w:rsid w:val="00931810"/>
    <w:rsid w:val="0093198F"/>
    <w:rsid w:val="00931A82"/>
    <w:rsid w:val="00931EA5"/>
    <w:rsid w:val="009322DB"/>
    <w:rsid w:val="009324C3"/>
    <w:rsid w:val="00932566"/>
    <w:rsid w:val="0093275D"/>
    <w:rsid w:val="00932A7C"/>
    <w:rsid w:val="00932B2A"/>
    <w:rsid w:val="00932C50"/>
    <w:rsid w:val="00933382"/>
    <w:rsid w:val="00933661"/>
    <w:rsid w:val="00933710"/>
    <w:rsid w:val="00933779"/>
    <w:rsid w:val="009337B4"/>
    <w:rsid w:val="009337C8"/>
    <w:rsid w:val="009339BF"/>
    <w:rsid w:val="00933DC8"/>
    <w:rsid w:val="00934049"/>
    <w:rsid w:val="0093409B"/>
    <w:rsid w:val="009342FE"/>
    <w:rsid w:val="009344E8"/>
    <w:rsid w:val="00934551"/>
    <w:rsid w:val="00934B52"/>
    <w:rsid w:val="00934BED"/>
    <w:rsid w:val="00934C64"/>
    <w:rsid w:val="00934C7C"/>
    <w:rsid w:val="00934F23"/>
    <w:rsid w:val="0093501F"/>
    <w:rsid w:val="0093519D"/>
    <w:rsid w:val="00935321"/>
    <w:rsid w:val="0093548C"/>
    <w:rsid w:val="00935663"/>
    <w:rsid w:val="0093569C"/>
    <w:rsid w:val="009358B3"/>
    <w:rsid w:val="009359F7"/>
    <w:rsid w:val="00935BB1"/>
    <w:rsid w:val="00935E40"/>
    <w:rsid w:val="00935E41"/>
    <w:rsid w:val="00935F97"/>
    <w:rsid w:val="0093607D"/>
    <w:rsid w:val="0093639F"/>
    <w:rsid w:val="009363A8"/>
    <w:rsid w:val="00936514"/>
    <w:rsid w:val="009365D3"/>
    <w:rsid w:val="00936ABD"/>
    <w:rsid w:val="00936AD2"/>
    <w:rsid w:val="00936B0C"/>
    <w:rsid w:val="00936DB3"/>
    <w:rsid w:val="009370B2"/>
    <w:rsid w:val="00937198"/>
    <w:rsid w:val="009373F7"/>
    <w:rsid w:val="0093745A"/>
    <w:rsid w:val="009375D8"/>
    <w:rsid w:val="00937619"/>
    <w:rsid w:val="009376E6"/>
    <w:rsid w:val="00937735"/>
    <w:rsid w:val="009379F9"/>
    <w:rsid w:val="00937A11"/>
    <w:rsid w:val="00937A3B"/>
    <w:rsid w:val="00937D00"/>
    <w:rsid w:val="00937E69"/>
    <w:rsid w:val="00940086"/>
    <w:rsid w:val="00940506"/>
    <w:rsid w:val="0094084B"/>
    <w:rsid w:val="0094090B"/>
    <w:rsid w:val="00940C22"/>
    <w:rsid w:val="00940E37"/>
    <w:rsid w:val="00941434"/>
    <w:rsid w:val="009415D0"/>
    <w:rsid w:val="009415F5"/>
    <w:rsid w:val="009416C1"/>
    <w:rsid w:val="009416EF"/>
    <w:rsid w:val="009418C9"/>
    <w:rsid w:val="00941ACC"/>
    <w:rsid w:val="00941BDF"/>
    <w:rsid w:val="00941C26"/>
    <w:rsid w:val="00941DEE"/>
    <w:rsid w:val="00941E3D"/>
    <w:rsid w:val="00941F5E"/>
    <w:rsid w:val="00942149"/>
    <w:rsid w:val="0094219B"/>
    <w:rsid w:val="0094231F"/>
    <w:rsid w:val="00942477"/>
    <w:rsid w:val="009424CD"/>
    <w:rsid w:val="009424E5"/>
    <w:rsid w:val="009425B7"/>
    <w:rsid w:val="0094267B"/>
    <w:rsid w:val="0094274E"/>
    <w:rsid w:val="00942B8D"/>
    <w:rsid w:val="00942DC2"/>
    <w:rsid w:val="0094306B"/>
    <w:rsid w:val="00943139"/>
    <w:rsid w:val="009434AD"/>
    <w:rsid w:val="00943915"/>
    <w:rsid w:val="00943A1D"/>
    <w:rsid w:val="00943E66"/>
    <w:rsid w:val="00943EF6"/>
    <w:rsid w:val="00944078"/>
    <w:rsid w:val="0094411D"/>
    <w:rsid w:val="00944287"/>
    <w:rsid w:val="009442F9"/>
    <w:rsid w:val="00944364"/>
    <w:rsid w:val="009446A4"/>
    <w:rsid w:val="00944804"/>
    <w:rsid w:val="00944A7C"/>
    <w:rsid w:val="00944E47"/>
    <w:rsid w:val="00944F1A"/>
    <w:rsid w:val="009452A3"/>
    <w:rsid w:val="009452B2"/>
    <w:rsid w:val="0094530F"/>
    <w:rsid w:val="00945358"/>
    <w:rsid w:val="009454CE"/>
    <w:rsid w:val="00945659"/>
    <w:rsid w:val="0094570E"/>
    <w:rsid w:val="00945916"/>
    <w:rsid w:val="00945A14"/>
    <w:rsid w:val="00945ABA"/>
    <w:rsid w:val="00945B0C"/>
    <w:rsid w:val="00945C75"/>
    <w:rsid w:val="00945C99"/>
    <w:rsid w:val="00945D67"/>
    <w:rsid w:val="00945DF2"/>
    <w:rsid w:val="00945E77"/>
    <w:rsid w:val="00945F62"/>
    <w:rsid w:val="0094658A"/>
    <w:rsid w:val="00946A14"/>
    <w:rsid w:val="00946A94"/>
    <w:rsid w:val="00946A98"/>
    <w:rsid w:val="00946B23"/>
    <w:rsid w:val="00946BFE"/>
    <w:rsid w:val="00946C4D"/>
    <w:rsid w:val="00946CAB"/>
    <w:rsid w:val="00946FD0"/>
    <w:rsid w:val="0094716F"/>
    <w:rsid w:val="00947252"/>
    <w:rsid w:val="0094739F"/>
    <w:rsid w:val="00947C9D"/>
    <w:rsid w:val="00947E85"/>
    <w:rsid w:val="00947EEE"/>
    <w:rsid w:val="0095008A"/>
    <w:rsid w:val="0095036E"/>
    <w:rsid w:val="0095043B"/>
    <w:rsid w:val="009508EC"/>
    <w:rsid w:val="00950C86"/>
    <w:rsid w:val="00951A91"/>
    <w:rsid w:val="00951BD8"/>
    <w:rsid w:val="00951C78"/>
    <w:rsid w:val="00952083"/>
    <w:rsid w:val="00952097"/>
    <w:rsid w:val="00952139"/>
    <w:rsid w:val="0095222D"/>
    <w:rsid w:val="00952613"/>
    <w:rsid w:val="00952853"/>
    <w:rsid w:val="00952933"/>
    <w:rsid w:val="00952A56"/>
    <w:rsid w:val="00952A68"/>
    <w:rsid w:val="00952B56"/>
    <w:rsid w:val="00952D95"/>
    <w:rsid w:val="00952E02"/>
    <w:rsid w:val="00952F76"/>
    <w:rsid w:val="0095302C"/>
    <w:rsid w:val="0095330E"/>
    <w:rsid w:val="00953537"/>
    <w:rsid w:val="00953791"/>
    <w:rsid w:val="009539E1"/>
    <w:rsid w:val="00953DF6"/>
    <w:rsid w:val="00954139"/>
    <w:rsid w:val="0095449C"/>
    <w:rsid w:val="00954569"/>
    <w:rsid w:val="009548AB"/>
    <w:rsid w:val="00954973"/>
    <w:rsid w:val="0095497B"/>
    <w:rsid w:val="00954AB5"/>
    <w:rsid w:val="00954C14"/>
    <w:rsid w:val="00954C51"/>
    <w:rsid w:val="00954E8E"/>
    <w:rsid w:val="00954ED5"/>
    <w:rsid w:val="00954F71"/>
    <w:rsid w:val="0095508B"/>
    <w:rsid w:val="00955355"/>
    <w:rsid w:val="009553A7"/>
    <w:rsid w:val="0095543B"/>
    <w:rsid w:val="00955539"/>
    <w:rsid w:val="009557F2"/>
    <w:rsid w:val="00955BEA"/>
    <w:rsid w:val="00955C3C"/>
    <w:rsid w:val="00955C88"/>
    <w:rsid w:val="00955D7B"/>
    <w:rsid w:val="00955F6E"/>
    <w:rsid w:val="00955FA7"/>
    <w:rsid w:val="0095613B"/>
    <w:rsid w:val="009561D5"/>
    <w:rsid w:val="0095631C"/>
    <w:rsid w:val="00956543"/>
    <w:rsid w:val="009565F3"/>
    <w:rsid w:val="00956952"/>
    <w:rsid w:val="00956A8A"/>
    <w:rsid w:val="00956B82"/>
    <w:rsid w:val="00956F2C"/>
    <w:rsid w:val="00957136"/>
    <w:rsid w:val="0095720B"/>
    <w:rsid w:val="009575C4"/>
    <w:rsid w:val="00957866"/>
    <w:rsid w:val="009578D3"/>
    <w:rsid w:val="00957AD4"/>
    <w:rsid w:val="00957C0E"/>
    <w:rsid w:val="00957CD0"/>
    <w:rsid w:val="0096005D"/>
    <w:rsid w:val="009600A7"/>
    <w:rsid w:val="009603BF"/>
    <w:rsid w:val="009603FB"/>
    <w:rsid w:val="00960A04"/>
    <w:rsid w:val="00960B3D"/>
    <w:rsid w:val="00960BEE"/>
    <w:rsid w:val="00960C3E"/>
    <w:rsid w:val="00960E5A"/>
    <w:rsid w:val="009611D6"/>
    <w:rsid w:val="009611FF"/>
    <w:rsid w:val="00961205"/>
    <w:rsid w:val="00961236"/>
    <w:rsid w:val="009612B1"/>
    <w:rsid w:val="009614E4"/>
    <w:rsid w:val="0096150B"/>
    <w:rsid w:val="00961608"/>
    <w:rsid w:val="0096193D"/>
    <w:rsid w:val="00961A4A"/>
    <w:rsid w:val="00961A5E"/>
    <w:rsid w:val="00961BD7"/>
    <w:rsid w:val="00961D36"/>
    <w:rsid w:val="00961D52"/>
    <w:rsid w:val="00961DC5"/>
    <w:rsid w:val="009623F5"/>
    <w:rsid w:val="00962587"/>
    <w:rsid w:val="009626D1"/>
    <w:rsid w:val="0096275C"/>
    <w:rsid w:val="009627C7"/>
    <w:rsid w:val="009627FC"/>
    <w:rsid w:val="0096285E"/>
    <w:rsid w:val="009628A4"/>
    <w:rsid w:val="0096298F"/>
    <w:rsid w:val="009629C1"/>
    <w:rsid w:val="00962A1D"/>
    <w:rsid w:val="00962B60"/>
    <w:rsid w:val="00962DC7"/>
    <w:rsid w:val="00962ECF"/>
    <w:rsid w:val="0096304D"/>
    <w:rsid w:val="00963261"/>
    <w:rsid w:val="009635C5"/>
    <w:rsid w:val="009635E2"/>
    <w:rsid w:val="00963827"/>
    <w:rsid w:val="0096392F"/>
    <w:rsid w:val="0096393B"/>
    <w:rsid w:val="0096398D"/>
    <w:rsid w:val="00963ADC"/>
    <w:rsid w:val="00963BBF"/>
    <w:rsid w:val="00963C9F"/>
    <w:rsid w:val="00963DA9"/>
    <w:rsid w:val="0096406F"/>
    <w:rsid w:val="009640A7"/>
    <w:rsid w:val="009640E3"/>
    <w:rsid w:val="00964374"/>
    <w:rsid w:val="00964511"/>
    <w:rsid w:val="0096454E"/>
    <w:rsid w:val="009645DF"/>
    <w:rsid w:val="0096487F"/>
    <w:rsid w:val="00964E5F"/>
    <w:rsid w:val="00964F69"/>
    <w:rsid w:val="009650AF"/>
    <w:rsid w:val="009650B7"/>
    <w:rsid w:val="009650C7"/>
    <w:rsid w:val="009651C2"/>
    <w:rsid w:val="0096560D"/>
    <w:rsid w:val="009656BF"/>
    <w:rsid w:val="009658BA"/>
    <w:rsid w:val="009658DB"/>
    <w:rsid w:val="00965DB1"/>
    <w:rsid w:val="009660D6"/>
    <w:rsid w:val="009662A7"/>
    <w:rsid w:val="00966422"/>
    <w:rsid w:val="0096648E"/>
    <w:rsid w:val="00966746"/>
    <w:rsid w:val="00966764"/>
    <w:rsid w:val="00966988"/>
    <w:rsid w:val="0096698D"/>
    <w:rsid w:val="00966BC4"/>
    <w:rsid w:val="00966BE2"/>
    <w:rsid w:val="00966F7F"/>
    <w:rsid w:val="00966FF5"/>
    <w:rsid w:val="00967077"/>
    <w:rsid w:val="009672CE"/>
    <w:rsid w:val="00967593"/>
    <w:rsid w:val="009675C9"/>
    <w:rsid w:val="00967B16"/>
    <w:rsid w:val="00967DF3"/>
    <w:rsid w:val="00967E76"/>
    <w:rsid w:val="0097014D"/>
    <w:rsid w:val="0097021A"/>
    <w:rsid w:val="0097027E"/>
    <w:rsid w:val="009702E7"/>
    <w:rsid w:val="009706AC"/>
    <w:rsid w:val="00970B0A"/>
    <w:rsid w:val="00970D89"/>
    <w:rsid w:val="00970DEE"/>
    <w:rsid w:val="00970EEF"/>
    <w:rsid w:val="00971003"/>
    <w:rsid w:val="00971008"/>
    <w:rsid w:val="009710C8"/>
    <w:rsid w:val="009711C1"/>
    <w:rsid w:val="00971224"/>
    <w:rsid w:val="0097132C"/>
    <w:rsid w:val="00971339"/>
    <w:rsid w:val="00971353"/>
    <w:rsid w:val="0097144B"/>
    <w:rsid w:val="009714BF"/>
    <w:rsid w:val="00971978"/>
    <w:rsid w:val="00971CD4"/>
    <w:rsid w:val="00971DA8"/>
    <w:rsid w:val="009720A3"/>
    <w:rsid w:val="009720DA"/>
    <w:rsid w:val="009722D7"/>
    <w:rsid w:val="0097273C"/>
    <w:rsid w:val="009727A5"/>
    <w:rsid w:val="0097287A"/>
    <w:rsid w:val="009728F0"/>
    <w:rsid w:val="00972C92"/>
    <w:rsid w:val="00973163"/>
    <w:rsid w:val="0097344C"/>
    <w:rsid w:val="009735E5"/>
    <w:rsid w:val="0097367D"/>
    <w:rsid w:val="009736B0"/>
    <w:rsid w:val="00973A46"/>
    <w:rsid w:val="00973A90"/>
    <w:rsid w:val="00973BC4"/>
    <w:rsid w:val="00973E85"/>
    <w:rsid w:val="00973F18"/>
    <w:rsid w:val="00973FD9"/>
    <w:rsid w:val="00973FE6"/>
    <w:rsid w:val="00974020"/>
    <w:rsid w:val="00974126"/>
    <w:rsid w:val="009743C4"/>
    <w:rsid w:val="0097461B"/>
    <w:rsid w:val="0097462C"/>
    <w:rsid w:val="0097463D"/>
    <w:rsid w:val="0097478F"/>
    <w:rsid w:val="0097479D"/>
    <w:rsid w:val="00974C45"/>
    <w:rsid w:val="00974D3C"/>
    <w:rsid w:val="00974DF5"/>
    <w:rsid w:val="00974E4A"/>
    <w:rsid w:val="00974F15"/>
    <w:rsid w:val="00974FC5"/>
    <w:rsid w:val="009759E8"/>
    <w:rsid w:val="009759FD"/>
    <w:rsid w:val="00975C09"/>
    <w:rsid w:val="00975C3B"/>
    <w:rsid w:val="00975C3D"/>
    <w:rsid w:val="00975D52"/>
    <w:rsid w:val="00975D57"/>
    <w:rsid w:val="00975EFA"/>
    <w:rsid w:val="00975F5E"/>
    <w:rsid w:val="00976014"/>
    <w:rsid w:val="009764AB"/>
    <w:rsid w:val="009764FA"/>
    <w:rsid w:val="00976561"/>
    <w:rsid w:val="00976820"/>
    <w:rsid w:val="00976B2B"/>
    <w:rsid w:val="00976E24"/>
    <w:rsid w:val="009778D3"/>
    <w:rsid w:val="0097791B"/>
    <w:rsid w:val="00977948"/>
    <w:rsid w:val="009779F7"/>
    <w:rsid w:val="00977D08"/>
    <w:rsid w:val="00977D0B"/>
    <w:rsid w:val="00977DDA"/>
    <w:rsid w:val="00977E42"/>
    <w:rsid w:val="00977ED9"/>
    <w:rsid w:val="009801F5"/>
    <w:rsid w:val="00980380"/>
    <w:rsid w:val="00980785"/>
    <w:rsid w:val="00980AAA"/>
    <w:rsid w:val="00980C5B"/>
    <w:rsid w:val="00980CF2"/>
    <w:rsid w:val="00980E8A"/>
    <w:rsid w:val="00980F1A"/>
    <w:rsid w:val="00981293"/>
    <w:rsid w:val="00981308"/>
    <w:rsid w:val="00981369"/>
    <w:rsid w:val="009813D7"/>
    <w:rsid w:val="009813DA"/>
    <w:rsid w:val="009815BB"/>
    <w:rsid w:val="0098178C"/>
    <w:rsid w:val="00981802"/>
    <w:rsid w:val="00981804"/>
    <w:rsid w:val="00981852"/>
    <w:rsid w:val="009820A6"/>
    <w:rsid w:val="00982171"/>
    <w:rsid w:val="00982404"/>
    <w:rsid w:val="009825D4"/>
    <w:rsid w:val="0098260C"/>
    <w:rsid w:val="00982682"/>
    <w:rsid w:val="00982822"/>
    <w:rsid w:val="009829EF"/>
    <w:rsid w:val="00982A3A"/>
    <w:rsid w:val="00982CA3"/>
    <w:rsid w:val="00982DC1"/>
    <w:rsid w:val="00982DE7"/>
    <w:rsid w:val="00982DE8"/>
    <w:rsid w:val="00982F6F"/>
    <w:rsid w:val="009830FC"/>
    <w:rsid w:val="009832CD"/>
    <w:rsid w:val="00983345"/>
    <w:rsid w:val="009834A8"/>
    <w:rsid w:val="009835AE"/>
    <w:rsid w:val="00983883"/>
    <w:rsid w:val="0098388F"/>
    <w:rsid w:val="009838FB"/>
    <w:rsid w:val="00983988"/>
    <w:rsid w:val="00983A72"/>
    <w:rsid w:val="00983A86"/>
    <w:rsid w:val="00983ABA"/>
    <w:rsid w:val="00983C02"/>
    <w:rsid w:val="00983CF5"/>
    <w:rsid w:val="00983D96"/>
    <w:rsid w:val="00983E42"/>
    <w:rsid w:val="00983FCC"/>
    <w:rsid w:val="00984130"/>
    <w:rsid w:val="00984150"/>
    <w:rsid w:val="009841E1"/>
    <w:rsid w:val="0098481A"/>
    <w:rsid w:val="00984C8C"/>
    <w:rsid w:val="00984D9E"/>
    <w:rsid w:val="0098570A"/>
    <w:rsid w:val="00985788"/>
    <w:rsid w:val="00985877"/>
    <w:rsid w:val="009858F8"/>
    <w:rsid w:val="00985B41"/>
    <w:rsid w:val="00985EC1"/>
    <w:rsid w:val="0098603F"/>
    <w:rsid w:val="009860AD"/>
    <w:rsid w:val="00986192"/>
    <w:rsid w:val="00986382"/>
    <w:rsid w:val="00986386"/>
    <w:rsid w:val="009863F1"/>
    <w:rsid w:val="009867CC"/>
    <w:rsid w:val="00986825"/>
    <w:rsid w:val="009868FA"/>
    <w:rsid w:val="009869A8"/>
    <w:rsid w:val="00986A4F"/>
    <w:rsid w:val="00986BC4"/>
    <w:rsid w:val="00986D71"/>
    <w:rsid w:val="00986E60"/>
    <w:rsid w:val="00986EE7"/>
    <w:rsid w:val="00986F54"/>
    <w:rsid w:val="009870EC"/>
    <w:rsid w:val="0098711A"/>
    <w:rsid w:val="009871F0"/>
    <w:rsid w:val="009872B4"/>
    <w:rsid w:val="00987359"/>
    <w:rsid w:val="00987747"/>
    <w:rsid w:val="00987C83"/>
    <w:rsid w:val="00987E8D"/>
    <w:rsid w:val="00987F47"/>
    <w:rsid w:val="009901CC"/>
    <w:rsid w:val="0099042B"/>
    <w:rsid w:val="009904A4"/>
    <w:rsid w:val="009905BD"/>
    <w:rsid w:val="0099061F"/>
    <w:rsid w:val="009906E0"/>
    <w:rsid w:val="00990858"/>
    <w:rsid w:val="00990901"/>
    <w:rsid w:val="00990BD9"/>
    <w:rsid w:val="00990D88"/>
    <w:rsid w:val="00990E8B"/>
    <w:rsid w:val="0099107F"/>
    <w:rsid w:val="00991771"/>
    <w:rsid w:val="00991877"/>
    <w:rsid w:val="00991A8A"/>
    <w:rsid w:val="00991A99"/>
    <w:rsid w:val="00991ABC"/>
    <w:rsid w:val="00991BE0"/>
    <w:rsid w:val="00991D9E"/>
    <w:rsid w:val="00991EC4"/>
    <w:rsid w:val="00991FAF"/>
    <w:rsid w:val="0099201F"/>
    <w:rsid w:val="00992178"/>
    <w:rsid w:val="00992416"/>
    <w:rsid w:val="0099266C"/>
    <w:rsid w:val="009926DD"/>
    <w:rsid w:val="00992D2C"/>
    <w:rsid w:val="00992E0C"/>
    <w:rsid w:val="00992E34"/>
    <w:rsid w:val="00992E9C"/>
    <w:rsid w:val="009931C6"/>
    <w:rsid w:val="00993285"/>
    <w:rsid w:val="009932B2"/>
    <w:rsid w:val="009933A2"/>
    <w:rsid w:val="0099356F"/>
    <w:rsid w:val="0099369C"/>
    <w:rsid w:val="00993A03"/>
    <w:rsid w:val="00993AFF"/>
    <w:rsid w:val="00993BF4"/>
    <w:rsid w:val="00993D02"/>
    <w:rsid w:val="00994155"/>
    <w:rsid w:val="0099447E"/>
    <w:rsid w:val="009946CD"/>
    <w:rsid w:val="00994722"/>
    <w:rsid w:val="00994ACF"/>
    <w:rsid w:val="00994C2B"/>
    <w:rsid w:val="00994DDD"/>
    <w:rsid w:val="00994DF2"/>
    <w:rsid w:val="00994E10"/>
    <w:rsid w:val="00994FF1"/>
    <w:rsid w:val="00995411"/>
    <w:rsid w:val="00995415"/>
    <w:rsid w:val="00995456"/>
    <w:rsid w:val="0099553C"/>
    <w:rsid w:val="00995718"/>
    <w:rsid w:val="00995834"/>
    <w:rsid w:val="00995A81"/>
    <w:rsid w:val="00995ABA"/>
    <w:rsid w:val="00995C54"/>
    <w:rsid w:val="00996063"/>
    <w:rsid w:val="009960FB"/>
    <w:rsid w:val="00996426"/>
    <w:rsid w:val="009966EC"/>
    <w:rsid w:val="009969B2"/>
    <w:rsid w:val="00996BF7"/>
    <w:rsid w:val="00996E83"/>
    <w:rsid w:val="00996ED9"/>
    <w:rsid w:val="00997117"/>
    <w:rsid w:val="009971D1"/>
    <w:rsid w:val="00997220"/>
    <w:rsid w:val="0099734E"/>
    <w:rsid w:val="009974DA"/>
    <w:rsid w:val="009976F2"/>
    <w:rsid w:val="0099782F"/>
    <w:rsid w:val="00997879"/>
    <w:rsid w:val="009978B7"/>
    <w:rsid w:val="009979B6"/>
    <w:rsid w:val="00997B12"/>
    <w:rsid w:val="00997E7B"/>
    <w:rsid w:val="009A0082"/>
    <w:rsid w:val="009A0094"/>
    <w:rsid w:val="009A00C2"/>
    <w:rsid w:val="009A02B9"/>
    <w:rsid w:val="009A036E"/>
    <w:rsid w:val="009A0543"/>
    <w:rsid w:val="009A0D10"/>
    <w:rsid w:val="009A0DFF"/>
    <w:rsid w:val="009A0E44"/>
    <w:rsid w:val="009A0F3C"/>
    <w:rsid w:val="009A122B"/>
    <w:rsid w:val="009A12E9"/>
    <w:rsid w:val="009A1720"/>
    <w:rsid w:val="009A17D9"/>
    <w:rsid w:val="009A199E"/>
    <w:rsid w:val="009A1AE6"/>
    <w:rsid w:val="009A1D16"/>
    <w:rsid w:val="009A1ED0"/>
    <w:rsid w:val="009A1FF5"/>
    <w:rsid w:val="009A235A"/>
    <w:rsid w:val="009A2626"/>
    <w:rsid w:val="009A26B4"/>
    <w:rsid w:val="009A27B4"/>
    <w:rsid w:val="009A289B"/>
    <w:rsid w:val="009A28DA"/>
    <w:rsid w:val="009A28F0"/>
    <w:rsid w:val="009A2917"/>
    <w:rsid w:val="009A2A3B"/>
    <w:rsid w:val="009A2A6C"/>
    <w:rsid w:val="009A2B02"/>
    <w:rsid w:val="009A2BF4"/>
    <w:rsid w:val="009A2C21"/>
    <w:rsid w:val="009A2C51"/>
    <w:rsid w:val="009A2D5B"/>
    <w:rsid w:val="009A2D67"/>
    <w:rsid w:val="009A2E4D"/>
    <w:rsid w:val="009A2FAB"/>
    <w:rsid w:val="009A3060"/>
    <w:rsid w:val="009A3164"/>
    <w:rsid w:val="009A3644"/>
    <w:rsid w:val="009A3799"/>
    <w:rsid w:val="009A3907"/>
    <w:rsid w:val="009A39A3"/>
    <w:rsid w:val="009A3A56"/>
    <w:rsid w:val="009A3AFE"/>
    <w:rsid w:val="009A3BB3"/>
    <w:rsid w:val="009A3BF4"/>
    <w:rsid w:val="009A3D4B"/>
    <w:rsid w:val="009A3D4C"/>
    <w:rsid w:val="009A3EA3"/>
    <w:rsid w:val="009A3F1E"/>
    <w:rsid w:val="009A3F5E"/>
    <w:rsid w:val="009A410A"/>
    <w:rsid w:val="009A4171"/>
    <w:rsid w:val="009A42DF"/>
    <w:rsid w:val="009A4456"/>
    <w:rsid w:val="009A4573"/>
    <w:rsid w:val="009A4620"/>
    <w:rsid w:val="009A4668"/>
    <w:rsid w:val="009A4674"/>
    <w:rsid w:val="009A46F9"/>
    <w:rsid w:val="009A4902"/>
    <w:rsid w:val="009A4C2A"/>
    <w:rsid w:val="009A4D72"/>
    <w:rsid w:val="009A4D75"/>
    <w:rsid w:val="009A4E97"/>
    <w:rsid w:val="009A4F4A"/>
    <w:rsid w:val="009A4FA0"/>
    <w:rsid w:val="009A5037"/>
    <w:rsid w:val="009A5229"/>
    <w:rsid w:val="009A5432"/>
    <w:rsid w:val="009A5694"/>
    <w:rsid w:val="009A56E4"/>
    <w:rsid w:val="009A57EA"/>
    <w:rsid w:val="009A5A02"/>
    <w:rsid w:val="009A5C01"/>
    <w:rsid w:val="009A5CA2"/>
    <w:rsid w:val="009A5CA9"/>
    <w:rsid w:val="009A5CC1"/>
    <w:rsid w:val="009A5DDC"/>
    <w:rsid w:val="009A613C"/>
    <w:rsid w:val="009A6141"/>
    <w:rsid w:val="009A62AA"/>
    <w:rsid w:val="009A65D9"/>
    <w:rsid w:val="009A68AD"/>
    <w:rsid w:val="009A6B6C"/>
    <w:rsid w:val="009A6DF2"/>
    <w:rsid w:val="009A6E65"/>
    <w:rsid w:val="009A6EB7"/>
    <w:rsid w:val="009A70FF"/>
    <w:rsid w:val="009A729D"/>
    <w:rsid w:val="009A737C"/>
    <w:rsid w:val="009A7A63"/>
    <w:rsid w:val="009A7A98"/>
    <w:rsid w:val="009A7CD5"/>
    <w:rsid w:val="009A7CE2"/>
    <w:rsid w:val="009A7E70"/>
    <w:rsid w:val="009A7EF0"/>
    <w:rsid w:val="009B0174"/>
    <w:rsid w:val="009B0176"/>
    <w:rsid w:val="009B024D"/>
    <w:rsid w:val="009B0B2F"/>
    <w:rsid w:val="009B0B57"/>
    <w:rsid w:val="009B0FCE"/>
    <w:rsid w:val="009B100F"/>
    <w:rsid w:val="009B10F6"/>
    <w:rsid w:val="009B12DE"/>
    <w:rsid w:val="009B168E"/>
    <w:rsid w:val="009B171C"/>
    <w:rsid w:val="009B19C8"/>
    <w:rsid w:val="009B1A2B"/>
    <w:rsid w:val="009B1A46"/>
    <w:rsid w:val="009B1BB5"/>
    <w:rsid w:val="009B1CE5"/>
    <w:rsid w:val="009B1F14"/>
    <w:rsid w:val="009B210F"/>
    <w:rsid w:val="009B21AE"/>
    <w:rsid w:val="009B2393"/>
    <w:rsid w:val="009B23E6"/>
    <w:rsid w:val="009B262A"/>
    <w:rsid w:val="009B2658"/>
    <w:rsid w:val="009B2786"/>
    <w:rsid w:val="009B2A5A"/>
    <w:rsid w:val="009B2B1B"/>
    <w:rsid w:val="009B2C3C"/>
    <w:rsid w:val="009B2D3B"/>
    <w:rsid w:val="009B2F32"/>
    <w:rsid w:val="009B3063"/>
    <w:rsid w:val="009B3182"/>
    <w:rsid w:val="009B31DA"/>
    <w:rsid w:val="009B34CB"/>
    <w:rsid w:val="009B367E"/>
    <w:rsid w:val="009B3773"/>
    <w:rsid w:val="009B3B24"/>
    <w:rsid w:val="009B410E"/>
    <w:rsid w:val="009B422B"/>
    <w:rsid w:val="009B4230"/>
    <w:rsid w:val="009B43CE"/>
    <w:rsid w:val="009B44FF"/>
    <w:rsid w:val="009B471B"/>
    <w:rsid w:val="009B494A"/>
    <w:rsid w:val="009B4B18"/>
    <w:rsid w:val="009B4CBE"/>
    <w:rsid w:val="009B4F39"/>
    <w:rsid w:val="009B52BD"/>
    <w:rsid w:val="009B52FD"/>
    <w:rsid w:val="009B53B0"/>
    <w:rsid w:val="009B5552"/>
    <w:rsid w:val="009B5624"/>
    <w:rsid w:val="009B56B7"/>
    <w:rsid w:val="009B5712"/>
    <w:rsid w:val="009B57B7"/>
    <w:rsid w:val="009B57F3"/>
    <w:rsid w:val="009B5934"/>
    <w:rsid w:val="009B5FDA"/>
    <w:rsid w:val="009B6132"/>
    <w:rsid w:val="009B6237"/>
    <w:rsid w:val="009B627C"/>
    <w:rsid w:val="009B65D6"/>
    <w:rsid w:val="009B6662"/>
    <w:rsid w:val="009B6697"/>
    <w:rsid w:val="009B67CA"/>
    <w:rsid w:val="009B6888"/>
    <w:rsid w:val="009B6B8A"/>
    <w:rsid w:val="009B7183"/>
    <w:rsid w:val="009B7212"/>
    <w:rsid w:val="009B726E"/>
    <w:rsid w:val="009B7353"/>
    <w:rsid w:val="009B7681"/>
    <w:rsid w:val="009B7721"/>
    <w:rsid w:val="009B788C"/>
    <w:rsid w:val="009B7D6B"/>
    <w:rsid w:val="009B7E8D"/>
    <w:rsid w:val="009B7F06"/>
    <w:rsid w:val="009B7F47"/>
    <w:rsid w:val="009C008D"/>
    <w:rsid w:val="009C0BAB"/>
    <w:rsid w:val="009C0DB6"/>
    <w:rsid w:val="009C1021"/>
    <w:rsid w:val="009C102E"/>
    <w:rsid w:val="009C109C"/>
    <w:rsid w:val="009C10A4"/>
    <w:rsid w:val="009C1381"/>
    <w:rsid w:val="009C13EB"/>
    <w:rsid w:val="009C14BE"/>
    <w:rsid w:val="009C175B"/>
    <w:rsid w:val="009C18B1"/>
    <w:rsid w:val="009C1B92"/>
    <w:rsid w:val="009C1D4F"/>
    <w:rsid w:val="009C1F87"/>
    <w:rsid w:val="009C237F"/>
    <w:rsid w:val="009C2762"/>
    <w:rsid w:val="009C2BDE"/>
    <w:rsid w:val="009C3007"/>
    <w:rsid w:val="009C321F"/>
    <w:rsid w:val="009C3234"/>
    <w:rsid w:val="009C34AB"/>
    <w:rsid w:val="009C351E"/>
    <w:rsid w:val="009C358B"/>
    <w:rsid w:val="009C35C0"/>
    <w:rsid w:val="009C38F6"/>
    <w:rsid w:val="009C38FB"/>
    <w:rsid w:val="009C3A69"/>
    <w:rsid w:val="009C3A8F"/>
    <w:rsid w:val="009C3BDE"/>
    <w:rsid w:val="009C3C9D"/>
    <w:rsid w:val="009C3EA3"/>
    <w:rsid w:val="009C4065"/>
    <w:rsid w:val="009C43A3"/>
    <w:rsid w:val="009C43ED"/>
    <w:rsid w:val="009C4434"/>
    <w:rsid w:val="009C4561"/>
    <w:rsid w:val="009C4690"/>
    <w:rsid w:val="009C4713"/>
    <w:rsid w:val="009C4732"/>
    <w:rsid w:val="009C4BEC"/>
    <w:rsid w:val="009C4BEF"/>
    <w:rsid w:val="009C4E5F"/>
    <w:rsid w:val="009C4F97"/>
    <w:rsid w:val="009C52AF"/>
    <w:rsid w:val="009C546B"/>
    <w:rsid w:val="009C558C"/>
    <w:rsid w:val="009C55D4"/>
    <w:rsid w:val="009C570D"/>
    <w:rsid w:val="009C5EA0"/>
    <w:rsid w:val="009C5FB1"/>
    <w:rsid w:val="009C6001"/>
    <w:rsid w:val="009C6059"/>
    <w:rsid w:val="009C6708"/>
    <w:rsid w:val="009C673A"/>
    <w:rsid w:val="009C6798"/>
    <w:rsid w:val="009C6A00"/>
    <w:rsid w:val="009C6A7A"/>
    <w:rsid w:val="009C6D60"/>
    <w:rsid w:val="009C707E"/>
    <w:rsid w:val="009C70A7"/>
    <w:rsid w:val="009C71B6"/>
    <w:rsid w:val="009C733A"/>
    <w:rsid w:val="009C7921"/>
    <w:rsid w:val="009C7BEA"/>
    <w:rsid w:val="009D00FA"/>
    <w:rsid w:val="009D0422"/>
    <w:rsid w:val="009D06D1"/>
    <w:rsid w:val="009D072C"/>
    <w:rsid w:val="009D0A21"/>
    <w:rsid w:val="009D0D39"/>
    <w:rsid w:val="009D1196"/>
    <w:rsid w:val="009D11A8"/>
    <w:rsid w:val="009D141E"/>
    <w:rsid w:val="009D1512"/>
    <w:rsid w:val="009D170A"/>
    <w:rsid w:val="009D1908"/>
    <w:rsid w:val="009D1943"/>
    <w:rsid w:val="009D1965"/>
    <w:rsid w:val="009D196D"/>
    <w:rsid w:val="009D1C09"/>
    <w:rsid w:val="009D1E54"/>
    <w:rsid w:val="009D1E9A"/>
    <w:rsid w:val="009D2134"/>
    <w:rsid w:val="009D2135"/>
    <w:rsid w:val="009D22E5"/>
    <w:rsid w:val="009D243D"/>
    <w:rsid w:val="009D25CC"/>
    <w:rsid w:val="009D2632"/>
    <w:rsid w:val="009D28F2"/>
    <w:rsid w:val="009D2993"/>
    <w:rsid w:val="009D2FCF"/>
    <w:rsid w:val="009D3110"/>
    <w:rsid w:val="009D3154"/>
    <w:rsid w:val="009D36FC"/>
    <w:rsid w:val="009D37B8"/>
    <w:rsid w:val="009D3AB2"/>
    <w:rsid w:val="009D3B0D"/>
    <w:rsid w:val="009D3BF1"/>
    <w:rsid w:val="009D3C64"/>
    <w:rsid w:val="009D3C79"/>
    <w:rsid w:val="009D3E11"/>
    <w:rsid w:val="009D3E62"/>
    <w:rsid w:val="009D3E9F"/>
    <w:rsid w:val="009D3FC9"/>
    <w:rsid w:val="009D4022"/>
    <w:rsid w:val="009D48E9"/>
    <w:rsid w:val="009D494E"/>
    <w:rsid w:val="009D4F42"/>
    <w:rsid w:val="009D4F9B"/>
    <w:rsid w:val="009D50FA"/>
    <w:rsid w:val="009D5106"/>
    <w:rsid w:val="009D5187"/>
    <w:rsid w:val="009D5206"/>
    <w:rsid w:val="009D5333"/>
    <w:rsid w:val="009D54E2"/>
    <w:rsid w:val="009D598F"/>
    <w:rsid w:val="009D5C85"/>
    <w:rsid w:val="009D6290"/>
    <w:rsid w:val="009D6308"/>
    <w:rsid w:val="009D6676"/>
    <w:rsid w:val="009D6836"/>
    <w:rsid w:val="009D68EF"/>
    <w:rsid w:val="009D6B14"/>
    <w:rsid w:val="009D6DD0"/>
    <w:rsid w:val="009D6E04"/>
    <w:rsid w:val="009D70BD"/>
    <w:rsid w:val="009D7117"/>
    <w:rsid w:val="009D74A2"/>
    <w:rsid w:val="009D776C"/>
    <w:rsid w:val="009D7EEF"/>
    <w:rsid w:val="009E038E"/>
    <w:rsid w:val="009E03E5"/>
    <w:rsid w:val="009E04E1"/>
    <w:rsid w:val="009E0510"/>
    <w:rsid w:val="009E063F"/>
    <w:rsid w:val="009E0AD9"/>
    <w:rsid w:val="009E0CFE"/>
    <w:rsid w:val="009E1006"/>
    <w:rsid w:val="009E13C6"/>
    <w:rsid w:val="009E17E4"/>
    <w:rsid w:val="009E1D52"/>
    <w:rsid w:val="009E1DFB"/>
    <w:rsid w:val="009E1EC2"/>
    <w:rsid w:val="009E1F6D"/>
    <w:rsid w:val="009E1F8A"/>
    <w:rsid w:val="009E243E"/>
    <w:rsid w:val="009E2A9B"/>
    <w:rsid w:val="009E2BDC"/>
    <w:rsid w:val="009E2C4A"/>
    <w:rsid w:val="009E2DE1"/>
    <w:rsid w:val="009E2DF2"/>
    <w:rsid w:val="009E2E2A"/>
    <w:rsid w:val="009E2E7D"/>
    <w:rsid w:val="009E3408"/>
    <w:rsid w:val="009E359A"/>
    <w:rsid w:val="009E3602"/>
    <w:rsid w:val="009E376F"/>
    <w:rsid w:val="009E3A64"/>
    <w:rsid w:val="009E3B3C"/>
    <w:rsid w:val="009E3B97"/>
    <w:rsid w:val="009E3DDB"/>
    <w:rsid w:val="009E4043"/>
    <w:rsid w:val="009E416D"/>
    <w:rsid w:val="009E417D"/>
    <w:rsid w:val="009E43D1"/>
    <w:rsid w:val="009E4419"/>
    <w:rsid w:val="009E44C8"/>
    <w:rsid w:val="009E45FF"/>
    <w:rsid w:val="009E477A"/>
    <w:rsid w:val="009E47B4"/>
    <w:rsid w:val="009E4870"/>
    <w:rsid w:val="009E4ADC"/>
    <w:rsid w:val="009E4B43"/>
    <w:rsid w:val="009E4EF1"/>
    <w:rsid w:val="009E51D1"/>
    <w:rsid w:val="009E52BB"/>
    <w:rsid w:val="009E5350"/>
    <w:rsid w:val="009E5352"/>
    <w:rsid w:val="009E58AA"/>
    <w:rsid w:val="009E5A1E"/>
    <w:rsid w:val="009E5FA5"/>
    <w:rsid w:val="009E6002"/>
    <w:rsid w:val="009E61FD"/>
    <w:rsid w:val="009E62D4"/>
    <w:rsid w:val="009E63CF"/>
    <w:rsid w:val="009E6733"/>
    <w:rsid w:val="009E6AAC"/>
    <w:rsid w:val="009E6B7F"/>
    <w:rsid w:val="009E6B96"/>
    <w:rsid w:val="009E6BB2"/>
    <w:rsid w:val="009E6BFD"/>
    <w:rsid w:val="009E6C37"/>
    <w:rsid w:val="009E6DDB"/>
    <w:rsid w:val="009E6EFA"/>
    <w:rsid w:val="009E70D0"/>
    <w:rsid w:val="009E7522"/>
    <w:rsid w:val="009E76C1"/>
    <w:rsid w:val="009E7CE0"/>
    <w:rsid w:val="009F0C73"/>
    <w:rsid w:val="009F0FFE"/>
    <w:rsid w:val="009F12E2"/>
    <w:rsid w:val="009F1382"/>
    <w:rsid w:val="009F13DF"/>
    <w:rsid w:val="009F1533"/>
    <w:rsid w:val="009F1807"/>
    <w:rsid w:val="009F1D0F"/>
    <w:rsid w:val="009F1EBD"/>
    <w:rsid w:val="009F1F3B"/>
    <w:rsid w:val="009F1F3C"/>
    <w:rsid w:val="009F229F"/>
    <w:rsid w:val="009F22D2"/>
    <w:rsid w:val="009F2443"/>
    <w:rsid w:val="009F2457"/>
    <w:rsid w:val="009F2616"/>
    <w:rsid w:val="009F2894"/>
    <w:rsid w:val="009F290E"/>
    <w:rsid w:val="009F2A02"/>
    <w:rsid w:val="009F2ABB"/>
    <w:rsid w:val="009F2C38"/>
    <w:rsid w:val="009F2E1F"/>
    <w:rsid w:val="009F2EA4"/>
    <w:rsid w:val="009F310F"/>
    <w:rsid w:val="009F339F"/>
    <w:rsid w:val="009F3428"/>
    <w:rsid w:val="009F3467"/>
    <w:rsid w:val="009F36AA"/>
    <w:rsid w:val="009F37EB"/>
    <w:rsid w:val="009F39A9"/>
    <w:rsid w:val="009F3A05"/>
    <w:rsid w:val="009F3CE4"/>
    <w:rsid w:val="009F3FDC"/>
    <w:rsid w:val="009F418F"/>
    <w:rsid w:val="009F428A"/>
    <w:rsid w:val="009F4487"/>
    <w:rsid w:val="009F4675"/>
    <w:rsid w:val="009F4877"/>
    <w:rsid w:val="009F4CEC"/>
    <w:rsid w:val="009F4E1F"/>
    <w:rsid w:val="009F4FE6"/>
    <w:rsid w:val="009F5007"/>
    <w:rsid w:val="009F52A4"/>
    <w:rsid w:val="009F56AE"/>
    <w:rsid w:val="009F5727"/>
    <w:rsid w:val="009F5796"/>
    <w:rsid w:val="009F5B93"/>
    <w:rsid w:val="009F5D20"/>
    <w:rsid w:val="009F5D4B"/>
    <w:rsid w:val="009F5D6C"/>
    <w:rsid w:val="009F5EFF"/>
    <w:rsid w:val="009F60B8"/>
    <w:rsid w:val="009F60F6"/>
    <w:rsid w:val="009F6139"/>
    <w:rsid w:val="009F64DB"/>
    <w:rsid w:val="009F6506"/>
    <w:rsid w:val="009F65C3"/>
    <w:rsid w:val="009F67B7"/>
    <w:rsid w:val="009F6848"/>
    <w:rsid w:val="009F6A38"/>
    <w:rsid w:val="009F6CC9"/>
    <w:rsid w:val="009F6EA2"/>
    <w:rsid w:val="009F6FAE"/>
    <w:rsid w:val="009F706A"/>
    <w:rsid w:val="009F70C9"/>
    <w:rsid w:val="009F7170"/>
    <w:rsid w:val="009F7298"/>
    <w:rsid w:val="009F735D"/>
    <w:rsid w:val="009F7738"/>
    <w:rsid w:val="009F7953"/>
    <w:rsid w:val="009F79EB"/>
    <w:rsid w:val="009F7ABB"/>
    <w:rsid w:val="009F7CD5"/>
    <w:rsid w:val="009F7EEA"/>
    <w:rsid w:val="00A001B7"/>
    <w:rsid w:val="00A006E9"/>
    <w:rsid w:val="00A00711"/>
    <w:rsid w:val="00A0073F"/>
    <w:rsid w:val="00A008FE"/>
    <w:rsid w:val="00A00DCB"/>
    <w:rsid w:val="00A011A6"/>
    <w:rsid w:val="00A011B0"/>
    <w:rsid w:val="00A012EA"/>
    <w:rsid w:val="00A01418"/>
    <w:rsid w:val="00A015A1"/>
    <w:rsid w:val="00A01968"/>
    <w:rsid w:val="00A01C1C"/>
    <w:rsid w:val="00A01C5C"/>
    <w:rsid w:val="00A01E33"/>
    <w:rsid w:val="00A01E90"/>
    <w:rsid w:val="00A01FDF"/>
    <w:rsid w:val="00A0228B"/>
    <w:rsid w:val="00A0231B"/>
    <w:rsid w:val="00A0243C"/>
    <w:rsid w:val="00A0243F"/>
    <w:rsid w:val="00A024F3"/>
    <w:rsid w:val="00A02665"/>
    <w:rsid w:val="00A02698"/>
    <w:rsid w:val="00A029DD"/>
    <w:rsid w:val="00A029ED"/>
    <w:rsid w:val="00A02CAC"/>
    <w:rsid w:val="00A02D32"/>
    <w:rsid w:val="00A03123"/>
    <w:rsid w:val="00A032C6"/>
    <w:rsid w:val="00A03375"/>
    <w:rsid w:val="00A03539"/>
    <w:rsid w:val="00A0354C"/>
    <w:rsid w:val="00A03774"/>
    <w:rsid w:val="00A03786"/>
    <w:rsid w:val="00A037BB"/>
    <w:rsid w:val="00A037C7"/>
    <w:rsid w:val="00A0397C"/>
    <w:rsid w:val="00A03CB8"/>
    <w:rsid w:val="00A03D36"/>
    <w:rsid w:val="00A03EB8"/>
    <w:rsid w:val="00A03F72"/>
    <w:rsid w:val="00A04017"/>
    <w:rsid w:val="00A04216"/>
    <w:rsid w:val="00A04260"/>
    <w:rsid w:val="00A04433"/>
    <w:rsid w:val="00A044E9"/>
    <w:rsid w:val="00A04938"/>
    <w:rsid w:val="00A04BC4"/>
    <w:rsid w:val="00A04ECF"/>
    <w:rsid w:val="00A04FC1"/>
    <w:rsid w:val="00A05083"/>
    <w:rsid w:val="00A053EF"/>
    <w:rsid w:val="00A05675"/>
    <w:rsid w:val="00A05AB4"/>
    <w:rsid w:val="00A05B23"/>
    <w:rsid w:val="00A05B60"/>
    <w:rsid w:val="00A05DA0"/>
    <w:rsid w:val="00A05E16"/>
    <w:rsid w:val="00A05E4B"/>
    <w:rsid w:val="00A061B1"/>
    <w:rsid w:val="00A06292"/>
    <w:rsid w:val="00A062DC"/>
    <w:rsid w:val="00A06479"/>
    <w:rsid w:val="00A0654B"/>
    <w:rsid w:val="00A06827"/>
    <w:rsid w:val="00A06983"/>
    <w:rsid w:val="00A069C2"/>
    <w:rsid w:val="00A06A2B"/>
    <w:rsid w:val="00A06D5A"/>
    <w:rsid w:val="00A06EE2"/>
    <w:rsid w:val="00A0707C"/>
    <w:rsid w:val="00A073C9"/>
    <w:rsid w:val="00A073CA"/>
    <w:rsid w:val="00A07549"/>
    <w:rsid w:val="00A076B6"/>
    <w:rsid w:val="00A0776C"/>
    <w:rsid w:val="00A0795B"/>
    <w:rsid w:val="00A0799C"/>
    <w:rsid w:val="00A079DB"/>
    <w:rsid w:val="00A079F0"/>
    <w:rsid w:val="00A07BF1"/>
    <w:rsid w:val="00A07CB4"/>
    <w:rsid w:val="00A1010D"/>
    <w:rsid w:val="00A1019F"/>
    <w:rsid w:val="00A10208"/>
    <w:rsid w:val="00A103DF"/>
    <w:rsid w:val="00A1060B"/>
    <w:rsid w:val="00A10616"/>
    <w:rsid w:val="00A10F4D"/>
    <w:rsid w:val="00A113DB"/>
    <w:rsid w:val="00A115A8"/>
    <w:rsid w:val="00A1163A"/>
    <w:rsid w:val="00A11695"/>
    <w:rsid w:val="00A118A5"/>
    <w:rsid w:val="00A11952"/>
    <w:rsid w:val="00A119CF"/>
    <w:rsid w:val="00A11B84"/>
    <w:rsid w:val="00A11F03"/>
    <w:rsid w:val="00A11F6A"/>
    <w:rsid w:val="00A1203B"/>
    <w:rsid w:val="00A12288"/>
    <w:rsid w:val="00A123B1"/>
    <w:rsid w:val="00A12454"/>
    <w:rsid w:val="00A1252F"/>
    <w:rsid w:val="00A12738"/>
    <w:rsid w:val="00A12777"/>
    <w:rsid w:val="00A12AB4"/>
    <w:rsid w:val="00A12D0A"/>
    <w:rsid w:val="00A12D49"/>
    <w:rsid w:val="00A12F55"/>
    <w:rsid w:val="00A12FD6"/>
    <w:rsid w:val="00A13049"/>
    <w:rsid w:val="00A13069"/>
    <w:rsid w:val="00A131D3"/>
    <w:rsid w:val="00A1341F"/>
    <w:rsid w:val="00A13963"/>
    <w:rsid w:val="00A139BD"/>
    <w:rsid w:val="00A13AA8"/>
    <w:rsid w:val="00A13ADC"/>
    <w:rsid w:val="00A13BE4"/>
    <w:rsid w:val="00A13C76"/>
    <w:rsid w:val="00A13FF4"/>
    <w:rsid w:val="00A14712"/>
    <w:rsid w:val="00A14799"/>
    <w:rsid w:val="00A1489E"/>
    <w:rsid w:val="00A149D1"/>
    <w:rsid w:val="00A149E2"/>
    <w:rsid w:val="00A14CEF"/>
    <w:rsid w:val="00A15032"/>
    <w:rsid w:val="00A1510D"/>
    <w:rsid w:val="00A1512C"/>
    <w:rsid w:val="00A15143"/>
    <w:rsid w:val="00A1538F"/>
    <w:rsid w:val="00A153C2"/>
    <w:rsid w:val="00A15468"/>
    <w:rsid w:val="00A15479"/>
    <w:rsid w:val="00A158B0"/>
    <w:rsid w:val="00A15BBD"/>
    <w:rsid w:val="00A15BEF"/>
    <w:rsid w:val="00A15E89"/>
    <w:rsid w:val="00A16177"/>
    <w:rsid w:val="00A16184"/>
    <w:rsid w:val="00A161CF"/>
    <w:rsid w:val="00A16356"/>
    <w:rsid w:val="00A163FE"/>
    <w:rsid w:val="00A1652F"/>
    <w:rsid w:val="00A16728"/>
    <w:rsid w:val="00A16B0B"/>
    <w:rsid w:val="00A16DBB"/>
    <w:rsid w:val="00A16FAC"/>
    <w:rsid w:val="00A170CE"/>
    <w:rsid w:val="00A17263"/>
    <w:rsid w:val="00A17506"/>
    <w:rsid w:val="00A17803"/>
    <w:rsid w:val="00A178F6"/>
    <w:rsid w:val="00A17917"/>
    <w:rsid w:val="00A17BFF"/>
    <w:rsid w:val="00A17C99"/>
    <w:rsid w:val="00A17DA4"/>
    <w:rsid w:val="00A17EA9"/>
    <w:rsid w:val="00A20264"/>
    <w:rsid w:val="00A20347"/>
    <w:rsid w:val="00A2056B"/>
    <w:rsid w:val="00A205A5"/>
    <w:rsid w:val="00A209B9"/>
    <w:rsid w:val="00A209D4"/>
    <w:rsid w:val="00A20AE6"/>
    <w:rsid w:val="00A20D15"/>
    <w:rsid w:val="00A20D3D"/>
    <w:rsid w:val="00A20D8D"/>
    <w:rsid w:val="00A20DF5"/>
    <w:rsid w:val="00A21363"/>
    <w:rsid w:val="00A21586"/>
    <w:rsid w:val="00A21A06"/>
    <w:rsid w:val="00A21A8C"/>
    <w:rsid w:val="00A21B22"/>
    <w:rsid w:val="00A21C30"/>
    <w:rsid w:val="00A21D88"/>
    <w:rsid w:val="00A21E6C"/>
    <w:rsid w:val="00A21E94"/>
    <w:rsid w:val="00A2229D"/>
    <w:rsid w:val="00A222B5"/>
    <w:rsid w:val="00A22416"/>
    <w:rsid w:val="00A22929"/>
    <w:rsid w:val="00A22A4E"/>
    <w:rsid w:val="00A22CD2"/>
    <w:rsid w:val="00A22D61"/>
    <w:rsid w:val="00A22DBF"/>
    <w:rsid w:val="00A22F35"/>
    <w:rsid w:val="00A23082"/>
    <w:rsid w:val="00A23169"/>
    <w:rsid w:val="00A23377"/>
    <w:rsid w:val="00A23616"/>
    <w:rsid w:val="00A236CA"/>
    <w:rsid w:val="00A2385D"/>
    <w:rsid w:val="00A23878"/>
    <w:rsid w:val="00A23A0C"/>
    <w:rsid w:val="00A23A83"/>
    <w:rsid w:val="00A23B60"/>
    <w:rsid w:val="00A23D78"/>
    <w:rsid w:val="00A23E95"/>
    <w:rsid w:val="00A23F1E"/>
    <w:rsid w:val="00A23F69"/>
    <w:rsid w:val="00A243A0"/>
    <w:rsid w:val="00A2445C"/>
    <w:rsid w:val="00A246A3"/>
    <w:rsid w:val="00A248A1"/>
    <w:rsid w:val="00A24E69"/>
    <w:rsid w:val="00A25000"/>
    <w:rsid w:val="00A2527F"/>
    <w:rsid w:val="00A25496"/>
    <w:rsid w:val="00A2560C"/>
    <w:rsid w:val="00A257AD"/>
    <w:rsid w:val="00A2589B"/>
    <w:rsid w:val="00A25A4F"/>
    <w:rsid w:val="00A25F18"/>
    <w:rsid w:val="00A26386"/>
    <w:rsid w:val="00A26907"/>
    <w:rsid w:val="00A2694A"/>
    <w:rsid w:val="00A26983"/>
    <w:rsid w:val="00A269A8"/>
    <w:rsid w:val="00A26B97"/>
    <w:rsid w:val="00A26E32"/>
    <w:rsid w:val="00A27081"/>
    <w:rsid w:val="00A27167"/>
    <w:rsid w:val="00A27227"/>
    <w:rsid w:val="00A27631"/>
    <w:rsid w:val="00A277DB"/>
    <w:rsid w:val="00A277EE"/>
    <w:rsid w:val="00A2796E"/>
    <w:rsid w:val="00A27AC3"/>
    <w:rsid w:val="00A27AE8"/>
    <w:rsid w:val="00A27AF3"/>
    <w:rsid w:val="00A27BEA"/>
    <w:rsid w:val="00A27BF0"/>
    <w:rsid w:val="00A27D31"/>
    <w:rsid w:val="00A27D43"/>
    <w:rsid w:val="00A3000A"/>
    <w:rsid w:val="00A3028D"/>
    <w:rsid w:val="00A302D0"/>
    <w:rsid w:val="00A30384"/>
    <w:rsid w:val="00A30571"/>
    <w:rsid w:val="00A3061A"/>
    <w:rsid w:val="00A3096C"/>
    <w:rsid w:val="00A309FE"/>
    <w:rsid w:val="00A30AF6"/>
    <w:rsid w:val="00A30AFF"/>
    <w:rsid w:val="00A30C3F"/>
    <w:rsid w:val="00A310DD"/>
    <w:rsid w:val="00A31510"/>
    <w:rsid w:val="00A31A5B"/>
    <w:rsid w:val="00A31B13"/>
    <w:rsid w:val="00A31BF7"/>
    <w:rsid w:val="00A31D3D"/>
    <w:rsid w:val="00A31E48"/>
    <w:rsid w:val="00A31F7F"/>
    <w:rsid w:val="00A32083"/>
    <w:rsid w:val="00A320CB"/>
    <w:rsid w:val="00A3215A"/>
    <w:rsid w:val="00A321C0"/>
    <w:rsid w:val="00A322B0"/>
    <w:rsid w:val="00A322B9"/>
    <w:rsid w:val="00A323CD"/>
    <w:rsid w:val="00A32437"/>
    <w:rsid w:val="00A324FF"/>
    <w:rsid w:val="00A32598"/>
    <w:rsid w:val="00A32ADF"/>
    <w:rsid w:val="00A32DD3"/>
    <w:rsid w:val="00A32E00"/>
    <w:rsid w:val="00A32EDB"/>
    <w:rsid w:val="00A33015"/>
    <w:rsid w:val="00A331F8"/>
    <w:rsid w:val="00A337A7"/>
    <w:rsid w:val="00A337FF"/>
    <w:rsid w:val="00A3394C"/>
    <w:rsid w:val="00A33A34"/>
    <w:rsid w:val="00A33C64"/>
    <w:rsid w:val="00A33D4D"/>
    <w:rsid w:val="00A3400B"/>
    <w:rsid w:val="00A340E2"/>
    <w:rsid w:val="00A3411F"/>
    <w:rsid w:val="00A34142"/>
    <w:rsid w:val="00A34384"/>
    <w:rsid w:val="00A344C3"/>
    <w:rsid w:val="00A34733"/>
    <w:rsid w:val="00A34A4A"/>
    <w:rsid w:val="00A34E4B"/>
    <w:rsid w:val="00A34FC4"/>
    <w:rsid w:val="00A352AD"/>
    <w:rsid w:val="00A356DC"/>
    <w:rsid w:val="00A35733"/>
    <w:rsid w:val="00A35763"/>
    <w:rsid w:val="00A35CCE"/>
    <w:rsid w:val="00A3601B"/>
    <w:rsid w:val="00A3602E"/>
    <w:rsid w:val="00A360D1"/>
    <w:rsid w:val="00A3610E"/>
    <w:rsid w:val="00A3638C"/>
    <w:rsid w:val="00A363AF"/>
    <w:rsid w:val="00A36401"/>
    <w:rsid w:val="00A365AB"/>
    <w:rsid w:val="00A3681E"/>
    <w:rsid w:val="00A3686C"/>
    <w:rsid w:val="00A369D4"/>
    <w:rsid w:val="00A36F0B"/>
    <w:rsid w:val="00A36FA7"/>
    <w:rsid w:val="00A37266"/>
    <w:rsid w:val="00A37277"/>
    <w:rsid w:val="00A3730F"/>
    <w:rsid w:val="00A37383"/>
    <w:rsid w:val="00A37580"/>
    <w:rsid w:val="00A37791"/>
    <w:rsid w:val="00A378BB"/>
    <w:rsid w:val="00A3791B"/>
    <w:rsid w:val="00A379AC"/>
    <w:rsid w:val="00A37A0E"/>
    <w:rsid w:val="00A37A41"/>
    <w:rsid w:val="00A37B06"/>
    <w:rsid w:val="00A37BE1"/>
    <w:rsid w:val="00A40447"/>
    <w:rsid w:val="00A40455"/>
    <w:rsid w:val="00A40496"/>
    <w:rsid w:val="00A4071E"/>
    <w:rsid w:val="00A4072A"/>
    <w:rsid w:val="00A40740"/>
    <w:rsid w:val="00A40AFE"/>
    <w:rsid w:val="00A40BFA"/>
    <w:rsid w:val="00A40DE7"/>
    <w:rsid w:val="00A411C7"/>
    <w:rsid w:val="00A41276"/>
    <w:rsid w:val="00A41866"/>
    <w:rsid w:val="00A41D60"/>
    <w:rsid w:val="00A41E47"/>
    <w:rsid w:val="00A41EF7"/>
    <w:rsid w:val="00A41F28"/>
    <w:rsid w:val="00A42194"/>
    <w:rsid w:val="00A42357"/>
    <w:rsid w:val="00A423BA"/>
    <w:rsid w:val="00A42771"/>
    <w:rsid w:val="00A428A9"/>
    <w:rsid w:val="00A42924"/>
    <w:rsid w:val="00A42B46"/>
    <w:rsid w:val="00A430BB"/>
    <w:rsid w:val="00A430DD"/>
    <w:rsid w:val="00A43904"/>
    <w:rsid w:val="00A43915"/>
    <w:rsid w:val="00A4398F"/>
    <w:rsid w:val="00A43D26"/>
    <w:rsid w:val="00A43EF1"/>
    <w:rsid w:val="00A4408A"/>
    <w:rsid w:val="00A4435A"/>
    <w:rsid w:val="00A44389"/>
    <w:rsid w:val="00A44646"/>
    <w:rsid w:val="00A4476F"/>
    <w:rsid w:val="00A44791"/>
    <w:rsid w:val="00A44826"/>
    <w:rsid w:val="00A44846"/>
    <w:rsid w:val="00A44BA0"/>
    <w:rsid w:val="00A44BA7"/>
    <w:rsid w:val="00A45205"/>
    <w:rsid w:val="00A452AD"/>
    <w:rsid w:val="00A45518"/>
    <w:rsid w:val="00A4557E"/>
    <w:rsid w:val="00A456AB"/>
    <w:rsid w:val="00A45712"/>
    <w:rsid w:val="00A458BC"/>
    <w:rsid w:val="00A45A33"/>
    <w:rsid w:val="00A45A80"/>
    <w:rsid w:val="00A45B12"/>
    <w:rsid w:val="00A45E1A"/>
    <w:rsid w:val="00A45F65"/>
    <w:rsid w:val="00A4613C"/>
    <w:rsid w:val="00A46253"/>
    <w:rsid w:val="00A463C3"/>
    <w:rsid w:val="00A4658B"/>
    <w:rsid w:val="00A46A5C"/>
    <w:rsid w:val="00A46B01"/>
    <w:rsid w:val="00A46CE3"/>
    <w:rsid w:val="00A46DC9"/>
    <w:rsid w:val="00A46E2F"/>
    <w:rsid w:val="00A47056"/>
    <w:rsid w:val="00A4706E"/>
    <w:rsid w:val="00A4717A"/>
    <w:rsid w:val="00A47244"/>
    <w:rsid w:val="00A473D2"/>
    <w:rsid w:val="00A475D2"/>
    <w:rsid w:val="00A4787D"/>
    <w:rsid w:val="00A47AE3"/>
    <w:rsid w:val="00A47C4A"/>
    <w:rsid w:val="00A47D78"/>
    <w:rsid w:val="00A47E35"/>
    <w:rsid w:val="00A5013F"/>
    <w:rsid w:val="00A50473"/>
    <w:rsid w:val="00A504F0"/>
    <w:rsid w:val="00A50879"/>
    <w:rsid w:val="00A508BF"/>
    <w:rsid w:val="00A50A97"/>
    <w:rsid w:val="00A5125E"/>
    <w:rsid w:val="00A51578"/>
    <w:rsid w:val="00A515AC"/>
    <w:rsid w:val="00A51751"/>
    <w:rsid w:val="00A517F9"/>
    <w:rsid w:val="00A51B6F"/>
    <w:rsid w:val="00A51CBD"/>
    <w:rsid w:val="00A51D86"/>
    <w:rsid w:val="00A51DD2"/>
    <w:rsid w:val="00A520ED"/>
    <w:rsid w:val="00A5210C"/>
    <w:rsid w:val="00A5218A"/>
    <w:rsid w:val="00A5234C"/>
    <w:rsid w:val="00A52374"/>
    <w:rsid w:val="00A52818"/>
    <w:rsid w:val="00A529B5"/>
    <w:rsid w:val="00A52B6B"/>
    <w:rsid w:val="00A52DCF"/>
    <w:rsid w:val="00A52F1F"/>
    <w:rsid w:val="00A53141"/>
    <w:rsid w:val="00A5322A"/>
    <w:rsid w:val="00A53411"/>
    <w:rsid w:val="00A53571"/>
    <w:rsid w:val="00A53643"/>
    <w:rsid w:val="00A5367D"/>
    <w:rsid w:val="00A5417C"/>
    <w:rsid w:val="00A543BF"/>
    <w:rsid w:val="00A544CA"/>
    <w:rsid w:val="00A5454D"/>
    <w:rsid w:val="00A548A5"/>
    <w:rsid w:val="00A548FF"/>
    <w:rsid w:val="00A54A94"/>
    <w:rsid w:val="00A54A9F"/>
    <w:rsid w:val="00A54CD3"/>
    <w:rsid w:val="00A54D59"/>
    <w:rsid w:val="00A54F20"/>
    <w:rsid w:val="00A5526D"/>
    <w:rsid w:val="00A552D8"/>
    <w:rsid w:val="00A55A10"/>
    <w:rsid w:val="00A55B70"/>
    <w:rsid w:val="00A55BEE"/>
    <w:rsid w:val="00A561F4"/>
    <w:rsid w:val="00A562B7"/>
    <w:rsid w:val="00A56442"/>
    <w:rsid w:val="00A56908"/>
    <w:rsid w:val="00A56EDD"/>
    <w:rsid w:val="00A57201"/>
    <w:rsid w:val="00A57290"/>
    <w:rsid w:val="00A572B2"/>
    <w:rsid w:val="00A572C6"/>
    <w:rsid w:val="00A576B4"/>
    <w:rsid w:val="00A5775D"/>
    <w:rsid w:val="00A577BE"/>
    <w:rsid w:val="00A57E85"/>
    <w:rsid w:val="00A60166"/>
    <w:rsid w:val="00A6028E"/>
    <w:rsid w:val="00A603AE"/>
    <w:rsid w:val="00A6042F"/>
    <w:rsid w:val="00A60620"/>
    <w:rsid w:val="00A606DB"/>
    <w:rsid w:val="00A608E9"/>
    <w:rsid w:val="00A60926"/>
    <w:rsid w:val="00A609B9"/>
    <w:rsid w:val="00A60ABE"/>
    <w:rsid w:val="00A60B1F"/>
    <w:rsid w:val="00A60C22"/>
    <w:rsid w:val="00A60FFB"/>
    <w:rsid w:val="00A61256"/>
    <w:rsid w:val="00A61318"/>
    <w:rsid w:val="00A617F4"/>
    <w:rsid w:val="00A61B95"/>
    <w:rsid w:val="00A61BC1"/>
    <w:rsid w:val="00A61E01"/>
    <w:rsid w:val="00A62298"/>
    <w:rsid w:val="00A62480"/>
    <w:rsid w:val="00A627EC"/>
    <w:rsid w:val="00A629C2"/>
    <w:rsid w:val="00A62A33"/>
    <w:rsid w:val="00A62C45"/>
    <w:rsid w:val="00A62DDB"/>
    <w:rsid w:val="00A62F18"/>
    <w:rsid w:val="00A6307A"/>
    <w:rsid w:val="00A634B4"/>
    <w:rsid w:val="00A636A5"/>
    <w:rsid w:val="00A63708"/>
    <w:rsid w:val="00A63989"/>
    <w:rsid w:val="00A639B8"/>
    <w:rsid w:val="00A639E5"/>
    <w:rsid w:val="00A63A36"/>
    <w:rsid w:val="00A63B45"/>
    <w:rsid w:val="00A63B47"/>
    <w:rsid w:val="00A63D85"/>
    <w:rsid w:val="00A63FCF"/>
    <w:rsid w:val="00A6424E"/>
    <w:rsid w:val="00A64461"/>
    <w:rsid w:val="00A644DC"/>
    <w:rsid w:val="00A645E5"/>
    <w:rsid w:val="00A64633"/>
    <w:rsid w:val="00A646D6"/>
    <w:rsid w:val="00A64776"/>
    <w:rsid w:val="00A6481D"/>
    <w:rsid w:val="00A64E3D"/>
    <w:rsid w:val="00A64F81"/>
    <w:rsid w:val="00A6524B"/>
    <w:rsid w:val="00A65271"/>
    <w:rsid w:val="00A65332"/>
    <w:rsid w:val="00A65467"/>
    <w:rsid w:val="00A65836"/>
    <w:rsid w:val="00A65C41"/>
    <w:rsid w:val="00A65CC1"/>
    <w:rsid w:val="00A65DCD"/>
    <w:rsid w:val="00A65E63"/>
    <w:rsid w:val="00A660F2"/>
    <w:rsid w:val="00A66356"/>
    <w:rsid w:val="00A6650D"/>
    <w:rsid w:val="00A666CE"/>
    <w:rsid w:val="00A6673D"/>
    <w:rsid w:val="00A66988"/>
    <w:rsid w:val="00A669D4"/>
    <w:rsid w:val="00A669D7"/>
    <w:rsid w:val="00A669E5"/>
    <w:rsid w:val="00A66A6D"/>
    <w:rsid w:val="00A66D5A"/>
    <w:rsid w:val="00A66F4E"/>
    <w:rsid w:val="00A6710B"/>
    <w:rsid w:val="00A672A4"/>
    <w:rsid w:val="00A6748D"/>
    <w:rsid w:val="00A6749B"/>
    <w:rsid w:val="00A6749E"/>
    <w:rsid w:val="00A674B2"/>
    <w:rsid w:val="00A675C7"/>
    <w:rsid w:val="00A676DC"/>
    <w:rsid w:val="00A67945"/>
    <w:rsid w:val="00A67C9D"/>
    <w:rsid w:val="00A67D7C"/>
    <w:rsid w:val="00A67DB4"/>
    <w:rsid w:val="00A67EA3"/>
    <w:rsid w:val="00A70262"/>
    <w:rsid w:val="00A702FB"/>
    <w:rsid w:val="00A70337"/>
    <w:rsid w:val="00A70415"/>
    <w:rsid w:val="00A704E4"/>
    <w:rsid w:val="00A705F3"/>
    <w:rsid w:val="00A705FF"/>
    <w:rsid w:val="00A70ACE"/>
    <w:rsid w:val="00A70B11"/>
    <w:rsid w:val="00A70CE2"/>
    <w:rsid w:val="00A70D08"/>
    <w:rsid w:val="00A70D30"/>
    <w:rsid w:val="00A70E09"/>
    <w:rsid w:val="00A70F08"/>
    <w:rsid w:val="00A70FA5"/>
    <w:rsid w:val="00A71028"/>
    <w:rsid w:val="00A71392"/>
    <w:rsid w:val="00A714A7"/>
    <w:rsid w:val="00A715B3"/>
    <w:rsid w:val="00A718B1"/>
    <w:rsid w:val="00A719E3"/>
    <w:rsid w:val="00A71BA4"/>
    <w:rsid w:val="00A71D87"/>
    <w:rsid w:val="00A7203E"/>
    <w:rsid w:val="00A72115"/>
    <w:rsid w:val="00A722CF"/>
    <w:rsid w:val="00A72777"/>
    <w:rsid w:val="00A728A0"/>
    <w:rsid w:val="00A7292A"/>
    <w:rsid w:val="00A729F5"/>
    <w:rsid w:val="00A72BE1"/>
    <w:rsid w:val="00A72C06"/>
    <w:rsid w:val="00A72C18"/>
    <w:rsid w:val="00A72CA3"/>
    <w:rsid w:val="00A72D79"/>
    <w:rsid w:val="00A72DE2"/>
    <w:rsid w:val="00A72F87"/>
    <w:rsid w:val="00A73103"/>
    <w:rsid w:val="00A731A0"/>
    <w:rsid w:val="00A734B9"/>
    <w:rsid w:val="00A734D4"/>
    <w:rsid w:val="00A735ED"/>
    <w:rsid w:val="00A735F8"/>
    <w:rsid w:val="00A73687"/>
    <w:rsid w:val="00A73AF3"/>
    <w:rsid w:val="00A73B2B"/>
    <w:rsid w:val="00A73D5D"/>
    <w:rsid w:val="00A73EBB"/>
    <w:rsid w:val="00A74086"/>
    <w:rsid w:val="00A743EA"/>
    <w:rsid w:val="00A7447F"/>
    <w:rsid w:val="00A744BD"/>
    <w:rsid w:val="00A746EC"/>
    <w:rsid w:val="00A74806"/>
    <w:rsid w:val="00A74AA9"/>
    <w:rsid w:val="00A74B48"/>
    <w:rsid w:val="00A74BF3"/>
    <w:rsid w:val="00A74E5E"/>
    <w:rsid w:val="00A74EE6"/>
    <w:rsid w:val="00A74F90"/>
    <w:rsid w:val="00A750A0"/>
    <w:rsid w:val="00A753F3"/>
    <w:rsid w:val="00A7555F"/>
    <w:rsid w:val="00A755EE"/>
    <w:rsid w:val="00A75817"/>
    <w:rsid w:val="00A75E24"/>
    <w:rsid w:val="00A75ECC"/>
    <w:rsid w:val="00A75F8E"/>
    <w:rsid w:val="00A761A1"/>
    <w:rsid w:val="00A76405"/>
    <w:rsid w:val="00A7643D"/>
    <w:rsid w:val="00A7655C"/>
    <w:rsid w:val="00A7665D"/>
    <w:rsid w:val="00A76955"/>
    <w:rsid w:val="00A76D71"/>
    <w:rsid w:val="00A76DC3"/>
    <w:rsid w:val="00A76EBA"/>
    <w:rsid w:val="00A76FA8"/>
    <w:rsid w:val="00A770AC"/>
    <w:rsid w:val="00A7713E"/>
    <w:rsid w:val="00A77409"/>
    <w:rsid w:val="00A77838"/>
    <w:rsid w:val="00A779A5"/>
    <w:rsid w:val="00A77BB5"/>
    <w:rsid w:val="00A77F40"/>
    <w:rsid w:val="00A80394"/>
    <w:rsid w:val="00A8046F"/>
    <w:rsid w:val="00A80737"/>
    <w:rsid w:val="00A807FE"/>
    <w:rsid w:val="00A808F1"/>
    <w:rsid w:val="00A8092F"/>
    <w:rsid w:val="00A80C5A"/>
    <w:rsid w:val="00A80D48"/>
    <w:rsid w:val="00A81060"/>
    <w:rsid w:val="00A81079"/>
    <w:rsid w:val="00A81557"/>
    <w:rsid w:val="00A81659"/>
    <w:rsid w:val="00A8171A"/>
    <w:rsid w:val="00A81774"/>
    <w:rsid w:val="00A81980"/>
    <w:rsid w:val="00A81996"/>
    <w:rsid w:val="00A81A7B"/>
    <w:rsid w:val="00A81BE4"/>
    <w:rsid w:val="00A81E74"/>
    <w:rsid w:val="00A81EC3"/>
    <w:rsid w:val="00A821C1"/>
    <w:rsid w:val="00A822BF"/>
    <w:rsid w:val="00A8242F"/>
    <w:rsid w:val="00A824FC"/>
    <w:rsid w:val="00A824FE"/>
    <w:rsid w:val="00A825D4"/>
    <w:rsid w:val="00A826D9"/>
    <w:rsid w:val="00A82A48"/>
    <w:rsid w:val="00A82BF1"/>
    <w:rsid w:val="00A82CF0"/>
    <w:rsid w:val="00A83748"/>
    <w:rsid w:val="00A83A4B"/>
    <w:rsid w:val="00A83BEF"/>
    <w:rsid w:val="00A83D1D"/>
    <w:rsid w:val="00A83D7F"/>
    <w:rsid w:val="00A83E21"/>
    <w:rsid w:val="00A83F20"/>
    <w:rsid w:val="00A83F5F"/>
    <w:rsid w:val="00A840B3"/>
    <w:rsid w:val="00A84110"/>
    <w:rsid w:val="00A8411B"/>
    <w:rsid w:val="00A843FD"/>
    <w:rsid w:val="00A8483E"/>
    <w:rsid w:val="00A84AAE"/>
    <w:rsid w:val="00A84BC6"/>
    <w:rsid w:val="00A84DE9"/>
    <w:rsid w:val="00A84E60"/>
    <w:rsid w:val="00A8528A"/>
    <w:rsid w:val="00A852F3"/>
    <w:rsid w:val="00A85393"/>
    <w:rsid w:val="00A85413"/>
    <w:rsid w:val="00A854F7"/>
    <w:rsid w:val="00A8558A"/>
    <w:rsid w:val="00A855AC"/>
    <w:rsid w:val="00A8583A"/>
    <w:rsid w:val="00A8588C"/>
    <w:rsid w:val="00A8590D"/>
    <w:rsid w:val="00A85979"/>
    <w:rsid w:val="00A85A48"/>
    <w:rsid w:val="00A85D02"/>
    <w:rsid w:val="00A85E12"/>
    <w:rsid w:val="00A85F70"/>
    <w:rsid w:val="00A86061"/>
    <w:rsid w:val="00A86161"/>
    <w:rsid w:val="00A861A6"/>
    <w:rsid w:val="00A86207"/>
    <w:rsid w:val="00A8640C"/>
    <w:rsid w:val="00A864B4"/>
    <w:rsid w:val="00A86526"/>
    <w:rsid w:val="00A86529"/>
    <w:rsid w:val="00A8652C"/>
    <w:rsid w:val="00A867A2"/>
    <w:rsid w:val="00A86818"/>
    <w:rsid w:val="00A86980"/>
    <w:rsid w:val="00A86A14"/>
    <w:rsid w:val="00A86AA8"/>
    <w:rsid w:val="00A86C0C"/>
    <w:rsid w:val="00A86D20"/>
    <w:rsid w:val="00A86D48"/>
    <w:rsid w:val="00A8706B"/>
    <w:rsid w:val="00A871CE"/>
    <w:rsid w:val="00A872A9"/>
    <w:rsid w:val="00A87356"/>
    <w:rsid w:val="00A8736F"/>
    <w:rsid w:val="00A873D4"/>
    <w:rsid w:val="00A87443"/>
    <w:rsid w:val="00A876A4"/>
    <w:rsid w:val="00A878B7"/>
    <w:rsid w:val="00A87F3C"/>
    <w:rsid w:val="00A90099"/>
    <w:rsid w:val="00A90145"/>
    <w:rsid w:val="00A901D0"/>
    <w:rsid w:val="00A902C4"/>
    <w:rsid w:val="00A902C9"/>
    <w:rsid w:val="00A902E2"/>
    <w:rsid w:val="00A90453"/>
    <w:rsid w:val="00A9091A"/>
    <w:rsid w:val="00A90D3A"/>
    <w:rsid w:val="00A90D40"/>
    <w:rsid w:val="00A90E7F"/>
    <w:rsid w:val="00A90F27"/>
    <w:rsid w:val="00A91086"/>
    <w:rsid w:val="00A91459"/>
    <w:rsid w:val="00A914AE"/>
    <w:rsid w:val="00A91580"/>
    <w:rsid w:val="00A9163B"/>
    <w:rsid w:val="00A916C6"/>
    <w:rsid w:val="00A916C8"/>
    <w:rsid w:val="00A919EC"/>
    <w:rsid w:val="00A91C06"/>
    <w:rsid w:val="00A91CD6"/>
    <w:rsid w:val="00A91E51"/>
    <w:rsid w:val="00A92029"/>
    <w:rsid w:val="00A92194"/>
    <w:rsid w:val="00A923C6"/>
    <w:rsid w:val="00A924C9"/>
    <w:rsid w:val="00A925E4"/>
    <w:rsid w:val="00A92A75"/>
    <w:rsid w:val="00A92C5E"/>
    <w:rsid w:val="00A92DF5"/>
    <w:rsid w:val="00A92E7D"/>
    <w:rsid w:val="00A92E94"/>
    <w:rsid w:val="00A933A5"/>
    <w:rsid w:val="00A9344F"/>
    <w:rsid w:val="00A934BF"/>
    <w:rsid w:val="00A93506"/>
    <w:rsid w:val="00A93902"/>
    <w:rsid w:val="00A939B2"/>
    <w:rsid w:val="00A93A13"/>
    <w:rsid w:val="00A93FC7"/>
    <w:rsid w:val="00A941E8"/>
    <w:rsid w:val="00A941F1"/>
    <w:rsid w:val="00A9427C"/>
    <w:rsid w:val="00A9441D"/>
    <w:rsid w:val="00A94652"/>
    <w:rsid w:val="00A94682"/>
    <w:rsid w:val="00A94C77"/>
    <w:rsid w:val="00A94ECF"/>
    <w:rsid w:val="00A94F8B"/>
    <w:rsid w:val="00A9523B"/>
    <w:rsid w:val="00A9533B"/>
    <w:rsid w:val="00A955D1"/>
    <w:rsid w:val="00A959D7"/>
    <w:rsid w:val="00A95EA2"/>
    <w:rsid w:val="00A96133"/>
    <w:rsid w:val="00A961D4"/>
    <w:rsid w:val="00A96294"/>
    <w:rsid w:val="00A96358"/>
    <w:rsid w:val="00A965BB"/>
    <w:rsid w:val="00A966A4"/>
    <w:rsid w:val="00A966A7"/>
    <w:rsid w:val="00A96731"/>
    <w:rsid w:val="00A96928"/>
    <w:rsid w:val="00A969C2"/>
    <w:rsid w:val="00A969C7"/>
    <w:rsid w:val="00A96A49"/>
    <w:rsid w:val="00A96B80"/>
    <w:rsid w:val="00A96FDA"/>
    <w:rsid w:val="00A970F6"/>
    <w:rsid w:val="00A971F1"/>
    <w:rsid w:val="00A977B0"/>
    <w:rsid w:val="00A97950"/>
    <w:rsid w:val="00A97A21"/>
    <w:rsid w:val="00A97FA7"/>
    <w:rsid w:val="00AA028B"/>
    <w:rsid w:val="00AA0590"/>
    <w:rsid w:val="00AA07E0"/>
    <w:rsid w:val="00AA0854"/>
    <w:rsid w:val="00AA0A09"/>
    <w:rsid w:val="00AA0CD6"/>
    <w:rsid w:val="00AA0E40"/>
    <w:rsid w:val="00AA12B7"/>
    <w:rsid w:val="00AA1305"/>
    <w:rsid w:val="00AA1340"/>
    <w:rsid w:val="00AA15AC"/>
    <w:rsid w:val="00AA1728"/>
    <w:rsid w:val="00AA1A09"/>
    <w:rsid w:val="00AA228E"/>
    <w:rsid w:val="00AA22AB"/>
    <w:rsid w:val="00AA272D"/>
    <w:rsid w:val="00AA2731"/>
    <w:rsid w:val="00AA2900"/>
    <w:rsid w:val="00AA2A8F"/>
    <w:rsid w:val="00AA2B9C"/>
    <w:rsid w:val="00AA2C3B"/>
    <w:rsid w:val="00AA2D97"/>
    <w:rsid w:val="00AA2E04"/>
    <w:rsid w:val="00AA2E31"/>
    <w:rsid w:val="00AA2F24"/>
    <w:rsid w:val="00AA3412"/>
    <w:rsid w:val="00AA344E"/>
    <w:rsid w:val="00AA3B58"/>
    <w:rsid w:val="00AA3D17"/>
    <w:rsid w:val="00AA40F2"/>
    <w:rsid w:val="00AA43D7"/>
    <w:rsid w:val="00AA453B"/>
    <w:rsid w:val="00AA4543"/>
    <w:rsid w:val="00AA4657"/>
    <w:rsid w:val="00AA46D8"/>
    <w:rsid w:val="00AA46FF"/>
    <w:rsid w:val="00AA4759"/>
    <w:rsid w:val="00AA496E"/>
    <w:rsid w:val="00AA4989"/>
    <w:rsid w:val="00AA498A"/>
    <w:rsid w:val="00AA49B0"/>
    <w:rsid w:val="00AA4B2A"/>
    <w:rsid w:val="00AA4BC0"/>
    <w:rsid w:val="00AA4D54"/>
    <w:rsid w:val="00AA4F6E"/>
    <w:rsid w:val="00AA5157"/>
    <w:rsid w:val="00AA541E"/>
    <w:rsid w:val="00AA548B"/>
    <w:rsid w:val="00AA5558"/>
    <w:rsid w:val="00AA56AD"/>
    <w:rsid w:val="00AA5749"/>
    <w:rsid w:val="00AA5A6F"/>
    <w:rsid w:val="00AA5B83"/>
    <w:rsid w:val="00AA6045"/>
    <w:rsid w:val="00AA60F2"/>
    <w:rsid w:val="00AA61DC"/>
    <w:rsid w:val="00AA62AF"/>
    <w:rsid w:val="00AA6326"/>
    <w:rsid w:val="00AA63D6"/>
    <w:rsid w:val="00AA64CB"/>
    <w:rsid w:val="00AA650A"/>
    <w:rsid w:val="00AA6903"/>
    <w:rsid w:val="00AA6AEE"/>
    <w:rsid w:val="00AA708A"/>
    <w:rsid w:val="00AA74DD"/>
    <w:rsid w:val="00AA78DD"/>
    <w:rsid w:val="00AA794F"/>
    <w:rsid w:val="00AA7BE5"/>
    <w:rsid w:val="00AA7E74"/>
    <w:rsid w:val="00AA7F43"/>
    <w:rsid w:val="00AB037F"/>
    <w:rsid w:val="00AB038E"/>
    <w:rsid w:val="00AB071A"/>
    <w:rsid w:val="00AB0D3B"/>
    <w:rsid w:val="00AB0E1A"/>
    <w:rsid w:val="00AB1018"/>
    <w:rsid w:val="00AB1047"/>
    <w:rsid w:val="00AB110B"/>
    <w:rsid w:val="00AB12E6"/>
    <w:rsid w:val="00AB12F6"/>
    <w:rsid w:val="00AB17AA"/>
    <w:rsid w:val="00AB17AC"/>
    <w:rsid w:val="00AB1934"/>
    <w:rsid w:val="00AB1AC6"/>
    <w:rsid w:val="00AB1B53"/>
    <w:rsid w:val="00AB1C3E"/>
    <w:rsid w:val="00AB1CC2"/>
    <w:rsid w:val="00AB2175"/>
    <w:rsid w:val="00AB2256"/>
    <w:rsid w:val="00AB2288"/>
    <w:rsid w:val="00AB22EA"/>
    <w:rsid w:val="00AB238B"/>
    <w:rsid w:val="00AB2443"/>
    <w:rsid w:val="00AB26BB"/>
    <w:rsid w:val="00AB2866"/>
    <w:rsid w:val="00AB28DF"/>
    <w:rsid w:val="00AB29C0"/>
    <w:rsid w:val="00AB2DBF"/>
    <w:rsid w:val="00AB3142"/>
    <w:rsid w:val="00AB314D"/>
    <w:rsid w:val="00AB329F"/>
    <w:rsid w:val="00AB33F2"/>
    <w:rsid w:val="00AB3420"/>
    <w:rsid w:val="00AB36E9"/>
    <w:rsid w:val="00AB385F"/>
    <w:rsid w:val="00AB3B2D"/>
    <w:rsid w:val="00AB3D11"/>
    <w:rsid w:val="00AB4001"/>
    <w:rsid w:val="00AB42A7"/>
    <w:rsid w:val="00AB4308"/>
    <w:rsid w:val="00AB451A"/>
    <w:rsid w:val="00AB4627"/>
    <w:rsid w:val="00AB4700"/>
    <w:rsid w:val="00AB4732"/>
    <w:rsid w:val="00AB4BEF"/>
    <w:rsid w:val="00AB4C89"/>
    <w:rsid w:val="00AB4E2F"/>
    <w:rsid w:val="00AB4FB4"/>
    <w:rsid w:val="00AB5111"/>
    <w:rsid w:val="00AB52F2"/>
    <w:rsid w:val="00AB531E"/>
    <w:rsid w:val="00AB5641"/>
    <w:rsid w:val="00AB5CBB"/>
    <w:rsid w:val="00AB5E5B"/>
    <w:rsid w:val="00AB5ECD"/>
    <w:rsid w:val="00AB5ED5"/>
    <w:rsid w:val="00AB61D2"/>
    <w:rsid w:val="00AB62DC"/>
    <w:rsid w:val="00AB6600"/>
    <w:rsid w:val="00AB6A26"/>
    <w:rsid w:val="00AB6B4A"/>
    <w:rsid w:val="00AB6CAE"/>
    <w:rsid w:val="00AB6CC4"/>
    <w:rsid w:val="00AB6D08"/>
    <w:rsid w:val="00AB6EA8"/>
    <w:rsid w:val="00AB713D"/>
    <w:rsid w:val="00AB732D"/>
    <w:rsid w:val="00AB7915"/>
    <w:rsid w:val="00AB7A3F"/>
    <w:rsid w:val="00AB7C02"/>
    <w:rsid w:val="00AB7D1B"/>
    <w:rsid w:val="00AB7DC7"/>
    <w:rsid w:val="00AB7F91"/>
    <w:rsid w:val="00AC01B0"/>
    <w:rsid w:val="00AC0392"/>
    <w:rsid w:val="00AC03B4"/>
    <w:rsid w:val="00AC0BC3"/>
    <w:rsid w:val="00AC1047"/>
    <w:rsid w:val="00AC137A"/>
    <w:rsid w:val="00AC163E"/>
    <w:rsid w:val="00AC16F5"/>
    <w:rsid w:val="00AC1868"/>
    <w:rsid w:val="00AC1BA0"/>
    <w:rsid w:val="00AC1D90"/>
    <w:rsid w:val="00AC2106"/>
    <w:rsid w:val="00AC2192"/>
    <w:rsid w:val="00AC238D"/>
    <w:rsid w:val="00AC23D1"/>
    <w:rsid w:val="00AC29C3"/>
    <w:rsid w:val="00AC3254"/>
    <w:rsid w:val="00AC33D6"/>
    <w:rsid w:val="00AC346B"/>
    <w:rsid w:val="00AC3861"/>
    <w:rsid w:val="00AC3B0A"/>
    <w:rsid w:val="00AC3D8D"/>
    <w:rsid w:val="00AC3DDA"/>
    <w:rsid w:val="00AC3EC4"/>
    <w:rsid w:val="00AC3EEF"/>
    <w:rsid w:val="00AC3F3E"/>
    <w:rsid w:val="00AC422D"/>
    <w:rsid w:val="00AC441A"/>
    <w:rsid w:val="00AC4425"/>
    <w:rsid w:val="00AC4A00"/>
    <w:rsid w:val="00AC4A2C"/>
    <w:rsid w:val="00AC4CD2"/>
    <w:rsid w:val="00AC4D08"/>
    <w:rsid w:val="00AC5145"/>
    <w:rsid w:val="00AC5197"/>
    <w:rsid w:val="00AC5222"/>
    <w:rsid w:val="00AC5422"/>
    <w:rsid w:val="00AC55CC"/>
    <w:rsid w:val="00AC55FD"/>
    <w:rsid w:val="00AC560D"/>
    <w:rsid w:val="00AC57F1"/>
    <w:rsid w:val="00AC582E"/>
    <w:rsid w:val="00AC5A08"/>
    <w:rsid w:val="00AC5A7F"/>
    <w:rsid w:val="00AC5B50"/>
    <w:rsid w:val="00AC5FD1"/>
    <w:rsid w:val="00AC60B0"/>
    <w:rsid w:val="00AC6249"/>
    <w:rsid w:val="00AC6356"/>
    <w:rsid w:val="00AC639E"/>
    <w:rsid w:val="00AC6435"/>
    <w:rsid w:val="00AC655D"/>
    <w:rsid w:val="00AC673A"/>
    <w:rsid w:val="00AC6743"/>
    <w:rsid w:val="00AC6818"/>
    <w:rsid w:val="00AC6BA2"/>
    <w:rsid w:val="00AC6C12"/>
    <w:rsid w:val="00AC6CA2"/>
    <w:rsid w:val="00AC6F1E"/>
    <w:rsid w:val="00AC7165"/>
    <w:rsid w:val="00AC742E"/>
    <w:rsid w:val="00AC77C4"/>
    <w:rsid w:val="00AC7AAB"/>
    <w:rsid w:val="00AC7CA2"/>
    <w:rsid w:val="00AC7D2A"/>
    <w:rsid w:val="00AC7E58"/>
    <w:rsid w:val="00AD008C"/>
    <w:rsid w:val="00AD00AE"/>
    <w:rsid w:val="00AD0481"/>
    <w:rsid w:val="00AD04D8"/>
    <w:rsid w:val="00AD0724"/>
    <w:rsid w:val="00AD08B8"/>
    <w:rsid w:val="00AD09D4"/>
    <w:rsid w:val="00AD0D45"/>
    <w:rsid w:val="00AD0D5C"/>
    <w:rsid w:val="00AD0D8F"/>
    <w:rsid w:val="00AD0E6E"/>
    <w:rsid w:val="00AD11BC"/>
    <w:rsid w:val="00AD11DE"/>
    <w:rsid w:val="00AD12CA"/>
    <w:rsid w:val="00AD191A"/>
    <w:rsid w:val="00AD1A1A"/>
    <w:rsid w:val="00AD1A5F"/>
    <w:rsid w:val="00AD1A6F"/>
    <w:rsid w:val="00AD1AC1"/>
    <w:rsid w:val="00AD1D41"/>
    <w:rsid w:val="00AD1D96"/>
    <w:rsid w:val="00AD1F38"/>
    <w:rsid w:val="00AD2063"/>
    <w:rsid w:val="00AD20F6"/>
    <w:rsid w:val="00AD2160"/>
    <w:rsid w:val="00AD2258"/>
    <w:rsid w:val="00AD2421"/>
    <w:rsid w:val="00AD2557"/>
    <w:rsid w:val="00AD26B1"/>
    <w:rsid w:val="00AD2754"/>
    <w:rsid w:val="00AD2776"/>
    <w:rsid w:val="00AD2801"/>
    <w:rsid w:val="00AD29FD"/>
    <w:rsid w:val="00AD2A1B"/>
    <w:rsid w:val="00AD2A64"/>
    <w:rsid w:val="00AD2CAD"/>
    <w:rsid w:val="00AD2EC5"/>
    <w:rsid w:val="00AD2F5D"/>
    <w:rsid w:val="00AD3049"/>
    <w:rsid w:val="00AD34A6"/>
    <w:rsid w:val="00AD35DA"/>
    <w:rsid w:val="00AD3765"/>
    <w:rsid w:val="00AD39AB"/>
    <w:rsid w:val="00AD3CC5"/>
    <w:rsid w:val="00AD3E0C"/>
    <w:rsid w:val="00AD4136"/>
    <w:rsid w:val="00AD4156"/>
    <w:rsid w:val="00AD43FD"/>
    <w:rsid w:val="00AD47CC"/>
    <w:rsid w:val="00AD4897"/>
    <w:rsid w:val="00AD48A5"/>
    <w:rsid w:val="00AD493F"/>
    <w:rsid w:val="00AD4E23"/>
    <w:rsid w:val="00AD4F93"/>
    <w:rsid w:val="00AD535B"/>
    <w:rsid w:val="00AD54EA"/>
    <w:rsid w:val="00AD58FE"/>
    <w:rsid w:val="00AD5908"/>
    <w:rsid w:val="00AD5988"/>
    <w:rsid w:val="00AD5AD1"/>
    <w:rsid w:val="00AD5B5A"/>
    <w:rsid w:val="00AD5C9B"/>
    <w:rsid w:val="00AD5D05"/>
    <w:rsid w:val="00AD607B"/>
    <w:rsid w:val="00AD63AC"/>
    <w:rsid w:val="00AD67E9"/>
    <w:rsid w:val="00AD680A"/>
    <w:rsid w:val="00AD6A6E"/>
    <w:rsid w:val="00AD6F74"/>
    <w:rsid w:val="00AD72EA"/>
    <w:rsid w:val="00AD75B1"/>
    <w:rsid w:val="00AD7669"/>
    <w:rsid w:val="00AD769F"/>
    <w:rsid w:val="00AD7782"/>
    <w:rsid w:val="00AD77BF"/>
    <w:rsid w:val="00AD7893"/>
    <w:rsid w:val="00AD78C4"/>
    <w:rsid w:val="00AD7929"/>
    <w:rsid w:val="00AD7ADC"/>
    <w:rsid w:val="00AD7AEE"/>
    <w:rsid w:val="00AD7C5F"/>
    <w:rsid w:val="00AD7C84"/>
    <w:rsid w:val="00AE03C7"/>
    <w:rsid w:val="00AE03FE"/>
    <w:rsid w:val="00AE0570"/>
    <w:rsid w:val="00AE0572"/>
    <w:rsid w:val="00AE09A2"/>
    <w:rsid w:val="00AE0BEF"/>
    <w:rsid w:val="00AE1071"/>
    <w:rsid w:val="00AE126B"/>
    <w:rsid w:val="00AE17C6"/>
    <w:rsid w:val="00AE17F8"/>
    <w:rsid w:val="00AE199A"/>
    <w:rsid w:val="00AE1D9E"/>
    <w:rsid w:val="00AE1E4B"/>
    <w:rsid w:val="00AE1EE5"/>
    <w:rsid w:val="00AE204E"/>
    <w:rsid w:val="00AE2511"/>
    <w:rsid w:val="00AE252F"/>
    <w:rsid w:val="00AE25AE"/>
    <w:rsid w:val="00AE26A2"/>
    <w:rsid w:val="00AE294A"/>
    <w:rsid w:val="00AE3070"/>
    <w:rsid w:val="00AE3158"/>
    <w:rsid w:val="00AE32B9"/>
    <w:rsid w:val="00AE3637"/>
    <w:rsid w:val="00AE3B44"/>
    <w:rsid w:val="00AE4000"/>
    <w:rsid w:val="00AE4084"/>
    <w:rsid w:val="00AE4160"/>
    <w:rsid w:val="00AE42E6"/>
    <w:rsid w:val="00AE42F2"/>
    <w:rsid w:val="00AE43B5"/>
    <w:rsid w:val="00AE45ED"/>
    <w:rsid w:val="00AE498C"/>
    <w:rsid w:val="00AE4CC3"/>
    <w:rsid w:val="00AE4D4C"/>
    <w:rsid w:val="00AE4D87"/>
    <w:rsid w:val="00AE5046"/>
    <w:rsid w:val="00AE50E6"/>
    <w:rsid w:val="00AE52AB"/>
    <w:rsid w:val="00AE52E9"/>
    <w:rsid w:val="00AE52F6"/>
    <w:rsid w:val="00AE547C"/>
    <w:rsid w:val="00AE54B9"/>
    <w:rsid w:val="00AE54DD"/>
    <w:rsid w:val="00AE573C"/>
    <w:rsid w:val="00AE58B9"/>
    <w:rsid w:val="00AE5AF7"/>
    <w:rsid w:val="00AE5D9E"/>
    <w:rsid w:val="00AE5E28"/>
    <w:rsid w:val="00AE5E8C"/>
    <w:rsid w:val="00AE5F9B"/>
    <w:rsid w:val="00AE60FD"/>
    <w:rsid w:val="00AE6143"/>
    <w:rsid w:val="00AE6687"/>
    <w:rsid w:val="00AE6A61"/>
    <w:rsid w:val="00AE6D70"/>
    <w:rsid w:val="00AE700B"/>
    <w:rsid w:val="00AE70F6"/>
    <w:rsid w:val="00AE7100"/>
    <w:rsid w:val="00AE7360"/>
    <w:rsid w:val="00AE7827"/>
    <w:rsid w:val="00AF0023"/>
    <w:rsid w:val="00AF0052"/>
    <w:rsid w:val="00AF019A"/>
    <w:rsid w:val="00AF022B"/>
    <w:rsid w:val="00AF03B0"/>
    <w:rsid w:val="00AF05C7"/>
    <w:rsid w:val="00AF08FC"/>
    <w:rsid w:val="00AF0C2A"/>
    <w:rsid w:val="00AF0C52"/>
    <w:rsid w:val="00AF0D4C"/>
    <w:rsid w:val="00AF0EC0"/>
    <w:rsid w:val="00AF19C4"/>
    <w:rsid w:val="00AF1BD3"/>
    <w:rsid w:val="00AF1E77"/>
    <w:rsid w:val="00AF1EE0"/>
    <w:rsid w:val="00AF2196"/>
    <w:rsid w:val="00AF21A1"/>
    <w:rsid w:val="00AF220D"/>
    <w:rsid w:val="00AF22CB"/>
    <w:rsid w:val="00AF24F2"/>
    <w:rsid w:val="00AF282A"/>
    <w:rsid w:val="00AF28D3"/>
    <w:rsid w:val="00AF2B7E"/>
    <w:rsid w:val="00AF2CDD"/>
    <w:rsid w:val="00AF2DBA"/>
    <w:rsid w:val="00AF2DEE"/>
    <w:rsid w:val="00AF2E7D"/>
    <w:rsid w:val="00AF2F10"/>
    <w:rsid w:val="00AF2F14"/>
    <w:rsid w:val="00AF2F3D"/>
    <w:rsid w:val="00AF2F73"/>
    <w:rsid w:val="00AF2F83"/>
    <w:rsid w:val="00AF32CA"/>
    <w:rsid w:val="00AF32DC"/>
    <w:rsid w:val="00AF3413"/>
    <w:rsid w:val="00AF3456"/>
    <w:rsid w:val="00AF3466"/>
    <w:rsid w:val="00AF3593"/>
    <w:rsid w:val="00AF3628"/>
    <w:rsid w:val="00AF3825"/>
    <w:rsid w:val="00AF38FD"/>
    <w:rsid w:val="00AF39F5"/>
    <w:rsid w:val="00AF3DD9"/>
    <w:rsid w:val="00AF3E34"/>
    <w:rsid w:val="00AF3E35"/>
    <w:rsid w:val="00AF413E"/>
    <w:rsid w:val="00AF444E"/>
    <w:rsid w:val="00AF46E3"/>
    <w:rsid w:val="00AF478C"/>
    <w:rsid w:val="00AF4D06"/>
    <w:rsid w:val="00AF4FAC"/>
    <w:rsid w:val="00AF51BD"/>
    <w:rsid w:val="00AF52C1"/>
    <w:rsid w:val="00AF52F8"/>
    <w:rsid w:val="00AF539E"/>
    <w:rsid w:val="00AF53B6"/>
    <w:rsid w:val="00AF5568"/>
    <w:rsid w:val="00AF5867"/>
    <w:rsid w:val="00AF5AED"/>
    <w:rsid w:val="00AF5D41"/>
    <w:rsid w:val="00AF5EC0"/>
    <w:rsid w:val="00AF5EE0"/>
    <w:rsid w:val="00AF5FD8"/>
    <w:rsid w:val="00AF5FDD"/>
    <w:rsid w:val="00AF640D"/>
    <w:rsid w:val="00AF67EA"/>
    <w:rsid w:val="00AF6808"/>
    <w:rsid w:val="00AF6C32"/>
    <w:rsid w:val="00AF6F8F"/>
    <w:rsid w:val="00AF6FBA"/>
    <w:rsid w:val="00AF714F"/>
    <w:rsid w:val="00AF7591"/>
    <w:rsid w:val="00AF7A50"/>
    <w:rsid w:val="00AF7BC5"/>
    <w:rsid w:val="00AF7CDB"/>
    <w:rsid w:val="00AF7DB0"/>
    <w:rsid w:val="00AF7FD1"/>
    <w:rsid w:val="00AF7FF0"/>
    <w:rsid w:val="00B00432"/>
    <w:rsid w:val="00B008D3"/>
    <w:rsid w:val="00B00A94"/>
    <w:rsid w:val="00B00BF1"/>
    <w:rsid w:val="00B00E02"/>
    <w:rsid w:val="00B010C8"/>
    <w:rsid w:val="00B0113C"/>
    <w:rsid w:val="00B011D0"/>
    <w:rsid w:val="00B01336"/>
    <w:rsid w:val="00B01426"/>
    <w:rsid w:val="00B014A1"/>
    <w:rsid w:val="00B014D0"/>
    <w:rsid w:val="00B01686"/>
    <w:rsid w:val="00B01855"/>
    <w:rsid w:val="00B01ADC"/>
    <w:rsid w:val="00B01F79"/>
    <w:rsid w:val="00B01F9E"/>
    <w:rsid w:val="00B0284C"/>
    <w:rsid w:val="00B02907"/>
    <w:rsid w:val="00B029BD"/>
    <w:rsid w:val="00B029F3"/>
    <w:rsid w:val="00B02FA2"/>
    <w:rsid w:val="00B03186"/>
    <w:rsid w:val="00B032C2"/>
    <w:rsid w:val="00B03387"/>
    <w:rsid w:val="00B033BF"/>
    <w:rsid w:val="00B03491"/>
    <w:rsid w:val="00B035A6"/>
    <w:rsid w:val="00B036D5"/>
    <w:rsid w:val="00B0376C"/>
    <w:rsid w:val="00B03888"/>
    <w:rsid w:val="00B039B5"/>
    <w:rsid w:val="00B03A99"/>
    <w:rsid w:val="00B03C82"/>
    <w:rsid w:val="00B03DC2"/>
    <w:rsid w:val="00B03EA7"/>
    <w:rsid w:val="00B0410D"/>
    <w:rsid w:val="00B04237"/>
    <w:rsid w:val="00B042D0"/>
    <w:rsid w:val="00B0466C"/>
    <w:rsid w:val="00B04824"/>
    <w:rsid w:val="00B04A1B"/>
    <w:rsid w:val="00B04E8D"/>
    <w:rsid w:val="00B0509F"/>
    <w:rsid w:val="00B05111"/>
    <w:rsid w:val="00B05129"/>
    <w:rsid w:val="00B05178"/>
    <w:rsid w:val="00B051FF"/>
    <w:rsid w:val="00B052C4"/>
    <w:rsid w:val="00B052E1"/>
    <w:rsid w:val="00B05474"/>
    <w:rsid w:val="00B0551E"/>
    <w:rsid w:val="00B0564A"/>
    <w:rsid w:val="00B05CB9"/>
    <w:rsid w:val="00B05CD1"/>
    <w:rsid w:val="00B05D14"/>
    <w:rsid w:val="00B05F8E"/>
    <w:rsid w:val="00B06046"/>
    <w:rsid w:val="00B061DD"/>
    <w:rsid w:val="00B06427"/>
    <w:rsid w:val="00B06463"/>
    <w:rsid w:val="00B0678E"/>
    <w:rsid w:val="00B067E0"/>
    <w:rsid w:val="00B068BC"/>
    <w:rsid w:val="00B06963"/>
    <w:rsid w:val="00B06C9C"/>
    <w:rsid w:val="00B06F85"/>
    <w:rsid w:val="00B070A1"/>
    <w:rsid w:val="00B07332"/>
    <w:rsid w:val="00B07510"/>
    <w:rsid w:val="00B07603"/>
    <w:rsid w:val="00B076F5"/>
    <w:rsid w:val="00B07798"/>
    <w:rsid w:val="00B0782C"/>
    <w:rsid w:val="00B07923"/>
    <w:rsid w:val="00B079AF"/>
    <w:rsid w:val="00B07D43"/>
    <w:rsid w:val="00B07DF2"/>
    <w:rsid w:val="00B07F3C"/>
    <w:rsid w:val="00B10051"/>
    <w:rsid w:val="00B1048A"/>
    <w:rsid w:val="00B104D2"/>
    <w:rsid w:val="00B104DD"/>
    <w:rsid w:val="00B1056E"/>
    <w:rsid w:val="00B1061C"/>
    <w:rsid w:val="00B10A55"/>
    <w:rsid w:val="00B10BFD"/>
    <w:rsid w:val="00B10C4A"/>
    <w:rsid w:val="00B10FC5"/>
    <w:rsid w:val="00B1106F"/>
    <w:rsid w:val="00B114CF"/>
    <w:rsid w:val="00B1155D"/>
    <w:rsid w:val="00B119F1"/>
    <w:rsid w:val="00B11A95"/>
    <w:rsid w:val="00B11AF0"/>
    <w:rsid w:val="00B11B68"/>
    <w:rsid w:val="00B11C24"/>
    <w:rsid w:val="00B11C8C"/>
    <w:rsid w:val="00B11FD4"/>
    <w:rsid w:val="00B12271"/>
    <w:rsid w:val="00B125B5"/>
    <w:rsid w:val="00B129A7"/>
    <w:rsid w:val="00B12C23"/>
    <w:rsid w:val="00B12C52"/>
    <w:rsid w:val="00B12D32"/>
    <w:rsid w:val="00B12EAE"/>
    <w:rsid w:val="00B12EC2"/>
    <w:rsid w:val="00B12ECC"/>
    <w:rsid w:val="00B12F1F"/>
    <w:rsid w:val="00B132F9"/>
    <w:rsid w:val="00B133AA"/>
    <w:rsid w:val="00B13B7A"/>
    <w:rsid w:val="00B13B7B"/>
    <w:rsid w:val="00B13BFC"/>
    <w:rsid w:val="00B13D1B"/>
    <w:rsid w:val="00B142F5"/>
    <w:rsid w:val="00B149C7"/>
    <w:rsid w:val="00B14B91"/>
    <w:rsid w:val="00B14DA8"/>
    <w:rsid w:val="00B14E1F"/>
    <w:rsid w:val="00B14E31"/>
    <w:rsid w:val="00B14ED0"/>
    <w:rsid w:val="00B14F12"/>
    <w:rsid w:val="00B15B8A"/>
    <w:rsid w:val="00B15E55"/>
    <w:rsid w:val="00B160EE"/>
    <w:rsid w:val="00B16129"/>
    <w:rsid w:val="00B16225"/>
    <w:rsid w:val="00B1634A"/>
    <w:rsid w:val="00B16353"/>
    <w:rsid w:val="00B1639B"/>
    <w:rsid w:val="00B16493"/>
    <w:rsid w:val="00B167A3"/>
    <w:rsid w:val="00B16AB3"/>
    <w:rsid w:val="00B16C13"/>
    <w:rsid w:val="00B16C17"/>
    <w:rsid w:val="00B1705B"/>
    <w:rsid w:val="00B17338"/>
    <w:rsid w:val="00B17430"/>
    <w:rsid w:val="00B1745D"/>
    <w:rsid w:val="00B17567"/>
    <w:rsid w:val="00B177F4"/>
    <w:rsid w:val="00B1788A"/>
    <w:rsid w:val="00B17CCD"/>
    <w:rsid w:val="00B17EE2"/>
    <w:rsid w:val="00B20300"/>
    <w:rsid w:val="00B2033C"/>
    <w:rsid w:val="00B20371"/>
    <w:rsid w:val="00B205B2"/>
    <w:rsid w:val="00B2066E"/>
    <w:rsid w:val="00B20A0A"/>
    <w:rsid w:val="00B20B6B"/>
    <w:rsid w:val="00B20EBC"/>
    <w:rsid w:val="00B20EE4"/>
    <w:rsid w:val="00B20F20"/>
    <w:rsid w:val="00B20F78"/>
    <w:rsid w:val="00B21149"/>
    <w:rsid w:val="00B21315"/>
    <w:rsid w:val="00B213C7"/>
    <w:rsid w:val="00B21438"/>
    <w:rsid w:val="00B214EE"/>
    <w:rsid w:val="00B21636"/>
    <w:rsid w:val="00B216A6"/>
    <w:rsid w:val="00B21787"/>
    <w:rsid w:val="00B2180E"/>
    <w:rsid w:val="00B2182A"/>
    <w:rsid w:val="00B21860"/>
    <w:rsid w:val="00B21A25"/>
    <w:rsid w:val="00B21B39"/>
    <w:rsid w:val="00B21B68"/>
    <w:rsid w:val="00B21B84"/>
    <w:rsid w:val="00B21BF4"/>
    <w:rsid w:val="00B21C10"/>
    <w:rsid w:val="00B21D2E"/>
    <w:rsid w:val="00B21E37"/>
    <w:rsid w:val="00B21FC7"/>
    <w:rsid w:val="00B221E1"/>
    <w:rsid w:val="00B22399"/>
    <w:rsid w:val="00B2244D"/>
    <w:rsid w:val="00B2248B"/>
    <w:rsid w:val="00B224FD"/>
    <w:rsid w:val="00B22A96"/>
    <w:rsid w:val="00B22F1C"/>
    <w:rsid w:val="00B23279"/>
    <w:rsid w:val="00B234A1"/>
    <w:rsid w:val="00B234DD"/>
    <w:rsid w:val="00B2355C"/>
    <w:rsid w:val="00B23598"/>
    <w:rsid w:val="00B2363F"/>
    <w:rsid w:val="00B238A5"/>
    <w:rsid w:val="00B238E1"/>
    <w:rsid w:val="00B2393F"/>
    <w:rsid w:val="00B239E5"/>
    <w:rsid w:val="00B23E38"/>
    <w:rsid w:val="00B23E46"/>
    <w:rsid w:val="00B23F06"/>
    <w:rsid w:val="00B2400F"/>
    <w:rsid w:val="00B24232"/>
    <w:rsid w:val="00B242D9"/>
    <w:rsid w:val="00B24326"/>
    <w:rsid w:val="00B243CF"/>
    <w:rsid w:val="00B244AC"/>
    <w:rsid w:val="00B247FB"/>
    <w:rsid w:val="00B24800"/>
    <w:rsid w:val="00B248AE"/>
    <w:rsid w:val="00B249C6"/>
    <w:rsid w:val="00B24D91"/>
    <w:rsid w:val="00B25504"/>
    <w:rsid w:val="00B25AF3"/>
    <w:rsid w:val="00B25C18"/>
    <w:rsid w:val="00B25F4C"/>
    <w:rsid w:val="00B25FAF"/>
    <w:rsid w:val="00B26253"/>
    <w:rsid w:val="00B26289"/>
    <w:rsid w:val="00B2652E"/>
    <w:rsid w:val="00B26699"/>
    <w:rsid w:val="00B26833"/>
    <w:rsid w:val="00B268D7"/>
    <w:rsid w:val="00B26B13"/>
    <w:rsid w:val="00B26CE5"/>
    <w:rsid w:val="00B26EAD"/>
    <w:rsid w:val="00B273F1"/>
    <w:rsid w:val="00B276FB"/>
    <w:rsid w:val="00B2783F"/>
    <w:rsid w:val="00B27A04"/>
    <w:rsid w:val="00B27B36"/>
    <w:rsid w:val="00B27B73"/>
    <w:rsid w:val="00B27FCB"/>
    <w:rsid w:val="00B302BE"/>
    <w:rsid w:val="00B305FB"/>
    <w:rsid w:val="00B3088E"/>
    <w:rsid w:val="00B3115E"/>
    <w:rsid w:val="00B31323"/>
    <w:rsid w:val="00B31952"/>
    <w:rsid w:val="00B31C23"/>
    <w:rsid w:val="00B31CCE"/>
    <w:rsid w:val="00B31D23"/>
    <w:rsid w:val="00B31DDD"/>
    <w:rsid w:val="00B31F17"/>
    <w:rsid w:val="00B320A5"/>
    <w:rsid w:val="00B32127"/>
    <w:rsid w:val="00B3226B"/>
    <w:rsid w:val="00B32989"/>
    <w:rsid w:val="00B32A4C"/>
    <w:rsid w:val="00B32A6F"/>
    <w:rsid w:val="00B32FF6"/>
    <w:rsid w:val="00B331AF"/>
    <w:rsid w:val="00B333F1"/>
    <w:rsid w:val="00B3354A"/>
    <w:rsid w:val="00B33A6B"/>
    <w:rsid w:val="00B33CC2"/>
    <w:rsid w:val="00B3414D"/>
    <w:rsid w:val="00B34197"/>
    <w:rsid w:val="00B341EF"/>
    <w:rsid w:val="00B34278"/>
    <w:rsid w:val="00B34656"/>
    <w:rsid w:val="00B3476D"/>
    <w:rsid w:val="00B3483F"/>
    <w:rsid w:val="00B3497E"/>
    <w:rsid w:val="00B34B24"/>
    <w:rsid w:val="00B35100"/>
    <w:rsid w:val="00B3515E"/>
    <w:rsid w:val="00B3516D"/>
    <w:rsid w:val="00B35397"/>
    <w:rsid w:val="00B353B3"/>
    <w:rsid w:val="00B35450"/>
    <w:rsid w:val="00B35B59"/>
    <w:rsid w:val="00B35EA8"/>
    <w:rsid w:val="00B35F6E"/>
    <w:rsid w:val="00B360B5"/>
    <w:rsid w:val="00B3630E"/>
    <w:rsid w:val="00B3671B"/>
    <w:rsid w:val="00B36760"/>
    <w:rsid w:val="00B367E3"/>
    <w:rsid w:val="00B36A8D"/>
    <w:rsid w:val="00B36E2B"/>
    <w:rsid w:val="00B36E70"/>
    <w:rsid w:val="00B36FA5"/>
    <w:rsid w:val="00B37028"/>
    <w:rsid w:val="00B37767"/>
    <w:rsid w:val="00B377BE"/>
    <w:rsid w:val="00B37853"/>
    <w:rsid w:val="00B379B2"/>
    <w:rsid w:val="00B37B66"/>
    <w:rsid w:val="00B37B80"/>
    <w:rsid w:val="00B37C9C"/>
    <w:rsid w:val="00B37D63"/>
    <w:rsid w:val="00B40083"/>
    <w:rsid w:val="00B401D4"/>
    <w:rsid w:val="00B40241"/>
    <w:rsid w:val="00B40260"/>
    <w:rsid w:val="00B40395"/>
    <w:rsid w:val="00B40580"/>
    <w:rsid w:val="00B40676"/>
    <w:rsid w:val="00B4085B"/>
    <w:rsid w:val="00B40BA9"/>
    <w:rsid w:val="00B40DBA"/>
    <w:rsid w:val="00B40E91"/>
    <w:rsid w:val="00B41060"/>
    <w:rsid w:val="00B4135A"/>
    <w:rsid w:val="00B413B7"/>
    <w:rsid w:val="00B41549"/>
    <w:rsid w:val="00B41570"/>
    <w:rsid w:val="00B4181D"/>
    <w:rsid w:val="00B41839"/>
    <w:rsid w:val="00B41EF1"/>
    <w:rsid w:val="00B41F49"/>
    <w:rsid w:val="00B42364"/>
    <w:rsid w:val="00B42457"/>
    <w:rsid w:val="00B4283C"/>
    <w:rsid w:val="00B431D1"/>
    <w:rsid w:val="00B4327B"/>
    <w:rsid w:val="00B43297"/>
    <w:rsid w:val="00B433FE"/>
    <w:rsid w:val="00B4353F"/>
    <w:rsid w:val="00B43619"/>
    <w:rsid w:val="00B43940"/>
    <w:rsid w:val="00B43A53"/>
    <w:rsid w:val="00B43C98"/>
    <w:rsid w:val="00B43CE7"/>
    <w:rsid w:val="00B43EB3"/>
    <w:rsid w:val="00B440D4"/>
    <w:rsid w:val="00B442E5"/>
    <w:rsid w:val="00B4444A"/>
    <w:rsid w:val="00B44552"/>
    <w:rsid w:val="00B448CE"/>
    <w:rsid w:val="00B449D9"/>
    <w:rsid w:val="00B44B65"/>
    <w:rsid w:val="00B44D4C"/>
    <w:rsid w:val="00B44D95"/>
    <w:rsid w:val="00B45006"/>
    <w:rsid w:val="00B45311"/>
    <w:rsid w:val="00B453D7"/>
    <w:rsid w:val="00B453F2"/>
    <w:rsid w:val="00B4542F"/>
    <w:rsid w:val="00B454E0"/>
    <w:rsid w:val="00B4567E"/>
    <w:rsid w:val="00B45A29"/>
    <w:rsid w:val="00B45F6A"/>
    <w:rsid w:val="00B46396"/>
    <w:rsid w:val="00B46802"/>
    <w:rsid w:val="00B4693D"/>
    <w:rsid w:val="00B4705B"/>
    <w:rsid w:val="00B4710E"/>
    <w:rsid w:val="00B47139"/>
    <w:rsid w:val="00B474B9"/>
    <w:rsid w:val="00B4756C"/>
    <w:rsid w:val="00B47575"/>
    <w:rsid w:val="00B47697"/>
    <w:rsid w:val="00B4770A"/>
    <w:rsid w:val="00B47868"/>
    <w:rsid w:val="00B47B0E"/>
    <w:rsid w:val="00B47FB9"/>
    <w:rsid w:val="00B47FF4"/>
    <w:rsid w:val="00B504C0"/>
    <w:rsid w:val="00B505E0"/>
    <w:rsid w:val="00B50711"/>
    <w:rsid w:val="00B507EF"/>
    <w:rsid w:val="00B508B4"/>
    <w:rsid w:val="00B508E2"/>
    <w:rsid w:val="00B50BCC"/>
    <w:rsid w:val="00B50C09"/>
    <w:rsid w:val="00B50C99"/>
    <w:rsid w:val="00B50D15"/>
    <w:rsid w:val="00B50EB6"/>
    <w:rsid w:val="00B50F4A"/>
    <w:rsid w:val="00B50FFC"/>
    <w:rsid w:val="00B51093"/>
    <w:rsid w:val="00B5117B"/>
    <w:rsid w:val="00B51782"/>
    <w:rsid w:val="00B5189E"/>
    <w:rsid w:val="00B51DC5"/>
    <w:rsid w:val="00B5202C"/>
    <w:rsid w:val="00B52166"/>
    <w:rsid w:val="00B5266D"/>
    <w:rsid w:val="00B52B3A"/>
    <w:rsid w:val="00B52CE5"/>
    <w:rsid w:val="00B52E0B"/>
    <w:rsid w:val="00B52F00"/>
    <w:rsid w:val="00B52FBE"/>
    <w:rsid w:val="00B53029"/>
    <w:rsid w:val="00B53459"/>
    <w:rsid w:val="00B5345C"/>
    <w:rsid w:val="00B536DC"/>
    <w:rsid w:val="00B53710"/>
    <w:rsid w:val="00B5377B"/>
    <w:rsid w:val="00B5378E"/>
    <w:rsid w:val="00B5392E"/>
    <w:rsid w:val="00B5394F"/>
    <w:rsid w:val="00B53A65"/>
    <w:rsid w:val="00B53B3D"/>
    <w:rsid w:val="00B53B58"/>
    <w:rsid w:val="00B53D28"/>
    <w:rsid w:val="00B53EBA"/>
    <w:rsid w:val="00B54090"/>
    <w:rsid w:val="00B5415D"/>
    <w:rsid w:val="00B54198"/>
    <w:rsid w:val="00B54240"/>
    <w:rsid w:val="00B542ED"/>
    <w:rsid w:val="00B544CC"/>
    <w:rsid w:val="00B544D3"/>
    <w:rsid w:val="00B54559"/>
    <w:rsid w:val="00B545B8"/>
    <w:rsid w:val="00B5479D"/>
    <w:rsid w:val="00B5497C"/>
    <w:rsid w:val="00B54B07"/>
    <w:rsid w:val="00B54B1E"/>
    <w:rsid w:val="00B54CFB"/>
    <w:rsid w:val="00B54DC9"/>
    <w:rsid w:val="00B5522C"/>
    <w:rsid w:val="00B55379"/>
    <w:rsid w:val="00B5539D"/>
    <w:rsid w:val="00B55D33"/>
    <w:rsid w:val="00B55F63"/>
    <w:rsid w:val="00B56114"/>
    <w:rsid w:val="00B56671"/>
    <w:rsid w:val="00B56986"/>
    <w:rsid w:val="00B569A6"/>
    <w:rsid w:val="00B56BA5"/>
    <w:rsid w:val="00B56BEA"/>
    <w:rsid w:val="00B56CFB"/>
    <w:rsid w:val="00B56F2D"/>
    <w:rsid w:val="00B571B5"/>
    <w:rsid w:val="00B57290"/>
    <w:rsid w:val="00B5729A"/>
    <w:rsid w:val="00B5732B"/>
    <w:rsid w:val="00B5740F"/>
    <w:rsid w:val="00B574A2"/>
    <w:rsid w:val="00B57626"/>
    <w:rsid w:val="00B578D0"/>
    <w:rsid w:val="00B57A62"/>
    <w:rsid w:val="00B57AB8"/>
    <w:rsid w:val="00B60493"/>
    <w:rsid w:val="00B60BDD"/>
    <w:rsid w:val="00B60E2B"/>
    <w:rsid w:val="00B60FB0"/>
    <w:rsid w:val="00B6105C"/>
    <w:rsid w:val="00B61232"/>
    <w:rsid w:val="00B61540"/>
    <w:rsid w:val="00B617BB"/>
    <w:rsid w:val="00B61AC1"/>
    <w:rsid w:val="00B61D5C"/>
    <w:rsid w:val="00B61F9B"/>
    <w:rsid w:val="00B620CA"/>
    <w:rsid w:val="00B62140"/>
    <w:rsid w:val="00B62195"/>
    <w:rsid w:val="00B6222C"/>
    <w:rsid w:val="00B6244A"/>
    <w:rsid w:val="00B624DE"/>
    <w:rsid w:val="00B629BF"/>
    <w:rsid w:val="00B62C3A"/>
    <w:rsid w:val="00B633D2"/>
    <w:rsid w:val="00B63538"/>
    <w:rsid w:val="00B63785"/>
    <w:rsid w:val="00B63944"/>
    <w:rsid w:val="00B63A3C"/>
    <w:rsid w:val="00B63C41"/>
    <w:rsid w:val="00B63EBC"/>
    <w:rsid w:val="00B63F01"/>
    <w:rsid w:val="00B63FFA"/>
    <w:rsid w:val="00B640EB"/>
    <w:rsid w:val="00B6432D"/>
    <w:rsid w:val="00B6448B"/>
    <w:rsid w:val="00B646E0"/>
    <w:rsid w:val="00B64BD0"/>
    <w:rsid w:val="00B64BFD"/>
    <w:rsid w:val="00B64E0F"/>
    <w:rsid w:val="00B64E9E"/>
    <w:rsid w:val="00B64F7D"/>
    <w:rsid w:val="00B65330"/>
    <w:rsid w:val="00B653FE"/>
    <w:rsid w:val="00B65753"/>
    <w:rsid w:val="00B65E6E"/>
    <w:rsid w:val="00B66370"/>
    <w:rsid w:val="00B666F6"/>
    <w:rsid w:val="00B6675B"/>
    <w:rsid w:val="00B6675E"/>
    <w:rsid w:val="00B6695C"/>
    <w:rsid w:val="00B66CAA"/>
    <w:rsid w:val="00B66F54"/>
    <w:rsid w:val="00B671B8"/>
    <w:rsid w:val="00B673DB"/>
    <w:rsid w:val="00B677BD"/>
    <w:rsid w:val="00B679AD"/>
    <w:rsid w:val="00B67A78"/>
    <w:rsid w:val="00B67E7B"/>
    <w:rsid w:val="00B70039"/>
    <w:rsid w:val="00B7011E"/>
    <w:rsid w:val="00B70127"/>
    <w:rsid w:val="00B70278"/>
    <w:rsid w:val="00B7033A"/>
    <w:rsid w:val="00B703CA"/>
    <w:rsid w:val="00B70464"/>
    <w:rsid w:val="00B70B66"/>
    <w:rsid w:val="00B70C64"/>
    <w:rsid w:val="00B70DD0"/>
    <w:rsid w:val="00B70FC6"/>
    <w:rsid w:val="00B710B7"/>
    <w:rsid w:val="00B710EF"/>
    <w:rsid w:val="00B712F6"/>
    <w:rsid w:val="00B713CC"/>
    <w:rsid w:val="00B71492"/>
    <w:rsid w:val="00B715B7"/>
    <w:rsid w:val="00B715FE"/>
    <w:rsid w:val="00B71B56"/>
    <w:rsid w:val="00B7249A"/>
    <w:rsid w:val="00B7296A"/>
    <w:rsid w:val="00B72A41"/>
    <w:rsid w:val="00B72A55"/>
    <w:rsid w:val="00B72B0E"/>
    <w:rsid w:val="00B72E06"/>
    <w:rsid w:val="00B72F4A"/>
    <w:rsid w:val="00B72FD9"/>
    <w:rsid w:val="00B734B5"/>
    <w:rsid w:val="00B73786"/>
    <w:rsid w:val="00B73915"/>
    <w:rsid w:val="00B73BB7"/>
    <w:rsid w:val="00B73C08"/>
    <w:rsid w:val="00B73CC3"/>
    <w:rsid w:val="00B7402B"/>
    <w:rsid w:val="00B741AB"/>
    <w:rsid w:val="00B744BD"/>
    <w:rsid w:val="00B74681"/>
    <w:rsid w:val="00B7471C"/>
    <w:rsid w:val="00B74775"/>
    <w:rsid w:val="00B747C9"/>
    <w:rsid w:val="00B7494A"/>
    <w:rsid w:val="00B74AE4"/>
    <w:rsid w:val="00B74AEF"/>
    <w:rsid w:val="00B74DB6"/>
    <w:rsid w:val="00B7510D"/>
    <w:rsid w:val="00B75151"/>
    <w:rsid w:val="00B75192"/>
    <w:rsid w:val="00B75429"/>
    <w:rsid w:val="00B755B1"/>
    <w:rsid w:val="00B7576C"/>
    <w:rsid w:val="00B7589A"/>
    <w:rsid w:val="00B75CC1"/>
    <w:rsid w:val="00B75DCA"/>
    <w:rsid w:val="00B75E06"/>
    <w:rsid w:val="00B75ED8"/>
    <w:rsid w:val="00B76212"/>
    <w:rsid w:val="00B76460"/>
    <w:rsid w:val="00B766AF"/>
    <w:rsid w:val="00B76719"/>
    <w:rsid w:val="00B7671F"/>
    <w:rsid w:val="00B76820"/>
    <w:rsid w:val="00B76846"/>
    <w:rsid w:val="00B7689E"/>
    <w:rsid w:val="00B76B4E"/>
    <w:rsid w:val="00B76D65"/>
    <w:rsid w:val="00B76E03"/>
    <w:rsid w:val="00B76E46"/>
    <w:rsid w:val="00B76FBF"/>
    <w:rsid w:val="00B771A7"/>
    <w:rsid w:val="00B773A7"/>
    <w:rsid w:val="00B77695"/>
    <w:rsid w:val="00B776F9"/>
    <w:rsid w:val="00B7783E"/>
    <w:rsid w:val="00B77E3B"/>
    <w:rsid w:val="00B77E89"/>
    <w:rsid w:val="00B77FD4"/>
    <w:rsid w:val="00B801A5"/>
    <w:rsid w:val="00B803A1"/>
    <w:rsid w:val="00B805CD"/>
    <w:rsid w:val="00B805D4"/>
    <w:rsid w:val="00B8069B"/>
    <w:rsid w:val="00B80751"/>
    <w:rsid w:val="00B807F2"/>
    <w:rsid w:val="00B80920"/>
    <w:rsid w:val="00B809FA"/>
    <w:rsid w:val="00B80B03"/>
    <w:rsid w:val="00B80B29"/>
    <w:rsid w:val="00B80C95"/>
    <w:rsid w:val="00B80D64"/>
    <w:rsid w:val="00B80E2B"/>
    <w:rsid w:val="00B810BA"/>
    <w:rsid w:val="00B81141"/>
    <w:rsid w:val="00B8144B"/>
    <w:rsid w:val="00B814E7"/>
    <w:rsid w:val="00B8156B"/>
    <w:rsid w:val="00B81577"/>
    <w:rsid w:val="00B817A8"/>
    <w:rsid w:val="00B817FD"/>
    <w:rsid w:val="00B81A77"/>
    <w:rsid w:val="00B81B6C"/>
    <w:rsid w:val="00B81D09"/>
    <w:rsid w:val="00B81D76"/>
    <w:rsid w:val="00B81E05"/>
    <w:rsid w:val="00B8216D"/>
    <w:rsid w:val="00B82206"/>
    <w:rsid w:val="00B822CE"/>
    <w:rsid w:val="00B822DC"/>
    <w:rsid w:val="00B8240A"/>
    <w:rsid w:val="00B82463"/>
    <w:rsid w:val="00B827D1"/>
    <w:rsid w:val="00B82EDF"/>
    <w:rsid w:val="00B82F02"/>
    <w:rsid w:val="00B82F9B"/>
    <w:rsid w:val="00B830B7"/>
    <w:rsid w:val="00B83130"/>
    <w:rsid w:val="00B8321F"/>
    <w:rsid w:val="00B832FD"/>
    <w:rsid w:val="00B83483"/>
    <w:rsid w:val="00B83702"/>
    <w:rsid w:val="00B83A99"/>
    <w:rsid w:val="00B83AFA"/>
    <w:rsid w:val="00B83C5D"/>
    <w:rsid w:val="00B83F71"/>
    <w:rsid w:val="00B84040"/>
    <w:rsid w:val="00B842EF"/>
    <w:rsid w:val="00B843D3"/>
    <w:rsid w:val="00B84528"/>
    <w:rsid w:val="00B8466B"/>
    <w:rsid w:val="00B8476C"/>
    <w:rsid w:val="00B849BE"/>
    <w:rsid w:val="00B84B3F"/>
    <w:rsid w:val="00B84B99"/>
    <w:rsid w:val="00B84D24"/>
    <w:rsid w:val="00B84E65"/>
    <w:rsid w:val="00B84FE8"/>
    <w:rsid w:val="00B85005"/>
    <w:rsid w:val="00B8524F"/>
    <w:rsid w:val="00B85364"/>
    <w:rsid w:val="00B853D3"/>
    <w:rsid w:val="00B8553E"/>
    <w:rsid w:val="00B85590"/>
    <w:rsid w:val="00B85884"/>
    <w:rsid w:val="00B85D96"/>
    <w:rsid w:val="00B85E92"/>
    <w:rsid w:val="00B85F77"/>
    <w:rsid w:val="00B861A2"/>
    <w:rsid w:val="00B8637A"/>
    <w:rsid w:val="00B8658F"/>
    <w:rsid w:val="00B86761"/>
    <w:rsid w:val="00B869B9"/>
    <w:rsid w:val="00B86AFB"/>
    <w:rsid w:val="00B86CCB"/>
    <w:rsid w:val="00B86FF4"/>
    <w:rsid w:val="00B8704C"/>
    <w:rsid w:val="00B87095"/>
    <w:rsid w:val="00B8711E"/>
    <w:rsid w:val="00B8718F"/>
    <w:rsid w:val="00B87249"/>
    <w:rsid w:val="00B87405"/>
    <w:rsid w:val="00B875BE"/>
    <w:rsid w:val="00B878B4"/>
    <w:rsid w:val="00B878DC"/>
    <w:rsid w:val="00B87911"/>
    <w:rsid w:val="00B87A58"/>
    <w:rsid w:val="00B87A7E"/>
    <w:rsid w:val="00B87BE5"/>
    <w:rsid w:val="00B87BED"/>
    <w:rsid w:val="00B87E96"/>
    <w:rsid w:val="00B90021"/>
    <w:rsid w:val="00B9030F"/>
    <w:rsid w:val="00B90402"/>
    <w:rsid w:val="00B90453"/>
    <w:rsid w:val="00B9051B"/>
    <w:rsid w:val="00B905A1"/>
    <w:rsid w:val="00B909EE"/>
    <w:rsid w:val="00B90CF9"/>
    <w:rsid w:val="00B90DD2"/>
    <w:rsid w:val="00B90FAE"/>
    <w:rsid w:val="00B913D8"/>
    <w:rsid w:val="00B914AE"/>
    <w:rsid w:val="00B91722"/>
    <w:rsid w:val="00B917A0"/>
    <w:rsid w:val="00B917EA"/>
    <w:rsid w:val="00B91930"/>
    <w:rsid w:val="00B91AF1"/>
    <w:rsid w:val="00B91FF5"/>
    <w:rsid w:val="00B91FFC"/>
    <w:rsid w:val="00B920AC"/>
    <w:rsid w:val="00B923D1"/>
    <w:rsid w:val="00B9242B"/>
    <w:rsid w:val="00B924FC"/>
    <w:rsid w:val="00B92746"/>
    <w:rsid w:val="00B92C0C"/>
    <w:rsid w:val="00B92C7A"/>
    <w:rsid w:val="00B92C83"/>
    <w:rsid w:val="00B92CC2"/>
    <w:rsid w:val="00B92D08"/>
    <w:rsid w:val="00B92D13"/>
    <w:rsid w:val="00B92D5C"/>
    <w:rsid w:val="00B92D6A"/>
    <w:rsid w:val="00B92DAD"/>
    <w:rsid w:val="00B92DCE"/>
    <w:rsid w:val="00B92E50"/>
    <w:rsid w:val="00B92EB0"/>
    <w:rsid w:val="00B92F9D"/>
    <w:rsid w:val="00B92FB0"/>
    <w:rsid w:val="00B92FDE"/>
    <w:rsid w:val="00B93056"/>
    <w:rsid w:val="00B9322A"/>
    <w:rsid w:val="00B9330A"/>
    <w:rsid w:val="00B93466"/>
    <w:rsid w:val="00B93622"/>
    <w:rsid w:val="00B93AD3"/>
    <w:rsid w:val="00B93ADE"/>
    <w:rsid w:val="00B93C19"/>
    <w:rsid w:val="00B93FF5"/>
    <w:rsid w:val="00B946B9"/>
    <w:rsid w:val="00B94A4F"/>
    <w:rsid w:val="00B94B2D"/>
    <w:rsid w:val="00B94B9F"/>
    <w:rsid w:val="00B94CD3"/>
    <w:rsid w:val="00B94D30"/>
    <w:rsid w:val="00B94EF9"/>
    <w:rsid w:val="00B94F91"/>
    <w:rsid w:val="00B951BF"/>
    <w:rsid w:val="00B952A4"/>
    <w:rsid w:val="00B953B1"/>
    <w:rsid w:val="00B955FD"/>
    <w:rsid w:val="00B956A8"/>
    <w:rsid w:val="00B95A05"/>
    <w:rsid w:val="00B95A0B"/>
    <w:rsid w:val="00B95B49"/>
    <w:rsid w:val="00B95DBE"/>
    <w:rsid w:val="00B95FDB"/>
    <w:rsid w:val="00B95FE1"/>
    <w:rsid w:val="00B96085"/>
    <w:rsid w:val="00B96266"/>
    <w:rsid w:val="00B965BA"/>
    <w:rsid w:val="00B96D85"/>
    <w:rsid w:val="00B96EB2"/>
    <w:rsid w:val="00B97260"/>
    <w:rsid w:val="00B9727D"/>
    <w:rsid w:val="00B9739A"/>
    <w:rsid w:val="00B9764D"/>
    <w:rsid w:val="00B976BA"/>
    <w:rsid w:val="00B97B38"/>
    <w:rsid w:val="00B97C33"/>
    <w:rsid w:val="00B97C83"/>
    <w:rsid w:val="00B97EB5"/>
    <w:rsid w:val="00BA0005"/>
    <w:rsid w:val="00BA0011"/>
    <w:rsid w:val="00BA002B"/>
    <w:rsid w:val="00BA02B9"/>
    <w:rsid w:val="00BA0301"/>
    <w:rsid w:val="00BA04B9"/>
    <w:rsid w:val="00BA0666"/>
    <w:rsid w:val="00BA0852"/>
    <w:rsid w:val="00BA0C75"/>
    <w:rsid w:val="00BA0D2A"/>
    <w:rsid w:val="00BA0EAD"/>
    <w:rsid w:val="00BA126A"/>
    <w:rsid w:val="00BA133F"/>
    <w:rsid w:val="00BA144D"/>
    <w:rsid w:val="00BA1677"/>
    <w:rsid w:val="00BA16A8"/>
    <w:rsid w:val="00BA192B"/>
    <w:rsid w:val="00BA1A2C"/>
    <w:rsid w:val="00BA2067"/>
    <w:rsid w:val="00BA2257"/>
    <w:rsid w:val="00BA22E8"/>
    <w:rsid w:val="00BA2793"/>
    <w:rsid w:val="00BA2877"/>
    <w:rsid w:val="00BA2903"/>
    <w:rsid w:val="00BA2930"/>
    <w:rsid w:val="00BA2982"/>
    <w:rsid w:val="00BA2AC3"/>
    <w:rsid w:val="00BA2E6E"/>
    <w:rsid w:val="00BA2EC6"/>
    <w:rsid w:val="00BA2EDD"/>
    <w:rsid w:val="00BA2F03"/>
    <w:rsid w:val="00BA2F1E"/>
    <w:rsid w:val="00BA3670"/>
    <w:rsid w:val="00BA3691"/>
    <w:rsid w:val="00BA36D3"/>
    <w:rsid w:val="00BA37C7"/>
    <w:rsid w:val="00BA3E99"/>
    <w:rsid w:val="00BA40BE"/>
    <w:rsid w:val="00BA40DE"/>
    <w:rsid w:val="00BA416E"/>
    <w:rsid w:val="00BA420D"/>
    <w:rsid w:val="00BA44D9"/>
    <w:rsid w:val="00BA4629"/>
    <w:rsid w:val="00BA4698"/>
    <w:rsid w:val="00BA472E"/>
    <w:rsid w:val="00BA492B"/>
    <w:rsid w:val="00BA4C54"/>
    <w:rsid w:val="00BA4DB3"/>
    <w:rsid w:val="00BA4FCE"/>
    <w:rsid w:val="00BA5168"/>
    <w:rsid w:val="00BA5204"/>
    <w:rsid w:val="00BA525A"/>
    <w:rsid w:val="00BA55A4"/>
    <w:rsid w:val="00BA5A59"/>
    <w:rsid w:val="00BA5B00"/>
    <w:rsid w:val="00BA5C0F"/>
    <w:rsid w:val="00BA5E1E"/>
    <w:rsid w:val="00BA5E52"/>
    <w:rsid w:val="00BA60A8"/>
    <w:rsid w:val="00BA6388"/>
    <w:rsid w:val="00BA653B"/>
    <w:rsid w:val="00BA690B"/>
    <w:rsid w:val="00BA6BD4"/>
    <w:rsid w:val="00BA6D72"/>
    <w:rsid w:val="00BA6F08"/>
    <w:rsid w:val="00BA7135"/>
    <w:rsid w:val="00BA7164"/>
    <w:rsid w:val="00BA71B6"/>
    <w:rsid w:val="00BA71BC"/>
    <w:rsid w:val="00BA72DA"/>
    <w:rsid w:val="00BA73D7"/>
    <w:rsid w:val="00BA7595"/>
    <w:rsid w:val="00BA75BD"/>
    <w:rsid w:val="00BA7813"/>
    <w:rsid w:val="00BA79F6"/>
    <w:rsid w:val="00BA7B73"/>
    <w:rsid w:val="00BA7BA3"/>
    <w:rsid w:val="00BA7E1E"/>
    <w:rsid w:val="00BA7E2A"/>
    <w:rsid w:val="00BA7EC9"/>
    <w:rsid w:val="00BA7F65"/>
    <w:rsid w:val="00BB0048"/>
    <w:rsid w:val="00BB0112"/>
    <w:rsid w:val="00BB01AA"/>
    <w:rsid w:val="00BB02F2"/>
    <w:rsid w:val="00BB0366"/>
    <w:rsid w:val="00BB05A3"/>
    <w:rsid w:val="00BB05BF"/>
    <w:rsid w:val="00BB0667"/>
    <w:rsid w:val="00BB06DE"/>
    <w:rsid w:val="00BB0BE0"/>
    <w:rsid w:val="00BB0DAD"/>
    <w:rsid w:val="00BB0DB4"/>
    <w:rsid w:val="00BB0E92"/>
    <w:rsid w:val="00BB107A"/>
    <w:rsid w:val="00BB12EE"/>
    <w:rsid w:val="00BB1300"/>
    <w:rsid w:val="00BB146D"/>
    <w:rsid w:val="00BB1617"/>
    <w:rsid w:val="00BB1631"/>
    <w:rsid w:val="00BB1720"/>
    <w:rsid w:val="00BB1803"/>
    <w:rsid w:val="00BB1884"/>
    <w:rsid w:val="00BB18E1"/>
    <w:rsid w:val="00BB191C"/>
    <w:rsid w:val="00BB1A1A"/>
    <w:rsid w:val="00BB1C52"/>
    <w:rsid w:val="00BB1FE5"/>
    <w:rsid w:val="00BB2087"/>
    <w:rsid w:val="00BB23C5"/>
    <w:rsid w:val="00BB28FF"/>
    <w:rsid w:val="00BB2A60"/>
    <w:rsid w:val="00BB2B06"/>
    <w:rsid w:val="00BB2E62"/>
    <w:rsid w:val="00BB3290"/>
    <w:rsid w:val="00BB34E8"/>
    <w:rsid w:val="00BB3671"/>
    <w:rsid w:val="00BB378F"/>
    <w:rsid w:val="00BB3844"/>
    <w:rsid w:val="00BB38E6"/>
    <w:rsid w:val="00BB3910"/>
    <w:rsid w:val="00BB3A1E"/>
    <w:rsid w:val="00BB3DA8"/>
    <w:rsid w:val="00BB3DB1"/>
    <w:rsid w:val="00BB4278"/>
    <w:rsid w:val="00BB449F"/>
    <w:rsid w:val="00BB4870"/>
    <w:rsid w:val="00BB4A11"/>
    <w:rsid w:val="00BB4ADE"/>
    <w:rsid w:val="00BB4B77"/>
    <w:rsid w:val="00BB4BAB"/>
    <w:rsid w:val="00BB4C4A"/>
    <w:rsid w:val="00BB4C63"/>
    <w:rsid w:val="00BB4C70"/>
    <w:rsid w:val="00BB4CCD"/>
    <w:rsid w:val="00BB4F78"/>
    <w:rsid w:val="00BB5047"/>
    <w:rsid w:val="00BB517E"/>
    <w:rsid w:val="00BB55C1"/>
    <w:rsid w:val="00BB5F62"/>
    <w:rsid w:val="00BB601D"/>
    <w:rsid w:val="00BB6297"/>
    <w:rsid w:val="00BB62DD"/>
    <w:rsid w:val="00BB63FC"/>
    <w:rsid w:val="00BB6606"/>
    <w:rsid w:val="00BB6713"/>
    <w:rsid w:val="00BB68CE"/>
    <w:rsid w:val="00BB6EE1"/>
    <w:rsid w:val="00BB6F52"/>
    <w:rsid w:val="00BB6FF8"/>
    <w:rsid w:val="00BB716D"/>
    <w:rsid w:val="00BB74EF"/>
    <w:rsid w:val="00BB7518"/>
    <w:rsid w:val="00BB76E8"/>
    <w:rsid w:val="00BB790E"/>
    <w:rsid w:val="00BB7E07"/>
    <w:rsid w:val="00BB7EC3"/>
    <w:rsid w:val="00BC02A5"/>
    <w:rsid w:val="00BC03A6"/>
    <w:rsid w:val="00BC042F"/>
    <w:rsid w:val="00BC0820"/>
    <w:rsid w:val="00BC095E"/>
    <w:rsid w:val="00BC0B91"/>
    <w:rsid w:val="00BC0C7F"/>
    <w:rsid w:val="00BC0D7E"/>
    <w:rsid w:val="00BC0E2A"/>
    <w:rsid w:val="00BC0EDA"/>
    <w:rsid w:val="00BC1009"/>
    <w:rsid w:val="00BC108C"/>
    <w:rsid w:val="00BC1118"/>
    <w:rsid w:val="00BC11E9"/>
    <w:rsid w:val="00BC1251"/>
    <w:rsid w:val="00BC14A6"/>
    <w:rsid w:val="00BC1598"/>
    <w:rsid w:val="00BC15AA"/>
    <w:rsid w:val="00BC16B4"/>
    <w:rsid w:val="00BC16E4"/>
    <w:rsid w:val="00BC1ABC"/>
    <w:rsid w:val="00BC1ACF"/>
    <w:rsid w:val="00BC1CA6"/>
    <w:rsid w:val="00BC1EC1"/>
    <w:rsid w:val="00BC1FC1"/>
    <w:rsid w:val="00BC1FF0"/>
    <w:rsid w:val="00BC23DF"/>
    <w:rsid w:val="00BC2A1E"/>
    <w:rsid w:val="00BC2ED8"/>
    <w:rsid w:val="00BC3508"/>
    <w:rsid w:val="00BC354D"/>
    <w:rsid w:val="00BC3693"/>
    <w:rsid w:val="00BC374F"/>
    <w:rsid w:val="00BC3CCF"/>
    <w:rsid w:val="00BC3EA3"/>
    <w:rsid w:val="00BC411D"/>
    <w:rsid w:val="00BC4379"/>
    <w:rsid w:val="00BC43A3"/>
    <w:rsid w:val="00BC44E4"/>
    <w:rsid w:val="00BC45E2"/>
    <w:rsid w:val="00BC4A25"/>
    <w:rsid w:val="00BC4B6C"/>
    <w:rsid w:val="00BC4CF5"/>
    <w:rsid w:val="00BC507A"/>
    <w:rsid w:val="00BC523A"/>
    <w:rsid w:val="00BC567A"/>
    <w:rsid w:val="00BC57D7"/>
    <w:rsid w:val="00BC581C"/>
    <w:rsid w:val="00BC59A9"/>
    <w:rsid w:val="00BC5AB7"/>
    <w:rsid w:val="00BC5B81"/>
    <w:rsid w:val="00BC5E6B"/>
    <w:rsid w:val="00BC633F"/>
    <w:rsid w:val="00BC640D"/>
    <w:rsid w:val="00BC6456"/>
    <w:rsid w:val="00BC6559"/>
    <w:rsid w:val="00BC66BC"/>
    <w:rsid w:val="00BC6950"/>
    <w:rsid w:val="00BC6C54"/>
    <w:rsid w:val="00BC6F99"/>
    <w:rsid w:val="00BC7197"/>
    <w:rsid w:val="00BC71F3"/>
    <w:rsid w:val="00BC7226"/>
    <w:rsid w:val="00BC7422"/>
    <w:rsid w:val="00BC756D"/>
    <w:rsid w:val="00BC7612"/>
    <w:rsid w:val="00BC765F"/>
    <w:rsid w:val="00BC769D"/>
    <w:rsid w:val="00BC7703"/>
    <w:rsid w:val="00BC77C9"/>
    <w:rsid w:val="00BC79D7"/>
    <w:rsid w:val="00BC7A23"/>
    <w:rsid w:val="00BC7D8C"/>
    <w:rsid w:val="00BC7E81"/>
    <w:rsid w:val="00BD0042"/>
    <w:rsid w:val="00BD05B4"/>
    <w:rsid w:val="00BD0660"/>
    <w:rsid w:val="00BD075C"/>
    <w:rsid w:val="00BD0A5B"/>
    <w:rsid w:val="00BD0AE1"/>
    <w:rsid w:val="00BD140E"/>
    <w:rsid w:val="00BD144B"/>
    <w:rsid w:val="00BD1504"/>
    <w:rsid w:val="00BD1BBA"/>
    <w:rsid w:val="00BD1C30"/>
    <w:rsid w:val="00BD1D08"/>
    <w:rsid w:val="00BD1EBF"/>
    <w:rsid w:val="00BD21FD"/>
    <w:rsid w:val="00BD2395"/>
    <w:rsid w:val="00BD2495"/>
    <w:rsid w:val="00BD251B"/>
    <w:rsid w:val="00BD2AC4"/>
    <w:rsid w:val="00BD2C63"/>
    <w:rsid w:val="00BD2D22"/>
    <w:rsid w:val="00BD2E71"/>
    <w:rsid w:val="00BD2EB6"/>
    <w:rsid w:val="00BD2F5A"/>
    <w:rsid w:val="00BD3023"/>
    <w:rsid w:val="00BD30E9"/>
    <w:rsid w:val="00BD32D3"/>
    <w:rsid w:val="00BD349C"/>
    <w:rsid w:val="00BD39A8"/>
    <w:rsid w:val="00BD3A42"/>
    <w:rsid w:val="00BD3A94"/>
    <w:rsid w:val="00BD3A9E"/>
    <w:rsid w:val="00BD3B55"/>
    <w:rsid w:val="00BD48CA"/>
    <w:rsid w:val="00BD49EE"/>
    <w:rsid w:val="00BD4AE5"/>
    <w:rsid w:val="00BD4C1D"/>
    <w:rsid w:val="00BD4F91"/>
    <w:rsid w:val="00BD5151"/>
    <w:rsid w:val="00BD5277"/>
    <w:rsid w:val="00BD52B0"/>
    <w:rsid w:val="00BD5687"/>
    <w:rsid w:val="00BD568C"/>
    <w:rsid w:val="00BD57FA"/>
    <w:rsid w:val="00BD59D0"/>
    <w:rsid w:val="00BD5A30"/>
    <w:rsid w:val="00BD5A77"/>
    <w:rsid w:val="00BD5B70"/>
    <w:rsid w:val="00BD5C1C"/>
    <w:rsid w:val="00BD5DA5"/>
    <w:rsid w:val="00BD5EA7"/>
    <w:rsid w:val="00BD5F68"/>
    <w:rsid w:val="00BD5FF8"/>
    <w:rsid w:val="00BD60E3"/>
    <w:rsid w:val="00BD6104"/>
    <w:rsid w:val="00BD65EE"/>
    <w:rsid w:val="00BD685C"/>
    <w:rsid w:val="00BD6884"/>
    <w:rsid w:val="00BD6B0A"/>
    <w:rsid w:val="00BD6B41"/>
    <w:rsid w:val="00BD6DDD"/>
    <w:rsid w:val="00BD6EAE"/>
    <w:rsid w:val="00BD6EEA"/>
    <w:rsid w:val="00BD6F58"/>
    <w:rsid w:val="00BD6FA8"/>
    <w:rsid w:val="00BD7027"/>
    <w:rsid w:val="00BD71C7"/>
    <w:rsid w:val="00BD7486"/>
    <w:rsid w:val="00BD74D4"/>
    <w:rsid w:val="00BD76B1"/>
    <w:rsid w:val="00BD77D4"/>
    <w:rsid w:val="00BD784A"/>
    <w:rsid w:val="00BD784C"/>
    <w:rsid w:val="00BD7891"/>
    <w:rsid w:val="00BD7AEA"/>
    <w:rsid w:val="00BD7C41"/>
    <w:rsid w:val="00BD7CCF"/>
    <w:rsid w:val="00BD7D75"/>
    <w:rsid w:val="00BD7E98"/>
    <w:rsid w:val="00BE018C"/>
    <w:rsid w:val="00BE01E0"/>
    <w:rsid w:val="00BE0250"/>
    <w:rsid w:val="00BE02B5"/>
    <w:rsid w:val="00BE02BD"/>
    <w:rsid w:val="00BE02F8"/>
    <w:rsid w:val="00BE031F"/>
    <w:rsid w:val="00BE0643"/>
    <w:rsid w:val="00BE08CB"/>
    <w:rsid w:val="00BE08EF"/>
    <w:rsid w:val="00BE0992"/>
    <w:rsid w:val="00BE0B40"/>
    <w:rsid w:val="00BE0D0C"/>
    <w:rsid w:val="00BE0D19"/>
    <w:rsid w:val="00BE0ED8"/>
    <w:rsid w:val="00BE1021"/>
    <w:rsid w:val="00BE113E"/>
    <w:rsid w:val="00BE11F1"/>
    <w:rsid w:val="00BE132C"/>
    <w:rsid w:val="00BE14BF"/>
    <w:rsid w:val="00BE152C"/>
    <w:rsid w:val="00BE1573"/>
    <w:rsid w:val="00BE1AB2"/>
    <w:rsid w:val="00BE1B3C"/>
    <w:rsid w:val="00BE1BA0"/>
    <w:rsid w:val="00BE1BE0"/>
    <w:rsid w:val="00BE1D70"/>
    <w:rsid w:val="00BE1E1A"/>
    <w:rsid w:val="00BE1E6B"/>
    <w:rsid w:val="00BE20EC"/>
    <w:rsid w:val="00BE22D1"/>
    <w:rsid w:val="00BE2318"/>
    <w:rsid w:val="00BE235D"/>
    <w:rsid w:val="00BE24CD"/>
    <w:rsid w:val="00BE26B9"/>
    <w:rsid w:val="00BE2E03"/>
    <w:rsid w:val="00BE30D3"/>
    <w:rsid w:val="00BE30EA"/>
    <w:rsid w:val="00BE31D8"/>
    <w:rsid w:val="00BE32B0"/>
    <w:rsid w:val="00BE3A5E"/>
    <w:rsid w:val="00BE3C08"/>
    <w:rsid w:val="00BE3CF0"/>
    <w:rsid w:val="00BE3E02"/>
    <w:rsid w:val="00BE4384"/>
    <w:rsid w:val="00BE465E"/>
    <w:rsid w:val="00BE46ED"/>
    <w:rsid w:val="00BE4A0E"/>
    <w:rsid w:val="00BE4E17"/>
    <w:rsid w:val="00BE4E21"/>
    <w:rsid w:val="00BE4F47"/>
    <w:rsid w:val="00BE51F9"/>
    <w:rsid w:val="00BE5704"/>
    <w:rsid w:val="00BE598F"/>
    <w:rsid w:val="00BE5A28"/>
    <w:rsid w:val="00BE5C37"/>
    <w:rsid w:val="00BE5CC2"/>
    <w:rsid w:val="00BE5EB6"/>
    <w:rsid w:val="00BE5EC5"/>
    <w:rsid w:val="00BE5F19"/>
    <w:rsid w:val="00BE636C"/>
    <w:rsid w:val="00BE64C2"/>
    <w:rsid w:val="00BE64DC"/>
    <w:rsid w:val="00BE650C"/>
    <w:rsid w:val="00BE65B9"/>
    <w:rsid w:val="00BE694E"/>
    <w:rsid w:val="00BE6B05"/>
    <w:rsid w:val="00BE6BBC"/>
    <w:rsid w:val="00BE6CBA"/>
    <w:rsid w:val="00BE6DC7"/>
    <w:rsid w:val="00BE6DE0"/>
    <w:rsid w:val="00BE6FF2"/>
    <w:rsid w:val="00BE7271"/>
    <w:rsid w:val="00BE7279"/>
    <w:rsid w:val="00BE7440"/>
    <w:rsid w:val="00BE7677"/>
    <w:rsid w:val="00BE7B52"/>
    <w:rsid w:val="00BE7D1A"/>
    <w:rsid w:val="00BE7D4C"/>
    <w:rsid w:val="00BE7FCE"/>
    <w:rsid w:val="00BF013C"/>
    <w:rsid w:val="00BF0244"/>
    <w:rsid w:val="00BF0395"/>
    <w:rsid w:val="00BF03D9"/>
    <w:rsid w:val="00BF042C"/>
    <w:rsid w:val="00BF0502"/>
    <w:rsid w:val="00BF0636"/>
    <w:rsid w:val="00BF07FE"/>
    <w:rsid w:val="00BF0802"/>
    <w:rsid w:val="00BF09BD"/>
    <w:rsid w:val="00BF09D7"/>
    <w:rsid w:val="00BF0B2F"/>
    <w:rsid w:val="00BF0C87"/>
    <w:rsid w:val="00BF0F00"/>
    <w:rsid w:val="00BF1062"/>
    <w:rsid w:val="00BF108B"/>
    <w:rsid w:val="00BF1230"/>
    <w:rsid w:val="00BF1708"/>
    <w:rsid w:val="00BF1999"/>
    <w:rsid w:val="00BF1B10"/>
    <w:rsid w:val="00BF1B5F"/>
    <w:rsid w:val="00BF1E93"/>
    <w:rsid w:val="00BF20A3"/>
    <w:rsid w:val="00BF21F9"/>
    <w:rsid w:val="00BF237D"/>
    <w:rsid w:val="00BF2655"/>
    <w:rsid w:val="00BF299C"/>
    <w:rsid w:val="00BF2A5E"/>
    <w:rsid w:val="00BF2B41"/>
    <w:rsid w:val="00BF2C84"/>
    <w:rsid w:val="00BF2CDB"/>
    <w:rsid w:val="00BF2FE8"/>
    <w:rsid w:val="00BF301B"/>
    <w:rsid w:val="00BF304A"/>
    <w:rsid w:val="00BF3087"/>
    <w:rsid w:val="00BF36E4"/>
    <w:rsid w:val="00BF38E4"/>
    <w:rsid w:val="00BF397C"/>
    <w:rsid w:val="00BF3A85"/>
    <w:rsid w:val="00BF3B38"/>
    <w:rsid w:val="00BF3F1E"/>
    <w:rsid w:val="00BF3F27"/>
    <w:rsid w:val="00BF4311"/>
    <w:rsid w:val="00BF4324"/>
    <w:rsid w:val="00BF43D7"/>
    <w:rsid w:val="00BF44E0"/>
    <w:rsid w:val="00BF4679"/>
    <w:rsid w:val="00BF473E"/>
    <w:rsid w:val="00BF4780"/>
    <w:rsid w:val="00BF484C"/>
    <w:rsid w:val="00BF4A16"/>
    <w:rsid w:val="00BF4C11"/>
    <w:rsid w:val="00BF4D0C"/>
    <w:rsid w:val="00BF502D"/>
    <w:rsid w:val="00BF51AB"/>
    <w:rsid w:val="00BF51CB"/>
    <w:rsid w:val="00BF5370"/>
    <w:rsid w:val="00BF53D6"/>
    <w:rsid w:val="00BF5447"/>
    <w:rsid w:val="00BF55F9"/>
    <w:rsid w:val="00BF564A"/>
    <w:rsid w:val="00BF5671"/>
    <w:rsid w:val="00BF580A"/>
    <w:rsid w:val="00BF5A4B"/>
    <w:rsid w:val="00BF5DE7"/>
    <w:rsid w:val="00BF5F56"/>
    <w:rsid w:val="00BF609C"/>
    <w:rsid w:val="00BF6551"/>
    <w:rsid w:val="00BF668B"/>
    <w:rsid w:val="00BF66EF"/>
    <w:rsid w:val="00BF6917"/>
    <w:rsid w:val="00BF6A0B"/>
    <w:rsid w:val="00BF6A78"/>
    <w:rsid w:val="00BF6BAD"/>
    <w:rsid w:val="00BF6DA0"/>
    <w:rsid w:val="00BF6E03"/>
    <w:rsid w:val="00BF6E26"/>
    <w:rsid w:val="00BF70F9"/>
    <w:rsid w:val="00BF7159"/>
    <w:rsid w:val="00BF7165"/>
    <w:rsid w:val="00BF7195"/>
    <w:rsid w:val="00BF72BE"/>
    <w:rsid w:val="00BF7799"/>
    <w:rsid w:val="00BF77E6"/>
    <w:rsid w:val="00BF7810"/>
    <w:rsid w:val="00BF78AC"/>
    <w:rsid w:val="00BF791D"/>
    <w:rsid w:val="00BF7E3A"/>
    <w:rsid w:val="00BF7EA7"/>
    <w:rsid w:val="00C000E8"/>
    <w:rsid w:val="00C0052B"/>
    <w:rsid w:val="00C0055A"/>
    <w:rsid w:val="00C0056D"/>
    <w:rsid w:val="00C00750"/>
    <w:rsid w:val="00C0079D"/>
    <w:rsid w:val="00C00936"/>
    <w:rsid w:val="00C00949"/>
    <w:rsid w:val="00C009AD"/>
    <w:rsid w:val="00C00A43"/>
    <w:rsid w:val="00C00A9C"/>
    <w:rsid w:val="00C00BCD"/>
    <w:rsid w:val="00C00E87"/>
    <w:rsid w:val="00C01479"/>
    <w:rsid w:val="00C016C5"/>
    <w:rsid w:val="00C018BA"/>
    <w:rsid w:val="00C01A27"/>
    <w:rsid w:val="00C01B8B"/>
    <w:rsid w:val="00C01BD8"/>
    <w:rsid w:val="00C01F27"/>
    <w:rsid w:val="00C020FF"/>
    <w:rsid w:val="00C0217A"/>
    <w:rsid w:val="00C02472"/>
    <w:rsid w:val="00C024A4"/>
    <w:rsid w:val="00C024CD"/>
    <w:rsid w:val="00C0257A"/>
    <w:rsid w:val="00C02722"/>
    <w:rsid w:val="00C02802"/>
    <w:rsid w:val="00C02D0F"/>
    <w:rsid w:val="00C02FAA"/>
    <w:rsid w:val="00C030B5"/>
    <w:rsid w:val="00C03215"/>
    <w:rsid w:val="00C0333C"/>
    <w:rsid w:val="00C03341"/>
    <w:rsid w:val="00C036A4"/>
    <w:rsid w:val="00C037CE"/>
    <w:rsid w:val="00C038B1"/>
    <w:rsid w:val="00C0391F"/>
    <w:rsid w:val="00C03982"/>
    <w:rsid w:val="00C03B74"/>
    <w:rsid w:val="00C03BC6"/>
    <w:rsid w:val="00C03DD9"/>
    <w:rsid w:val="00C0442A"/>
    <w:rsid w:val="00C048D2"/>
    <w:rsid w:val="00C04B2B"/>
    <w:rsid w:val="00C04BE4"/>
    <w:rsid w:val="00C04C25"/>
    <w:rsid w:val="00C04D49"/>
    <w:rsid w:val="00C04E3C"/>
    <w:rsid w:val="00C0501A"/>
    <w:rsid w:val="00C05061"/>
    <w:rsid w:val="00C050F1"/>
    <w:rsid w:val="00C0513A"/>
    <w:rsid w:val="00C0565C"/>
    <w:rsid w:val="00C05865"/>
    <w:rsid w:val="00C05955"/>
    <w:rsid w:val="00C05CA2"/>
    <w:rsid w:val="00C05D23"/>
    <w:rsid w:val="00C0601F"/>
    <w:rsid w:val="00C062DF"/>
    <w:rsid w:val="00C062F9"/>
    <w:rsid w:val="00C065DD"/>
    <w:rsid w:val="00C066B0"/>
    <w:rsid w:val="00C06907"/>
    <w:rsid w:val="00C06939"/>
    <w:rsid w:val="00C0696C"/>
    <w:rsid w:val="00C06CDA"/>
    <w:rsid w:val="00C06CDF"/>
    <w:rsid w:val="00C06DB8"/>
    <w:rsid w:val="00C06E91"/>
    <w:rsid w:val="00C072B2"/>
    <w:rsid w:val="00C073E1"/>
    <w:rsid w:val="00C078E6"/>
    <w:rsid w:val="00C07A19"/>
    <w:rsid w:val="00C07B34"/>
    <w:rsid w:val="00C07D5F"/>
    <w:rsid w:val="00C07DC7"/>
    <w:rsid w:val="00C100F5"/>
    <w:rsid w:val="00C10734"/>
    <w:rsid w:val="00C107C1"/>
    <w:rsid w:val="00C108DD"/>
    <w:rsid w:val="00C10B61"/>
    <w:rsid w:val="00C10D1C"/>
    <w:rsid w:val="00C10D7E"/>
    <w:rsid w:val="00C10DD7"/>
    <w:rsid w:val="00C10E85"/>
    <w:rsid w:val="00C10F48"/>
    <w:rsid w:val="00C10F98"/>
    <w:rsid w:val="00C10FD2"/>
    <w:rsid w:val="00C11118"/>
    <w:rsid w:val="00C1115F"/>
    <w:rsid w:val="00C11474"/>
    <w:rsid w:val="00C114B0"/>
    <w:rsid w:val="00C1183A"/>
    <w:rsid w:val="00C11F19"/>
    <w:rsid w:val="00C120EC"/>
    <w:rsid w:val="00C12119"/>
    <w:rsid w:val="00C121F2"/>
    <w:rsid w:val="00C122CE"/>
    <w:rsid w:val="00C1242C"/>
    <w:rsid w:val="00C12433"/>
    <w:rsid w:val="00C12551"/>
    <w:rsid w:val="00C127FA"/>
    <w:rsid w:val="00C1291D"/>
    <w:rsid w:val="00C12AF5"/>
    <w:rsid w:val="00C12CDB"/>
    <w:rsid w:val="00C12DC6"/>
    <w:rsid w:val="00C1314F"/>
    <w:rsid w:val="00C131FD"/>
    <w:rsid w:val="00C13445"/>
    <w:rsid w:val="00C135D9"/>
    <w:rsid w:val="00C13845"/>
    <w:rsid w:val="00C13BCC"/>
    <w:rsid w:val="00C13C57"/>
    <w:rsid w:val="00C13CD8"/>
    <w:rsid w:val="00C1411E"/>
    <w:rsid w:val="00C14184"/>
    <w:rsid w:val="00C141A2"/>
    <w:rsid w:val="00C142BE"/>
    <w:rsid w:val="00C1439D"/>
    <w:rsid w:val="00C147DD"/>
    <w:rsid w:val="00C14A14"/>
    <w:rsid w:val="00C14A33"/>
    <w:rsid w:val="00C14A74"/>
    <w:rsid w:val="00C1523F"/>
    <w:rsid w:val="00C15295"/>
    <w:rsid w:val="00C1530F"/>
    <w:rsid w:val="00C15313"/>
    <w:rsid w:val="00C1563C"/>
    <w:rsid w:val="00C1595B"/>
    <w:rsid w:val="00C15A27"/>
    <w:rsid w:val="00C15A58"/>
    <w:rsid w:val="00C15BD5"/>
    <w:rsid w:val="00C15E4B"/>
    <w:rsid w:val="00C15E4D"/>
    <w:rsid w:val="00C15F54"/>
    <w:rsid w:val="00C15FC5"/>
    <w:rsid w:val="00C16108"/>
    <w:rsid w:val="00C16159"/>
    <w:rsid w:val="00C16975"/>
    <w:rsid w:val="00C16A46"/>
    <w:rsid w:val="00C16BA9"/>
    <w:rsid w:val="00C16CEB"/>
    <w:rsid w:val="00C16E53"/>
    <w:rsid w:val="00C16E67"/>
    <w:rsid w:val="00C16E8C"/>
    <w:rsid w:val="00C174B6"/>
    <w:rsid w:val="00C17604"/>
    <w:rsid w:val="00C179F0"/>
    <w:rsid w:val="00C17A25"/>
    <w:rsid w:val="00C17A93"/>
    <w:rsid w:val="00C17D38"/>
    <w:rsid w:val="00C17F95"/>
    <w:rsid w:val="00C2005C"/>
    <w:rsid w:val="00C20296"/>
    <w:rsid w:val="00C20472"/>
    <w:rsid w:val="00C20690"/>
    <w:rsid w:val="00C20964"/>
    <w:rsid w:val="00C209E4"/>
    <w:rsid w:val="00C20D42"/>
    <w:rsid w:val="00C20D4F"/>
    <w:rsid w:val="00C20D90"/>
    <w:rsid w:val="00C20E37"/>
    <w:rsid w:val="00C20FAD"/>
    <w:rsid w:val="00C212D0"/>
    <w:rsid w:val="00C216DA"/>
    <w:rsid w:val="00C217DC"/>
    <w:rsid w:val="00C21AAC"/>
    <w:rsid w:val="00C21AE9"/>
    <w:rsid w:val="00C21CC5"/>
    <w:rsid w:val="00C21DE3"/>
    <w:rsid w:val="00C21E82"/>
    <w:rsid w:val="00C21EE4"/>
    <w:rsid w:val="00C22142"/>
    <w:rsid w:val="00C221E1"/>
    <w:rsid w:val="00C222DD"/>
    <w:rsid w:val="00C22316"/>
    <w:rsid w:val="00C22759"/>
    <w:rsid w:val="00C22995"/>
    <w:rsid w:val="00C22B2F"/>
    <w:rsid w:val="00C22BFE"/>
    <w:rsid w:val="00C22E5B"/>
    <w:rsid w:val="00C22E7C"/>
    <w:rsid w:val="00C22F5D"/>
    <w:rsid w:val="00C23064"/>
    <w:rsid w:val="00C23069"/>
    <w:rsid w:val="00C23293"/>
    <w:rsid w:val="00C23456"/>
    <w:rsid w:val="00C23679"/>
    <w:rsid w:val="00C238D7"/>
    <w:rsid w:val="00C238E7"/>
    <w:rsid w:val="00C23C06"/>
    <w:rsid w:val="00C23C0D"/>
    <w:rsid w:val="00C23CA0"/>
    <w:rsid w:val="00C23D45"/>
    <w:rsid w:val="00C24258"/>
    <w:rsid w:val="00C246CB"/>
    <w:rsid w:val="00C24715"/>
    <w:rsid w:val="00C247CE"/>
    <w:rsid w:val="00C24821"/>
    <w:rsid w:val="00C25402"/>
    <w:rsid w:val="00C255AF"/>
    <w:rsid w:val="00C257F4"/>
    <w:rsid w:val="00C25ABD"/>
    <w:rsid w:val="00C25B1F"/>
    <w:rsid w:val="00C25B31"/>
    <w:rsid w:val="00C25BAE"/>
    <w:rsid w:val="00C25F0E"/>
    <w:rsid w:val="00C25F78"/>
    <w:rsid w:val="00C26250"/>
    <w:rsid w:val="00C26412"/>
    <w:rsid w:val="00C266B1"/>
    <w:rsid w:val="00C26814"/>
    <w:rsid w:val="00C26B6B"/>
    <w:rsid w:val="00C26C9D"/>
    <w:rsid w:val="00C2707A"/>
    <w:rsid w:val="00C271C0"/>
    <w:rsid w:val="00C27278"/>
    <w:rsid w:val="00C27932"/>
    <w:rsid w:val="00C27BB4"/>
    <w:rsid w:val="00C27C52"/>
    <w:rsid w:val="00C27F0A"/>
    <w:rsid w:val="00C3014A"/>
    <w:rsid w:val="00C30189"/>
    <w:rsid w:val="00C30280"/>
    <w:rsid w:val="00C302CB"/>
    <w:rsid w:val="00C3038C"/>
    <w:rsid w:val="00C3062A"/>
    <w:rsid w:val="00C30632"/>
    <w:rsid w:val="00C30740"/>
    <w:rsid w:val="00C3082A"/>
    <w:rsid w:val="00C30A4A"/>
    <w:rsid w:val="00C30F4E"/>
    <w:rsid w:val="00C31033"/>
    <w:rsid w:val="00C311AD"/>
    <w:rsid w:val="00C31545"/>
    <w:rsid w:val="00C31877"/>
    <w:rsid w:val="00C31955"/>
    <w:rsid w:val="00C31D8C"/>
    <w:rsid w:val="00C31E61"/>
    <w:rsid w:val="00C31E74"/>
    <w:rsid w:val="00C31ED3"/>
    <w:rsid w:val="00C323BE"/>
    <w:rsid w:val="00C32574"/>
    <w:rsid w:val="00C32949"/>
    <w:rsid w:val="00C32A4A"/>
    <w:rsid w:val="00C32D51"/>
    <w:rsid w:val="00C32FD6"/>
    <w:rsid w:val="00C330BB"/>
    <w:rsid w:val="00C335FC"/>
    <w:rsid w:val="00C33910"/>
    <w:rsid w:val="00C33E84"/>
    <w:rsid w:val="00C33ED1"/>
    <w:rsid w:val="00C34008"/>
    <w:rsid w:val="00C340B8"/>
    <w:rsid w:val="00C344C8"/>
    <w:rsid w:val="00C34578"/>
    <w:rsid w:val="00C3482C"/>
    <w:rsid w:val="00C34869"/>
    <w:rsid w:val="00C3492B"/>
    <w:rsid w:val="00C34967"/>
    <w:rsid w:val="00C34EAF"/>
    <w:rsid w:val="00C34F3E"/>
    <w:rsid w:val="00C3503F"/>
    <w:rsid w:val="00C35271"/>
    <w:rsid w:val="00C356D5"/>
    <w:rsid w:val="00C35B9B"/>
    <w:rsid w:val="00C35C0E"/>
    <w:rsid w:val="00C35EBE"/>
    <w:rsid w:val="00C35F49"/>
    <w:rsid w:val="00C35F72"/>
    <w:rsid w:val="00C35FF0"/>
    <w:rsid w:val="00C361E0"/>
    <w:rsid w:val="00C365F1"/>
    <w:rsid w:val="00C3685C"/>
    <w:rsid w:val="00C36D73"/>
    <w:rsid w:val="00C36E93"/>
    <w:rsid w:val="00C37104"/>
    <w:rsid w:val="00C37550"/>
    <w:rsid w:val="00C37717"/>
    <w:rsid w:val="00C37795"/>
    <w:rsid w:val="00C378DA"/>
    <w:rsid w:val="00C37BE9"/>
    <w:rsid w:val="00C37C28"/>
    <w:rsid w:val="00C37D94"/>
    <w:rsid w:val="00C37DFA"/>
    <w:rsid w:val="00C400FF"/>
    <w:rsid w:val="00C40530"/>
    <w:rsid w:val="00C407F0"/>
    <w:rsid w:val="00C40A05"/>
    <w:rsid w:val="00C40A17"/>
    <w:rsid w:val="00C40A90"/>
    <w:rsid w:val="00C40B4F"/>
    <w:rsid w:val="00C40DE7"/>
    <w:rsid w:val="00C40E46"/>
    <w:rsid w:val="00C41207"/>
    <w:rsid w:val="00C412BA"/>
    <w:rsid w:val="00C41621"/>
    <w:rsid w:val="00C419B0"/>
    <w:rsid w:val="00C419B2"/>
    <w:rsid w:val="00C41C62"/>
    <w:rsid w:val="00C41F24"/>
    <w:rsid w:val="00C41F35"/>
    <w:rsid w:val="00C42509"/>
    <w:rsid w:val="00C425A9"/>
    <w:rsid w:val="00C4293D"/>
    <w:rsid w:val="00C42C14"/>
    <w:rsid w:val="00C42EC3"/>
    <w:rsid w:val="00C43231"/>
    <w:rsid w:val="00C43312"/>
    <w:rsid w:val="00C43394"/>
    <w:rsid w:val="00C434E6"/>
    <w:rsid w:val="00C43658"/>
    <w:rsid w:val="00C4370C"/>
    <w:rsid w:val="00C4378C"/>
    <w:rsid w:val="00C43BCA"/>
    <w:rsid w:val="00C43DE3"/>
    <w:rsid w:val="00C441B2"/>
    <w:rsid w:val="00C4431B"/>
    <w:rsid w:val="00C443A9"/>
    <w:rsid w:val="00C44547"/>
    <w:rsid w:val="00C445B4"/>
    <w:rsid w:val="00C44869"/>
    <w:rsid w:val="00C4492C"/>
    <w:rsid w:val="00C44947"/>
    <w:rsid w:val="00C44EBB"/>
    <w:rsid w:val="00C450D7"/>
    <w:rsid w:val="00C4554A"/>
    <w:rsid w:val="00C455B0"/>
    <w:rsid w:val="00C456A4"/>
    <w:rsid w:val="00C4573B"/>
    <w:rsid w:val="00C45985"/>
    <w:rsid w:val="00C45B19"/>
    <w:rsid w:val="00C45B97"/>
    <w:rsid w:val="00C45C74"/>
    <w:rsid w:val="00C45C9C"/>
    <w:rsid w:val="00C45CF7"/>
    <w:rsid w:val="00C4602A"/>
    <w:rsid w:val="00C46062"/>
    <w:rsid w:val="00C46157"/>
    <w:rsid w:val="00C463F4"/>
    <w:rsid w:val="00C464DD"/>
    <w:rsid w:val="00C4652C"/>
    <w:rsid w:val="00C465A5"/>
    <w:rsid w:val="00C46782"/>
    <w:rsid w:val="00C4696A"/>
    <w:rsid w:val="00C46A81"/>
    <w:rsid w:val="00C46BF4"/>
    <w:rsid w:val="00C46F38"/>
    <w:rsid w:val="00C47302"/>
    <w:rsid w:val="00C4733E"/>
    <w:rsid w:val="00C474FC"/>
    <w:rsid w:val="00C4753A"/>
    <w:rsid w:val="00C47555"/>
    <w:rsid w:val="00C4770A"/>
    <w:rsid w:val="00C47727"/>
    <w:rsid w:val="00C477D1"/>
    <w:rsid w:val="00C477F4"/>
    <w:rsid w:val="00C47876"/>
    <w:rsid w:val="00C4790C"/>
    <w:rsid w:val="00C47BAD"/>
    <w:rsid w:val="00C47FFC"/>
    <w:rsid w:val="00C506A0"/>
    <w:rsid w:val="00C50CA1"/>
    <w:rsid w:val="00C50D53"/>
    <w:rsid w:val="00C50EE2"/>
    <w:rsid w:val="00C5107A"/>
    <w:rsid w:val="00C511B7"/>
    <w:rsid w:val="00C51263"/>
    <w:rsid w:val="00C513A9"/>
    <w:rsid w:val="00C51550"/>
    <w:rsid w:val="00C51C6E"/>
    <w:rsid w:val="00C51D71"/>
    <w:rsid w:val="00C51DDD"/>
    <w:rsid w:val="00C51E09"/>
    <w:rsid w:val="00C51FFD"/>
    <w:rsid w:val="00C52369"/>
    <w:rsid w:val="00C523AB"/>
    <w:rsid w:val="00C527A7"/>
    <w:rsid w:val="00C52B90"/>
    <w:rsid w:val="00C52C1C"/>
    <w:rsid w:val="00C52CF1"/>
    <w:rsid w:val="00C52D3B"/>
    <w:rsid w:val="00C52DD3"/>
    <w:rsid w:val="00C52EAC"/>
    <w:rsid w:val="00C531CF"/>
    <w:rsid w:val="00C532E9"/>
    <w:rsid w:val="00C536F6"/>
    <w:rsid w:val="00C537A3"/>
    <w:rsid w:val="00C537EB"/>
    <w:rsid w:val="00C5389A"/>
    <w:rsid w:val="00C538FF"/>
    <w:rsid w:val="00C53A22"/>
    <w:rsid w:val="00C53B1C"/>
    <w:rsid w:val="00C53EC5"/>
    <w:rsid w:val="00C53F46"/>
    <w:rsid w:val="00C54173"/>
    <w:rsid w:val="00C5430E"/>
    <w:rsid w:val="00C5433B"/>
    <w:rsid w:val="00C5435D"/>
    <w:rsid w:val="00C54361"/>
    <w:rsid w:val="00C543F7"/>
    <w:rsid w:val="00C54573"/>
    <w:rsid w:val="00C54735"/>
    <w:rsid w:val="00C54A14"/>
    <w:rsid w:val="00C54B32"/>
    <w:rsid w:val="00C54C1B"/>
    <w:rsid w:val="00C54CFC"/>
    <w:rsid w:val="00C54D11"/>
    <w:rsid w:val="00C54D57"/>
    <w:rsid w:val="00C54FDD"/>
    <w:rsid w:val="00C551C8"/>
    <w:rsid w:val="00C5528F"/>
    <w:rsid w:val="00C5529A"/>
    <w:rsid w:val="00C55423"/>
    <w:rsid w:val="00C55471"/>
    <w:rsid w:val="00C55497"/>
    <w:rsid w:val="00C554CE"/>
    <w:rsid w:val="00C55639"/>
    <w:rsid w:val="00C55645"/>
    <w:rsid w:val="00C55784"/>
    <w:rsid w:val="00C55863"/>
    <w:rsid w:val="00C558DE"/>
    <w:rsid w:val="00C5593C"/>
    <w:rsid w:val="00C55C1A"/>
    <w:rsid w:val="00C55E2C"/>
    <w:rsid w:val="00C55F43"/>
    <w:rsid w:val="00C563BA"/>
    <w:rsid w:val="00C5642D"/>
    <w:rsid w:val="00C567E1"/>
    <w:rsid w:val="00C567F6"/>
    <w:rsid w:val="00C569F7"/>
    <w:rsid w:val="00C56B58"/>
    <w:rsid w:val="00C56DDD"/>
    <w:rsid w:val="00C57126"/>
    <w:rsid w:val="00C571DF"/>
    <w:rsid w:val="00C57368"/>
    <w:rsid w:val="00C577C6"/>
    <w:rsid w:val="00C5788C"/>
    <w:rsid w:val="00C578E8"/>
    <w:rsid w:val="00C579F5"/>
    <w:rsid w:val="00C57A90"/>
    <w:rsid w:val="00C57D9A"/>
    <w:rsid w:val="00C6013C"/>
    <w:rsid w:val="00C6019C"/>
    <w:rsid w:val="00C603D9"/>
    <w:rsid w:val="00C60451"/>
    <w:rsid w:val="00C60461"/>
    <w:rsid w:val="00C60908"/>
    <w:rsid w:val="00C6102E"/>
    <w:rsid w:val="00C610C3"/>
    <w:rsid w:val="00C61166"/>
    <w:rsid w:val="00C614B6"/>
    <w:rsid w:val="00C614BA"/>
    <w:rsid w:val="00C61646"/>
    <w:rsid w:val="00C6184F"/>
    <w:rsid w:val="00C6193C"/>
    <w:rsid w:val="00C61B84"/>
    <w:rsid w:val="00C61D9A"/>
    <w:rsid w:val="00C61D9E"/>
    <w:rsid w:val="00C61EB7"/>
    <w:rsid w:val="00C61F67"/>
    <w:rsid w:val="00C61F81"/>
    <w:rsid w:val="00C622D0"/>
    <w:rsid w:val="00C623C2"/>
    <w:rsid w:val="00C625B1"/>
    <w:rsid w:val="00C62674"/>
    <w:rsid w:val="00C62C6C"/>
    <w:rsid w:val="00C62E51"/>
    <w:rsid w:val="00C62E82"/>
    <w:rsid w:val="00C62E9F"/>
    <w:rsid w:val="00C632E6"/>
    <w:rsid w:val="00C63528"/>
    <w:rsid w:val="00C635D9"/>
    <w:rsid w:val="00C6386B"/>
    <w:rsid w:val="00C63A37"/>
    <w:rsid w:val="00C63AC1"/>
    <w:rsid w:val="00C63E00"/>
    <w:rsid w:val="00C63E69"/>
    <w:rsid w:val="00C63F61"/>
    <w:rsid w:val="00C640BD"/>
    <w:rsid w:val="00C644FE"/>
    <w:rsid w:val="00C64764"/>
    <w:rsid w:val="00C647BE"/>
    <w:rsid w:val="00C64895"/>
    <w:rsid w:val="00C648EB"/>
    <w:rsid w:val="00C64900"/>
    <w:rsid w:val="00C64988"/>
    <w:rsid w:val="00C64AC0"/>
    <w:rsid w:val="00C64BBA"/>
    <w:rsid w:val="00C64F4A"/>
    <w:rsid w:val="00C64F70"/>
    <w:rsid w:val="00C653F0"/>
    <w:rsid w:val="00C6553D"/>
    <w:rsid w:val="00C658E2"/>
    <w:rsid w:val="00C6594A"/>
    <w:rsid w:val="00C65BAE"/>
    <w:rsid w:val="00C65C8F"/>
    <w:rsid w:val="00C65CB0"/>
    <w:rsid w:val="00C65F9F"/>
    <w:rsid w:val="00C6613C"/>
    <w:rsid w:val="00C66245"/>
    <w:rsid w:val="00C664C1"/>
    <w:rsid w:val="00C66522"/>
    <w:rsid w:val="00C666AA"/>
    <w:rsid w:val="00C66ABE"/>
    <w:rsid w:val="00C66B6D"/>
    <w:rsid w:val="00C66F70"/>
    <w:rsid w:val="00C671BE"/>
    <w:rsid w:val="00C6727C"/>
    <w:rsid w:val="00C672A8"/>
    <w:rsid w:val="00C67973"/>
    <w:rsid w:val="00C67C1A"/>
    <w:rsid w:val="00C67D2F"/>
    <w:rsid w:val="00C67E9A"/>
    <w:rsid w:val="00C7038D"/>
    <w:rsid w:val="00C703D4"/>
    <w:rsid w:val="00C705AB"/>
    <w:rsid w:val="00C7113E"/>
    <w:rsid w:val="00C7117C"/>
    <w:rsid w:val="00C71301"/>
    <w:rsid w:val="00C71377"/>
    <w:rsid w:val="00C714FA"/>
    <w:rsid w:val="00C71808"/>
    <w:rsid w:val="00C71977"/>
    <w:rsid w:val="00C71F28"/>
    <w:rsid w:val="00C72091"/>
    <w:rsid w:val="00C723FB"/>
    <w:rsid w:val="00C7245A"/>
    <w:rsid w:val="00C724C4"/>
    <w:rsid w:val="00C72514"/>
    <w:rsid w:val="00C7260F"/>
    <w:rsid w:val="00C7264A"/>
    <w:rsid w:val="00C726A9"/>
    <w:rsid w:val="00C728EF"/>
    <w:rsid w:val="00C728F7"/>
    <w:rsid w:val="00C72913"/>
    <w:rsid w:val="00C72943"/>
    <w:rsid w:val="00C72AA3"/>
    <w:rsid w:val="00C72B99"/>
    <w:rsid w:val="00C72BB8"/>
    <w:rsid w:val="00C72C92"/>
    <w:rsid w:val="00C72E7B"/>
    <w:rsid w:val="00C730D5"/>
    <w:rsid w:val="00C73129"/>
    <w:rsid w:val="00C731E9"/>
    <w:rsid w:val="00C7324C"/>
    <w:rsid w:val="00C7343E"/>
    <w:rsid w:val="00C73466"/>
    <w:rsid w:val="00C73768"/>
    <w:rsid w:val="00C7377C"/>
    <w:rsid w:val="00C73A55"/>
    <w:rsid w:val="00C73D3A"/>
    <w:rsid w:val="00C73DCC"/>
    <w:rsid w:val="00C74014"/>
    <w:rsid w:val="00C743A9"/>
    <w:rsid w:val="00C743AF"/>
    <w:rsid w:val="00C74420"/>
    <w:rsid w:val="00C7465B"/>
    <w:rsid w:val="00C747FD"/>
    <w:rsid w:val="00C74894"/>
    <w:rsid w:val="00C74905"/>
    <w:rsid w:val="00C7495D"/>
    <w:rsid w:val="00C74968"/>
    <w:rsid w:val="00C749D0"/>
    <w:rsid w:val="00C74BE0"/>
    <w:rsid w:val="00C74C32"/>
    <w:rsid w:val="00C751F3"/>
    <w:rsid w:val="00C7524B"/>
    <w:rsid w:val="00C7538E"/>
    <w:rsid w:val="00C753B4"/>
    <w:rsid w:val="00C7542C"/>
    <w:rsid w:val="00C7557D"/>
    <w:rsid w:val="00C7581A"/>
    <w:rsid w:val="00C75A81"/>
    <w:rsid w:val="00C75D99"/>
    <w:rsid w:val="00C75FA0"/>
    <w:rsid w:val="00C75FBD"/>
    <w:rsid w:val="00C76049"/>
    <w:rsid w:val="00C762C8"/>
    <w:rsid w:val="00C76325"/>
    <w:rsid w:val="00C76354"/>
    <w:rsid w:val="00C763E2"/>
    <w:rsid w:val="00C76406"/>
    <w:rsid w:val="00C76558"/>
    <w:rsid w:val="00C76738"/>
    <w:rsid w:val="00C76813"/>
    <w:rsid w:val="00C76832"/>
    <w:rsid w:val="00C7695E"/>
    <w:rsid w:val="00C769C3"/>
    <w:rsid w:val="00C76B7D"/>
    <w:rsid w:val="00C76D43"/>
    <w:rsid w:val="00C76FB9"/>
    <w:rsid w:val="00C77054"/>
    <w:rsid w:val="00C77238"/>
    <w:rsid w:val="00C7738F"/>
    <w:rsid w:val="00C77521"/>
    <w:rsid w:val="00C776C8"/>
    <w:rsid w:val="00C779CD"/>
    <w:rsid w:val="00C77C04"/>
    <w:rsid w:val="00C77DB5"/>
    <w:rsid w:val="00C77F58"/>
    <w:rsid w:val="00C80313"/>
    <w:rsid w:val="00C80377"/>
    <w:rsid w:val="00C803B9"/>
    <w:rsid w:val="00C80451"/>
    <w:rsid w:val="00C805A4"/>
    <w:rsid w:val="00C806D6"/>
    <w:rsid w:val="00C80806"/>
    <w:rsid w:val="00C80D28"/>
    <w:rsid w:val="00C80EDB"/>
    <w:rsid w:val="00C8101F"/>
    <w:rsid w:val="00C81031"/>
    <w:rsid w:val="00C81149"/>
    <w:rsid w:val="00C811A6"/>
    <w:rsid w:val="00C816E6"/>
    <w:rsid w:val="00C8182B"/>
    <w:rsid w:val="00C81896"/>
    <w:rsid w:val="00C81B64"/>
    <w:rsid w:val="00C81C9D"/>
    <w:rsid w:val="00C81E42"/>
    <w:rsid w:val="00C81FE7"/>
    <w:rsid w:val="00C820D8"/>
    <w:rsid w:val="00C828C2"/>
    <w:rsid w:val="00C8290C"/>
    <w:rsid w:val="00C82C79"/>
    <w:rsid w:val="00C82E8F"/>
    <w:rsid w:val="00C82ED0"/>
    <w:rsid w:val="00C82FA3"/>
    <w:rsid w:val="00C830EE"/>
    <w:rsid w:val="00C8312C"/>
    <w:rsid w:val="00C834B9"/>
    <w:rsid w:val="00C835B8"/>
    <w:rsid w:val="00C83682"/>
    <w:rsid w:val="00C839C5"/>
    <w:rsid w:val="00C83B67"/>
    <w:rsid w:val="00C83BEE"/>
    <w:rsid w:val="00C83E0A"/>
    <w:rsid w:val="00C83EBC"/>
    <w:rsid w:val="00C83FDD"/>
    <w:rsid w:val="00C8425B"/>
    <w:rsid w:val="00C84382"/>
    <w:rsid w:val="00C8451D"/>
    <w:rsid w:val="00C84701"/>
    <w:rsid w:val="00C84855"/>
    <w:rsid w:val="00C84AB2"/>
    <w:rsid w:val="00C84B04"/>
    <w:rsid w:val="00C84C45"/>
    <w:rsid w:val="00C84FEA"/>
    <w:rsid w:val="00C850C6"/>
    <w:rsid w:val="00C8522A"/>
    <w:rsid w:val="00C8538B"/>
    <w:rsid w:val="00C85598"/>
    <w:rsid w:val="00C856EB"/>
    <w:rsid w:val="00C8580F"/>
    <w:rsid w:val="00C85A9D"/>
    <w:rsid w:val="00C85B18"/>
    <w:rsid w:val="00C85B7B"/>
    <w:rsid w:val="00C85BC8"/>
    <w:rsid w:val="00C85C30"/>
    <w:rsid w:val="00C85CAF"/>
    <w:rsid w:val="00C85CD8"/>
    <w:rsid w:val="00C85EDF"/>
    <w:rsid w:val="00C86004"/>
    <w:rsid w:val="00C8616E"/>
    <w:rsid w:val="00C862A8"/>
    <w:rsid w:val="00C863CD"/>
    <w:rsid w:val="00C86482"/>
    <w:rsid w:val="00C8659E"/>
    <w:rsid w:val="00C865BD"/>
    <w:rsid w:val="00C866B6"/>
    <w:rsid w:val="00C867AF"/>
    <w:rsid w:val="00C86939"/>
    <w:rsid w:val="00C86D21"/>
    <w:rsid w:val="00C86D96"/>
    <w:rsid w:val="00C86EBD"/>
    <w:rsid w:val="00C86FF2"/>
    <w:rsid w:val="00C871B3"/>
    <w:rsid w:val="00C8731D"/>
    <w:rsid w:val="00C87703"/>
    <w:rsid w:val="00C87A4F"/>
    <w:rsid w:val="00C87D61"/>
    <w:rsid w:val="00C87FA9"/>
    <w:rsid w:val="00C90050"/>
    <w:rsid w:val="00C9045F"/>
    <w:rsid w:val="00C90620"/>
    <w:rsid w:val="00C90786"/>
    <w:rsid w:val="00C907F3"/>
    <w:rsid w:val="00C90CE9"/>
    <w:rsid w:val="00C90E34"/>
    <w:rsid w:val="00C90EA2"/>
    <w:rsid w:val="00C91057"/>
    <w:rsid w:val="00C9107F"/>
    <w:rsid w:val="00C91163"/>
    <w:rsid w:val="00C91227"/>
    <w:rsid w:val="00C9140E"/>
    <w:rsid w:val="00C91510"/>
    <w:rsid w:val="00C9164E"/>
    <w:rsid w:val="00C918E1"/>
    <w:rsid w:val="00C918E6"/>
    <w:rsid w:val="00C91952"/>
    <w:rsid w:val="00C91D65"/>
    <w:rsid w:val="00C91E6F"/>
    <w:rsid w:val="00C922B6"/>
    <w:rsid w:val="00C9261B"/>
    <w:rsid w:val="00C9272E"/>
    <w:rsid w:val="00C92751"/>
    <w:rsid w:val="00C927D2"/>
    <w:rsid w:val="00C92888"/>
    <w:rsid w:val="00C928E2"/>
    <w:rsid w:val="00C92FFD"/>
    <w:rsid w:val="00C933F7"/>
    <w:rsid w:val="00C934D5"/>
    <w:rsid w:val="00C9385D"/>
    <w:rsid w:val="00C93A2E"/>
    <w:rsid w:val="00C93B35"/>
    <w:rsid w:val="00C93C84"/>
    <w:rsid w:val="00C93EE2"/>
    <w:rsid w:val="00C93EF4"/>
    <w:rsid w:val="00C93F0D"/>
    <w:rsid w:val="00C93F65"/>
    <w:rsid w:val="00C94369"/>
    <w:rsid w:val="00C943FF"/>
    <w:rsid w:val="00C94400"/>
    <w:rsid w:val="00C94423"/>
    <w:rsid w:val="00C9447C"/>
    <w:rsid w:val="00C945A6"/>
    <w:rsid w:val="00C945E9"/>
    <w:rsid w:val="00C94645"/>
    <w:rsid w:val="00C94867"/>
    <w:rsid w:val="00C94A06"/>
    <w:rsid w:val="00C94AB3"/>
    <w:rsid w:val="00C94E44"/>
    <w:rsid w:val="00C94FEC"/>
    <w:rsid w:val="00C9525C"/>
    <w:rsid w:val="00C953C9"/>
    <w:rsid w:val="00C95497"/>
    <w:rsid w:val="00C95680"/>
    <w:rsid w:val="00C95903"/>
    <w:rsid w:val="00C95931"/>
    <w:rsid w:val="00C9599E"/>
    <w:rsid w:val="00C95AE3"/>
    <w:rsid w:val="00C95BEC"/>
    <w:rsid w:val="00C95FAA"/>
    <w:rsid w:val="00C95FFF"/>
    <w:rsid w:val="00C96276"/>
    <w:rsid w:val="00C96441"/>
    <w:rsid w:val="00C9656F"/>
    <w:rsid w:val="00C968AE"/>
    <w:rsid w:val="00C9690B"/>
    <w:rsid w:val="00C96980"/>
    <w:rsid w:val="00C96999"/>
    <w:rsid w:val="00C96A9A"/>
    <w:rsid w:val="00C96AE8"/>
    <w:rsid w:val="00C96C31"/>
    <w:rsid w:val="00C96C66"/>
    <w:rsid w:val="00C96F73"/>
    <w:rsid w:val="00C97021"/>
    <w:rsid w:val="00C97345"/>
    <w:rsid w:val="00C9768C"/>
    <w:rsid w:val="00C97841"/>
    <w:rsid w:val="00C979D4"/>
    <w:rsid w:val="00C97B39"/>
    <w:rsid w:val="00C97C68"/>
    <w:rsid w:val="00C97E27"/>
    <w:rsid w:val="00C97E53"/>
    <w:rsid w:val="00C97F02"/>
    <w:rsid w:val="00CA005E"/>
    <w:rsid w:val="00CA00A3"/>
    <w:rsid w:val="00CA020D"/>
    <w:rsid w:val="00CA0622"/>
    <w:rsid w:val="00CA0753"/>
    <w:rsid w:val="00CA07E8"/>
    <w:rsid w:val="00CA0812"/>
    <w:rsid w:val="00CA1085"/>
    <w:rsid w:val="00CA10D8"/>
    <w:rsid w:val="00CA1757"/>
    <w:rsid w:val="00CA186C"/>
    <w:rsid w:val="00CA1A6C"/>
    <w:rsid w:val="00CA1AAE"/>
    <w:rsid w:val="00CA1D29"/>
    <w:rsid w:val="00CA1DE4"/>
    <w:rsid w:val="00CA1ED6"/>
    <w:rsid w:val="00CA20BB"/>
    <w:rsid w:val="00CA21FE"/>
    <w:rsid w:val="00CA2221"/>
    <w:rsid w:val="00CA2311"/>
    <w:rsid w:val="00CA2429"/>
    <w:rsid w:val="00CA2587"/>
    <w:rsid w:val="00CA2A6D"/>
    <w:rsid w:val="00CA2B97"/>
    <w:rsid w:val="00CA2EFD"/>
    <w:rsid w:val="00CA2FC2"/>
    <w:rsid w:val="00CA3000"/>
    <w:rsid w:val="00CA30DC"/>
    <w:rsid w:val="00CA34FA"/>
    <w:rsid w:val="00CA360A"/>
    <w:rsid w:val="00CA36C7"/>
    <w:rsid w:val="00CA3A49"/>
    <w:rsid w:val="00CA420E"/>
    <w:rsid w:val="00CA4278"/>
    <w:rsid w:val="00CA4440"/>
    <w:rsid w:val="00CA4584"/>
    <w:rsid w:val="00CA48AC"/>
    <w:rsid w:val="00CA495D"/>
    <w:rsid w:val="00CA49DD"/>
    <w:rsid w:val="00CA4E22"/>
    <w:rsid w:val="00CA4E91"/>
    <w:rsid w:val="00CA4FB4"/>
    <w:rsid w:val="00CA51D0"/>
    <w:rsid w:val="00CA5275"/>
    <w:rsid w:val="00CA53AC"/>
    <w:rsid w:val="00CA548F"/>
    <w:rsid w:val="00CA5742"/>
    <w:rsid w:val="00CA57AA"/>
    <w:rsid w:val="00CA5ACE"/>
    <w:rsid w:val="00CA5D17"/>
    <w:rsid w:val="00CA5E57"/>
    <w:rsid w:val="00CA5E59"/>
    <w:rsid w:val="00CA5EBB"/>
    <w:rsid w:val="00CA6118"/>
    <w:rsid w:val="00CA6127"/>
    <w:rsid w:val="00CA616F"/>
    <w:rsid w:val="00CA621E"/>
    <w:rsid w:val="00CA6348"/>
    <w:rsid w:val="00CA637B"/>
    <w:rsid w:val="00CA6393"/>
    <w:rsid w:val="00CA660F"/>
    <w:rsid w:val="00CA669B"/>
    <w:rsid w:val="00CA6751"/>
    <w:rsid w:val="00CA689E"/>
    <w:rsid w:val="00CA68E0"/>
    <w:rsid w:val="00CA69DE"/>
    <w:rsid w:val="00CA6CF0"/>
    <w:rsid w:val="00CA714D"/>
    <w:rsid w:val="00CA714F"/>
    <w:rsid w:val="00CA7329"/>
    <w:rsid w:val="00CA73D2"/>
    <w:rsid w:val="00CA7455"/>
    <w:rsid w:val="00CA7787"/>
    <w:rsid w:val="00CA79F2"/>
    <w:rsid w:val="00CA7A0C"/>
    <w:rsid w:val="00CA7BEF"/>
    <w:rsid w:val="00CA7C2E"/>
    <w:rsid w:val="00CA7EBA"/>
    <w:rsid w:val="00CA7F5B"/>
    <w:rsid w:val="00CB030E"/>
    <w:rsid w:val="00CB045D"/>
    <w:rsid w:val="00CB05C1"/>
    <w:rsid w:val="00CB070A"/>
    <w:rsid w:val="00CB083C"/>
    <w:rsid w:val="00CB0B3E"/>
    <w:rsid w:val="00CB0B84"/>
    <w:rsid w:val="00CB0DF8"/>
    <w:rsid w:val="00CB0FFA"/>
    <w:rsid w:val="00CB1208"/>
    <w:rsid w:val="00CB153D"/>
    <w:rsid w:val="00CB15DE"/>
    <w:rsid w:val="00CB174B"/>
    <w:rsid w:val="00CB191D"/>
    <w:rsid w:val="00CB1B70"/>
    <w:rsid w:val="00CB1B74"/>
    <w:rsid w:val="00CB1C66"/>
    <w:rsid w:val="00CB1F37"/>
    <w:rsid w:val="00CB20D2"/>
    <w:rsid w:val="00CB219F"/>
    <w:rsid w:val="00CB21FF"/>
    <w:rsid w:val="00CB2230"/>
    <w:rsid w:val="00CB27EB"/>
    <w:rsid w:val="00CB2B14"/>
    <w:rsid w:val="00CB301A"/>
    <w:rsid w:val="00CB32CD"/>
    <w:rsid w:val="00CB3472"/>
    <w:rsid w:val="00CB3473"/>
    <w:rsid w:val="00CB3532"/>
    <w:rsid w:val="00CB37AD"/>
    <w:rsid w:val="00CB3922"/>
    <w:rsid w:val="00CB3C29"/>
    <w:rsid w:val="00CB3D04"/>
    <w:rsid w:val="00CB4425"/>
    <w:rsid w:val="00CB4687"/>
    <w:rsid w:val="00CB48B7"/>
    <w:rsid w:val="00CB49A8"/>
    <w:rsid w:val="00CB4A12"/>
    <w:rsid w:val="00CB4AA6"/>
    <w:rsid w:val="00CB4C7F"/>
    <w:rsid w:val="00CB4D65"/>
    <w:rsid w:val="00CB4EEE"/>
    <w:rsid w:val="00CB4F1F"/>
    <w:rsid w:val="00CB4F9C"/>
    <w:rsid w:val="00CB5040"/>
    <w:rsid w:val="00CB51A6"/>
    <w:rsid w:val="00CB5233"/>
    <w:rsid w:val="00CB5477"/>
    <w:rsid w:val="00CB5D6B"/>
    <w:rsid w:val="00CB6241"/>
    <w:rsid w:val="00CB627D"/>
    <w:rsid w:val="00CB6500"/>
    <w:rsid w:val="00CB6516"/>
    <w:rsid w:val="00CB655C"/>
    <w:rsid w:val="00CB6599"/>
    <w:rsid w:val="00CB6754"/>
    <w:rsid w:val="00CB6C54"/>
    <w:rsid w:val="00CB7049"/>
    <w:rsid w:val="00CB710D"/>
    <w:rsid w:val="00CB72C6"/>
    <w:rsid w:val="00CB777C"/>
    <w:rsid w:val="00CB7987"/>
    <w:rsid w:val="00CB7C71"/>
    <w:rsid w:val="00CB7E1F"/>
    <w:rsid w:val="00CC0023"/>
    <w:rsid w:val="00CC0431"/>
    <w:rsid w:val="00CC049E"/>
    <w:rsid w:val="00CC04F2"/>
    <w:rsid w:val="00CC04F6"/>
    <w:rsid w:val="00CC05F8"/>
    <w:rsid w:val="00CC0808"/>
    <w:rsid w:val="00CC083C"/>
    <w:rsid w:val="00CC0BFE"/>
    <w:rsid w:val="00CC11AE"/>
    <w:rsid w:val="00CC13E9"/>
    <w:rsid w:val="00CC16A7"/>
    <w:rsid w:val="00CC188F"/>
    <w:rsid w:val="00CC1995"/>
    <w:rsid w:val="00CC1CDD"/>
    <w:rsid w:val="00CC1EA6"/>
    <w:rsid w:val="00CC1F9C"/>
    <w:rsid w:val="00CC239A"/>
    <w:rsid w:val="00CC2486"/>
    <w:rsid w:val="00CC2894"/>
    <w:rsid w:val="00CC2AAA"/>
    <w:rsid w:val="00CC2C5B"/>
    <w:rsid w:val="00CC2C6C"/>
    <w:rsid w:val="00CC2D45"/>
    <w:rsid w:val="00CC2E1A"/>
    <w:rsid w:val="00CC3557"/>
    <w:rsid w:val="00CC36D2"/>
    <w:rsid w:val="00CC3A7D"/>
    <w:rsid w:val="00CC3D61"/>
    <w:rsid w:val="00CC4117"/>
    <w:rsid w:val="00CC411C"/>
    <w:rsid w:val="00CC41E7"/>
    <w:rsid w:val="00CC463D"/>
    <w:rsid w:val="00CC4706"/>
    <w:rsid w:val="00CC4CDE"/>
    <w:rsid w:val="00CC4F9F"/>
    <w:rsid w:val="00CC4FEC"/>
    <w:rsid w:val="00CC50F3"/>
    <w:rsid w:val="00CC5168"/>
    <w:rsid w:val="00CC58B6"/>
    <w:rsid w:val="00CC58ED"/>
    <w:rsid w:val="00CC59E4"/>
    <w:rsid w:val="00CC5C1C"/>
    <w:rsid w:val="00CC5C97"/>
    <w:rsid w:val="00CC5FC4"/>
    <w:rsid w:val="00CC5FF0"/>
    <w:rsid w:val="00CC6065"/>
    <w:rsid w:val="00CC6184"/>
    <w:rsid w:val="00CC6247"/>
    <w:rsid w:val="00CC629C"/>
    <w:rsid w:val="00CC65DC"/>
    <w:rsid w:val="00CC690E"/>
    <w:rsid w:val="00CC6C42"/>
    <w:rsid w:val="00CC6D80"/>
    <w:rsid w:val="00CC72B4"/>
    <w:rsid w:val="00CC7388"/>
    <w:rsid w:val="00CC777F"/>
    <w:rsid w:val="00CC77CE"/>
    <w:rsid w:val="00CC7970"/>
    <w:rsid w:val="00CC7CA3"/>
    <w:rsid w:val="00CC7FB2"/>
    <w:rsid w:val="00CD005E"/>
    <w:rsid w:val="00CD02DC"/>
    <w:rsid w:val="00CD04A7"/>
    <w:rsid w:val="00CD0558"/>
    <w:rsid w:val="00CD05E5"/>
    <w:rsid w:val="00CD067E"/>
    <w:rsid w:val="00CD0696"/>
    <w:rsid w:val="00CD087D"/>
    <w:rsid w:val="00CD09A2"/>
    <w:rsid w:val="00CD0E55"/>
    <w:rsid w:val="00CD0FF6"/>
    <w:rsid w:val="00CD11F6"/>
    <w:rsid w:val="00CD14F8"/>
    <w:rsid w:val="00CD1530"/>
    <w:rsid w:val="00CD1935"/>
    <w:rsid w:val="00CD1AB7"/>
    <w:rsid w:val="00CD1CD0"/>
    <w:rsid w:val="00CD1F37"/>
    <w:rsid w:val="00CD1FFD"/>
    <w:rsid w:val="00CD2819"/>
    <w:rsid w:val="00CD2A2F"/>
    <w:rsid w:val="00CD2A76"/>
    <w:rsid w:val="00CD2AF6"/>
    <w:rsid w:val="00CD2B12"/>
    <w:rsid w:val="00CD2B62"/>
    <w:rsid w:val="00CD2DB4"/>
    <w:rsid w:val="00CD31B1"/>
    <w:rsid w:val="00CD32C3"/>
    <w:rsid w:val="00CD333B"/>
    <w:rsid w:val="00CD360D"/>
    <w:rsid w:val="00CD365E"/>
    <w:rsid w:val="00CD39C6"/>
    <w:rsid w:val="00CD3BFB"/>
    <w:rsid w:val="00CD3CE3"/>
    <w:rsid w:val="00CD3ED2"/>
    <w:rsid w:val="00CD3F4E"/>
    <w:rsid w:val="00CD4047"/>
    <w:rsid w:val="00CD4261"/>
    <w:rsid w:val="00CD450F"/>
    <w:rsid w:val="00CD4512"/>
    <w:rsid w:val="00CD4559"/>
    <w:rsid w:val="00CD4596"/>
    <w:rsid w:val="00CD4637"/>
    <w:rsid w:val="00CD47E7"/>
    <w:rsid w:val="00CD4AB1"/>
    <w:rsid w:val="00CD4B95"/>
    <w:rsid w:val="00CD4F46"/>
    <w:rsid w:val="00CD51D5"/>
    <w:rsid w:val="00CD54F3"/>
    <w:rsid w:val="00CD55EB"/>
    <w:rsid w:val="00CD58B9"/>
    <w:rsid w:val="00CD5A83"/>
    <w:rsid w:val="00CD5B1D"/>
    <w:rsid w:val="00CD5EDE"/>
    <w:rsid w:val="00CD605C"/>
    <w:rsid w:val="00CD61A7"/>
    <w:rsid w:val="00CD6451"/>
    <w:rsid w:val="00CD6467"/>
    <w:rsid w:val="00CD648D"/>
    <w:rsid w:val="00CD649C"/>
    <w:rsid w:val="00CD65EE"/>
    <w:rsid w:val="00CD6681"/>
    <w:rsid w:val="00CD66CF"/>
    <w:rsid w:val="00CD686C"/>
    <w:rsid w:val="00CD6931"/>
    <w:rsid w:val="00CD6988"/>
    <w:rsid w:val="00CD6B14"/>
    <w:rsid w:val="00CD6B5A"/>
    <w:rsid w:val="00CD6CE3"/>
    <w:rsid w:val="00CD6D37"/>
    <w:rsid w:val="00CD6DB1"/>
    <w:rsid w:val="00CD6EC6"/>
    <w:rsid w:val="00CD70B9"/>
    <w:rsid w:val="00CD7185"/>
    <w:rsid w:val="00CD73FE"/>
    <w:rsid w:val="00CD75EF"/>
    <w:rsid w:val="00CD7A4A"/>
    <w:rsid w:val="00CD7DF8"/>
    <w:rsid w:val="00CD7F12"/>
    <w:rsid w:val="00CE03E8"/>
    <w:rsid w:val="00CE047A"/>
    <w:rsid w:val="00CE07FA"/>
    <w:rsid w:val="00CE0E92"/>
    <w:rsid w:val="00CE0FF0"/>
    <w:rsid w:val="00CE1083"/>
    <w:rsid w:val="00CE10C6"/>
    <w:rsid w:val="00CE12FF"/>
    <w:rsid w:val="00CE15BF"/>
    <w:rsid w:val="00CE1709"/>
    <w:rsid w:val="00CE1720"/>
    <w:rsid w:val="00CE199E"/>
    <w:rsid w:val="00CE1D45"/>
    <w:rsid w:val="00CE1DE7"/>
    <w:rsid w:val="00CE1EC0"/>
    <w:rsid w:val="00CE2198"/>
    <w:rsid w:val="00CE2249"/>
    <w:rsid w:val="00CE22DF"/>
    <w:rsid w:val="00CE2440"/>
    <w:rsid w:val="00CE265B"/>
    <w:rsid w:val="00CE29E8"/>
    <w:rsid w:val="00CE2A24"/>
    <w:rsid w:val="00CE2A71"/>
    <w:rsid w:val="00CE2BA7"/>
    <w:rsid w:val="00CE30C4"/>
    <w:rsid w:val="00CE319E"/>
    <w:rsid w:val="00CE32A7"/>
    <w:rsid w:val="00CE3515"/>
    <w:rsid w:val="00CE3567"/>
    <w:rsid w:val="00CE3699"/>
    <w:rsid w:val="00CE37FA"/>
    <w:rsid w:val="00CE38A8"/>
    <w:rsid w:val="00CE3948"/>
    <w:rsid w:val="00CE3B88"/>
    <w:rsid w:val="00CE3CA5"/>
    <w:rsid w:val="00CE3CD5"/>
    <w:rsid w:val="00CE3F1E"/>
    <w:rsid w:val="00CE424B"/>
    <w:rsid w:val="00CE4936"/>
    <w:rsid w:val="00CE4A2B"/>
    <w:rsid w:val="00CE4A88"/>
    <w:rsid w:val="00CE4ABD"/>
    <w:rsid w:val="00CE4C1E"/>
    <w:rsid w:val="00CE4DF7"/>
    <w:rsid w:val="00CE4EB2"/>
    <w:rsid w:val="00CE5171"/>
    <w:rsid w:val="00CE56C2"/>
    <w:rsid w:val="00CE56F1"/>
    <w:rsid w:val="00CE5A0F"/>
    <w:rsid w:val="00CE5ECA"/>
    <w:rsid w:val="00CE615A"/>
    <w:rsid w:val="00CE6174"/>
    <w:rsid w:val="00CE631E"/>
    <w:rsid w:val="00CE6472"/>
    <w:rsid w:val="00CE65B0"/>
    <w:rsid w:val="00CE68BC"/>
    <w:rsid w:val="00CE68CA"/>
    <w:rsid w:val="00CE6911"/>
    <w:rsid w:val="00CE6A7E"/>
    <w:rsid w:val="00CE6C6F"/>
    <w:rsid w:val="00CE7076"/>
    <w:rsid w:val="00CE714F"/>
    <w:rsid w:val="00CE72A0"/>
    <w:rsid w:val="00CE7488"/>
    <w:rsid w:val="00CE76FC"/>
    <w:rsid w:val="00CE7733"/>
    <w:rsid w:val="00CE7AF0"/>
    <w:rsid w:val="00CE7B6A"/>
    <w:rsid w:val="00CE7CAF"/>
    <w:rsid w:val="00CE7EB8"/>
    <w:rsid w:val="00CE7F86"/>
    <w:rsid w:val="00CF019B"/>
    <w:rsid w:val="00CF0331"/>
    <w:rsid w:val="00CF0397"/>
    <w:rsid w:val="00CF03C5"/>
    <w:rsid w:val="00CF03DC"/>
    <w:rsid w:val="00CF05B9"/>
    <w:rsid w:val="00CF0745"/>
    <w:rsid w:val="00CF0811"/>
    <w:rsid w:val="00CF0B0B"/>
    <w:rsid w:val="00CF0CD2"/>
    <w:rsid w:val="00CF0E09"/>
    <w:rsid w:val="00CF0F1B"/>
    <w:rsid w:val="00CF118A"/>
    <w:rsid w:val="00CF11F4"/>
    <w:rsid w:val="00CF13E7"/>
    <w:rsid w:val="00CF1847"/>
    <w:rsid w:val="00CF1D2B"/>
    <w:rsid w:val="00CF1DDF"/>
    <w:rsid w:val="00CF1E2B"/>
    <w:rsid w:val="00CF1F2D"/>
    <w:rsid w:val="00CF1F5F"/>
    <w:rsid w:val="00CF20DC"/>
    <w:rsid w:val="00CF2229"/>
    <w:rsid w:val="00CF2338"/>
    <w:rsid w:val="00CF233E"/>
    <w:rsid w:val="00CF2718"/>
    <w:rsid w:val="00CF2720"/>
    <w:rsid w:val="00CF2806"/>
    <w:rsid w:val="00CF2863"/>
    <w:rsid w:val="00CF2EAE"/>
    <w:rsid w:val="00CF34BC"/>
    <w:rsid w:val="00CF395F"/>
    <w:rsid w:val="00CF3C1A"/>
    <w:rsid w:val="00CF3C7D"/>
    <w:rsid w:val="00CF3DC9"/>
    <w:rsid w:val="00CF3E77"/>
    <w:rsid w:val="00CF3ED6"/>
    <w:rsid w:val="00CF41DF"/>
    <w:rsid w:val="00CF453B"/>
    <w:rsid w:val="00CF472F"/>
    <w:rsid w:val="00CF47C3"/>
    <w:rsid w:val="00CF4852"/>
    <w:rsid w:val="00CF490F"/>
    <w:rsid w:val="00CF4936"/>
    <w:rsid w:val="00CF49D3"/>
    <w:rsid w:val="00CF4A36"/>
    <w:rsid w:val="00CF4ABF"/>
    <w:rsid w:val="00CF4D1A"/>
    <w:rsid w:val="00CF510D"/>
    <w:rsid w:val="00CF5129"/>
    <w:rsid w:val="00CF513C"/>
    <w:rsid w:val="00CF5293"/>
    <w:rsid w:val="00CF5377"/>
    <w:rsid w:val="00CF57BE"/>
    <w:rsid w:val="00CF599E"/>
    <w:rsid w:val="00CF5A86"/>
    <w:rsid w:val="00CF5D3C"/>
    <w:rsid w:val="00CF6322"/>
    <w:rsid w:val="00CF6474"/>
    <w:rsid w:val="00CF651C"/>
    <w:rsid w:val="00CF65A9"/>
    <w:rsid w:val="00CF6649"/>
    <w:rsid w:val="00CF6877"/>
    <w:rsid w:val="00CF6A99"/>
    <w:rsid w:val="00CF6D2C"/>
    <w:rsid w:val="00CF6F6D"/>
    <w:rsid w:val="00CF6F9D"/>
    <w:rsid w:val="00CF7000"/>
    <w:rsid w:val="00CF7431"/>
    <w:rsid w:val="00CF7551"/>
    <w:rsid w:val="00CF7555"/>
    <w:rsid w:val="00CF762A"/>
    <w:rsid w:val="00CF76DF"/>
    <w:rsid w:val="00CF778D"/>
    <w:rsid w:val="00CF78F1"/>
    <w:rsid w:val="00CF7953"/>
    <w:rsid w:val="00CF7A89"/>
    <w:rsid w:val="00CF7CA6"/>
    <w:rsid w:val="00CF7DEF"/>
    <w:rsid w:val="00CF7FC4"/>
    <w:rsid w:val="00D0013E"/>
    <w:rsid w:val="00D00192"/>
    <w:rsid w:val="00D0050F"/>
    <w:rsid w:val="00D00535"/>
    <w:rsid w:val="00D00778"/>
    <w:rsid w:val="00D008A9"/>
    <w:rsid w:val="00D008DA"/>
    <w:rsid w:val="00D00B34"/>
    <w:rsid w:val="00D0135E"/>
    <w:rsid w:val="00D014A4"/>
    <w:rsid w:val="00D01575"/>
    <w:rsid w:val="00D01617"/>
    <w:rsid w:val="00D01A6A"/>
    <w:rsid w:val="00D01AB8"/>
    <w:rsid w:val="00D01BD8"/>
    <w:rsid w:val="00D01FE5"/>
    <w:rsid w:val="00D0209C"/>
    <w:rsid w:val="00D02121"/>
    <w:rsid w:val="00D02461"/>
    <w:rsid w:val="00D02688"/>
    <w:rsid w:val="00D028F7"/>
    <w:rsid w:val="00D0298A"/>
    <w:rsid w:val="00D02B37"/>
    <w:rsid w:val="00D02D7D"/>
    <w:rsid w:val="00D02DEF"/>
    <w:rsid w:val="00D02FB2"/>
    <w:rsid w:val="00D03173"/>
    <w:rsid w:val="00D032D4"/>
    <w:rsid w:val="00D035F6"/>
    <w:rsid w:val="00D0361A"/>
    <w:rsid w:val="00D037B0"/>
    <w:rsid w:val="00D03D6C"/>
    <w:rsid w:val="00D042C6"/>
    <w:rsid w:val="00D04611"/>
    <w:rsid w:val="00D04871"/>
    <w:rsid w:val="00D04873"/>
    <w:rsid w:val="00D04930"/>
    <w:rsid w:val="00D04BA3"/>
    <w:rsid w:val="00D04E90"/>
    <w:rsid w:val="00D04EFC"/>
    <w:rsid w:val="00D0503F"/>
    <w:rsid w:val="00D053C1"/>
    <w:rsid w:val="00D053F3"/>
    <w:rsid w:val="00D055B6"/>
    <w:rsid w:val="00D0566C"/>
    <w:rsid w:val="00D05761"/>
    <w:rsid w:val="00D0577B"/>
    <w:rsid w:val="00D05C9A"/>
    <w:rsid w:val="00D05CA9"/>
    <w:rsid w:val="00D0606D"/>
    <w:rsid w:val="00D062BD"/>
    <w:rsid w:val="00D0650B"/>
    <w:rsid w:val="00D06B4F"/>
    <w:rsid w:val="00D06B8D"/>
    <w:rsid w:val="00D0721F"/>
    <w:rsid w:val="00D073B1"/>
    <w:rsid w:val="00D0768F"/>
    <w:rsid w:val="00D07776"/>
    <w:rsid w:val="00D0792A"/>
    <w:rsid w:val="00D07A0B"/>
    <w:rsid w:val="00D07E08"/>
    <w:rsid w:val="00D07F23"/>
    <w:rsid w:val="00D07F43"/>
    <w:rsid w:val="00D1005E"/>
    <w:rsid w:val="00D10108"/>
    <w:rsid w:val="00D10147"/>
    <w:rsid w:val="00D105F6"/>
    <w:rsid w:val="00D10C5A"/>
    <w:rsid w:val="00D10E68"/>
    <w:rsid w:val="00D110B9"/>
    <w:rsid w:val="00D111BD"/>
    <w:rsid w:val="00D113D9"/>
    <w:rsid w:val="00D1192B"/>
    <w:rsid w:val="00D119B9"/>
    <w:rsid w:val="00D11E30"/>
    <w:rsid w:val="00D12048"/>
    <w:rsid w:val="00D120BA"/>
    <w:rsid w:val="00D1225A"/>
    <w:rsid w:val="00D123DF"/>
    <w:rsid w:val="00D124F9"/>
    <w:rsid w:val="00D125DA"/>
    <w:rsid w:val="00D13194"/>
    <w:rsid w:val="00D1351A"/>
    <w:rsid w:val="00D1352A"/>
    <w:rsid w:val="00D137F7"/>
    <w:rsid w:val="00D13973"/>
    <w:rsid w:val="00D13FCD"/>
    <w:rsid w:val="00D1403D"/>
    <w:rsid w:val="00D141ED"/>
    <w:rsid w:val="00D1441F"/>
    <w:rsid w:val="00D14674"/>
    <w:rsid w:val="00D14696"/>
    <w:rsid w:val="00D14945"/>
    <w:rsid w:val="00D14A92"/>
    <w:rsid w:val="00D14E70"/>
    <w:rsid w:val="00D15480"/>
    <w:rsid w:val="00D155BC"/>
    <w:rsid w:val="00D1572D"/>
    <w:rsid w:val="00D1577D"/>
    <w:rsid w:val="00D1579E"/>
    <w:rsid w:val="00D158E3"/>
    <w:rsid w:val="00D15A65"/>
    <w:rsid w:val="00D15A7A"/>
    <w:rsid w:val="00D15B08"/>
    <w:rsid w:val="00D15B96"/>
    <w:rsid w:val="00D15BA6"/>
    <w:rsid w:val="00D15F3E"/>
    <w:rsid w:val="00D1616D"/>
    <w:rsid w:val="00D16290"/>
    <w:rsid w:val="00D16519"/>
    <w:rsid w:val="00D16550"/>
    <w:rsid w:val="00D16911"/>
    <w:rsid w:val="00D1691B"/>
    <w:rsid w:val="00D16B28"/>
    <w:rsid w:val="00D16BA7"/>
    <w:rsid w:val="00D16CF7"/>
    <w:rsid w:val="00D16E69"/>
    <w:rsid w:val="00D16F0E"/>
    <w:rsid w:val="00D1707F"/>
    <w:rsid w:val="00D173E1"/>
    <w:rsid w:val="00D175DD"/>
    <w:rsid w:val="00D1762C"/>
    <w:rsid w:val="00D177EC"/>
    <w:rsid w:val="00D1782F"/>
    <w:rsid w:val="00D17A97"/>
    <w:rsid w:val="00D17A9C"/>
    <w:rsid w:val="00D17B27"/>
    <w:rsid w:val="00D17ED3"/>
    <w:rsid w:val="00D17EF9"/>
    <w:rsid w:val="00D203D4"/>
    <w:rsid w:val="00D20B56"/>
    <w:rsid w:val="00D20E4D"/>
    <w:rsid w:val="00D2109F"/>
    <w:rsid w:val="00D2143D"/>
    <w:rsid w:val="00D214E8"/>
    <w:rsid w:val="00D21622"/>
    <w:rsid w:val="00D2184C"/>
    <w:rsid w:val="00D2191C"/>
    <w:rsid w:val="00D21C2E"/>
    <w:rsid w:val="00D21DD8"/>
    <w:rsid w:val="00D21EB3"/>
    <w:rsid w:val="00D21ED6"/>
    <w:rsid w:val="00D22767"/>
    <w:rsid w:val="00D2280C"/>
    <w:rsid w:val="00D22973"/>
    <w:rsid w:val="00D229AA"/>
    <w:rsid w:val="00D22A8A"/>
    <w:rsid w:val="00D22BC9"/>
    <w:rsid w:val="00D22F20"/>
    <w:rsid w:val="00D22F29"/>
    <w:rsid w:val="00D22F4F"/>
    <w:rsid w:val="00D23222"/>
    <w:rsid w:val="00D23265"/>
    <w:rsid w:val="00D232A6"/>
    <w:rsid w:val="00D23411"/>
    <w:rsid w:val="00D23BF0"/>
    <w:rsid w:val="00D23C3D"/>
    <w:rsid w:val="00D23DC3"/>
    <w:rsid w:val="00D23DDF"/>
    <w:rsid w:val="00D23E22"/>
    <w:rsid w:val="00D23E3E"/>
    <w:rsid w:val="00D240CD"/>
    <w:rsid w:val="00D241FE"/>
    <w:rsid w:val="00D242E4"/>
    <w:rsid w:val="00D2433A"/>
    <w:rsid w:val="00D245BE"/>
    <w:rsid w:val="00D246D5"/>
    <w:rsid w:val="00D24966"/>
    <w:rsid w:val="00D24976"/>
    <w:rsid w:val="00D24B9D"/>
    <w:rsid w:val="00D24C6B"/>
    <w:rsid w:val="00D24D41"/>
    <w:rsid w:val="00D24E5F"/>
    <w:rsid w:val="00D24F7D"/>
    <w:rsid w:val="00D24FB2"/>
    <w:rsid w:val="00D25495"/>
    <w:rsid w:val="00D256A5"/>
    <w:rsid w:val="00D25778"/>
    <w:rsid w:val="00D2590C"/>
    <w:rsid w:val="00D25976"/>
    <w:rsid w:val="00D25A85"/>
    <w:rsid w:val="00D25CF3"/>
    <w:rsid w:val="00D26019"/>
    <w:rsid w:val="00D260C9"/>
    <w:rsid w:val="00D2628F"/>
    <w:rsid w:val="00D266B7"/>
    <w:rsid w:val="00D26889"/>
    <w:rsid w:val="00D26971"/>
    <w:rsid w:val="00D269FA"/>
    <w:rsid w:val="00D26B38"/>
    <w:rsid w:val="00D26B4C"/>
    <w:rsid w:val="00D26C0C"/>
    <w:rsid w:val="00D26D6C"/>
    <w:rsid w:val="00D26E3B"/>
    <w:rsid w:val="00D26EA6"/>
    <w:rsid w:val="00D27190"/>
    <w:rsid w:val="00D27269"/>
    <w:rsid w:val="00D27512"/>
    <w:rsid w:val="00D2772C"/>
    <w:rsid w:val="00D27755"/>
    <w:rsid w:val="00D277B6"/>
    <w:rsid w:val="00D30089"/>
    <w:rsid w:val="00D3020B"/>
    <w:rsid w:val="00D3043A"/>
    <w:rsid w:val="00D3056A"/>
    <w:rsid w:val="00D306A9"/>
    <w:rsid w:val="00D3071C"/>
    <w:rsid w:val="00D30989"/>
    <w:rsid w:val="00D30A22"/>
    <w:rsid w:val="00D30C27"/>
    <w:rsid w:val="00D30ED8"/>
    <w:rsid w:val="00D30F61"/>
    <w:rsid w:val="00D30FFE"/>
    <w:rsid w:val="00D31218"/>
    <w:rsid w:val="00D314B5"/>
    <w:rsid w:val="00D31521"/>
    <w:rsid w:val="00D315D8"/>
    <w:rsid w:val="00D316E6"/>
    <w:rsid w:val="00D3170F"/>
    <w:rsid w:val="00D3187C"/>
    <w:rsid w:val="00D31DA8"/>
    <w:rsid w:val="00D31ECD"/>
    <w:rsid w:val="00D31F55"/>
    <w:rsid w:val="00D31FFE"/>
    <w:rsid w:val="00D32013"/>
    <w:rsid w:val="00D32282"/>
    <w:rsid w:val="00D322B2"/>
    <w:rsid w:val="00D3235A"/>
    <w:rsid w:val="00D32421"/>
    <w:rsid w:val="00D324A9"/>
    <w:rsid w:val="00D32779"/>
    <w:rsid w:val="00D32853"/>
    <w:rsid w:val="00D32AE0"/>
    <w:rsid w:val="00D32EEC"/>
    <w:rsid w:val="00D32F96"/>
    <w:rsid w:val="00D3313A"/>
    <w:rsid w:val="00D3347A"/>
    <w:rsid w:val="00D335A8"/>
    <w:rsid w:val="00D33681"/>
    <w:rsid w:val="00D33CEE"/>
    <w:rsid w:val="00D33F32"/>
    <w:rsid w:val="00D33F45"/>
    <w:rsid w:val="00D33F51"/>
    <w:rsid w:val="00D34009"/>
    <w:rsid w:val="00D34248"/>
    <w:rsid w:val="00D346F6"/>
    <w:rsid w:val="00D34712"/>
    <w:rsid w:val="00D34A16"/>
    <w:rsid w:val="00D34EDA"/>
    <w:rsid w:val="00D352C2"/>
    <w:rsid w:val="00D35375"/>
    <w:rsid w:val="00D354E7"/>
    <w:rsid w:val="00D3582D"/>
    <w:rsid w:val="00D35B4D"/>
    <w:rsid w:val="00D35E9B"/>
    <w:rsid w:val="00D362EB"/>
    <w:rsid w:val="00D36439"/>
    <w:rsid w:val="00D3661C"/>
    <w:rsid w:val="00D36850"/>
    <w:rsid w:val="00D36955"/>
    <w:rsid w:val="00D3697B"/>
    <w:rsid w:val="00D36A02"/>
    <w:rsid w:val="00D36CB0"/>
    <w:rsid w:val="00D36CD3"/>
    <w:rsid w:val="00D36E0E"/>
    <w:rsid w:val="00D37130"/>
    <w:rsid w:val="00D371BD"/>
    <w:rsid w:val="00D371D9"/>
    <w:rsid w:val="00D373D7"/>
    <w:rsid w:val="00D374DA"/>
    <w:rsid w:val="00D37A66"/>
    <w:rsid w:val="00D37AC1"/>
    <w:rsid w:val="00D37B5D"/>
    <w:rsid w:val="00D37D83"/>
    <w:rsid w:val="00D37EE7"/>
    <w:rsid w:val="00D37FBB"/>
    <w:rsid w:val="00D400F3"/>
    <w:rsid w:val="00D4030A"/>
    <w:rsid w:val="00D4030E"/>
    <w:rsid w:val="00D40510"/>
    <w:rsid w:val="00D40621"/>
    <w:rsid w:val="00D406EA"/>
    <w:rsid w:val="00D407A4"/>
    <w:rsid w:val="00D40964"/>
    <w:rsid w:val="00D40A42"/>
    <w:rsid w:val="00D40D7C"/>
    <w:rsid w:val="00D40D90"/>
    <w:rsid w:val="00D40DC7"/>
    <w:rsid w:val="00D40E78"/>
    <w:rsid w:val="00D41092"/>
    <w:rsid w:val="00D410CC"/>
    <w:rsid w:val="00D411DB"/>
    <w:rsid w:val="00D41266"/>
    <w:rsid w:val="00D41272"/>
    <w:rsid w:val="00D41392"/>
    <w:rsid w:val="00D413A6"/>
    <w:rsid w:val="00D413DD"/>
    <w:rsid w:val="00D4145F"/>
    <w:rsid w:val="00D4147C"/>
    <w:rsid w:val="00D4158D"/>
    <w:rsid w:val="00D415F2"/>
    <w:rsid w:val="00D41670"/>
    <w:rsid w:val="00D4173A"/>
    <w:rsid w:val="00D417A9"/>
    <w:rsid w:val="00D4187F"/>
    <w:rsid w:val="00D419CF"/>
    <w:rsid w:val="00D41BA1"/>
    <w:rsid w:val="00D41D66"/>
    <w:rsid w:val="00D41F68"/>
    <w:rsid w:val="00D420AD"/>
    <w:rsid w:val="00D4235D"/>
    <w:rsid w:val="00D42695"/>
    <w:rsid w:val="00D427E0"/>
    <w:rsid w:val="00D4292E"/>
    <w:rsid w:val="00D42BBC"/>
    <w:rsid w:val="00D42D88"/>
    <w:rsid w:val="00D42FEC"/>
    <w:rsid w:val="00D434DA"/>
    <w:rsid w:val="00D4351C"/>
    <w:rsid w:val="00D43530"/>
    <w:rsid w:val="00D43535"/>
    <w:rsid w:val="00D435B4"/>
    <w:rsid w:val="00D435CB"/>
    <w:rsid w:val="00D43868"/>
    <w:rsid w:val="00D43A3B"/>
    <w:rsid w:val="00D43CAD"/>
    <w:rsid w:val="00D440ED"/>
    <w:rsid w:val="00D44184"/>
    <w:rsid w:val="00D44197"/>
    <w:rsid w:val="00D44203"/>
    <w:rsid w:val="00D4424A"/>
    <w:rsid w:val="00D443B4"/>
    <w:rsid w:val="00D4452C"/>
    <w:rsid w:val="00D44947"/>
    <w:rsid w:val="00D449B3"/>
    <w:rsid w:val="00D44A04"/>
    <w:rsid w:val="00D4517F"/>
    <w:rsid w:val="00D45614"/>
    <w:rsid w:val="00D45833"/>
    <w:rsid w:val="00D45AA1"/>
    <w:rsid w:val="00D45B3B"/>
    <w:rsid w:val="00D45C55"/>
    <w:rsid w:val="00D45D80"/>
    <w:rsid w:val="00D45DD6"/>
    <w:rsid w:val="00D45DFE"/>
    <w:rsid w:val="00D45EAD"/>
    <w:rsid w:val="00D461FA"/>
    <w:rsid w:val="00D462D4"/>
    <w:rsid w:val="00D46354"/>
    <w:rsid w:val="00D46417"/>
    <w:rsid w:val="00D465C9"/>
    <w:rsid w:val="00D46628"/>
    <w:rsid w:val="00D466F4"/>
    <w:rsid w:val="00D46763"/>
    <w:rsid w:val="00D467A6"/>
    <w:rsid w:val="00D467CE"/>
    <w:rsid w:val="00D468C5"/>
    <w:rsid w:val="00D46B14"/>
    <w:rsid w:val="00D46E19"/>
    <w:rsid w:val="00D46F1C"/>
    <w:rsid w:val="00D46F32"/>
    <w:rsid w:val="00D46F80"/>
    <w:rsid w:val="00D4703A"/>
    <w:rsid w:val="00D471D0"/>
    <w:rsid w:val="00D4725E"/>
    <w:rsid w:val="00D473E7"/>
    <w:rsid w:val="00D474BF"/>
    <w:rsid w:val="00D476C0"/>
    <w:rsid w:val="00D47CC7"/>
    <w:rsid w:val="00D47DD3"/>
    <w:rsid w:val="00D50127"/>
    <w:rsid w:val="00D50483"/>
    <w:rsid w:val="00D5060E"/>
    <w:rsid w:val="00D5067C"/>
    <w:rsid w:val="00D50834"/>
    <w:rsid w:val="00D509AD"/>
    <w:rsid w:val="00D509BC"/>
    <w:rsid w:val="00D50E87"/>
    <w:rsid w:val="00D510B2"/>
    <w:rsid w:val="00D5125C"/>
    <w:rsid w:val="00D516C6"/>
    <w:rsid w:val="00D5183B"/>
    <w:rsid w:val="00D51852"/>
    <w:rsid w:val="00D518B3"/>
    <w:rsid w:val="00D51A60"/>
    <w:rsid w:val="00D51C6A"/>
    <w:rsid w:val="00D5203F"/>
    <w:rsid w:val="00D521AB"/>
    <w:rsid w:val="00D5232F"/>
    <w:rsid w:val="00D524C0"/>
    <w:rsid w:val="00D525FA"/>
    <w:rsid w:val="00D52606"/>
    <w:rsid w:val="00D52711"/>
    <w:rsid w:val="00D528A8"/>
    <w:rsid w:val="00D52B04"/>
    <w:rsid w:val="00D52B51"/>
    <w:rsid w:val="00D52B84"/>
    <w:rsid w:val="00D52BB6"/>
    <w:rsid w:val="00D52C31"/>
    <w:rsid w:val="00D52CE1"/>
    <w:rsid w:val="00D52ECF"/>
    <w:rsid w:val="00D52F0F"/>
    <w:rsid w:val="00D53149"/>
    <w:rsid w:val="00D5314C"/>
    <w:rsid w:val="00D53181"/>
    <w:rsid w:val="00D53752"/>
    <w:rsid w:val="00D5380E"/>
    <w:rsid w:val="00D53868"/>
    <w:rsid w:val="00D53A44"/>
    <w:rsid w:val="00D53C16"/>
    <w:rsid w:val="00D53D4C"/>
    <w:rsid w:val="00D53D57"/>
    <w:rsid w:val="00D53E0E"/>
    <w:rsid w:val="00D53EFF"/>
    <w:rsid w:val="00D53F55"/>
    <w:rsid w:val="00D53F69"/>
    <w:rsid w:val="00D53FEF"/>
    <w:rsid w:val="00D54127"/>
    <w:rsid w:val="00D542AF"/>
    <w:rsid w:val="00D545EB"/>
    <w:rsid w:val="00D54A37"/>
    <w:rsid w:val="00D54B91"/>
    <w:rsid w:val="00D5586A"/>
    <w:rsid w:val="00D55878"/>
    <w:rsid w:val="00D55946"/>
    <w:rsid w:val="00D55BA6"/>
    <w:rsid w:val="00D55C6A"/>
    <w:rsid w:val="00D55C79"/>
    <w:rsid w:val="00D55D73"/>
    <w:rsid w:val="00D55E74"/>
    <w:rsid w:val="00D56129"/>
    <w:rsid w:val="00D5616F"/>
    <w:rsid w:val="00D561DC"/>
    <w:rsid w:val="00D565F4"/>
    <w:rsid w:val="00D566E0"/>
    <w:rsid w:val="00D567B0"/>
    <w:rsid w:val="00D56A7F"/>
    <w:rsid w:val="00D56F91"/>
    <w:rsid w:val="00D57156"/>
    <w:rsid w:val="00D571A9"/>
    <w:rsid w:val="00D57392"/>
    <w:rsid w:val="00D5755E"/>
    <w:rsid w:val="00D57634"/>
    <w:rsid w:val="00D57687"/>
    <w:rsid w:val="00D57760"/>
    <w:rsid w:val="00D57B78"/>
    <w:rsid w:val="00D57C78"/>
    <w:rsid w:val="00D57E12"/>
    <w:rsid w:val="00D57EA4"/>
    <w:rsid w:val="00D57F31"/>
    <w:rsid w:val="00D6004F"/>
    <w:rsid w:val="00D6016E"/>
    <w:rsid w:val="00D60659"/>
    <w:rsid w:val="00D60B79"/>
    <w:rsid w:val="00D60C6A"/>
    <w:rsid w:val="00D60F56"/>
    <w:rsid w:val="00D61061"/>
    <w:rsid w:val="00D610A5"/>
    <w:rsid w:val="00D61291"/>
    <w:rsid w:val="00D61491"/>
    <w:rsid w:val="00D615C1"/>
    <w:rsid w:val="00D617FF"/>
    <w:rsid w:val="00D61967"/>
    <w:rsid w:val="00D61B8A"/>
    <w:rsid w:val="00D61E2A"/>
    <w:rsid w:val="00D61FA4"/>
    <w:rsid w:val="00D62126"/>
    <w:rsid w:val="00D622F0"/>
    <w:rsid w:val="00D625E7"/>
    <w:rsid w:val="00D62607"/>
    <w:rsid w:val="00D6269E"/>
    <w:rsid w:val="00D6270E"/>
    <w:rsid w:val="00D62BBD"/>
    <w:rsid w:val="00D62ECA"/>
    <w:rsid w:val="00D62F68"/>
    <w:rsid w:val="00D63269"/>
    <w:rsid w:val="00D632C3"/>
    <w:rsid w:val="00D63303"/>
    <w:rsid w:val="00D633FE"/>
    <w:rsid w:val="00D63673"/>
    <w:rsid w:val="00D636D7"/>
    <w:rsid w:val="00D636E2"/>
    <w:rsid w:val="00D6383F"/>
    <w:rsid w:val="00D6385D"/>
    <w:rsid w:val="00D63987"/>
    <w:rsid w:val="00D63A5D"/>
    <w:rsid w:val="00D63A9E"/>
    <w:rsid w:val="00D63E1B"/>
    <w:rsid w:val="00D640A0"/>
    <w:rsid w:val="00D642A1"/>
    <w:rsid w:val="00D645CE"/>
    <w:rsid w:val="00D64602"/>
    <w:rsid w:val="00D6488A"/>
    <w:rsid w:val="00D648FB"/>
    <w:rsid w:val="00D64CA1"/>
    <w:rsid w:val="00D64D95"/>
    <w:rsid w:val="00D64E2D"/>
    <w:rsid w:val="00D6506A"/>
    <w:rsid w:val="00D650FF"/>
    <w:rsid w:val="00D651B5"/>
    <w:rsid w:val="00D65230"/>
    <w:rsid w:val="00D655AF"/>
    <w:rsid w:val="00D65851"/>
    <w:rsid w:val="00D65C35"/>
    <w:rsid w:val="00D65D1B"/>
    <w:rsid w:val="00D65D82"/>
    <w:rsid w:val="00D65F67"/>
    <w:rsid w:val="00D65F81"/>
    <w:rsid w:val="00D660CD"/>
    <w:rsid w:val="00D66180"/>
    <w:rsid w:val="00D661D5"/>
    <w:rsid w:val="00D6625C"/>
    <w:rsid w:val="00D664A3"/>
    <w:rsid w:val="00D66767"/>
    <w:rsid w:val="00D668D1"/>
    <w:rsid w:val="00D66BB7"/>
    <w:rsid w:val="00D66DEB"/>
    <w:rsid w:val="00D66EFD"/>
    <w:rsid w:val="00D66FBC"/>
    <w:rsid w:val="00D671A0"/>
    <w:rsid w:val="00D67235"/>
    <w:rsid w:val="00D675A3"/>
    <w:rsid w:val="00D67637"/>
    <w:rsid w:val="00D6768F"/>
    <w:rsid w:val="00D678FD"/>
    <w:rsid w:val="00D67CED"/>
    <w:rsid w:val="00D67DB7"/>
    <w:rsid w:val="00D67EF7"/>
    <w:rsid w:val="00D70048"/>
    <w:rsid w:val="00D700E4"/>
    <w:rsid w:val="00D70246"/>
    <w:rsid w:val="00D7027B"/>
    <w:rsid w:val="00D703E3"/>
    <w:rsid w:val="00D70576"/>
    <w:rsid w:val="00D70789"/>
    <w:rsid w:val="00D70839"/>
    <w:rsid w:val="00D709C2"/>
    <w:rsid w:val="00D70B67"/>
    <w:rsid w:val="00D70D07"/>
    <w:rsid w:val="00D70DBD"/>
    <w:rsid w:val="00D71135"/>
    <w:rsid w:val="00D712AC"/>
    <w:rsid w:val="00D71375"/>
    <w:rsid w:val="00D71408"/>
    <w:rsid w:val="00D71549"/>
    <w:rsid w:val="00D716A7"/>
    <w:rsid w:val="00D716E0"/>
    <w:rsid w:val="00D71892"/>
    <w:rsid w:val="00D71B06"/>
    <w:rsid w:val="00D71BAB"/>
    <w:rsid w:val="00D71C65"/>
    <w:rsid w:val="00D71DD6"/>
    <w:rsid w:val="00D71FCE"/>
    <w:rsid w:val="00D7225D"/>
    <w:rsid w:val="00D72280"/>
    <w:rsid w:val="00D72452"/>
    <w:rsid w:val="00D7258C"/>
    <w:rsid w:val="00D7260F"/>
    <w:rsid w:val="00D72ADF"/>
    <w:rsid w:val="00D72C5C"/>
    <w:rsid w:val="00D72DFD"/>
    <w:rsid w:val="00D72F33"/>
    <w:rsid w:val="00D731B7"/>
    <w:rsid w:val="00D7350B"/>
    <w:rsid w:val="00D735CD"/>
    <w:rsid w:val="00D735EA"/>
    <w:rsid w:val="00D7386A"/>
    <w:rsid w:val="00D739AB"/>
    <w:rsid w:val="00D73A70"/>
    <w:rsid w:val="00D73BBF"/>
    <w:rsid w:val="00D73C12"/>
    <w:rsid w:val="00D73DF5"/>
    <w:rsid w:val="00D74010"/>
    <w:rsid w:val="00D741DD"/>
    <w:rsid w:val="00D74212"/>
    <w:rsid w:val="00D74308"/>
    <w:rsid w:val="00D74377"/>
    <w:rsid w:val="00D7437D"/>
    <w:rsid w:val="00D74514"/>
    <w:rsid w:val="00D74628"/>
    <w:rsid w:val="00D74678"/>
    <w:rsid w:val="00D748C0"/>
    <w:rsid w:val="00D74A1A"/>
    <w:rsid w:val="00D74D18"/>
    <w:rsid w:val="00D75011"/>
    <w:rsid w:val="00D75356"/>
    <w:rsid w:val="00D754F9"/>
    <w:rsid w:val="00D75971"/>
    <w:rsid w:val="00D75C8D"/>
    <w:rsid w:val="00D75D03"/>
    <w:rsid w:val="00D75D0D"/>
    <w:rsid w:val="00D7606A"/>
    <w:rsid w:val="00D763A7"/>
    <w:rsid w:val="00D764C1"/>
    <w:rsid w:val="00D766BB"/>
    <w:rsid w:val="00D76753"/>
    <w:rsid w:val="00D7689C"/>
    <w:rsid w:val="00D768C8"/>
    <w:rsid w:val="00D768E8"/>
    <w:rsid w:val="00D76BF4"/>
    <w:rsid w:val="00D76BF6"/>
    <w:rsid w:val="00D76D1D"/>
    <w:rsid w:val="00D76DAF"/>
    <w:rsid w:val="00D76DC9"/>
    <w:rsid w:val="00D76DE0"/>
    <w:rsid w:val="00D76E15"/>
    <w:rsid w:val="00D76E16"/>
    <w:rsid w:val="00D76E42"/>
    <w:rsid w:val="00D76E61"/>
    <w:rsid w:val="00D76E94"/>
    <w:rsid w:val="00D76F48"/>
    <w:rsid w:val="00D77227"/>
    <w:rsid w:val="00D77248"/>
    <w:rsid w:val="00D772E6"/>
    <w:rsid w:val="00D77580"/>
    <w:rsid w:val="00D77630"/>
    <w:rsid w:val="00D776DF"/>
    <w:rsid w:val="00D777E6"/>
    <w:rsid w:val="00D778BE"/>
    <w:rsid w:val="00D778F3"/>
    <w:rsid w:val="00D77965"/>
    <w:rsid w:val="00D77C35"/>
    <w:rsid w:val="00D77CD1"/>
    <w:rsid w:val="00D77D6A"/>
    <w:rsid w:val="00D77E09"/>
    <w:rsid w:val="00D77F4C"/>
    <w:rsid w:val="00D800C8"/>
    <w:rsid w:val="00D801A2"/>
    <w:rsid w:val="00D80239"/>
    <w:rsid w:val="00D80250"/>
    <w:rsid w:val="00D803E3"/>
    <w:rsid w:val="00D80563"/>
    <w:rsid w:val="00D805FD"/>
    <w:rsid w:val="00D80645"/>
    <w:rsid w:val="00D8072E"/>
    <w:rsid w:val="00D808E4"/>
    <w:rsid w:val="00D80913"/>
    <w:rsid w:val="00D80981"/>
    <w:rsid w:val="00D80B2B"/>
    <w:rsid w:val="00D80D6D"/>
    <w:rsid w:val="00D80EA3"/>
    <w:rsid w:val="00D813EC"/>
    <w:rsid w:val="00D81BD2"/>
    <w:rsid w:val="00D81C18"/>
    <w:rsid w:val="00D81DCE"/>
    <w:rsid w:val="00D81F47"/>
    <w:rsid w:val="00D82049"/>
    <w:rsid w:val="00D820F6"/>
    <w:rsid w:val="00D821DB"/>
    <w:rsid w:val="00D8251D"/>
    <w:rsid w:val="00D828EF"/>
    <w:rsid w:val="00D829AA"/>
    <w:rsid w:val="00D829AC"/>
    <w:rsid w:val="00D829CF"/>
    <w:rsid w:val="00D82D7A"/>
    <w:rsid w:val="00D830D0"/>
    <w:rsid w:val="00D83137"/>
    <w:rsid w:val="00D833D2"/>
    <w:rsid w:val="00D83480"/>
    <w:rsid w:val="00D8361C"/>
    <w:rsid w:val="00D83779"/>
    <w:rsid w:val="00D83A49"/>
    <w:rsid w:val="00D83DBA"/>
    <w:rsid w:val="00D83FF5"/>
    <w:rsid w:val="00D840CC"/>
    <w:rsid w:val="00D8458F"/>
    <w:rsid w:val="00D846EB"/>
    <w:rsid w:val="00D84780"/>
    <w:rsid w:val="00D84813"/>
    <w:rsid w:val="00D8483A"/>
    <w:rsid w:val="00D849C2"/>
    <w:rsid w:val="00D84C0A"/>
    <w:rsid w:val="00D84DD2"/>
    <w:rsid w:val="00D85051"/>
    <w:rsid w:val="00D852CD"/>
    <w:rsid w:val="00D85626"/>
    <w:rsid w:val="00D8572F"/>
    <w:rsid w:val="00D858B6"/>
    <w:rsid w:val="00D858FE"/>
    <w:rsid w:val="00D85AA6"/>
    <w:rsid w:val="00D85AC7"/>
    <w:rsid w:val="00D85CA4"/>
    <w:rsid w:val="00D85E07"/>
    <w:rsid w:val="00D85E4A"/>
    <w:rsid w:val="00D85EA4"/>
    <w:rsid w:val="00D85EB7"/>
    <w:rsid w:val="00D86261"/>
    <w:rsid w:val="00D86291"/>
    <w:rsid w:val="00D86639"/>
    <w:rsid w:val="00D86A09"/>
    <w:rsid w:val="00D86A34"/>
    <w:rsid w:val="00D86A84"/>
    <w:rsid w:val="00D86EDE"/>
    <w:rsid w:val="00D871B0"/>
    <w:rsid w:val="00D87316"/>
    <w:rsid w:val="00D8763C"/>
    <w:rsid w:val="00D87A79"/>
    <w:rsid w:val="00D87BBB"/>
    <w:rsid w:val="00D90054"/>
    <w:rsid w:val="00D90055"/>
    <w:rsid w:val="00D90398"/>
    <w:rsid w:val="00D90BF8"/>
    <w:rsid w:val="00D90DDE"/>
    <w:rsid w:val="00D91052"/>
    <w:rsid w:val="00D9112C"/>
    <w:rsid w:val="00D91229"/>
    <w:rsid w:val="00D91241"/>
    <w:rsid w:val="00D915B4"/>
    <w:rsid w:val="00D91976"/>
    <w:rsid w:val="00D91AC5"/>
    <w:rsid w:val="00D91CFE"/>
    <w:rsid w:val="00D91D67"/>
    <w:rsid w:val="00D91FA4"/>
    <w:rsid w:val="00D91FC9"/>
    <w:rsid w:val="00D9235A"/>
    <w:rsid w:val="00D925AE"/>
    <w:rsid w:val="00D928D5"/>
    <w:rsid w:val="00D92980"/>
    <w:rsid w:val="00D92A7A"/>
    <w:rsid w:val="00D92AED"/>
    <w:rsid w:val="00D92C67"/>
    <w:rsid w:val="00D92D42"/>
    <w:rsid w:val="00D93093"/>
    <w:rsid w:val="00D930A2"/>
    <w:rsid w:val="00D9312F"/>
    <w:rsid w:val="00D931CA"/>
    <w:rsid w:val="00D93530"/>
    <w:rsid w:val="00D9393C"/>
    <w:rsid w:val="00D93BC0"/>
    <w:rsid w:val="00D93F79"/>
    <w:rsid w:val="00D940B1"/>
    <w:rsid w:val="00D9434B"/>
    <w:rsid w:val="00D94545"/>
    <w:rsid w:val="00D945B6"/>
    <w:rsid w:val="00D947A7"/>
    <w:rsid w:val="00D9496C"/>
    <w:rsid w:val="00D94B56"/>
    <w:rsid w:val="00D94C04"/>
    <w:rsid w:val="00D94EA1"/>
    <w:rsid w:val="00D95005"/>
    <w:rsid w:val="00D95103"/>
    <w:rsid w:val="00D95322"/>
    <w:rsid w:val="00D9582F"/>
    <w:rsid w:val="00D95866"/>
    <w:rsid w:val="00D95878"/>
    <w:rsid w:val="00D95932"/>
    <w:rsid w:val="00D95C4A"/>
    <w:rsid w:val="00D95D16"/>
    <w:rsid w:val="00D95DE1"/>
    <w:rsid w:val="00D95E16"/>
    <w:rsid w:val="00D96236"/>
    <w:rsid w:val="00D966C2"/>
    <w:rsid w:val="00D96D8D"/>
    <w:rsid w:val="00D97435"/>
    <w:rsid w:val="00D9764F"/>
    <w:rsid w:val="00D97A48"/>
    <w:rsid w:val="00D97A69"/>
    <w:rsid w:val="00D97A6A"/>
    <w:rsid w:val="00D97B55"/>
    <w:rsid w:val="00D97C48"/>
    <w:rsid w:val="00D97F19"/>
    <w:rsid w:val="00D97F5A"/>
    <w:rsid w:val="00DA0090"/>
    <w:rsid w:val="00DA036D"/>
    <w:rsid w:val="00DA0628"/>
    <w:rsid w:val="00DA06EB"/>
    <w:rsid w:val="00DA0C04"/>
    <w:rsid w:val="00DA0FFC"/>
    <w:rsid w:val="00DA123A"/>
    <w:rsid w:val="00DA13EC"/>
    <w:rsid w:val="00DA1425"/>
    <w:rsid w:val="00DA1466"/>
    <w:rsid w:val="00DA171F"/>
    <w:rsid w:val="00DA19C2"/>
    <w:rsid w:val="00DA1A96"/>
    <w:rsid w:val="00DA1D42"/>
    <w:rsid w:val="00DA209C"/>
    <w:rsid w:val="00DA20E0"/>
    <w:rsid w:val="00DA2145"/>
    <w:rsid w:val="00DA21FE"/>
    <w:rsid w:val="00DA2432"/>
    <w:rsid w:val="00DA2454"/>
    <w:rsid w:val="00DA25EE"/>
    <w:rsid w:val="00DA28A2"/>
    <w:rsid w:val="00DA29CB"/>
    <w:rsid w:val="00DA29E8"/>
    <w:rsid w:val="00DA2A18"/>
    <w:rsid w:val="00DA2ACD"/>
    <w:rsid w:val="00DA2B9F"/>
    <w:rsid w:val="00DA2C5D"/>
    <w:rsid w:val="00DA2D40"/>
    <w:rsid w:val="00DA2E78"/>
    <w:rsid w:val="00DA352B"/>
    <w:rsid w:val="00DA39D2"/>
    <w:rsid w:val="00DA3A93"/>
    <w:rsid w:val="00DA3B94"/>
    <w:rsid w:val="00DA3C75"/>
    <w:rsid w:val="00DA3D82"/>
    <w:rsid w:val="00DA4011"/>
    <w:rsid w:val="00DA4338"/>
    <w:rsid w:val="00DA4668"/>
    <w:rsid w:val="00DA470D"/>
    <w:rsid w:val="00DA4872"/>
    <w:rsid w:val="00DA4A80"/>
    <w:rsid w:val="00DA4AAE"/>
    <w:rsid w:val="00DA4CDC"/>
    <w:rsid w:val="00DA4E44"/>
    <w:rsid w:val="00DA4F27"/>
    <w:rsid w:val="00DA4FFC"/>
    <w:rsid w:val="00DA51DE"/>
    <w:rsid w:val="00DA5341"/>
    <w:rsid w:val="00DA535A"/>
    <w:rsid w:val="00DA53B2"/>
    <w:rsid w:val="00DA543A"/>
    <w:rsid w:val="00DA57FE"/>
    <w:rsid w:val="00DA58D5"/>
    <w:rsid w:val="00DA5C11"/>
    <w:rsid w:val="00DA5D09"/>
    <w:rsid w:val="00DA5E29"/>
    <w:rsid w:val="00DA5F0B"/>
    <w:rsid w:val="00DA61F7"/>
    <w:rsid w:val="00DA63DC"/>
    <w:rsid w:val="00DA656A"/>
    <w:rsid w:val="00DA65A7"/>
    <w:rsid w:val="00DA6903"/>
    <w:rsid w:val="00DA6923"/>
    <w:rsid w:val="00DA6A25"/>
    <w:rsid w:val="00DA6A27"/>
    <w:rsid w:val="00DA6AD3"/>
    <w:rsid w:val="00DA6C01"/>
    <w:rsid w:val="00DA6C1E"/>
    <w:rsid w:val="00DA6C3D"/>
    <w:rsid w:val="00DA6E28"/>
    <w:rsid w:val="00DA710A"/>
    <w:rsid w:val="00DA7255"/>
    <w:rsid w:val="00DA7353"/>
    <w:rsid w:val="00DA7467"/>
    <w:rsid w:val="00DA776A"/>
    <w:rsid w:val="00DA78D8"/>
    <w:rsid w:val="00DA7B93"/>
    <w:rsid w:val="00DA7C0E"/>
    <w:rsid w:val="00DA7CC1"/>
    <w:rsid w:val="00DA7E3D"/>
    <w:rsid w:val="00DB0201"/>
    <w:rsid w:val="00DB0409"/>
    <w:rsid w:val="00DB0465"/>
    <w:rsid w:val="00DB064A"/>
    <w:rsid w:val="00DB0B88"/>
    <w:rsid w:val="00DB0C4A"/>
    <w:rsid w:val="00DB0D2D"/>
    <w:rsid w:val="00DB0E1D"/>
    <w:rsid w:val="00DB0E50"/>
    <w:rsid w:val="00DB1187"/>
    <w:rsid w:val="00DB1378"/>
    <w:rsid w:val="00DB18A3"/>
    <w:rsid w:val="00DB1A6E"/>
    <w:rsid w:val="00DB1B01"/>
    <w:rsid w:val="00DB1B97"/>
    <w:rsid w:val="00DB1DD0"/>
    <w:rsid w:val="00DB20C7"/>
    <w:rsid w:val="00DB21B4"/>
    <w:rsid w:val="00DB24FD"/>
    <w:rsid w:val="00DB2650"/>
    <w:rsid w:val="00DB273E"/>
    <w:rsid w:val="00DB2868"/>
    <w:rsid w:val="00DB2EB4"/>
    <w:rsid w:val="00DB2FF4"/>
    <w:rsid w:val="00DB306D"/>
    <w:rsid w:val="00DB3178"/>
    <w:rsid w:val="00DB3390"/>
    <w:rsid w:val="00DB345F"/>
    <w:rsid w:val="00DB3500"/>
    <w:rsid w:val="00DB3581"/>
    <w:rsid w:val="00DB3732"/>
    <w:rsid w:val="00DB37A0"/>
    <w:rsid w:val="00DB37A2"/>
    <w:rsid w:val="00DB38D4"/>
    <w:rsid w:val="00DB398E"/>
    <w:rsid w:val="00DB3C75"/>
    <w:rsid w:val="00DB3CD0"/>
    <w:rsid w:val="00DB41F4"/>
    <w:rsid w:val="00DB430E"/>
    <w:rsid w:val="00DB4323"/>
    <w:rsid w:val="00DB4426"/>
    <w:rsid w:val="00DB4726"/>
    <w:rsid w:val="00DB49DA"/>
    <w:rsid w:val="00DB4DFC"/>
    <w:rsid w:val="00DB51A3"/>
    <w:rsid w:val="00DB52A6"/>
    <w:rsid w:val="00DB52DF"/>
    <w:rsid w:val="00DB54AA"/>
    <w:rsid w:val="00DB54AD"/>
    <w:rsid w:val="00DB55F0"/>
    <w:rsid w:val="00DB5966"/>
    <w:rsid w:val="00DB5BCD"/>
    <w:rsid w:val="00DB5F0F"/>
    <w:rsid w:val="00DB6017"/>
    <w:rsid w:val="00DB6154"/>
    <w:rsid w:val="00DB61BC"/>
    <w:rsid w:val="00DB63CE"/>
    <w:rsid w:val="00DB65A0"/>
    <w:rsid w:val="00DB6B72"/>
    <w:rsid w:val="00DB6CAF"/>
    <w:rsid w:val="00DB6F48"/>
    <w:rsid w:val="00DB6F91"/>
    <w:rsid w:val="00DB7190"/>
    <w:rsid w:val="00DB7429"/>
    <w:rsid w:val="00DB749E"/>
    <w:rsid w:val="00DB7536"/>
    <w:rsid w:val="00DB75A9"/>
    <w:rsid w:val="00DB7619"/>
    <w:rsid w:val="00DB76FD"/>
    <w:rsid w:val="00DB77DC"/>
    <w:rsid w:val="00DB7A51"/>
    <w:rsid w:val="00DB7AEC"/>
    <w:rsid w:val="00DB7B20"/>
    <w:rsid w:val="00DB7B28"/>
    <w:rsid w:val="00DB7BB7"/>
    <w:rsid w:val="00DB7D5D"/>
    <w:rsid w:val="00DB7DED"/>
    <w:rsid w:val="00DB7E6C"/>
    <w:rsid w:val="00DB7E96"/>
    <w:rsid w:val="00DC008B"/>
    <w:rsid w:val="00DC0354"/>
    <w:rsid w:val="00DC037C"/>
    <w:rsid w:val="00DC0746"/>
    <w:rsid w:val="00DC089C"/>
    <w:rsid w:val="00DC093B"/>
    <w:rsid w:val="00DC09D1"/>
    <w:rsid w:val="00DC0A5F"/>
    <w:rsid w:val="00DC0BE4"/>
    <w:rsid w:val="00DC0C23"/>
    <w:rsid w:val="00DC0C66"/>
    <w:rsid w:val="00DC0E22"/>
    <w:rsid w:val="00DC0F81"/>
    <w:rsid w:val="00DC1074"/>
    <w:rsid w:val="00DC14BE"/>
    <w:rsid w:val="00DC15EA"/>
    <w:rsid w:val="00DC166C"/>
    <w:rsid w:val="00DC17D2"/>
    <w:rsid w:val="00DC181C"/>
    <w:rsid w:val="00DC1825"/>
    <w:rsid w:val="00DC1A69"/>
    <w:rsid w:val="00DC223D"/>
    <w:rsid w:val="00DC2455"/>
    <w:rsid w:val="00DC24D3"/>
    <w:rsid w:val="00DC2AA4"/>
    <w:rsid w:val="00DC2AD8"/>
    <w:rsid w:val="00DC2BEB"/>
    <w:rsid w:val="00DC2E88"/>
    <w:rsid w:val="00DC31D4"/>
    <w:rsid w:val="00DC33C7"/>
    <w:rsid w:val="00DC34C0"/>
    <w:rsid w:val="00DC3559"/>
    <w:rsid w:val="00DC3587"/>
    <w:rsid w:val="00DC3594"/>
    <w:rsid w:val="00DC3595"/>
    <w:rsid w:val="00DC366D"/>
    <w:rsid w:val="00DC3929"/>
    <w:rsid w:val="00DC3CD5"/>
    <w:rsid w:val="00DC3F0D"/>
    <w:rsid w:val="00DC4117"/>
    <w:rsid w:val="00DC41C6"/>
    <w:rsid w:val="00DC43A7"/>
    <w:rsid w:val="00DC4505"/>
    <w:rsid w:val="00DC46CA"/>
    <w:rsid w:val="00DC4C3F"/>
    <w:rsid w:val="00DC4C68"/>
    <w:rsid w:val="00DC5737"/>
    <w:rsid w:val="00DC583D"/>
    <w:rsid w:val="00DC5F7B"/>
    <w:rsid w:val="00DC60B3"/>
    <w:rsid w:val="00DC60DB"/>
    <w:rsid w:val="00DC650B"/>
    <w:rsid w:val="00DC6512"/>
    <w:rsid w:val="00DC673C"/>
    <w:rsid w:val="00DC6762"/>
    <w:rsid w:val="00DC6869"/>
    <w:rsid w:val="00DC6C78"/>
    <w:rsid w:val="00DC6D99"/>
    <w:rsid w:val="00DC6E5D"/>
    <w:rsid w:val="00DC72C6"/>
    <w:rsid w:val="00DC7409"/>
    <w:rsid w:val="00DC7602"/>
    <w:rsid w:val="00DC762D"/>
    <w:rsid w:val="00DC7BFB"/>
    <w:rsid w:val="00DC7F72"/>
    <w:rsid w:val="00DC7FB3"/>
    <w:rsid w:val="00DC7FF1"/>
    <w:rsid w:val="00DD001A"/>
    <w:rsid w:val="00DD02BD"/>
    <w:rsid w:val="00DD0369"/>
    <w:rsid w:val="00DD03C6"/>
    <w:rsid w:val="00DD0461"/>
    <w:rsid w:val="00DD06D0"/>
    <w:rsid w:val="00DD0884"/>
    <w:rsid w:val="00DD0903"/>
    <w:rsid w:val="00DD0AC5"/>
    <w:rsid w:val="00DD0D78"/>
    <w:rsid w:val="00DD0E4C"/>
    <w:rsid w:val="00DD0E7B"/>
    <w:rsid w:val="00DD11A7"/>
    <w:rsid w:val="00DD1315"/>
    <w:rsid w:val="00DD181C"/>
    <w:rsid w:val="00DD1E4B"/>
    <w:rsid w:val="00DD2079"/>
    <w:rsid w:val="00DD2165"/>
    <w:rsid w:val="00DD22B9"/>
    <w:rsid w:val="00DD22FB"/>
    <w:rsid w:val="00DD2796"/>
    <w:rsid w:val="00DD27D9"/>
    <w:rsid w:val="00DD2979"/>
    <w:rsid w:val="00DD29A2"/>
    <w:rsid w:val="00DD2A04"/>
    <w:rsid w:val="00DD2A69"/>
    <w:rsid w:val="00DD2B28"/>
    <w:rsid w:val="00DD3074"/>
    <w:rsid w:val="00DD32B2"/>
    <w:rsid w:val="00DD32DE"/>
    <w:rsid w:val="00DD3396"/>
    <w:rsid w:val="00DD35DE"/>
    <w:rsid w:val="00DD37DB"/>
    <w:rsid w:val="00DD3EC6"/>
    <w:rsid w:val="00DD3F12"/>
    <w:rsid w:val="00DD3F40"/>
    <w:rsid w:val="00DD3FED"/>
    <w:rsid w:val="00DD40B5"/>
    <w:rsid w:val="00DD4210"/>
    <w:rsid w:val="00DD4360"/>
    <w:rsid w:val="00DD4434"/>
    <w:rsid w:val="00DD4686"/>
    <w:rsid w:val="00DD479D"/>
    <w:rsid w:val="00DD49BE"/>
    <w:rsid w:val="00DD49F6"/>
    <w:rsid w:val="00DD4B92"/>
    <w:rsid w:val="00DD4D3D"/>
    <w:rsid w:val="00DD4D84"/>
    <w:rsid w:val="00DD4E20"/>
    <w:rsid w:val="00DD4EA2"/>
    <w:rsid w:val="00DD5A08"/>
    <w:rsid w:val="00DD5D51"/>
    <w:rsid w:val="00DD5DCE"/>
    <w:rsid w:val="00DD5EA0"/>
    <w:rsid w:val="00DD601F"/>
    <w:rsid w:val="00DD60A2"/>
    <w:rsid w:val="00DD62E4"/>
    <w:rsid w:val="00DD6358"/>
    <w:rsid w:val="00DD6400"/>
    <w:rsid w:val="00DD642F"/>
    <w:rsid w:val="00DD6491"/>
    <w:rsid w:val="00DD67F9"/>
    <w:rsid w:val="00DD68EC"/>
    <w:rsid w:val="00DD696E"/>
    <w:rsid w:val="00DD6A54"/>
    <w:rsid w:val="00DD6B52"/>
    <w:rsid w:val="00DD6E24"/>
    <w:rsid w:val="00DD6EF9"/>
    <w:rsid w:val="00DD6F72"/>
    <w:rsid w:val="00DD7136"/>
    <w:rsid w:val="00DD737B"/>
    <w:rsid w:val="00DD73A5"/>
    <w:rsid w:val="00DD77F2"/>
    <w:rsid w:val="00DE02EA"/>
    <w:rsid w:val="00DE0358"/>
    <w:rsid w:val="00DE0460"/>
    <w:rsid w:val="00DE052A"/>
    <w:rsid w:val="00DE057D"/>
    <w:rsid w:val="00DE05B6"/>
    <w:rsid w:val="00DE093C"/>
    <w:rsid w:val="00DE0B01"/>
    <w:rsid w:val="00DE1248"/>
    <w:rsid w:val="00DE140B"/>
    <w:rsid w:val="00DE1624"/>
    <w:rsid w:val="00DE170A"/>
    <w:rsid w:val="00DE17E9"/>
    <w:rsid w:val="00DE1C4E"/>
    <w:rsid w:val="00DE1D86"/>
    <w:rsid w:val="00DE1ECB"/>
    <w:rsid w:val="00DE1FDE"/>
    <w:rsid w:val="00DE2058"/>
    <w:rsid w:val="00DE206B"/>
    <w:rsid w:val="00DE2078"/>
    <w:rsid w:val="00DE238C"/>
    <w:rsid w:val="00DE23E1"/>
    <w:rsid w:val="00DE29AF"/>
    <w:rsid w:val="00DE2A0F"/>
    <w:rsid w:val="00DE2C55"/>
    <w:rsid w:val="00DE2CC8"/>
    <w:rsid w:val="00DE2E70"/>
    <w:rsid w:val="00DE30DB"/>
    <w:rsid w:val="00DE3288"/>
    <w:rsid w:val="00DE33A6"/>
    <w:rsid w:val="00DE354E"/>
    <w:rsid w:val="00DE35B2"/>
    <w:rsid w:val="00DE364E"/>
    <w:rsid w:val="00DE38AD"/>
    <w:rsid w:val="00DE38F2"/>
    <w:rsid w:val="00DE3CAB"/>
    <w:rsid w:val="00DE3CBB"/>
    <w:rsid w:val="00DE4032"/>
    <w:rsid w:val="00DE4140"/>
    <w:rsid w:val="00DE4145"/>
    <w:rsid w:val="00DE4358"/>
    <w:rsid w:val="00DE48AD"/>
    <w:rsid w:val="00DE48D9"/>
    <w:rsid w:val="00DE496E"/>
    <w:rsid w:val="00DE4EE6"/>
    <w:rsid w:val="00DE5046"/>
    <w:rsid w:val="00DE50DB"/>
    <w:rsid w:val="00DE5244"/>
    <w:rsid w:val="00DE552C"/>
    <w:rsid w:val="00DE561E"/>
    <w:rsid w:val="00DE5672"/>
    <w:rsid w:val="00DE5741"/>
    <w:rsid w:val="00DE5769"/>
    <w:rsid w:val="00DE58AF"/>
    <w:rsid w:val="00DE5977"/>
    <w:rsid w:val="00DE5AC5"/>
    <w:rsid w:val="00DE5B07"/>
    <w:rsid w:val="00DE5BDC"/>
    <w:rsid w:val="00DE5D66"/>
    <w:rsid w:val="00DE5E84"/>
    <w:rsid w:val="00DE5EDD"/>
    <w:rsid w:val="00DE6270"/>
    <w:rsid w:val="00DE636B"/>
    <w:rsid w:val="00DE6442"/>
    <w:rsid w:val="00DE6551"/>
    <w:rsid w:val="00DE6577"/>
    <w:rsid w:val="00DE6643"/>
    <w:rsid w:val="00DE6657"/>
    <w:rsid w:val="00DE673A"/>
    <w:rsid w:val="00DE673D"/>
    <w:rsid w:val="00DE67AC"/>
    <w:rsid w:val="00DE686B"/>
    <w:rsid w:val="00DE6AD0"/>
    <w:rsid w:val="00DE6AF7"/>
    <w:rsid w:val="00DE6B3C"/>
    <w:rsid w:val="00DE6BD7"/>
    <w:rsid w:val="00DE6C28"/>
    <w:rsid w:val="00DE6C32"/>
    <w:rsid w:val="00DE6EC7"/>
    <w:rsid w:val="00DE6FD5"/>
    <w:rsid w:val="00DE6FD7"/>
    <w:rsid w:val="00DE7379"/>
    <w:rsid w:val="00DE7529"/>
    <w:rsid w:val="00DE782E"/>
    <w:rsid w:val="00DE7955"/>
    <w:rsid w:val="00DE7CEE"/>
    <w:rsid w:val="00DE7DC4"/>
    <w:rsid w:val="00DE7F96"/>
    <w:rsid w:val="00DF0053"/>
    <w:rsid w:val="00DF0064"/>
    <w:rsid w:val="00DF013C"/>
    <w:rsid w:val="00DF01B1"/>
    <w:rsid w:val="00DF01F7"/>
    <w:rsid w:val="00DF0254"/>
    <w:rsid w:val="00DF039D"/>
    <w:rsid w:val="00DF03D5"/>
    <w:rsid w:val="00DF047A"/>
    <w:rsid w:val="00DF0A04"/>
    <w:rsid w:val="00DF0AAA"/>
    <w:rsid w:val="00DF0B04"/>
    <w:rsid w:val="00DF12E9"/>
    <w:rsid w:val="00DF1351"/>
    <w:rsid w:val="00DF13D1"/>
    <w:rsid w:val="00DF13DD"/>
    <w:rsid w:val="00DF1682"/>
    <w:rsid w:val="00DF185E"/>
    <w:rsid w:val="00DF1B76"/>
    <w:rsid w:val="00DF1B84"/>
    <w:rsid w:val="00DF1D44"/>
    <w:rsid w:val="00DF1E90"/>
    <w:rsid w:val="00DF205D"/>
    <w:rsid w:val="00DF2079"/>
    <w:rsid w:val="00DF25FF"/>
    <w:rsid w:val="00DF26D7"/>
    <w:rsid w:val="00DF2775"/>
    <w:rsid w:val="00DF279E"/>
    <w:rsid w:val="00DF2C04"/>
    <w:rsid w:val="00DF2C3D"/>
    <w:rsid w:val="00DF2DB9"/>
    <w:rsid w:val="00DF2F0C"/>
    <w:rsid w:val="00DF3038"/>
    <w:rsid w:val="00DF30C9"/>
    <w:rsid w:val="00DF3193"/>
    <w:rsid w:val="00DF3554"/>
    <w:rsid w:val="00DF3830"/>
    <w:rsid w:val="00DF386B"/>
    <w:rsid w:val="00DF39E1"/>
    <w:rsid w:val="00DF3AB7"/>
    <w:rsid w:val="00DF3E5E"/>
    <w:rsid w:val="00DF3F93"/>
    <w:rsid w:val="00DF4295"/>
    <w:rsid w:val="00DF4307"/>
    <w:rsid w:val="00DF44C7"/>
    <w:rsid w:val="00DF48D6"/>
    <w:rsid w:val="00DF4A29"/>
    <w:rsid w:val="00DF4C36"/>
    <w:rsid w:val="00DF4EA6"/>
    <w:rsid w:val="00DF4F65"/>
    <w:rsid w:val="00DF518F"/>
    <w:rsid w:val="00DF53A2"/>
    <w:rsid w:val="00DF5A2D"/>
    <w:rsid w:val="00DF5A90"/>
    <w:rsid w:val="00DF5D20"/>
    <w:rsid w:val="00DF5DBD"/>
    <w:rsid w:val="00DF5E8C"/>
    <w:rsid w:val="00DF5EAB"/>
    <w:rsid w:val="00DF60AA"/>
    <w:rsid w:val="00DF618A"/>
    <w:rsid w:val="00DF619C"/>
    <w:rsid w:val="00DF6234"/>
    <w:rsid w:val="00DF651D"/>
    <w:rsid w:val="00DF65F9"/>
    <w:rsid w:val="00DF6668"/>
    <w:rsid w:val="00DF6675"/>
    <w:rsid w:val="00DF66FB"/>
    <w:rsid w:val="00DF6A41"/>
    <w:rsid w:val="00DF6B6D"/>
    <w:rsid w:val="00DF6D99"/>
    <w:rsid w:val="00DF6FC9"/>
    <w:rsid w:val="00DF70FD"/>
    <w:rsid w:val="00DF71B1"/>
    <w:rsid w:val="00DF71FB"/>
    <w:rsid w:val="00DF748D"/>
    <w:rsid w:val="00DF7546"/>
    <w:rsid w:val="00DF79EB"/>
    <w:rsid w:val="00DF7ACD"/>
    <w:rsid w:val="00DF7CB6"/>
    <w:rsid w:val="00DF7D90"/>
    <w:rsid w:val="00DF7F67"/>
    <w:rsid w:val="00DF7F8B"/>
    <w:rsid w:val="00E00088"/>
    <w:rsid w:val="00E0031C"/>
    <w:rsid w:val="00E0046F"/>
    <w:rsid w:val="00E0052D"/>
    <w:rsid w:val="00E00829"/>
    <w:rsid w:val="00E00867"/>
    <w:rsid w:val="00E0089B"/>
    <w:rsid w:val="00E00921"/>
    <w:rsid w:val="00E00993"/>
    <w:rsid w:val="00E00A19"/>
    <w:rsid w:val="00E00B1F"/>
    <w:rsid w:val="00E00D97"/>
    <w:rsid w:val="00E00E17"/>
    <w:rsid w:val="00E00F33"/>
    <w:rsid w:val="00E00F80"/>
    <w:rsid w:val="00E01488"/>
    <w:rsid w:val="00E01616"/>
    <w:rsid w:val="00E016F4"/>
    <w:rsid w:val="00E01999"/>
    <w:rsid w:val="00E01BF7"/>
    <w:rsid w:val="00E01C88"/>
    <w:rsid w:val="00E01CED"/>
    <w:rsid w:val="00E01D63"/>
    <w:rsid w:val="00E01E8E"/>
    <w:rsid w:val="00E0211B"/>
    <w:rsid w:val="00E021C3"/>
    <w:rsid w:val="00E02368"/>
    <w:rsid w:val="00E023E9"/>
    <w:rsid w:val="00E02408"/>
    <w:rsid w:val="00E025F8"/>
    <w:rsid w:val="00E026CF"/>
    <w:rsid w:val="00E028A3"/>
    <w:rsid w:val="00E02D04"/>
    <w:rsid w:val="00E02E7F"/>
    <w:rsid w:val="00E033F6"/>
    <w:rsid w:val="00E036BF"/>
    <w:rsid w:val="00E03726"/>
    <w:rsid w:val="00E03768"/>
    <w:rsid w:val="00E037C2"/>
    <w:rsid w:val="00E03AAD"/>
    <w:rsid w:val="00E03BE5"/>
    <w:rsid w:val="00E03D06"/>
    <w:rsid w:val="00E03E97"/>
    <w:rsid w:val="00E04230"/>
    <w:rsid w:val="00E04288"/>
    <w:rsid w:val="00E043D9"/>
    <w:rsid w:val="00E0445F"/>
    <w:rsid w:val="00E045A2"/>
    <w:rsid w:val="00E045E5"/>
    <w:rsid w:val="00E04629"/>
    <w:rsid w:val="00E04635"/>
    <w:rsid w:val="00E0480C"/>
    <w:rsid w:val="00E048B2"/>
    <w:rsid w:val="00E04916"/>
    <w:rsid w:val="00E04BCE"/>
    <w:rsid w:val="00E04F06"/>
    <w:rsid w:val="00E04F7C"/>
    <w:rsid w:val="00E0501C"/>
    <w:rsid w:val="00E051D4"/>
    <w:rsid w:val="00E05267"/>
    <w:rsid w:val="00E05368"/>
    <w:rsid w:val="00E05703"/>
    <w:rsid w:val="00E057E7"/>
    <w:rsid w:val="00E05904"/>
    <w:rsid w:val="00E05A51"/>
    <w:rsid w:val="00E05C78"/>
    <w:rsid w:val="00E05FB8"/>
    <w:rsid w:val="00E05FF4"/>
    <w:rsid w:val="00E06094"/>
    <w:rsid w:val="00E060BA"/>
    <w:rsid w:val="00E06156"/>
    <w:rsid w:val="00E063E7"/>
    <w:rsid w:val="00E0670A"/>
    <w:rsid w:val="00E06CC4"/>
    <w:rsid w:val="00E06EC3"/>
    <w:rsid w:val="00E06FFF"/>
    <w:rsid w:val="00E078EE"/>
    <w:rsid w:val="00E07985"/>
    <w:rsid w:val="00E07A2B"/>
    <w:rsid w:val="00E07B0A"/>
    <w:rsid w:val="00E07D0F"/>
    <w:rsid w:val="00E07EDA"/>
    <w:rsid w:val="00E10045"/>
    <w:rsid w:val="00E100A6"/>
    <w:rsid w:val="00E105D9"/>
    <w:rsid w:val="00E106DB"/>
    <w:rsid w:val="00E10B8A"/>
    <w:rsid w:val="00E10D4C"/>
    <w:rsid w:val="00E10F99"/>
    <w:rsid w:val="00E110A8"/>
    <w:rsid w:val="00E110C8"/>
    <w:rsid w:val="00E112D3"/>
    <w:rsid w:val="00E113F7"/>
    <w:rsid w:val="00E11421"/>
    <w:rsid w:val="00E1151E"/>
    <w:rsid w:val="00E117F3"/>
    <w:rsid w:val="00E11969"/>
    <w:rsid w:val="00E11C30"/>
    <w:rsid w:val="00E11CB3"/>
    <w:rsid w:val="00E11E44"/>
    <w:rsid w:val="00E1200F"/>
    <w:rsid w:val="00E1271D"/>
    <w:rsid w:val="00E12901"/>
    <w:rsid w:val="00E12C65"/>
    <w:rsid w:val="00E12F92"/>
    <w:rsid w:val="00E12FC3"/>
    <w:rsid w:val="00E12FD2"/>
    <w:rsid w:val="00E12FD3"/>
    <w:rsid w:val="00E130BC"/>
    <w:rsid w:val="00E130FB"/>
    <w:rsid w:val="00E132D5"/>
    <w:rsid w:val="00E133CF"/>
    <w:rsid w:val="00E1361C"/>
    <w:rsid w:val="00E13633"/>
    <w:rsid w:val="00E136F8"/>
    <w:rsid w:val="00E13AC7"/>
    <w:rsid w:val="00E13C20"/>
    <w:rsid w:val="00E13CBC"/>
    <w:rsid w:val="00E14002"/>
    <w:rsid w:val="00E14153"/>
    <w:rsid w:val="00E141DC"/>
    <w:rsid w:val="00E1425A"/>
    <w:rsid w:val="00E14374"/>
    <w:rsid w:val="00E14418"/>
    <w:rsid w:val="00E14497"/>
    <w:rsid w:val="00E14669"/>
    <w:rsid w:val="00E146E9"/>
    <w:rsid w:val="00E14B51"/>
    <w:rsid w:val="00E14E4B"/>
    <w:rsid w:val="00E14F86"/>
    <w:rsid w:val="00E15089"/>
    <w:rsid w:val="00E150DB"/>
    <w:rsid w:val="00E151CB"/>
    <w:rsid w:val="00E15493"/>
    <w:rsid w:val="00E15651"/>
    <w:rsid w:val="00E15782"/>
    <w:rsid w:val="00E157A2"/>
    <w:rsid w:val="00E15981"/>
    <w:rsid w:val="00E15A30"/>
    <w:rsid w:val="00E15D74"/>
    <w:rsid w:val="00E15EE5"/>
    <w:rsid w:val="00E16003"/>
    <w:rsid w:val="00E16214"/>
    <w:rsid w:val="00E16245"/>
    <w:rsid w:val="00E168F7"/>
    <w:rsid w:val="00E169F4"/>
    <w:rsid w:val="00E16A02"/>
    <w:rsid w:val="00E16ABF"/>
    <w:rsid w:val="00E16B5A"/>
    <w:rsid w:val="00E16B8F"/>
    <w:rsid w:val="00E16CA0"/>
    <w:rsid w:val="00E16D2B"/>
    <w:rsid w:val="00E16DDB"/>
    <w:rsid w:val="00E16FC3"/>
    <w:rsid w:val="00E170E5"/>
    <w:rsid w:val="00E17187"/>
    <w:rsid w:val="00E17475"/>
    <w:rsid w:val="00E1757D"/>
    <w:rsid w:val="00E17703"/>
    <w:rsid w:val="00E17881"/>
    <w:rsid w:val="00E17C84"/>
    <w:rsid w:val="00E2006C"/>
    <w:rsid w:val="00E201FB"/>
    <w:rsid w:val="00E2031F"/>
    <w:rsid w:val="00E204BE"/>
    <w:rsid w:val="00E20525"/>
    <w:rsid w:val="00E20940"/>
    <w:rsid w:val="00E20950"/>
    <w:rsid w:val="00E2097F"/>
    <w:rsid w:val="00E209B6"/>
    <w:rsid w:val="00E20B61"/>
    <w:rsid w:val="00E20F20"/>
    <w:rsid w:val="00E20F70"/>
    <w:rsid w:val="00E21101"/>
    <w:rsid w:val="00E212BC"/>
    <w:rsid w:val="00E213BA"/>
    <w:rsid w:val="00E21579"/>
    <w:rsid w:val="00E218ED"/>
    <w:rsid w:val="00E21AC1"/>
    <w:rsid w:val="00E21BFC"/>
    <w:rsid w:val="00E21F33"/>
    <w:rsid w:val="00E21FB3"/>
    <w:rsid w:val="00E22648"/>
    <w:rsid w:val="00E228A1"/>
    <w:rsid w:val="00E22963"/>
    <w:rsid w:val="00E22A3A"/>
    <w:rsid w:val="00E22ADE"/>
    <w:rsid w:val="00E22B53"/>
    <w:rsid w:val="00E22CB8"/>
    <w:rsid w:val="00E2334D"/>
    <w:rsid w:val="00E233C4"/>
    <w:rsid w:val="00E23420"/>
    <w:rsid w:val="00E23A61"/>
    <w:rsid w:val="00E23BB3"/>
    <w:rsid w:val="00E23C34"/>
    <w:rsid w:val="00E23CD9"/>
    <w:rsid w:val="00E23E6E"/>
    <w:rsid w:val="00E2412E"/>
    <w:rsid w:val="00E241FA"/>
    <w:rsid w:val="00E2427B"/>
    <w:rsid w:val="00E24400"/>
    <w:rsid w:val="00E244A4"/>
    <w:rsid w:val="00E245EC"/>
    <w:rsid w:val="00E24C37"/>
    <w:rsid w:val="00E24D25"/>
    <w:rsid w:val="00E24F66"/>
    <w:rsid w:val="00E25044"/>
    <w:rsid w:val="00E2510B"/>
    <w:rsid w:val="00E25184"/>
    <w:rsid w:val="00E251E0"/>
    <w:rsid w:val="00E25264"/>
    <w:rsid w:val="00E25348"/>
    <w:rsid w:val="00E25471"/>
    <w:rsid w:val="00E254B0"/>
    <w:rsid w:val="00E25503"/>
    <w:rsid w:val="00E2589C"/>
    <w:rsid w:val="00E2598C"/>
    <w:rsid w:val="00E25A84"/>
    <w:rsid w:val="00E25AC2"/>
    <w:rsid w:val="00E25CAC"/>
    <w:rsid w:val="00E26332"/>
    <w:rsid w:val="00E2637B"/>
    <w:rsid w:val="00E2641E"/>
    <w:rsid w:val="00E26552"/>
    <w:rsid w:val="00E265F5"/>
    <w:rsid w:val="00E26806"/>
    <w:rsid w:val="00E269C3"/>
    <w:rsid w:val="00E26A2C"/>
    <w:rsid w:val="00E26B82"/>
    <w:rsid w:val="00E26BFF"/>
    <w:rsid w:val="00E26C52"/>
    <w:rsid w:val="00E26D06"/>
    <w:rsid w:val="00E26EC4"/>
    <w:rsid w:val="00E26F9E"/>
    <w:rsid w:val="00E272FD"/>
    <w:rsid w:val="00E277BC"/>
    <w:rsid w:val="00E27A0C"/>
    <w:rsid w:val="00E27AE2"/>
    <w:rsid w:val="00E27C6F"/>
    <w:rsid w:val="00E300AB"/>
    <w:rsid w:val="00E30132"/>
    <w:rsid w:val="00E3014A"/>
    <w:rsid w:val="00E3019E"/>
    <w:rsid w:val="00E304A6"/>
    <w:rsid w:val="00E304F1"/>
    <w:rsid w:val="00E30623"/>
    <w:rsid w:val="00E306D6"/>
    <w:rsid w:val="00E30831"/>
    <w:rsid w:val="00E30839"/>
    <w:rsid w:val="00E30A1F"/>
    <w:rsid w:val="00E30A29"/>
    <w:rsid w:val="00E30C21"/>
    <w:rsid w:val="00E30D08"/>
    <w:rsid w:val="00E312B5"/>
    <w:rsid w:val="00E3173E"/>
    <w:rsid w:val="00E31880"/>
    <w:rsid w:val="00E31EFC"/>
    <w:rsid w:val="00E3265B"/>
    <w:rsid w:val="00E32902"/>
    <w:rsid w:val="00E32BAF"/>
    <w:rsid w:val="00E32D38"/>
    <w:rsid w:val="00E3310F"/>
    <w:rsid w:val="00E33221"/>
    <w:rsid w:val="00E33436"/>
    <w:rsid w:val="00E334C7"/>
    <w:rsid w:val="00E335F7"/>
    <w:rsid w:val="00E33931"/>
    <w:rsid w:val="00E33A58"/>
    <w:rsid w:val="00E33A5C"/>
    <w:rsid w:val="00E33B29"/>
    <w:rsid w:val="00E33BD9"/>
    <w:rsid w:val="00E33D5D"/>
    <w:rsid w:val="00E33F76"/>
    <w:rsid w:val="00E33FFE"/>
    <w:rsid w:val="00E341D2"/>
    <w:rsid w:val="00E3428C"/>
    <w:rsid w:val="00E342B8"/>
    <w:rsid w:val="00E342ED"/>
    <w:rsid w:val="00E344F5"/>
    <w:rsid w:val="00E34688"/>
    <w:rsid w:val="00E3468A"/>
    <w:rsid w:val="00E34A0F"/>
    <w:rsid w:val="00E34C53"/>
    <w:rsid w:val="00E34EC2"/>
    <w:rsid w:val="00E350E1"/>
    <w:rsid w:val="00E352AE"/>
    <w:rsid w:val="00E35623"/>
    <w:rsid w:val="00E35821"/>
    <w:rsid w:val="00E35883"/>
    <w:rsid w:val="00E35B16"/>
    <w:rsid w:val="00E35BA8"/>
    <w:rsid w:val="00E360C2"/>
    <w:rsid w:val="00E36581"/>
    <w:rsid w:val="00E365E7"/>
    <w:rsid w:val="00E36727"/>
    <w:rsid w:val="00E36BAC"/>
    <w:rsid w:val="00E37079"/>
    <w:rsid w:val="00E37152"/>
    <w:rsid w:val="00E3729D"/>
    <w:rsid w:val="00E37509"/>
    <w:rsid w:val="00E37794"/>
    <w:rsid w:val="00E37A5A"/>
    <w:rsid w:val="00E37C1B"/>
    <w:rsid w:val="00E37F4E"/>
    <w:rsid w:val="00E401D6"/>
    <w:rsid w:val="00E40390"/>
    <w:rsid w:val="00E405C5"/>
    <w:rsid w:val="00E40751"/>
    <w:rsid w:val="00E40812"/>
    <w:rsid w:val="00E40930"/>
    <w:rsid w:val="00E40B69"/>
    <w:rsid w:val="00E41619"/>
    <w:rsid w:val="00E4164D"/>
    <w:rsid w:val="00E416F8"/>
    <w:rsid w:val="00E417D9"/>
    <w:rsid w:val="00E4188D"/>
    <w:rsid w:val="00E41E67"/>
    <w:rsid w:val="00E4214D"/>
    <w:rsid w:val="00E4226E"/>
    <w:rsid w:val="00E42431"/>
    <w:rsid w:val="00E42762"/>
    <w:rsid w:val="00E42830"/>
    <w:rsid w:val="00E42961"/>
    <w:rsid w:val="00E43330"/>
    <w:rsid w:val="00E4347A"/>
    <w:rsid w:val="00E434C7"/>
    <w:rsid w:val="00E43BCF"/>
    <w:rsid w:val="00E43C0A"/>
    <w:rsid w:val="00E43D6A"/>
    <w:rsid w:val="00E43D88"/>
    <w:rsid w:val="00E4402B"/>
    <w:rsid w:val="00E441C7"/>
    <w:rsid w:val="00E44248"/>
    <w:rsid w:val="00E4438F"/>
    <w:rsid w:val="00E4447C"/>
    <w:rsid w:val="00E44A8C"/>
    <w:rsid w:val="00E44AC1"/>
    <w:rsid w:val="00E44AD9"/>
    <w:rsid w:val="00E44B26"/>
    <w:rsid w:val="00E4506F"/>
    <w:rsid w:val="00E4542A"/>
    <w:rsid w:val="00E45444"/>
    <w:rsid w:val="00E45538"/>
    <w:rsid w:val="00E458F2"/>
    <w:rsid w:val="00E45B9A"/>
    <w:rsid w:val="00E45BCF"/>
    <w:rsid w:val="00E45D8D"/>
    <w:rsid w:val="00E45DF6"/>
    <w:rsid w:val="00E45EA3"/>
    <w:rsid w:val="00E461DF"/>
    <w:rsid w:val="00E461EB"/>
    <w:rsid w:val="00E464ED"/>
    <w:rsid w:val="00E46831"/>
    <w:rsid w:val="00E46887"/>
    <w:rsid w:val="00E469BB"/>
    <w:rsid w:val="00E46CA1"/>
    <w:rsid w:val="00E46DB0"/>
    <w:rsid w:val="00E46E50"/>
    <w:rsid w:val="00E46E7C"/>
    <w:rsid w:val="00E472C8"/>
    <w:rsid w:val="00E47353"/>
    <w:rsid w:val="00E4741D"/>
    <w:rsid w:val="00E47673"/>
    <w:rsid w:val="00E47827"/>
    <w:rsid w:val="00E478F1"/>
    <w:rsid w:val="00E47A61"/>
    <w:rsid w:val="00E47B3E"/>
    <w:rsid w:val="00E47B60"/>
    <w:rsid w:val="00E47B6D"/>
    <w:rsid w:val="00E47C38"/>
    <w:rsid w:val="00E47C46"/>
    <w:rsid w:val="00E47D83"/>
    <w:rsid w:val="00E47D91"/>
    <w:rsid w:val="00E5006B"/>
    <w:rsid w:val="00E50199"/>
    <w:rsid w:val="00E501D6"/>
    <w:rsid w:val="00E5049D"/>
    <w:rsid w:val="00E505AA"/>
    <w:rsid w:val="00E506AC"/>
    <w:rsid w:val="00E50924"/>
    <w:rsid w:val="00E50DA7"/>
    <w:rsid w:val="00E50DB1"/>
    <w:rsid w:val="00E513DE"/>
    <w:rsid w:val="00E513E5"/>
    <w:rsid w:val="00E5175C"/>
    <w:rsid w:val="00E517B9"/>
    <w:rsid w:val="00E517C7"/>
    <w:rsid w:val="00E518C8"/>
    <w:rsid w:val="00E5198D"/>
    <w:rsid w:val="00E51A1C"/>
    <w:rsid w:val="00E51AF6"/>
    <w:rsid w:val="00E51CE2"/>
    <w:rsid w:val="00E52058"/>
    <w:rsid w:val="00E5244A"/>
    <w:rsid w:val="00E52565"/>
    <w:rsid w:val="00E5268A"/>
    <w:rsid w:val="00E5277A"/>
    <w:rsid w:val="00E5281B"/>
    <w:rsid w:val="00E52823"/>
    <w:rsid w:val="00E52858"/>
    <w:rsid w:val="00E529EE"/>
    <w:rsid w:val="00E52ABF"/>
    <w:rsid w:val="00E52AE4"/>
    <w:rsid w:val="00E52B10"/>
    <w:rsid w:val="00E52D89"/>
    <w:rsid w:val="00E52ECB"/>
    <w:rsid w:val="00E52F45"/>
    <w:rsid w:val="00E53247"/>
    <w:rsid w:val="00E533ED"/>
    <w:rsid w:val="00E535F6"/>
    <w:rsid w:val="00E53739"/>
    <w:rsid w:val="00E537C6"/>
    <w:rsid w:val="00E53BE3"/>
    <w:rsid w:val="00E53CEF"/>
    <w:rsid w:val="00E53E42"/>
    <w:rsid w:val="00E54359"/>
    <w:rsid w:val="00E54657"/>
    <w:rsid w:val="00E54AA6"/>
    <w:rsid w:val="00E54B79"/>
    <w:rsid w:val="00E54C03"/>
    <w:rsid w:val="00E54C5A"/>
    <w:rsid w:val="00E54C5F"/>
    <w:rsid w:val="00E54D2E"/>
    <w:rsid w:val="00E54F90"/>
    <w:rsid w:val="00E5502C"/>
    <w:rsid w:val="00E55129"/>
    <w:rsid w:val="00E5541A"/>
    <w:rsid w:val="00E554A5"/>
    <w:rsid w:val="00E55A5B"/>
    <w:rsid w:val="00E55B0C"/>
    <w:rsid w:val="00E55D2E"/>
    <w:rsid w:val="00E55F66"/>
    <w:rsid w:val="00E5652C"/>
    <w:rsid w:val="00E56AB1"/>
    <w:rsid w:val="00E56CD2"/>
    <w:rsid w:val="00E56D73"/>
    <w:rsid w:val="00E56F03"/>
    <w:rsid w:val="00E57133"/>
    <w:rsid w:val="00E57141"/>
    <w:rsid w:val="00E5720C"/>
    <w:rsid w:val="00E5752C"/>
    <w:rsid w:val="00E57552"/>
    <w:rsid w:val="00E57B79"/>
    <w:rsid w:val="00E57BB4"/>
    <w:rsid w:val="00E57D9F"/>
    <w:rsid w:val="00E60182"/>
    <w:rsid w:val="00E60322"/>
    <w:rsid w:val="00E603DF"/>
    <w:rsid w:val="00E60572"/>
    <w:rsid w:val="00E60605"/>
    <w:rsid w:val="00E6095E"/>
    <w:rsid w:val="00E60A16"/>
    <w:rsid w:val="00E60AB1"/>
    <w:rsid w:val="00E60BA2"/>
    <w:rsid w:val="00E60DCA"/>
    <w:rsid w:val="00E60FCD"/>
    <w:rsid w:val="00E61026"/>
    <w:rsid w:val="00E61070"/>
    <w:rsid w:val="00E6163A"/>
    <w:rsid w:val="00E61AA4"/>
    <w:rsid w:val="00E61B21"/>
    <w:rsid w:val="00E61BA5"/>
    <w:rsid w:val="00E61C3B"/>
    <w:rsid w:val="00E61C96"/>
    <w:rsid w:val="00E61FAB"/>
    <w:rsid w:val="00E61FD5"/>
    <w:rsid w:val="00E6219B"/>
    <w:rsid w:val="00E6254C"/>
    <w:rsid w:val="00E625A0"/>
    <w:rsid w:val="00E626C7"/>
    <w:rsid w:val="00E628CD"/>
    <w:rsid w:val="00E6297A"/>
    <w:rsid w:val="00E629AC"/>
    <w:rsid w:val="00E62A0A"/>
    <w:rsid w:val="00E62C86"/>
    <w:rsid w:val="00E62E0F"/>
    <w:rsid w:val="00E62E8C"/>
    <w:rsid w:val="00E62FA2"/>
    <w:rsid w:val="00E6301C"/>
    <w:rsid w:val="00E63050"/>
    <w:rsid w:val="00E63062"/>
    <w:rsid w:val="00E63080"/>
    <w:rsid w:val="00E63394"/>
    <w:rsid w:val="00E6351C"/>
    <w:rsid w:val="00E6360E"/>
    <w:rsid w:val="00E6367D"/>
    <w:rsid w:val="00E6381C"/>
    <w:rsid w:val="00E638E6"/>
    <w:rsid w:val="00E63938"/>
    <w:rsid w:val="00E63F9B"/>
    <w:rsid w:val="00E64322"/>
    <w:rsid w:val="00E64395"/>
    <w:rsid w:val="00E6444C"/>
    <w:rsid w:val="00E64706"/>
    <w:rsid w:val="00E64C22"/>
    <w:rsid w:val="00E64E9A"/>
    <w:rsid w:val="00E64F99"/>
    <w:rsid w:val="00E64FA7"/>
    <w:rsid w:val="00E65108"/>
    <w:rsid w:val="00E6523C"/>
    <w:rsid w:val="00E652C8"/>
    <w:rsid w:val="00E652D3"/>
    <w:rsid w:val="00E6553E"/>
    <w:rsid w:val="00E657C5"/>
    <w:rsid w:val="00E65A5B"/>
    <w:rsid w:val="00E65C8F"/>
    <w:rsid w:val="00E65D0B"/>
    <w:rsid w:val="00E65D6C"/>
    <w:rsid w:val="00E65DBE"/>
    <w:rsid w:val="00E66153"/>
    <w:rsid w:val="00E661F9"/>
    <w:rsid w:val="00E6626E"/>
    <w:rsid w:val="00E663D6"/>
    <w:rsid w:val="00E66575"/>
    <w:rsid w:val="00E66727"/>
    <w:rsid w:val="00E669EC"/>
    <w:rsid w:val="00E66D22"/>
    <w:rsid w:val="00E66DD5"/>
    <w:rsid w:val="00E66ED8"/>
    <w:rsid w:val="00E67063"/>
    <w:rsid w:val="00E6723E"/>
    <w:rsid w:val="00E6737F"/>
    <w:rsid w:val="00E67409"/>
    <w:rsid w:val="00E6760C"/>
    <w:rsid w:val="00E67A63"/>
    <w:rsid w:val="00E67AE2"/>
    <w:rsid w:val="00E67B53"/>
    <w:rsid w:val="00E67B85"/>
    <w:rsid w:val="00E67D4D"/>
    <w:rsid w:val="00E67EA7"/>
    <w:rsid w:val="00E700ED"/>
    <w:rsid w:val="00E70103"/>
    <w:rsid w:val="00E70128"/>
    <w:rsid w:val="00E701FE"/>
    <w:rsid w:val="00E7032D"/>
    <w:rsid w:val="00E704D9"/>
    <w:rsid w:val="00E7078F"/>
    <w:rsid w:val="00E70C8E"/>
    <w:rsid w:val="00E7107D"/>
    <w:rsid w:val="00E7107E"/>
    <w:rsid w:val="00E71189"/>
    <w:rsid w:val="00E7119E"/>
    <w:rsid w:val="00E711E4"/>
    <w:rsid w:val="00E71203"/>
    <w:rsid w:val="00E7135F"/>
    <w:rsid w:val="00E71416"/>
    <w:rsid w:val="00E718F5"/>
    <w:rsid w:val="00E71A67"/>
    <w:rsid w:val="00E71B5F"/>
    <w:rsid w:val="00E71B72"/>
    <w:rsid w:val="00E71BA7"/>
    <w:rsid w:val="00E71C77"/>
    <w:rsid w:val="00E71E00"/>
    <w:rsid w:val="00E72184"/>
    <w:rsid w:val="00E72384"/>
    <w:rsid w:val="00E72715"/>
    <w:rsid w:val="00E727B8"/>
    <w:rsid w:val="00E727D7"/>
    <w:rsid w:val="00E72821"/>
    <w:rsid w:val="00E729BC"/>
    <w:rsid w:val="00E72B90"/>
    <w:rsid w:val="00E72CCD"/>
    <w:rsid w:val="00E7302B"/>
    <w:rsid w:val="00E730F9"/>
    <w:rsid w:val="00E73122"/>
    <w:rsid w:val="00E733CC"/>
    <w:rsid w:val="00E734C3"/>
    <w:rsid w:val="00E73885"/>
    <w:rsid w:val="00E73A43"/>
    <w:rsid w:val="00E73ABA"/>
    <w:rsid w:val="00E73D1A"/>
    <w:rsid w:val="00E740DC"/>
    <w:rsid w:val="00E741F4"/>
    <w:rsid w:val="00E74346"/>
    <w:rsid w:val="00E746E8"/>
    <w:rsid w:val="00E74744"/>
    <w:rsid w:val="00E748B9"/>
    <w:rsid w:val="00E74B30"/>
    <w:rsid w:val="00E74B89"/>
    <w:rsid w:val="00E74C50"/>
    <w:rsid w:val="00E74DB6"/>
    <w:rsid w:val="00E74F98"/>
    <w:rsid w:val="00E750AA"/>
    <w:rsid w:val="00E7511A"/>
    <w:rsid w:val="00E75202"/>
    <w:rsid w:val="00E7521C"/>
    <w:rsid w:val="00E7522C"/>
    <w:rsid w:val="00E753A9"/>
    <w:rsid w:val="00E75623"/>
    <w:rsid w:val="00E7580D"/>
    <w:rsid w:val="00E7599A"/>
    <w:rsid w:val="00E75C82"/>
    <w:rsid w:val="00E75E1B"/>
    <w:rsid w:val="00E76095"/>
    <w:rsid w:val="00E7615F"/>
    <w:rsid w:val="00E7642B"/>
    <w:rsid w:val="00E767C2"/>
    <w:rsid w:val="00E768C9"/>
    <w:rsid w:val="00E76A41"/>
    <w:rsid w:val="00E76BBD"/>
    <w:rsid w:val="00E76C61"/>
    <w:rsid w:val="00E76D74"/>
    <w:rsid w:val="00E76F0D"/>
    <w:rsid w:val="00E7706E"/>
    <w:rsid w:val="00E77352"/>
    <w:rsid w:val="00E77381"/>
    <w:rsid w:val="00E77419"/>
    <w:rsid w:val="00E774A1"/>
    <w:rsid w:val="00E774CB"/>
    <w:rsid w:val="00E77707"/>
    <w:rsid w:val="00E77B16"/>
    <w:rsid w:val="00E77B77"/>
    <w:rsid w:val="00E77BE9"/>
    <w:rsid w:val="00E77D0F"/>
    <w:rsid w:val="00E77F67"/>
    <w:rsid w:val="00E80079"/>
    <w:rsid w:val="00E80177"/>
    <w:rsid w:val="00E802DF"/>
    <w:rsid w:val="00E803EC"/>
    <w:rsid w:val="00E804D0"/>
    <w:rsid w:val="00E80636"/>
    <w:rsid w:val="00E8076F"/>
    <w:rsid w:val="00E80C89"/>
    <w:rsid w:val="00E80DF6"/>
    <w:rsid w:val="00E80DFC"/>
    <w:rsid w:val="00E81411"/>
    <w:rsid w:val="00E81509"/>
    <w:rsid w:val="00E8161A"/>
    <w:rsid w:val="00E81693"/>
    <w:rsid w:val="00E8177C"/>
    <w:rsid w:val="00E81980"/>
    <w:rsid w:val="00E81A86"/>
    <w:rsid w:val="00E81B47"/>
    <w:rsid w:val="00E81CDB"/>
    <w:rsid w:val="00E81F8F"/>
    <w:rsid w:val="00E823C3"/>
    <w:rsid w:val="00E82605"/>
    <w:rsid w:val="00E82667"/>
    <w:rsid w:val="00E8270F"/>
    <w:rsid w:val="00E829ED"/>
    <w:rsid w:val="00E82AA7"/>
    <w:rsid w:val="00E82F16"/>
    <w:rsid w:val="00E82F28"/>
    <w:rsid w:val="00E82FE8"/>
    <w:rsid w:val="00E8301C"/>
    <w:rsid w:val="00E8319E"/>
    <w:rsid w:val="00E838F7"/>
    <w:rsid w:val="00E839AE"/>
    <w:rsid w:val="00E83C70"/>
    <w:rsid w:val="00E83EEC"/>
    <w:rsid w:val="00E83EFF"/>
    <w:rsid w:val="00E83FF4"/>
    <w:rsid w:val="00E8401A"/>
    <w:rsid w:val="00E84080"/>
    <w:rsid w:val="00E84499"/>
    <w:rsid w:val="00E847EB"/>
    <w:rsid w:val="00E8490A"/>
    <w:rsid w:val="00E84943"/>
    <w:rsid w:val="00E84DCD"/>
    <w:rsid w:val="00E85215"/>
    <w:rsid w:val="00E8537F"/>
    <w:rsid w:val="00E85781"/>
    <w:rsid w:val="00E85825"/>
    <w:rsid w:val="00E85867"/>
    <w:rsid w:val="00E863CF"/>
    <w:rsid w:val="00E8641A"/>
    <w:rsid w:val="00E86511"/>
    <w:rsid w:val="00E865FD"/>
    <w:rsid w:val="00E86610"/>
    <w:rsid w:val="00E8672A"/>
    <w:rsid w:val="00E868CA"/>
    <w:rsid w:val="00E868D2"/>
    <w:rsid w:val="00E86B5E"/>
    <w:rsid w:val="00E86BFC"/>
    <w:rsid w:val="00E86C07"/>
    <w:rsid w:val="00E86C4C"/>
    <w:rsid w:val="00E86D2F"/>
    <w:rsid w:val="00E86E58"/>
    <w:rsid w:val="00E87172"/>
    <w:rsid w:val="00E8723C"/>
    <w:rsid w:val="00E874D5"/>
    <w:rsid w:val="00E874EA"/>
    <w:rsid w:val="00E87521"/>
    <w:rsid w:val="00E87A45"/>
    <w:rsid w:val="00E87D0C"/>
    <w:rsid w:val="00E87DCC"/>
    <w:rsid w:val="00E90079"/>
    <w:rsid w:val="00E9010D"/>
    <w:rsid w:val="00E901B5"/>
    <w:rsid w:val="00E90266"/>
    <w:rsid w:val="00E90654"/>
    <w:rsid w:val="00E90720"/>
    <w:rsid w:val="00E90721"/>
    <w:rsid w:val="00E90CCB"/>
    <w:rsid w:val="00E90F26"/>
    <w:rsid w:val="00E91102"/>
    <w:rsid w:val="00E9111A"/>
    <w:rsid w:val="00E91479"/>
    <w:rsid w:val="00E91501"/>
    <w:rsid w:val="00E917FB"/>
    <w:rsid w:val="00E9199C"/>
    <w:rsid w:val="00E91A0E"/>
    <w:rsid w:val="00E91BB4"/>
    <w:rsid w:val="00E91F6B"/>
    <w:rsid w:val="00E92091"/>
    <w:rsid w:val="00E92340"/>
    <w:rsid w:val="00E92394"/>
    <w:rsid w:val="00E92420"/>
    <w:rsid w:val="00E92426"/>
    <w:rsid w:val="00E92552"/>
    <w:rsid w:val="00E92803"/>
    <w:rsid w:val="00E92A65"/>
    <w:rsid w:val="00E92C1E"/>
    <w:rsid w:val="00E92F50"/>
    <w:rsid w:val="00E93138"/>
    <w:rsid w:val="00E931B4"/>
    <w:rsid w:val="00E931E2"/>
    <w:rsid w:val="00E935E1"/>
    <w:rsid w:val="00E937BA"/>
    <w:rsid w:val="00E93C13"/>
    <w:rsid w:val="00E93E7C"/>
    <w:rsid w:val="00E93FE0"/>
    <w:rsid w:val="00E94185"/>
    <w:rsid w:val="00E944EB"/>
    <w:rsid w:val="00E94653"/>
    <w:rsid w:val="00E947A4"/>
    <w:rsid w:val="00E9483F"/>
    <w:rsid w:val="00E94945"/>
    <w:rsid w:val="00E9497F"/>
    <w:rsid w:val="00E94AFC"/>
    <w:rsid w:val="00E94DD8"/>
    <w:rsid w:val="00E94E3F"/>
    <w:rsid w:val="00E94EC3"/>
    <w:rsid w:val="00E94EF4"/>
    <w:rsid w:val="00E95160"/>
    <w:rsid w:val="00E95380"/>
    <w:rsid w:val="00E9556A"/>
    <w:rsid w:val="00E95782"/>
    <w:rsid w:val="00E9592F"/>
    <w:rsid w:val="00E959F1"/>
    <w:rsid w:val="00E95A64"/>
    <w:rsid w:val="00E95A7A"/>
    <w:rsid w:val="00E95B21"/>
    <w:rsid w:val="00E95B3B"/>
    <w:rsid w:val="00E95C57"/>
    <w:rsid w:val="00E95D88"/>
    <w:rsid w:val="00E95DA1"/>
    <w:rsid w:val="00E95E73"/>
    <w:rsid w:val="00E95FB3"/>
    <w:rsid w:val="00E9603F"/>
    <w:rsid w:val="00E96160"/>
    <w:rsid w:val="00E962BF"/>
    <w:rsid w:val="00E962C5"/>
    <w:rsid w:val="00E963DC"/>
    <w:rsid w:val="00E964A5"/>
    <w:rsid w:val="00E964E8"/>
    <w:rsid w:val="00E96519"/>
    <w:rsid w:val="00E967AA"/>
    <w:rsid w:val="00E969DF"/>
    <w:rsid w:val="00E96BFD"/>
    <w:rsid w:val="00E96CCB"/>
    <w:rsid w:val="00E96F4E"/>
    <w:rsid w:val="00E97552"/>
    <w:rsid w:val="00E97652"/>
    <w:rsid w:val="00E9778A"/>
    <w:rsid w:val="00E97C16"/>
    <w:rsid w:val="00E97CAC"/>
    <w:rsid w:val="00E97E8A"/>
    <w:rsid w:val="00E97F26"/>
    <w:rsid w:val="00E97FBD"/>
    <w:rsid w:val="00EA015F"/>
    <w:rsid w:val="00EA0439"/>
    <w:rsid w:val="00EA0592"/>
    <w:rsid w:val="00EA062F"/>
    <w:rsid w:val="00EA0646"/>
    <w:rsid w:val="00EA0940"/>
    <w:rsid w:val="00EA0A33"/>
    <w:rsid w:val="00EA0A7F"/>
    <w:rsid w:val="00EA0B51"/>
    <w:rsid w:val="00EA0CB4"/>
    <w:rsid w:val="00EA0D2F"/>
    <w:rsid w:val="00EA0D37"/>
    <w:rsid w:val="00EA0DA0"/>
    <w:rsid w:val="00EA0E6B"/>
    <w:rsid w:val="00EA0ECF"/>
    <w:rsid w:val="00EA0FDD"/>
    <w:rsid w:val="00EA12FE"/>
    <w:rsid w:val="00EA135D"/>
    <w:rsid w:val="00EA13D4"/>
    <w:rsid w:val="00EA14B1"/>
    <w:rsid w:val="00EA16E9"/>
    <w:rsid w:val="00EA19B9"/>
    <w:rsid w:val="00EA1C8D"/>
    <w:rsid w:val="00EA1D2A"/>
    <w:rsid w:val="00EA1DAA"/>
    <w:rsid w:val="00EA20EA"/>
    <w:rsid w:val="00EA21A9"/>
    <w:rsid w:val="00EA23F4"/>
    <w:rsid w:val="00EA245B"/>
    <w:rsid w:val="00EA282A"/>
    <w:rsid w:val="00EA2B2E"/>
    <w:rsid w:val="00EA2BEA"/>
    <w:rsid w:val="00EA2C87"/>
    <w:rsid w:val="00EA2DC2"/>
    <w:rsid w:val="00EA2F26"/>
    <w:rsid w:val="00EA30EF"/>
    <w:rsid w:val="00EA313E"/>
    <w:rsid w:val="00EA34F6"/>
    <w:rsid w:val="00EA3601"/>
    <w:rsid w:val="00EA38D1"/>
    <w:rsid w:val="00EA3970"/>
    <w:rsid w:val="00EA39DE"/>
    <w:rsid w:val="00EA3CE0"/>
    <w:rsid w:val="00EA3D05"/>
    <w:rsid w:val="00EA3D6F"/>
    <w:rsid w:val="00EA3DB9"/>
    <w:rsid w:val="00EA3F37"/>
    <w:rsid w:val="00EA3F68"/>
    <w:rsid w:val="00EA41C1"/>
    <w:rsid w:val="00EA432F"/>
    <w:rsid w:val="00EA43BA"/>
    <w:rsid w:val="00EA4483"/>
    <w:rsid w:val="00EA46F7"/>
    <w:rsid w:val="00EA47B0"/>
    <w:rsid w:val="00EA49B6"/>
    <w:rsid w:val="00EA49B8"/>
    <w:rsid w:val="00EA4A30"/>
    <w:rsid w:val="00EA4B1A"/>
    <w:rsid w:val="00EA4B6B"/>
    <w:rsid w:val="00EA4D70"/>
    <w:rsid w:val="00EA4EDF"/>
    <w:rsid w:val="00EA503E"/>
    <w:rsid w:val="00EA549C"/>
    <w:rsid w:val="00EA5539"/>
    <w:rsid w:val="00EA57AE"/>
    <w:rsid w:val="00EA58E8"/>
    <w:rsid w:val="00EA5967"/>
    <w:rsid w:val="00EA59A6"/>
    <w:rsid w:val="00EA59CC"/>
    <w:rsid w:val="00EA5CE4"/>
    <w:rsid w:val="00EA5F27"/>
    <w:rsid w:val="00EA607E"/>
    <w:rsid w:val="00EA63B7"/>
    <w:rsid w:val="00EA6527"/>
    <w:rsid w:val="00EA663C"/>
    <w:rsid w:val="00EA6789"/>
    <w:rsid w:val="00EA6C8D"/>
    <w:rsid w:val="00EA6C9C"/>
    <w:rsid w:val="00EA6FA8"/>
    <w:rsid w:val="00EA708E"/>
    <w:rsid w:val="00EA72AA"/>
    <w:rsid w:val="00EA73E1"/>
    <w:rsid w:val="00EA74E8"/>
    <w:rsid w:val="00EA75FF"/>
    <w:rsid w:val="00EA7C0C"/>
    <w:rsid w:val="00EA7D74"/>
    <w:rsid w:val="00EA7F83"/>
    <w:rsid w:val="00EB0031"/>
    <w:rsid w:val="00EB02C0"/>
    <w:rsid w:val="00EB03E1"/>
    <w:rsid w:val="00EB051F"/>
    <w:rsid w:val="00EB0566"/>
    <w:rsid w:val="00EB068D"/>
    <w:rsid w:val="00EB06C7"/>
    <w:rsid w:val="00EB0777"/>
    <w:rsid w:val="00EB0786"/>
    <w:rsid w:val="00EB0AF4"/>
    <w:rsid w:val="00EB0C33"/>
    <w:rsid w:val="00EB0E70"/>
    <w:rsid w:val="00EB0F11"/>
    <w:rsid w:val="00EB1052"/>
    <w:rsid w:val="00EB11F0"/>
    <w:rsid w:val="00EB12FF"/>
    <w:rsid w:val="00EB17B9"/>
    <w:rsid w:val="00EB17CF"/>
    <w:rsid w:val="00EB1C50"/>
    <w:rsid w:val="00EB203A"/>
    <w:rsid w:val="00EB2138"/>
    <w:rsid w:val="00EB21B9"/>
    <w:rsid w:val="00EB2AA1"/>
    <w:rsid w:val="00EB2EAC"/>
    <w:rsid w:val="00EB2EE2"/>
    <w:rsid w:val="00EB30BF"/>
    <w:rsid w:val="00EB3108"/>
    <w:rsid w:val="00EB31A2"/>
    <w:rsid w:val="00EB31C0"/>
    <w:rsid w:val="00EB31F7"/>
    <w:rsid w:val="00EB3629"/>
    <w:rsid w:val="00EB36C2"/>
    <w:rsid w:val="00EB36F1"/>
    <w:rsid w:val="00EB371F"/>
    <w:rsid w:val="00EB3785"/>
    <w:rsid w:val="00EB382C"/>
    <w:rsid w:val="00EB39FB"/>
    <w:rsid w:val="00EB3B09"/>
    <w:rsid w:val="00EB3DA5"/>
    <w:rsid w:val="00EB4003"/>
    <w:rsid w:val="00EB42A5"/>
    <w:rsid w:val="00EB446B"/>
    <w:rsid w:val="00EB46DA"/>
    <w:rsid w:val="00EB4792"/>
    <w:rsid w:val="00EB481C"/>
    <w:rsid w:val="00EB48A3"/>
    <w:rsid w:val="00EB4CE3"/>
    <w:rsid w:val="00EB4CFE"/>
    <w:rsid w:val="00EB503D"/>
    <w:rsid w:val="00EB50B3"/>
    <w:rsid w:val="00EB5167"/>
    <w:rsid w:val="00EB519D"/>
    <w:rsid w:val="00EB5308"/>
    <w:rsid w:val="00EB53B9"/>
    <w:rsid w:val="00EB53D8"/>
    <w:rsid w:val="00EB547F"/>
    <w:rsid w:val="00EB549F"/>
    <w:rsid w:val="00EB5520"/>
    <w:rsid w:val="00EB58DF"/>
    <w:rsid w:val="00EB5960"/>
    <w:rsid w:val="00EB5C11"/>
    <w:rsid w:val="00EB5C17"/>
    <w:rsid w:val="00EB5E67"/>
    <w:rsid w:val="00EB5F44"/>
    <w:rsid w:val="00EB612A"/>
    <w:rsid w:val="00EB61B4"/>
    <w:rsid w:val="00EB6372"/>
    <w:rsid w:val="00EB6403"/>
    <w:rsid w:val="00EB650D"/>
    <w:rsid w:val="00EB6532"/>
    <w:rsid w:val="00EB67EE"/>
    <w:rsid w:val="00EB6803"/>
    <w:rsid w:val="00EB6C84"/>
    <w:rsid w:val="00EB6D8F"/>
    <w:rsid w:val="00EB6E4D"/>
    <w:rsid w:val="00EB70DE"/>
    <w:rsid w:val="00EB7176"/>
    <w:rsid w:val="00EB71D9"/>
    <w:rsid w:val="00EB721B"/>
    <w:rsid w:val="00EB73BE"/>
    <w:rsid w:val="00EB75D3"/>
    <w:rsid w:val="00EB76BE"/>
    <w:rsid w:val="00EB7D5E"/>
    <w:rsid w:val="00EB7DA8"/>
    <w:rsid w:val="00EB7DBF"/>
    <w:rsid w:val="00EC00D9"/>
    <w:rsid w:val="00EC01AA"/>
    <w:rsid w:val="00EC04D7"/>
    <w:rsid w:val="00EC0B24"/>
    <w:rsid w:val="00EC0B4E"/>
    <w:rsid w:val="00EC0DBE"/>
    <w:rsid w:val="00EC11DF"/>
    <w:rsid w:val="00EC1282"/>
    <w:rsid w:val="00EC1371"/>
    <w:rsid w:val="00EC139A"/>
    <w:rsid w:val="00EC1462"/>
    <w:rsid w:val="00EC15B2"/>
    <w:rsid w:val="00EC1649"/>
    <w:rsid w:val="00EC16B4"/>
    <w:rsid w:val="00EC16B7"/>
    <w:rsid w:val="00EC18FB"/>
    <w:rsid w:val="00EC1B01"/>
    <w:rsid w:val="00EC1D58"/>
    <w:rsid w:val="00EC22EA"/>
    <w:rsid w:val="00EC2389"/>
    <w:rsid w:val="00EC2455"/>
    <w:rsid w:val="00EC24F8"/>
    <w:rsid w:val="00EC2A58"/>
    <w:rsid w:val="00EC2B3D"/>
    <w:rsid w:val="00EC2D10"/>
    <w:rsid w:val="00EC31E0"/>
    <w:rsid w:val="00EC3427"/>
    <w:rsid w:val="00EC363F"/>
    <w:rsid w:val="00EC38E9"/>
    <w:rsid w:val="00EC3AE7"/>
    <w:rsid w:val="00EC3C34"/>
    <w:rsid w:val="00EC3E8A"/>
    <w:rsid w:val="00EC3F90"/>
    <w:rsid w:val="00EC3FBC"/>
    <w:rsid w:val="00EC3FBE"/>
    <w:rsid w:val="00EC3FC8"/>
    <w:rsid w:val="00EC4043"/>
    <w:rsid w:val="00EC41CC"/>
    <w:rsid w:val="00EC449F"/>
    <w:rsid w:val="00EC45BE"/>
    <w:rsid w:val="00EC4728"/>
    <w:rsid w:val="00EC4B0A"/>
    <w:rsid w:val="00EC4B75"/>
    <w:rsid w:val="00EC4C6E"/>
    <w:rsid w:val="00EC4CFE"/>
    <w:rsid w:val="00EC4D75"/>
    <w:rsid w:val="00EC4E71"/>
    <w:rsid w:val="00EC51C3"/>
    <w:rsid w:val="00EC5228"/>
    <w:rsid w:val="00EC52D9"/>
    <w:rsid w:val="00EC53EA"/>
    <w:rsid w:val="00EC5815"/>
    <w:rsid w:val="00EC582E"/>
    <w:rsid w:val="00EC58D9"/>
    <w:rsid w:val="00EC5933"/>
    <w:rsid w:val="00EC5AE6"/>
    <w:rsid w:val="00EC5C60"/>
    <w:rsid w:val="00EC5EF4"/>
    <w:rsid w:val="00EC6074"/>
    <w:rsid w:val="00EC620A"/>
    <w:rsid w:val="00EC6230"/>
    <w:rsid w:val="00EC631D"/>
    <w:rsid w:val="00EC6493"/>
    <w:rsid w:val="00EC6569"/>
    <w:rsid w:val="00EC66DC"/>
    <w:rsid w:val="00EC6A51"/>
    <w:rsid w:val="00EC6BA9"/>
    <w:rsid w:val="00EC6BEB"/>
    <w:rsid w:val="00EC6EA8"/>
    <w:rsid w:val="00EC70B9"/>
    <w:rsid w:val="00EC72A5"/>
    <w:rsid w:val="00EC7584"/>
    <w:rsid w:val="00EC75B6"/>
    <w:rsid w:val="00EC76B2"/>
    <w:rsid w:val="00EC78D2"/>
    <w:rsid w:val="00EC7908"/>
    <w:rsid w:val="00EC7C29"/>
    <w:rsid w:val="00EC7D48"/>
    <w:rsid w:val="00EC7FE3"/>
    <w:rsid w:val="00ED00C8"/>
    <w:rsid w:val="00ED0383"/>
    <w:rsid w:val="00ED0413"/>
    <w:rsid w:val="00ED074C"/>
    <w:rsid w:val="00ED0832"/>
    <w:rsid w:val="00ED0847"/>
    <w:rsid w:val="00ED08EC"/>
    <w:rsid w:val="00ED0933"/>
    <w:rsid w:val="00ED0C00"/>
    <w:rsid w:val="00ED0CEE"/>
    <w:rsid w:val="00ED0EA2"/>
    <w:rsid w:val="00ED0FBF"/>
    <w:rsid w:val="00ED1091"/>
    <w:rsid w:val="00ED1147"/>
    <w:rsid w:val="00ED11F8"/>
    <w:rsid w:val="00ED1426"/>
    <w:rsid w:val="00ED15A0"/>
    <w:rsid w:val="00ED15C9"/>
    <w:rsid w:val="00ED16E4"/>
    <w:rsid w:val="00ED1719"/>
    <w:rsid w:val="00ED1A94"/>
    <w:rsid w:val="00ED1D66"/>
    <w:rsid w:val="00ED1D8A"/>
    <w:rsid w:val="00ED1E56"/>
    <w:rsid w:val="00ED2015"/>
    <w:rsid w:val="00ED2344"/>
    <w:rsid w:val="00ED2358"/>
    <w:rsid w:val="00ED23B7"/>
    <w:rsid w:val="00ED258E"/>
    <w:rsid w:val="00ED2620"/>
    <w:rsid w:val="00ED26AC"/>
    <w:rsid w:val="00ED29E9"/>
    <w:rsid w:val="00ED29ED"/>
    <w:rsid w:val="00ED2D88"/>
    <w:rsid w:val="00ED2DC7"/>
    <w:rsid w:val="00ED2EAF"/>
    <w:rsid w:val="00ED2EBE"/>
    <w:rsid w:val="00ED30B6"/>
    <w:rsid w:val="00ED30D0"/>
    <w:rsid w:val="00ED3264"/>
    <w:rsid w:val="00ED372C"/>
    <w:rsid w:val="00ED3966"/>
    <w:rsid w:val="00ED399C"/>
    <w:rsid w:val="00ED39A9"/>
    <w:rsid w:val="00ED39B9"/>
    <w:rsid w:val="00ED39D8"/>
    <w:rsid w:val="00ED3D48"/>
    <w:rsid w:val="00ED3D7E"/>
    <w:rsid w:val="00ED3F4A"/>
    <w:rsid w:val="00ED3F7D"/>
    <w:rsid w:val="00ED402E"/>
    <w:rsid w:val="00ED4302"/>
    <w:rsid w:val="00ED43FA"/>
    <w:rsid w:val="00ED450B"/>
    <w:rsid w:val="00ED45CE"/>
    <w:rsid w:val="00ED480A"/>
    <w:rsid w:val="00ED48B1"/>
    <w:rsid w:val="00ED4B14"/>
    <w:rsid w:val="00ED4CB4"/>
    <w:rsid w:val="00ED4D48"/>
    <w:rsid w:val="00ED4FE5"/>
    <w:rsid w:val="00ED4FE9"/>
    <w:rsid w:val="00ED5098"/>
    <w:rsid w:val="00ED5245"/>
    <w:rsid w:val="00ED52E1"/>
    <w:rsid w:val="00ED5691"/>
    <w:rsid w:val="00ED5742"/>
    <w:rsid w:val="00ED57ED"/>
    <w:rsid w:val="00ED59A9"/>
    <w:rsid w:val="00ED5A9F"/>
    <w:rsid w:val="00ED5B91"/>
    <w:rsid w:val="00ED5C22"/>
    <w:rsid w:val="00ED5EAF"/>
    <w:rsid w:val="00ED61DE"/>
    <w:rsid w:val="00ED6253"/>
    <w:rsid w:val="00ED6302"/>
    <w:rsid w:val="00ED6354"/>
    <w:rsid w:val="00ED6539"/>
    <w:rsid w:val="00ED6930"/>
    <w:rsid w:val="00ED69E6"/>
    <w:rsid w:val="00ED6E91"/>
    <w:rsid w:val="00ED6E92"/>
    <w:rsid w:val="00ED6F1A"/>
    <w:rsid w:val="00ED718E"/>
    <w:rsid w:val="00ED7200"/>
    <w:rsid w:val="00ED72E5"/>
    <w:rsid w:val="00ED7438"/>
    <w:rsid w:val="00ED74CD"/>
    <w:rsid w:val="00ED7536"/>
    <w:rsid w:val="00ED76AD"/>
    <w:rsid w:val="00ED788B"/>
    <w:rsid w:val="00ED798A"/>
    <w:rsid w:val="00ED7A26"/>
    <w:rsid w:val="00ED7A36"/>
    <w:rsid w:val="00ED7AF4"/>
    <w:rsid w:val="00ED7B39"/>
    <w:rsid w:val="00ED7CBF"/>
    <w:rsid w:val="00ED7D17"/>
    <w:rsid w:val="00ED7EFE"/>
    <w:rsid w:val="00ED7FAC"/>
    <w:rsid w:val="00EE0052"/>
    <w:rsid w:val="00EE0429"/>
    <w:rsid w:val="00EE06C6"/>
    <w:rsid w:val="00EE0734"/>
    <w:rsid w:val="00EE084C"/>
    <w:rsid w:val="00EE08D7"/>
    <w:rsid w:val="00EE0A71"/>
    <w:rsid w:val="00EE0AB7"/>
    <w:rsid w:val="00EE0BEF"/>
    <w:rsid w:val="00EE0BF4"/>
    <w:rsid w:val="00EE1077"/>
    <w:rsid w:val="00EE123C"/>
    <w:rsid w:val="00EE1286"/>
    <w:rsid w:val="00EE16E2"/>
    <w:rsid w:val="00EE1AC2"/>
    <w:rsid w:val="00EE1AF9"/>
    <w:rsid w:val="00EE1C2E"/>
    <w:rsid w:val="00EE1C78"/>
    <w:rsid w:val="00EE1CF3"/>
    <w:rsid w:val="00EE1DE3"/>
    <w:rsid w:val="00EE1F78"/>
    <w:rsid w:val="00EE20B1"/>
    <w:rsid w:val="00EE236D"/>
    <w:rsid w:val="00EE270C"/>
    <w:rsid w:val="00EE2AC7"/>
    <w:rsid w:val="00EE2B7C"/>
    <w:rsid w:val="00EE2C27"/>
    <w:rsid w:val="00EE2F88"/>
    <w:rsid w:val="00EE318D"/>
    <w:rsid w:val="00EE3418"/>
    <w:rsid w:val="00EE3476"/>
    <w:rsid w:val="00EE35DC"/>
    <w:rsid w:val="00EE399B"/>
    <w:rsid w:val="00EE3B15"/>
    <w:rsid w:val="00EE3CA0"/>
    <w:rsid w:val="00EE3FD6"/>
    <w:rsid w:val="00EE4078"/>
    <w:rsid w:val="00EE40BC"/>
    <w:rsid w:val="00EE4359"/>
    <w:rsid w:val="00EE43BE"/>
    <w:rsid w:val="00EE43D5"/>
    <w:rsid w:val="00EE44C1"/>
    <w:rsid w:val="00EE4745"/>
    <w:rsid w:val="00EE481E"/>
    <w:rsid w:val="00EE4829"/>
    <w:rsid w:val="00EE4871"/>
    <w:rsid w:val="00EE4961"/>
    <w:rsid w:val="00EE4997"/>
    <w:rsid w:val="00EE49C9"/>
    <w:rsid w:val="00EE49E1"/>
    <w:rsid w:val="00EE4EBA"/>
    <w:rsid w:val="00EE4ECD"/>
    <w:rsid w:val="00EE504A"/>
    <w:rsid w:val="00EE50CA"/>
    <w:rsid w:val="00EE57D6"/>
    <w:rsid w:val="00EE5889"/>
    <w:rsid w:val="00EE5A2B"/>
    <w:rsid w:val="00EE5B10"/>
    <w:rsid w:val="00EE5C8A"/>
    <w:rsid w:val="00EE5D51"/>
    <w:rsid w:val="00EE5FD2"/>
    <w:rsid w:val="00EE61C3"/>
    <w:rsid w:val="00EE667E"/>
    <w:rsid w:val="00EE6868"/>
    <w:rsid w:val="00EE6B35"/>
    <w:rsid w:val="00EE6B39"/>
    <w:rsid w:val="00EE6B72"/>
    <w:rsid w:val="00EE6C3A"/>
    <w:rsid w:val="00EE6CAA"/>
    <w:rsid w:val="00EE6D01"/>
    <w:rsid w:val="00EE6E6E"/>
    <w:rsid w:val="00EE6F69"/>
    <w:rsid w:val="00EE7237"/>
    <w:rsid w:val="00EE7379"/>
    <w:rsid w:val="00EE74AA"/>
    <w:rsid w:val="00EE75D5"/>
    <w:rsid w:val="00EE77A1"/>
    <w:rsid w:val="00EE7EBC"/>
    <w:rsid w:val="00EF00D2"/>
    <w:rsid w:val="00EF02BF"/>
    <w:rsid w:val="00EF02F1"/>
    <w:rsid w:val="00EF0610"/>
    <w:rsid w:val="00EF06FB"/>
    <w:rsid w:val="00EF072D"/>
    <w:rsid w:val="00EF080B"/>
    <w:rsid w:val="00EF0891"/>
    <w:rsid w:val="00EF0909"/>
    <w:rsid w:val="00EF0919"/>
    <w:rsid w:val="00EF0925"/>
    <w:rsid w:val="00EF0932"/>
    <w:rsid w:val="00EF0A0B"/>
    <w:rsid w:val="00EF0D6A"/>
    <w:rsid w:val="00EF0F7E"/>
    <w:rsid w:val="00EF1443"/>
    <w:rsid w:val="00EF19DB"/>
    <w:rsid w:val="00EF19EC"/>
    <w:rsid w:val="00EF1B72"/>
    <w:rsid w:val="00EF1C47"/>
    <w:rsid w:val="00EF1D2B"/>
    <w:rsid w:val="00EF1DAF"/>
    <w:rsid w:val="00EF1DE5"/>
    <w:rsid w:val="00EF1E77"/>
    <w:rsid w:val="00EF1FCC"/>
    <w:rsid w:val="00EF200A"/>
    <w:rsid w:val="00EF20F4"/>
    <w:rsid w:val="00EF23A4"/>
    <w:rsid w:val="00EF2804"/>
    <w:rsid w:val="00EF2C2B"/>
    <w:rsid w:val="00EF2D84"/>
    <w:rsid w:val="00EF2F71"/>
    <w:rsid w:val="00EF31A2"/>
    <w:rsid w:val="00EF3686"/>
    <w:rsid w:val="00EF377D"/>
    <w:rsid w:val="00EF3A0C"/>
    <w:rsid w:val="00EF3A6D"/>
    <w:rsid w:val="00EF3BAB"/>
    <w:rsid w:val="00EF3CAA"/>
    <w:rsid w:val="00EF3E26"/>
    <w:rsid w:val="00EF3EF6"/>
    <w:rsid w:val="00EF424F"/>
    <w:rsid w:val="00EF4597"/>
    <w:rsid w:val="00EF4700"/>
    <w:rsid w:val="00EF474A"/>
    <w:rsid w:val="00EF4C03"/>
    <w:rsid w:val="00EF4D33"/>
    <w:rsid w:val="00EF516C"/>
    <w:rsid w:val="00EF5467"/>
    <w:rsid w:val="00EF58D1"/>
    <w:rsid w:val="00EF5948"/>
    <w:rsid w:val="00EF5962"/>
    <w:rsid w:val="00EF598A"/>
    <w:rsid w:val="00EF5A3F"/>
    <w:rsid w:val="00EF5AE7"/>
    <w:rsid w:val="00EF5B56"/>
    <w:rsid w:val="00EF5C69"/>
    <w:rsid w:val="00EF5CE2"/>
    <w:rsid w:val="00EF5CF2"/>
    <w:rsid w:val="00EF634E"/>
    <w:rsid w:val="00EF647C"/>
    <w:rsid w:val="00EF67E2"/>
    <w:rsid w:val="00EF6C90"/>
    <w:rsid w:val="00EF7135"/>
    <w:rsid w:val="00EF73DE"/>
    <w:rsid w:val="00EF73EC"/>
    <w:rsid w:val="00EF7493"/>
    <w:rsid w:val="00EF7847"/>
    <w:rsid w:val="00EF7A1C"/>
    <w:rsid w:val="00EF7AAC"/>
    <w:rsid w:val="00EF7B31"/>
    <w:rsid w:val="00EF7B3E"/>
    <w:rsid w:val="00EF7C7C"/>
    <w:rsid w:val="00EF7E33"/>
    <w:rsid w:val="00EF7E43"/>
    <w:rsid w:val="00F0030E"/>
    <w:rsid w:val="00F004C7"/>
    <w:rsid w:val="00F004FF"/>
    <w:rsid w:val="00F0057E"/>
    <w:rsid w:val="00F005EA"/>
    <w:rsid w:val="00F005ED"/>
    <w:rsid w:val="00F00C23"/>
    <w:rsid w:val="00F00D3D"/>
    <w:rsid w:val="00F00E9A"/>
    <w:rsid w:val="00F0102E"/>
    <w:rsid w:val="00F0107E"/>
    <w:rsid w:val="00F011E2"/>
    <w:rsid w:val="00F01363"/>
    <w:rsid w:val="00F01430"/>
    <w:rsid w:val="00F0148B"/>
    <w:rsid w:val="00F015AB"/>
    <w:rsid w:val="00F017C0"/>
    <w:rsid w:val="00F017E1"/>
    <w:rsid w:val="00F01897"/>
    <w:rsid w:val="00F01922"/>
    <w:rsid w:val="00F01CA0"/>
    <w:rsid w:val="00F01D5E"/>
    <w:rsid w:val="00F0206E"/>
    <w:rsid w:val="00F020B2"/>
    <w:rsid w:val="00F0225E"/>
    <w:rsid w:val="00F02730"/>
    <w:rsid w:val="00F02D81"/>
    <w:rsid w:val="00F02DAF"/>
    <w:rsid w:val="00F02E4A"/>
    <w:rsid w:val="00F02EF5"/>
    <w:rsid w:val="00F02F94"/>
    <w:rsid w:val="00F02FFC"/>
    <w:rsid w:val="00F03005"/>
    <w:rsid w:val="00F031C8"/>
    <w:rsid w:val="00F031E8"/>
    <w:rsid w:val="00F0337C"/>
    <w:rsid w:val="00F03394"/>
    <w:rsid w:val="00F033AF"/>
    <w:rsid w:val="00F038C0"/>
    <w:rsid w:val="00F03915"/>
    <w:rsid w:val="00F03B2B"/>
    <w:rsid w:val="00F03C07"/>
    <w:rsid w:val="00F03D21"/>
    <w:rsid w:val="00F03E57"/>
    <w:rsid w:val="00F0422E"/>
    <w:rsid w:val="00F04536"/>
    <w:rsid w:val="00F046D7"/>
    <w:rsid w:val="00F04826"/>
    <w:rsid w:val="00F04A2D"/>
    <w:rsid w:val="00F04AE6"/>
    <w:rsid w:val="00F05107"/>
    <w:rsid w:val="00F0550D"/>
    <w:rsid w:val="00F0554A"/>
    <w:rsid w:val="00F055EB"/>
    <w:rsid w:val="00F05684"/>
    <w:rsid w:val="00F05A9F"/>
    <w:rsid w:val="00F05AE0"/>
    <w:rsid w:val="00F05B74"/>
    <w:rsid w:val="00F05C7B"/>
    <w:rsid w:val="00F05CB1"/>
    <w:rsid w:val="00F06087"/>
    <w:rsid w:val="00F060C8"/>
    <w:rsid w:val="00F06115"/>
    <w:rsid w:val="00F061F9"/>
    <w:rsid w:val="00F0621C"/>
    <w:rsid w:val="00F06237"/>
    <w:rsid w:val="00F06410"/>
    <w:rsid w:val="00F06594"/>
    <w:rsid w:val="00F067AB"/>
    <w:rsid w:val="00F067D1"/>
    <w:rsid w:val="00F067E2"/>
    <w:rsid w:val="00F06815"/>
    <w:rsid w:val="00F06C5F"/>
    <w:rsid w:val="00F06D40"/>
    <w:rsid w:val="00F070E4"/>
    <w:rsid w:val="00F07281"/>
    <w:rsid w:val="00F075B4"/>
    <w:rsid w:val="00F078C3"/>
    <w:rsid w:val="00F078FB"/>
    <w:rsid w:val="00F07976"/>
    <w:rsid w:val="00F07990"/>
    <w:rsid w:val="00F07B9F"/>
    <w:rsid w:val="00F07E17"/>
    <w:rsid w:val="00F07FA9"/>
    <w:rsid w:val="00F10136"/>
    <w:rsid w:val="00F104BC"/>
    <w:rsid w:val="00F1057D"/>
    <w:rsid w:val="00F1078A"/>
    <w:rsid w:val="00F10D4F"/>
    <w:rsid w:val="00F10D53"/>
    <w:rsid w:val="00F10FEC"/>
    <w:rsid w:val="00F1123D"/>
    <w:rsid w:val="00F1124B"/>
    <w:rsid w:val="00F11393"/>
    <w:rsid w:val="00F113A4"/>
    <w:rsid w:val="00F114CF"/>
    <w:rsid w:val="00F11842"/>
    <w:rsid w:val="00F1191B"/>
    <w:rsid w:val="00F119EB"/>
    <w:rsid w:val="00F11AC7"/>
    <w:rsid w:val="00F11B28"/>
    <w:rsid w:val="00F11C21"/>
    <w:rsid w:val="00F11CB4"/>
    <w:rsid w:val="00F11CB9"/>
    <w:rsid w:val="00F11D5C"/>
    <w:rsid w:val="00F11D71"/>
    <w:rsid w:val="00F11E7E"/>
    <w:rsid w:val="00F122ED"/>
    <w:rsid w:val="00F123BC"/>
    <w:rsid w:val="00F12515"/>
    <w:rsid w:val="00F12954"/>
    <w:rsid w:val="00F129DA"/>
    <w:rsid w:val="00F129F8"/>
    <w:rsid w:val="00F12BB9"/>
    <w:rsid w:val="00F12BE5"/>
    <w:rsid w:val="00F12DB7"/>
    <w:rsid w:val="00F130BC"/>
    <w:rsid w:val="00F13182"/>
    <w:rsid w:val="00F13420"/>
    <w:rsid w:val="00F13783"/>
    <w:rsid w:val="00F1391B"/>
    <w:rsid w:val="00F13A35"/>
    <w:rsid w:val="00F13AB5"/>
    <w:rsid w:val="00F13B27"/>
    <w:rsid w:val="00F13B69"/>
    <w:rsid w:val="00F13BD7"/>
    <w:rsid w:val="00F13CE7"/>
    <w:rsid w:val="00F13DC2"/>
    <w:rsid w:val="00F14450"/>
    <w:rsid w:val="00F148AA"/>
    <w:rsid w:val="00F14D8D"/>
    <w:rsid w:val="00F150FE"/>
    <w:rsid w:val="00F15209"/>
    <w:rsid w:val="00F153E9"/>
    <w:rsid w:val="00F15509"/>
    <w:rsid w:val="00F15689"/>
    <w:rsid w:val="00F15732"/>
    <w:rsid w:val="00F1587C"/>
    <w:rsid w:val="00F15A8A"/>
    <w:rsid w:val="00F15C94"/>
    <w:rsid w:val="00F15D2E"/>
    <w:rsid w:val="00F15DAA"/>
    <w:rsid w:val="00F1620F"/>
    <w:rsid w:val="00F16281"/>
    <w:rsid w:val="00F16366"/>
    <w:rsid w:val="00F163EF"/>
    <w:rsid w:val="00F1685A"/>
    <w:rsid w:val="00F16937"/>
    <w:rsid w:val="00F16AD1"/>
    <w:rsid w:val="00F16FC4"/>
    <w:rsid w:val="00F17087"/>
    <w:rsid w:val="00F1743F"/>
    <w:rsid w:val="00F17496"/>
    <w:rsid w:val="00F177C9"/>
    <w:rsid w:val="00F178C0"/>
    <w:rsid w:val="00F17B17"/>
    <w:rsid w:val="00F17B74"/>
    <w:rsid w:val="00F17D26"/>
    <w:rsid w:val="00F17D94"/>
    <w:rsid w:val="00F17DBA"/>
    <w:rsid w:val="00F17EB3"/>
    <w:rsid w:val="00F17EFE"/>
    <w:rsid w:val="00F17F40"/>
    <w:rsid w:val="00F200D6"/>
    <w:rsid w:val="00F201F0"/>
    <w:rsid w:val="00F20426"/>
    <w:rsid w:val="00F20427"/>
    <w:rsid w:val="00F20519"/>
    <w:rsid w:val="00F207D1"/>
    <w:rsid w:val="00F2090D"/>
    <w:rsid w:val="00F20953"/>
    <w:rsid w:val="00F20D57"/>
    <w:rsid w:val="00F20F27"/>
    <w:rsid w:val="00F2102D"/>
    <w:rsid w:val="00F21447"/>
    <w:rsid w:val="00F2148D"/>
    <w:rsid w:val="00F2155F"/>
    <w:rsid w:val="00F2171E"/>
    <w:rsid w:val="00F21746"/>
    <w:rsid w:val="00F21968"/>
    <w:rsid w:val="00F21E02"/>
    <w:rsid w:val="00F21E6B"/>
    <w:rsid w:val="00F21EBF"/>
    <w:rsid w:val="00F21EEE"/>
    <w:rsid w:val="00F21F46"/>
    <w:rsid w:val="00F21F8C"/>
    <w:rsid w:val="00F223C6"/>
    <w:rsid w:val="00F223E5"/>
    <w:rsid w:val="00F22401"/>
    <w:rsid w:val="00F2242F"/>
    <w:rsid w:val="00F2248B"/>
    <w:rsid w:val="00F224D0"/>
    <w:rsid w:val="00F226F4"/>
    <w:rsid w:val="00F228A3"/>
    <w:rsid w:val="00F228FC"/>
    <w:rsid w:val="00F22AAE"/>
    <w:rsid w:val="00F22C39"/>
    <w:rsid w:val="00F22E96"/>
    <w:rsid w:val="00F22EF0"/>
    <w:rsid w:val="00F22F8B"/>
    <w:rsid w:val="00F235FC"/>
    <w:rsid w:val="00F236B4"/>
    <w:rsid w:val="00F23787"/>
    <w:rsid w:val="00F23914"/>
    <w:rsid w:val="00F2395A"/>
    <w:rsid w:val="00F23970"/>
    <w:rsid w:val="00F23BC0"/>
    <w:rsid w:val="00F23C49"/>
    <w:rsid w:val="00F23D8C"/>
    <w:rsid w:val="00F23E4B"/>
    <w:rsid w:val="00F24087"/>
    <w:rsid w:val="00F240D9"/>
    <w:rsid w:val="00F24404"/>
    <w:rsid w:val="00F247FC"/>
    <w:rsid w:val="00F248D1"/>
    <w:rsid w:val="00F24AA3"/>
    <w:rsid w:val="00F24C1D"/>
    <w:rsid w:val="00F24C2B"/>
    <w:rsid w:val="00F24C71"/>
    <w:rsid w:val="00F24D44"/>
    <w:rsid w:val="00F251A8"/>
    <w:rsid w:val="00F251F7"/>
    <w:rsid w:val="00F25727"/>
    <w:rsid w:val="00F25832"/>
    <w:rsid w:val="00F25AE6"/>
    <w:rsid w:val="00F25B65"/>
    <w:rsid w:val="00F25CEB"/>
    <w:rsid w:val="00F25E38"/>
    <w:rsid w:val="00F26242"/>
    <w:rsid w:val="00F264ED"/>
    <w:rsid w:val="00F26B9D"/>
    <w:rsid w:val="00F26D6C"/>
    <w:rsid w:val="00F26E18"/>
    <w:rsid w:val="00F2793F"/>
    <w:rsid w:val="00F279D4"/>
    <w:rsid w:val="00F27A3D"/>
    <w:rsid w:val="00F27A8E"/>
    <w:rsid w:val="00F27D2A"/>
    <w:rsid w:val="00F27F32"/>
    <w:rsid w:val="00F3000E"/>
    <w:rsid w:val="00F30466"/>
    <w:rsid w:val="00F30CE6"/>
    <w:rsid w:val="00F30D66"/>
    <w:rsid w:val="00F30E72"/>
    <w:rsid w:val="00F30FC1"/>
    <w:rsid w:val="00F31355"/>
    <w:rsid w:val="00F314F8"/>
    <w:rsid w:val="00F31533"/>
    <w:rsid w:val="00F31641"/>
    <w:rsid w:val="00F3179A"/>
    <w:rsid w:val="00F31B35"/>
    <w:rsid w:val="00F31C06"/>
    <w:rsid w:val="00F31F81"/>
    <w:rsid w:val="00F3252E"/>
    <w:rsid w:val="00F325F1"/>
    <w:rsid w:val="00F326B0"/>
    <w:rsid w:val="00F3282B"/>
    <w:rsid w:val="00F32A03"/>
    <w:rsid w:val="00F32DE0"/>
    <w:rsid w:val="00F32F4D"/>
    <w:rsid w:val="00F3306F"/>
    <w:rsid w:val="00F331ED"/>
    <w:rsid w:val="00F3328E"/>
    <w:rsid w:val="00F333B5"/>
    <w:rsid w:val="00F33596"/>
    <w:rsid w:val="00F335BF"/>
    <w:rsid w:val="00F33690"/>
    <w:rsid w:val="00F336A1"/>
    <w:rsid w:val="00F33848"/>
    <w:rsid w:val="00F33896"/>
    <w:rsid w:val="00F33C66"/>
    <w:rsid w:val="00F3434F"/>
    <w:rsid w:val="00F34356"/>
    <w:rsid w:val="00F34AB1"/>
    <w:rsid w:val="00F34AC1"/>
    <w:rsid w:val="00F34BAD"/>
    <w:rsid w:val="00F34FC1"/>
    <w:rsid w:val="00F3511D"/>
    <w:rsid w:val="00F35193"/>
    <w:rsid w:val="00F351E2"/>
    <w:rsid w:val="00F352F4"/>
    <w:rsid w:val="00F3576D"/>
    <w:rsid w:val="00F35A06"/>
    <w:rsid w:val="00F35A8F"/>
    <w:rsid w:val="00F36190"/>
    <w:rsid w:val="00F362DA"/>
    <w:rsid w:val="00F365C8"/>
    <w:rsid w:val="00F3683E"/>
    <w:rsid w:val="00F3696A"/>
    <w:rsid w:val="00F36D1D"/>
    <w:rsid w:val="00F37027"/>
    <w:rsid w:val="00F3709E"/>
    <w:rsid w:val="00F37256"/>
    <w:rsid w:val="00F37B63"/>
    <w:rsid w:val="00F37D21"/>
    <w:rsid w:val="00F37DC2"/>
    <w:rsid w:val="00F37E4B"/>
    <w:rsid w:val="00F37FB5"/>
    <w:rsid w:val="00F4025B"/>
    <w:rsid w:val="00F40381"/>
    <w:rsid w:val="00F40558"/>
    <w:rsid w:val="00F40BDD"/>
    <w:rsid w:val="00F411D9"/>
    <w:rsid w:val="00F416D2"/>
    <w:rsid w:val="00F41768"/>
    <w:rsid w:val="00F41800"/>
    <w:rsid w:val="00F4183D"/>
    <w:rsid w:val="00F419C4"/>
    <w:rsid w:val="00F41A4B"/>
    <w:rsid w:val="00F41CB4"/>
    <w:rsid w:val="00F42077"/>
    <w:rsid w:val="00F422A5"/>
    <w:rsid w:val="00F423AE"/>
    <w:rsid w:val="00F424B3"/>
    <w:rsid w:val="00F4257E"/>
    <w:rsid w:val="00F42630"/>
    <w:rsid w:val="00F42807"/>
    <w:rsid w:val="00F4280C"/>
    <w:rsid w:val="00F42A2E"/>
    <w:rsid w:val="00F42A3A"/>
    <w:rsid w:val="00F42A5A"/>
    <w:rsid w:val="00F42C16"/>
    <w:rsid w:val="00F42C1A"/>
    <w:rsid w:val="00F42DA5"/>
    <w:rsid w:val="00F42F4C"/>
    <w:rsid w:val="00F42FA2"/>
    <w:rsid w:val="00F43188"/>
    <w:rsid w:val="00F43211"/>
    <w:rsid w:val="00F43695"/>
    <w:rsid w:val="00F43807"/>
    <w:rsid w:val="00F43D7E"/>
    <w:rsid w:val="00F43E9D"/>
    <w:rsid w:val="00F43FB7"/>
    <w:rsid w:val="00F440E5"/>
    <w:rsid w:val="00F44105"/>
    <w:rsid w:val="00F44490"/>
    <w:rsid w:val="00F44570"/>
    <w:rsid w:val="00F447D4"/>
    <w:rsid w:val="00F448CA"/>
    <w:rsid w:val="00F44B98"/>
    <w:rsid w:val="00F44E0D"/>
    <w:rsid w:val="00F44EF7"/>
    <w:rsid w:val="00F44F1A"/>
    <w:rsid w:val="00F44FBF"/>
    <w:rsid w:val="00F4507B"/>
    <w:rsid w:val="00F450DD"/>
    <w:rsid w:val="00F452D5"/>
    <w:rsid w:val="00F4540A"/>
    <w:rsid w:val="00F458CE"/>
    <w:rsid w:val="00F45A76"/>
    <w:rsid w:val="00F45CAF"/>
    <w:rsid w:val="00F45D7B"/>
    <w:rsid w:val="00F45DD1"/>
    <w:rsid w:val="00F45DF5"/>
    <w:rsid w:val="00F45FAB"/>
    <w:rsid w:val="00F46066"/>
    <w:rsid w:val="00F46410"/>
    <w:rsid w:val="00F4678D"/>
    <w:rsid w:val="00F469CE"/>
    <w:rsid w:val="00F469D9"/>
    <w:rsid w:val="00F46E92"/>
    <w:rsid w:val="00F4768A"/>
    <w:rsid w:val="00F47862"/>
    <w:rsid w:val="00F47A5D"/>
    <w:rsid w:val="00F47BB7"/>
    <w:rsid w:val="00F47BC2"/>
    <w:rsid w:val="00F47D16"/>
    <w:rsid w:val="00F47E71"/>
    <w:rsid w:val="00F47F70"/>
    <w:rsid w:val="00F502CA"/>
    <w:rsid w:val="00F503B1"/>
    <w:rsid w:val="00F50557"/>
    <w:rsid w:val="00F5060D"/>
    <w:rsid w:val="00F506B5"/>
    <w:rsid w:val="00F507FF"/>
    <w:rsid w:val="00F50A8A"/>
    <w:rsid w:val="00F50AEE"/>
    <w:rsid w:val="00F50B12"/>
    <w:rsid w:val="00F50E5D"/>
    <w:rsid w:val="00F51081"/>
    <w:rsid w:val="00F51209"/>
    <w:rsid w:val="00F512B1"/>
    <w:rsid w:val="00F512D9"/>
    <w:rsid w:val="00F513DF"/>
    <w:rsid w:val="00F514A1"/>
    <w:rsid w:val="00F516AC"/>
    <w:rsid w:val="00F517C2"/>
    <w:rsid w:val="00F518DF"/>
    <w:rsid w:val="00F51960"/>
    <w:rsid w:val="00F51A34"/>
    <w:rsid w:val="00F51C09"/>
    <w:rsid w:val="00F520AD"/>
    <w:rsid w:val="00F52217"/>
    <w:rsid w:val="00F522F5"/>
    <w:rsid w:val="00F523BF"/>
    <w:rsid w:val="00F52553"/>
    <w:rsid w:val="00F5258D"/>
    <w:rsid w:val="00F527A4"/>
    <w:rsid w:val="00F5283E"/>
    <w:rsid w:val="00F529FC"/>
    <w:rsid w:val="00F52B82"/>
    <w:rsid w:val="00F52C83"/>
    <w:rsid w:val="00F53147"/>
    <w:rsid w:val="00F53198"/>
    <w:rsid w:val="00F533E2"/>
    <w:rsid w:val="00F5362E"/>
    <w:rsid w:val="00F53805"/>
    <w:rsid w:val="00F539B4"/>
    <w:rsid w:val="00F53A4E"/>
    <w:rsid w:val="00F53C28"/>
    <w:rsid w:val="00F53DB4"/>
    <w:rsid w:val="00F53E29"/>
    <w:rsid w:val="00F54094"/>
    <w:rsid w:val="00F541CA"/>
    <w:rsid w:val="00F54231"/>
    <w:rsid w:val="00F545FA"/>
    <w:rsid w:val="00F546DE"/>
    <w:rsid w:val="00F54B49"/>
    <w:rsid w:val="00F54B60"/>
    <w:rsid w:val="00F54D48"/>
    <w:rsid w:val="00F54D9F"/>
    <w:rsid w:val="00F55179"/>
    <w:rsid w:val="00F553CA"/>
    <w:rsid w:val="00F554DD"/>
    <w:rsid w:val="00F55814"/>
    <w:rsid w:val="00F55B75"/>
    <w:rsid w:val="00F55E52"/>
    <w:rsid w:val="00F55FA4"/>
    <w:rsid w:val="00F56017"/>
    <w:rsid w:val="00F56135"/>
    <w:rsid w:val="00F56303"/>
    <w:rsid w:val="00F5652D"/>
    <w:rsid w:val="00F566E4"/>
    <w:rsid w:val="00F5678F"/>
    <w:rsid w:val="00F56904"/>
    <w:rsid w:val="00F56914"/>
    <w:rsid w:val="00F56FE5"/>
    <w:rsid w:val="00F57074"/>
    <w:rsid w:val="00F572AA"/>
    <w:rsid w:val="00F5733B"/>
    <w:rsid w:val="00F573A0"/>
    <w:rsid w:val="00F57606"/>
    <w:rsid w:val="00F57A0D"/>
    <w:rsid w:val="00F60889"/>
    <w:rsid w:val="00F609F7"/>
    <w:rsid w:val="00F60B2C"/>
    <w:rsid w:val="00F60B43"/>
    <w:rsid w:val="00F60B80"/>
    <w:rsid w:val="00F60BC8"/>
    <w:rsid w:val="00F60E70"/>
    <w:rsid w:val="00F61143"/>
    <w:rsid w:val="00F6145F"/>
    <w:rsid w:val="00F61674"/>
    <w:rsid w:val="00F61693"/>
    <w:rsid w:val="00F6186F"/>
    <w:rsid w:val="00F61983"/>
    <w:rsid w:val="00F61E90"/>
    <w:rsid w:val="00F6210C"/>
    <w:rsid w:val="00F621C8"/>
    <w:rsid w:val="00F6242D"/>
    <w:rsid w:val="00F6256B"/>
    <w:rsid w:val="00F62693"/>
    <w:rsid w:val="00F629FC"/>
    <w:rsid w:val="00F62A98"/>
    <w:rsid w:val="00F62F90"/>
    <w:rsid w:val="00F63234"/>
    <w:rsid w:val="00F63271"/>
    <w:rsid w:val="00F6346F"/>
    <w:rsid w:val="00F63674"/>
    <w:rsid w:val="00F63992"/>
    <w:rsid w:val="00F63A8F"/>
    <w:rsid w:val="00F63AF9"/>
    <w:rsid w:val="00F64249"/>
    <w:rsid w:val="00F6426F"/>
    <w:rsid w:val="00F6455F"/>
    <w:rsid w:val="00F647FD"/>
    <w:rsid w:val="00F649AA"/>
    <w:rsid w:val="00F64A5A"/>
    <w:rsid w:val="00F64C51"/>
    <w:rsid w:val="00F64C92"/>
    <w:rsid w:val="00F64CD3"/>
    <w:rsid w:val="00F64DA1"/>
    <w:rsid w:val="00F64ED2"/>
    <w:rsid w:val="00F65015"/>
    <w:rsid w:val="00F65383"/>
    <w:rsid w:val="00F65438"/>
    <w:rsid w:val="00F65921"/>
    <w:rsid w:val="00F65B5F"/>
    <w:rsid w:val="00F65B8D"/>
    <w:rsid w:val="00F65DCB"/>
    <w:rsid w:val="00F65DE8"/>
    <w:rsid w:val="00F65EDB"/>
    <w:rsid w:val="00F6601E"/>
    <w:rsid w:val="00F662F6"/>
    <w:rsid w:val="00F6637C"/>
    <w:rsid w:val="00F66382"/>
    <w:rsid w:val="00F663B5"/>
    <w:rsid w:val="00F663FC"/>
    <w:rsid w:val="00F66792"/>
    <w:rsid w:val="00F66795"/>
    <w:rsid w:val="00F66CC9"/>
    <w:rsid w:val="00F6716D"/>
    <w:rsid w:val="00F6747B"/>
    <w:rsid w:val="00F678F3"/>
    <w:rsid w:val="00F6792A"/>
    <w:rsid w:val="00F67F24"/>
    <w:rsid w:val="00F67F31"/>
    <w:rsid w:val="00F67F3A"/>
    <w:rsid w:val="00F7008B"/>
    <w:rsid w:val="00F70096"/>
    <w:rsid w:val="00F7025A"/>
    <w:rsid w:val="00F704B0"/>
    <w:rsid w:val="00F706BF"/>
    <w:rsid w:val="00F708E8"/>
    <w:rsid w:val="00F70997"/>
    <w:rsid w:val="00F70C62"/>
    <w:rsid w:val="00F716B8"/>
    <w:rsid w:val="00F7189C"/>
    <w:rsid w:val="00F719B0"/>
    <w:rsid w:val="00F71D8E"/>
    <w:rsid w:val="00F72000"/>
    <w:rsid w:val="00F72658"/>
    <w:rsid w:val="00F7291C"/>
    <w:rsid w:val="00F72AC9"/>
    <w:rsid w:val="00F72ACB"/>
    <w:rsid w:val="00F72AF7"/>
    <w:rsid w:val="00F72B74"/>
    <w:rsid w:val="00F72BDD"/>
    <w:rsid w:val="00F72EAF"/>
    <w:rsid w:val="00F7306C"/>
    <w:rsid w:val="00F731B8"/>
    <w:rsid w:val="00F734D7"/>
    <w:rsid w:val="00F73758"/>
    <w:rsid w:val="00F739D1"/>
    <w:rsid w:val="00F73A75"/>
    <w:rsid w:val="00F73B11"/>
    <w:rsid w:val="00F73B44"/>
    <w:rsid w:val="00F73C43"/>
    <w:rsid w:val="00F73CA7"/>
    <w:rsid w:val="00F73E27"/>
    <w:rsid w:val="00F73E48"/>
    <w:rsid w:val="00F73E6C"/>
    <w:rsid w:val="00F7410A"/>
    <w:rsid w:val="00F74324"/>
    <w:rsid w:val="00F746A9"/>
    <w:rsid w:val="00F7494B"/>
    <w:rsid w:val="00F74B98"/>
    <w:rsid w:val="00F74CFA"/>
    <w:rsid w:val="00F74F78"/>
    <w:rsid w:val="00F7546C"/>
    <w:rsid w:val="00F7559A"/>
    <w:rsid w:val="00F75692"/>
    <w:rsid w:val="00F757CB"/>
    <w:rsid w:val="00F757EE"/>
    <w:rsid w:val="00F75831"/>
    <w:rsid w:val="00F758DA"/>
    <w:rsid w:val="00F7596A"/>
    <w:rsid w:val="00F75B45"/>
    <w:rsid w:val="00F75D25"/>
    <w:rsid w:val="00F75DB0"/>
    <w:rsid w:val="00F75EB1"/>
    <w:rsid w:val="00F75F43"/>
    <w:rsid w:val="00F7650A"/>
    <w:rsid w:val="00F768E0"/>
    <w:rsid w:val="00F770A8"/>
    <w:rsid w:val="00F776AF"/>
    <w:rsid w:val="00F77BB1"/>
    <w:rsid w:val="00F800CE"/>
    <w:rsid w:val="00F8032B"/>
    <w:rsid w:val="00F80430"/>
    <w:rsid w:val="00F8045A"/>
    <w:rsid w:val="00F80737"/>
    <w:rsid w:val="00F80953"/>
    <w:rsid w:val="00F80B78"/>
    <w:rsid w:val="00F80C13"/>
    <w:rsid w:val="00F80D2A"/>
    <w:rsid w:val="00F80E7F"/>
    <w:rsid w:val="00F81034"/>
    <w:rsid w:val="00F8139C"/>
    <w:rsid w:val="00F8140A"/>
    <w:rsid w:val="00F81510"/>
    <w:rsid w:val="00F816D8"/>
    <w:rsid w:val="00F81A0B"/>
    <w:rsid w:val="00F81AB1"/>
    <w:rsid w:val="00F81AE7"/>
    <w:rsid w:val="00F81C60"/>
    <w:rsid w:val="00F81D4D"/>
    <w:rsid w:val="00F81E6A"/>
    <w:rsid w:val="00F81F14"/>
    <w:rsid w:val="00F81F93"/>
    <w:rsid w:val="00F81F96"/>
    <w:rsid w:val="00F82185"/>
    <w:rsid w:val="00F8224D"/>
    <w:rsid w:val="00F82443"/>
    <w:rsid w:val="00F8260B"/>
    <w:rsid w:val="00F8266E"/>
    <w:rsid w:val="00F82689"/>
    <w:rsid w:val="00F82810"/>
    <w:rsid w:val="00F82B17"/>
    <w:rsid w:val="00F82BB6"/>
    <w:rsid w:val="00F82C76"/>
    <w:rsid w:val="00F82E6F"/>
    <w:rsid w:val="00F82EC7"/>
    <w:rsid w:val="00F82F32"/>
    <w:rsid w:val="00F82F38"/>
    <w:rsid w:val="00F83087"/>
    <w:rsid w:val="00F8351E"/>
    <w:rsid w:val="00F8383D"/>
    <w:rsid w:val="00F83874"/>
    <w:rsid w:val="00F8391B"/>
    <w:rsid w:val="00F8398F"/>
    <w:rsid w:val="00F83BEB"/>
    <w:rsid w:val="00F83EA2"/>
    <w:rsid w:val="00F83EE5"/>
    <w:rsid w:val="00F84179"/>
    <w:rsid w:val="00F84418"/>
    <w:rsid w:val="00F84625"/>
    <w:rsid w:val="00F84905"/>
    <w:rsid w:val="00F8490C"/>
    <w:rsid w:val="00F84DF4"/>
    <w:rsid w:val="00F854CC"/>
    <w:rsid w:val="00F8574E"/>
    <w:rsid w:val="00F859A4"/>
    <w:rsid w:val="00F85ABA"/>
    <w:rsid w:val="00F85CA0"/>
    <w:rsid w:val="00F85CAA"/>
    <w:rsid w:val="00F85FD3"/>
    <w:rsid w:val="00F86076"/>
    <w:rsid w:val="00F861BD"/>
    <w:rsid w:val="00F863E4"/>
    <w:rsid w:val="00F86650"/>
    <w:rsid w:val="00F866C3"/>
    <w:rsid w:val="00F866D3"/>
    <w:rsid w:val="00F86713"/>
    <w:rsid w:val="00F86BC5"/>
    <w:rsid w:val="00F86C01"/>
    <w:rsid w:val="00F86ECD"/>
    <w:rsid w:val="00F86FEB"/>
    <w:rsid w:val="00F8706A"/>
    <w:rsid w:val="00F8708E"/>
    <w:rsid w:val="00F8709E"/>
    <w:rsid w:val="00F87247"/>
    <w:rsid w:val="00F87281"/>
    <w:rsid w:val="00F87480"/>
    <w:rsid w:val="00F8754B"/>
    <w:rsid w:val="00F875A9"/>
    <w:rsid w:val="00F875FD"/>
    <w:rsid w:val="00F87670"/>
    <w:rsid w:val="00F87870"/>
    <w:rsid w:val="00F878BF"/>
    <w:rsid w:val="00F8798D"/>
    <w:rsid w:val="00F87F46"/>
    <w:rsid w:val="00F90005"/>
    <w:rsid w:val="00F900B7"/>
    <w:rsid w:val="00F9020A"/>
    <w:rsid w:val="00F903B0"/>
    <w:rsid w:val="00F90682"/>
    <w:rsid w:val="00F90877"/>
    <w:rsid w:val="00F90936"/>
    <w:rsid w:val="00F90B12"/>
    <w:rsid w:val="00F90B29"/>
    <w:rsid w:val="00F90B5C"/>
    <w:rsid w:val="00F90B65"/>
    <w:rsid w:val="00F90BB2"/>
    <w:rsid w:val="00F90CC1"/>
    <w:rsid w:val="00F90CDA"/>
    <w:rsid w:val="00F90FA1"/>
    <w:rsid w:val="00F9109B"/>
    <w:rsid w:val="00F91375"/>
    <w:rsid w:val="00F9159A"/>
    <w:rsid w:val="00F9167D"/>
    <w:rsid w:val="00F91803"/>
    <w:rsid w:val="00F91879"/>
    <w:rsid w:val="00F9195E"/>
    <w:rsid w:val="00F919C4"/>
    <w:rsid w:val="00F919D1"/>
    <w:rsid w:val="00F91B45"/>
    <w:rsid w:val="00F91EC6"/>
    <w:rsid w:val="00F91F35"/>
    <w:rsid w:val="00F91F9F"/>
    <w:rsid w:val="00F92090"/>
    <w:rsid w:val="00F9209C"/>
    <w:rsid w:val="00F921DE"/>
    <w:rsid w:val="00F921F8"/>
    <w:rsid w:val="00F9238D"/>
    <w:rsid w:val="00F9240A"/>
    <w:rsid w:val="00F92421"/>
    <w:rsid w:val="00F92707"/>
    <w:rsid w:val="00F9286A"/>
    <w:rsid w:val="00F92A45"/>
    <w:rsid w:val="00F92EB1"/>
    <w:rsid w:val="00F92EC0"/>
    <w:rsid w:val="00F92FC3"/>
    <w:rsid w:val="00F9337E"/>
    <w:rsid w:val="00F9339C"/>
    <w:rsid w:val="00F93491"/>
    <w:rsid w:val="00F93528"/>
    <w:rsid w:val="00F935CC"/>
    <w:rsid w:val="00F93756"/>
    <w:rsid w:val="00F93810"/>
    <w:rsid w:val="00F93866"/>
    <w:rsid w:val="00F938D6"/>
    <w:rsid w:val="00F93935"/>
    <w:rsid w:val="00F939A5"/>
    <w:rsid w:val="00F93B46"/>
    <w:rsid w:val="00F93D54"/>
    <w:rsid w:val="00F93D65"/>
    <w:rsid w:val="00F94042"/>
    <w:rsid w:val="00F94085"/>
    <w:rsid w:val="00F940DC"/>
    <w:rsid w:val="00F940DE"/>
    <w:rsid w:val="00F94221"/>
    <w:rsid w:val="00F9428F"/>
    <w:rsid w:val="00F94541"/>
    <w:rsid w:val="00F945CB"/>
    <w:rsid w:val="00F94664"/>
    <w:rsid w:val="00F94755"/>
    <w:rsid w:val="00F94829"/>
    <w:rsid w:val="00F9499F"/>
    <w:rsid w:val="00F94CE2"/>
    <w:rsid w:val="00F94F90"/>
    <w:rsid w:val="00F9510F"/>
    <w:rsid w:val="00F95221"/>
    <w:rsid w:val="00F956B3"/>
    <w:rsid w:val="00F956C3"/>
    <w:rsid w:val="00F956E8"/>
    <w:rsid w:val="00F95808"/>
    <w:rsid w:val="00F95953"/>
    <w:rsid w:val="00F95AC3"/>
    <w:rsid w:val="00F95BC7"/>
    <w:rsid w:val="00F95DEE"/>
    <w:rsid w:val="00F95FD9"/>
    <w:rsid w:val="00F96046"/>
    <w:rsid w:val="00F960A1"/>
    <w:rsid w:val="00F96161"/>
    <w:rsid w:val="00F96248"/>
    <w:rsid w:val="00F9627A"/>
    <w:rsid w:val="00F96323"/>
    <w:rsid w:val="00F963BE"/>
    <w:rsid w:val="00F965A2"/>
    <w:rsid w:val="00F965F1"/>
    <w:rsid w:val="00F96656"/>
    <w:rsid w:val="00F96CE2"/>
    <w:rsid w:val="00F96DA6"/>
    <w:rsid w:val="00F9709A"/>
    <w:rsid w:val="00F970B1"/>
    <w:rsid w:val="00F9710B"/>
    <w:rsid w:val="00F97289"/>
    <w:rsid w:val="00F9745C"/>
    <w:rsid w:val="00F976B7"/>
    <w:rsid w:val="00F9777E"/>
    <w:rsid w:val="00F97F0E"/>
    <w:rsid w:val="00F97F62"/>
    <w:rsid w:val="00F97FD3"/>
    <w:rsid w:val="00FA0158"/>
    <w:rsid w:val="00FA0969"/>
    <w:rsid w:val="00FA09D7"/>
    <w:rsid w:val="00FA0B27"/>
    <w:rsid w:val="00FA0B6E"/>
    <w:rsid w:val="00FA0B90"/>
    <w:rsid w:val="00FA0D2A"/>
    <w:rsid w:val="00FA0E00"/>
    <w:rsid w:val="00FA0F9B"/>
    <w:rsid w:val="00FA108E"/>
    <w:rsid w:val="00FA113B"/>
    <w:rsid w:val="00FA12F0"/>
    <w:rsid w:val="00FA173D"/>
    <w:rsid w:val="00FA1759"/>
    <w:rsid w:val="00FA177A"/>
    <w:rsid w:val="00FA1836"/>
    <w:rsid w:val="00FA1BAE"/>
    <w:rsid w:val="00FA1C47"/>
    <w:rsid w:val="00FA1D3E"/>
    <w:rsid w:val="00FA1E67"/>
    <w:rsid w:val="00FA1EAA"/>
    <w:rsid w:val="00FA1F00"/>
    <w:rsid w:val="00FA1F6D"/>
    <w:rsid w:val="00FA1FC3"/>
    <w:rsid w:val="00FA2069"/>
    <w:rsid w:val="00FA2147"/>
    <w:rsid w:val="00FA253E"/>
    <w:rsid w:val="00FA2613"/>
    <w:rsid w:val="00FA279B"/>
    <w:rsid w:val="00FA2872"/>
    <w:rsid w:val="00FA28F0"/>
    <w:rsid w:val="00FA298F"/>
    <w:rsid w:val="00FA2C65"/>
    <w:rsid w:val="00FA2D5E"/>
    <w:rsid w:val="00FA2E43"/>
    <w:rsid w:val="00FA2F64"/>
    <w:rsid w:val="00FA30E1"/>
    <w:rsid w:val="00FA3169"/>
    <w:rsid w:val="00FA316D"/>
    <w:rsid w:val="00FA31D0"/>
    <w:rsid w:val="00FA322F"/>
    <w:rsid w:val="00FA3312"/>
    <w:rsid w:val="00FA3816"/>
    <w:rsid w:val="00FA390B"/>
    <w:rsid w:val="00FA3BA4"/>
    <w:rsid w:val="00FA3DC3"/>
    <w:rsid w:val="00FA3F93"/>
    <w:rsid w:val="00FA4061"/>
    <w:rsid w:val="00FA4075"/>
    <w:rsid w:val="00FA40EC"/>
    <w:rsid w:val="00FA41AE"/>
    <w:rsid w:val="00FA4275"/>
    <w:rsid w:val="00FA4282"/>
    <w:rsid w:val="00FA42B5"/>
    <w:rsid w:val="00FA4382"/>
    <w:rsid w:val="00FA44EB"/>
    <w:rsid w:val="00FA4560"/>
    <w:rsid w:val="00FA4630"/>
    <w:rsid w:val="00FA473D"/>
    <w:rsid w:val="00FA4820"/>
    <w:rsid w:val="00FA48ED"/>
    <w:rsid w:val="00FA49EC"/>
    <w:rsid w:val="00FA4D31"/>
    <w:rsid w:val="00FA515D"/>
    <w:rsid w:val="00FA53FE"/>
    <w:rsid w:val="00FA54D5"/>
    <w:rsid w:val="00FA556A"/>
    <w:rsid w:val="00FA5BCA"/>
    <w:rsid w:val="00FA5D48"/>
    <w:rsid w:val="00FA5D60"/>
    <w:rsid w:val="00FA5E81"/>
    <w:rsid w:val="00FA5E86"/>
    <w:rsid w:val="00FA5E92"/>
    <w:rsid w:val="00FA5F0A"/>
    <w:rsid w:val="00FA5F1F"/>
    <w:rsid w:val="00FA5F94"/>
    <w:rsid w:val="00FA602C"/>
    <w:rsid w:val="00FA60C7"/>
    <w:rsid w:val="00FA6474"/>
    <w:rsid w:val="00FA653D"/>
    <w:rsid w:val="00FA66C4"/>
    <w:rsid w:val="00FA66C7"/>
    <w:rsid w:val="00FA6969"/>
    <w:rsid w:val="00FA6A8C"/>
    <w:rsid w:val="00FA6C05"/>
    <w:rsid w:val="00FA6C78"/>
    <w:rsid w:val="00FA6EDA"/>
    <w:rsid w:val="00FA7183"/>
    <w:rsid w:val="00FA71A9"/>
    <w:rsid w:val="00FA71FC"/>
    <w:rsid w:val="00FA770A"/>
    <w:rsid w:val="00FA7769"/>
    <w:rsid w:val="00FA7A56"/>
    <w:rsid w:val="00FA7ADF"/>
    <w:rsid w:val="00FA7CCF"/>
    <w:rsid w:val="00FA7E8E"/>
    <w:rsid w:val="00FA7F0A"/>
    <w:rsid w:val="00FA7F1D"/>
    <w:rsid w:val="00FB0104"/>
    <w:rsid w:val="00FB02D0"/>
    <w:rsid w:val="00FB0305"/>
    <w:rsid w:val="00FB039B"/>
    <w:rsid w:val="00FB04D3"/>
    <w:rsid w:val="00FB0627"/>
    <w:rsid w:val="00FB0638"/>
    <w:rsid w:val="00FB0687"/>
    <w:rsid w:val="00FB0818"/>
    <w:rsid w:val="00FB0AE3"/>
    <w:rsid w:val="00FB0B78"/>
    <w:rsid w:val="00FB100F"/>
    <w:rsid w:val="00FB116C"/>
    <w:rsid w:val="00FB167D"/>
    <w:rsid w:val="00FB176C"/>
    <w:rsid w:val="00FB1943"/>
    <w:rsid w:val="00FB1991"/>
    <w:rsid w:val="00FB19FF"/>
    <w:rsid w:val="00FB1C37"/>
    <w:rsid w:val="00FB2216"/>
    <w:rsid w:val="00FB22C1"/>
    <w:rsid w:val="00FB22D8"/>
    <w:rsid w:val="00FB2C41"/>
    <w:rsid w:val="00FB3088"/>
    <w:rsid w:val="00FB331C"/>
    <w:rsid w:val="00FB3416"/>
    <w:rsid w:val="00FB3435"/>
    <w:rsid w:val="00FB346C"/>
    <w:rsid w:val="00FB361C"/>
    <w:rsid w:val="00FB36FD"/>
    <w:rsid w:val="00FB3A85"/>
    <w:rsid w:val="00FB3C11"/>
    <w:rsid w:val="00FB3E71"/>
    <w:rsid w:val="00FB3EF9"/>
    <w:rsid w:val="00FB400C"/>
    <w:rsid w:val="00FB40A8"/>
    <w:rsid w:val="00FB4183"/>
    <w:rsid w:val="00FB4276"/>
    <w:rsid w:val="00FB4296"/>
    <w:rsid w:val="00FB4325"/>
    <w:rsid w:val="00FB43C4"/>
    <w:rsid w:val="00FB44F1"/>
    <w:rsid w:val="00FB4799"/>
    <w:rsid w:val="00FB4806"/>
    <w:rsid w:val="00FB48A7"/>
    <w:rsid w:val="00FB4A57"/>
    <w:rsid w:val="00FB4CA0"/>
    <w:rsid w:val="00FB50BA"/>
    <w:rsid w:val="00FB513F"/>
    <w:rsid w:val="00FB5320"/>
    <w:rsid w:val="00FB56F2"/>
    <w:rsid w:val="00FB584B"/>
    <w:rsid w:val="00FB598E"/>
    <w:rsid w:val="00FB59F6"/>
    <w:rsid w:val="00FB5B09"/>
    <w:rsid w:val="00FB5E8F"/>
    <w:rsid w:val="00FB6060"/>
    <w:rsid w:val="00FB606D"/>
    <w:rsid w:val="00FB6139"/>
    <w:rsid w:val="00FB6238"/>
    <w:rsid w:val="00FB626E"/>
    <w:rsid w:val="00FB62ED"/>
    <w:rsid w:val="00FB6355"/>
    <w:rsid w:val="00FB643E"/>
    <w:rsid w:val="00FB653B"/>
    <w:rsid w:val="00FB6981"/>
    <w:rsid w:val="00FB6A03"/>
    <w:rsid w:val="00FB6C25"/>
    <w:rsid w:val="00FB6C4D"/>
    <w:rsid w:val="00FB6C95"/>
    <w:rsid w:val="00FB6D28"/>
    <w:rsid w:val="00FB6E85"/>
    <w:rsid w:val="00FB6F88"/>
    <w:rsid w:val="00FB70A3"/>
    <w:rsid w:val="00FB71AF"/>
    <w:rsid w:val="00FB73DD"/>
    <w:rsid w:val="00FB73F5"/>
    <w:rsid w:val="00FB7815"/>
    <w:rsid w:val="00FB7BF7"/>
    <w:rsid w:val="00FB7E6A"/>
    <w:rsid w:val="00FB7EAD"/>
    <w:rsid w:val="00FC0006"/>
    <w:rsid w:val="00FC008D"/>
    <w:rsid w:val="00FC00DE"/>
    <w:rsid w:val="00FC028F"/>
    <w:rsid w:val="00FC0602"/>
    <w:rsid w:val="00FC0AA3"/>
    <w:rsid w:val="00FC0BE3"/>
    <w:rsid w:val="00FC0C19"/>
    <w:rsid w:val="00FC0CCD"/>
    <w:rsid w:val="00FC0E22"/>
    <w:rsid w:val="00FC0EB4"/>
    <w:rsid w:val="00FC0F14"/>
    <w:rsid w:val="00FC110E"/>
    <w:rsid w:val="00FC115A"/>
    <w:rsid w:val="00FC11A5"/>
    <w:rsid w:val="00FC15DF"/>
    <w:rsid w:val="00FC1672"/>
    <w:rsid w:val="00FC1713"/>
    <w:rsid w:val="00FC1736"/>
    <w:rsid w:val="00FC173F"/>
    <w:rsid w:val="00FC1743"/>
    <w:rsid w:val="00FC182A"/>
    <w:rsid w:val="00FC1959"/>
    <w:rsid w:val="00FC1A24"/>
    <w:rsid w:val="00FC1B7D"/>
    <w:rsid w:val="00FC1C7B"/>
    <w:rsid w:val="00FC1E21"/>
    <w:rsid w:val="00FC1E77"/>
    <w:rsid w:val="00FC1F58"/>
    <w:rsid w:val="00FC1F94"/>
    <w:rsid w:val="00FC20A7"/>
    <w:rsid w:val="00FC2186"/>
    <w:rsid w:val="00FC226A"/>
    <w:rsid w:val="00FC2283"/>
    <w:rsid w:val="00FC22EA"/>
    <w:rsid w:val="00FC230A"/>
    <w:rsid w:val="00FC23DD"/>
    <w:rsid w:val="00FC2422"/>
    <w:rsid w:val="00FC244C"/>
    <w:rsid w:val="00FC2764"/>
    <w:rsid w:val="00FC2821"/>
    <w:rsid w:val="00FC2C4B"/>
    <w:rsid w:val="00FC2CFB"/>
    <w:rsid w:val="00FC2E45"/>
    <w:rsid w:val="00FC31B0"/>
    <w:rsid w:val="00FC321C"/>
    <w:rsid w:val="00FC3509"/>
    <w:rsid w:val="00FC35EF"/>
    <w:rsid w:val="00FC371A"/>
    <w:rsid w:val="00FC37C7"/>
    <w:rsid w:val="00FC3819"/>
    <w:rsid w:val="00FC38F2"/>
    <w:rsid w:val="00FC396C"/>
    <w:rsid w:val="00FC39A9"/>
    <w:rsid w:val="00FC3A1D"/>
    <w:rsid w:val="00FC3CEA"/>
    <w:rsid w:val="00FC41A1"/>
    <w:rsid w:val="00FC4293"/>
    <w:rsid w:val="00FC42C3"/>
    <w:rsid w:val="00FC44F0"/>
    <w:rsid w:val="00FC450A"/>
    <w:rsid w:val="00FC45CD"/>
    <w:rsid w:val="00FC49FF"/>
    <w:rsid w:val="00FC4D33"/>
    <w:rsid w:val="00FC4DA0"/>
    <w:rsid w:val="00FC51C5"/>
    <w:rsid w:val="00FC51F4"/>
    <w:rsid w:val="00FC52BC"/>
    <w:rsid w:val="00FC52FB"/>
    <w:rsid w:val="00FC5318"/>
    <w:rsid w:val="00FC5323"/>
    <w:rsid w:val="00FC546A"/>
    <w:rsid w:val="00FC56D6"/>
    <w:rsid w:val="00FC574E"/>
    <w:rsid w:val="00FC575E"/>
    <w:rsid w:val="00FC57A0"/>
    <w:rsid w:val="00FC59AD"/>
    <w:rsid w:val="00FC5EF4"/>
    <w:rsid w:val="00FC691A"/>
    <w:rsid w:val="00FC69E1"/>
    <w:rsid w:val="00FC6A26"/>
    <w:rsid w:val="00FC6AE3"/>
    <w:rsid w:val="00FC6E07"/>
    <w:rsid w:val="00FC7533"/>
    <w:rsid w:val="00FC77DE"/>
    <w:rsid w:val="00FC7831"/>
    <w:rsid w:val="00FC78B6"/>
    <w:rsid w:val="00FC7B9F"/>
    <w:rsid w:val="00FC7C12"/>
    <w:rsid w:val="00FC7C4A"/>
    <w:rsid w:val="00FC7DE6"/>
    <w:rsid w:val="00FC7ECF"/>
    <w:rsid w:val="00FC7EF8"/>
    <w:rsid w:val="00FD0156"/>
    <w:rsid w:val="00FD0226"/>
    <w:rsid w:val="00FD0482"/>
    <w:rsid w:val="00FD06D0"/>
    <w:rsid w:val="00FD095E"/>
    <w:rsid w:val="00FD0A35"/>
    <w:rsid w:val="00FD0C49"/>
    <w:rsid w:val="00FD0E14"/>
    <w:rsid w:val="00FD0F05"/>
    <w:rsid w:val="00FD0F14"/>
    <w:rsid w:val="00FD0F7B"/>
    <w:rsid w:val="00FD151B"/>
    <w:rsid w:val="00FD15D3"/>
    <w:rsid w:val="00FD18B1"/>
    <w:rsid w:val="00FD1A14"/>
    <w:rsid w:val="00FD27CB"/>
    <w:rsid w:val="00FD297D"/>
    <w:rsid w:val="00FD29D1"/>
    <w:rsid w:val="00FD2BF9"/>
    <w:rsid w:val="00FD2D3D"/>
    <w:rsid w:val="00FD2E4E"/>
    <w:rsid w:val="00FD2F8D"/>
    <w:rsid w:val="00FD3110"/>
    <w:rsid w:val="00FD314A"/>
    <w:rsid w:val="00FD3179"/>
    <w:rsid w:val="00FD33FD"/>
    <w:rsid w:val="00FD35C2"/>
    <w:rsid w:val="00FD35CB"/>
    <w:rsid w:val="00FD360D"/>
    <w:rsid w:val="00FD3721"/>
    <w:rsid w:val="00FD3908"/>
    <w:rsid w:val="00FD39AC"/>
    <w:rsid w:val="00FD39BC"/>
    <w:rsid w:val="00FD3B8A"/>
    <w:rsid w:val="00FD3E4A"/>
    <w:rsid w:val="00FD3F5D"/>
    <w:rsid w:val="00FD3F5F"/>
    <w:rsid w:val="00FD3FD6"/>
    <w:rsid w:val="00FD3FF3"/>
    <w:rsid w:val="00FD413C"/>
    <w:rsid w:val="00FD41CC"/>
    <w:rsid w:val="00FD42B2"/>
    <w:rsid w:val="00FD43BE"/>
    <w:rsid w:val="00FD43D1"/>
    <w:rsid w:val="00FD44AE"/>
    <w:rsid w:val="00FD4596"/>
    <w:rsid w:val="00FD47FB"/>
    <w:rsid w:val="00FD4930"/>
    <w:rsid w:val="00FD4DC3"/>
    <w:rsid w:val="00FD4EED"/>
    <w:rsid w:val="00FD4F15"/>
    <w:rsid w:val="00FD5101"/>
    <w:rsid w:val="00FD537C"/>
    <w:rsid w:val="00FD5668"/>
    <w:rsid w:val="00FD572B"/>
    <w:rsid w:val="00FD5AB0"/>
    <w:rsid w:val="00FD5DA5"/>
    <w:rsid w:val="00FD5EA6"/>
    <w:rsid w:val="00FD6252"/>
    <w:rsid w:val="00FD62F1"/>
    <w:rsid w:val="00FD633A"/>
    <w:rsid w:val="00FD6661"/>
    <w:rsid w:val="00FD6812"/>
    <w:rsid w:val="00FD6AC4"/>
    <w:rsid w:val="00FD6BA0"/>
    <w:rsid w:val="00FD6F62"/>
    <w:rsid w:val="00FD7170"/>
    <w:rsid w:val="00FD76AD"/>
    <w:rsid w:val="00FD772F"/>
    <w:rsid w:val="00FD77AE"/>
    <w:rsid w:val="00FD77D7"/>
    <w:rsid w:val="00FD7803"/>
    <w:rsid w:val="00FD7CD3"/>
    <w:rsid w:val="00FD7D7D"/>
    <w:rsid w:val="00FD7E4E"/>
    <w:rsid w:val="00FD7EE9"/>
    <w:rsid w:val="00FE010E"/>
    <w:rsid w:val="00FE01A1"/>
    <w:rsid w:val="00FE023B"/>
    <w:rsid w:val="00FE03ED"/>
    <w:rsid w:val="00FE0684"/>
    <w:rsid w:val="00FE06CB"/>
    <w:rsid w:val="00FE0A09"/>
    <w:rsid w:val="00FE0B41"/>
    <w:rsid w:val="00FE0C32"/>
    <w:rsid w:val="00FE0C8D"/>
    <w:rsid w:val="00FE0EB7"/>
    <w:rsid w:val="00FE102E"/>
    <w:rsid w:val="00FE124E"/>
    <w:rsid w:val="00FE1675"/>
    <w:rsid w:val="00FE180D"/>
    <w:rsid w:val="00FE1889"/>
    <w:rsid w:val="00FE195E"/>
    <w:rsid w:val="00FE1993"/>
    <w:rsid w:val="00FE1A35"/>
    <w:rsid w:val="00FE1B84"/>
    <w:rsid w:val="00FE2124"/>
    <w:rsid w:val="00FE21C3"/>
    <w:rsid w:val="00FE22A1"/>
    <w:rsid w:val="00FE2578"/>
    <w:rsid w:val="00FE25BB"/>
    <w:rsid w:val="00FE296D"/>
    <w:rsid w:val="00FE2C11"/>
    <w:rsid w:val="00FE2CA6"/>
    <w:rsid w:val="00FE2E66"/>
    <w:rsid w:val="00FE3084"/>
    <w:rsid w:val="00FE30CF"/>
    <w:rsid w:val="00FE31EF"/>
    <w:rsid w:val="00FE325E"/>
    <w:rsid w:val="00FE32B9"/>
    <w:rsid w:val="00FE332A"/>
    <w:rsid w:val="00FE361D"/>
    <w:rsid w:val="00FE3683"/>
    <w:rsid w:val="00FE3805"/>
    <w:rsid w:val="00FE38D7"/>
    <w:rsid w:val="00FE392B"/>
    <w:rsid w:val="00FE3987"/>
    <w:rsid w:val="00FE39B1"/>
    <w:rsid w:val="00FE3BAE"/>
    <w:rsid w:val="00FE3D4F"/>
    <w:rsid w:val="00FE4325"/>
    <w:rsid w:val="00FE432C"/>
    <w:rsid w:val="00FE433B"/>
    <w:rsid w:val="00FE439E"/>
    <w:rsid w:val="00FE481F"/>
    <w:rsid w:val="00FE486E"/>
    <w:rsid w:val="00FE4B25"/>
    <w:rsid w:val="00FE4C18"/>
    <w:rsid w:val="00FE4C93"/>
    <w:rsid w:val="00FE4CC3"/>
    <w:rsid w:val="00FE4E0A"/>
    <w:rsid w:val="00FE4F88"/>
    <w:rsid w:val="00FE517F"/>
    <w:rsid w:val="00FE52F9"/>
    <w:rsid w:val="00FE5551"/>
    <w:rsid w:val="00FE5599"/>
    <w:rsid w:val="00FE55A4"/>
    <w:rsid w:val="00FE581D"/>
    <w:rsid w:val="00FE59C2"/>
    <w:rsid w:val="00FE5CC4"/>
    <w:rsid w:val="00FE5CCA"/>
    <w:rsid w:val="00FE5EEB"/>
    <w:rsid w:val="00FE6090"/>
    <w:rsid w:val="00FE620A"/>
    <w:rsid w:val="00FE6539"/>
    <w:rsid w:val="00FE6AB0"/>
    <w:rsid w:val="00FE6B15"/>
    <w:rsid w:val="00FE6BC7"/>
    <w:rsid w:val="00FE6BE5"/>
    <w:rsid w:val="00FE6CB0"/>
    <w:rsid w:val="00FE6EAF"/>
    <w:rsid w:val="00FE7051"/>
    <w:rsid w:val="00FE714A"/>
    <w:rsid w:val="00FE73F3"/>
    <w:rsid w:val="00FE76B5"/>
    <w:rsid w:val="00FE76CE"/>
    <w:rsid w:val="00FE7A1F"/>
    <w:rsid w:val="00FF01D5"/>
    <w:rsid w:val="00FF0230"/>
    <w:rsid w:val="00FF02F0"/>
    <w:rsid w:val="00FF060E"/>
    <w:rsid w:val="00FF0697"/>
    <w:rsid w:val="00FF0A88"/>
    <w:rsid w:val="00FF0F61"/>
    <w:rsid w:val="00FF11E3"/>
    <w:rsid w:val="00FF122A"/>
    <w:rsid w:val="00FF1253"/>
    <w:rsid w:val="00FF154E"/>
    <w:rsid w:val="00FF174B"/>
    <w:rsid w:val="00FF17F1"/>
    <w:rsid w:val="00FF190F"/>
    <w:rsid w:val="00FF1925"/>
    <w:rsid w:val="00FF199E"/>
    <w:rsid w:val="00FF1B57"/>
    <w:rsid w:val="00FF1CFB"/>
    <w:rsid w:val="00FF1FA9"/>
    <w:rsid w:val="00FF2563"/>
    <w:rsid w:val="00FF2752"/>
    <w:rsid w:val="00FF28BF"/>
    <w:rsid w:val="00FF294C"/>
    <w:rsid w:val="00FF2B0C"/>
    <w:rsid w:val="00FF2B8B"/>
    <w:rsid w:val="00FF2EC8"/>
    <w:rsid w:val="00FF2F37"/>
    <w:rsid w:val="00FF30A3"/>
    <w:rsid w:val="00FF31B8"/>
    <w:rsid w:val="00FF3A0D"/>
    <w:rsid w:val="00FF3B43"/>
    <w:rsid w:val="00FF3C13"/>
    <w:rsid w:val="00FF3CBE"/>
    <w:rsid w:val="00FF3DAB"/>
    <w:rsid w:val="00FF3E6F"/>
    <w:rsid w:val="00FF4001"/>
    <w:rsid w:val="00FF43C7"/>
    <w:rsid w:val="00FF4431"/>
    <w:rsid w:val="00FF45C1"/>
    <w:rsid w:val="00FF48B5"/>
    <w:rsid w:val="00FF4ACE"/>
    <w:rsid w:val="00FF4B9C"/>
    <w:rsid w:val="00FF4BD5"/>
    <w:rsid w:val="00FF4C54"/>
    <w:rsid w:val="00FF4CB7"/>
    <w:rsid w:val="00FF4E7F"/>
    <w:rsid w:val="00FF4F46"/>
    <w:rsid w:val="00FF4F5C"/>
    <w:rsid w:val="00FF5221"/>
    <w:rsid w:val="00FF5328"/>
    <w:rsid w:val="00FF54C7"/>
    <w:rsid w:val="00FF5503"/>
    <w:rsid w:val="00FF573D"/>
    <w:rsid w:val="00FF591F"/>
    <w:rsid w:val="00FF59AA"/>
    <w:rsid w:val="00FF5A93"/>
    <w:rsid w:val="00FF5BB3"/>
    <w:rsid w:val="00FF5CD4"/>
    <w:rsid w:val="00FF5FCC"/>
    <w:rsid w:val="00FF6035"/>
    <w:rsid w:val="00FF6152"/>
    <w:rsid w:val="00FF635A"/>
    <w:rsid w:val="00FF64E1"/>
    <w:rsid w:val="00FF6A59"/>
    <w:rsid w:val="00FF6C1A"/>
    <w:rsid w:val="00FF70DC"/>
    <w:rsid w:val="00FF7143"/>
    <w:rsid w:val="00FF725D"/>
    <w:rsid w:val="00FF76E2"/>
    <w:rsid w:val="00FF778B"/>
    <w:rsid w:val="00FF78DA"/>
    <w:rsid w:val="00FF790B"/>
    <w:rsid w:val="00FF79E2"/>
    <w:rsid w:val="00FF7E61"/>
    <w:rsid w:val="1FA9E6D7"/>
    <w:rsid w:val="380B0A4B"/>
    <w:rsid w:val="391F33B4"/>
    <w:rsid w:val="6088E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5047F01"/>
  <w15:chartTrackingRefBased/>
  <w15:docId w15:val="{56D66DD8-0918-415B-BC83-53349D2D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6" w:uiPriority="99"/>
    <w:lsdException w:name="toc 7" w:uiPriority="99"/>
    <w:lsdException w:name="toc 8" w:uiPriority="99"/>
    <w:lsdException w:name="toc 9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macro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55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547C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547C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E782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8301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E782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locked/>
    <w:rsid w:val="00DE782E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ED48B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locked/>
    <w:rsid w:val="00DE782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rsid w:val="002547C4"/>
    <w:pPr>
      <w:spacing w:after="120"/>
    </w:pPr>
  </w:style>
  <w:style w:type="paragraph" w:styleId="Header">
    <w:name w:val="header"/>
    <w:basedOn w:val="Normal"/>
    <w:link w:val="Head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1762C"/>
    <w:rPr>
      <w:rFonts w:ascii="Arial" w:hAnsi="Arial"/>
      <w:sz w:val="18"/>
      <w:szCs w:val="18"/>
    </w:rPr>
  </w:style>
  <w:style w:type="character" w:customStyle="1" w:styleId="AAAddress">
    <w:name w:val="AA Address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65E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547C4"/>
    <w:rPr>
      <w:rFonts w:cs="Times New Roman"/>
      <w:b/>
      <w:bCs/>
    </w:rPr>
  </w:style>
  <w:style w:type="paragraph" w:styleId="ListBullet">
    <w:name w:val="List Bullet"/>
    <w:basedOn w:val="Normal"/>
    <w:rsid w:val="002547C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547C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547C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547C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547C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547C4"/>
    <w:pPr>
      <w:ind w:left="284"/>
    </w:pPr>
  </w:style>
  <w:style w:type="paragraph" w:customStyle="1" w:styleId="AAFrameAddress">
    <w:name w:val="AA Frame Address"/>
    <w:basedOn w:val="Heading1"/>
    <w:rsid w:val="002547C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547C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547C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2547C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547C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2547C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2547C4"/>
    <w:pPr>
      <w:ind w:left="851" w:hanging="284"/>
    </w:pPr>
  </w:style>
  <w:style w:type="paragraph" w:styleId="Index4">
    <w:name w:val="index 4"/>
    <w:basedOn w:val="Normal"/>
    <w:next w:val="Normal"/>
    <w:uiPriority w:val="99"/>
    <w:rsid w:val="002547C4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2547C4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2547C4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2547C4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2547C4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2547C4"/>
    <w:pPr>
      <w:ind w:left="2552" w:hanging="284"/>
    </w:pPr>
  </w:style>
  <w:style w:type="paragraph" w:styleId="TOC2">
    <w:name w:val="toc 2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547C4"/>
    <w:pPr>
      <w:ind w:left="851"/>
    </w:pPr>
  </w:style>
  <w:style w:type="paragraph" w:styleId="TOC5">
    <w:name w:val="toc 5"/>
    <w:basedOn w:val="Normal"/>
    <w:next w:val="Normal"/>
    <w:semiHidden/>
    <w:rsid w:val="002547C4"/>
    <w:pPr>
      <w:ind w:left="1134"/>
    </w:pPr>
  </w:style>
  <w:style w:type="paragraph" w:styleId="TOC6">
    <w:name w:val="toc 6"/>
    <w:basedOn w:val="Normal"/>
    <w:next w:val="Normal"/>
    <w:uiPriority w:val="99"/>
    <w:rsid w:val="002547C4"/>
    <w:pPr>
      <w:ind w:left="1418"/>
    </w:pPr>
  </w:style>
  <w:style w:type="paragraph" w:styleId="TOC7">
    <w:name w:val="toc 7"/>
    <w:basedOn w:val="Normal"/>
    <w:next w:val="Normal"/>
    <w:uiPriority w:val="99"/>
    <w:rsid w:val="002547C4"/>
    <w:pPr>
      <w:ind w:left="1701"/>
    </w:pPr>
  </w:style>
  <w:style w:type="paragraph" w:styleId="TOC8">
    <w:name w:val="toc 8"/>
    <w:basedOn w:val="Normal"/>
    <w:next w:val="Normal"/>
    <w:uiPriority w:val="99"/>
    <w:rsid w:val="002547C4"/>
    <w:pPr>
      <w:ind w:left="1985"/>
    </w:pPr>
  </w:style>
  <w:style w:type="paragraph" w:styleId="TOC9">
    <w:name w:val="toc 9"/>
    <w:basedOn w:val="Normal"/>
    <w:next w:val="Normal"/>
    <w:uiPriority w:val="99"/>
    <w:rsid w:val="002547C4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2547C4"/>
    <w:pPr>
      <w:ind w:left="567" w:hanging="567"/>
    </w:pPr>
  </w:style>
  <w:style w:type="paragraph" w:styleId="ListBullet5">
    <w:name w:val="List Bullet 5"/>
    <w:basedOn w:val="Normal"/>
    <w:rsid w:val="002547C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547C4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E782E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547C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E782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547C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E782E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547C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547C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547C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547C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547C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547C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547C4"/>
    <w:pPr>
      <w:framePr w:h="1054" w:wrap="around" w:y="5920"/>
    </w:pPr>
  </w:style>
  <w:style w:type="paragraph" w:customStyle="1" w:styleId="ReportHeading3">
    <w:name w:val="ReportHeading3"/>
    <w:basedOn w:val="ReportHeading2"/>
    <w:rsid w:val="002547C4"/>
    <w:pPr>
      <w:framePr w:h="443" w:wrap="around" w:y="8223"/>
    </w:pPr>
  </w:style>
  <w:style w:type="paragraph" w:customStyle="1" w:styleId="a">
    <w:name w:val="¢éÍ¤ÇÒ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547C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547C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547C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547C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547C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CE76FC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E782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2547C4"/>
  </w:style>
  <w:style w:type="paragraph" w:customStyle="1" w:styleId="ASSETS">
    <w:name w:val="ASSETS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DE782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CE76F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71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29" w:hanging="7"/>
      <w:jc w:val="thaiDistribute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571761"/>
    <w:rPr>
      <w:rFonts w:ascii="Angsana New" w:hAnsi="Angsana New"/>
      <w:sz w:val="30"/>
      <w:szCs w:val="30"/>
      <w:lang w:val="en-GB" w:eastAsia="x-none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DE782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DE782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DE782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63A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621"/>
      </w:tabs>
      <w:spacing w:line="240" w:lineRule="auto"/>
      <w:ind w:left="540" w:right="-18"/>
      <w:jc w:val="both"/>
    </w:pPr>
    <w:rPr>
      <w:rFonts w:ascii="Times New Roman"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663A73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5DA9"/>
    <w:pPr>
      <w:tabs>
        <w:tab w:val="left" w:pos="540"/>
      </w:tabs>
      <w:ind w:left="0"/>
    </w:pPr>
  </w:style>
  <w:style w:type="character" w:customStyle="1" w:styleId="AccPolicyalternativeChar">
    <w:name w:val="Acc Policy alternative Char"/>
    <w:link w:val="AccPolicyalternative"/>
    <w:rsid w:val="00915DA9"/>
    <w:rPr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DE782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rsid w:val="004E16F1"/>
    <w:rPr>
      <w:position w:val="6"/>
      <w:sz w:val="14"/>
    </w:rPr>
  </w:style>
  <w:style w:type="character" w:customStyle="1" w:styleId="KPMG">
    <w:name w:val="KPMG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,Normal + Times New Roman,11 pt,Right:  0.02&quot;,Line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DE782E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paragraph" w:styleId="NormalWeb">
    <w:name w:val="Normal (Web)"/>
    <w:basedOn w:val="Normal"/>
    <w:uiPriority w:val="99"/>
    <w:semiHidden/>
    <w:rsid w:val="00404D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hAnsi="Tahoma" w:cs="Tahoma"/>
      <w:color w:val="7030A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003F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apple-style-span">
    <w:name w:val="apple-style-span"/>
    <w:basedOn w:val="DefaultParagraphFont"/>
    <w:rsid w:val="00336FA5"/>
  </w:style>
  <w:style w:type="character" w:customStyle="1" w:styleId="apple-converted-space">
    <w:name w:val="apple-converted-space"/>
    <w:basedOn w:val="DefaultParagraphFont"/>
    <w:rsid w:val="00336FA5"/>
  </w:style>
  <w:style w:type="paragraph" w:styleId="Title">
    <w:name w:val="Title"/>
    <w:basedOn w:val="Normal"/>
    <w:link w:val="TitleChar"/>
    <w:qFormat/>
    <w:rsid w:val="00015B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60" w:lineRule="auto"/>
      <w:ind w:left="540" w:right="749"/>
      <w:jc w:val="center"/>
    </w:pPr>
    <w:rPr>
      <w:rFonts w:ascii="Angsana New" w:hAnsi="Angsana New"/>
      <w:sz w:val="20"/>
      <w:szCs w:val="20"/>
      <w:u w:val="single"/>
      <w:lang w:val="th-TH" w:eastAsia="x-none"/>
    </w:rPr>
  </w:style>
  <w:style w:type="character" w:customStyle="1" w:styleId="TitleChar">
    <w:name w:val="Title Char"/>
    <w:link w:val="Title"/>
    <w:rsid w:val="00015BFD"/>
    <w:rPr>
      <w:rFonts w:ascii="Angsana New" w:hAnsi="Angsana New" w:cs="Geneva"/>
      <w:u w:val="single"/>
      <w:lang w:val="th-TH"/>
    </w:rPr>
  </w:style>
  <w:style w:type="paragraph" w:customStyle="1" w:styleId="Default">
    <w:name w:val="Default"/>
    <w:rsid w:val="00AC16F5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Char">
    <w:name w:val="Char"/>
    <w:basedOn w:val="Normal"/>
    <w:rsid w:val="00CE7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7I-7H-">
    <w:name w:val="@7I-@#7H-"/>
    <w:basedOn w:val="Normal"/>
    <w:next w:val="Normal"/>
    <w:rsid w:val="003F50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Cordia New"/>
      <w:sz w:val="24"/>
      <w:szCs w:val="24"/>
      <w:lang w:val="th-TH" w:eastAsia="th-TH"/>
    </w:rPr>
  </w:style>
  <w:style w:type="paragraph" w:styleId="EndnoteText">
    <w:name w:val="endnote text"/>
    <w:basedOn w:val="Normal"/>
    <w:link w:val="EndnoteTextChar"/>
    <w:rsid w:val="005F356D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5F356D"/>
    <w:rPr>
      <w:rFonts w:ascii="Arial" w:hAnsi="Arial"/>
      <w:szCs w:val="25"/>
    </w:rPr>
  </w:style>
  <w:style w:type="character" w:styleId="EndnoteReference">
    <w:name w:val="endnote reference"/>
    <w:rsid w:val="005F356D"/>
    <w:rPr>
      <w:sz w:val="32"/>
      <w:szCs w:val="32"/>
      <w:vertAlign w:val="superscript"/>
    </w:rPr>
  </w:style>
  <w:style w:type="character" w:styleId="CommentReference">
    <w:name w:val="annotation reference"/>
    <w:rsid w:val="005F356D"/>
    <w:rPr>
      <w:sz w:val="16"/>
      <w:szCs w:val="18"/>
    </w:rPr>
  </w:style>
  <w:style w:type="paragraph" w:styleId="CommentText">
    <w:name w:val="annotation text"/>
    <w:basedOn w:val="Normal"/>
    <w:link w:val="CommentTextChar"/>
    <w:rsid w:val="005F356D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F356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F356D"/>
    <w:rPr>
      <w:b/>
      <w:bCs/>
    </w:rPr>
  </w:style>
  <w:style w:type="character" w:customStyle="1" w:styleId="CommentSubjectChar">
    <w:name w:val="Comment Subject Char"/>
    <w:link w:val="CommentSubject"/>
    <w:rsid w:val="005F356D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438C"/>
    <w:rPr>
      <w:rFonts w:ascii="Arial" w:hAnsi="Arial"/>
      <w:sz w:val="18"/>
      <w:szCs w:val="22"/>
    </w:rPr>
  </w:style>
  <w:style w:type="character" w:customStyle="1" w:styleId="Heading8Char1">
    <w:name w:val="Heading 8 Char1"/>
    <w:rsid w:val="00B734B5"/>
    <w:rPr>
      <w:rFonts w:cs="EucrosiaUPC"/>
      <w:b/>
      <w:bCs/>
      <w:sz w:val="32"/>
      <w:szCs w:val="32"/>
    </w:rPr>
  </w:style>
  <w:style w:type="paragraph" w:customStyle="1" w:styleId="CharChar10">
    <w:name w:val="อักขระ อักขระ อักขระ Char Char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DE782E"/>
    <w:rPr>
      <w:rFonts w:cs="Angsana New"/>
      <w:b/>
      <w:i/>
      <w:sz w:val="24"/>
      <w:lang w:val="en-GB" w:eastAsia="en-US" w:bidi="ar-SA"/>
    </w:rPr>
  </w:style>
  <w:style w:type="character" w:customStyle="1" w:styleId="Heading5Char1">
    <w:name w:val="Heading 5 Char1"/>
    <w:rsid w:val="00DE782E"/>
    <w:rPr>
      <w:rFonts w:cs="EucrosiaUPC"/>
      <w:b/>
      <w:bCs/>
      <w:sz w:val="32"/>
      <w:szCs w:val="32"/>
    </w:rPr>
  </w:style>
  <w:style w:type="paragraph" w:customStyle="1" w:styleId="zfaxdetails">
    <w:name w:val="zfax details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DE782E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customStyle="1" w:styleId="zsubject">
    <w:name w:val="zsubjec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xxbody">
    <w:name w:val="x.x body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customStyle="1" w:styleId="Text">
    <w:name w:val="Tex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character" w:styleId="Hyperlink">
    <w:name w:val="Hyperlink"/>
    <w:rsid w:val="00DE782E"/>
    <w:rPr>
      <w:color w:val="0000FF"/>
      <w:u w:val="single"/>
    </w:rPr>
  </w:style>
  <w:style w:type="paragraph" w:customStyle="1" w:styleId="E0">
    <w:name w:val="Å§ª×èÍ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1">
    <w:name w:val="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paragraph" w:customStyle="1" w:styleId="StyleHeading3Left05">
    <w:name w:val="Style Heading 3 + Left:  0.5&quot;"/>
    <w:basedOn w:val="Heading3"/>
    <w:rsid w:val="00DE782E"/>
    <w:pPr>
      <w:keepNext w:val="0"/>
      <w:tabs>
        <w:tab w:val="clear" w:pos="227"/>
        <w:tab w:val="clear" w:pos="454"/>
        <w:tab w:val="clear" w:pos="680"/>
        <w:tab w:val="clear" w:pos="907"/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ind w:left="720"/>
      <w:jc w:val="both"/>
    </w:pPr>
    <w:rPr>
      <w:rFonts w:ascii="Times New Roman" w:hAnsi="Times New Roman"/>
      <w:b/>
      <w:bCs/>
      <w:iCs w:val="0"/>
      <w:sz w:val="22"/>
      <w:szCs w:val="22"/>
    </w:rPr>
  </w:style>
  <w:style w:type="paragraph" w:customStyle="1" w:styleId="3E">
    <w:name w:val="ชื่อบ์3ิษัท E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a6">
    <w:name w:val="บวก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Nomal">
    <w:name w:val="Nomal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FollowedHyperlink">
    <w:name w:val="FollowedHyperlink"/>
    <w:rsid w:val="00DE782E"/>
    <w:rPr>
      <w:color w:val="606420"/>
      <w:u w:val="single"/>
    </w:rPr>
  </w:style>
  <w:style w:type="character" w:customStyle="1" w:styleId="shorttext1">
    <w:name w:val="short_text1"/>
    <w:uiPriority w:val="99"/>
    <w:rsid w:val="00DE782E"/>
    <w:rPr>
      <w:rFonts w:cs="Times New Roman"/>
      <w:sz w:val="29"/>
      <w:szCs w:val="29"/>
    </w:rPr>
  </w:style>
  <w:style w:type="character" w:customStyle="1" w:styleId="hps">
    <w:name w:val="hps"/>
    <w:uiPriority w:val="99"/>
    <w:rsid w:val="00DE782E"/>
    <w:rPr>
      <w:rFonts w:cs="Times New Roman"/>
    </w:rPr>
  </w:style>
  <w:style w:type="character" w:customStyle="1" w:styleId="gt-icon-text1">
    <w:name w:val="gt-icon-text1"/>
    <w:uiPriority w:val="99"/>
    <w:rsid w:val="00DE782E"/>
    <w:rPr>
      <w:rFonts w:cs="Times New Roman"/>
    </w:rPr>
  </w:style>
  <w:style w:type="character" w:customStyle="1" w:styleId="shorttext">
    <w:name w:val="short_text"/>
    <w:uiPriority w:val="99"/>
    <w:rsid w:val="00DE782E"/>
    <w:rPr>
      <w:rFonts w:cs="Times New Roman"/>
    </w:rPr>
  </w:style>
  <w:style w:type="character" w:customStyle="1" w:styleId="longtext">
    <w:name w:val="long_text"/>
    <w:uiPriority w:val="99"/>
    <w:rsid w:val="00DE782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E782E"/>
    <w:rPr>
      <w:rFonts w:ascii="Consolas" w:hAnsi="Consolas"/>
      <w:sz w:val="21"/>
      <w:szCs w:val="26"/>
    </w:rPr>
  </w:style>
  <w:style w:type="character" w:customStyle="1" w:styleId="Heading4Char1">
    <w:name w:val="Heading 4 Char1"/>
    <w:rsid w:val="00DE782E"/>
    <w:rPr>
      <w:rFonts w:ascii="Angsana New"/>
      <w:sz w:val="32"/>
      <w:szCs w:val="32"/>
    </w:rPr>
  </w:style>
  <w:style w:type="character" w:styleId="Emphasis">
    <w:name w:val="Emphasis"/>
    <w:uiPriority w:val="20"/>
    <w:qFormat/>
    <w:rsid w:val="00DE782E"/>
    <w:rPr>
      <w:i/>
      <w:iCs/>
    </w:rPr>
  </w:style>
  <w:style w:type="paragraph" w:styleId="Date">
    <w:name w:val="Date"/>
    <w:basedOn w:val="Normal"/>
    <w:next w:val="Normal"/>
    <w:link w:val="DateChar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DateChar">
    <w:name w:val="Date Char"/>
    <w:link w:val="Date"/>
    <w:rsid w:val="00DE782E"/>
    <w:rPr>
      <w:rFonts w:ascii="Cordia New" w:eastAsia="Cordia New" w:hAnsi="Cordia New"/>
      <w:sz w:val="28"/>
      <w:szCs w:val="28"/>
    </w:rPr>
  </w:style>
  <w:style w:type="paragraph" w:customStyle="1" w:styleId="AccountingPolicy">
    <w:name w:val="Accounting Policy"/>
    <w:basedOn w:val="Normal"/>
    <w:link w:val="AccountingPolicyChar1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E782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DE782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DE782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E782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E782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E782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E782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E782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character" w:customStyle="1" w:styleId="NoSpacingChar">
    <w:name w:val="No Spacing Char"/>
    <w:link w:val="NoSpacing"/>
    <w:uiPriority w:val="1"/>
    <w:locked/>
    <w:rsid w:val="00DE782E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SignatureChar1">
    <w:name w:val="Signature Char1"/>
    <w:rsid w:val="00F527A4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0"/>
    <w:basedOn w:val="Normal"/>
    <w:rsid w:val="004D18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1">
    <w:name w:val="Header Char1"/>
    <w:rsid w:val="00DA4A80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4A80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A4A8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textnormal">
    <w:name w:val="text_normal"/>
    <w:rsid w:val="00F20426"/>
  </w:style>
  <w:style w:type="character" w:customStyle="1" w:styleId="blockChar">
    <w:name w:val="block Char"/>
    <w:aliases w:val="b Char"/>
    <w:link w:val="block"/>
    <w:locked/>
    <w:rsid w:val="006E4B2F"/>
    <w:rPr>
      <w:sz w:val="22"/>
      <w:lang w:val="en-GB" w:bidi="ar-SA"/>
    </w:rPr>
  </w:style>
  <w:style w:type="paragraph" w:customStyle="1" w:styleId="Normal21">
    <w:name w:val="Normal_21"/>
    <w:qFormat/>
    <w:rsid w:val="00C97345"/>
    <w:pPr>
      <w:spacing w:after="200" w:line="276" w:lineRule="auto"/>
    </w:pPr>
    <w:rPr>
      <w:rFonts w:ascii="Calibri" w:eastAsia="Calibri" w:hAnsi="Calibri" w:cs="Arial"/>
      <w:sz w:val="22"/>
      <w:szCs w:val="22"/>
      <w:lang w:bidi="ar-SA"/>
    </w:rPr>
  </w:style>
  <w:style w:type="paragraph" w:customStyle="1" w:styleId="Pa13">
    <w:name w:val="Pa13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NormalIndent2">
    <w:name w:val="Normal Indent2"/>
    <w:basedOn w:val="Normal"/>
    <w:rsid w:val="005972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9296D"/>
    <w:rPr>
      <w:rFonts w:ascii="Calibri" w:eastAsia="Calibri" w:hAnsi="Calibri"/>
      <w:sz w:val="22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8327A2"/>
    <w:rPr>
      <w:rFonts w:ascii="Arial" w:hAnsi="Arial" w:cs="Angsana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567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8389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05526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9858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91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60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C9D59D-3868-4D88-A543-C78D66F18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041183-0D20-4D0D-A4E8-72FFB6E60F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96DCE1-BCDF-44D3-8092-5D83E698A6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ACC5DC-B6CE-482E-B041-DA5D42910C2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19</TotalTime>
  <Pages>3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Prapatsara S &lt;F-A1-GC/8923&gt;</dc:creator>
  <cp:keywords/>
  <cp:lastModifiedBy>Kesinee, Lorwachirawat</cp:lastModifiedBy>
  <cp:revision>8</cp:revision>
  <cp:lastPrinted>2022-04-29T03:36:00Z</cp:lastPrinted>
  <dcterms:created xsi:type="dcterms:W3CDTF">2022-05-06T06:46:00Z</dcterms:created>
  <dcterms:modified xsi:type="dcterms:W3CDTF">2022-10-20T16:42:00Z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