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755A56">
        <w:rPr>
          <w:rFonts w:ascii="Angsana New" w:hAnsi="Angsana New" w:hint="cs"/>
          <w:b w:val="0"/>
          <w:bCs/>
          <w:sz w:val="30"/>
          <w:szCs w:val="30"/>
        </w:rPr>
        <w:tab/>
      </w:r>
      <w:r w:rsidRPr="00755A5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755A5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D07C726" w:rsidR="00460343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755A5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78DFB612" w14:textId="77777777" w:rsidR="00272035" w:rsidRPr="00755A56" w:rsidRDefault="00272035" w:rsidP="0027203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การซื้อธุรกิจ</w:t>
      </w:r>
    </w:p>
    <w:p w14:paraId="7E6FAC4E" w14:textId="646FCF39" w:rsidR="000E5537" w:rsidRPr="00755A56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การรับโอนกิจการ</w:t>
      </w:r>
    </w:p>
    <w:p w14:paraId="4345C940" w14:textId="77777777" w:rsidR="00460343" w:rsidRPr="00755A5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755A56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755A56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F82185" w:rsidRPr="00755A56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</w:p>
    <w:p w14:paraId="7E517D92" w14:textId="77777777" w:rsidR="008E5969" w:rsidRPr="00755A5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755A5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1F725EF3" w:rsidR="00284B26" w:rsidRPr="00755A56" w:rsidRDefault="00013787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11A2F5C2" w:rsidR="00B6432D" w:rsidRPr="00755A5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1D2AA7" w:rsidRPr="001D2AA7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6F0EC6DD" w:rsidR="00C0601F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523BC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23BC5">
        <w:rPr>
          <w:rFonts w:ascii="Angsana New" w:hAnsi="Angsana New"/>
          <w:sz w:val="30"/>
          <w:szCs w:val="30"/>
          <w:lang w:val="en-US" w:bidi="th-TH"/>
        </w:rPr>
        <w:t>(</w:t>
      </w:r>
      <w:r w:rsidR="00523BC5">
        <w:rPr>
          <w:rFonts w:ascii="Angsana New" w:hAnsi="Angsana New" w:hint="cs"/>
          <w:sz w:val="30"/>
          <w:szCs w:val="30"/>
          <w:cs/>
          <w:lang w:val="en-US" w:bidi="th-TH"/>
        </w:rPr>
        <w:t xml:space="preserve">ขาดทุน) </w:t>
      </w:r>
      <w:r w:rsidRPr="00755A5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14:paraId="5B6BC10E" w14:textId="7DBDD415" w:rsidR="0079326C" w:rsidRPr="00755A56" w:rsidRDefault="00E4008D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เงินปันผล</w:t>
      </w:r>
    </w:p>
    <w:p w14:paraId="2E4975CF" w14:textId="27CDB508" w:rsidR="00FD0C49" w:rsidRPr="00755A5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755A56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755A56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2BB0E482" w14:textId="666DFD25" w:rsidR="009F7298" w:rsidRPr="00755A56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755A56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9BD6D7" w14:textId="77777777" w:rsidR="004140FF" w:rsidRPr="00755A56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755A56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D101A" w:rsidRPr="00755A56" w:rsidSect="00F65D6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orient="landscape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352969A9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3AED8DC9" w:rsidR="008F334E" w:rsidRPr="00755A5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400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008D">
        <w:rPr>
          <w:rFonts w:asciiTheme="majorBidi" w:hAnsiTheme="majorBidi" w:cstheme="majorBidi"/>
          <w:sz w:val="30"/>
          <w:szCs w:val="30"/>
        </w:rPr>
        <w:t>9</w:t>
      </w:r>
      <w:r w:rsidR="000B6DAD">
        <w:rPr>
          <w:rFonts w:asciiTheme="majorBidi" w:hAnsiTheme="majorBidi" w:cstheme="majorBidi"/>
          <w:sz w:val="30"/>
          <w:szCs w:val="30"/>
        </w:rPr>
        <w:t xml:space="preserve"> </w:t>
      </w:r>
      <w:r w:rsidR="000B6DA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43C0D" w:rsidRPr="00755A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3C0D" w:rsidRPr="00755A56">
        <w:rPr>
          <w:rFonts w:asciiTheme="majorBidi" w:hAnsiTheme="majorBidi" w:cstheme="majorBidi"/>
          <w:sz w:val="30"/>
          <w:szCs w:val="30"/>
        </w:rPr>
        <w:t>2565</w:t>
      </w:r>
    </w:p>
    <w:p w14:paraId="3350DF95" w14:textId="125FFA35" w:rsidR="008F334E" w:rsidRPr="00755A5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755A5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755A5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4635451E" w:rsidR="00171FC1" w:rsidRPr="00755A5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0" w:name="_Hlk97118703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(“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</w:t>
      </w:r>
      <w:r w:rsidRPr="00755A56">
        <w:rPr>
          <w:rFonts w:asciiTheme="majorBidi" w:eastAsia="Times New Roman" w:hAnsiTheme="majorBidi" w:hint="eastAsia"/>
          <w:color w:val="242424"/>
          <w:sz w:val="30"/>
          <w:szCs w:val="30"/>
          <w:cs/>
        </w:rPr>
        <w:t>”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)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ตามมาตรฐานการบัญชี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ฉบับที่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34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เรื่อง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เหตุการณ์และสถานการณ์ใหม่ๆ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p w14:paraId="6A8D1FF8" w14:textId="6A35D270" w:rsidR="00247148" w:rsidRPr="00755A56" w:rsidRDefault="001608D9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755A56">
        <w:rPr>
          <w:rFonts w:asciiTheme="majorBidi" w:eastAsia="Times New Roman" w:hAnsiTheme="majorBidi" w:cstheme="majorBidi"/>
          <w:color w:val="242424"/>
          <w:sz w:val="30"/>
          <w:szCs w:val="30"/>
        </w:rPr>
        <w:t> </w:t>
      </w:r>
    </w:p>
    <w:p w14:paraId="377B1908" w14:textId="360C0532" w:rsidR="00494ABD" w:rsidRPr="00755A5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1" w:name="_Hlk99635490"/>
      <w:bookmarkEnd w:id="0"/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ในการจัดทำงบการเงินระหว่างกาล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ทั้งนี้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นโยบายการบัญชี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/>
          <w:color w:val="242424"/>
          <w:sz w:val="30"/>
          <w:szCs w:val="30"/>
        </w:rPr>
        <w:t>2564</w:t>
      </w:r>
    </w:p>
    <w:bookmarkEnd w:id="1"/>
    <w:p w14:paraId="17288606" w14:textId="77777777" w:rsidR="000E5537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32E6D6C" w14:textId="2E5054DD" w:rsidR="00E91BB4" w:rsidRPr="00755A56" w:rsidRDefault="00E91BB4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09FAEAB6" w14:textId="77777777" w:rsidR="00663AD1" w:rsidRPr="00755A56" w:rsidRDefault="00663AD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E1BF661" w14:textId="5531DA08" w:rsidR="003D16A6" w:rsidRPr="00755A56" w:rsidRDefault="003D16A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วันที่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>31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ธันวาคม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lang w:val="x-none" w:eastAsia="x-none"/>
        </w:rPr>
        <w:t xml:space="preserve"> </w:t>
      </w:r>
      <w:r w:rsidRPr="00755A56">
        <w:rPr>
          <w:rFonts w:asciiTheme="majorBidi" w:eastAsia="Times New Roman" w:hAnsiTheme="majorBidi" w:cstheme="majorBidi"/>
          <w:bCs/>
          <w:color w:val="000000"/>
          <w:spacing w:val="-6"/>
          <w:sz w:val="30"/>
          <w:szCs w:val="30"/>
          <w:lang w:eastAsia="x-none"/>
        </w:rPr>
        <w:t xml:space="preserve">2564 </w:t>
      </w:r>
      <w:r w:rsidRPr="00755A56">
        <w:rPr>
          <w:rFonts w:asciiTheme="majorBidi" w:eastAsia="Times New Roman" w:hAnsiTheme="majorBidi" w:cstheme="majorBidi"/>
          <w:b/>
          <w:color w:val="000000"/>
          <w:spacing w:val="-6"/>
          <w:sz w:val="30"/>
          <w:szCs w:val="30"/>
          <w:cs/>
          <w:lang w:val="x-none" w:eastAsia="x-none"/>
        </w:rPr>
        <w:t>มูลค่ายุติธรรมของสินทรัพย์ที่ได้มา</w:t>
      </w:r>
      <w:r w:rsidRPr="00755A56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>และหนี้สินที่รับมาจากการซื้อธุรกิจของ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755A56">
        <w:rPr>
          <w:rFonts w:ascii="Angsana New" w:hAnsi="Angsana New"/>
          <w:spacing w:val="-4"/>
          <w:sz w:val="30"/>
          <w:szCs w:val="30"/>
        </w:rPr>
        <w:t>Allnex</w:t>
      </w:r>
      <w:proofErr w:type="spellEnd"/>
      <w:r w:rsidRPr="00755A56">
        <w:rPr>
          <w:rFonts w:ascii="Angsana New" w:hAnsi="Angsana New"/>
          <w:spacing w:val="-4"/>
          <w:sz w:val="30"/>
          <w:szCs w:val="30"/>
        </w:rPr>
        <w:t xml:space="preserve"> Holding GmbH </w:t>
      </w:r>
      <w:r w:rsidRPr="00755A56">
        <w:rPr>
          <w:rFonts w:eastAsia="Times New Roman"/>
          <w:b/>
          <w:color w:val="000000"/>
          <w:spacing w:val="-6"/>
          <w:szCs w:val="30"/>
          <w:cs/>
          <w:lang w:val="x-none" w:eastAsia="x-none"/>
        </w:rPr>
        <w:t xml:space="preserve">เป็นมูลค่าประมาณการ </w:t>
      </w:r>
      <w:r w:rsidR="00711CCC">
        <w:rPr>
          <w:rFonts w:eastAsia="Times New Roman" w:hint="cs"/>
          <w:b/>
          <w:color w:val="000000"/>
          <w:spacing w:val="-6"/>
          <w:szCs w:val="30"/>
          <w:cs/>
          <w:lang w:val="x-none" w:eastAsia="x-none"/>
        </w:rPr>
        <w:t>ณ วันที่รายงานงวดก่อน</w:t>
      </w:r>
    </w:p>
    <w:p w14:paraId="1024B278" w14:textId="77777777" w:rsidR="009F7298" w:rsidRPr="00755A56" w:rsidRDefault="009F729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E61BC1" w14:textId="1D00C198" w:rsidR="009A7CD5" w:rsidRPr="00755A56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การซื้อธุรกิจนี้เข้าเงื่อนไขตามมาตรฐานการรายงานทางการเงิน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/>
          <w:spacing w:val="-4"/>
          <w:sz w:val="30"/>
          <w:szCs w:val="30"/>
        </w:rPr>
        <w:t>3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เรื่อง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การรวมธุรกิจ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ซึ่งกำหนดให้บันทึก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สินทรัพย์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หนี้สิน และหนี้สินที่อาจเกิดขึ้นที่ได้ระบุได้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755A5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วันที่ซื้อธุรกิจในมูลค่ายุติธรรมภายในระยะเวลาในการวัดมูลค่า</w:t>
      </w:r>
      <w:r w:rsidRPr="00755A56">
        <w:rPr>
          <w:rFonts w:ascii="Angsana New" w:hAnsi="Angsana New" w:hint="cs"/>
          <w:spacing w:val="2"/>
          <w:sz w:val="30"/>
          <w:szCs w:val="30"/>
        </w:rPr>
        <w:t xml:space="preserve"> (</w:t>
      </w:r>
      <w:r w:rsidRPr="00755A56">
        <w:rPr>
          <w:rFonts w:ascii="Angsana New" w:hAnsi="Angsana New"/>
          <w:spacing w:val="2"/>
          <w:sz w:val="30"/>
          <w:szCs w:val="30"/>
        </w:rPr>
        <w:t xml:space="preserve">measurement period)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ซึ่งต้องไม่เกินหนึ่งปี นับตั้งแต่วันที่ซื้อกิจการ</w:t>
      </w:r>
      <w:r w:rsidRPr="00755A56">
        <w:rPr>
          <w:rFonts w:ascii="Angsana New" w:hAnsi="Angsana New"/>
          <w:spacing w:val="2"/>
          <w:sz w:val="30"/>
          <w:szCs w:val="30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กลุ่มบริษัทได้ว่าจ้างผู้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ประเมินราคาอิสระเพื่อหามูลค่ายุติธรรมของสินทรัพย์และหนี้สินที่ได้มา</w:t>
      </w:r>
      <w:r w:rsidRPr="00755A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นับตั้งแต่วันที่ซื้อกิจการเพื่อสะท้อนผล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ของข้อมูลเพิ่มเติมที่ได้รับเกี่ยวกับข้อเท็จจริงและ</w:t>
      </w:r>
      <w:r w:rsidRPr="00755A56">
        <w:rPr>
          <w:rFonts w:asciiTheme="majorBidi" w:hAnsiTheme="majorBidi" w:cstheme="majorBidi"/>
          <w:spacing w:val="2"/>
          <w:sz w:val="30"/>
          <w:szCs w:val="30"/>
          <w:cs/>
        </w:rPr>
        <w:t>สถานการณ์แวดล้อมที่มีอยู่ ณ วันที่ซื้อ</w:t>
      </w:r>
      <w:r w:rsidR="00FA6A8C" w:rsidRPr="00755A5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A7CD5" w:rsidRPr="00755A56">
        <w:rPr>
          <w:rFonts w:ascii="Angsana New" w:hAnsi="Angsana New" w:hint="cs"/>
          <w:spacing w:val="-4"/>
          <w:sz w:val="30"/>
          <w:szCs w:val="30"/>
          <w:cs/>
        </w:rPr>
        <w:t>อย่างไรก็ตาม</w:t>
      </w:r>
      <w:r w:rsidR="009A7CD5" w:rsidRPr="00755A56">
        <w:rPr>
          <w:rFonts w:ascii="Angsana New" w:hAnsi="Angsana New"/>
          <w:spacing w:val="-4"/>
          <w:sz w:val="30"/>
          <w:szCs w:val="30"/>
        </w:rPr>
        <w:t xml:space="preserve"> 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cs/>
          <w:lang w:val="x-none" w:eastAsia="x-none"/>
        </w:rPr>
        <w:t>ณ วันที่งบการเงิน</w:t>
      </w:r>
      <w:r w:rsidR="009A7CD5" w:rsidRPr="00755A56">
        <w:rPr>
          <w:rFonts w:asciiTheme="majorBidi" w:eastAsia="Times New Roman" w:hAnsiTheme="majorBidi" w:cstheme="majorBidi" w:hint="cs"/>
          <w:b/>
          <w:color w:val="000000"/>
          <w:spacing w:val="3"/>
          <w:sz w:val="30"/>
          <w:szCs w:val="30"/>
          <w:cs/>
          <w:lang w:eastAsia="x-none"/>
        </w:rPr>
        <w:t>ระหว่างกาลนี้ได้รับอนุมัติ</w:t>
      </w:r>
      <w:r w:rsidR="009A7CD5" w:rsidRPr="00755A56">
        <w:rPr>
          <w:rFonts w:asciiTheme="majorBidi" w:eastAsia="Times New Roman" w:hAnsiTheme="majorBidi" w:cstheme="majorBidi"/>
          <w:b/>
          <w:color w:val="000000"/>
          <w:spacing w:val="3"/>
          <w:sz w:val="30"/>
          <w:szCs w:val="30"/>
          <w:lang w:eastAsia="x-none"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การประเมินราคายังไม่เสร็จสมบูรณ์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ดังนั้น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</w:t>
      </w:r>
      <w:r w:rsidR="000C2869" w:rsidRPr="00755A56">
        <w:rPr>
          <w:rFonts w:asciiTheme="majorBidi" w:hAnsiTheme="majorBidi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0C2869" w:rsidRPr="00755A56">
        <w:rPr>
          <w:rFonts w:asciiTheme="majorBidi" w:hAnsiTheme="majorBidi"/>
          <w:sz w:val="30"/>
          <w:szCs w:val="30"/>
          <w:cs/>
        </w:rPr>
        <w:t xml:space="preserve">  </w:t>
      </w:r>
    </w:p>
    <w:p w14:paraId="2342AE0E" w14:textId="77777777" w:rsidR="008326D2" w:rsidRPr="00755A56" w:rsidRDefault="008326D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7FF0CA" w14:textId="304D1084" w:rsidR="000466B9" w:rsidRPr="00755A56" w:rsidRDefault="00E91BB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การซื้อธุรกิจดังกล่าวได้เสร็จสิ้นเมื่อวันที่ </w:t>
      </w:r>
      <w:r w:rsidR="00FF060E" w:rsidRPr="00755A56">
        <w:rPr>
          <w:rFonts w:ascii="Angsana New" w:hAnsi="Angsana New"/>
          <w:sz w:val="30"/>
          <w:szCs w:val="30"/>
        </w:rPr>
        <w:t>29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FF060E" w:rsidRPr="00755A56">
        <w:rPr>
          <w:rFonts w:ascii="Angsana New" w:hAnsi="Angsana New"/>
          <w:sz w:val="30"/>
          <w:szCs w:val="30"/>
        </w:rPr>
        <w:t>2564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อย่างไรก็ตามกลุ่มบริษัทพิจารณาใช้ข้อมูลทาง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การเงิน ณ วันที่ </w:t>
      </w:r>
      <w:r w:rsidR="00FF060E" w:rsidRPr="00755A56">
        <w:rPr>
          <w:rFonts w:ascii="Angsana New" w:hAnsi="Angsana New"/>
          <w:spacing w:val="2"/>
          <w:sz w:val="30"/>
          <w:szCs w:val="30"/>
        </w:rPr>
        <w:t>31</w:t>
      </w:r>
      <w:r w:rsidRPr="00755A56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ธันวาคม </w:t>
      </w:r>
      <w:r w:rsidR="00FF060E" w:rsidRPr="00755A56">
        <w:rPr>
          <w:rFonts w:ascii="Angsana New" w:hAnsi="Angsana New"/>
          <w:spacing w:val="2"/>
          <w:sz w:val="30"/>
          <w:szCs w:val="30"/>
        </w:rPr>
        <w:t>2564</w:t>
      </w:r>
      <w:r w:rsidRPr="00755A56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>ในการประเมินมูลค่ายุติธรรมของ</w:t>
      </w:r>
      <w:r w:rsidRPr="00755A56">
        <w:rPr>
          <w:rFonts w:ascii="Angsana New" w:hAnsi="Angsana New" w:hint="cs"/>
          <w:spacing w:val="2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เนื่องจากมีผล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แตกต่างไม่เป็นสาระสำคัญ</w:t>
      </w:r>
    </w:p>
    <w:p w14:paraId="5980BBE1" w14:textId="77777777" w:rsidR="00306B1E" w:rsidRPr="00711CCC" w:rsidRDefault="00306B1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cs/>
          <w:lang w:val="th-TH"/>
        </w:rPr>
      </w:pPr>
    </w:p>
    <w:p w14:paraId="333C26F7" w14:textId="4665311C" w:rsidR="002879A6" w:rsidRDefault="00E91BB4" w:rsidP="000A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319D7E3" w14:textId="77777777" w:rsidR="00E4008D" w:rsidRPr="000A6B65" w:rsidRDefault="00E4008D" w:rsidP="000A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E91BB4" w:rsidRPr="00755A56" w14:paraId="23F116B6" w14:textId="77777777" w:rsidTr="00711CCC">
        <w:trPr>
          <w:tblHeader/>
        </w:trPr>
        <w:tc>
          <w:tcPr>
            <w:tcW w:w="5670" w:type="dxa"/>
          </w:tcPr>
          <w:p w14:paraId="2D59CEFC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667748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AE7EA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FBEEC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96C1F1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91BB4" w:rsidRPr="00755A56" w14:paraId="18B1FBF8" w14:textId="77777777" w:rsidTr="00711CCC">
        <w:trPr>
          <w:tblHeader/>
        </w:trPr>
        <w:tc>
          <w:tcPr>
            <w:tcW w:w="5670" w:type="dxa"/>
          </w:tcPr>
          <w:p w14:paraId="730112CA" w14:textId="77777777" w:rsidR="00E91BB4" w:rsidRPr="00755A56" w:rsidRDefault="00E91BB4" w:rsidP="00755A5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B3AC4F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A2519A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216B0B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B1466A1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1BB4" w:rsidRPr="00755A56" w14:paraId="0B7BC361" w14:textId="77777777" w:rsidTr="00711CCC">
        <w:tc>
          <w:tcPr>
            <w:tcW w:w="6210" w:type="dxa"/>
            <w:gridSpan w:val="2"/>
          </w:tcPr>
          <w:p w14:paraId="64D3256F" w14:textId="6F6A65C7" w:rsidR="00E91BB4" w:rsidRPr="00711CCC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1CC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  <w:r w:rsidR="00C63AC1" w:rsidRPr="00711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350070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9E951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E87921" w14:textId="77777777" w:rsidR="00E91BB4" w:rsidRPr="00711CCC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1CCC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</w:tr>
      <w:tr w:rsidR="00E91BB4" w:rsidRPr="00755A56" w14:paraId="5AD792EF" w14:textId="77777777" w:rsidTr="00306B1E">
        <w:tc>
          <w:tcPr>
            <w:tcW w:w="6210" w:type="dxa"/>
            <w:gridSpan w:val="2"/>
          </w:tcPr>
          <w:p w14:paraId="260320AE" w14:textId="4F187405" w:rsidR="00E91BB4" w:rsidRPr="00755A56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A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E91BB4"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E91BB4"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1096EC7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BB1A4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A0AC942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(1,126)</w:t>
            </w:r>
          </w:p>
        </w:tc>
      </w:tr>
      <w:tr w:rsidR="00E91BB4" w:rsidRPr="00755A56" w14:paraId="2DF9CB47" w14:textId="77777777" w:rsidTr="00306B1E">
        <w:tc>
          <w:tcPr>
            <w:tcW w:w="6210" w:type="dxa"/>
            <w:gridSpan w:val="2"/>
          </w:tcPr>
          <w:p w14:paraId="1B2CD03D" w14:textId="4B6A2021" w:rsidR="00E91BB4" w:rsidRPr="00755A56" w:rsidRDefault="00C63AC1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E91BB4" w:rsidRPr="00755A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213D7FD7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201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902DD89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61,334</w:t>
            </w:r>
          </w:p>
        </w:tc>
      </w:tr>
      <w:tr w:rsidR="00E91BB4" w:rsidRPr="00755A56" w14:paraId="26FB6AA3" w14:textId="77777777" w:rsidTr="00DE1624">
        <w:tc>
          <w:tcPr>
            <w:tcW w:w="6210" w:type="dxa"/>
            <w:gridSpan w:val="2"/>
          </w:tcPr>
          <w:p w14:paraId="62F83BF5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14:paraId="682105AF" w14:textId="77777777" w:rsidR="00E91BB4" w:rsidRPr="00755A56" w:rsidRDefault="00E91BB4" w:rsidP="00755A56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4090D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83C28F1" w14:textId="475B68F6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                820</w:t>
            </w:r>
          </w:p>
        </w:tc>
      </w:tr>
      <w:tr w:rsidR="00E91BB4" w:rsidRPr="00755A56" w14:paraId="490FEF80" w14:textId="77777777" w:rsidTr="00306B1E">
        <w:tc>
          <w:tcPr>
            <w:tcW w:w="6210" w:type="dxa"/>
            <w:gridSpan w:val="2"/>
          </w:tcPr>
          <w:p w14:paraId="1636B4D3" w14:textId="77777777" w:rsidR="00E91BB4" w:rsidRPr="00755A56" w:rsidRDefault="00E91BB4" w:rsidP="00755A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4BC3D2A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6106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65F8220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74,587</w:t>
            </w:r>
          </w:p>
        </w:tc>
      </w:tr>
      <w:tr w:rsidR="00E91BB4" w:rsidRPr="00755A56" w14:paraId="4C826ED4" w14:textId="77777777" w:rsidTr="00306B1E">
        <w:tc>
          <w:tcPr>
            <w:tcW w:w="5670" w:type="dxa"/>
          </w:tcPr>
          <w:p w14:paraId="0363CE4E" w14:textId="10B5A054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="00C63AC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6EE40C8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80636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2F906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F27FF85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136,741</w:t>
            </w:r>
          </w:p>
        </w:tc>
      </w:tr>
      <w:tr w:rsidR="00E91BB4" w:rsidRPr="00755A56" w14:paraId="3660C6B9" w14:textId="77777777" w:rsidTr="00306B1E">
        <w:trPr>
          <w:trHeight w:val="279"/>
        </w:trPr>
        <w:tc>
          <w:tcPr>
            <w:tcW w:w="5670" w:type="dxa"/>
          </w:tcPr>
          <w:p w14:paraId="42E288DE" w14:textId="54939C6E" w:rsidR="00E91BB4" w:rsidRPr="00755A56" w:rsidRDefault="00E91BB4" w:rsidP="00755A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="00C63AC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ดสุทธิได้มาจากการซื้อบริษัทย่อย</w:t>
            </w:r>
          </w:p>
        </w:tc>
        <w:tc>
          <w:tcPr>
            <w:tcW w:w="540" w:type="dxa"/>
          </w:tcPr>
          <w:p w14:paraId="07A97BED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3ED52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41B70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vAlign w:val="bottom"/>
          </w:tcPr>
          <w:p w14:paraId="518D5773" w14:textId="77777777" w:rsidR="00E91BB4" w:rsidRPr="00755A56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(4,068)</w:t>
            </w:r>
          </w:p>
        </w:tc>
      </w:tr>
      <w:tr w:rsidR="00E91BB4" w:rsidRPr="00D53868" w14:paraId="4DCE98AD" w14:textId="77777777" w:rsidTr="00306B1E">
        <w:tc>
          <w:tcPr>
            <w:tcW w:w="6210" w:type="dxa"/>
            <w:gridSpan w:val="2"/>
          </w:tcPr>
          <w:p w14:paraId="39B468EB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สิ่งตอบแทนในการซื้อสุทธิ</w:t>
            </w:r>
          </w:p>
        </w:tc>
        <w:tc>
          <w:tcPr>
            <w:tcW w:w="1170" w:type="dxa"/>
          </w:tcPr>
          <w:p w14:paraId="5929E4AC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68A81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426C3F8B" w14:textId="77777777" w:rsidR="00E91BB4" w:rsidRPr="00D53868" w:rsidRDefault="00E91BB4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132,673</w:t>
            </w:r>
          </w:p>
        </w:tc>
      </w:tr>
    </w:tbl>
    <w:p w14:paraId="5A14A579" w14:textId="77777777" w:rsidR="009C321F" w:rsidRPr="00E4008D" w:rsidRDefault="009C321F" w:rsidP="00755A56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9D708D" w14:textId="046AA375" w:rsidR="000E5537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62785008" w:rsidR="000E5537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B56A6FF" w14:textId="77777777" w:rsidR="00EA7603" w:rsidRPr="00EA7603" w:rsidRDefault="00EA7603" w:rsidP="00EA7603">
      <w:pPr>
        <w:pStyle w:val="block"/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เมื่อวันที่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13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ธันวาคม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2564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100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ได้แก่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EA760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 xml:space="preserve">High Value Products)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EA760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Sustainability)</w:t>
      </w:r>
    </w:p>
    <w:p w14:paraId="64043039" w14:textId="6D1B96AD" w:rsidR="00EA760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  <w:r w:rsidRPr="005171B2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t>การรับโอนกิจการทั้งหมดของบริษัท จีซี ไกลคอล จำกัด และบริษัท จีซี สไตรีนิคส์ จำกัด</w:t>
      </w:r>
    </w:p>
    <w:p w14:paraId="567052B2" w14:textId="77777777" w:rsidR="00EA7603" w:rsidRPr="005171B2" w:rsidRDefault="00EA7603" w:rsidP="005171B2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en-US" w:bidi="th-TH"/>
        </w:rPr>
      </w:pPr>
    </w:p>
    <w:p w14:paraId="66CCAAE0" w14:textId="696DA31B" w:rsidR="00EA760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จีซี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ไกลคอล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และบริษัท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จีซี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สไตรีนิคส์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มาที่บริษัท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050A95" w:rsidRPr="00050A95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EA760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กรกฎาคม</w:t>
      </w:r>
      <w:r w:rsidRPr="00EA760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050A95" w:rsidRPr="00050A95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</w:p>
    <w:p w14:paraId="759E6E96" w14:textId="77777777" w:rsidR="00EA7603" w:rsidRDefault="00EA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</w:rPr>
        <w:br w:type="page"/>
      </w:r>
    </w:p>
    <w:p w14:paraId="6A3A99BD" w14:textId="176AF618" w:rsidR="000E5537" w:rsidRPr="0033369C" w:rsidRDefault="000E5537" w:rsidP="0033369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lastRenderedPageBreak/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 ณ วันที่</w:t>
      </w:r>
      <w:r w:rsidR="0033369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27203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="00242941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="0033369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3369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242941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  <w:r w:rsidR="0033369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3369C" w:rsidRPr="0033369C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203565BA" w14:textId="3B8C51E9" w:rsidR="000E5537" w:rsidRPr="005171B2" w:rsidRDefault="000E5537" w:rsidP="0027203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780"/>
        <w:gridCol w:w="254"/>
        <w:gridCol w:w="1532"/>
        <w:gridCol w:w="234"/>
        <w:gridCol w:w="1692"/>
        <w:gridCol w:w="253"/>
        <w:gridCol w:w="1403"/>
      </w:tblGrid>
      <w:tr w:rsidR="000E5537" w:rsidRPr="00F060CB" w14:paraId="0BF24108" w14:textId="77777777" w:rsidTr="005171B2">
        <w:tc>
          <w:tcPr>
            <w:tcW w:w="3780" w:type="dxa"/>
          </w:tcPr>
          <w:p w14:paraId="640C8FE1" w14:textId="77777777" w:rsidR="000E5537" w:rsidRPr="005171B2" w:rsidRDefault="000E553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50F88793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  <w:hideMark/>
          </w:tcPr>
          <w:p w14:paraId="6975EE43" w14:textId="411EBE2E" w:rsidR="000E5537" w:rsidRPr="005171B2" w:rsidRDefault="0027203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บริษัท </w:t>
            </w: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br/>
            </w: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จีซี ไกลคอล จำกัด</w:t>
            </w:r>
          </w:p>
        </w:tc>
        <w:tc>
          <w:tcPr>
            <w:tcW w:w="234" w:type="dxa"/>
            <w:vAlign w:val="bottom"/>
          </w:tcPr>
          <w:p w14:paraId="6C4274B3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vAlign w:val="bottom"/>
            <w:hideMark/>
          </w:tcPr>
          <w:p w14:paraId="4C83FA9A" w14:textId="5372CF44" w:rsidR="000E5537" w:rsidRPr="005171B2" w:rsidRDefault="0027203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บริษัท </w:t>
            </w: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br/>
            </w:r>
            <w:r w:rsidRPr="005171B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จีซี สไตรีนิคส์ จำกัด</w:t>
            </w:r>
          </w:p>
        </w:tc>
        <w:tc>
          <w:tcPr>
            <w:tcW w:w="253" w:type="dxa"/>
            <w:vAlign w:val="bottom"/>
          </w:tcPr>
          <w:p w14:paraId="7E31BE48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vAlign w:val="bottom"/>
            <w:hideMark/>
          </w:tcPr>
          <w:p w14:paraId="555DD647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5537" w:rsidRPr="00F060CB" w14:paraId="2991BE86" w14:textId="77777777" w:rsidTr="005171B2">
        <w:tc>
          <w:tcPr>
            <w:tcW w:w="3780" w:type="dxa"/>
          </w:tcPr>
          <w:p w14:paraId="67B57E36" w14:textId="77777777" w:rsidR="000E5537" w:rsidRPr="005171B2" w:rsidRDefault="000E553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38B7C133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114" w:type="dxa"/>
            <w:gridSpan w:val="5"/>
            <w:hideMark/>
          </w:tcPr>
          <w:p w14:paraId="7C7B845C" w14:textId="77777777" w:rsidR="000E5537" w:rsidRPr="005171B2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171B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171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5171B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C3375" w:rsidRPr="00F060CB" w14:paraId="2638B2A1" w14:textId="77777777" w:rsidTr="005171B2">
        <w:tc>
          <w:tcPr>
            <w:tcW w:w="3780" w:type="dxa"/>
            <w:hideMark/>
          </w:tcPr>
          <w:p w14:paraId="4769674E" w14:textId="77777777" w:rsidR="00DC3375" w:rsidRPr="005171B2" w:rsidRDefault="00DC3375" w:rsidP="00DC3375">
            <w:pPr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4" w:type="dxa"/>
          </w:tcPr>
          <w:p w14:paraId="31ACEA03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519A444A" w14:textId="7D6FBDD3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2</w:t>
            </w:r>
            <w:r w:rsidR="00DC3375" w:rsidRPr="005171B2">
              <w:rPr>
                <w:rFonts w:ascii="Angsana New" w:hAnsi="Angsana New"/>
                <w:sz w:val="28"/>
                <w:szCs w:val="28"/>
              </w:rPr>
              <w:t>,099</w:t>
            </w:r>
          </w:p>
        </w:tc>
        <w:tc>
          <w:tcPr>
            <w:tcW w:w="234" w:type="dxa"/>
          </w:tcPr>
          <w:p w14:paraId="263AA480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2C57F45" w14:textId="1486777D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53" w:type="dxa"/>
          </w:tcPr>
          <w:p w14:paraId="5DB03974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C990A9B" w14:textId="6139EF98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2</w:t>
            </w:r>
            <w:r w:rsidR="008E6193" w:rsidRPr="005171B2">
              <w:rPr>
                <w:rFonts w:ascii="Angsana New" w:hAnsi="Angsana New"/>
                <w:sz w:val="28"/>
                <w:szCs w:val="28"/>
              </w:rPr>
              <w:t>,</w:t>
            </w:r>
            <w:r w:rsidRPr="00F060CB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DC3375" w:rsidRPr="00F060CB" w14:paraId="458D31D3" w14:textId="77777777" w:rsidTr="005171B2">
        <w:trPr>
          <w:trHeight w:val="110"/>
        </w:trPr>
        <w:tc>
          <w:tcPr>
            <w:tcW w:w="3780" w:type="dxa"/>
            <w:hideMark/>
          </w:tcPr>
          <w:p w14:paraId="6829878D" w14:textId="77777777" w:rsidR="00DC3375" w:rsidRPr="005171B2" w:rsidRDefault="00DC3375" w:rsidP="00DC337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4" w:type="dxa"/>
          </w:tcPr>
          <w:p w14:paraId="1C422DDA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31E5C0D0" w14:textId="1376E8B9" w:rsidR="00DC3375" w:rsidRPr="005171B2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1,736</w:t>
            </w:r>
          </w:p>
        </w:tc>
        <w:tc>
          <w:tcPr>
            <w:tcW w:w="234" w:type="dxa"/>
          </w:tcPr>
          <w:p w14:paraId="5622C361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EAE3596" w14:textId="7391CD89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53" w:type="dxa"/>
          </w:tcPr>
          <w:p w14:paraId="4C4A6AB2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DEC1923" w14:textId="3B86F728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2</w:t>
            </w:r>
            <w:r w:rsidR="007D4C80" w:rsidRPr="005171B2">
              <w:rPr>
                <w:rFonts w:ascii="Angsana New" w:hAnsi="Angsana New"/>
                <w:sz w:val="28"/>
                <w:szCs w:val="28"/>
              </w:rPr>
              <w:t>,081</w:t>
            </w:r>
          </w:p>
        </w:tc>
      </w:tr>
      <w:tr w:rsidR="00DC3375" w:rsidRPr="00F060CB" w14:paraId="19385A7B" w14:textId="77777777" w:rsidTr="005171B2">
        <w:tc>
          <w:tcPr>
            <w:tcW w:w="3780" w:type="dxa"/>
            <w:hideMark/>
          </w:tcPr>
          <w:p w14:paraId="02F7D498" w14:textId="77777777" w:rsidR="00DC3375" w:rsidRPr="005171B2" w:rsidRDefault="00DC3375" w:rsidP="00DC3375">
            <w:pPr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78A36FDB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</w:tcPr>
          <w:p w14:paraId="31071DF2" w14:textId="17D1DE54" w:rsidR="00DC3375" w:rsidRPr="005171B2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34" w:type="dxa"/>
          </w:tcPr>
          <w:p w14:paraId="7914A15B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77F1519" w14:textId="41C0BDE7" w:rsidR="00DC3375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F060CB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53" w:type="dxa"/>
          </w:tcPr>
          <w:p w14:paraId="51592F6E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657D7683" w14:textId="753E4892" w:rsidR="00DC3375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</w:tr>
      <w:tr w:rsidR="008A6B1C" w:rsidRPr="00F060CB" w14:paraId="20228A1F" w14:textId="77777777" w:rsidTr="005171B2">
        <w:tc>
          <w:tcPr>
            <w:tcW w:w="3780" w:type="dxa"/>
            <w:hideMark/>
          </w:tcPr>
          <w:p w14:paraId="2F81B6E2" w14:textId="77777777" w:rsidR="008A6B1C" w:rsidRPr="005171B2" w:rsidRDefault="008A6B1C" w:rsidP="008A6B1C">
            <w:pPr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54" w:type="dxa"/>
          </w:tcPr>
          <w:p w14:paraId="1E51CCF4" w14:textId="77777777" w:rsidR="008A6B1C" w:rsidRPr="005171B2" w:rsidRDefault="008A6B1C" w:rsidP="008A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43305FBE" w14:textId="2C93B4F6" w:rsidR="008A6B1C" w:rsidRPr="005171B2" w:rsidRDefault="00A6773C" w:rsidP="008A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234" w:type="dxa"/>
          </w:tcPr>
          <w:p w14:paraId="31D5D138" w14:textId="77777777" w:rsidR="008A6B1C" w:rsidRPr="005171B2" w:rsidRDefault="008A6B1C" w:rsidP="008A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2C818F9" w14:textId="588C4E59" w:rsidR="008A6B1C" w:rsidRPr="005171B2" w:rsidRDefault="008A6B1C" w:rsidP="008A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0172FB2D" w14:textId="77777777" w:rsidR="008A6B1C" w:rsidRPr="005171B2" w:rsidRDefault="008A6B1C" w:rsidP="008A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31AA46C" w14:textId="57342A9A" w:rsidR="008A6B1C" w:rsidRPr="005171B2" w:rsidRDefault="00A6773C" w:rsidP="008A6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</w:tr>
      <w:tr w:rsidR="00DC3375" w:rsidRPr="00F060CB" w14:paraId="27635C8D" w14:textId="77777777" w:rsidTr="005171B2">
        <w:tc>
          <w:tcPr>
            <w:tcW w:w="3780" w:type="dxa"/>
            <w:hideMark/>
          </w:tcPr>
          <w:p w14:paraId="68197FCB" w14:textId="77777777" w:rsidR="00DC3375" w:rsidRPr="005171B2" w:rsidRDefault="00DC3375" w:rsidP="00DC3375">
            <w:pPr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35487D9A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39075FDA" w14:textId="1E2A1AAD" w:rsidR="00DC3375" w:rsidRPr="005171B2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8,555</w:t>
            </w:r>
          </w:p>
        </w:tc>
        <w:tc>
          <w:tcPr>
            <w:tcW w:w="234" w:type="dxa"/>
          </w:tcPr>
          <w:p w14:paraId="6AF4FF0A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3E92276" w14:textId="57393E75" w:rsidR="00DC3375" w:rsidRPr="005171B2" w:rsidRDefault="005F44CA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53" w:type="dxa"/>
          </w:tcPr>
          <w:p w14:paraId="31DBDE36" w14:textId="77777777" w:rsidR="00DC3375" w:rsidRPr="005171B2" w:rsidRDefault="00DC3375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AE8932F" w14:textId="78FBEBFD" w:rsidR="00DC3375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8,705</w:t>
            </w:r>
          </w:p>
        </w:tc>
      </w:tr>
      <w:tr w:rsidR="001F0B2F" w:rsidRPr="00F060CB" w14:paraId="4A109BD4" w14:textId="77777777" w:rsidTr="00F635D1">
        <w:tc>
          <w:tcPr>
            <w:tcW w:w="3780" w:type="dxa"/>
          </w:tcPr>
          <w:p w14:paraId="1A96A459" w14:textId="208F5FFB" w:rsidR="001F0B2F" w:rsidRPr="00F060CB" w:rsidRDefault="001F0B2F" w:rsidP="00DC33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202BBBEF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48D582E3" w14:textId="166CF4D4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34" w:type="dxa"/>
          </w:tcPr>
          <w:p w14:paraId="420B07BF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C34F697" w14:textId="09E85477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253" w:type="dxa"/>
          </w:tcPr>
          <w:p w14:paraId="56E4CE47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2CA6850" w14:textId="12DF3BBB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1F0B2F" w:rsidRPr="00F060CB" w14:paraId="2BF10C14" w14:textId="77777777" w:rsidTr="00F635D1">
        <w:tc>
          <w:tcPr>
            <w:tcW w:w="3780" w:type="dxa"/>
          </w:tcPr>
          <w:p w14:paraId="1505B0DB" w14:textId="2EE89D73" w:rsidR="001F0B2F" w:rsidRPr="00F060CB" w:rsidRDefault="001F0B2F" w:rsidP="00DC33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4" w:type="dxa"/>
          </w:tcPr>
          <w:p w14:paraId="165E7DE1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420FDCAE" w14:textId="5FB149F2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234" w:type="dxa"/>
          </w:tcPr>
          <w:p w14:paraId="7591E509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90C84B3" w14:textId="2F6EAFB8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04BBFBC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507811D" w14:textId="1E226473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1F0B2F" w:rsidRPr="00F060CB" w14:paraId="46EF20EA" w14:textId="77777777" w:rsidTr="00F635D1">
        <w:tc>
          <w:tcPr>
            <w:tcW w:w="3780" w:type="dxa"/>
          </w:tcPr>
          <w:p w14:paraId="3D586C2B" w14:textId="09BD85CF" w:rsidR="001F0B2F" w:rsidRPr="00F060CB" w:rsidRDefault="001F0B2F" w:rsidP="00DC33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54" w:type="dxa"/>
          </w:tcPr>
          <w:p w14:paraId="043A8691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54490D17" w14:textId="68A14223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4" w:type="dxa"/>
          </w:tcPr>
          <w:p w14:paraId="11880FD6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BD44E79" w14:textId="0D731A33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0AD3479C" w14:textId="77777777" w:rsidR="001F0B2F" w:rsidRPr="00F060CB" w:rsidRDefault="001F0B2F" w:rsidP="00DC3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666EE25E" w14:textId="67E12536" w:rsidR="001F0B2F" w:rsidRPr="00F060CB" w:rsidRDefault="001F0B2F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9572BA" w:rsidRPr="00F060CB" w14:paraId="0D4B2249" w14:textId="77777777" w:rsidTr="005171B2">
        <w:tc>
          <w:tcPr>
            <w:tcW w:w="3780" w:type="dxa"/>
            <w:hideMark/>
          </w:tcPr>
          <w:p w14:paraId="4BBD8B39" w14:textId="1A4213A6" w:rsidR="009572BA" w:rsidRPr="005171B2" w:rsidRDefault="009572BA" w:rsidP="009572B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4" w:type="dxa"/>
          </w:tcPr>
          <w:p w14:paraId="4192F3BB" w14:textId="77777777" w:rsidR="009572BA" w:rsidRPr="005171B2" w:rsidRDefault="009572BA" w:rsidP="0095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D2799" w14:textId="73F87AC7" w:rsidR="009572BA" w:rsidRPr="005171B2" w:rsidRDefault="001F0B2F" w:rsidP="00957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34" w:type="dxa"/>
          </w:tcPr>
          <w:p w14:paraId="5104EA2E" w14:textId="77777777" w:rsidR="009572BA" w:rsidRPr="005171B2" w:rsidRDefault="009572BA" w:rsidP="0095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B922" w14:textId="1E8B1C55" w:rsidR="009572BA" w:rsidRPr="005171B2" w:rsidRDefault="001F0B2F" w:rsidP="00957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53" w:type="dxa"/>
          </w:tcPr>
          <w:p w14:paraId="32031FB3" w14:textId="77777777" w:rsidR="009572BA" w:rsidRPr="005171B2" w:rsidRDefault="009572BA" w:rsidP="0095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E168" w14:textId="59CA9C0E" w:rsidR="009572BA" w:rsidRPr="005171B2" w:rsidRDefault="001F0B2F" w:rsidP="00957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</w:tr>
      <w:tr w:rsidR="000E5537" w:rsidRPr="00F060CB" w14:paraId="35904304" w14:textId="77777777" w:rsidTr="005171B2">
        <w:trPr>
          <w:trHeight w:val="217"/>
        </w:trPr>
        <w:tc>
          <w:tcPr>
            <w:tcW w:w="3780" w:type="dxa"/>
            <w:hideMark/>
          </w:tcPr>
          <w:p w14:paraId="66C28BB7" w14:textId="77777777" w:rsidR="000E5537" w:rsidRPr="005171B2" w:rsidRDefault="000E5537" w:rsidP="000E553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54" w:type="dxa"/>
          </w:tcPr>
          <w:p w14:paraId="5076C804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14:paraId="77E427CD" w14:textId="2123D7C3" w:rsidR="000E5537" w:rsidRPr="005171B2" w:rsidRDefault="00050A9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60CB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DC3375" w:rsidRPr="005171B2">
              <w:rPr>
                <w:rFonts w:ascii="Angsana New" w:hAnsi="Angsana New"/>
                <w:b/>
                <w:bCs/>
                <w:sz w:val="28"/>
                <w:szCs w:val="28"/>
              </w:rPr>
              <w:t>,565</w:t>
            </w:r>
          </w:p>
        </w:tc>
        <w:tc>
          <w:tcPr>
            <w:tcW w:w="234" w:type="dxa"/>
          </w:tcPr>
          <w:p w14:paraId="06D7E853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</w:tcPr>
          <w:p w14:paraId="23F86D94" w14:textId="4DD1556E" w:rsidR="000E5537" w:rsidRPr="005171B2" w:rsidRDefault="005F44CA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1,440</w:t>
            </w:r>
          </w:p>
        </w:tc>
        <w:tc>
          <w:tcPr>
            <w:tcW w:w="253" w:type="dxa"/>
          </w:tcPr>
          <w:p w14:paraId="0C908DCD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</w:tcPr>
          <w:p w14:paraId="209CAC72" w14:textId="7BE4986D" w:rsidR="000E5537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18,005</w:t>
            </w:r>
          </w:p>
        </w:tc>
      </w:tr>
      <w:tr w:rsidR="000E5537" w:rsidRPr="00F060CB" w14:paraId="1AE7B98A" w14:textId="77777777" w:rsidTr="005171B2">
        <w:tc>
          <w:tcPr>
            <w:tcW w:w="3780" w:type="dxa"/>
          </w:tcPr>
          <w:p w14:paraId="42EA4CC8" w14:textId="77777777" w:rsidR="000E5537" w:rsidRPr="005171B2" w:rsidRDefault="000E5537" w:rsidP="002720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1906A13" w14:textId="77777777" w:rsidR="000E5537" w:rsidRPr="005171B2" w:rsidRDefault="000E5537" w:rsidP="0027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0C423771" w14:textId="77777777" w:rsidR="000E5537" w:rsidRPr="005171B2" w:rsidRDefault="000E5537" w:rsidP="0024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07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55AA0A" w14:textId="77777777" w:rsidR="000E5537" w:rsidRPr="005171B2" w:rsidRDefault="000E5537" w:rsidP="0027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6869201E" w14:textId="77777777" w:rsidR="000E5537" w:rsidRPr="005171B2" w:rsidRDefault="000E5537" w:rsidP="0024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401FA9D" w14:textId="77777777" w:rsidR="000E5537" w:rsidRPr="005171B2" w:rsidRDefault="000E5537" w:rsidP="0027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7AF81918" w14:textId="77777777" w:rsidR="000E5537" w:rsidRPr="005171B2" w:rsidRDefault="000E5537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537" w:rsidRPr="00F060CB" w14:paraId="36D4AFDB" w14:textId="77777777" w:rsidTr="005171B2">
        <w:tc>
          <w:tcPr>
            <w:tcW w:w="3780" w:type="dxa"/>
          </w:tcPr>
          <w:p w14:paraId="5624CBB0" w14:textId="4A215699" w:rsidR="000E5537" w:rsidRPr="005171B2" w:rsidRDefault="000E5537" w:rsidP="000E5537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5CA70E34" w14:textId="77777777" w:rsidR="000E5537" w:rsidRPr="005171B2" w:rsidRDefault="000E5537" w:rsidP="00DC3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0FD8D6FB" w14:textId="6DAC5448" w:rsidR="000E5537" w:rsidRPr="005171B2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0CBC18DA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712297B" w14:textId="6E5C585D" w:rsidR="000E5537" w:rsidRPr="005171B2" w:rsidRDefault="00FA4894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  <w:tc>
          <w:tcPr>
            <w:tcW w:w="253" w:type="dxa"/>
          </w:tcPr>
          <w:p w14:paraId="7ECE15B1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323287A" w14:textId="30A1F9B3" w:rsidR="000E5537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</w:tr>
      <w:tr w:rsidR="000E5537" w:rsidRPr="00F060CB" w14:paraId="42D9EB3E" w14:textId="77777777" w:rsidTr="005171B2">
        <w:tc>
          <w:tcPr>
            <w:tcW w:w="3780" w:type="dxa"/>
          </w:tcPr>
          <w:p w14:paraId="49230C90" w14:textId="7C03FB0A" w:rsidR="000E5537" w:rsidRPr="005171B2" w:rsidRDefault="000E5537" w:rsidP="000E5537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4" w:type="dxa"/>
          </w:tcPr>
          <w:p w14:paraId="60A5C4E8" w14:textId="77777777" w:rsidR="000E5537" w:rsidRPr="005171B2" w:rsidRDefault="000E5537" w:rsidP="00DC3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527FD4E4" w14:textId="33340CC2" w:rsidR="000E5537" w:rsidRPr="005171B2" w:rsidRDefault="00DC337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234" w:type="dxa"/>
          </w:tcPr>
          <w:p w14:paraId="0D171C27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4A9FB82B" w14:textId="39547BDA" w:rsidR="000E5537" w:rsidRPr="005171B2" w:rsidRDefault="00FA4894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(339)</w:t>
            </w:r>
          </w:p>
        </w:tc>
        <w:tc>
          <w:tcPr>
            <w:tcW w:w="253" w:type="dxa"/>
          </w:tcPr>
          <w:p w14:paraId="6C6925B5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18D873A9" w14:textId="6C350D8A" w:rsidR="000E5537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(1,348)</w:t>
            </w:r>
          </w:p>
        </w:tc>
      </w:tr>
      <w:tr w:rsidR="004B7A34" w:rsidRPr="00F060CB" w14:paraId="07C039BB" w14:textId="77777777" w:rsidTr="005171B2">
        <w:tc>
          <w:tcPr>
            <w:tcW w:w="3780" w:type="dxa"/>
          </w:tcPr>
          <w:p w14:paraId="0182EB98" w14:textId="77777777" w:rsidR="004B7A34" w:rsidRPr="005171B2" w:rsidRDefault="004B7A34" w:rsidP="002B5F61">
            <w:pPr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254" w:type="dxa"/>
          </w:tcPr>
          <w:p w14:paraId="1694DB7F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67B5503B" w14:textId="4895651D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(8,970)</w:t>
            </w:r>
          </w:p>
        </w:tc>
        <w:tc>
          <w:tcPr>
            <w:tcW w:w="234" w:type="dxa"/>
          </w:tcPr>
          <w:p w14:paraId="31D3DC83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27BF4D21" w14:textId="354CC6DF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253" w:type="dxa"/>
          </w:tcPr>
          <w:p w14:paraId="70FEC606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78FFC89D" w14:textId="2A8FAE0E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(9,097)</w:t>
            </w:r>
          </w:p>
        </w:tc>
      </w:tr>
      <w:tr w:rsidR="001F0B2F" w:rsidRPr="00F060CB" w14:paraId="12ECFDAF" w14:textId="77777777" w:rsidTr="00611F25">
        <w:tc>
          <w:tcPr>
            <w:tcW w:w="4034" w:type="dxa"/>
            <w:gridSpan w:val="2"/>
          </w:tcPr>
          <w:p w14:paraId="4EB50667" w14:textId="1B78CE74" w:rsidR="001F0B2F" w:rsidRPr="00F060CB" w:rsidRDefault="001F0B2F" w:rsidP="005171B2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11C37B9B" w14:textId="7D22DA24" w:rsidR="001F0B2F" w:rsidRPr="00F060CB" w:rsidRDefault="001F0B2F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34" w:type="dxa"/>
          </w:tcPr>
          <w:p w14:paraId="1369A927" w14:textId="77777777" w:rsidR="001F0B2F" w:rsidRPr="00F060CB" w:rsidRDefault="001F0B2F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14:paraId="578AE75A" w14:textId="73316A14" w:rsidR="001F0B2F" w:rsidRPr="00F060CB" w:rsidRDefault="001F0B2F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253" w:type="dxa"/>
          </w:tcPr>
          <w:p w14:paraId="06DA4BA7" w14:textId="77777777" w:rsidR="001F0B2F" w:rsidRPr="00F060CB" w:rsidRDefault="001F0B2F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7F9504FB" w14:textId="76E7F1CD" w:rsidR="001F0B2F" w:rsidRPr="00F060CB" w:rsidRDefault="001F0B2F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</w:tr>
      <w:tr w:rsidR="00680E01" w:rsidRPr="00F060CB" w14:paraId="482AA51F" w14:textId="77777777" w:rsidTr="005171B2">
        <w:tc>
          <w:tcPr>
            <w:tcW w:w="3780" w:type="dxa"/>
          </w:tcPr>
          <w:p w14:paraId="69E3A887" w14:textId="77192090" w:rsidR="00680E01" w:rsidRPr="005171B2" w:rsidRDefault="009572BA" w:rsidP="00680E0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4" w:type="dxa"/>
          </w:tcPr>
          <w:p w14:paraId="5DC5220D" w14:textId="77777777" w:rsidR="00680E01" w:rsidRPr="005171B2" w:rsidRDefault="00680E01" w:rsidP="0068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14:paraId="6EB832D9" w14:textId="1A033484" w:rsidR="00680E01" w:rsidRPr="005171B2" w:rsidRDefault="00680E01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</w:t>
            </w:r>
            <w:r w:rsidR="001F0B2F">
              <w:rPr>
                <w:rFonts w:ascii="Angsana New" w:hAnsi="Angsana New"/>
                <w:sz w:val="28"/>
                <w:szCs w:val="28"/>
              </w:rPr>
              <w:t>555</w:t>
            </w:r>
            <w:r w:rsidRPr="00517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2B839EC7" w14:textId="77777777" w:rsidR="00680E01" w:rsidRPr="005171B2" w:rsidRDefault="00680E01" w:rsidP="0068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</w:tcPr>
          <w:p w14:paraId="736EFA27" w14:textId="08027DB4" w:rsidR="00680E01" w:rsidRPr="005171B2" w:rsidRDefault="009572BA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1F0B2F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253" w:type="dxa"/>
          </w:tcPr>
          <w:p w14:paraId="037F9D69" w14:textId="77777777" w:rsidR="00680E01" w:rsidRPr="005171B2" w:rsidRDefault="00680E01" w:rsidP="0068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C686B5" w14:textId="629D1C62" w:rsidR="00680E01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</w:t>
            </w:r>
            <w:r w:rsidR="001F0B2F">
              <w:rPr>
                <w:rFonts w:ascii="Angsana New" w:hAnsi="Angsana New"/>
                <w:sz w:val="28"/>
                <w:szCs w:val="28"/>
              </w:rPr>
              <w:t>723</w:t>
            </w:r>
            <w:r w:rsidRPr="005171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5537" w:rsidRPr="00F060CB" w14:paraId="1C8832D7" w14:textId="77777777" w:rsidTr="005171B2">
        <w:tc>
          <w:tcPr>
            <w:tcW w:w="3780" w:type="dxa"/>
            <w:hideMark/>
          </w:tcPr>
          <w:p w14:paraId="1D99E42F" w14:textId="31BBC5D4" w:rsidR="000E5537" w:rsidRPr="005171B2" w:rsidRDefault="000E5537" w:rsidP="000E553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54" w:type="dxa"/>
          </w:tcPr>
          <w:p w14:paraId="33D39DCA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9297F" w14:textId="5E227812" w:rsidR="000E5537" w:rsidRPr="005171B2" w:rsidRDefault="00680E01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(10,632)</w:t>
            </w:r>
          </w:p>
        </w:tc>
        <w:tc>
          <w:tcPr>
            <w:tcW w:w="234" w:type="dxa"/>
          </w:tcPr>
          <w:p w14:paraId="6F99C22E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3EC4" w14:textId="7AA27AB5" w:rsidR="000E5537" w:rsidRPr="005171B2" w:rsidRDefault="00FA4894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(1,223)</w:t>
            </w:r>
          </w:p>
        </w:tc>
        <w:tc>
          <w:tcPr>
            <w:tcW w:w="253" w:type="dxa"/>
          </w:tcPr>
          <w:p w14:paraId="4263E04F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12153" w14:textId="5853DB8E" w:rsidR="000E5537" w:rsidRPr="005171B2" w:rsidRDefault="007D4C80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(11,855)</w:t>
            </w:r>
          </w:p>
        </w:tc>
      </w:tr>
      <w:tr w:rsidR="000E5537" w:rsidRPr="00F060CB" w14:paraId="61F68CD2" w14:textId="77777777" w:rsidTr="005171B2">
        <w:tc>
          <w:tcPr>
            <w:tcW w:w="3780" w:type="dxa"/>
          </w:tcPr>
          <w:p w14:paraId="593F7FED" w14:textId="77777777" w:rsidR="000E5537" w:rsidRPr="005171B2" w:rsidRDefault="000E553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741B9F34" w14:textId="77777777" w:rsidR="000E5537" w:rsidRPr="005171B2" w:rsidRDefault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</w:tcPr>
          <w:p w14:paraId="62B7949C" w14:textId="77777777" w:rsidR="000E5537" w:rsidRPr="005171B2" w:rsidRDefault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37CD154A" w14:textId="77777777" w:rsidR="000E5537" w:rsidRPr="005171B2" w:rsidRDefault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</w:tcPr>
          <w:p w14:paraId="51B691F2" w14:textId="77777777" w:rsidR="000E5537" w:rsidRPr="005171B2" w:rsidRDefault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6409D77D" w14:textId="77777777" w:rsidR="000E5537" w:rsidRPr="005171B2" w:rsidRDefault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689CC9CC" w14:textId="77777777" w:rsidR="000E5537" w:rsidRPr="005171B2" w:rsidRDefault="000E5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537" w:rsidRPr="00F060CB" w14:paraId="25497989" w14:textId="77777777" w:rsidTr="005171B2">
        <w:tc>
          <w:tcPr>
            <w:tcW w:w="3780" w:type="dxa"/>
            <w:vAlign w:val="bottom"/>
          </w:tcPr>
          <w:p w14:paraId="2B4A6295" w14:textId="5CDF9AAA" w:rsidR="000E5537" w:rsidRPr="005171B2" w:rsidRDefault="000E5537" w:rsidP="005171B2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5736F" w:rsidRPr="005171B2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F060CB" w:rsidRPr="00F060CB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สิ่งตอบแทนในการโอนสุทธิ</w:t>
            </w:r>
          </w:p>
        </w:tc>
        <w:tc>
          <w:tcPr>
            <w:tcW w:w="254" w:type="dxa"/>
            <w:vAlign w:val="bottom"/>
          </w:tcPr>
          <w:p w14:paraId="5FB4BD54" w14:textId="77777777" w:rsidR="000E5537" w:rsidRPr="005171B2" w:rsidRDefault="000E5537" w:rsidP="000E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3D01922" w14:textId="054D9CE5" w:rsidR="000E5537" w:rsidRPr="005171B2" w:rsidRDefault="0068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5,933</w:t>
            </w:r>
          </w:p>
        </w:tc>
        <w:tc>
          <w:tcPr>
            <w:tcW w:w="234" w:type="dxa"/>
            <w:vAlign w:val="bottom"/>
          </w:tcPr>
          <w:p w14:paraId="5160EA1E" w14:textId="77777777" w:rsidR="000E5537" w:rsidRPr="005171B2" w:rsidRDefault="000E5537" w:rsidP="0075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vAlign w:val="bottom"/>
          </w:tcPr>
          <w:p w14:paraId="0E0266A8" w14:textId="66C95B4F" w:rsidR="000E5537" w:rsidRPr="005171B2" w:rsidRDefault="00FA4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53" w:type="dxa"/>
            <w:vAlign w:val="bottom"/>
          </w:tcPr>
          <w:p w14:paraId="0D28E1C6" w14:textId="77777777" w:rsidR="000E5537" w:rsidRPr="005171B2" w:rsidRDefault="000E5537" w:rsidP="0075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746A18E2" w14:textId="6B60B5CA" w:rsidR="000E5537" w:rsidRPr="005171B2" w:rsidRDefault="007D4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6,150</w:t>
            </w:r>
          </w:p>
        </w:tc>
      </w:tr>
      <w:tr w:rsidR="004B7A34" w:rsidRPr="00F060CB" w14:paraId="74ED1A4A" w14:textId="77777777" w:rsidTr="005171B2">
        <w:tc>
          <w:tcPr>
            <w:tcW w:w="3780" w:type="dxa"/>
            <w:vAlign w:val="bottom"/>
          </w:tcPr>
          <w:p w14:paraId="0D9D00C2" w14:textId="77777777" w:rsidR="004B7A34" w:rsidRPr="005171B2" w:rsidRDefault="004B7A34" w:rsidP="002B5F6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5171B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4" w:type="dxa"/>
            <w:vAlign w:val="bottom"/>
          </w:tcPr>
          <w:p w14:paraId="5B32C49A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D35A4" w14:textId="4D3EFB3F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</w:t>
            </w:r>
            <w:r w:rsidR="00050A95" w:rsidRPr="00F060CB">
              <w:rPr>
                <w:rFonts w:ascii="Angsana New" w:hAnsi="Angsana New"/>
                <w:sz w:val="28"/>
                <w:szCs w:val="28"/>
              </w:rPr>
              <w:t>2</w:t>
            </w:r>
            <w:r w:rsidRPr="005171B2">
              <w:rPr>
                <w:rFonts w:ascii="Angsana New" w:hAnsi="Angsana New"/>
                <w:sz w:val="28"/>
                <w:szCs w:val="28"/>
              </w:rPr>
              <w:t>,099)</w:t>
            </w:r>
          </w:p>
        </w:tc>
        <w:tc>
          <w:tcPr>
            <w:tcW w:w="234" w:type="dxa"/>
            <w:vAlign w:val="bottom"/>
          </w:tcPr>
          <w:p w14:paraId="20EFAB6C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015B8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53" w:type="dxa"/>
            <w:vAlign w:val="bottom"/>
          </w:tcPr>
          <w:p w14:paraId="239DF243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7D63B393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5171B2">
              <w:rPr>
                <w:rFonts w:ascii="Angsana New" w:hAnsi="Angsana New"/>
                <w:sz w:val="28"/>
                <w:szCs w:val="28"/>
              </w:rPr>
              <w:t>(2,142)</w:t>
            </w:r>
          </w:p>
        </w:tc>
      </w:tr>
      <w:tr w:rsidR="004B7A34" w:rsidRPr="00F060CB" w14:paraId="73173171" w14:textId="77777777" w:rsidTr="005171B2">
        <w:tc>
          <w:tcPr>
            <w:tcW w:w="3780" w:type="dxa"/>
            <w:vAlign w:val="bottom"/>
          </w:tcPr>
          <w:p w14:paraId="47168DE1" w14:textId="07A8C79A" w:rsidR="004B7A34" w:rsidRPr="005171B2" w:rsidRDefault="004B7A34" w:rsidP="002B5F6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เงินสดจ่ายสุทธิจากการ</w:t>
            </w:r>
            <w:r w:rsidR="00F060CB" w:rsidRPr="00F060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</w:t>
            </w:r>
            <w:r w:rsidRPr="005171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โอนกิจการ</w:t>
            </w:r>
          </w:p>
        </w:tc>
        <w:tc>
          <w:tcPr>
            <w:tcW w:w="254" w:type="dxa"/>
            <w:vAlign w:val="bottom"/>
          </w:tcPr>
          <w:p w14:paraId="474DDA76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2C606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3,834</w:t>
            </w:r>
          </w:p>
        </w:tc>
        <w:tc>
          <w:tcPr>
            <w:tcW w:w="234" w:type="dxa"/>
            <w:vAlign w:val="bottom"/>
          </w:tcPr>
          <w:p w14:paraId="1B338FE6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43B7B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53" w:type="dxa"/>
            <w:vAlign w:val="bottom"/>
          </w:tcPr>
          <w:p w14:paraId="1D0A97C1" w14:textId="77777777" w:rsidR="004B7A34" w:rsidRPr="005171B2" w:rsidRDefault="004B7A34" w:rsidP="002B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C9830" w14:textId="77777777" w:rsidR="004B7A34" w:rsidRPr="005171B2" w:rsidRDefault="004B7A34" w:rsidP="002B5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1B2">
              <w:rPr>
                <w:rFonts w:ascii="Angsana New" w:hAnsi="Angsana New"/>
                <w:b/>
                <w:bCs/>
                <w:sz w:val="28"/>
                <w:szCs w:val="28"/>
              </w:rPr>
              <w:t>4,008</w:t>
            </w:r>
          </w:p>
        </w:tc>
      </w:tr>
    </w:tbl>
    <w:p w14:paraId="553F993F" w14:textId="77777777" w:rsidR="009572BA" w:rsidRDefault="009572BA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B63712" w14:textId="18A38C07" w:rsidR="0075736F" w:rsidRPr="0056325A" w:rsidRDefault="0075736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6325A">
        <w:rPr>
          <w:rFonts w:ascii="Angsana New" w:hAnsi="Angsana New"/>
          <w:sz w:val="30"/>
          <w:szCs w:val="30"/>
          <w:cs/>
        </w:rPr>
        <w:t>บริษัท</w:t>
      </w:r>
      <w:r w:rsidR="00272035" w:rsidRPr="0056325A">
        <w:rPr>
          <w:rFonts w:ascii="Angsana New" w:hAnsi="Angsana New"/>
          <w:sz w:val="30"/>
          <w:szCs w:val="30"/>
          <w:cs/>
        </w:rPr>
        <w:t>ย่อย</w:t>
      </w:r>
      <w:r w:rsidRPr="0056325A">
        <w:rPr>
          <w:rFonts w:ascii="Angsana New" w:hAnsi="Angsana New"/>
          <w:sz w:val="30"/>
          <w:szCs w:val="30"/>
          <w:cs/>
        </w:rPr>
        <w:t xml:space="preserve">ทั้งสองได้จดทะเบียนเลิกบริษัทกับกรมพัฒนาธุรกิจการค้า กระทรวงพาณิชย์ เมื่อวันที่ </w:t>
      </w:r>
      <w:r w:rsidRPr="0056325A">
        <w:rPr>
          <w:rFonts w:ascii="Angsana New" w:hAnsi="Angsana New"/>
          <w:sz w:val="30"/>
          <w:szCs w:val="30"/>
        </w:rPr>
        <w:t>3</w:t>
      </w:r>
      <w:r w:rsidR="0033369C" w:rsidRPr="0056325A">
        <w:rPr>
          <w:rFonts w:ascii="Angsana New" w:hAnsi="Angsana New"/>
          <w:sz w:val="30"/>
          <w:szCs w:val="30"/>
          <w:lang w:val="en-US"/>
        </w:rPr>
        <w:t>1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Pr="0056325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6325A">
        <w:rPr>
          <w:rFonts w:ascii="Angsana New" w:hAnsi="Angsana New"/>
          <w:sz w:val="30"/>
          <w:szCs w:val="30"/>
        </w:rPr>
        <w:t>25</w:t>
      </w:r>
      <w:r w:rsidRPr="0056325A">
        <w:rPr>
          <w:rFonts w:ascii="Angsana New" w:hAnsi="Angsana New"/>
          <w:sz w:val="30"/>
          <w:szCs w:val="30"/>
          <w:lang w:val="en-US"/>
        </w:rPr>
        <w:t>65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Pr="0056325A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Pr="0056325A">
        <w:rPr>
          <w:rFonts w:ascii="Angsana New" w:hAnsi="Angsana New"/>
          <w:sz w:val="30"/>
          <w:szCs w:val="30"/>
        </w:rPr>
        <w:t>3</w:t>
      </w:r>
      <w:r w:rsidR="0033369C" w:rsidRPr="0056325A">
        <w:rPr>
          <w:rFonts w:ascii="Angsana New" w:hAnsi="Angsana New"/>
          <w:sz w:val="30"/>
          <w:szCs w:val="30"/>
          <w:lang w:val="en-US"/>
        </w:rPr>
        <w:t>0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="0033369C" w:rsidRPr="0056325A">
        <w:rPr>
          <w:rFonts w:ascii="Angsana New" w:hAnsi="Angsana New"/>
          <w:sz w:val="30"/>
          <w:szCs w:val="30"/>
          <w:cs/>
        </w:rPr>
        <w:t>กันยายน</w:t>
      </w:r>
      <w:r w:rsidRPr="0056325A">
        <w:rPr>
          <w:rFonts w:ascii="Angsana New" w:hAnsi="Angsana New"/>
          <w:sz w:val="30"/>
          <w:szCs w:val="30"/>
          <w:cs/>
        </w:rPr>
        <w:t xml:space="preserve"> </w:t>
      </w:r>
      <w:r w:rsidRPr="0056325A">
        <w:rPr>
          <w:rFonts w:ascii="Angsana New" w:hAnsi="Angsana New"/>
          <w:sz w:val="30"/>
          <w:szCs w:val="30"/>
        </w:rPr>
        <w:t>256</w:t>
      </w:r>
      <w:r w:rsidR="0033369C" w:rsidRPr="0056325A">
        <w:rPr>
          <w:rFonts w:ascii="Angsana New" w:hAnsi="Angsana New"/>
          <w:sz w:val="30"/>
          <w:szCs w:val="30"/>
          <w:lang w:val="en-US"/>
        </w:rPr>
        <w:t>5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Pr="0056325A">
        <w:rPr>
          <w:rFonts w:ascii="Angsana New" w:hAnsi="Angsana New"/>
          <w:sz w:val="30"/>
          <w:szCs w:val="30"/>
          <w:cs/>
        </w:rPr>
        <w:t>บริษัท</w:t>
      </w:r>
      <w:r w:rsidR="00F060CB">
        <w:rPr>
          <w:rFonts w:ascii="Angsana New" w:hAnsi="Angsana New" w:hint="cs"/>
          <w:sz w:val="30"/>
          <w:szCs w:val="30"/>
          <w:cs/>
        </w:rPr>
        <w:t>ย่อย</w:t>
      </w:r>
      <w:r w:rsidRPr="0056325A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56325A">
        <w:rPr>
          <w:rFonts w:ascii="Angsana New" w:hAnsi="Angsana New"/>
          <w:sz w:val="30"/>
          <w:szCs w:val="30"/>
        </w:rPr>
        <w:t>(</w:t>
      </w:r>
      <w:proofErr w:type="spellStart"/>
      <w:r w:rsidRPr="0056325A">
        <w:rPr>
          <w:rFonts w:ascii="Angsana New" w:hAnsi="Angsana New"/>
          <w:sz w:val="30"/>
          <w:szCs w:val="30"/>
          <w:cs/>
        </w:rPr>
        <w:t>ดูหมายเหตุ</w:t>
      </w:r>
      <w:proofErr w:type="spellEnd"/>
      <w:r w:rsidRPr="0056325A">
        <w:rPr>
          <w:rFonts w:ascii="Angsana New" w:hAnsi="Angsana New"/>
          <w:sz w:val="30"/>
          <w:szCs w:val="30"/>
          <w:cs/>
        </w:rPr>
        <w:t xml:space="preserve"> </w:t>
      </w:r>
      <w:r w:rsidRPr="0056325A">
        <w:rPr>
          <w:rFonts w:ascii="Angsana New" w:hAnsi="Angsana New"/>
          <w:sz w:val="30"/>
          <w:szCs w:val="30"/>
          <w:lang w:val="en-US"/>
        </w:rPr>
        <w:t>6</w:t>
      </w:r>
      <w:r w:rsidR="00210FB1" w:rsidRPr="0056325A">
        <w:rPr>
          <w:rFonts w:ascii="Angsana New" w:hAnsi="Angsana New"/>
          <w:sz w:val="30"/>
          <w:szCs w:val="30"/>
          <w:lang w:val="en-US"/>
        </w:rPr>
        <w:t>)</w:t>
      </w:r>
    </w:p>
    <w:p w14:paraId="3C303B5F" w14:textId="35EB30A6" w:rsidR="001F0B2F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pacing w:val="-4"/>
          <w:sz w:val="30"/>
          <w:szCs w:val="30"/>
          <w:lang w:val="en-GB"/>
        </w:rPr>
      </w:pPr>
      <w:r>
        <w:rPr>
          <w:rFonts w:ascii="Angsana New" w:hAnsi="Angsana New"/>
          <w:i/>
          <w:iCs/>
          <w:color w:val="000000"/>
          <w:spacing w:val="-4"/>
          <w:sz w:val="30"/>
          <w:szCs w:val="30"/>
        </w:rPr>
        <w:br w:type="page"/>
      </w:r>
    </w:p>
    <w:p w14:paraId="5FFC491A" w14:textId="2E216D94" w:rsidR="00EA7603" w:rsidRPr="0056325A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  <w:r w:rsidRPr="0056325A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lastRenderedPageBreak/>
        <w:t>การรับโอนกิจการบางส่วนของบริษัท จีซี มาร์เก็ตติ้ง โซลูชั่นส์ จำกัด และบริษัท โซลูชั่น ครีเอชั่น จำกัด</w:t>
      </w:r>
    </w:p>
    <w:p w14:paraId="5375845B" w14:textId="77777777" w:rsidR="00EA7603" w:rsidRPr="0056325A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</w:p>
    <w:p w14:paraId="32E974E7" w14:textId="09CAEECF" w:rsidR="00F87548" w:rsidRPr="0056325A" w:rsidRDefault="00EA7603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GB" w:eastAsia="en-US"/>
        </w:rPr>
      </w:pPr>
      <w:r w:rsidRPr="0056325A">
        <w:rPr>
          <w:rFonts w:ascii="Angsana New" w:hAnsi="Angsana New"/>
          <w:color w:val="000000"/>
          <w:spacing w:val="-4"/>
          <w:sz w:val="30"/>
          <w:szCs w:val="30"/>
          <w:cs/>
          <w:lang w:val="en-GB" w:eastAsia="en-US"/>
        </w:rPr>
        <w:t xml:space="preserve">การรับโอนกิจการบางส่วนของบริษัท จีซี มาร์เก็ตติ้ง โซลูชั่นส์ จำกัด และบริษัท โซลูชั่น ครีเอชั่น จำกัด เป็นส่วนหนึ่งของแผนการปรับโครงสร้างดังกล่าว โดยมีผลสมบูรณ์ตามกฎหมายเมื่อวันที่ </w:t>
      </w:r>
      <w:r w:rsidR="00050A95" w:rsidRPr="00050A95">
        <w:rPr>
          <w:rFonts w:ascii="Angsana New" w:hAnsi="Angsana New"/>
          <w:color w:val="000000"/>
          <w:spacing w:val="-4"/>
          <w:sz w:val="30"/>
          <w:szCs w:val="30"/>
          <w:lang w:val="en-US" w:eastAsia="en-US"/>
        </w:rPr>
        <w:t>1</w:t>
      </w:r>
      <w:r w:rsidRPr="0056325A">
        <w:rPr>
          <w:rFonts w:ascii="Angsana New" w:hAnsi="Angsana New"/>
          <w:color w:val="000000"/>
          <w:spacing w:val="-4"/>
          <w:sz w:val="30"/>
          <w:szCs w:val="30"/>
          <w:cs/>
          <w:lang w:val="en-GB" w:eastAsia="en-US"/>
        </w:rPr>
        <w:t xml:space="preserve"> กันยายน </w:t>
      </w:r>
      <w:r w:rsidR="00050A95" w:rsidRPr="00050A95">
        <w:rPr>
          <w:rFonts w:ascii="Angsana New" w:hAnsi="Angsana New"/>
          <w:color w:val="000000"/>
          <w:spacing w:val="-4"/>
          <w:sz w:val="30"/>
          <w:szCs w:val="30"/>
          <w:lang w:val="en-US" w:eastAsia="en-US"/>
        </w:rPr>
        <w:t>2565</w:t>
      </w:r>
    </w:p>
    <w:p w14:paraId="60C483DA" w14:textId="77777777" w:rsidR="00EA7603" w:rsidRPr="005171B2" w:rsidRDefault="00EA7603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1F70D5" w14:textId="77777777" w:rsidR="000A7775" w:rsidRPr="00241625" w:rsidRDefault="000A7775" w:rsidP="000A7775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</w:pPr>
      <w:r w:rsidRPr="0056325A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ข้อมูลของสิ่งตอบแทนที่โอนให้และมูลค่าตามบัญชีที่รับรู้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สำหรับสินทรัพย์ที่ได้มาและหนี้สินที่รับมา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ณ วันที่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br/>
        <w:t xml:space="preserve">1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กันยายน 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013898F6" w14:textId="77777777" w:rsidR="000A7775" w:rsidRPr="00781F32" w:rsidRDefault="000A7775" w:rsidP="000A7775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</w:p>
    <w:tbl>
      <w:tblPr>
        <w:tblW w:w="93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60"/>
        <w:gridCol w:w="1564"/>
        <w:gridCol w:w="236"/>
        <w:gridCol w:w="1720"/>
        <w:gridCol w:w="258"/>
        <w:gridCol w:w="1581"/>
      </w:tblGrid>
      <w:tr w:rsidR="000A7775" w14:paraId="5729012B" w14:textId="77777777" w:rsidTr="005171B2">
        <w:trPr>
          <w:tblHeader/>
        </w:trPr>
        <w:tc>
          <w:tcPr>
            <w:tcW w:w="3780" w:type="dxa"/>
          </w:tcPr>
          <w:p w14:paraId="7350D953" w14:textId="77777777" w:rsidR="000A7775" w:rsidRDefault="000A77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FAE3BB0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  <w:hideMark/>
          </w:tcPr>
          <w:p w14:paraId="5A34C1F3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บริษัท จีซี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มาร์เก็ตติ้ง โซลูชั่นส์ จำกัด</w:t>
            </w:r>
          </w:p>
        </w:tc>
        <w:tc>
          <w:tcPr>
            <w:tcW w:w="236" w:type="dxa"/>
            <w:vAlign w:val="bottom"/>
          </w:tcPr>
          <w:p w14:paraId="35018096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0" w:type="dxa"/>
            <w:vAlign w:val="bottom"/>
            <w:hideMark/>
          </w:tcPr>
          <w:p w14:paraId="15AED742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บริษัท โซลูชั่น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br/>
              <w:t>ครีเอชั่น จำกัด</w:t>
            </w:r>
          </w:p>
        </w:tc>
        <w:tc>
          <w:tcPr>
            <w:tcW w:w="258" w:type="dxa"/>
            <w:vAlign w:val="bottom"/>
          </w:tcPr>
          <w:p w14:paraId="6F84AD81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1" w:type="dxa"/>
            <w:vAlign w:val="bottom"/>
            <w:hideMark/>
          </w:tcPr>
          <w:p w14:paraId="50012659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7775" w14:paraId="4BB12B61" w14:textId="77777777" w:rsidTr="005171B2">
        <w:trPr>
          <w:tblHeader/>
        </w:trPr>
        <w:tc>
          <w:tcPr>
            <w:tcW w:w="3780" w:type="dxa"/>
          </w:tcPr>
          <w:p w14:paraId="5B1EAA7B" w14:textId="77777777" w:rsidR="000A7775" w:rsidRDefault="000A77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27F250C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5"/>
            <w:hideMark/>
          </w:tcPr>
          <w:p w14:paraId="22BD1A93" w14:textId="77777777" w:rsidR="000A7775" w:rsidRDefault="000A777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788" w14:paraId="6FB67B01" w14:textId="77777777" w:rsidTr="005171B2">
        <w:trPr>
          <w:trHeight w:val="110"/>
        </w:trPr>
        <w:tc>
          <w:tcPr>
            <w:tcW w:w="3780" w:type="dxa"/>
          </w:tcPr>
          <w:p w14:paraId="29A711B8" w14:textId="16E50A87" w:rsidR="006D4788" w:rsidRDefault="006D4788" w:rsidP="006D478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5736F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</w:tcPr>
          <w:p w14:paraId="095F7AF7" w14:textId="77777777" w:rsidR="006D4788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EFD1545" w14:textId="783C8C7F" w:rsidR="006D4788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3E25D31B" w14:textId="77777777" w:rsidR="006D4788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4C2080E2" w14:textId="469066D1" w:rsidR="006D4788" w:rsidRPr="009F28C5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F28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15FD4249" w14:textId="77777777" w:rsidR="006D4788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FE49861" w14:textId="2ED79148" w:rsidR="006D4788" w:rsidRDefault="006D4788" w:rsidP="006D4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F82F4B" w14:paraId="0269F4B6" w14:textId="77777777" w:rsidTr="005171B2">
        <w:trPr>
          <w:trHeight w:val="110"/>
        </w:trPr>
        <w:tc>
          <w:tcPr>
            <w:tcW w:w="3780" w:type="dxa"/>
            <w:hideMark/>
          </w:tcPr>
          <w:p w14:paraId="2D0A0B48" w14:textId="77777777" w:rsidR="00F82F4B" w:rsidRDefault="00F82F4B" w:rsidP="00F82F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0" w:type="dxa"/>
          </w:tcPr>
          <w:p w14:paraId="755F9847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F61D4CD" w14:textId="4DB38035" w:rsidR="00F82F4B" w:rsidRPr="00386604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7,57</w:t>
            </w:r>
            <w:r w:rsidR="007935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72DA3CD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4CF1B588" w14:textId="38533DF2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8" w:type="dxa"/>
          </w:tcPr>
          <w:p w14:paraId="6FCDF5E0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B5E798D" w14:textId="7A4A5953" w:rsidR="00F82F4B" w:rsidRPr="00386604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7,64</w:t>
            </w:r>
            <w:r w:rsidR="0079353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2F4B" w14:paraId="71C18D5B" w14:textId="77777777" w:rsidTr="005171B2">
        <w:tc>
          <w:tcPr>
            <w:tcW w:w="3780" w:type="dxa"/>
            <w:hideMark/>
          </w:tcPr>
          <w:p w14:paraId="78300161" w14:textId="77777777" w:rsidR="00F82F4B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0" w:type="dxa"/>
          </w:tcPr>
          <w:p w14:paraId="64B1DF3F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6CE5B37" w14:textId="328C0EB9" w:rsidR="00F82F4B" w:rsidRPr="00386604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058E12F8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67A5A3C" w14:textId="76FDE86B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58" w:type="dxa"/>
          </w:tcPr>
          <w:p w14:paraId="0EE474BC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6D5F07F7" w14:textId="684ADFBA" w:rsidR="00F82F4B" w:rsidRPr="00386604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F82F4B" w14:paraId="70A69145" w14:textId="77777777" w:rsidTr="005171B2">
        <w:tc>
          <w:tcPr>
            <w:tcW w:w="3780" w:type="dxa"/>
            <w:hideMark/>
          </w:tcPr>
          <w:p w14:paraId="2CF4A852" w14:textId="77777777" w:rsidR="00F82F4B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0" w:type="dxa"/>
          </w:tcPr>
          <w:p w14:paraId="40EA1F31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0BB66A0" w14:textId="71F21813" w:rsidR="00F82F4B" w:rsidRPr="00386604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D016F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B0CDC28" w14:textId="2F3A78BB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58" w:type="dxa"/>
          </w:tcPr>
          <w:p w14:paraId="6766ECC1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72959CA0" w14:textId="54DE645A" w:rsidR="00F82F4B" w:rsidRPr="00386604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F82F4B" w14:paraId="156B1C53" w14:textId="77777777" w:rsidTr="005171B2">
        <w:tc>
          <w:tcPr>
            <w:tcW w:w="3780" w:type="dxa"/>
          </w:tcPr>
          <w:p w14:paraId="40CD9BBA" w14:textId="2B290423" w:rsidR="00F82F4B" w:rsidRDefault="00F82F4B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0" w:type="dxa"/>
          </w:tcPr>
          <w:p w14:paraId="2ADBFCCC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47DE9DC" w14:textId="6F928543" w:rsidR="00F82F4B" w:rsidRPr="00386604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818F42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E61DE38" w14:textId="71366723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58" w:type="dxa"/>
          </w:tcPr>
          <w:p w14:paraId="3B97054D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BB337A9" w14:textId="4268A6A1" w:rsidR="00F82F4B" w:rsidRPr="00386604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F82F4B" w14:paraId="264A6D1B" w14:textId="77777777" w:rsidTr="005171B2">
        <w:tc>
          <w:tcPr>
            <w:tcW w:w="3780" w:type="dxa"/>
          </w:tcPr>
          <w:p w14:paraId="77AA33EC" w14:textId="7B35FD7F" w:rsidR="00F82F4B" w:rsidRDefault="00F82F4B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60" w:type="dxa"/>
          </w:tcPr>
          <w:p w14:paraId="5796D3B4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0447AAE" w14:textId="630F5EFD" w:rsidR="00F82F4B" w:rsidRPr="00386604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233A54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8818F8A" w14:textId="4F1F9550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58" w:type="dxa"/>
          </w:tcPr>
          <w:p w14:paraId="7D6C980A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A11C1F3" w14:textId="29D73926" w:rsidR="00F82F4B" w:rsidRPr="00386604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F82F4B" w14:paraId="23A0D719" w14:textId="77777777" w:rsidTr="005171B2">
        <w:tc>
          <w:tcPr>
            <w:tcW w:w="3780" w:type="dxa"/>
            <w:hideMark/>
          </w:tcPr>
          <w:p w14:paraId="411FFAAE" w14:textId="77777777" w:rsidR="00F82F4B" w:rsidRDefault="00F82F4B" w:rsidP="00F82F4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60" w:type="dxa"/>
          </w:tcPr>
          <w:p w14:paraId="02E0AD5F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67C5EB" w14:textId="1151D0D2" w:rsidR="00F82F4B" w:rsidRPr="00050A95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1</w:t>
            </w:r>
            <w:r w:rsidR="002C1C83" w:rsidRPr="00050A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82088E3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03304601" w14:textId="09AFF19C" w:rsidR="00F82F4B" w:rsidRPr="00050A95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DFA39E6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338C2CD6" w14:textId="0AC4D1F2" w:rsidR="00F82F4B" w:rsidRPr="00050A95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1</w:t>
            </w:r>
            <w:r w:rsidR="00C00FA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81F32" w14:paraId="4B2D21AD" w14:textId="77777777" w:rsidTr="005171B2">
        <w:tc>
          <w:tcPr>
            <w:tcW w:w="3780" w:type="dxa"/>
          </w:tcPr>
          <w:p w14:paraId="0542ED9C" w14:textId="715B52D4" w:rsidR="00781F32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0" w:type="dxa"/>
          </w:tcPr>
          <w:p w14:paraId="73A23DA1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2234007" w14:textId="3893FA0B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0D5C0DCF" w14:textId="77777777" w:rsidR="00781F32" w:rsidRPr="00050A95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1F8A79B2" w14:textId="4CF3E334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E6B5DAF" w14:textId="77777777" w:rsidR="00781F32" w:rsidRPr="00050A95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17F5C902" w14:textId="5AFA70BF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781F32" w14:paraId="316CF0B3" w14:textId="77777777" w:rsidTr="005171B2">
        <w:tc>
          <w:tcPr>
            <w:tcW w:w="3780" w:type="dxa"/>
          </w:tcPr>
          <w:p w14:paraId="7A1069FA" w14:textId="61373CC8" w:rsidR="00781F32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60" w:type="dxa"/>
          </w:tcPr>
          <w:p w14:paraId="62BEA05E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61B1C6D" w14:textId="0939D086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91E591E" w14:textId="77777777" w:rsidR="00781F32" w:rsidRPr="00050A95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C4D8D5E" w14:textId="0A015CBB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14:paraId="06353534" w14:textId="77777777" w:rsidR="00781F32" w:rsidRPr="00050A95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246CE81" w14:textId="0397879D" w:rsidR="00781F32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F82F4B" w14:paraId="52184B73" w14:textId="77777777" w:rsidTr="005171B2">
        <w:tc>
          <w:tcPr>
            <w:tcW w:w="3780" w:type="dxa"/>
            <w:hideMark/>
          </w:tcPr>
          <w:p w14:paraId="4AC62131" w14:textId="3BB6F998" w:rsidR="00F82F4B" w:rsidRDefault="009572BA" w:rsidP="00F82F4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0" w:type="dxa"/>
          </w:tcPr>
          <w:p w14:paraId="2DF42965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E44E" w14:textId="75921D66" w:rsidR="00F82F4B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0A174B4C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0569C" w14:textId="017EC274" w:rsidR="00F82F4B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19F77AC3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4762" w14:textId="76F67AEF" w:rsidR="00F82F4B" w:rsidRPr="00050A9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F82F4B" w14:paraId="35547FC1" w14:textId="77777777" w:rsidTr="005171B2">
        <w:tc>
          <w:tcPr>
            <w:tcW w:w="3780" w:type="dxa"/>
            <w:hideMark/>
          </w:tcPr>
          <w:p w14:paraId="0913543F" w14:textId="77777777" w:rsidR="00F82F4B" w:rsidRDefault="00F82F4B" w:rsidP="00F82F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60" w:type="dxa"/>
          </w:tcPr>
          <w:p w14:paraId="4593A3B8" w14:textId="77777777" w:rsidR="00F82F4B" w:rsidRPr="00B2111A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</w:tcPr>
          <w:p w14:paraId="4BFC917A" w14:textId="68D715C3" w:rsidR="00F82F4B" w:rsidRPr="00050A95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6D4788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C1C83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65C1AC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</w:tcPr>
          <w:p w14:paraId="61C3C0D8" w14:textId="0C3EA74E" w:rsidR="00F82F4B" w:rsidRPr="00050A95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D4788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58" w:type="dxa"/>
          </w:tcPr>
          <w:p w14:paraId="2DCA04BF" w14:textId="77777777" w:rsidR="00F82F4B" w:rsidRPr="00050A95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</w:tcPr>
          <w:p w14:paraId="3A24EAE7" w14:textId="1E6AD7A6" w:rsidR="00F82F4B" w:rsidRPr="00050A95" w:rsidRDefault="0050622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D4788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C00FA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6325A" w14:paraId="26A8E012" w14:textId="77777777" w:rsidTr="005171B2">
        <w:tc>
          <w:tcPr>
            <w:tcW w:w="3780" w:type="dxa"/>
          </w:tcPr>
          <w:p w14:paraId="44F8AF12" w14:textId="77777777" w:rsidR="0056325A" w:rsidRDefault="0056325A" w:rsidP="00F82F4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13611B2F" w14:textId="77777777" w:rsidR="0056325A" w:rsidRPr="00B2111A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14:paraId="0F5CA528" w14:textId="77777777" w:rsidR="0056325A" w:rsidRPr="00050A95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8A327" w14:textId="77777777" w:rsidR="0056325A" w:rsidRPr="00050A95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47D81524" w14:textId="77777777" w:rsidR="0056325A" w:rsidRPr="00050A95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7AFD73A" w14:textId="77777777" w:rsidR="0056325A" w:rsidRPr="00050A95" w:rsidRDefault="0056325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</w:tcPr>
          <w:p w14:paraId="3FE09B0C" w14:textId="77777777" w:rsidR="0056325A" w:rsidRPr="00050A95" w:rsidRDefault="0056325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2F4B" w14:paraId="6A90891B" w14:textId="77777777" w:rsidTr="005171B2">
        <w:tc>
          <w:tcPr>
            <w:tcW w:w="3780" w:type="dxa"/>
            <w:hideMark/>
          </w:tcPr>
          <w:p w14:paraId="3BE587BD" w14:textId="77777777" w:rsidR="00F82F4B" w:rsidRDefault="00F82F4B" w:rsidP="00F82F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0" w:type="dxa"/>
          </w:tcPr>
          <w:p w14:paraId="6F953686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599CDA" w14:textId="04049678" w:rsidR="00F82F4B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(6,321)</w:t>
            </w:r>
          </w:p>
        </w:tc>
        <w:tc>
          <w:tcPr>
            <w:tcW w:w="236" w:type="dxa"/>
          </w:tcPr>
          <w:p w14:paraId="6AE33FDE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2B161E56" w14:textId="13A1E0D5" w:rsidR="00F82F4B" w:rsidRPr="009F28C5" w:rsidRDefault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F28C5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58" w:type="dxa"/>
          </w:tcPr>
          <w:p w14:paraId="0A96984C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4E5D40EC" w14:textId="2CB2F36F" w:rsidR="00F82F4B" w:rsidRDefault="00117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(6,373)</w:t>
            </w:r>
          </w:p>
        </w:tc>
      </w:tr>
      <w:tr w:rsidR="00F82F4B" w14:paraId="7BCF0C90" w14:textId="77777777" w:rsidTr="005171B2">
        <w:tc>
          <w:tcPr>
            <w:tcW w:w="3780" w:type="dxa"/>
            <w:hideMark/>
          </w:tcPr>
          <w:p w14:paraId="45E8B5D0" w14:textId="77777777" w:rsidR="00F82F4B" w:rsidRDefault="00F82F4B" w:rsidP="00F82F4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0" w:type="dxa"/>
          </w:tcPr>
          <w:p w14:paraId="0B93C0B6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54B8EB" w14:textId="62003485" w:rsidR="00F82F4B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36" w:type="dxa"/>
          </w:tcPr>
          <w:p w14:paraId="5346EF0E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34DC433" w14:textId="443B0EE4" w:rsidR="00F82F4B" w:rsidRPr="009F28C5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9F28C5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58" w:type="dxa"/>
          </w:tcPr>
          <w:p w14:paraId="396CC9BF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1D846979" w14:textId="01A65923" w:rsidR="00F82F4B" w:rsidRDefault="00117274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</w:tr>
      <w:tr w:rsidR="00781F32" w14:paraId="69549A8B" w14:textId="77777777" w:rsidTr="005171B2">
        <w:tc>
          <w:tcPr>
            <w:tcW w:w="3780" w:type="dxa"/>
          </w:tcPr>
          <w:p w14:paraId="29BED126" w14:textId="54D05B46" w:rsidR="00781F32" w:rsidRDefault="00781F32" w:rsidP="00F82F4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60" w:type="dxa"/>
          </w:tcPr>
          <w:p w14:paraId="186A56C7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28FDE12" w14:textId="1C9EEDE3" w:rsidR="00781F32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4720D9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7C3E32C" w14:textId="25D1B30E" w:rsidR="00781F32" w:rsidRPr="009F28C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58" w:type="dxa"/>
          </w:tcPr>
          <w:p w14:paraId="10EEED9F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391EB00C" w14:textId="354D23F4" w:rsidR="00781F32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781F32" w14:paraId="3ADF15EB" w14:textId="77777777" w:rsidTr="005171B2">
        <w:tc>
          <w:tcPr>
            <w:tcW w:w="4040" w:type="dxa"/>
            <w:gridSpan w:val="2"/>
            <w:hideMark/>
          </w:tcPr>
          <w:p w14:paraId="0A4E62D6" w14:textId="371BA203" w:rsidR="00781F32" w:rsidRDefault="00781F32" w:rsidP="005171B2">
            <w:pPr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4" w:type="dxa"/>
          </w:tcPr>
          <w:p w14:paraId="7C326DE7" w14:textId="3A230F54" w:rsidR="00781F32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36" w:type="dxa"/>
          </w:tcPr>
          <w:p w14:paraId="35AF1FAB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1A5EBA91" w14:textId="6E0FD2DE" w:rsidR="00781F32" w:rsidRPr="009F28C5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58" w:type="dxa"/>
          </w:tcPr>
          <w:p w14:paraId="3F27FF2E" w14:textId="77777777" w:rsidR="00781F32" w:rsidRDefault="00781F32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7C754B85" w14:textId="7019882E" w:rsidR="00781F32" w:rsidRDefault="00781F3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475D3F" w14:paraId="3BDE06C9" w14:textId="77777777" w:rsidTr="00BF1711">
        <w:tc>
          <w:tcPr>
            <w:tcW w:w="3780" w:type="dxa"/>
          </w:tcPr>
          <w:p w14:paraId="3EF2878D" w14:textId="326096DF" w:rsidR="00475D3F" w:rsidRDefault="00475D3F" w:rsidP="00BF171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0" w:type="dxa"/>
          </w:tcPr>
          <w:p w14:paraId="7946F9EC" w14:textId="77777777" w:rsidR="00475D3F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2EEBA70" w14:textId="77777777" w:rsidR="00475D3F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14:paraId="0B731D27" w14:textId="77777777" w:rsidR="00475D3F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5A321910" w14:textId="77777777" w:rsidR="00475D3F" w:rsidRPr="009F28C5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EF867FC" w14:textId="77777777" w:rsidR="00475D3F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</w:tcPr>
          <w:p w14:paraId="2AB9FAFA" w14:textId="77777777" w:rsidR="00475D3F" w:rsidRDefault="00475D3F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F82F4B" w14:paraId="1D74E697" w14:textId="77777777" w:rsidTr="005171B2">
        <w:tc>
          <w:tcPr>
            <w:tcW w:w="3780" w:type="dxa"/>
            <w:hideMark/>
          </w:tcPr>
          <w:p w14:paraId="5C7BB586" w14:textId="708BA4DE" w:rsidR="00F82F4B" w:rsidRDefault="00F82F4B" w:rsidP="00F82F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60" w:type="dxa"/>
          </w:tcPr>
          <w:p w14:paraId="10EFAFBF" w14:textId="77777777" w:rsidR="00F82F4B" w:rsidRPr="00B2111A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5F299" w14:textId="18860AE0" w:rsidR="00F82F4B" w:rsidRPr="009E50B0" w:rsidRDefault="00032FB2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0B0"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3679BE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  <w:r w:rsidRPr="009E50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A8CAF8" w14:textId="77777777" w:rsidR="00F82F4B" w:rsidRPr="009E50B0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81CE" w14:textId="7237C1BA" w:rsidR="00F82F4B" w:rsidRPr="009F28C5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8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679BE" w:rsidRPr="009F28C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9F28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22A3A377" w14:textId="77777777" w:rsidR="00F82F4B" w:rsidRPr="009E50B0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2C7B8" w14:textId="0AB29B15" w:rsidR="00F82F4B" w:rsidRPr="009E50B0" w:rsidRDefault="00117274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</w:t>
            </w:r>
            <w:r w:rsidR="003679BE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82F4B" w14:paraId="5A7E8BD8" w14:textId="77777777" w:rsidTr="005171B2">
        <w:tc>
          <w:tcPr>
            <w:tcW w:w="3780" w:type="dxa"/>
          </w:tcPr>
          <w:p w14:paraId="28BEF55D" w14:textId="77777777" w:rsidR="00F82F4B" w:rsidRDefault="00F82F4B" w:rsidP="00F82F4B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0" w:type="dxa"/>
          </w:tcPr>
          <w:p w14:paraId="40D7C7B4" w14:textId="77777777" w:rsidR="00F82F4B" w:rsidRPr="00B2111A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</w:tcPr>
          <w:p w14:paraId="311512D7" w14:textId="77777777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80A2C4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</w:tcPr>
          <w:p w14:paraId="31F0F8D2" w14:textId="77777777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864BF0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</w:tcPr>
          <w:p w14:paraId="2F1BD9C8" w14:textId="77777777" w:rsidR="00F82F4B" w:rsidRPr="00386604" w:rsidRDefault="00F82F4B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0B2F" w14:paraId="1A897511" w14:textId="77777777" w:rsidTr="005171B2">
        <w:tc>
          <w:tcPr>
            <w:tcW w:w="3780" w:type="dxa"/>
            <w:vAlign w:val="bottom"/>
          </w:tcPr>
          <w:p w14:paraId="2832B426" w14:textId="77777777" w:rsidR="001F0B2F" w:rsidRDefault="001F0B2F" w:rsidP="00CA26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14:paraId="3C35CB9B" w14:textId="77777777" w:rsidR="001F0B2F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76D0BCD1" w14:textId="77777777" w:rsidR="001F0B2F" w:rsidRPr="00050A95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E89104" w14:textId="77777777" w:rsidR="001F0B2F" w:rsidRPr="00050A95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vAlign w:val="bottom"/>
          </w:tcPr>
          <w:p w14:paraId="3510204B" w14:textId="77777777" w:rsidR="001F0B2F" w:rsidRPr="00050A95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46B3AEEB" w14:textId="77777777" w:rsidR="001F0B2F" w:rsidRPr="00050A95" w:rsidRDefault="001F0B2F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vAlign w:val="bottom"/>
          </w:tcPr>
          <w:p w14:paraId="764A46C2" w14:textId="77777777" w:rsidR="001F0B2F" w:rsidRPr="00050A95" w:rsidRDefault="001F0B2F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260A" w14:paraId="0D92BD42" w14:textId="77777777" w:rsidTr="005171B2">
        <w:tc>
          <w:tcPr>
            <w:tcW w:w="3780" w:type="dxa"/>
            <w:vAlign w:val="bottom"/>
          </w:tcPr>
          <w:p w14:paraId="454B1D50" w14:textId="6C2045B9" w:rsidR="00CA260A" w:rsidRPr="00CA260A" w:rsidRDefault="00CA260A" w:rsidP="00CA26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มูลค่าตามบัญชีของสินทรัพย์สุทธิที่ได้มา </w:t>
            </w:r>
          </w:p>
        </w:tc>
        <w:tc>
          <w:tcPr>
            <w:tcW w:w="260" w:type="dxa"/>
            <w:vAlign w:val="bottom"/>
          </w:tcPr>
          <w:p w14:paraId="6DB067D7" w14:textId="77777777" w:rsidR="00CA260A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238CA4E2" w14:textId="1E8A3E88" w:rsidR="00CA260A" w:rsidRPr="00050A95" w:rsidRDefault="006D4788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2C1C83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  <w:vAlign w:val="bottom"/>
          </w:tcPr>
          <w:p w14:paraId="659E3CA7" w14:textId="77777777" w:rsidR="00CA260A" w:rsidRPr="00050A95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vAlign w:val="bottom"/>
          </w:tcPr>
          <w:p w14:paraId="0289C89C" w14:textId="57E5D87D" w:rsidR="00CA260A" w:rsidRPr="00050A95" w:rsidRDefault="00CA260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73DA9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58" w:type="dxa"/>
            <w:vAlign w:val="bottom"/>
          </w:tcPr>
          <w:p w14:paraId="7AE1B866" w14:textId="77777777" w:rsidR="00CA260A" w:rsidRPr="00050A95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vAlign w:val="bottom"/>
          </w:tcPr>
          <w:p w14:paraId="406C15F2" w14:textId="388D9796" w:rsidR="00CA260A" w:rsidRPr="00050A95" w:rsidRDefault="00CA260A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D4788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73DA9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C1C83" w:rsidRPr="00050A9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193DA4" w14:paraId="39F5C7BF" w14:textId="77777777" w:rsidTr="005171B2">
        <w:tc>
          <w:tcPr>
            <w:tcW w:w="3780" w:type="dxa"/>
          </w:tcPr>
          <w:p w14:paraId="6B1EDF85" w14:textId="77777777" w:rsidR="00193DA4" w:rsidRPr="00A6773C" w:rsidRDefault="00193DA4">
            <w:pPr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สำรองการเปลี่ยนแปลงในมูลค่ายุติธรรมของสินทรัพย์ทางการเงิน (สุทธิจากภาษี)</w:t>
            </w:r>
          </w:p>
        </w:tc>
        <w:tc>
          <w:tcPr>
            <w:tcW w:w="260" w:type="dxa"/>
          </w:tcPr>
          <w:p w14:paraId="1A71DD71" w14:textId="77777777" w:rsidR="00193DA4" w:rsidRPr="00B2111A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vAlign w:val="bottom"/>
          </w:tcPr>
          <w:p w14:paraId="1D48EFBA" w14:textId="77777777" w:rsidR="00193DA4" w:rsidRPr="00050A95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21647A" w14:textId="77777777" w:rsidR="00193DA4" w:rsidRPr="00050A95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26184EC0" w14:textId="77777777" w:rsidR="00193DA4" w:rsidRPr="00050A95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58" w:type="dxa"/>
            <w:vAlign w:val="bottom"/>
          </w:tcPr>
          <w:p w14:paraId="0D91D898" w14:textId="77777777" w:rsidR="00193DA4" w:rsidRPr="00050A95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2F2F0594" w14:textId="77777777" w:rsidR="00193DA4" w:rsidRPr="00050A95" w:rsidRDefault="00193DA4" w:rsidP="0071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F55ED0" w14:paraId="31CB2229" w14:textId="77777777" w:rsidTr="005171B2">
        <w:tc>
          <w:tcPr>
            <w:tcW w:w="3780" w:type="dxa"/>
            <w:vAlign w:val="bottom"/>
          </w:tcPr>
          <w:p w14:paraId="345C763C" w14:textId="07CD50A6" w:rsidR="00F55ED0" w:rsidRPr="00F55ED0" w:rsidRDefault="00F55ED0" w:rsidP="00CA26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260" w:type="dxa"/>
            <w:vAlign w:val="bottom"/>
          </w:tcPr>
          <w:p w14:paraId="5A30AC58" w14:textId="77777777" w:rsidR="00F55ED0" w:rsidRPr="00F55ED0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vAlign w:val="bottom"/>
          </w:tcPr>
          <w:p w14:paraId="18508FED" w14:textId="4CDFCF21" w:rsidR="00F55ED0" w:rsidRPr="00050A95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65AE3669" w14:textId="77777777" w:rsidR="00F55ED0" w:rsidRPr="00050A95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676A46A3" w14:textId="69888252" w:rsidR="00F55ED0" w:rsidRPr="00050A95" w:rsidRDefault="00F55ED0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7324DC04" w14:textId="77777777" w:rsidR="00F55ED0" w:rsidRPr="00050A95" w:rsidRDefault="00F55ED0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  <w:vAlign w:val="bottom"/>
          </w:tcPr>
          <w:p w14:paraId="68196882" w14:textId="1EDBAAF9" w:rsidR="00F55ED0" w:rsidRPr="00050A95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CA260A" w14:paraId="344D2E33" w14:textId="77777777" w:rsidTr="005171B2">
        <w:tc>
          <w:tcPr>
            <w:tcW w:w="3780" w:type="dxa"/>
            <w:vAlign w:val="bottom"/>
          </w:tcPr>
          <w:p w14:paraId="7FD52E79" w14:textId="33715A18" w:rsidR="00CA260A" w:rsidRPr="00F55ED0" w:rsidRDefault="00F55ED0" w:rsidP="0013383B">
            <w:pPr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F55ED0">
              <w:rPr>
                <w:rFonts w:ascii="Angsana New" w:hAnsi="Angsana New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60" w:type="dxa"/>
            <w:vAlign w:val="bottom"/>
          </w:tcPr>
          <w:p w14:paraId="3064D3D1" w14:textId="77777777" w:rsidR="00CA260A" w:rsidRPr="00F55ED0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1EB625" w14:textId="2757C186" w:rsidR="00CA260A" w:rsidRPr="00050A95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50A95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1C83" w:rsidRPr="00050A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03E6C47" w14:textId="77777777" w:rsidR="00CA260A" w:rsidRPr="00050A95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CBA88" w14:textId="6CA7E767" w:rsidR="00CA260A" w:rsidRPr="00050A95" w:rsidRDefault="00A6773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2</w:t>
            </w:r>
            <w:r w:rsidR="002C1C83" w:rsidRPr="00050A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  <w:vAlign w:val="bottom"/>
          </w:tcPr>
          <w:p w14:paraId="2A1CCBF9" w14:textId="77777777" w:rsidR="00CA260A" w:rsidRPr="00050A95" w:rsidRDefault="00CA260A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C9DDC2" w14:textId="00653D54" w:rsidR="00CA260A" w:rsidRPr="00050A95" w:rsidRDefault="00A6773C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3</w:t>
            </w:r>
            <w:r w:rsidR="002C1C83" w:rsidRPr="00050A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82F4B" w14:paraId="62621388" w14:textId="77777777" w:rsidTr="005171B2">
        <w:tc>
          <w:tcPr>
            <w:tcW w:w="3780" w:type="dxa"/>
            <w:vAlign w:val="bottom"/>
            <w:hideMark/>
          </w:tcPr>
          <w:p w14:paraId="643130EF" w14:textId="10AA51E5" w:rsidR="00F82F4B" w:rsidRDefault="00F55ED0" w:rsidP="00F55ED0">
            <w:pPr>
              <w:rPr>
                <w:rFonts w:ascii="Angsana New" w:hAnsi="Angsana New"/>
                <w:sz w:val="30"/>
                <w:szCs w:val="30"/>
              </w:rPr>
            </w:pPr>
            <w:r w:rsidRPr="0075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สิ่งตอบแทนในการโอนสุทธิ</w:t>
            </w:r>
          </w:p>
        </w:tc>
        <w:tc>
          <w:tcPr>
            <w:tcW w:w="260" w:type="dxa"/>
            <w:vAlign w:val="bottom"/>
          </w:tcPr>
          <w:p w14:paraId="4E2F1E42" w14:textId="77777777" w:rsidR="00F82F4B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8B73A" w14:textId="24D6ACD7" w:rsidR="00F82F4B" w:rsidRPr="00386604" w:rsidRDefault="006D4788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604">
              <w:rPr>
                <w:rFonts w:ascii="Angsana New" w:hAnsi="Angsana New"/>
                <w:b/>
                <w:bCs/>
                <w:sz w:val="30"/>
                <w:szCs w:val="30"/>
              </w:rPr>
              <w:t>1,038</w:t>
            </w:r>
          </w:p>
        </w:tc>
        <w:tc>
          <w:tcPr>
            <w:tcW w:w="236" w:type="dxa"/>
            <w:vAlign w:val="bottom"/>
          </w:tcPr>
          <w:p w14:paraId="6389D91A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A9AA8" w14:textId="46EE6A00" w:rsidR="00F82F4B" w:rsidRPr="00386604" w:rsidRDefault="00F55ED0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60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D4788" w:rsidRPr="0038660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C1C8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8" w:type="dxa"/>
            <w:vAlign w:val="bottom"/>
          </w:tcPr>
          <w:p w14:paraId="40EBE6AA" w14:textId="77777777" w:rsidR="00F82F4B" w:rsidRPr="00386604" w:rsidRDefault="00F82F4B" w:rsidP="00F8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CD41C" w14:textId="2272C7D0" w:rsidR="00F82F4B" w:rsidRPr="00386604" w:rsidRDefault="00050A95" w:rsidP="00164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A95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55ED0" w:rsidRPr="003866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4788" w:rsidRPr="00386604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2C1C8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80248" w14:paraId="04652BC1" w14:textId="77777777" w:rsidTr="005171B2">
        <w:tc>
          <w:tcPr>
            <w:tcW w:w="3780" w:type="dxa"/>
            <w:vAlign w:val="bottom"/>
          </w:tcPr>
          <w:p w14:paraId="4FF1FB71" w14:textId="1A499E6A" w:rsidR="00F80248" w:rsidRPr="005171B2" w:rsidRDefault="00F80248" w:rsidP="00F802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71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171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0248">
              <w:rPr>
                <w:rFonts w:ascii="Segoe UI" w:hAnsi="Segoe UI" w:hint="cs"/>
                <w:color w:val="242424"/>
                <w:sz w:val="30"/>
                <w:szCs w:val="3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vAlign w:val="bottom"/>
          </w:tcPr>
          <w:p w14:paraId="1147EF47" w14:textId="77777777" w:rsidR="00F80248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</w:tcPr>
          <w:p w14:paraId="0FB32660" w14:textId="2408B3E9" w:rsidR="00F80248" w:rsidRPr="00386604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(117)</w:t>
            </w:r>
          </w:p>
        </w:tc>
        <w:tc>
          <w:tcPr>
            <w:tcW w:w="236" w:type="dxa"/>
          </w:tcPr>
          <w:p w14:paraId="66D3F176" w14:textId="77777777" w:rsidR="00F80248" w:rsidRPr="00386604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6BE32BBC" w14:textId="547C3D84" w:rsidR="00F80248" w:rsidRPr="00386604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58" w:type="dxa"/>
          </w:tcPr>
          <w:p w14:paraId="0511AC68" w14:textId="77777777" w:rsidR="00F80248" w:rsidRPr="00386604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right w:val="nil"/>
            </w:tcBorders>
          </w:tcPr>
          <w:p w14:paraId="120FD4D8" w14:textId="5E1C2F74" w:rsidR="00F80248" w:rsidRPr="00386604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604"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</w:tr>
      <w:tr w:rsidR="00D56853" w14:paraId="3FD7FABA" w14:textId="77777777" w:rsidTr="005171B2">
        <w:tc>
          <w:tcPr>
            <w:tcW w:w="3780" w:type="dxa"/>
            <w:vAlign w:val="bottom"/>
          </w:tcPr>
          <w:p w14:paraId="055F6581" w14:textId="24273AA2" w:rsidR="00D56853" w:rsidRPr="005171B2" w:rsidRDefault="002568D2" w:rsidP="005171B2">
            <w:pPr>
              <w:tabs>
                <w:tab w:val="clear" w:pos="227"/>
                <w:tab w:val="left" w:pos="256"/>
              </w:tabs>
              <w:ind w:left="2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6853" w:rsidRPr="005171B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60" w:type="dxa"/>
            <w:vAlign w:val="bottom"/>
          </w:tcPr>
          <w:p w14:paraId="37C5AE2D" w14:textId="77777777" w:rsidR="00D56853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7C38C" w14:textId="32701695" w:rsidR="00D56853" w:rsidRPr="00386604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5171B2">
              <w:rPr>
                <w:rFonts w:ascii="Angsana New" w:hAnsi="Angsana New"/>
                <w:sz w:val="30"/>
                <w:szCs w:val="30"/>
              </w:rPr>
              <w:t>(1,03</w:t>
            </w:r>
            <w:r w:rsidR="002C1C83">
              <w:rPr>
                <w:rFonts w:ascii="Angsana New" w:hAnsi="Angsana New"/>
                <w:sz w:val="30"/>
                <w:szCs w:val="30"/>
              </w:rPr>
              <w:t>8</w:t>
            </w:r>
            <w:r w:rsidRPr="005171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5D5AB79" w14:textId="77777777" w:rsidR="00D56853" w:rsidRPr="00386604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02416" w14:textId="677ED416" w:rsidR="00D56853" w:rsidRPr="00386604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5171B2">
              <w:rPr>
                <w:rFonts w:ascii="Angsana New" w:hAnsi="Angsana New"/>
                <w:sz w:val="30"/>
                <w:szCs w:val="30"/>
              </w:rPr>
              <w:t>(663)</w:t>
            </w:r>
          </w:p>
        </w:tc>
        <w:tc>
          <w:tcPr>
            <w:tcW w:w="258" w:type="dxa"/>
            <w:vAlign w:val="bottom"/>
          </w:tcPr>
          <w:p w14:paraId="591545BE" w14:textId="77777777" w:rsidR="00D56853" w:rsidRPr="00386604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17D7D" w14:textId="1511BC42" w:rsidR="00D56853" w:rsidRPr="00386604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5171B2">
              <w:rPr>
                <w:rFonts w:ascii="Angsana New" w:hAnsi="Angsana New"/>
                <w:sz w:val="30"/>
                <w:szCs w:val="30"/>
              </w:rPr>
              <w:t>(1,70</w:t>
            </w:r>
            <w:r w:rsidR="002C1C83">
              <w:rPr>
                <w:rFonts w:ascii="Angsana New" w:hAnsi="Angsana New"/>
                <w:sz w:val="30"/>
                <w:szCs w:val="30"/>
              </w:rPr>
              <w:t>1</w:t>
            </w:r>
            <w:r w:rsidRPr="005171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0248" w14:paraId="4B4E3FE6" w14:textId="77777777" w:rsidTr="005171B2">
        <w:tc>
          <w:tcPr>
            <w:tcW w:w="3780" w:type="dxa"/>
            <w:vAlign w:val="bottom"/>
          </w:tcPr>
          <w:p w14:paraId="7BBDF085" w14:textId="492CE7A5" w:rsidR="00F80248" w:rsidRPr="005171B2" w:rsidRDefault="00F80248" w:rsidP="005171B2">
            <w:pPr>
              <w:ind w:left="254" w:hanging="2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1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</w:t>
            </w:r>
            <w:r w:rsidR="00C00F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00FA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00F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="00C00F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5171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จ่ายสุทธิจากการ</w:t>
            </w:r>
            <w:r w:rsidR="00F06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71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โอนกิจการ</w:t>
            </w:r>
          </w:p>
        </w:tc>
        <w:tc>
          <w:tcPr>
            <w:tcW w:w="260" w:type="dxa"/>
            <w:vAlign w:val="bottom"/>
          </w:tcPr>
          <w:p w14:paraId="40C113BB" w14:textId="77777777" w:rsidR="00F80248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EB8B0" w14:textId="434BD3BF" w:rsidR="00F80248" w:rsidRPr="005171B2" w:rsidRDefault="00D5685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(117)</w:t>
            </w:r>
          </w:p>
        </w:tc>
        <w:tc>
          <w:tcPr>
            <w:tcW w:w="236" w:type="dxa"/>
            <w:vAlign w:val="bottom"/>
          </w:tcPr>
          <w:p w14:paraId="17A003EB" w14:textId="77777777" w:rsidR="00F80248" w:rsidRPr="005171B2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8E3" w14:textId="38AC119F" w:rsidR="00F80248" w:rsidRPr="005171B2" w:rsidRDefault="00D56853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58" w:type="dxa"/>
            <w:vAlign w:val="bottom"/>
          </w:tcPr>
          <w:p w14:paraId="0538E75A" w14:textId="77777777" w:rsidR="00F80248" w:rsidRPr="005171B2" w:rsidRDefault="00F80248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016F9" w14:textId="3DA1C051" w:rsidR="00F80248" w:rsidRPr="005171B2" w:rsidRDefault="00D56853" w:rsidP="00F80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(65)</w:t>
            </w:r>
          </w:p>
        </w:tc>
      </w:tr>
    </w:tbl>
    <w:p w14:paraId="3543D60B" w14:textId="77777777" w:rsidR="001F0B2F" w:rsidRPr="00F87548" w:rsidRDefault="001F0B2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11DCBF1" w14:textId="6B31BC8E" w:rsidR="00D56853" w:rsidRPr="00D56853" w:rsidRDefault="00D56853" w:rsidP="00D56853">
      <w:pPr>
        <w:spacing w:line="240" w:lineRule="auto"/>
        <w:ind w:left="540" w:right="45"/>
        <w:jc w:val="thaiDistribute"/>
        <w:rPr>
          <w:rFonts w:ascii="Angsana New" w:hAnsi="Angsana New"/>
          <w:b/>
          <w:color w:val="FF0000"/>
          <w:sz w:val="30"/>
          <w:szCs w:val="30"/>
        </w:rPr>
      </w:pPr>
      <w:r w:rsidRPr="005171B2">
        <w:rPr>
          <w:rFonts w:ascii="Angsana New" w:hAnsi="Angsana New"/>
          <w:b/>
          <w:sz w:val="30"/>
          <w:szCs w:val="30"/>
          <w:cs/>
        </w:rPr>
        <w:t xml:space="preserve">บริษัทจะชำระค่าโอนกิจการให้แก่บริษัท จีซี มาร์เก็ตติ้ง โซลูชั่นส์ จำกัดภายในเดือนตุลาคม </w:t>
      </w:r>
      <w:r w:rsidRPr="005171B2">
        <w:rPr>
          <w:rFonts w:ascii="Angsana New" w:hAnsi="Angsana New"/>
          <w:bCs/>
          <w:sz w:val="30"/>
          <w:szCs w:val="30"/>
        </w:rPr>
        <w:t>2565</w:t>
      </w:r>
      <w:r w:rsidRPr="005171B2">
        <w:rPr>
          <w:rFonts w:ascii="Angsana New" w:hAnsi="Angsana New"/>
          <w:b/>
          <w:sz w:val="30"/>
          <w:szCs w:val="30"/>
          <w:cs/>
        </w:rPr>
        <w:t xml:space="preserve"> และจะชำระค่าโอนกิจการให้แก่บริษัท โซลูชั่น ครีเอชั่น จำนวน </w:t>
      </w:r>
      <w:r w:rsidRPr="005171B2">
        <w:rPr>
          <w:rFonts w:ascii="Angsana New" w:hAnsi="Angsana New"/>
          <w:bCs/>
          <w:sz w:val="30"/>
          <w:szCs w:val="30"/>
        </w:rPr>
        <w:t>566</w:t>
      </w:r>
      <w:r w:rsidRPr="005171B2">
        <w:rPr>
          <w:rFonts w:ascii="Angsana New" w:hAnsi="Angsana New"/>
          <w:b/>
          <w:sz w:val="30"/>
          <w:szCs w:val="30"/>
        </w:rPr>
        <w:t xml:space="preserve"> </w:t>
      </w:r>
      <w:r w:rsidRPr="005171B2">
        <w:rPr>
          <w:rFonts w:ascii="Angsana New" w:hAnsi="Angsana New"/>
          <w:b/>
          <w:sz w:val="30"/>
          <w:szCs w:val="30"/>
          <w:cs/>
        </w:rPr>
        <w:t xml:space="preserve">ล้านบาทภายในเดือนพฤศจิกายน </w:t>
      </w:r>
      <w:r w:rsidRPr="005171B2">
        <w:rPr>
          <w:rFonts w:ascii="Angsana New" w:hAnsi="Angsana New"/>
          <w:bCs/>
          <w:sz w:val="30"/>
          <w:szCs w:val="30"/>
        </w:rPr>
        <w:t>2565</w:t>
      </w:r>
      <w:r w:rsidRPr="005171B2">
        <w:rPr>
          <w:rFonts w:ascii="Angsana New" w:hAnsi="Angsana New"/>
          <w:b/>
          <w:sz w:val="30"/>
          <w:szCs w:val="30"/>
          <w:cs/>
        </w:rPr>
        <w:t xml:space="preserve"> และชำระส่วนที่เหลือภายในเดือนธันวาคม </w:t>
      </w:r>
      <w:r w:rsidRPr="005171B2">
        <w:rPr>
          <w:rFonts w:ascii="Angsana New" w:hAnsi="Angsana New"/>
          <w:bCs/>
          <w:sz w:val="30"/>
          <w:szCs w:val="30"/>
        </w:rPr>
        <w:t>2565</w:t>
      </w:r>
    </w:p>
    <w:p w14:paraId="6AA83121" w14:textId="77777777" w:rsidR="00781F32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ADC905C" w14:textId="751F1745" w:rsidR="00B61540" w:rsidRPr="00D53868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5386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8FA58C8" w14:textId="77777777" w:rsidR="00B61540" w:rsidRPr="00E4008D" w:rsidRDefault="00B61540" w:rsidP="00755A56">
      <w:pPr>
        <w:spacing w:line="240" w:lineRule="auto"/>
        <w:ind w:right="45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</w:p>
    <w:p w14:paraId="49B0B6DE" w14:textId="2BE109AF" w:rsidR="002611BD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3868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D53868">
        <w:rPr>
          <w:rFonts w:ascii="Angsana New" w:hAnsi="Angsana New"/>
          <w:b/>
          <w:sz w:val="30"/>
          <w:szCs w:val="30"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D53868">
        <w:rPr>
          <w:rFonts w:ascii="Angsana New" w:hAnsi="Angsana New"/>
          <w:b/>
          <w:sz w:val="30"/>
          <w:szCs w:val="30"/>
          <w:cs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D53868">
        <w:rPr>
          <w:rFonts w:ascii="Angsana New" w:hAnsi="Angsana New"/>
          <w:bCs/>
          <w:sz w:val="30"/>
          <w:szCs w:val="30"/>
          <w:cs/>
        </w:rPr>
        <w:t xml:space="preserve"> </w:t>
      </w:r>
      <w:r w:rsidR="000E5537">
        <w:rPr>
          <w:rFonts w:ascii="Angsana New" w:hAnsi="Angsana New"/>
          <w:bCs/>
          <w:sz w:val="30"/>
          <w:szCs w:val="30"/>
        </w:rPr>
        <w:t>6</w:t>
      </w:r>
      <w:r w:rsidRPr="00D53868">
        <w:rPr>
          <w:rFonts w:ascii="Angsana New" w:hAnsi="Angsana New"/>
          <w:b/>
          <w:sz w:val="30"/>
          <w:szCs w:val="30"/>
          <w:cs/>
        </w:rPr>
        <w:t xml:space="preserve"> </w:t>
      </w:r>
      <w:r w:rsidRPr="00D5386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D53868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D53868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D53868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D53868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0B6DAD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0B6DAD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0B6DAD" w:rsidRPr="000B6DAD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474A4B" w:rsidRPr="000B6DAD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474A4B" w:rsidRPr="000B6DAD">
        <w:rPr>
          <w:rFonts w:asciiTheme="majorBidi" w:hAnsiTheme="majorBidi" w:cstheme="majorBidi"/>
          <w:bCs/>
          <w:sz w:val="30"/>
          <w:szCs w:val="30"/>
        </w:rPr>
        <w:t>2565</w:t>
      </w:r>
      <w:r w:rsidR="00474A4B" w:rsidRPr="00D5386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66776B9F" w14:textId="76EA6B58" w:rsidR="001F0B2F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46"/>
        <w:gridCol w:w="6"/>
        <w:gridCol w:w="241"/>
        <w:gridCol w:w="1078"/>
        <w:gridCol w:w="236"/>
        <w:gridCol w:w="1076"/>
      </w:tblGrid>
      <w:tr w:rsidR="00306B1E" w:rsidRPr="00755A56" w14:paraId="5EB78100" w14:textId="77777777" w:rsidTr="005171B2">
        <w:trPr>
          <w:tblHeader/>
        </w:trPr>
        <w:tc>
          <w:tcPr>
            <w:tcW w:w="4230" w:type="dxa"/>
          </w:tcPr>
          <w:p w14:paraId="4C8452D3" w14:textId="50EB1AFE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396" w:type="dxa"/>
            <w:gridSpan w:val="3"/>
          </w:tcPr>
          <w:p w14:paraId="0B6A4BB6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gridSpan w:val="2"/>
          </w:tcPr>
          <w:p w14:paraId="07E73D8B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4D30A85B" w14:textId="77777777" w:rsidR="00306B1E" w:rsidRPr="00755A56" w:rsidRDefault="00306B1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2E4D" w:rsidRPr="00755A56" w14:paraId="1489B949" w14:textId="77777777" w:rsidTr="005171B2">
        <w:trPr>
          <w:tblHeader/>
        </w:trPr>
        <w:tc>
          <w:tcPr>
            <w:tcW w:w="4230" w:type="dxa"/>
          </w:tcPr>
          <w:p w14:paraId="45310B01" w14:textId="2904CC3F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0B6D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B6D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="000B6D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57FF5D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06EFBB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A279C5F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B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1CA6AE46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1786B0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3AEBCD7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18F6105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B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6B1E" w:rsidRPr="00755A56" w14:paraId="2C2EDD67" w14:textId="77777777" w:rsidTr="005171B2">
        <w:trPr>
          <w:tblHeader/>
        </w:trPr>
        <w:tc>
          <w:tcPr>
            <w:tcW w:w="4230" w:type="dxa"/>
          </w:tcPr>
          <w:p w14:paraId="0295EF67" w14:textId="231388CC" w:rsidR="00306B1E" w:rsidRPr="00755A56" w:rsidRDefault="00306B1E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8"/>
          </w:tcPr>
          <w:p w14:paraId="4D0DF9A4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2E4D" w:rsidRPr="00755A56" w14:paraId="4A2C7B01" w14:textId="77777777" w:rsidTr="005171B2">
        <w:tc>
          <w:tcPr>
            <w:tcW w:w="4230" w:type="dxa"/>
          </w:tcPr>
          <w:p w14:paraId="1CF07437" w14:textId="2F878E75" w:rsidR="00306B1E" w:rsidRPr="00755A56" w:rsidRDefault="00306B1E" w:rsidP="00755A5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FA71382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43E8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53000594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2E2E99D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2906A0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EFF2C1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640ACA9" w14:textId="77777777" w:rsidR="00306B1E" w:rsidRPr="00755A56" w:rsidRDefault="00306B1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141" w:rsidRPr="00755A56" w14:paraId="0C3CC5A6" w14:textId="77777777" w:rsidTr="005171B2">
        <w:tc>
          <w:tcPr>
            <w:tcW w:w="4230" w:type="dxa"/>
          </w:tcPr>
          <w:p w14:paraId="2777A444" w14:textId="7E70E3F5" w:rsidR="00AC6141" w:rsidRPr="00755A56" w:rsidRDefault="00AC6141" w:rsidP="00AC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33E58272" w14:textId="7A6FE471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9,397</w:t>
            </w:r>
          </w:p>
        </w:tc>
        <w:tc>
          <w:tcPr>
            <w:tcW w:w="270" w:type="dxa"/>
          </w:tcPr>
          <w:p w14:paraId="06CA1CAB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2BA8A04" w14:textId="7CB16001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41" w:type="dxa"/>
          </w:tcPr>
          <w:p w14:paraId="194D7048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D92FCE" w14:textId="2C65BC30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9,210</w:t>
            </w:r>
          </w:p>
        </w:tc>
        <w:tc>
          <w:tcPr>
            <w:tcW w:w="236" w:type="dxa"/>
          </w:tcPr>
          <w:p w14:paraId="090BCDC7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E1F9E6" w14:textId="0678A1FA" w:rsidR="00AC6141" w:rsidRPr="00755A56" w:rsidRDefault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AC6141" w:rsidRPr="00755A56" w14:paraId="252B1EF2" w14:textId="77777777" w:rsidTr="005171B2">
        <w:tc>
          <w:tcPr>
            <w:tcW w:w="4230" w:type="dxa"/>
          </w:tcPr>
          <w:p w14:paraId="127723A9" w14:textId="5FDF5DE8" w:rsidR="00AC6141" w:rsidRPr="00755A56" w:rsidRDefault="00AC6141" w:rsidP="00AC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F9FC044" w14:textId="71E902ED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314,094</w:t>
            </w:r>
          </w:p>
        </w:tc>
        <w:tc>
          <w:tcPr>
            <w:tcW w:w="270" w:type="dxa"/>
          </w:tcPr>
          <w:p w14:paraId="2E9FE18C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69C809D" w14:textId="3BBCF7BB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192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41" w:type="dxa"/>
          </w:tcPr>
          <w:p w14:paraId="7CFEEF2F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B2ACA58" w14:textId="65FA1B2A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313,030</w:t>
            </w:r>
          </w:p>
        </w:tc>
        <w:tc>
          <w:tcPr>
            <w:tcW w:w="236" w:type="dxa"/>
          </w:tcPr>
          <w:p w14:paraId="13A17DF2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5695693" w14:textId="5CEAA5B9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191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AC6141" w:rsidRPr="00755A56" w14:paraId="4EF057F7" w14:textId="77777777" w:rsidTr="005171B2">
        <w:tc>
          <w:tcPr>
            <w:tcW w:w="4230" w:type="dxa"/>
          </w:tcPr>
          <w:p w14:paraId="1C4B806C" w14:textId="56B3A700" w:rsidR="00AC6141" w:rsidRPr="00755A56" w:rsidRDefault="00AC6141" w:rsidP="00AC6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63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</w:tcPr>
          <w:p w14:paraId="178A804F" w14:textId="132234CA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691EB5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6CBCE95" w14:textId="1DB17ABE" w:rsidR="00AC6141" w:rsidRPr="002674C0" w:rsidRDefault="00050A95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10</w:t>
            </w:r>
            <w:r w:rsidR="00AC6141" w:rsidRPr="00AC6141">
              <w:rPr>
                <w:rFonts w:ascii="Angsana New" w:hAnsi="Angsana New"/>
                <w:sz w:val="30"/>
                <w:szCs w:val="30"/>
              </w:rPr>
              <w:t>,</w:t>
            </w:r>
            <w:r w:rsidRPr="00050A95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41" w:type="dxa"/>
          </w:tcPr>
          <w:p w14:paraId="63C1193F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1F26E0B" w14:textId="46F11750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743B8A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1D0909" w14:textId="7D19339E" w:rsidR="00AC6141" w:rsidRPr="002674C0" w:rsidRDefault="00050A95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050A95">
              <w:rPr>
                <w:rFonts w:ascii="Angsana New" w:hAnsi="Angsana New"/>
                <w:sz w:val="30"/>
                <w:szCs w:val="30"/>
              </w:rPr>
              <w:t>10</w:t>
            </w:r>
            <w:r w:rsidR="00AC6141" w:rsidRPr="00AC6141">
              <w:rPr>
                <w:rFonts w:ascii="Angsana New" w:hAnsi="Angsana New"/>
                <w:sz w:val="30"/>
                <w:szCs w:val="30"/>
              </w:rPr>
              <w:t>,</w:t>
            </w:r>
            <w:r w:rsidRPr="00050A95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AC6141" w:rsidRPr="00755A56" w14:paraId="46167053" w14:textId="77777777" w:rsidTr="005171B2">
        <w:tc>
          <w:tcPr>
            <w:tcW w:w="4230" w:type="dxa"/>
          </w:tcPr>
          <w:p w14:paraId="024EDFB7" w14:textId="3B904D91" w:rsidR="00AC6141" w:rsidRPr="00755A56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6E932FE" w14:textId="6B3AC837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B560700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E577BD8" w14:textId="3CE641A4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4D36D613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F711E" w14:textId="7E28121C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0A635A0D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0826982" w14:textId="6DF2A7AC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C6141" w:rsidRPr="00755A56" w:rsidDel="00545430" w14:paraId="2510088B" w14:textId="77777777" w:rsidTr="005171B2">
        <w:tc>
          <w:tcPr>
            <w:tcW w:w="4230" w:type="dxa"/>
          </w:tcPr>
          <w:p w14:paraId="65E000A8" w14:textId="0119F02F" w:rsidR="00AC6141" w:rsidRPr="00755A56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D862B6F" w14:textId="64AF4EC6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F3D2B92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8BD6F9B" w14:textId="6870F61C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1" w:type="dxa"/>
          </w:tcPr>
          <w:p w14:paraId="466F78FB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810FB3" w14:textId="102D0DB0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B4409B1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347F9A" w14:textId="1117615B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C6141" w:rsidRPr="00755A56" w:rsidDel="00545430" w14:paraId="6406ECAA" w14:textId="77777777" w:rsidTr="005171B2">
        <w:tc>
          <w:tcPr>
            <w:tcW w:w="4230" w:type="dxa"/>
          </w:tcPr>
          <w:p w14:paraId="7BAB4E78" w14:textId="78B21B5C" w:rsidR="00AC6141" w:rsidRPr="00755A56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5EE553D" w14:textId="75C5C409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3490AE8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43448F6" w14:textId="509E7F9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41" w:type="dxa"/>
          </w:tcPr>
          <w:p w14:paraId="54DFE7AC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C79750" w14:textId="7151CB0F" w:rsidR="00AC6141" w:rsidRPr="00755A56" w:rsidRDefault="0021279F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0004AC23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4C668C" w14:textId="48FE9AE1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AC6141" w:rsidRPr="00755A56" w:rsidDel="00545430" w14:paraId="3D198D26" w14:textId="77777777" w:rsidTr="005171B2">
        <w:tc>
          <w:tcPr>
            <w:tcW w:w="4230" w:type="dxa"/>
          </w:tcPr>
          <w:p w14:paraId="6D85CAC0" w14:textId="1848CF36" w:rsidR="00AC6141" w:rsidRPr="00755A56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40C00689" w14:textId="3EFE93B1" w:rsidR="00AC6141" w:rsidRPr="00755A56" w:rsidRDefault="00E5034C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C78712" w14:textId="4774C20B" w:rsidR="00AC6141" w:rsidRPr="00E97352" w:rsidRDefault="00AC6141" w:rsidP="00E9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E957415" w14:textId="06395DC7" w:rsidR="00AC6141" w:rsidRPr="00E97352" w:rsidRDefault="00050A95" w:rsidP="00E97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138</w:t>
            </w:r>
          </w:p>
        </w:tc>
        <w:tc>
          <w:tcPr>
            <w:tcW w:w="241" w:type="dxa"/>
          </w:tcPr>
          <w:p w14:paraId="469352D3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DD329C" w14:textId="61CF3D3C" w:rsidR="00AC6141" w:rsidRPr="00755A56" w:rsidRDefault="00050A95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EB48DC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95716FC" w14:textId="59615E00" w:rsidR="00AC6141" w:rsidRPr="00755A56" w:rsidRDefault="00050A95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</w:tr>
      <w:tr w:rsidR="00A51583" w:rsidRPr="00755A56" w:rsidDel="00545430" w14:paraId="68B7F888" w14:textId="77777777" w:rsidTr="005171B2">
        <w:tc>
          <w:tcPr>
            <w:tcW w:w="4230" w:type="dxa"/>
          </w:tcPr>
          <w:p w14:paraId="1BD246BA" w14:textId="77777777" w:rsidR="00A51583" w:rsidRPr="00755A56" w:rsidRDefault="00A51583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F01B32" w14:textId="77777777" w:rsidR="00A51583" w:rsidRPr="00755A56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2DE5" w14:textId="77777777" w:rsidR="00A51583" w:rsidRPr="00755A56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8FD9736" w14:textId="77777777" w:rsidR="00A51583" w:rsidRPr="00AC6141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39ED778" w14:textId="77777777" w:rsidR="00A51583" w:rsidRPr="00755A56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BD032A" w14:textId="77777777" w:rsidR="00A51583" w:rsidRPr="00755A56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F43A9" w14:textId="77777777" w:rsidR="00A51583" w:rsidRPr="00755A56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D43AFB1" w14:textId="77777777" w:rsidR="00A51583" w:rsidRPr="00AC6141" w:rsidRDefault="00A51583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AC6141" w:rsidRPr="00755A56" w:rsidDel="00545430" w14:paraId="3E4B36C5" w14:textId="77777777" w:rsidTr="005171B2">
        <w:tc>
          <w:tcPr>
            <w:tcW w:w="4230" w:type="dxa"/>
          </w:tcPr>
          <w:p w14:paraId="6FE2B56E" w14:textId="6680FF94" w:rsidR="00AC6141" w:rsidRPr="00755A56" w:rsidRDefault="00AC6141" w:rsidP="00AC614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7572EC6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A5ED7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10509B7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9528061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13ED58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51639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B24699" w14:textId="77777777" w:rsidR="00AC6141" w:rsidRPr="00755A56" w:rsidRDefault="00AC6141" w:rsidP="00AC6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3F010A4F" w14:textId="77777777" w:rsidTr="005171B2">
        <w:tc>
          <w:tcPr>
            <w:tcW w:w="4230" w:type="dxa"/>
          </w:tcPr>
          <w:p w14:paraId="711A5A7F" w14:textId="25F549A0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1B0EAB48" w14:textId="2DDD969D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DA76D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89CB1E7" w14:textId="68679B3F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E61B253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02F7F7" w14:textId="3E42891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113,108</w:t>
            </w:r>
          </w:p>
        </w:tc>
        <w:tc>
          <w:tcPr>
            <w:tcW w:w="236" w:type="dxa"/>
          </w:tcPr>
          <w:p w14:paraId="2DEF8218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85E9182" w14:textId="1DEEFEF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100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E5034C" w:rsidRPr="00755A56" w:rsidDel="00545430" w14:paraId="3213D11F" w14:textId="77777777" w:rsidTr="005171B2">
        <w:tc>
          <w:tcPr>
            <w:tcW w:w="4230" w:type="dxa"/>
          </w:tcPr>
          <w:p w14:paraId="10DCD28B" w14:textId="3D4A4F67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0285E588" w14:textId="28E7C88C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34D5F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07C33D9" w14:textId="3789AEEA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DDB964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1DF596" w14:textId="5BAFA47C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4,624</w:t>
            </w:r>
          </w:p>
        </w:tc>
        <w:tc>
          <w:tcPr>
            <w:tcW w:w="236" w:type="dxa"/>
          </w:tcPr>
          <w:p w14:paraId="78636789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7F021" w14:textId="74B7907B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E5034C" w:rsidRPr="00755A56" w:rsidDel="00545430" w14:paraId="4A46CC06" w14:textId="77777777" w:rsidTr="005171B2">
        <w:tc>
          <w:tcPr>
            <w:tcW w:w="4230" w:type="dxa"/>
          </w:tcPr>
          <w:p w14:paraId="51185898" w14:textId="613BC991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131E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080" w:type="dxa"/>
          </w:tcPr>
          <w:p w14:paraId="2E0BA26D" w14:textId="6E96A75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2F5F5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28280FB" w14:textId="38080845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39B1A3D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4A7612" w14:textId="41207E9F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3A05733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3DFE05" w14:textId="522A6B3C" w:rsidR="00E5034C" w:rsidRPr="00755A56" w:rsidRDefault="00050A95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335</w:t>
            </w:r>
          </w:p>
        </w:tc>
      </w:tr>
      <w:tr w:rsidR="00E5034C" w:rsidRPr="00755A56" w:rsidDel="00545430" w14:paraId="6DE49142" w14:textId="77777777" w:rsidTr="005171B2">
        <w:tc>
          <w:tcPr>
            <w:tcW w:w="4230" w:type="dxa"/>
          </w:tcPr>
          <w:p w14:paraId="3003B10B" w14:textId="74A57EE5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8ABB529" w14:textId="249E398E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51A849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DB1A972" w14:textId="2AF61B65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3BE6BB4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36CACE" w14:textId="70A90172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236" w:type="dxa"/>
          </w:tcPr>
          <w:p w14:paraId="100F28B1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98B856" w14:textId="77AD724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5034C" w:rsidRPr="00755A56" w:rsidDel="00545430" w14:paraId="079DA243" w14:textId="77777777" w:rsidTr="005171B2">
        <w:tc>
          <w:tcPr>
            <w:tcW w:w="4230" w:type="dxa"/>
          </w:tcPr>
          <w:p w14:paraId="59F8FD11" w14:textId="4566A83A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01156A8" w14:textId="6512AFC3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3650EE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2CBBBDC" w14:textId="3E85B0A2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CF2DB70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D91C79" w14:textId="597F4839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13,247</w:t>
            </w:r>
          </w:p>
        </w:tc>
        <w:tc>
          <w:tcPr>
            <w:tcW w:w="236" w:type="dxa"/>
          </w:tcPr>
          <w:p w14:paraId="63261E0E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85BDF98" w14:textId="5405A000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8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E5034C" w:rsidRPr="00755A56" w:rsidDel="00545430" w14:paraId="00F21DF1" w14:textId="77777777" w:rsidTr="005171B2">
        <w:tc>
          <w:tcPr>
            <w:tcW w:w="4230" w:type="dxa"/>
          </w:tcPr>
          <w:p w14:paraId="72824EF8" w14:textId="63736065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C1C62ED" w14:textId="18EDA801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BE80D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BD21F47" w14:textId="29D60082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06B77F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BA284E" w14:textId="5F604EF2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236" w:type="dxa"/>
          </w:tcPr>
          <w:p w14:paraId="2BA8EF69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F55608" w14:textId="2A4AF48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E5034C" w:rsidRPr="00755A56" w:rsidDel="00545430" w14:paraId="467E9566" w14:textId="77777777" w:rsidTr="005171B2">
        <w:tc>
          <w:tcPr>
            <w:tcW w:w="4230" w:type="dxa"/>
          </w:tcPr>
          <w:p w14:paraId="08BF7654" w14:textId="0136403A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42B255F" w14:textId="7052F1DF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57178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11EFF21" w14:textId="5D4C8D3B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D2E7C9C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6F74E3" w14:textId="2290AD9C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3,396</w:t>
            </w:r>
          </w:p>
        </w:tc>
        <w:tc>
          <w:tcPr>
            <w:tcW w:w="236" w:type="dxa"/>
          </w:tcPr>
          <w:p w14:paraId="7DE4315B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466ADE" w14:textId="18933EAD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E5034C" w:rsidRPr="00755A56" w:rsidDel="00545430" w14:paraId="32204ACA" w14:textId="77777777" w:rsidTr="005171B2">
        <w:tc>
          <w:tcPr>
            <w:tcW w:w="4230" w:type="dxa"/>
          </w:tcPr>
          <w:p w14:paraId="7D2B2254" w14:textId="1BE1E666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AD0E10E" w14:textId="3915EB1A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6CFB2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F6AB203" w14:textId="5CD2EE3E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B3BE878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521318" w14:textId="72B7A323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36" w:type="dxa"/>
          </w:tcPr>
          <w:p w14:paraId="4BB34ED8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8E4871E" w14:textId="63D83AB4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E5034C" w:rsidRPr="00755A56" w:rsidDel="00545430" w14:paraId="378CC2B0" w14:textId="77777777" w:rsidTr="005171B2">
        <w:tc>
          <w:tcPr>
            <w:tcW w:w="4230" w:type="dxa"/>
          </w:tcPr>
          <w:p w14:paraId="658A1469" w14:textId="2E15BE79" w:rsidR="00E5034C" w:rsidRPr="00755A56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7D3DFDCC" w14:textId="423BA831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E6C67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BD17778" w14:textId="230AAA40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DE11E72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59CBD1" w14:textId="4AEBE675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236" w:type="dxa"/>
          </w:tcPr>
          <w:p w14:paraId="0FECC095" w14:textId="77777777" w:rsidR="00E5034C" w:rsidRPr="00755A56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A4DBB1" w14:textId="61FFD4A7" w:rsidR="00E5034C" w:rsidRPr="00755A56" w:rsidRDefault="00050A95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1</w:t>
            </w:r>
            <w:r w:rsidR="00E5034C" w:rsidRPr="00AC61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430</w:t>
            </w:r>
          </w:p>
        </w:tc>
      </w:tr>
      <w:tr w:rsidR="001F0B2F" w:rsidRPr="00755A56" w:rsidDel="00545430" w14:paraId="4A3D2FC2" w14:textId="77777777" w:rsidTr="00761B1C">
        <w:tc>
          <w:tcPr>
            <w:tcW w:w="4230" w:type="dxa"/>
          </w:tcPr>
          <w:p w14:paraId="0AAF5A7B" w14:textId="77777777" w:rsidR="001F0B2F" w:rsidRPr="00755A56" w:rsidRDefault="001F0B2F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2ED570" w14:textId="77777777" w:rsidR="001F0B2F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ED85F" w14:textId="77777777" w:rsidR="001F0B2F" w:rsidRPr="00755A56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B7F6E36" w14:textId="77777777" w:rsidR="001F0B2F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2B3BBDA" w14:textId="77777777" w:rsidR="001F0B2F" w:rsidRPr="00755A56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3A5072" w14:textId="77777777" w:rsidR="001F0B2F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CEC61" w14:textId="77777777" w:rsidR="001F0B2F" w:rsidRPr="00755A56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74E9E1" w14:textId="77777777" w:rsidR="001F0B2F" w:rsidRPr="00AC6141" w:rsidDel="00050A95" w:rsidRDefault="001F0B2F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781F32" w:rsidRPr="00755A56" w:rsidDel="00545430" w14:paraId="43410412" w14:textId="77777777" w:rsidTr="00761B1C">
        <w:tc>
          <w:tcPr>
            <w:tcW w:w="4230" w:type="dxa"/>
          </w:tcPr>
          <w:p w14:paraId="2AD51FDF" w14:textId="77777777" w:rsidR="00781F32" w:rsidRPr="00755A56" w:rsidRDefault="00781F32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3474BE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F88D8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1E1AEEC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A004F4D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EF2654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9E1777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0F71DDA" w14:textId="77777777" w:rsidR="00781F32" w:rsidRPr="00AC6141" w:rsidDel="00050A95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781F32" w:rsidRPr="00755A56" w:rsidDel="00545430" w14:paraId="66F6FA01" w14:textId="77777777" w:rsidTr="00761B1C">
        <w:tc>
          <w:tcPr>
            <w:tcW w:w="4230" w:type="dxa"/>
          </w:tcPr>
          <w:p w14:paraId="42C4FE18" w14:textId="77777777" w:rsidR="00781F32" w:rsidRPr="00755A56" w:rsidRDefault="00781F32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54B5A3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8FCAA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F91E66A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41567C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9FB50D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1A40B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2EF843" w14:textId="77777777" w:rsidR="00781F32" w:rsidRPr="00AC6141" w:rsidDel="00050A95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781F32" w:rsidRPr="00755A56" w:rsidDel="00545430" w14:paraId="42707B26" w14:textId="77777777" w:rsidTr="00761B1C">
        <w:tc>
          <w:tcPr>
            <w:tcW w:w="4230" w:type="dxa"/>
          </w:tcPr>
          <w:p w14:paraId="32B8967C" w14:textId="77777777" w:rsidR="00781F32" w:rsidRPr="00755A56" w:rsidRDefault="00781F32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71EC95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E12A8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C6E7AB2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65B2F7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8F7F54" w14:textId="77777777" w:rsidR="00781F32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148BF0" w14:textId="77777777" w:rsidR="00781F32" w:rsidRPr="00755A56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494889" w14:textId="77777777" w:rsidR="00781F32" w:rsidRPr="00AC6141" w:rsidDel="00050A95" w:rsidRDefault="00781F32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E5034C" w:rsidRPr="00755A56" w:rsidDel="00545430" w14:paraId="6B3D577A" w14:textId="77777777" w:rsidTr="005171B2">
        <w:tc>
          <w:tcPr>
            <w:tcW w:w="4230" w:type="dxa"/>
          </w:tcPr>
          <w:p w14:paraId="37CA5604" w14:textId="2B51E58C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6852B55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394E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C7575D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37350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F9A7D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9486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4AD0E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411A0E07" w14:textId="77777777" w:rsidTr="005171B2">
        <w:tc>
          <w:tcPr>
            <w:tcW w:w="4230" w:type="dxa"/>
          </w:tcPr>
          <w:p w14:paraId="27D22A0D" w14:textId="60B06345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44A3FC21" w14:textId="440AADB4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11,293</w:t>
            </w:r>
          </w:p>
        </w:tc>
        <w:tc>
          <w:tcPr>
            <w:tcW w:w="270" w:type="dxa"/>
          </w:tcPr>
          <w:p w14:paraId="620C5BCC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F2A8AD6" w14:textId="43CD2062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8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41" w:type="dxa"/>
          </w:tcPr>
          <w:p w14:paraId="6E1CF28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912D7C" w14:textId="4187163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  <w:tc>
          <w:tcPr>
            <w:tcW w:w="236" w:type="dxa"/>
          </w:tcPr>
          <w:p w14:paraId="478AE56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8FAE2F" w14:textId="3850E82F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E5034C" w:rsidRPr="00755A56" w:rsidDel="00545430" w14:paraId="6A71DAF9" w14:textId="77777777" w:rsidTr="005171B2">
        <w:tc>
          <w:tcPr>
            <w:tcW w:w="4230" w:type="dxa"/>
          </w:tcPr>
          <w:p w14:paraId="2FB7B509" w14:textId="2CEA782C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35A8E08E" w14:textId="1EEC00D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270" w:type="dxa"/>
          </w:tcPr>
          <w:p w14:paraId="2ABB699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2CEED64" w14:textId="2F602984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41" w:type="dxa"/>
          </w:tcPr>
          <w:p w14:paraId="07761B3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FF4A53" w14:textId="5E6796E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36" w:type="dxa"/>
          </w:tcPr>
          <w:p w14:paraId="54D32C3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454208F" w14:textId="12E8291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E5034C" w:rsidRPr="00755A56" w:rsidDel="00545430" w14:paraId="1DD421C6" w14:textId="77777777" w:rsidTr="005171B2">
        <w:tc>
          <w:tcPr>
            <w:tcW w:w="4230" w:type="dxa"/>
          </w:tcPr>
          <w:p w14:paraId="233E3870" w14:textId="6E206AB7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507D657" w14:textId="4AE77A19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8B67D2E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BED22AE" w14:textId="17258599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1" w:type="dxa"/>
          </w:tcPr>
          <w:p w14:paraId="6358464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8DD0B0" w14:textId="2D4170BF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78BCC2C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924A4D3" w14:textId="6F7D454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5034C" w:rsidRPr="00755A56" w:rsidDel="00545430" w14:paraId="755458A6" w14:textId="77777777" w:rsidTr="005171B2">
        <w:tc>
          <w:tcPr>
            <w:tcW w:w="4230" w:type="dxa"/>
          </w:tcPr>
          <w:p w14:paraId="0E2897CD" w14:textId="3FD9E0C0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654582F" w14:textId="2D43F02B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C7CC35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7F1CB86" w14:textId="4C9C894F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1984F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0F7EF5" w14:textId="5738B2EE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5586347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970981" w14:textId="41F6746F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5034C" w:rsidRPr="00755A56" w:rsidDel="00545430" w14:paraId="703E7CCE" w14:textId="77777777" w:rsidTr="005171B2">
        <w:tc>
          <w:tcPr>
            <w:tcW w:w="4230" w:type="dxa"/>
          </w:tcPr>
          <w:p w14:paraId="4C25312D" w14:textId="2846DFCD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31E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DC6C88" w14:textId="0DED308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83C677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3058F8D9" w14:textId="35A4524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41" w:type="dxa"/>
          </w:tcPr>
          <w:p w14:paraId="604F696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8BAD0C" w14:textId="54CDCB2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467A7F4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4717911" w14:textId="0F52935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E5034C" w:rsidRPr="00755A56" w:rsidDel="00545430" w14:paraId="430FF896" w14:textId="77777777" w:rsidTr="005171B2">
        <w:tc>
          <w:tcPr>
            <w:tcW w:w="4230" w:type="dxa"/>
          </w:tcPr>
          <w:p w14:paraId="6F38C4FD" w14:textId="5370ABFA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FE9FE6A" w14:textId="5F6B206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226E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F2BA2F7" w14:textId="7BF53340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2817D45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39FC0D" w14:textId="75F86EDC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874E8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DDC2F51" w14:textId="6DEB27A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034C" w:rsidRPr="00755A56" w:rsidDel="00545430" w14:paraId="1BABBA55" w14:textId="77777777" w:rsidTr="005171B2">
        <w:tc>
          <w:tcPr>
            <w:tcW w:w="4230" w:type="dxa"/>
          </w:tcPr>
          <w:p w14:paraId="0A4FFF38" w14:textId="3A1134B2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131EBC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080" w:type="dxa"/>
          </w:tcPr>
          <w:p w14:paraId="39FEC9BB" w14:textId="56F4F05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DE23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42C9600" w14:textId="74354AE8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71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D834A0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BCBC94" w14:textId="0DB531A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9B23C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1B9457D" w14:textId="25106109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71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034C" w:rsidRPr="00781F32" w:rsidDel="00545430" w14:paraId="762C76E6" w14:textId="77777777" w:rsidTr="005171B2">
        <w:tc>
          <w:tcPr>
            <w:tcW w:w="4230" w:type="dxa"/>
          </w:tcPr>
          <w:p w14:paraId="0249644F" w14:textId="77777777" w:rsidR="00E5034C" w:rsidRPr="00781F32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1080" w:type="dxa"/>
          </w:tcPr>
          <w:p w14:paraId="5499D2B6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3569CF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182904F1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78AF43C0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76C71169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DF3E24E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203D993D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034C" w:rsidRPr="00755A56" w:rsidDel="00545430" w14:paraId="6541FD57" w14:textId="77777777" w:rsidTr="005171B2">
        <w:tc>
          <w:tcPr>
            <w:tcW w:w="4230" w:type="dxa"/>
          </w:tcPr>
          <w:p w14:paraId="0ABA67EA" w14:textId="2FA0EA58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312405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FAD8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9F017F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D41A0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F63F7A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DFE1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F3A93B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6ADFF574" w14:textId="77777777" w:rsidTr="005171B2">
        <w:tc>
          <w:tcPr>
            <w:tcW w:w="4230" w:type="dxa"/>
          </w:tcPr>
          <w:p w14:paraId="3514D34D" w14:textId="2CD84214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7AFB0437" w14:textId="1D6B78B2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6,766</w:t>
            </w:r>
          </w:p>
        </w:tc>
        <w:tc>
          <w:tcPr>
            <w:tcW w:w="270" w:type="dxa"/>
          </w:tcPr>
          <w:p w14:paraId="0ADDAA9E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4E733F4" w14:textId="6D1E8ED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4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41" w:type="dxa"/>
          </w:tcPr>
          <w:p w14:paraId="64C11F8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E49DF8" w14:textId="4BBF234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5,542</w:t>
            </w:r>
          </w:p>
        </w:tc>
        <w:tc>
          <w:tcPr>
            <w:tcW w:w="236" w:type="dxa"/>
          </w:tcPr>
          <w:p w14:paraId="608D17F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FDC8B7D" w14:textId="093815E2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E5034C" w:rsidRPr="00755A56" w:rsidDel="00545430" w14:paraId="35A94D8A" w14:textId="77777777" w:rsidTr="005171B2">
        <w:tc>
          <w:tcPr>
            <w:tcW w:w="4230" w:type="dxa"/>
          </w:tcPr>
          <w:p w14:paraId="7577D20D" w14:textId="3B106B78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10C233A3" w14:textId="1ABA47AC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0543B1E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10BF163" w14:textId="485BA3A1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6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41" w:type="dxa"/>
          </w:tcPr>
          <w:p w14:paraId="123824F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EF65A3" w14:textId="514F422F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111AD76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C5BB25" w14:textId="47AC4070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  <w:tr w:rsidR="00E5034C" w:rsidRPr="00755A56" w:rsidDel="00545430" w14:paraId="45750157" w14:textId="77777777" w:rsidTr="005171B2">
        <w:tc>
          <w:tcPr>
            <w:tcW w:w="4230" w:type="dxa"/>
          </w:tcPr>
          <w:p w14:paraId="08656F5D" w14:textId="40B2FE22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66E0626" w14:textId="775C4D80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EE9E9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E470F4D" w14:textId="020A8A65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2722CDE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41AA9F" w14:textId="5AFE763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236" w:type="dxa"/>
          </w:tcPr>
          <w:p w14:paraId="5B3B8D3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6A4A5B0" w14:textId="545E6A8C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0A6B65"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E5034C" w:rsidRPr="00755A56" w:rsidDel="00545430" w14:paraId="206FFBEC" w14:textId="77777777" w:rsidTr="005171B2">
        <w:tc>
          <w:tcPr>
            <w:tcW w:w="4230" w:type="dxa"/>
          </w:tcPr>
          <w:p w14:paraId="456F49A1" w14:textId="032041F0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968913C" w14:textId="17987B8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1B988C4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64A65B2" w14:textId="445E699C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41" w:type="dxa"/>
          </w:tcPr>
          <w:p w14:paraId="2F2C38B4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881F77" w14:textId="55D8C74E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36" w:type="dxa"/>
          </w:tcPr>
          <w:p w14:paraId="572BFC6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7F1C5D" w14:textId="083D5CB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E5034C" w:rsidRPr="00755A56" w:rsidDel="00545430" w14:paraId="31089F6F" w14:textId="77777777" w:rsidTr="005171B2">
        <w:tc>
          <w:tcPr>
            <w:tcW w:w="4230" w:type="dxa"/>
          </w:tcPr>
          <w:p w14:paraId="2E67E90C" w14:textId="32D93161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364419B" w14:textId="4FC77D99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5C5C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1F04CE9" w14:textId="7506504C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5AC371A4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EB891B" w14:textId="7862D22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F7933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D6BC76" w14:textId="351A883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34C" w:rsidRPr="00755A56" w:rsidDel="00545430" w14:paraId="5CBDCA82" w14:textId="77777777" w:rsidTr="005171B2">
        <w:tc>
          <w:tcPr>
            <w:tcW w:w="4230" w:type="dxa"/>
          </w:tcPr>
          <w:p w14:paraId="3AD869EF" w14:textId="780EB258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B64D656" w14:textId="6BC4C0D1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067F52EC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D9CEB9E" w14:textId="3111B9A2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41" w:type="dxa"/>
          </w:tcPr>
          <w:p w14:paraId="6807FBF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5A1E55" w14:textId="32D6C51D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36" w:type="dxa"/>
          </w:tcPr>
          <w:p w14:paraId="3D4A501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EE3D97" w14:textId="4CC818C0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E5034C" w:rsidRPr="00755A56" w:rsidDel="00545430" w14:paraId="6CA0414E" w14:textId="77777777" w:rsidTr="005171B2">
        <w:tc>
          <w:tcPr>
            <w:tcW w:w="4230" w:type="dxa"/>
          </w:tcPr>
          <w:p w14:paraId="5EE7855E" w14:textId="23AEB569" w:rsidR="00E5034C" w:rsidRPr="00D53868" w:rsidRDefault="00E5034C" w:rsidP="005171B2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/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080" w:type="dxa"/>
            <w:vAlign w:val="bottom"/>
          </w:tcPr>
          <w:p w14:paraId="72F45DFB" w14:textId="1D42AD52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vAlign w:val="bottom"/>
          </w:tcPr>
          <w:p w14:paraId="23C6698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0DCB7049" w14:textId="6866F76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355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509F46E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96F25F2" w14:textId="726F167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  <w:vAlign w:val="bottom"/>
          </w:tcPr>
          <w:p w14:paraId="080F603A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0EB4419" w14:textId="3D98993E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371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034C" w:rsidRPr="00781F32" w:rsidDel="00545430" w14:paraId="0A2543DE" w14:textId="77777777" w:rsidTr="005171B2">
        <w:tc>
          <w:tcPr>
            <w:tcW w:w="4230" w:type="dxa"/>
          </w:tcPr>
          <w:p w14:paraId="221EDA0C" w14:textId="77777777" w:rsidR="00E5034C" w:rsidRPr="00781F32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49FC339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111269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39FC2288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</w:tcPr>
          <w:p w14:paraId="18C593D3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EC4C603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ED626B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6" w:type="dxa"/>
          </w:tcPr>
          <w:p w14:paraId="66E56A20" w14:textId="77777777" w:rsidR="00E5034C" w:rsidRPr="00781F32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5034C" w:rsidRPr="00755A56" w:rsidDel="00545430" w14:paraId="0AF8F8D8" w14:textId="77777777" w:rsidTr="005171B2">
        <w:tc>
          <w:tcPr>
            <w:tcW w:w="4230" w:type="dxa"/>
          </w:tcPr>
          <w:p w14:paraId="114C272B" w14:textId="2231F17E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18762F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D002A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6C2C21F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41F472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FAC31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B54A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48B318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35133717" w14:textId="77777777" w:rsidTr="005171B2">
        <w:tc>
          <w:tcPr>
            <w:tcW w:w="4230" w:type="dxa"/>
          </w:tcPr>
          <w:p w14:paraId="7C746635" w14:textId="3D354BD7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1881F784" w14:textId="33BEA35B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217,883</w:t>
            </w:r>
          </w:p>
        </w:tc>
        <w:tc>
          <w:tcPr>
            <w:tcW w:w="270" w:type="dxa"/>
          </w:tcPr>
          <w:p w14:paraId="4D014AF5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5A58833" w14:textId="732A4A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108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41" w:type="dxa"/>
          </w:tcPr>
          <w:p w14:paraId="7A66D54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11134E" w14:textId="561BB04B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209,889</w:t>
            </w:r>
          </w:p>
        </w:tc>
        <w:tc>
          <w:tcPr>
            <w:tcW w:w="236" w:type="dxa"/>
          </w:tcPr>
          <w:p w14:paraId="681E83C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B17CF2" w14:textId="2E6D6B32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100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E5034C" w:rsidRPr="00755A56" w:rsidDel="00545430" w14:paraId="6F78E8E0" w14:textId="77777777" w:rsidTr="005171B2">
        <w:tc>
          <w:tcPr>
            <w:tcW w:w="4230" w:type="dxa"/>
          </w:tcPr>
          <w:p w14:paraId="5D85A567" w14:textId="0C8AD22A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6B273A2E" w14:textId="6398EBE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44,555</w:t>
            </w:r>
          </w:p>
        </w:tc>
        <w:tc>
          <w:tcPr>
            <w:tcW w:w="270" w:type="dxa"/>
          </w:tcPr>
          <w:p w14:paraId="5AEFE7C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09B9AE1" w14:textId="3877A274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41" w:type="dxa"/>
          </w:tcPr>
          <w:p w14:paraId="2C917E8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0FF1A" w14:textId="7B0F6C63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32,717</w:t>
            </w:r>
          </w:p>
        </w:tc>
        <w:tc>
          <w:tcPr>
            <w:tcW w:w="236" w:type="dxa"/>
          </w:tcPr>
          <w:p w14:paraId="7537696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9D36FE7" w14:textId="36B625D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8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E5034C" w:rsidRPr="00755A56" w:rsidDel="00545430" w14:paraId="48531190" w14:textId="77777777" w:rsidTr="005171B2">
        <w:tc>
          <w:tcPr>
            <w:tcW w:w="4230" w:type="dxa"/>
          </w:tcPr>
          <w:p w14:paraId="01B911DC" w14:textId="0EC60DC1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</w:tcPr>
          <w:p w14:paraId="33EEE73C" w14:textId="7C9EB67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9B91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EAFC051" w14:textId="5E4275DA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41" w:type="dxa"/>
          </w:tcPr>
          <w:p w14:paraId="2771A63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015335" w14:textId="19BDFCAA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1F4F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E7E8F7A" w14:textId="4E196921" w:rsidR="00E5034C" w:rsidRPr="002674C0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  <w:r w:rsidRPr="00B90B8D">
              <w:rPr>
                <w:rFonts w:ascii="Angsana New" w:hAnsi="Angsana New"/>
                <w:sz w:val="30"/>
                <w:szCs w:val="30"/>
              </w:rPr>
              <w:t>,</w:t>
            </w:r>
            <w:r w:rsidRPr="002674C0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E5034C" w:rsidRPr="00755A56" w:rsidDel="00545430" w14:paraId="35442980" w14:textId="77777777" w:rsidTr="005171B2">
        <w:tc>
          <w:tcPr>
            <w:tcW w:w="4230" w:type="dxa"/>
          </w:tcPr>
          <w:p w14:paraId="4751CF55" w14:textId="1F848EF4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080" w:type="dxa"/>
          </w:tcPr>
          <w:p w14:paraId="288BC6CC" w14:textId="0AF7948A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(1,610)</w:t>
            </w:r>
          </w:p>
        </w:tc>
        <w:tc>
          <w:tcPr>
            <w:tcW w:w="270" w:type="dxa"/>
          </w:tcPr>
          <w:p w14:paraId="15564E9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2B10A49C" w14:textId="74D5F99F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366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887B44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1C3687" w14:textId="2002850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(1,610)</w:t>
            </w:r>
          </w:p>
        </w:tc>
        <w:tc>
          <w:tcPr>
            <w:tcW w:w="236" w:type="dxa"/>
          </w:tcPr>
          <w:p w14:paraId="5A64A2F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1CDF530" w14:textId="6AFE1020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366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034C" w:rsidRPr="00755A56" w:rsidDel="00545430" w14:paraId="57E433FC" w14:textId="77777777" w:rsidTr="005171B2">
        <w:tc>
          <w:tcPr>
            <w:tcW w:w="4230" w:type="dxa"/>
          </w:tcPr>
          <w:p w14:paraId="6C019E95" w14:textId="0CD844D7" w:rsidR="00E5034C" w:rsidRPr="00131EBC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31EB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2DA475" w14:textId="697CD5F1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130AC664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F69B269" w14:textId="2895CC46" w:rsidR="00E5034C" w:rsidRPr="00B90B8D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41" w:type="dxa"/>
          </w:tcPr>
          <w:p w14:paraId="34EE35F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98498D" w14:textId="1FF84440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36" w:type="dxa"/>
          </w:tcPr>
          <w:p w14:paraId="3A4A686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393605A" w14:textId="0E0B0879" w:rsidR="00E5034C" w:rsidRPr="00B90B8D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E5034C" w:rsidRPr="00755A56" w:rsidDel="00545430" w14:paraId="35BC394D" w14:textId="77777777" w:rsidTr="005171B2">
        <w:tc>
          <w:tcPr>
            <w:tcW w:w="4230" w:type="dxa"/>
          </w:tcPr>
          <w:p w14:paraId="551CB57F" w14:textId="10EF0F86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6BA779" w14:textId="2963540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2049ABC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45B0E69A" w14:textId="19A8E7ED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41" w:type="dxa"/>
          </w:tcPr>
          <w:p w14:paraId="2E8B86A6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B96CF1" w14:textId="613F58AA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19951CD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8801BEE" w14:textId="15588A6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E5034C" w:rsidRPr="00755A56" w:rsidDel="00545430" w14:paraId="1ADF645D" w14:textId="77777777" w:rsidTr="005171B2">
        <w:tc>
          <w:tcPr>
            <w:tcW w:w="4230" w:type="dxa"/>
          </w:tcPr>
          <w:p w14:paraId="756DFBE2" w14:textId="071A08A6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764FA46" w14:textId="27F00E8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17E21BEF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585664C2" w14:textId="7FD63D6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05644484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A52DDA" w14:textId="33B5D97E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45DD035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AD6509D" w14:textId="00C260C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034C" w:rsidRPr="00755A56" w:rsidDel="00545430" w14:paraId="141AF40F" w14:textId="77777777" w:rsidTr="005171B2">
        <w:tc>
          <w:tcPr>
            <w:tcW w:w="4230" w:type="dxa"/>
          </w:tcPr>
          <w:p w14:paraId="1B88CA62" w14:textId="6911AB4E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9C8E24C" w14:textId="17B5DAB8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5A9E6F8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B285EF0" w14:textId="58FE44C6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41" w:type="dxa"/>
          </w:tcPr>
          <w:p w14:paraId="26CEE41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1059EF" w14:textId="19AA0A83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1057060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8F436F" w14:textId="3C0726C1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E5034C" w:rsidRPr="00755A56" w:rsidDel="00545430" w14:paraId="74145802" w14:textId="77777777" w:rsidTr="005171B2">
        <w:tc>
          <w:tcPr>
            <w:tcW w:w="4230" w:type="dxa"/>
          </w:tcPr>
          <w:p w14:paraId="6DFED0F9" w14:textId="17741F8C" w:rsidR="00E5034C" w:rsidRPr="00D53868" w:rsidRDefault="00E5034C" w:rsidP="005171B2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(รายได้)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ที่รวมเข้าเป็นต้นทุนของสินทรัพย์ถาวร</w:t>
            </w:r>
          </w:p>
        </w:tc>
        <w:tc>
          <w:tcPr>
            <w:tcW w:w="1080" w:type="dxa"/>
            <w:vAlign w:val="bottom"/>
          </w:tcPr>
          <w:p w14:paraId="63A3E022" w14:textId="2ABE00D7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0DA65F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586D154" w14:textId="5FE82FD1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  <w:vAlign w:val="bottom"/>
          </w:tcPr>
          <w:p w14:paraId="5019757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BBCD429" w14:textId="56330CB3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62418F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1DF7190" w14:textId="697F588A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90B8D">
              <w:rPr>
                <w:rFonts w:ascii="Angsana New" w:hAnsi="Angsana New"/>
                <w:sz w:val="30"/>
                <w:szCs w:val="30"/>
              </w:rPr>
              <w:t>(</w:t>
            </w:r>
            <w:r w:rsidRPr="002674C0">
              <w:rPr>
                <w:rFonts w:ascii="Angsana New" w:hAnsi="Angsana New"/>
                <w:sz w:val="30"/>
                <w:szCs w:val="30"/>
              </w:rPr>
              <w:t>4</w:t>
            </w:r>
            <w:r w:rsidRPr="00B90B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034C" w:rsidRPr="00755A56" w:rsidDel="00545430" w14:paraId="051A14C1" w14:textId="77777777" w:rsidTr="005171B2">
        <w:tc>
          <w:tcPr>
            <w:tcW w:w="4230" w:type="dxa"/>
          </w:tcPr>
          <w:p w14:paraId="4C8B9C0F" w14:textId="549AE71C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22EEBB1A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C8B25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9C2D4D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6C4A7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71BBED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3673C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DC579E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324FA123" w14:textId="77777777" w:rsidTr="005171B2">
        <w:tc>
          <w:tcPr>
            <w:tcW w:w="4230" w:type="dxa"/>
          </w:tcPr>
          <w:p w14:paraId="21FB87A0" w14:textId="33E58452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98EB9F3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07B4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7306A1D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7ACA42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AE1F3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067A1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4C485D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34C" w:rsidRPr="00755A56" w:rsidDel="00545430" w14:paraId="7A922FC8" w14:textId="77777777" w:rsidTr="005171B2">
        <w:tc>
          <w:tcPr>
            <w:tcW w:w="4230" w:type="dxa"/>
          </w:tcPr>
          <w:p w14:paraId="5424F5AB" w14:textId="554015E6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28F174AB" w14:textId="4BF31038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52158BE7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1FA4F735" w14:textId="30E2E846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41" w:type="dxa"/>
          </w:tcPr>
          <w:p w14:paraId="16AC8160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EC0089" w14:textId="1C048673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62DD7E9B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4EDD71" w14:textId="05095E15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E5034C" w:rsidRPr="00755A56" w:rsidDel="00545430" w14:paraId="3345D17E" w14:textId="77777777" w:rsidTr="005171B2">
        <w:tc>
          <w:tcPr>
            <w:tcW w:w="4230" w:type="dxa"/>
          </w:tcPr>
          <w:p w14:paraId="1882A638" w14:textId="77777777" w:rsidR="00E5034C" w:rsidRPr="00D53868" w:rsidRDefault="00E5034C" w:rsidP="00E5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071AF456" w14:textId="672F64D8" w:rsidR="00E5034C" w:rsidRPr="00D53868" w:rsidRDefault="00E5034C" w:rsidP="00E5034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C3B78" w14:textId="46C2044B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6223539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  <w:vAlign w:val="bottom"/>
          </w:tcPr>
          <w:p w14:paraId="2960A240" w14:textId="6576ADA3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674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7B3D4338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848B09A" w14:textId="74A6AE69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7AC0E7E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EB4A5B4" w14:textId="6D37755C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034C" w:rsidRPr="00755A56" w:rsidDel="00545430" w14:paraId="38A000DD" w14:textId="77777777" w:rsidTr="005171B2">
        <w:tc>
          <w:tcPr>
            <w:tcW w:w="4230" w:type="dxa"/>
          </w:tcPr>
          <w:p w14:paraId="409B76E1" w14:textId="6D4DE670" w:rsidR="00E5034C" w:rsidRPr="00D53868" w:rsidRDefault="00E5034C" w:rsidP="00E5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2C59A0" w14:textId="046FDFC2" w:rsidR="00E5034C" w:rsidRPr="00D53868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6B771854" w14:textId="77777777" w:rsidR="00E5034C" w:rsidRPr="00D53868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ED3A1D" w14:textId="52A940E3" w:rsidR="00E5034C" w:rsidRPr="000A6B65" w:rsidRDefault="00E5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A6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1DB3E14" w14:textId="77777777" w:rsidR="00E5034C" w:rsidRPr="000A6B65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2E9736A" w14:textId="6422B42C" w:rsidR="00E5034C" w:rsidRPr="000A6B65" w:rsidRDefault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50FD5D95" w14:textId="77777777" w:rsidR="00E5034C" w:rsidRPr="000A6B65" w:rsidRDefault="00E5034C" w:rsidP="00E50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FC0030" w14:textId="41E8E64E" w:rsidR="00E5034C" w:rsidRPr="000A6B65" w:rsidRDefault="00E5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6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</w:tbl>
    <w:p w14:paraId="1C6FFA68" w14:textId="77777777" w:rsidR="00A867A2" w:rsidRPr="00D53868" w:rsidRDefault="00A867A2" w:rsidP="00755A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761B1C" w:rsidRPr="00755A56" w14:paraId="1E25B386" w14:textId="77777777" w:rsidTr="00761B1C">
        <w:trPr>
          <w:tblHeader/>
        </w:trPr>
        <w:tc>
          <w:tcPr>
            <w:tcW w:w="4230" w:type="dxa"/>
          </w:tcPr>
          <w:p w14:paraId="33B0D66B" w14:textId="45A39B9C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430" w:type="dxa"/>
            <w:gridSpan w:val="3"/>
          </w:tcPr>
          <w:p w14:paraId="221E84C4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5B8D08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1B1C" w:rsidRPr="00755A56" w14:paraId="2A580C36" w14:textId="77777777" w:rsidTr="00761B1C">
        <w:trPr>
          <w:tblHeader/>
        </w:trPr>
        <w:tc>
          <w:tcPr>
            <w:tcW w:w="4230" w:type="dxa"/>
          </w:tcPr>
          <w:p w14:paraId="2764F0A6" w14:textId="30959833" w:rsidR="00C63AC1" w:rsidRPr="00C63AC1" w:rsidRDefault="00C63AC1" w:rsidP="00C63AC1">
            <w:pPr>
              <w:ind w:left="25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C63A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3AC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6670E964" w14:textId="226FC57A" w:rsidR="00C63AC1" w:rsidRPr="00755A56" w:rsidRDefault="000B6DA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14B6A069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34920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D2944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8FF037" w14:textId="3B6B7B95" w:rsidR="00C63AC1" w:rsidRPr="00755A56" w:rsidRDefault="000B6DA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55FF483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D81745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1B1C" w:rsidRPr="00755A56" w14:paraId="0E297B80" w14:textId="77777777" w:rsidTr="00761B1C">
        <w:trPr>
          <w:tblHeader/>
        </w:trPr>
        <w:tc>
          <w:tcPr>
            <w:tcW w:w="4230" w:type="dxa"/>
          </w:tcPr>
          <w:p w14:paraId="0ED943B8" w14:textId="3FFB7CB6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6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07A3FD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002AF8F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9D6C87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1594040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29619FCA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3BCCB8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61B1C" w:rsidRPr="00755A56" w14:paraId="278B7B55" w14:textId="77777777" w:rsidTr="00761B1C">
        <w:trPr>
          <w:tblHeader/>
        </w:trPr>
        <w:tc>
          <w:tcPr>
            <w:tcW w:w="4230" w:type="dxa"/>
          </w:tcPr>
          <w:p w14:paraId="68738A01" w14:textId="46A04A32" w:rsidR="00C63AC1" w:rsidRPr="00755A56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3824485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D53868" w14:paraId="203ACADA" w14:textId="77777777" w:rsidTr="005171B2">
        <w:tc>
          <w:tcPr>
            <w:tcW w:w="4230" w:type="dxa"/>
          </w:tcPr>
          <w:p w14:paraId="2D073DA1" w14:textId="4205A4AD" w:rsidR="00C63AC1" w:rsidRPr="00D53868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9D4037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7627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3F824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05468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6FB9E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D53868" w14:paraId="3805B20A" w14:textId="77777777" w:rsidTr="005171B2">
        <w:tc>
          <w:tcPr>
            <w:tcW w:w="4230" w:type="dxa"/>
          </w:tcPr>
          <w:p w14:paraId="0A84C612" w14:textId="77777777" w:rsidR="00241625" w:rsidRPr="00D53868" w:rsidRDefault="00241625" w:rsidP="0024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AF4ED9" w14:textId="740045D2" w:rsidR="00241625" w:rsidRPr="00D53868" w:rsidRDefault="00304D3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37" w:type="dxa"/>
          </w:tcPr>
          <w:p w14:paraId="3A70980D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85ED90" w14:textId="77777777" w:rsidR="00241625" w:rsidRPr="00D53868" w:rsidRDefault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2,063</w:t>
            </w:r>
          </w:p>
        </w:tc>
        <w:tc>
          <w:tcPr>
            <w:tcW w:w="236" w:type="dxa"/>
          </w:tcPr>
          <w:p w14:paraId="08F761B1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4F5D03ED" w:rsidR="00241625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39" w:type="dxa"/>
          </w:tcPr>
          <w:p w14:paraId="5687A42A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B1B1FB" w14:textId="77777777" w:rsidR="00241625" w:rsidRPr="00D53868" w:rsidRDefault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</w:tr>
      <w:tr w:rsidR="00761B1C" w:rsidRPr="00D53868" w14:paraId="1E04E982" w14:textId="77777777" w:rsidTr="005171B2">
        <w:tc>
          <w:tcPr>
            <w:tcW w:w="4230" w:type="dxa"/>
          </w:tcPr>
          <w:p w14:paraId="4D8C0AE4" w14:textId="77777777" w:rsidR="00241625" w:rsidRPr="00D53868" w:rsidRDefault="00241625" w:rsidP="0024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A9DD4" w14:textId="49838F09" w:rsidR="00241625" w:rsidRPr="00D53868" w:rsidRDefault="00304D3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D58F0E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DDD90A" w14:textId="77777777" w:rsidR="00241625" w:rsidRPr="00D53868" w:rsidRDefault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1483F1B4" w:rsidR="00241625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  <w:tc>
          <w:tcPr>
            <w:tcW w:w="239" w:type="dxa"/>
          </w:tcPr>
          <w:p w14:paraId="5434FE5A" w14:textId="77777777" w:rsidR="00241625" w:rsidRPr="00D53868" w:rsidRDefault="00241625" w:rsidP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0EACB9" w14:textId="77777777" w:rsidR="00241625" w:rsidRPr="00D53868" w:rsidRDefault="0024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761B1C" w:rsidRPr="00D53868" w14:paraId="44E2A381" w14:textId="77777777" w:rsidTr="005171B2">
        <w:tc>
          <w:tcPr>
            <w:tcW w:w="4230" w:type="dxa"/>
          </w:tcPr>
          <w:p w14:paraId="3D7EF1D3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0FFE13" w14:textId="6AEEF519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1,830</w:t>
            </w:r>
          </w:p>
        </w:tc>
        <w:tc>
          <w:tcPr>
            <w:tcW w:w="237" w:type="dxa"/>
          </w:tcPr>
          <w:p w14:paraId="6292F13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3DEFA1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1,764</w:t>
            </w:r>
          </w:p>
        </w:tc>
        <w:tc>
          <w:tcPr>
            <w:tcW w:w="236" w:type="dxa"/>
          </w:tcPr>
          <w:p w14:paraId="751EC2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494A352E" w:rsidR="00C63AC1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  <w:tc>
          <w:tcPr>
            <w:tcW w:w="239" w:type="dxa"/>
          </w:tcPr>
          <w:p w14:paraId="6C51B2E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9A243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761B1C" w:rsidRPr="00D53868" w:rsidDel="00545430" w14:paraId="209227E5" w14:textId="77777777" w:rsidTr="005171B2">
        <w:tc>
          <w:tcPr>
            <w:tcW w:w="4230" w:type="dxa"/>
          </w:tcPr>
          <w:p w14:paraId="45A76A6C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2AA93EA" w14:textId="0A7EA6B5" w:rsidR="00C63AC1" w:rsidRPr="00D53868" w:rsidRDefault="0030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37" w:type="dxa"/>
          </w:tcPr>
          <w:p w14:paraId="24F95A5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A94E5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69FEC2E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0E0177DB" w:rsidR="00C63AC1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9" w:type="dxa"/>
          </w:tcPr>
          <w:p w14:paraId="0C6D808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99F53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F060CB" w:rsidRPr="00D53868" w14:paraId="71CB3B5E" w14:textId="77777777" w:rsidTr="005171B2">
        <w:tc>
          <w:tcPr>
            <w:tcW w:w="4230" w:type="dxa"/>
          </w:tcPr>
          <w:p w14:paraId="22112F85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8C50E" w14:textId="350EB4FC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16,675</w:t>
            </w:r>
          </w:p>
        </w:tc>
        <w:tc>
          <w:tcPr>
            <w:tcW w:w="237" w:type="dxa"/>
          </w:tcPr>
          <w:p w14:paraId="508C655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192189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13,402</w:t>
            </w:r>
          </w:p>
        </w:tc>
        <w:tc>
          <w:tcPr>
            <w:tcW w:w="236" w:type="dxa"/>
          </w:tcPr>
          <w:p w14:paraId="202857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2F690CDB" w:rsidR="00C63AC1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16,287</w:t>
            </w:r>
          </w:p>
        </w:tc>
        <w:tc>
          <w:tcPr>
            <w:tcW w:w="239" w:type="dxa"/>
          </w:tcPr>
          <w:p w14:paraId="07E91FA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6F8197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12,528</w:t>
            </w:r>
          </w:p>
        </w:tc>
      </w:tr>
      <w:tr w:rsidR="00F060CB" w:rsidRPr="00D53868" w14:paraId="225A54ED" w14:textId="77777777" w:rsidTr="005171B2">
        <w:tc>
          <w:tcPr>
            <w:tcW w:w="4230" w:type="dxa"/>
          </w:tcPr>
          <w:p w14:paraId="1CB18A39" w14:textId="77777777" w:rsidR="00C63AC1" w:rsidRPr="00D53868" w:rsidRDefault="00C63AC1" w:rsidP="00C63AC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6581A6AC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20,846</w:t>
            </w:r>
          </w:p>
        </w:tc>
        <w:tc>
          <w:tcPr>
            <w:tcW w:w="237" w:type="dxa"/>
          </w:tcPr>
          <w:p w14:paraId="2CB0956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77777777" w:rsidR="00C63AC1" w:rsidRPr="00216427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236" w:type="dxa"/>
          </w:tcPr>
          <w:p w14:paraId="710012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7DB69B72" w:rsidR="00C63AC1" w:rsidRPr="00D53868" w:rsidRDefault="0024162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27,155</w:t>
            </w:r>
          </w:p>
        </w:tc>
        <w:tc>
          <w:tcPr>
            <w:tcW w:w="239" w:type="dxa"/>
          </w:tcPr>
          <w:p w14:paraId="7588F82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761B1C" w:rsidRPr="00755A56" w14:paraId="28EAB719" w14:textId="77777777" w:rsidTr="005171B2">
        <w:tc>
          <w:tcPr>
            <w:tcW w:w="4230" w:type="dxa"/>
          </w:tcPr>
          <w:p w14:paraId="52DCF941" w14:textId="5C58728D" w:rsidR="00D53868" w:rsidRPr="00755A56" w:rsidRDefault="00D53868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31539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861E0AE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F55D29" w14:textId="77777777" w:rsidR="00D53868" w:rsidRPr="00755A56" w:rsidRDefault="00D53868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3D897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3990BDF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693CF5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D545FC3" w14:textId="77777777" w:rsidR="00D53868" w:rsidRPr="00755A56" w:rsidRDefault="00D53868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B1C" w:rsidRPr="00755A56" w14:paraId="221DC242" w14:textId="77777777" w:rsidTr="005171B2">
        <w:tc>
          <w:tcPr>
            <w:tcW w:w="4230" w:type="dxa"/>
          </w:tcPr>
          <w:p w14:paraId="7322B70B" w14:textId="17B101A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5D51E2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198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7A0F2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9AFC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DBDF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B1C" w:rsidRPr="00755A56" w14:paraId="53A177B3" w14:textId="77777777" w:rsidTr="005171B2">
        <w:tc>
          <w:tcPr>
            <w:tcW w:w="4230" w:type="dxa"/>
          </w:tcPr>
          <w:p w14:paraId="6AB2110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432197" w14:textId="67DF596B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7" w:type="dxa"/>
          </w:tcPr>
          <w:p w14:paraId="466C69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1C51A6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6" w:type="dxa"/>
          </w:tcPr>
          <w:p w14:paraId="01752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0AF0D3AA" w:rsidR="00C63AC1" w:rsidRPr="00D53868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39" w:type="dxa"/>
          </w:tcPr>
          <w:p w14:paraId="642C7B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9065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761B1C" w:rsidRPr="00755A56" w14:paraId="48A68451" w14:textId="77777777" w:rsidTr="005171B2">
        <w:tc>
          <w:tcPr>
            <w:tcW w:w="4230" w:type="dxa"/>
          </w:tcPr>
          <w:p w14:paraId="7479FD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085B90" w14:textId="7E764D23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D486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BF6DE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54CB944E" w:rsidR="00C63AC1" w:rsidRPr="00D53868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  <w:tc>
          <w:tcPr>
            <w:tcW w:w="239" w:type="dxa"/>
          </w:tcPr>
          <w:p w14:paraId="6761E8C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2B77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</w:tr>
      <w:tr w:rsidR="00761B1C" w:rsidRPr="00755A56" w14:paraId="303B979B" w14:textId="77777777" w:rsidTr="005171B2">
        <w:tc>
          <w:tcPr>
            <w:tcW w:w="4230" w:type="dxa"/>
          </w:tcPr>
          <w:p w14:paraId="372EF0B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D67048" w14:textId="393BF581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7" w:type="dxa"/>
          </w:tcPr>
          <w:p w14:paraId="239E4A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8AE08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0CD3BFA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6280F26F" w:rsidR="00C63AC1" w:rsidRPr="00D53868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5E3296C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D0398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761B1C" w:rsidRPr="00755A56" w14:paraId="1C70A557" w14:textId="77777777" w:rsidTr="005171B2">
        <w:tc>
          <w:tcPr>
            <w:tcW w:w="4230" w:type="dxa"/>
          </w:tcPr>
          <w:p w14:paraId="7933EB8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E05CAF" w14:textId="37A9EFBD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7" w:type="dxa"/>
          </w:tcPr>
          <w:p w14:paraId="55508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F4D5B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1F1748C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4FEC7903" w:rsidR="00C63AC1" w:rsidRPr="00D53868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9" w:type="dxa"/>
          </w:tcPr>
          <w:p w14:paraId="344FEA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9F0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060CB" w:rsidRPr="00755A56" w14:paraId="2068FDCE" w14:textId="77777777" w:rsidTr="005171B2">
        <w:tc>
          <w:tcPr>
            <w:tcW w:w="4230" w:type="dxa"/>
          </w:tcPr>
          <w:p w14:paraId="2883AD5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D6E98" w14:textId="55741810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37" w:type="dxa"/>
          </w:tcPr>
          <w:p w14:paraId="58A899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13E7FB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31B7772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46650B5F" w:rsidR="00C63AC1" w:rsidRPr="00D53868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39" w:type="dxa"/>
          </w:tcPr>
          <w:p w14:paraId="7C3996C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8592E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F060CB" w:rsidRPr="00755A56" w14:paraId="45134C2A" w14:textId="77777777" w:rsidTr="005171B2">
        <w:tc>
          <w:tcPr>
            <w:tcW w:w="4230" w:type="dxa"/>
          </w:tcPr>
          <w:p w14:paraId="76DD8FE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294C5B65" w:rsidR="00C63AC1" w:rsidRPr="00D53868" w:rsidRDefault="00304D3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37" w:type="dxa"/>
          </w:tcPr>
          <w:p w14:paraId="34182E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77777777" w:rsidR="00C63AC1" w:rsidRPr="009B53EB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66D0EF5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19C044C0" w:rsidR="00C63AC1" w:rsidRPr="002568D2" w:rsidRDefault="00304D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3,852</w:t>
            </w:r>
          </w:p>
        </w:tc>
        <w:tc>
          <w:tcPr>
            <w:tcW w:w="239" w:type="dxa"/>
          </w:tcPr>
          <w:p w14:paraId="4A2054E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4,005</w:t>
            </w:r>
          </w:p>
        </w:tc>
      </w:tr>
      <w:tr w:rsidR="00F060CB" w:rsidRPr="00D53868" w14:paraId="3FA5DB1E" w14:textId="77777777" w:rsidTr="005171B2">
        <w:tc>
          <w:tcPr>
            <w:tcW w:w="4230" w:type="dxa"/>
          </w:tcPr>
          <w:p w14:paraId="78FC8D9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D19E9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BE10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D7A8C9A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0CD8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89AF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0140F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C98DEB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F32" w:rsidRPr="00D53868" w14:paraId="4A0DC905" w14:textId="77777777" w:rsidTr="005171B2">
        <w:tc>
          <w:tcPr>
            <w:tcW w:w="4230" w:type="dxa"/>
          </w:tcPr>
          <w:p w14:paraId="302DCB86" w14:textId="77777777" w:rsidR="00781F32" w:rsidRPr="00D53868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E59EAE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F057298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F0A14F3" w14:textId="77777777" w:rsidR="00781F32" w:rsidRPr="00D53868" w:rsidRDefault="00781F32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D27F21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63C817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CFFEF8C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195C75B" w14:textId="77777777" w:rsidR="00781F32" w:rsidRPr="00D5386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33A46BBC" w14:textId="77777777" w:rsidTr="005171B2">
        <w:tc>
          <w:tcPr>
            <w:tcW w:w="4230" w:type="dxa"/>
          </w:tcPr>
          <w:p w14:paraId="6F08C371" w14:textId="77B3946C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3E3EB5F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D8B98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513060" w14:textId="77777777" w:rsidR="00C63AC1" w:rsidRPr="00D53868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6D233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03D8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36C6C4A2" w14:textId="77777777" w:rsidTr="005171B2">
        <w:tc>
          <w:tcPr>
            <w:tcW w:w="4230" w:type="dxa"/>
          </w:tcPr>
          <w:p w14:paraId="36983F2C" w14:textId="69E8F404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C483D" w14:textId="3BC49641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7" w:type="dxa"/>
          </w:tcPr>
          <w:p w14:paraId="172C0A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8A6FEA" w14:textId="7ACDE9AF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4CF419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01CBC8F8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664F880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423A6E8" w14:textId="488AE5F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F060CB" w:rsidRPr="00755A56" w14:paraId="76C06954" w14:textId="77777777" w:rsidTr="005171B2">
        <w:tc>
          <w:tcPr>
            <w:tcW w:w="4230" w:type="dxa"/>
          </w:tcPr>
          <w:p w14:paraId="3CE63A9A" w14:textId="28E631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436AFC21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7" w:type="dxa"/>
          </w:tcPr>
          <w:p w14:paraId="5DFE1C8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13A53DA1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3FF856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7898EDFC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4AFC063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4539F77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761B1C" w:rsidRPr="00D53868" w14:paraId="6C72303B" w14:textId="77777777" w:rsidTr="005171B2">
        <w:tc>
          <w:tcPr>
            <w:tcW w:w="4230" w:type="dxa"/>
          </w:tcPr>
          <w:p w14:paraId="076E85B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B582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C409D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5E2D009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53A0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40D6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A7550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992D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6C9FAB31" w14:textId="77777777" w:rsidTr="005171B2">
        <w:tc>
          <w:tcPr>
            <w:tcW w:w="4230" w:type="dxa"/>
          </w:tcPr>
          <w:p w14:paraId="7342DBE8" w14:textId="6CA611A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6FB53DB" w14:textId="68D135B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CED1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AFB6B0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99E9D5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06B0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0A6A038B" w14:textId="77777777" w:rsidTr="005171B2">
        <w:tc>
          <w:tcPr>
            <w:tcW w:w="4230" w:type="dxa"/>
          </w:tcPr>
          <w:p w14:paraId="44776266" w14:textId="1B55A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B69A" w14:textId="1554F0E8" w:rsidR="00C63AC1" w:rsidRPr="00D53868" w:rsidRDefault="00C2774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2397F9B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8542EDD" w14:textId="02C950F3" w:rsidR="00C63AC1" w:rsidRPr="00B701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6830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17DCFE5E" w:rsidR="00C63AC1" w:rsidRPr="00D53868" w:rsidRDefault="00C2774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14,435</w:t>
            </w:r>
          </w:p>
        </w:tc>
        <w:tc>
          <w:tcPr>
            <w:tcW w:w="239" w:type="dxa"/>
          </w:tcPr>
          <w:p w14:paraId="54690C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D225D81" w14:textId="112EB06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F060CB" w:rsidRPr="00755A56" w14:paraId="56F4320D" w14:textId="77777777" w:rsidTr="005171B2">
        <w:tc>
          <w:tcPr>
            <w:tcW w:w="4230" w:type="dxa"/>
          </w:tcPr>
          <w:p w14:paraId="2016B1A2" w14:textId="0518B492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76AAA368" w:rsidR="00C63AC1" w:rsidRPr="00D53868" w:rsidRDefault="00C2774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763932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47B9A7EA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3C1F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03298292" w:rsidR="00C63AC1" w:rsidRPr="00D53868" w:rsidRDefault="00C2774C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14,435</w:t>
            </w:r>
          </w:p>
        </w:tc>
        <w:tc>
          <w:tcPr>
            <w:tcW w:w="239" w:type="dxa"/>
          </w:tcPr>
          <w:p w14:paraId="58052EE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7EBCF2F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2,829</w:t>
            </w:r>
          </w:p>
        </w:tc>
      </w:tr>
      <w:tr w:rsidR="00F060CB" w:rsidRPr="00D53868" w14:paraId="1FC0AA47" w14:textId="77777777" w:rsidTr="005171B2">
        <w:tc>
          <w:tcPr>
            <w:tcW w:w="4230" w:type="dxa"/>
          </w:tcPr>
          <w:p w14:paraId="2BEB0F9B" w14:textId="46C06DD6" w:rsidR="00C2774C" w:rsidRPr="00D53868" w:rsidRDefault="00C2774C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26E32" w14:textId="7512C15E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50A650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D33660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A09D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EB87EC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6E58EC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FA388B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142986DC" w14:textId="77777777" w:rsidTr="005171B2">
        <w:tc>
          <w:tcPr>
            <w:tcW w:w="4230" w:type="dxa"/>
          </w:tcPr>
          <w:p w14:paraId="3D511872" w14:textId="51B870D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B239F29" w14:textId="39E232A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DC84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182FDE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D3EEB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78CBA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6DD10F7D" w14:textId="77777777" w:rsidTr="005171B2">
        <w:tc>
          <w:tcPr>
            <w:tcW w:w="4230" w:type="dxa"/>
          </w:tcPr>
          <w:p w14:paraId="4806FDAF" w14:textId="084C2E2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3F0E8C" w14:textId="11DE76D6" w:rsidR="00C63AC1" w:rsidRPr="00B70127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DE0E2" w14:textId="77777777" w:rsidR="00C63AC1" w:rsidRPr="00B701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4917A4" w14:textId="0004E909" w:rsidR="00C63AC1" w:rsidRPr="00B701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7012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91CCAB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116487A7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103,734</w:t>
            </w:r>
          </w:p>
        </w:tc>
        <w:tc>
          <w:tcPr>
            <w:tcW w:w="239" w:type="dxa"/>
          </w:tcPr>
          <w:p w14:paraId="66C0BA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BF73FB" w14:textId="10D92B80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103,088</w:t>
            </w:r>
          </w:p>
        </w:tc>
      </w:tr>
      <w:tr w:rsidR="00F060CB" w:rsidRPr="00755A56" w14:paraId="63B6F5FE" w14:textId="77777777" w:rsidTr="005171B2">
        <w:tc>
          <w:tcPr>
            <w:tcW w:w="4230" w:type="dxa"/>
          </w:tcPr>
          <w:p w14:paraId="02770E7C" w14:textId="77777777" w:rsidR="00C63AC1" w:rsidRPr="00D53868" w:rsidRDefault="00C63AC1" w:rsidP="0012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60EC" w14:textId="614792FA" w:rsidR="00C63AC1" w:rsidRPr="00D53868" w:rsidRDefault="006149CD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37" w:type="dxa"/>
          </w:tcPr>
          <w:p w14:paraId="615A0837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FA0597" w14:textId="0A9DD8B2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3B54300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6276F014" w:rsidR="00C63AC1" w:rsidRPr="006149CD" w:rsidRDefault="006149CD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39" w:type="dxa"/>
          </w:tcPr>
          <w:p w14:paraId="03F56A78" w14:textId="7777777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022E4B" w14:textId="355B50D7" w:rsidR="00C63AC1" w:rsidRPr="00D53868" w:rsidRDefault="00C63AC1" w:rsidP="00121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F060CB" w:rsidRPr="00755A56" w14:paraId="57B40775" w14:textId="77777777" w:rsidTr="005171B2">
        <w:tc>
          <w:tcPr>
            <w:tcW w:w="4230" w:type="dxa"/>
          </w:tcPr>
          <w:p w14:paraId="167F86BF" w14:textId="1936747E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6105CF" w14:textId="63B9D524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37" w:type="dxa"/>
          </w:tcPr>
          <w:p w14:paraId="6628A7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0ABB02D" w14:textId="565FF640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592954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122735AE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104,599</w:t>
            </w:r>
          </w:p>
        </w:tc>
        <w:tc>
          <w:tcPr>
            <w:tcW w:w="239" w:type="dxa"/>
          </w:tcPr>
          <w:p w14:paraId="625F4D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D2A3805" w14:textId="352BE5B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103,850</w:t>
            </w:r>
          </w:p>
        </w:tc>
      </w:tr>
      <w:tr w:rsidR="00F060CB" w:rsidRPr="00755A56" w14:paraId="5873496E" w14:textId="77777777" w:rsidTr="005171B2">
        <w:tc>
          <w:tcPr>
            <w:tcW w:w="4230" w:type="dxa"/>
          </w:tcPr>
          <w:p w14:paraId="08F22BF7" w14:textId="0636B770" w:rsidR="0096698D" w:rsidRPr="0096698D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98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669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8D45B9" w14:textId="6B32A469" w:rsidR="0096698D" w:rsidRPr="0096698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FB89D61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7A5D8B" w14:textId="250009D5" w:rsidR="0096698D" w:rsidRPr="0096698D" w:rsidRDefault="0096698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636606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05430FC8" w:rsidR="0096698D" w:rsidRPr="0096698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9A830BB" w14:textId="77777777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24163" w14:textId="37F79C61" w:rsidR="0096698D" w:rsidRPr="0096698D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60CB" w:rsidRPr="00755A56" w14:paraId="12A791D2" w14:textId="77777777" w:rsidTr="005171B2">
        <w:tc>
          <w:tcPr>
            <w:tcW w:w="4230" w:type="dxa"/>
          </w:tcPr>
          <w:p w14:paraId="4BBC33DE" w14:textId="1C73129C" w:rsidR="0096698D" w:rsidRPr="00D53868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13B37F1A" w:rsidR="0096698D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37" w:type="dxa"/>
          </w:tcPr>
          <w:p w14:paraId="4A54CBD9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52F506EF" w:rsidR="0096698D" w:rsidRPr="00D53868" w:rsidRDefault="0096698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211F4BA2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310FC9C8" w:rsidR="0096698D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104,599</w:t>
            </w:r>
          </w:p>
        </w:tc>
        <w:tc>
          <w:tcPr>
            <w:tcW w:w="239" w:type="dxa"/>
          </w:tcPr>
          <w:p w14:paraId="098BCF8A" w14:textId="77777777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362AAB94" w:rsidR="0096698D" w:rsidRPr="00D53868" w:rsidRDefault="0096698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</w:t>
            </w:r>
            <w:r w:rsidR="001E1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060CB" w:rsidRPr="00D53868" w14:paraId="34C4DAC0" w14:textId="77777777" w:rsidTr="005171B2">
        <w:tc>
          <w:tcPr>
            <w:tcW w:w="4230" w:type="dxa"/>
          </w:tcPr>
          <w:p w14:paraId="4F7B4647" w14:textId="6AA1E738" w:rsidR="0096698D" w:rsidRPr="00D53868" w:rsidRDefault="0096698D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3F6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65840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2859E8E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0B46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6B868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966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1F66448F" w14:textId="77777777" w:rsidTr="005171B2">
        <w:tc>
          <w:tcPr>
            <w:tcW w:w="4230" w:type="dxa"/>
          </w:tcPr>
          <w:p w14:paraId="7DF73086" w14:textId="36A28969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F0D7CA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73721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EC1C37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8C209E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02543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559D2D6A" w14:textId="77777777" w:rsidTr="005171B2">
        <w:tc>
          <w:tcPr>
            <w:tcW w:w="4230" w:type="dxa"/>
          </w:tcPr>
          <w:p w14:paraId="15821683" w14:textId="70C3800D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AA65564" w14:textId="34C638CB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53,011</w:t>
            </w:r>
          </w:p>
        </w:tc>
        <w:tc>
          <w:tcPr>
            <w:tcW w:w="237" w:type="dxa"/>
          </w:tcPr>
          <w:p w14:paraId="1A26A0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F524D5" w14:textId="171465F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47,288</w:t>
            </w:r>
          </w:p>
        </w:tc>
        <w:tc>
          <w:tcPr>
            <w:tcW w:w="236" w:type="dxa"/>
          </w:tcPr>
          <w:p w14:paraId="1592D93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13CDBF2E" w:rsidR="00C63AC1" w:rsidRPr="006149C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52,895</w:t>
            </w:r>
          </w:p>
        </w:tc>
        <w:tc>
          <w:tcPr>
            <w:tcW w:w="239" w:type="dxa"/>
          </w:tcPr>
          <w:p w14:paraId="594771D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E739B2" w14:textId="0498764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47,164</w:t>
            </w:r>
          </w:p>
        </w:tc>
      </w:tr>
      <w:tr w:rsidR="00761B1C" w:rsidRPr="00755A56" w14:paraId="71D25DE0" w14:textId="77777777" w:rsidTr="005171B2">
        <w:tc>
          <w:tcPr>
            <w:tcW w:w="4230" w:type="dxa"/>
          </w:tcPr>
          <w:p w14:paraId="1D2041D3" w14:textId="2E684C3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8A0501" w14:textId="337D9B30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EEF0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9C7301" w14:textId="723FCA5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16B85180" w:rsidR="00C63AC1" w:rsidRPr="006149C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39" w:type="dxa"/>
          </w:tcPr>
          <w:p w14:paraId="325B436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34E216" w14:textId="144263F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761B1C" w:rsidRPr="00755A56" w14:paraId="44FF03A7" w14:textId="77777777" w:rsidTr="005171B2">
        <w:tc>
          <w:tcPr>
            <w:tcW w:w="4230" w:type="dxa"/>
          </w:tcPr>
          <w:p w14:paraId="15941EA2" w14:textId="063BFB8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E67EE69" w14:textId="7BD6791D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7" w:type="dxa"/>
          </w:tcPr>
          <w:p w14:paraId="24322F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63766C" w14:textId="462E40EA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36" w:type="dxa"/>
          </w:tcPr>
          <w:p w14:paraId="66C2E31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19C957D0" w:rsidR="00C63AC1" w:rsidRPr="006149C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9" w:type="dxa"/>
          </w:tcPr>
          <w:p w14:paraId="5B0E15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EFC39" w14:textId="777D3209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761B1C" w:rsidRPr="00755A56" w14:paraId="629938A8" w14:textId="77777777" w:rsidTr="005171B2">
        <w:tc>
          <w:tcPr>
            <w:tcW w:w="4230" w:type="dxa"/>
          </w:tcPr>
          <w:p w14:paraId="69BFFC6C" w14:textId="2B1F7F8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5439D2B" w14:textId="5BD30DC1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7" w:type="dxa"/>
          </w:tcPr>
          <w:p w14:paraId="0DF13D9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54BFB" w14:textId="726CAA4B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14:paraId="63D0D2D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4CDB471C" w:rsidR="00C63AC1" w:rsidRPr="006149C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9" w:type="dxa"/>
          </w:tcPr>
          <w:p w14:paraId="0F75257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2C17C9" w14:textId="4DCE054B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060CB" w:rsidRPr="00755A56" w14:paraId="262F6181" w14:textId="77777777" w:rsidTr="005171B2">
        <w:tc>
          <w:tcPr>
            <w:tcW w:w="4230" w:type="dxa"/>
          </w:tcPr>
          <w:p w14:paraId="7AE56E04" w14:textId="02BC588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A93DA" w14:textId="6E13B374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5,216</w:t>
            </w:r>
          </w:p>
        </w:tc>
        <w:tc>
          <w:tcPr>
            <w:tcW w:w="237" w:type="dxa"/>
          </w:tcPr>
          <w:p w14:paraId="66C7017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B9001F3" w14:textId="0E9CCB2C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236" w:type="dxa"/>
          </w:tcPr>
          <w:p w14:paraId="5EA7D1A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5F8EB4E4" w:rsidR="00C63AC1" w:rsidRPr="006149CD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9CD">
              <w:rPr>
                <w:rFonts w:asciiTheme="majorBidi" w:hAnsiTheme="majorBidi" w:cstheme="majorBidi"/>
                <w:sz w:val="30"/>
                <w:szCs w:val="30"/>
              </w:rPr>
              <w:t>4,197</w:t>
            </w:r>
          </w:p>
        </w:tc>
        <w:tc>
          <w:tcPr>
            <w:tcW w:w="239" w:type="dxa"/>
          </w:tcPr>
          <w:p w14:paraId="57061C7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7E3E79" w14:textId="302B1D3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F060CB" w:rsidRPr="00755A56" w14:paraId="48C8FF4E" w14:textId="77777777" w:rsidTr="005171B2">
        <w:tc>
          <w:tcPr>
            <w:tcW w:w="4230" w:type="dxa"/>
          </w:tcPr>
          <w:p w14:paraId="5415BFC3" w14:textId="61F726E1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6BFF216C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58,867</w:t>
            </w:r>
          </w:p>
        </w:tc>
        <w:tc>
          <w:tcPr>
            <w:tcW w:w="237" w:type="dxa"/>
          </w:tcPr>
          <w:p w14:paraId="5030B7D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619B73E2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50,883</w:t>
            </w:r>
          </w:p>
        </w:tc>
        <w:tc>
          <w:tcPr>
            <w:tcW w:w="236" w:type="dxa"/>
          </w:tcPr>
          <w:p w14:paraId="25BB00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4D24A7E2" w:rsidR="00C63AC1" w:rsidRPr="00D53868" w:rsidRDefault="006149CD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58,221</w:t>
            </w:r>
          </w:p>
        </w:tc>
        <w:tc>
          <w:tcPr>
            <w:tcW w:w="239" w:type="dxa"/>
          </w:tcPr>
          <w:p w14:paraId="13CFB9C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23B97F6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49,586</w:t>
            </w:r>
          </w:p>
        </w:tc>
      </w:tr>
      <w:tr w:rsidR="00F060CB" w:rsidRPr="004762B8" w14:paraId="49AE1D4C" w14:textId="77777777" w:rsidTr="005171B2">
        <w:tc>
          <w:tcPr>
            <w:tcW w:w="4230" w:type="dxa"/>
          </w:tcPr>
          <w:p w14:paraId="31640702" w14:textId="77777777" w:rsidR="00C63AC1" w:rsidRPr="004762B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DA5E0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A816D86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2537DC8" w14:textId="77777777" w:rsidR="00C63AC1" w:rsidRPr="004762B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D1BCD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58D0ED7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F7F174F" w14:textId="77777777" w:rsidR="00C63AC1" w:rsidRPr="004762B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F32" w:rsidRPr="004762B8" w14:paraId="11258771" w14:textId="77777777" w:rsidTr="005171B2">
        <w:tc>
          <w:tcPr>
            <w:tcW w:w="4230" w:type="dxa"/>
          </w:tcPr>
          <w:p w14:paraId="58CF5AFB" w14:textId="77777777" w:rsidR="00781F32" w:rsidRPr="004762B8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23B28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43D8D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BA4A21" w14:textId="77777777" w:rsidR="00781F32" w:rsidRPr="004762B8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BA89DC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447ADC5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CE200F5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B9F28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F32" w:rsidRPr="004762B8" w14:paraId="22D37039" w14:textId="77777777" w:rsidTr="00781F32">
        <w:tc>
          <w:tcPr>
            <w:tcW w:w="4230" w:type="dxa"/>
          </w:tcPr>
          <w:p w14:paraId="4EDB8E6E" w14:textId="77777777" w:rsidR="00781F32" w:rsidRPr="004762B8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F3E8E0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339CE30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BA7E819" w14:textId="77777777" w:rsidR="00781F32" w:rsidRPr="004762B8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FC6B3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7F67CAC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6199C71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F93593F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F32" w:rsidRPr="004762B8" w14:paraId="359452B4" w14:textId="77777777" w:rsidTr="00781F32">
        <w:tc>
          <w:tcPr>
            <w:tcW w:w="4230" w:type="dxa"/>
          </w:tcPr>
          <w:p w14:paraId="13EB7837" w14:textId="77777777" w:rsidR="00781F32" w:rsidRPr="004762B8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6F9B4A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A54066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A44CB7" w14:textId="77777777" w:rsidR="00781F32" w:rsidRPr="004762B8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1FE325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159D40A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E28560F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C7A296F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F32" w:rsidRPr="004762B8" w14:paraId="25607BD0" w14:textId="77777777" w:rsidTr="00781F32">
        <w:tc>
          <w:tcPr>
            <w:tcW w:w="4230" w:type="dxa"/>
          </w:tcPr>
          <w:p w14:paraId="7AB3E357" w14:textId="77777777" w:rsidR="00781F32" w:rsidRPr="004762B8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2589F3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2A072B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61D8EF" w14:textId="77777777" w:rsidR="00781F32" w:rsidRPr="004762B8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C1A45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18B3E9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7BAF2BE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9FF6208" w14:textId="77777777" w:rsidR="00781F32" w:rsidRPr="004762B8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5D7FBC4A" w14:textId="77777777" w:rsidTr="005171B2">
        <w:tc>
          <w:tcPr>
            <w:tcW w:w="4230" w:type="dxa"/>
          </w:tcPr>
          <w:p w14:paraId="11DE33BC" w14:textId="51C8D45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736A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D8A47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2B2C52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37E22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C3A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B1C" w:rsidRPr="00755A56" w14:paraId="6A1FD408" w14:textId="77777777" w:rsidTr="005171B2">
        <w:tc>
          <w:tcPr>
            <w:tcW w:w="4230" w:type="dxa"/>
          </w:tcPr>
          <w:p w14:paraId="5E4159F5" w14:textId="6216363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25035E" w14:textId="63BAA5DC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37" w:type="dxa"/>
          </w:tcPr>
          <w:p w14:paraId="02FEEE3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047464" w14:textId="092A8066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0AF1E8B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032DBC7E" w:rsidR="00C63AC1" w:rsidRPr="00D433EF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3EF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39" w:type="dxa"/>
          </w:tcPr>
          <w:p w14:paraId="35F473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FCE666" w14:textId="3E8C872C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761B1C" w:rsidRPr="00755A56" w14:paraId="658E4C74" w14:textId="77777777" w:rsidTr="005171B2">
        <w:tc>
          <w:tcPr>
            <w:tcW w:w="4230" w:type="dxa"/>
          </w:tcPr>
          <w:p w14:paraId="0E6B4E98" w14:textId="1F17EA5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B2D57D" w14:textId="0A79DA5E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B506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B64BA2" w14:textId="7385CA2B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7821D0D8" w:rsidR="00C63AC1" w:rsidRPr="00D433EF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3EF">
              <w:rPr>
                <w:rFonts w:asciiTheme="majorBidi" w:hAnsiTheme="majorBidi" w:cstheme="majorBidi"/>
                <w:sz w:val="30"/>
                <w:szCs w:val="30"/>
              </w:rPr>
              <w:t>2,648</w:t>
            </w:r>
          </w:p>
        </w:tc>
        <w:tc>
          <w:tcPr>
            <w:tcW w:w="239" w:type="dxa"/>
          </w:tcPr>
          <w:p w14:paraId="47FD05B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D063B7" w14:textId="6EA9C72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</w:tr>
      <w:tr w:rsidR="00761B1C" w:rsidRPr="00755A56" w14:paraId="502A61B6" w14:textId="77777777" w:rsidTr="005171B2">
        <w:tc>
          <w:tcPr>
            <w:tcW w:w="4230" w:type="dxa"/>
          </w:tcPr>
          <w:p w14:paraId="6AD9060F" w14:textId="04F36F8B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2CA61AA" w14:textId="7FBAFBC5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91186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52A15C" w14:textId="0A0AD49B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D0521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4455E72E" w:rsidR="00C63AC1" w:rsidRPr="00D433EF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708322F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E097BF" w14:textId="5C8AFF1F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61B1C" w:rsidRPr="00755A56" w14:paraId="67912511" w14:textId="77777777" w:rsidTr="005171B2">
        <w:tc>
          <w:tcPr>
            <w:tcW w:w="4230" w:type="dxa"/>
          </w:tcPr>
          <w:p w14:paraId="47C2A82F" w14:textId="4647D96A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BAF828" w14:textId="54E1C621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7" w:type="dxa"/>
          </w:tcPr>
          <w:p w14:paraId="4CCECB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595E33" w14:textId="4D6C81FC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637FAA9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3A8C5A93" w:rsidR="00C63AC1" w:rsidRPr="00D433EF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9" w:type="dxa"/>
          </w:tcPr>
          <w:p w14:paraId="6A5C559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4CE243" w14:textId="56C38F84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F060CB" w:rsidRPr="00755A56" w14:paraId="3FBF17AD" w14:textId="77777777" w:rsidTr="005171B2">
        <w:tc>
          <w:tcPr>
            <w:tcW w:w="4230" w:type="dxa"/>
          </w:tcPr>
          <w:p w14:paraId="44A8A2E5" w14:textId="20FC2955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027C" w14:textId="41D11B2E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7" w:type="dxa"/>
          </w:tcPr>
          <w:p w14:paraId="413219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1B57E0" w14:textId="04CA616C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6" w:type="dxa"/>
          </w:tcPr>
          <w:p w14:paraId="4606EDD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6DCA4A80" w:rsidR="00C63AC1" w:rsidRPr="00D433EF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9" w:type="dxa"/>
          </w:tcPr>
          <w:p w14:paraId="37939A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49E80C7" w14:textId="630820E8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060CB" w:rsidRPr="00755A56" w14:paraId="137C0847" w14:textId="77777777" w:rsidTr="005171B2">
        <w:tc>
          <w:tcPr>
            <w:tcW w:w="4230" w:type="dxa"/>
          </w:tcPr>
          <w:p w14:paraId="4B997F85" w14:textId="1856403F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0169CAC1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237" w:type="dxa"/>
          </w:tcPr>
          <w:p w14:paraId="41805FE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3FEB6A0F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041DA93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413D3BB1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</w:t>
            </w:r>
          </w:p>
        </w:tc>
        <w:tc>
          <w:tcPr>
            <w:tcW w:w="239" w:type="dxa"/>
          </w:tcPr>
          <w:p w14:paraId="598B31F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45508BA1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2,039</w:t>
            </w:r>
          </w:p>
        </w:tc>
      </w:tr>
      <w:tr w:rsidR="00F060CB" w:rsidRPr="004762B8" w14:paraId="3E9B0AFE" w14:textId="77777777" w:rsidTr="005171B2">
        <w:tc>
          <w:tcPr>
            <w:tcW w:w="4230" w:type="dxa"/>
          </w:tcPr>
          <w:p w14:paraId="4BAF1B1B" w14:textId="1DD7CCF3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AFC66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D5C0F4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FC2DBCD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72C7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3F2187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9A1666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FE2106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53C962DD" w14:textId="77777777" w:rsidTr="005171B2">
        <w:trPr>
          <w:trHeight w:val="341"/>
        </w:trPr>
        <w:tc>
          <w:tcPr>
            <w:tcW w:w="4230" w:type="dxa"/>
            <w:shd w:val="clear" w:color="auto" w:fill="auto"/>
          </w:tcPr>
          <w:p w14:paraId="6D1E3D5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C250B9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439EAB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CEEEA16" w14:textId="77777777" w:rsidR="00C63AC1" w:rsidRPr="00D53868" w:rsidRDefault="00C63AC1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74C6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12CEA0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C8DB79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0CB" w:rsidRPr="00755A56" w14:paraId="6B663D92" w14:textId="77777777" w:rsidTr="005171B2">
        <w:tc>
          <w:tcPr>
            <w:tcW w:w="4230" w:type="dxa"/>
            <w:shd w:val="clear" w:color="auto" w:fill="auto"/>
          </w:tcPr>
          <w:p w14:paraId="6FE2A2E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61173A77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7" w:type="dxa"/>
            <w:shd w:val="clear" w:color="auto" w:fill="auto"/>
          </w:tcPr>
          <w:p w14:paraId="18178FA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1E61C14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0C51C790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9" w:type="dxa"/>
            <w:shd w:val="clear" w:color="auto" w:fill="auto"/>
          </w:tcPr>
          <w:p w14:paraId="59B71EB5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F060CB" w:rsidRPr="00755A56" w:rsidDel="00C4573B" w14:paraId="583648EA" w14:textId="77777777" w:rsidTr="005171B2">
        <w:trPr>
          <w:trHeight w:val="233"/>
        </w:trPr>
        <w:tc>
          <w:tcPr>
            <w:tcW w:w="4230" w:type="dxa"/>
            <w:shd w:val="clear" w:color="auto" w:fill="auto"/>
          </w:tcPr>
          <w:p w14:paraId="4C54F2A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5645DDB2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37" w:type="dxa"/>
            <w:shd w:val="clear" w:color="auto" w:fill="auto"/>
          </w:tcPr>
          <w:p w14:paraId="36C711FF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37BD5BD3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57AB9961" w:rsidR="00C63AC1" w:rsidRPr="00D53868" w:rsidRDefault="00FB6BF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39" w:type="dxa"/>
            <w:shd w:val="clear" w:color="auto" w:fill="auto"/>
          </w:tcPr>
          <w:p w14:paraId="06B9980E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F060CB" w:rsidRPr="004762B8" w:rsidDel="00C4573B" w14:paraId="5E933F27" w14:textId="77777777" w:rsidTr="005171B2">
        <w:trPr>
          <w:trHeight w:val="233"/>
        </w:trPr>
        <w:tc>
          <w:tcPr>
            <w:tcW w:w="4230" w:type="dxa"/>
            <w:shd w:val="clear" w:color="auto" w:fill="auto"/>
          </w:tcPr>
          <w:p w14:paraId="058E5B7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5754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E54404D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133ACF5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EE47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D0F31D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AF82766" w14:textId="77777777" w:rsidR="00C63AC1" w:rsidRPr="00D53868" w:rsidDel="00C4573B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D0C5E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529163C9" w14:textId="77777777" w:rsidTr="005171B2">
        <w:tc>
          <w:tcPr>
            <w:tcW w:w="4230" w:type="dxa"/>
            <w:shd w:val="clear" w:color="auto" w:fill="auto"/>
          </w:tcPr>
          <w:p w14:paraId="129FFFD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27300E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6B451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746E33D" w14:textId="77777777" w:rsidR="00C63AC1" w:rsidRPr="00D53868" w:rsidRDefault="00C63AC1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8917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7DE985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18691B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60CB" w:rsidRPr="00755A56" w14:paraId="74B75344" w14:textId="77777777" w:rsidTr="005171B2">
        <w:tc>
          <w:tcPr>
            <w:tcW w:w="4230" w:type="dxa"/>
            <w:shd w:val="clear" w:color="auto" w:fill="auto"/>
          </w:tcPr>
          <w:p w14:paraId="2EAE00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500024" w14:textId="52941179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24C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ADFB781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FBA7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38ECA13A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239" w:type="dxa"/>
            <w:shd w:val="clear" w:color="auto" w:fill="auto"/>
          </w:tcPr>
          <w:p w14:paraId="40D636A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4FBA35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F060CB" w:rsidRPr="00755A56" w14:paraId="6E8DDB83" w14:textId="77777777" w:rsidTr="005171B2">
        <w:tc>
          <w:tcPr>
            <w:tcW w:w="4230" w:type="dxa"/>
            <w:shd w:val="clear" w:color="auto" w:fill="auto"/>
          </w:tcPr>
          <w:p w14:paraId="38025D4D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DC227B7" w14:textId="662F03B7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7" w:type="dxa"/>
            <w:shd w:val="clear" w:color="auto" w:fill="auto"/>
          </w:tcPr>
          <w:p w14:paraId="2C7A820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2DB2B9E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5D254DE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2942DA84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7D3E6BE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BF5E3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F060CB" w:rsidRPr="00755A56" w14:paraId="23BB0837" w14:textId="77777777" w:rsidTr="005171B2">
        <w:tc>
          <w:tcPr>
            <w:tcW w:w="4230" w:type="dxa"/>
            <w:shd w:val="clear" w:color="auto" w:fill="auto"/>
          </w:tcPr>
          <w:p w14:paraId="532B1CA3" w14:textId="77777777" w:rsidR="00C63AC1" w:rsidRPr="00D53868" w:rsidRDefault="00C63AC1" w:rsidP="00C63AC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34AE72C0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441366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DAF239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04C5BAFF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C255869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060CB" w:rsidRPr="00755A56" w14:paraId="75210F09" w14:textId="77777777" w:rsidTr="005171B2">
        <w:tc>
          <w:tcPr>
            <w:tcW w:w="4230" w:type="dxa"/>
            <w:shd w:val="clear" w:color="auto" w:fill="auto"/>
          </w:tcPr>
          <w:p w14:paraId="5936EFC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5A79A8FC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7" w:type="dxa"/>
            <w:shd w:val="clear" w:color="auto" w:fill="auto"/>
          </w:tcPr>
          <w:p w14:paraId="45B2EE2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1FF49E2E" w14:textId="77777777" w:rsidR="00C63AC1" w:rsidRPr="00216427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72CB99E7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1,331</w:t>
            </w:r>
          </w:p>
        </w:tc>
        <w:tc>
          <w:tcPr>
            <w:tcW w:w="239" w:type="dxa"/>
            <w:shd w:val="clear" w:color="auto" w:fill="auto"/>
          </w:tcPr>
          <w:p w14:paraId="6ED0E29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</w:t>
            </w:r>
          </w:p>
        </w:tc>
      </w:tr>
      <w:tr w:rsidR="00F060CB" w:rsidRPr="00755A56" w14:paraId="080D2124" w14:textId="77777777" w:rsidTr="005171B2">
        <w:trPr>
          <w:trHeight w:val="159"/>
        </w:trPr>
        <w:tc>
          <w:tcPr>
            <w:tcW w:w="4230" w:type="dxa"/>
            <w:shd w:val="clear" w:color="auto" w:fill="auto"/>
          </w:tcPr>
          <w:p w14:paraId="4809B268" w14:textId="649AEAFD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E0F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6D0C4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7CF8CD" w14:textId="6824621A" w:rsidR="00C63AC1" w:rsidRPr="00D53868" w:rsidRDefault="00C63AC1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61B7B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2C601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B702376" w14:textId="59BAA3A2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0CB" w:rsidRPr="00755A56" w14:paraId="75DA7E5C" w14:textId="77777777" w:rsidTr="005171B2">
        <w:trPr>
          <w:trHeight w:val="159"/>
        </w:trPr>
        <w:tc>
          <w:tcPr>
            <w:tcW w:w="4230" w:type="dxa"/>
            <w:shd w:val="clear" w:color="auto" w:fill="auto"/>
          </w:tcPr>
          <w:p w14:paraId="0EE0BD5D" w14:textId="464BCA41" w:rsidR="00CF1D6B" w:rsidRPr="00D53868" w:rsidRDefault="00CF1D6B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ECD49DD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4977C27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282A7FA" w14:textId="77777777" w:rsidR="00CF1D6B" w:rsidRPr="00D53868" w:rsidRDefault="00CF1D6B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730A6C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D639A97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12E6607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0CE5D8" w14:textId="77777777" w:rsidR="00CF1D6B" w:rsidRPr="00D53868" w:rsidRDefault="00CF1D6B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0CB" w:rsidRPr="00755A56" w14:paraId="247D39BA" w14:textId="77777777" w:rsidTr="005171B2">
        <w:trPr>
          <w:trHeight w:val="159"/>
        </w:trPr>
        <w:tc>
          <w:tcPr>
            <w:tcW w:w="4230" w:type="dxa"/>
            <w:shd w:val="clear" w:color="auto" w:fill="auto"/>
          </w:tcPr>
          <w:p w14:paraId="500301F2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E6E8180" w14:textId="312728B6" w:rsidR="00C63AC1" w:rsidRPr="00D53868" w:rsidRDefault="00050A9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</w:p>
        </w:tc>
        <w:tc>
          <w:tcPr>
            <w:tcW w:w="237" w:type="dxa"/>
            <w:shd w:val="clear" w:color="auto" w:fill="auto"/>
          </w:tcPr>
          <w:p w14:paraId="106AC42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AF3A591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20239B9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7DE769C5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14:paraId="0FF09B0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C7736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F060CB" w:rsidRPr="00755A56" w14:paraId="07674B7A" w14:textId="77777777" w:rsidTr="005171B2">
        <w:trPr>
          <w:trHeight w:val="159"/>
        </w:trPr>
        <w:tc>
          <w:tcPr>
            <w:tcW w:w="4230" w:type="dxa"/>
            <w:shd w:val="clear" w:color="auto" w:fill="auto"/>
          </w:tcPr>
          <w:p w14:paraId="731C4858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F104584" w14:textId="4CC9D73A" w:rsidR="00C63AC1" w:rsidRPr="00D53868" w:rsidRDefault="00D433EF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47A20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1F046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825C1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51E1ECB6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9" w:type="dxa"/>
            <w:shd w:val="clear" w:color="auto" w:fill="auto"/>
          </w:tcPr>
          <w:p w14:paraId="5BF080C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48903E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F060CB" w:rsidRPr="00755A56" w:rsidDel="000008D6" w14:paraId="6544F67B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20C72E49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476B62" w14:textId="46518CC2" w:rsidR="00C63AC1" w:rsidRPr="00D53868" w:rsidRDefault="00050A9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12EF3F4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F5C6FB8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36E4A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6342E6D2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0802C60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03325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0CB" w:rsidRPr="00755A56" w:rsidDel="000008D6" w14:paraId="65FE575C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21B0C6E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5CAFC7C" w14:textId="0FE426EE" w:rsidR="00C63AC1" w:rsidRPr="00D53868" w:rsidRDefault="00050A9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</w:p>
        </w:tc>
        <w:tc>
          <w:tcPr>
            <w:tcW w:w="237" w:type="dxa"/>
            <w:shd w:val="clear" w:color="auto" w:fill="auto"/>
          </w:tcPr>
          <w:p w14:paraId="2744EAD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9F283D1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07B79B82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9D56EA5" w14:textId="189DE4ED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7C026E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444FF2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060CB" w:rsidRPr="00755A56" w14:paraId="384A0DDE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696A417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22D17FC9" w:rsidR="00C63AC1" w:rsidRPr="00D53868" w:rsidRDefault="00050A9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sz w:val="30"/>
                <w:szCs w:val="30"/>
              </w:rPr>
              <w:t>204</w:t>
            </w:r>
          </w:p>
        </w:tc>
        <w:tc>
          <w:tcPr>
            <w:tcW w:w="237" w:type="dxa"/>
            <w:shd w:val="clear" w:color="auto" w:fill="auto"/>
          </w:tcPr>
          <w:p w14:paraId="5307AFC7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  <w:shd w:val="clear" w:color="auto" w:fill="auto"/>
          </w:tcPr>
          <w:p w14:paraId="3E024544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42A3714C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39" w:type="dxa"/>
            <w:shd w:val="clear" w:color="auto" w:fill="auto"/>
          </w:tcPr>
          <w:p w14:paraId="3314D36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F060CB" w:rsidRPr="00755A56" w14:paraId="20DE38A3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0C02DBD6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7ED5AEC8" w:rsidR="00C63AC1" w:rsidRPr="00D53868" w:rsidRDefault="00050A95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9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37" w:type="dxa"/>
            <w:shd w:val="clear" w:color="auto" w:fill="auto"/>
          </w:tcPr>
          <w:p w14:paraId="105E04AE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79EA5226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5EFA158E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39" w:type="dxa"/>
            <w:shd w:val="clear" w:color="auto" w:fill="auto"/>
          </w:tcPr>
          <w:p w14:paraId="19D4437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</w:t>
            </w:r>
          </w:p>
        </w:tc>
      </w:tr>
      <w:tr w:rsidR="00F060CB" w:rsidRPr="00755A56" w14:paraId="55696D27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082F96D1" w14:textId="77777777" w:rsidR="00C63AC1" w:rsidRPr="00755A56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4B97BFC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AD644E4" w14:textId="77777777" w:rsidR="00C63AC1" w:rsidRPr="00755A56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091DD093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740B0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7D97CFF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D9D3367" w14:textId="77777777" w:rsidR="00C63AC1" w:rsidRPr="00755A56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2C9DE7E" w14:textId="77777777" w:rsidR="00C63AC1" w:rsidRPr="00755A56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1F32" w:rsidRPr="00755A56" w14:paraId="71709159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1DE1D563" w14:textId="77777777" w:rsidR="00781F32" w:rsidRPr="00755A56" w:rsidRDefault="00781F32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C3EAA9" w14:textId="77777777" w:rsidR="00781F32" w:rsidRPr="00755A56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60E6256" w14:textId="77777777" w:rsidR="00781F32" w:rsidRPr="00755A56" w:rsidDel="00C4573B" w:rsidRDefault="00781F32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0DF4A59" w14:textId="77777777" w:rsidR="00781F32" w:rsidRPr="00216427" w:rsidRDefault="0078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33E849" w14:textId="77777777" w:rsidR="00781F32" w:rsidRPr="00755A56" w:rsidDel="00C4573B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1F631BF4" w14:textId="77777777" w:rsidR="00781F32" w:rsidRPr="00755A56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834148A" w14:textId="77777777" w:rsidR="00781F32" w:rsidRPr="00755A56" w:rsidDel="00C4573B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4104D51D" w14:textId="77777777" w:rsidR="00781F32" w:rsidRPr="00755A56" w:rsidRDefault="00781F32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60CB" w:rsidRPr="00755A56" w14:paraId="7AA55DC4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488D41CA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6E21CD4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CE0AE5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84B9D8" w14:textId="77777777" w:rsidR="00C63AC1" w:rsidRPr="00216427" w:rsidRDefault="00C63AC1" w:rsidP="0021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A9EB0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241089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F35F8D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48F0265E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350B2C3A" w14:textId="7B577398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3B19D190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10E6B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5ABD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58DA0F68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239" w:type="dxa"/>
            <w:shd w:val="clear" w:color="auto" w:fill="auto"/>
          </w:tcPr>
          <w:p w14:paraId="5EB54817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10,089</w:t>
            </w:r>
          </w:p>
        </w:tc>
      </w:tr>
      <w:tr w:rsidR="00F060CB" w:rsidRPr="00755A56" w14:paraId="11E490D4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3FFCCFAC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68894725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361FB8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2C055" w14:textId="77777777" w:rsidR="00C63AC1" w:rsidRPr="00216427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6398F301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1,926</w:t>
            </w:r>
          </w:p>
        </w:tc>
        <w:tc>
          <w:tcPr>
            <w:tcW w:w="239" w:type="dxa"/>
            <w:shd w:val="clear" w:color="auto" w:fill="auto"/>
          </w:tcPr>
          <w:p w14:paraId="0D714A68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10,089</w:t>
            </w:r>
          </w:p>
        </w:tc>
      </w:tr>
      <w:tr w:rsidR="00F060CB" w:rsidRPr="00755A56" w14:paraId="2C625DC2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0894D169" w14:textId="6EFA1F46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96836CB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ACC7A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620EA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147D6BFB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54B3994B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53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090CA678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55B035D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9CE259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448D2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375D36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A3B6ACF" w14:textId="77777777" w:rsidR="00C63AC1" w:rsidRPr="00D53868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60CB" w:rsidRPr="00755A56" w14:paraId="5B7A9297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6D21AF65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52B692" w14:textId="757B3B5E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032C2B3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66427B0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5382E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DD1840D" w14:textId="53E169DD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99,415</w:t>
            </w:r>
          </w:p>
        </w:tc>
        <w:tc>
          <w:tcPr>
            <w:tcW w:w="239" w:type="dxa"/>
            <w:shd w:val="clear" w:color="auto" w:fill="auto"/>
          </w:tcPr>
          <w:p w14:paraId="79C3C01C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5ADE6C2" w14:textId="30C5EA0E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68,042</w:t>
            </w:r>
          </w:p>
        </w:tc>
      </w:tr>
      <w:tr w:rsidR="00F060CB" w:rsidRPr="00755A56" w14:paraId="7AF5F042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08569D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13A178B1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7968E2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77777777" w:rsidR="00C63AC1" w:rsidRPr="00D53868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D53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6427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550D5BAE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09A71DBA" w:rsidR="00C63AC1" w:rsidRPr="001C790E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121023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</w:tr>
      <w:tr w:rsidR="00F060CB" w:rsidRPr="00755A56" w14:paraId="26E1E12C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480EFF33" w14:textId="77777777" w:rsidR="00C63AC1" w:rsidRPr="00D53868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611EAC" w14:textId="349FD560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26979" w14:textId="77777777" w:rsidR="00C63AC1" w:rsidRPr="00D53868" w:rsidDel="00C4573B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2F5419E" w14:textId="77777777" w:rsidR="00C63AC1" w:rsidRPr="00216427" w:rsidRDefault="00C63AC1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35E32224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626131CF" w:rsidR="00C63AC1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99,415</w:t>
            </w:r>
          </w:p>
        </w:tc>
        <w:tc>
          <w:tcPr>
            <w:tcW w:w="239" w:type="dxa"/>
            <w:shd w:val="clear" w:color="auto" w:fill="auto"/>
          </w:tcPr>
          <w:p w14:paraId="01BC74D5" w14:textId="77777777" w:rsidR="00C63AC1" w:rsidRPr="00D53868" w:rsidDel="00C4573B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DAD31D" w14:textId="77777777" w:rsidR="00C63AC1" w:rsidRPr="00D53868" w:rsidRDefault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123,642</w:t>
            </w:r>
          </w:p>
        </w:tc>
      </w:tr>
      <w:tr w:rsidR="00F060CB" w:rsidRPr="001E1360" w14:paraId="79EF2149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79FA3F94" w14:textId="3706BD5E" w:rsidR="001E1360" w:rsidRPr="001E1360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13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72C98AC1" w:rsidR="001E1360" w:rsidRPr="001E1360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75188" w14:textId="77777777" w:rsidR="001E1360" w:rsidRPr="001E1360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29FFE760" w:rsidR="001E1360" w:rsidRPr="001E1360" w:rsidRDefault="001E1360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DF169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45C0AFC9" w:rsidR="001E1360" w:rsidRPr="001E1360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ED2216" w14:textId="77777777" w:rsidR="001E1360" w:rsidRPr="001E1360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143E1A54" w:rsidR="001E1360" w:rsidRPr="001E1360" w:rsidRDefault="005E7EB3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E1360">
              <w:rPr>
                <w:rFonts w:asciiTheme="majorBidi" w:hAnsiTheme="majorBidi" w:cstheme="majorBidi"/>
                <w:sz w:val="30"/>
                <w:szCs w:val="30"/>
              </w:rPr>
              <w:t>16,645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60CB" w:rsidRPr="00755A56" w14:paraId="7CA33BE9" w14:textId="77777777" w:rsidTr="005171B2">
        <w:trPr>
          <w:trHeight w:val="166"/>
        </w:trPr>
        <w:tc>
          <w:tcPr>
            <w:tcW w:w="4230" w:type="dxa"/>
            <w:shd w:val="clear" w:color="auto" w:fill="auto"/>
          </w:tcPr>
          <w:p w14:paraId="3FC94D5D" w14:textId="77777777" w:rsidR="001E1360" w:rsidRPr="00D53868" w:rsidRDefault="001E1360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38DD07DF" w:rsidR="001E1360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2D30EDA" w14:textId="77777777" w:rsidR="001E1360" w:rsidRPr="00D53868" w:rsidDel="00C4573B" w:rsidRDefault="001E1360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690EA651" w:rsidR="001E1360" w:rsidRPr="00216427" w:rsidRDefault="001E1360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36" w:type="dxa"/>
            <w:shd w:val="clear" w:color="auto" w:fill="auto"/>
          </w:tcPr>
          <w:p w14:paraId="448D1A88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473850BA" w:rsidR="001E1360" w:rsidRPr="00D53868" w:rsidRDefault="00422A0A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99,415</w:t>
            </w:r>
          </w:p>
        </w:tc>
        <w:tc>
          <w:tcPr>
            <w:tcW w:w="239" w:type="dxa"/>
            <w:shd w:val="clear" w:color="auto" w:fill="auto"/>
          </w:tcPr>
          <w:p w14:paraId="4A3C57AE" w14:textId="77777777" w:rsidR="001E1360" w:rsidRPr="00D53868" w:rsidDel="00C4573B" w:rsidRDefault="001E1360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3F7FF246" w:rsidR="001E1360" w:rsidRPr="00D53868" w:rsidRDefault="001E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106,997</w:t>
            </w:r>
          </w:p>
        </w:tc>
      </w:tr>
    </w:tbl>
    <w:p w14:paraId="3BACF58E" w14:textId="0684FF0B" w:rsidR="001F0B2F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E8F28" w14:textId="514B5129" w:rsidR="00392039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755A5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766F8" w14:textId="0B6EBC98" w:rsidR="00C9272E" w:rsidRPr="00755A56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F2242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B6DAD">
        <w:rPr>
          <w:rFonts w:ascii="Angsana New" w:hAnsi="Angsana New"/>
          <w:sz w:val="30"/>
          <w:szCs w:val="30"/>
        </w:rPr>
        <w:t xml:space="preserve">30 </w:t>
      </w:r>
      <w:r w:rsidR="000B6DAD">
        <w:rPr>
          <w:rFonts w:ascii="Angsana New" w:hAnsi="Angsana New" w:hint="cs"/>
          <w:sz w:val="30"/>
          <w:szCs w:val="30"/>
          <w:cs/>
        </w:rPr>
        <w:t>กันยายน</w:t>
      </w:r>
      <w:r w:rsidRPr="00F2242F">
        <w:rPr>
          <w:rFonts w:ascii="Angsana New" w:hAnsi="Angsana New"/>
          <w:sz w:val="30"/>
          <w:szCs w:val="30"/>
        </w:rPr>
        <w:t xml:space="preserve"> </w:t>
      </w:r>
      <w:r w:rsidRPr="00F2242F">
        <w:rPr>
          <w:rFonts w:asciiTheme="majorBidi" w:hAnsiTheme="majorBidi" w:cstheme="majorBidi"/>
          <w:sz w:val="30"/>
          <w:szCs w:val="30"/>
        </w:rPr>
        <w:t xml:space="preserve">2565 </w:t>
      </w:r>
      <w:r w:rsidR="00F2242F" w:rsidRPr="00F2242F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755A56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99451C" w14:textId="77777777" w:rsidR="00A34B47" w:rsidRPr="00D03DA0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สัญญาซื้อขายผลิตภัณฑ์โอเลฟินส์</w:t>
      </w:r>
    </w:p>
    <w:p w14:paraId="366F3BD2" w14:textId="15FAA293" w:rsidR="000E0707" w:rsidRPr="00834374" w:rsidRDefault="008C0FE0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34374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บริษัทมีสัญญาซื้อขายเอทิลีนรวมจำนวน </w:t>
      </w:r>
      <w:r w:rsidR="00834374" w:rsidRPr="00834374">
        <w:rPr>
          <w:rFonts w:ascii="Angsana New" w:hAnsi="Angsana New"/>
          <w:sz w:val="30"/>
          <w:szCs w:val="30"/>
        </w:rPr>
        <w:t>3</w:t>
      </w:r>
      <w:r w:rsidRPr="00834374">
        <w:rPr>
          <w:rFonts w:ascii="Angsana New" w:hAnsi="Angsana New"/>
          <w:sz w:val="30"/>
          <w:szCs w:val="30"/>
          <w:cs/>
        </w:rPr>
        <w:t xml:space="preserve"> ฉบับ กับกิจการที่เกี่ยวข้องกัน </w:t>
      </w:r>
      <w:r w:rsidR="00050A95" w:rsidRPr="00050A95">
        <w:rPr>
          <w:rFonts w:ascii="Angsana New" w:hAnsi="Angsana New"/>
          <w:sz w:val="30"/>
          <w:szCs w:val="30"/>
        </w:rPr>
        <w:t>2</w:t>
      </w:r>
      <w:r w:rsidRPr="00834374">
        <w:rPr>
          <w:rFonts w:ascii="Angsana New" w:hAnsi="Angsana New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โดยตามสัญญาแต่ละฉบับกำหนดราคาขายอ้างอิงจากราคาเอทิลีนในตลาดโลก สัญญา </w:t>
      </w:r>
      <w:r w:rsidR="00834374" w:rsidRPr="00834374">
        <w:rPr>
          <w:rFonts w:ascii="Angsana New" w:hAnsi="Angsana New"/>
          <w:sz w:val="30"/>
          <w:szCs w:val="30"/>
        </w:rPr>
        <w:t>1</w:t>
      </w:r>
      <w:r w:rsidRPr="00834374">
        <w:rPr>
          <w:rFonts w:ascii="Angsana New" w:hAnsi="Angsana New"/>
          <w:sz w:val="30"/>
          <w:szCs w:val="30"/>
          <w:cs/>
        </w:rPr>
        <w:t xml:space="preserve"> ฉบับมีระยะเวลา</w:t>
      </w:r>
      <w:r w:rsidR="00555CE1" w:rsidRPr="00834374">
        <w:rPr>
          <w:rFonts w:ascii="Angsana New" w:hAnsi="Angsana New"/>
          <w:sz w:val="30"/>
          <w:szCs w:val="30"/>
          <w:cs/>
        </w:rPr>
        <w:t xml:space="preserve"> </w:t>
      </w:r>
      <w:r w:rsidR="00834374" w:rsidRPr="00834374">
        <w:rPr>
          <w:rFonts w:ascii="Angsana New" w:hAnsi="Angsana New"/>
          <w:sz w:val="30"/>
          <w:szCs w:val="30"/>
        </w:rPr>
        <w:t>10</w:t>
      </w:r>
      <w:r w:rsidRPr="00834374">
        <w:rPr>
          <w:rFonts w:ascii="Angsana New" w:hAnsi="Angsana New"/>
          <w:sz w:val="30"/>
          <w:szCs w:val="30"/>
          <w:cs/>
        </w:rPr>
        <w:t xml:space="preserve"> ปี  นับจากวันที่ที่มีผลบังคับตามที่ระบุไว้ในแต่ละสัญญา และจะมีผลสิ้นสุดในธันวาคม </w:t>
      </w:r>
      <w:r w:rsidR="00834374" w:rsidRPr="00834374">
        <w:rPr>
          <w:rFonts w:ascii="Angsana New" w:hAnsi="Angsana New"/>
          <w:sz w:val="30"/>
          <w:szCs w:val="30"/>
        </w:rPr>
        <w:t>2574</w:t>
      </w:r>
      <w:r w:rsidRPr="00834374">
        <w:rPr>
          <w:rFonts w:ascii="Angsana New" w:hAnsi="Angsana New"/>
          <w:sz w:val="30"/>
          <w:szCs w:val="30"/>
          <w:cs/>
        </w:rPr>
        <w:t xml:space="preserve"> และอีก </w:t>
      </w:r>
      <w:r w:rsidR="00834374" w:rsidRPr="00834374">
        <w:rPr>
          <w:rFonts w:ascii="Angsana New" w:hAnsi="Angsana New"/>
          <w:sz w:val="30"/>
          <w:szCs w:val="30"/>
        </w:rPr>
        <w:t>2</w:t>
      </w:r>
      <w:r w:rsidRPr="00834374">
        <w:rPr>
          <w:rFonts w:ascii="Angsana New" w:hAnsi="Angsana New"/>
          <w:sz w:val="30"/>
          <w:szCs w:val="30"/>
          <w:cs/>
        </w:rPr>
        <w:t xml:space="preserve"> ฉบับมีระยะเวลา </w:t>
      </w:r>
      <w:r w:rsidR="00050A95" w:rsidRPr="00050A95">
        <w:rPr>
          <w:rFonts w:ascii="Angsana New" w:hAnsi="Angsana New"/>
          <w:sz w:val="30"/>
          <w:szCs w:val="30"/>
        </w:rPr>
        <w:t>10</w:t>
      </w:r>
      <w:r w:rsidRPr="00834374">
        <w:rPr>
          <w:rFonts w:ascii="Angsana New" w:hAnsi="Angsana New"/>
          <w:sz w:val="30"/>
          <w:szCs w:val="30"/>
          <w:cs/>
        </w:rPr>
        <w:t xml:space="preserve"> ปี และ </w:t>
      </w:r>
      <w:r w:rsidR="00050A95" w:rsidRPr="00050A95">
        <w:rPr>
          <w:rFonts w:ascii="Angsana New" w:hAnsi="Angsana New"/>
          <w:sz w:val="30"/>
          <w:szCs w:val="30"/>
        </w:rPr>
        <w:t>15</w:t>
      </w:r>
      <w:r w:rsidRPr="00834374">
        <w:rPr>
          <w:rFonts w:ascii="Angsana New" w:hAnsi="Angsana New"/>
          <w:sz w:val="30"/>
          <w:szCs w:val="30"/>
          <w:cs/>
        </w:rPr>
        <w:t xml:space="preserve"> ปี นับจากวันที่โรงงานสามารถเริ่มดำเนินการผลิตเชิงพาณิชย์</w:t>
      </w:r>
    </w:p>
    <w:p w14:paraId="6EFC0C04" w14:textId="77777777" w:rsidR="008C0FE0" w:rsidRDefault="008C0FE0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2E3A506" w14:textId="168207E0" w:rsidR="000E0707" w:rsidRPr="000E0707" w:rsidRDefault="000E0707" w:rsidP="000E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0E0707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สัญญาซื้อขายเอทิลีนออกไซด์</w:t>
      </w:r>
    </w:p>
    <w:p w14:paraId="3233F096" w14:textId="4BDEBE77" w:rsidR="000E0707" w:rsidRDefault="000E0707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E0707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บริษัทมีสัญญาซื้อขายเอทิลีนออกไซด์รวมจำนวน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 xml:space="preserve">2 </w:t>
      </w:r>
      <w:r w:rsidRPr="000E0707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 xml:space="preserve">2 </w:t>
      </w:r>
      <w:r w:rsidRPr="000E0707">
        <w:rPr>
          <w:rFonts w:ascii="Angsana New" w:hAnsi="Angsana New" w:hint="cs"/>
          <w:sz w:val="30"/>
          <w:szCs w:val="30"/>
          <w:cs/>
        </w:rPr>
        <w:t>แห่ง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โดยตามสัญญากำหนดราคาขายอ้างอิงจากรากาเอ</w:t>
      </w:r>
      <w:r w:rsidR="00CD44D4">
        <w:rPr>
          <w:rFonts w:ascii="Angsana New" w:hAnsi="Angsana New" w:hint="cs"/>
          <w:sz w:val="30"/>
          <w:szCs w:val="30"/>
          <w:cs/>
        </w:rPr>
        <w:t>ทิ</w:t>
      </w:r>
      <w:r w:rsidRPr="000E0707">
        <w:rPr>
          <w:rFonts w:ascii="Angsana New" w:hAnsi="Angsana New" w:hint="cs"/>
          <w:sz w:val="30"/>
          <w:szCs w:val="30"/>
          <w:cs/>
        </w:rPr>
        <w:t>ลีนในตลาดโลก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 xml:space="preserve">15 </w:t>
      </w:r>
      <w:r w:rsidRPr="000E0707">
        <w:rPr>
          <w:rFonts w:ascii="Angsana New" w:hAnsi="Angsana New" w:hint="cs"/>
          <w:sz w:val="30"/>
          <w:szCs w:val="30"/>
          <w:cs/>
        </w:rPr>
        <w:t>ปี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นับจากวันที่ที่มีผลบังดับตามที่ระบุไว้ในสัญญา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จะมีผลสิ้นสุดในเดือนมีนาคม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 xml:space="preserve">2574 </w:t>
      </w:r>
      <w:r w:rsidRPr="000E0707">
        <w:rPr>
          <w:rFonts w:ascii="Angsana New" w:hAnsi="Angsana New" w:hint="cs"/>
          <w:sz w:val="30"/>
          <w:szCs w:val="30"/>
          <w:cs/>
        </w:rPr>
        <w:t>และเดือนธันวาคม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>2578</w:t>
      </w:r>
      <w:r w:rsidR="0062203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0E0707">
        <w:rPr>
          <w:rFonts w:ascii="Angsana New" w:hAnsi="Angsana New"/>
          <w:sz w:val="30"/>
          <w:szCs w:val="30"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สามารถต่ออายุโดยอัตโนมัติ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z w:val="30"/>
          <w:szCs w:val="30"/>
          <w:cs/>
        </w:rPr>
        <w:t>และสามารถสิ้นสุดสัญญาโดยบอกกล่าวให้อีกฝ่ายหนึ่ง</w:t>
      </w:r>
      <w:r w:rsidR="0013383B">
        <w:rPr>
          <w:rFonts w:ascii="Angsana New" w:hAnsi="Angsana New" w:hint="cs"/>
          <w:sz w:val="30"/>
          <w:szCs w:val="30"/>
          <w:cs/>
        </w:rPr>
        <w:t>ท</w:t>
      </w:r>
      <w:r w:rsidRPr="000E0707">
        <w:rPr>
          <w:rFonts w:ascii="Angsana New" w:hAnsi="Angsana New" w:hint="cs"/>
          <w:sz w:val="30"/>
          <w:szCs w:val="30"/>
          <w:cs/>
        </w:rPr>
        <w:t>ราบเป็นลายลักษณ์อักษรล่วงหน้าไม่น้อยกว่า</w:t>
      </w:r>
      <w:r w:rsidRPr="000E0707">
        <w:rPr>
          <w:rFonts w:ascii="Angsana New" w:hAnsi="Angsana New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z w:val="30"/>
          <w:szCs w:val="30"/>
        </w:rPr>
        <w:t xml:space="preserve">2 </w:t>
      </w:r>
      <w:r w:rsidRPr="000E0707">
        <w:rPr>
          <w:rFonts w:ascii="Angsana New" w:hAnsi="Angsana New" w:hint="cs"/>
          <w:sz w:val="30"/>
          <w:szCs w:val="30"/>
          <w:cs/>
        </w:rPr>
        <w:t>ปี</w:t>
      </w:r>
    </w:p>
    <w:p w14:paraId="3EFECFF2" w14:textId="507C3C5F" w:rsidR="00DF4276" w:rsidRPr="00DF4276" w:rsidRDefault="00DF4276" w:rsidP="000E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</w:rPr>
      </w:pPr>
    </w:p>
    <w:p w14:paraId="4924F0F6" w14:textId="22E17DD3" w:rsidR="00DF4276" w:rsidRDefault="00DF4276" w:rsidP="000E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DF4276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สัญญาซื้อขายโมโนเอทิลีนไกลคอล</w:t>
      </w:r>
    </w:p>
    <w:p w14:paraId="3FA4DC8C" w14:textId="4BE40A7D" w:rsidR="00DF4276" w:rsidRPr="00DF4276" w:rsidRDefault="00DF4276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4276">
        <w:rPr>
          <w:rFonts w:ascii="Angsana New" w:hAnsi="Angsana New" w:hint="cs"/>
          <w:sz w:val="30"/>
          <w:szCs w:val="30"/>
          <w:cs/>
        </w:rPr>
        <w:t>บริษัทมีสัญญาซื้อขายโมโนเอทิลีนไกลคอลกับกิจการที่เกี่ยวข้องกันแห่งหนึ่ง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/>
          <w:sz w:val="30"/>
          <w:szCs w:val="30"/>
        </w:rPr>
        <w:t xml:space="preserve">2 </w:t>
      </w:r>
      <w:r w:rsidRPr="00DF4276">
        <w:rPr>
          <w:rFonts w:ascii="Angsana New" w:hAnsi="Angsana New" w:hint="cs"/>
          <w:sz w:val="30"/>
          <w:szCs w:val="30"/>
          <w:cs/>
        </w:rPr>
        <w:t>ปี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/>
          <w:sz w:val="30"/>
          <w:szCs w:val="30"/>
        </w:rPr>
        <w:t>2565</w:t>
      </w:r>
    </w:p>
    <w:p w14:paraId="09773777" w14:textId="77777777" w:rsidR="00A34B47" w:rsidRPr="00D03DA0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D978581" w14:textId="224B770A" w:rsidR="00A34B47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7945AA10" w14:textId="0F90C457" w:rsidR="003C74B2" w:rsidRPr="00D95828" w:rsidRDefault="003C74B2" w:rsidP="003C74B2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45D2">
        <w:rPr>
          <w:rFonts w:ascii="Angsana New" w:hAnsi="Angsana New" w:hint="cs"/>
          <w:sz w:val="30"/>
          <w:szCs w:val="30"/>
          <w:cs/>
        </w:rPr>
        <w:t>บริษัทมีสัญญาการจำหน่ายไฟฟ้าจำนวน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13383B">
        <w:rPr>
          <w:rFonts w:ascii="Angsana New" w:hAnsi="Angsana New"/>
          <w:sz w:val="30"/>
          <w:szCs w:val="30"/>
        </w:rPr>
        <w:t>2</w:t>
      </w:r>
      <w:r w:rsidRPr="00F545D2">
        <w:rPr>
          <w:rFonts w:ascii="Angsana New" w:hAnsi="Angsana New"/>
          <w:sz w:val="30"/>
          <w:szCs w:val="30"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13383B">
        <w:rPr>
          <w:rFonts w:ascii="Angsana New" w:hAnsi="Angsana New"/>
          <w:sz w:val="30"/>
          <w:szCs w:val="30"/>
        </w:rPr>
        <w:t>2</w:t>
      </w:r>
      <w:r w:rsidRPr="00F545D2">
        <w:rPr>
          <w:rFonts w:ascii="Angsana New" w:hAnsi="Angsana New"/>
          <w:sz w:val="30"/>
          <w:szCs w:val="30"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แห่ง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โดยตามสัญญากำหนดราคาขายอ้างอิงจากราคาของการไฟฟ้าส่วนภูมิภาค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/>
          <w:sz w:val="30"/>
          <w:szCs w:val="30"/>
        </w:rPr>
        <w:t>2</w:t>
      </w:r>
      <w:r w:rsidR="00555CE1">
        <w:rPr>
          <w:rFonts w:ascii="Angsana New" w:hAnsi="Angsana New"/>
          <w:sz w:val="30"/>
          <w:szCs w:val="30"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ปี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และ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/>
          <w:sz w:val="30"/>
          <w:szCs w:val="30"/>
        </w:rPr>
        <w:t xml:space="preserve">15 </w:t>
      </w:r>
      <w:r w:rsidRPr="00F545D2">
        <w:rPr>
          <w:rFonts w:ascii="Angsana New" w:hAnsi="Angsana New" w:hint="cs"/>
          <w:sz w:val="30"/>
          <w:szCs w:val="30"/>
          <w:cs/>
        </w:rPr>
        <w:t>ปี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และจะมีผลสิ้นสุดในเดือนกันยายน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/>
          <w:sz w:val="30"/>
          <w:szCs w:val="30"/>
        </w:rPr>
        <w:t xml:space="preserve">2567 </w:t>
      </w:r>
      <w:r w:rsidR="006879C8">
        <w:rPr>
          <w:rFonts w:ascii="Angsana New" w:hAnsi="Angsana New" w:hint="cs"/>
          <w:sz w:val="30"/>
          <w:szCs w:val="30"/>
          <w:cs/>
        </w:rPr>
        <w:t>และ</w:t>
      </w:r>
      <w:r w:rsidRPr="00F545D2">
        <w:rPr>
          <w:rFonts w:ascii="Angsana New" w:hAnsi="Angsana New" w:hint="cs"/>
          <w:sz w:val="30"/>
          <w:szCs w:val="30"/>
          <w:cs/>
        </w:rPr>
        <w:t>เดือนมิถุนายน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/>
          <w:sz w:val="30"/>
          <w:szCs w:val="30"/>
        </w:rPr>
        <w:t xml:space="preserve">2570 </w:t>
      </w:r>
      <w:r w:rsidR="0062203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4227740" w14:textId="77777777" w:rsidR="003C74B2" w:rsidRPr="00D03DA0" w:rsidRDefault="003C74B2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78E98552" w14:textId="77777777" w:rsidR="00A34B47" w:rsidRDefault="00A34B47" w:rsidP="00A34B4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03DA0">
        <w:rPr>
          <w:rFonts w:ascii="Angsana New" w:hAnsi="Angsana New"/>
          <w:sz w:val="30"/>
          <w:szCs w:val="30"/>
          <w:cs/>
        </w:rPr>
        <w:t>บริษัท</w:t>
      </w:r>
      <w:r w:rsidRPr="002E7EDB">
        <w:rPr>
          <w:rFonts w:ascii="Angsana New" w:hAnsi="Angsana New"/>
          <w:sz w:val="30"/>
          <w:szCs w:val="30"/>
          <w:cs/>
        </w:rPr>
        <w:t>และ</w:t>
      </w:r>
      <w:r w:rsidRPr="002E7ED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E7EDB">
        <w:rPr>
          <w:rFonts w:ascii="Angsana New" w:hAnsi="Angsana New"/>
          <w:sz w:val="30"/>
          <w:szCs w:val="30"/>
          <w:cs/>
        </w:rPr>
        <w:t>หลายแห่งมีสัญญาซื้อขายไฟฟ้า</w:t>
      </w:r>
      <w:r w:rsidRPr="00D03DA0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  <w:cs/>
        </w:rPr>
        <w:t xml:space="preserve">ไอน้ำและน้ำเพื่อการอุตสาหกรรมจำนวนหลายฉบับกับกิจการที่เกี่ยวข้องกัน </w:t>
      </w:r>
      <w:r w:rsidRPr="00D03DA0">
        <w:rPr>
          <w:rFonts w:ascii="Angsana New" w:hAnsi="Angsana New"/>
          <w:sz w:val="30"/>
          <w:szCs w:val="30"/>
        </w:rPr>
        <w:t xml:space="preserve">2 </w:t>
      </w:r>
      <w:r w:rsidRPr="00D03DA0">
        <w:rPr>
          <w:rFonts w:ascii="Angsana New" w:hAnsi="Angsana New" w:hint="cs"/>
          <w:sz w:val="30"/>
          <w:szCs w:val="30"/>
          <w:cs/>
        </w:rPr>
        <w:t>แห่ง สัญญามีระยะเวลาตั้งแต่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</w:rPr>
        <w:t>1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ปี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ถึง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/>
          <w:sz w:val="30"/>
          <w:szCs w:val="30"/>
        </w:rPr>
        <w:t>25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ปี</w:t>
      </w:r>
      <w:r w:rsidRPr="00D03DA0">
        <w:rPr>
          <w:rFonts w:ascii="Angsana New" w:hAnsi="Angsana New" w:cs="Times New Roman" w:hint="cs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>ตามที่ระบุไว้ในแต่ละสัญญา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>และจะมีผลสิ้นสุดในช่วงเดือนธันวาคม</w:t>
      </w:r>
      <w:r w:rsidRPr="00D03DA0">
        <w:rPr>
          <w:rFonts w:ascii="Angsana New" w:hAnsi="Angsana New" w:cstheme="minorBidi" w:hint="cs"/>
          <w:spacing w:val="-2"/>
          <w:sz w:val="30"/>
          <w:szCs w:val="38"/>
          <w:cs/>
        </w:rPr>
        <w:t xml:space="preserve"> </w:t>
      </w:r>
      <w:r w:rsidRPr="00D03DA0">
        <w:rPr>
          <w:rFonts w:ascii="Angsana New" w:hAnsi="Angsana New"/>
          <w:spacing w:val="-2"/>
          <w:sz w:val="30"/>
          <w:szCs w:val="30"/>
        </w:rPr>
        <w:t>2565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pacing w:val="-2"/>
          <w:sz w:val="30"/>
          <w:szCs w:val="30"/>
          <w:cs/>
        </w:rPr>
        <w:t xml:space="preserve">ถึงเดือนมิถุนายน </w:t>
      </w:r>
      <w:r w:rsidRPr="00D03DA0">
        <w:rPr>
          <w:rFonts w:ascii="Angsana New" w:hAnsi="Angsana New"/>
          <w:spacing w:val="-2"/>
          <w:sz w:val="30"/>
          <w:szCs w:val="30"/>
        </w:rPr>
        <w:t>2588</w:t>
      </w:r>
      <w:r w:rsidRPr="00D03DA0">
        <w:rPr>
          <w:rFonts w:ascii="Angsana New" w:hAnsi="Angsana New" w:cs="Times New Roman" w:hint="cs"/>
          <w:spacing w:val="-2"/>
          <w:sz w:val="30"/>
          <w:szCs w:val="30"/>
          <w:rtl/>
          <w:lang w:bidi="ar-SA"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D03DA0">
        <w:rPr>
          <w:rFonts w:ascii="Angsana New" w:hAnsi="Angsana New"/>
          <w:sz w:val="30"/>
          <w:szCs w:val="30"/>
          <w:cs/>
        </w:rPr>
        <w:t xml:space="preserve"> </w:t>
      </w:r>
      <w:r w:rsidRPr="00D03DA0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1AC845D" w14:textId="77777777" w:rsidR="00A34B47" w:rsidRPr="00D03DA0" w:rsidRDefault="00A34B47" w:rsidP="00A34B4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25EBB14" w14:textId="5B1FE80C" w:rsidR="00A34B47" w:rsidRDefault="00A34B47" w:rsidP="00A34B4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64BD5">
        <w:rPr>
          <w:rFonts w:ascii="Angsana New" w:hAnsi="Angsana New"/>
          <w:sz w:val="30"/>
          <w:szCs w:val="30"/>
          <w:cs/>
        </w:rPr>
        <w:t xml:space="preserve"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ที่เกี่ยวข้องกัน สัญญามีระยะเวลา </w:t>
      </w:r>
      <w:r w:rsidRPr="00D64BD5">
        <w:rPr>
          <w:rFonts w:ascii="Angsana New" w:hAnsi="Angsana New"/>
          <w:sz w:val="30"/>
          <w:szCs w:val="30"/>
        </w:rPr>
        <w:t>10</w:t>
      </w:r>
      <w:r w:rsidRPr="00D64BD5">
        <w:rPr>
          <w:rFonts w:ascii="Angsana New" w:hAnsi="Angsana New"/>
          <w:sz w:val="30"/>
          <w:szCs w:val="30"/>
          <w:cs/>
        </w:rPr>
        <w:t xml:space="preserve"> ปี ถึง </w:t>
      </w:r>
      <w:r w:rsidRPr="00D64BD5">
        <w:rPr>
          <w:rFonts w:ascii="Angsana New" w:hAnsi="Angsana New"/>
          <w:sz w:val="30"/>
          <w:szCs w:val="30"/>
        </w:rPr>
        <w:t>20</w:t>
      </w:r>
      <w:r w:rsidRPr="00D64BD5">
        <w:rPr>
          <w:rFonts w:ascii="Angsana New" w:hAnsi="Angsana New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และจะมีผลสิ้นสุดในช่วงเดือนธันวาคม </w:t>
      </w:r>
      <w:r w:rsidRPr="00D64BD5">
        <w:rPr>
          <w:rFonts w:ascii="Angsana New" w:hAnsi="Angsana New"/>
          <w:sz w:val="30"/>
          <w:szCs w:val="30"/>
        </w:rPr>
        <w:t>2574</w:t>
      </w:r>
      <w:r w:rsidRPr="00D64BD5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D64BD5">
        <w:rPr>
          <w:rFonts w:ascii="Angsana New" w:hAnsi="Angsana New"/>
          <w:sz w:val="30"/>
          <w:szCs w:val="30"/>
        </w:rPr>
        <w:t>2582</w:t>
      </w:r>
      <w:r w:rsidRPr="00D64BD5">
        <w:rPr>
          <w:rFonts w:ascii="Angsana New" w:hAnsi="Angsana New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21604F9" w14:textId="715237ED" w:rsidR="00F545D2" w:rsidRDefault="00F545D2" w:rsidP="00A34B4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93C7F37" w14:textId="77777777" w:rsidR="00A34B47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03DA0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00E948D6" w14:textId="77777777" w:rsidR="00A34B47" w:rsidRPr="00D64BD5" w:rsidRDefault="00A34B47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64BD5">
        <w:rPr>
          <w:rFonts w:ascii="Angsana New" w:hAnsi="Angsana New"/>
          <w:sz w:val="30"/>
          <w:szCs w:val="30"/>
          <w:cs/>
        </w:rPr>
        <w:t xml:space="preserve">บริษัทมีสัญญาซื้อขายก๊าซธรรมชาติกับบริษัทใหญ่ โดยตามสัญญากำหนดราคาขายอ้างอิงจากราคาเนื้อก๊าซตามเงื่อนไขที่กำหนดในสัญญา สัญญามีระยะเวลา </w:t>
      </w:r>
      <w:r w:rsidRPr="00D64BD5">
        <w:rPr>
          <w:rFonts w:ascii="Angsana New" w:hAnsi="Angsana New"/>
          <w:sz w:val="30"/>
          <w:szCs w:val="30"/>
        </w:rPr>
        <w:t xml:space="preserve">25 </w:t>
      </w:r>
      <w:r w:rsidRPr="00D64BD5">
        <w:rPr>
          <w:rFonts w:ascii="Angsana New" w:hAnsi="Angsana New"/>
          <w:sz w:val="30"/>
          <w:szCs w:val="30"/>
          <w:cs/>
        </w:rPr>
        <w:t>ปี นับจากวันที่ที่มีผลบังคับตามที่ระบุไว้ในสัญญาและจะมีผลสิ้นสุดในเดือนมีนาคม</w:t>
      </w:r>
      <w:r w:rsidRPr="00D64BD5">
        <w:rPr>
          <w:rFonts w:ascii="Angsana New" w:hAnsi="Angsana New"/>
          <w:sz w:val="30"/>
          <w:szCs w:val="30"/>
        </w:rPr>
        <w:t xml:space="preserve"> 2590</w:t>
      </w:r>
    </w:p>
    <w:p w14:paraId="109BE3C8" w14:textId="77777777" w:rsidR="00A34B47" w:rsidRPr="00D64BD5" w:rsidRDefault="00A34B47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7E1F50" w14:textId="77777777" w:rsidR="00A34B47" w:rsidRDefault="00A34B47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64BD5">
        <w:rPr>
          <w:rFonts w:ascii="Angsana New" w:hAnsi="Angsana New"/>
          <w:sz w:val="30"/>
          <w:szCs w:val="30"/>
          <w:cs/>
        </w:rPr>
        <w:t xml:space="preserve">บริษัททำสัญญาซื้อขายก๊าซธรรมชาติจำนวน </w:t>
      </w:r>
      <w:r w:rsidRPr="00D64BD5">
        <w:rPr>
          <w:rFonts w:ascii="Angsana New" w:hAnsi="Angsana New"/>
          <w:sz w:val="30"/>
          <w:szCs w:val="30"/>
        </w:rPr>
        <w:t xml:space="preserve">2 </w:t>
      </w:r>
      <w:r w:rsidRPr="00D64BD5">
        <w:rPr>
          <w:rFonts w:ascii="Angsana New" w:hAnsi="Angsana New"/>
          <w:sz w:val="30"/>
          <w:szCs w:val="30"/>
          <w:cs/>
        </w:rPr>
        <w:t xml:space="preserve">ฉบับกับบริษัทใหญ่ โดยราคาซื้อขายตามสัญญาขึ้นอยู่กับราคาเนื้อก๊าซตามเงื่อนไขที่กำหนดในแต่ละสัญญาและดัชนีราคาผู้ผลิตในประเทศไทยแบ่งตามกิจการการผลิต </w:t>
      </w:r>
      <w:r w:rsidRPr="00D64BD5">
        <w:rPr>
          <w:rFonts w:ascii="Angsana New" w:hAnsi="Angsana New"/>
          <w:sz w:val="30"/>
          <w:szCs w:val="30"/>
        </w:rPr>
        <w:t>(CPA)</w:t>
      </w:r>
      <w:r w:rsidRPr="00D64BD5">
        <w:rPr>
          <w:rFonts w:ascii="Angsana New" w:hAnsi="Angsana New"/>
          <w:sz w:val="30"/>
          <w:szCs w:val="30"/>
          <w:cs/>
        </w:rPr>
        <w:t xml:space="preserve"> สัญญามีระยะเวลาตั้งแต่ </w:t>
      </w:r>
      <w:r w:rsidRPr="00D64BD5">
        <w:rPr>
          <w:rFonts w:ascii="Angsana New" w:hAnsi="Angsana New"/>
          <w:sz w:val="30"/>
          <w:szCs w:val="30"/>
        </w:rPr>
        <w:t xml:space="preserve">3 </w:t>
      </w:r>
      <w:r w:rsidRPr="00D64BD5">
        <w:rPr>
          <w:rFonts w:ascii="Angsana New" w:hAnsi="Angsana New"/>
          <w:sz w:val="30"/>
          <w:szCs w:val="30"/>
          <w:cs/>
        </w:rPr>
        <w:t xml:space="preserve">ปี </w:t>
      </w:r>
      <w:r w:rsidRPr="00D64BD5">
        <w:rPr>
          <w:rFonts w:ascii="Angsana New" w:hAnsi="Angsana New"/>
          <w:sz w:val="30"/>
          <w:szCs w:val="30"/>
        </w:rPr>
        <w:t xml:space="preserve">9 </w:t>
      </w:r>
      <w:r w:rsidRPr="00D64BD5">
        <w:rPr>
          <w:rFonts w:ascii="Angsana New" w:hAnsi="Angsana New"/>
          <w:sz w:val="30"/>
          <w:szCs w:val="30"/>
          <w:cs/>
        </w:rPr>
        <w:t xml:space="preserve">เดือน ถึง </w:t>
      </w:r>
      <w:r w:rsidRPr="00D64BD5">
        <w:rPr>
          <w:rFonts w:ascii="Angsana New" w:hAnsi="Angsana New"/>
          <w:sz w:val="30"/>
          <w:szCs w:val="30"/>
        </w:rPr>
        <w:t>10</w:t>
      </w:r>
      <w:r w:rsidRPr="00D64BD5">
        <w:rPr>
          <w:rFonts w:ascii="Angsana New" w:hAnsi="Angsana New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และจะมีผลสิ้นสุดในเดือนธันวาคม </w:t>
      </w:r>
      <w:r w:rsidRPr="00D64BD5">
        <w:rPr>
          <w:rFonts w:ascii="Angsana New" w:hAnsi="Angsana New"/>
          <w:sz w:val="30"/>
          <w:szCs w:val="30"/>
        </w:rPr>
        <w:t>2568</w:t>
      </w:r>
      <w:r w:rsidRPr="00D64BD5">
        <w:rPr>
          <w:rFonts w:ascii="Angsana New" w:hAnsi="Angsana New"/>
          <w:sz w:val="30"/>
          <w:szCs w:val="30"/>
          <w:cs/>
        </w:rPr>
        <w:t xml:space="preserve"> และเดือนธันวาคม</w:t>
      </w:r>
      <w:r w:rsidRPr="00D64BD5">
        <w:rPr>
          <w:rFonts w:ascii="Angsana New" w:hAnsi="Angsana New"/>
          <w:sz w:val="30"/>
          <w:szCs w:val="30"/>
        </w:rPr>
        <w:t xml:space="preserve"> 2572</w:t>
      </w:r>
    </w:p>
    <w:p w14:paraId="1F9986E0" w14:textId="77777777" w:rsidR="00781F32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226F13" w14:textId="3AEF03B7" w:rsidR="00A34B47" w:rsidRDefault="00F545D2" w:rsidP="00EC3496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45D2">
        <w:rPr>
          <w:rFonts w:ascii="Angsana New" w:hAnsi="Angsana New" w:hint="cs"/>
          <w:sz w:val="30"/>
          <w:szCs w:val="30"/>
          <w:cs/>
        </w:rPr>
        <w:lastRenderedPageBreak/>
        <w:t>บริษัทและ</w:t>
      </w:r>
      <w:r w:rsidR="0013383B">
        <w:rPr>
          <w:rFonts w:ascii="Angsana New" w:hAnsi="Angsana New" w:hint="cs"/>
          <w:sz w:val="30"/>
          <w:szCs w:val="30"/>
          <w:cs/>
        </w:rPr>
        <w:t>บริษัทย่อย</w:t>
      </w:r>
      <w:r w:rsidRPr="00F545D2">
        <w:rPr>
          <w:rFonts w:ascii="Angsana New" w:hAnsi="Angsana New" w:hint="cs"/>
          <w:sz w:val="30"/>
          <w:szCs w:val="30"/>
          <w:cs/>
        </w:rPr>
        <w:t>แห่ง</w:t>
      </w:r>
      <w:r w:rsidR="00761B1C">
        <w:rPr>
          <w:rFonts w:ascii="Angsana New" w:hAnsi="Angsana New" w:hint="cs"/>
          <w:sz w:val="30"/>
          <w:szCs w:val="30"/>
          <w:cs/>
        </w:rPr>
        <w:t>หนึ่ง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โดยกำหนดราคาซื้อขายอ้างอิงจากราคาน้ำมันเตา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และดัชนีราคาผู้ผลิตในประเทศไทยในหมวดสินค้าสำเร็จรูป</w:t>
      </w:r>
      <w:r w:rsidRPr="00F545D2">
        <w:rPr>
          <w:rFonts w:ascii="Angsana New" w:hAnsi="Angsana New"/>
          <w:sz w:val="30"/>
          <w:szCs w:val="30"/>
          <w:cs/>
        </w:rPr>
        <w:t xml:space="preserve"> (</w:t>
      </w:r>
      <w:r w:rsidRPr="00F545D2">
        <w:rPr>
          <w:rFonts w:ascii="Angsana New" w:hAnsi="Angsana New"/>
          <w:sz w:val="30"/>
          <w:szCs w:val="30"/>
        </w:rPr>
        <w:t xml:space="preserve">PPI) </w:t>
      </w:r>
      <w:r w:rsidRPr="00F545D2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z w:val="30"/>
          <w:szCs w:val="30"/>
        </w:rPr>
        <w:t>1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ป</w:t>
      </w:r>
      <w:r w:rsidR="0013383B">
        <w:rPr>
          <w:rFonts w:ascii="Angsana New" w:hAnsi="Angsana New" w:hint="cs"/>
          <w:sz w:val="30"/>
          <w:szCs w:val="30"/>
          <w:cs/>
        </w:rPr>
        <w:t>ี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ถึง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z w:val="30"/>
          <w:szCs w:val="30"/>
        </w:rPr>
        <w:t>15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ปี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z w:val="30"/>
          <w:szCs w:val="30"/>
        </w:rPr>
        <w:t>2566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F545D2">
        <w:rPr>
          <w:rFonts w:ascii="Angsana New" w:hAnsi="Angsana New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z w:val="30"/>
          <w:szCs w:val="30"/>
        </w:rPr>
        <w:t>2572</w:t>
      </w:r>
    </w:p>
    <w:p w14:paraId="1009A22C" w14:textId="5C9F2396" w:rsidR="00DF4276" w:rsidRDefault="00DF4276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02514C5" w14:textId="306BA816" w:rsidR="00DF4276" w:rsidRDefault="00DF4276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4276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/>
          <w:sz w:val="30"/>
          <w:szCs w:val="30"/>
        </w:rPr>
        <w:t xml:space="preserve">10 </w:t>
      </w:r>
      <w:r w:rsidRPr="00DF4276">
        <w:rPr>
          <w:rFonts w:ascii="Angsana New" w:hAnsi="Angsana New" w:hint="cs"/>
          <w:sz w:val="30"/>
          <w:szCs w:val="30"/>
          <w:cs/>
        </w:rPr>
        <w:t>ปี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 w:hint="cs"/>
          <w:sz w:val="30"/>
          <w:szCs w:val="30"/>
          <w:cs/>
        </w:rPr>
        <w:t>และจะมีผลสิ้นสุดในเดือนมกราคม</w:t>
      </w:r>
      <w:r w:rsidRPr="00DF4276">
        <w:rPr>
          <w:rFonts w:ascii="Angsana New" w:hAnsi="Angsana New"/>
          <w:sz w:val="30"/>
          <w:szCs w:val="30"/>
          <w:cs/>
        </w:rPr>
        <w:t xml:space="preserve"> </w:t>
      </w:r>
      <w:r w:rsidRPr="00DF4276">
        <w:rPr>
          <w:rFonts w:ascii="Angsana New" w:hAnsi="Angsana New"/>
          <w:sz w:val="30"/>
          <w:szCs w:val="30"/>
        </w:rPr>
        <w:t xml:space="preserve">2566 </w:t>
      </w:r>
      <w:r w:rsidRPr="00DF4276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7FDDA0DE" w14:textId="77777777" w:rsidR="00F545D2" w:rsidRPr="002E7EDB" w:rsidRDefault="00F545D2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30C0FB7" w14:textId="77777777" w:rsidR="00A34B47" w:rsidRPr="00D64BD5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D64BD5">
        <w:rPr>
          <w:rFonts w:ascii="Angsana New" w:hAnsi="Angsana New"/>
          <w:i/>
          <w:iCs/>
          <w:sz w:val="30"/>
          <w:szCs w:val="30"/>
          <w:cs/>
          <w:lang w:eastAsia="ja-JP"/>
        </w:rPr>
        <w:t>สัญญาป้องกันความเสี่ยงของราคาน้ำมันดิบคงเหลือ</w:t>
      </w:r>
    </w:p>
    <w:p w14:paraId="00C38181" w14:textId="71177FEB" w:rsidR="00A34B47" w:rsidRPr="00D64BD5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64BD5">
        <w:rPr>
          <w:rFonts w:ascii="Angsana New" w:hAnsi="Angsana New"/>
          <w:sz w:val="30"/>
          <w:szCs w:val="30"/>
          <w:cs/>
        </w:rPr>
        <w:t xml:space="preserve"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แห่งหนึ่ง เพื่อป้องกันความเสี่ยงด้านราคา โดย ณ วันที่ </w:t>
      </w:r>
      <w:r w:rsidRPr="00D64BD5">
        <w:rPr>
          <w:rFonts w:ascii="Angsana New" w:hAnsi="Angsana New"/>
          <w:sz w:val="30"/>
          <w:szCs w:val="30"/>
        </w:rPr>
        <w:t xml:space="preserve">30 </w:t>
      </w:r>
      <w:r w:rsidR="00607DDA">
        <w:rPr>
          <w:rFonts w:ascii="Angsana New" w:hAnsi="Angsana New" w:hint="cs"/>
          <w:sz w:val="30"/>
          <w:szCs w:val="30"/>
          <w:cs/>
        </w:rPr>
        <w:t>กันยายน</w:t>
      </w:r>
      <w:r w:rsidRPr="00D64BD5">
        <w:rPr>
          <w:rFonts w:ascii="Angsana New" w:hAnsi="Angsana New"/>
          <w:sz w:val="30"/>
          <w:szCs w:val="30"/>
          <w:cs/>
        </w:rPr>
        <w:t xml:space="preserve"> </w:t>
      </w:r>
      <w:r w:rsidRPr="00D64BD5">
        <w:rPr>
          <w:rFonts w:ascii="Angsana New" w:hAnsi="Angsana New"/>
          <w:sz w:val="30"/>
          <w:szCs w:val="30"/>
        </w:rPr>
        <w:t>2565</w:t>
      </w:r>
      <w:r w:rsidRPr="00D64BD5">
        <w:rPr>
          <w:rFonts w:ascii="Angsana New" w:hAnsi="Angsana New"/>
          <w:sz w:val="30"/>
          <w:szCs w:val="30"/>
          <w:cs/>
        </w:rPr>
        <w:t xml:space="preserve"> บริษัทมีปริมาณน้ำมันภายใต้สัญญาดังกล่าวจำนวน </w:t>
      </w:r>
      <w:r w:rsidRPr="00D64BD5">
        <w:rPr>
          <w:rFonts w:ascii="Angsana New" w:hAnsi="Angsana New"/>
          <w:sz w:val="30"/>
          <w:szCs w:val="30"/>
        </w:rPr>
        <w:t>200,000</w:t>
      </w:r>
      <w:r w:rsidRPr="00D64BD5">
        <w:rPr>
          <w:rFonts w:ascii="Angsana New" w:hAnsi="Angsana New"/>
          <w:sz w:val="30"/>
          <w:szCs w:val="30"/>
          <w:cs/>
        </w:rPr>
        <w:t xml:space="preserve"> บาร์เรล</w:t>
      </w:r>
    </w:p>
    <w:p w14:paraId="674BD0CF" w14:textId="77777777" w:rsidR="00A34B47" w:rsidRPr="00D64BD5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9686B5" w14:textId="77777777" w:rsidR="00A34B47" w:rsidRPr="00D64BD5" w:rsidRDefault="00A34B47" w:rsidP="005171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D64BD5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43BAC1F8" w14:textId="77777777" w:rsidR="00A34B47" w:rsidRPr="00D95828" w:rsidRDefault="00A34B47" w:rsidP="00A34B47">
      <w:pPr>
        <w:spacing w:line="240" w:lineRule="auto"/>
        <w:ind w:left="539" w:right="-45" w:firstLine="6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D64BD5">
        <w:rPr>
          <w:rFonts w:ascii="Angsana New" w:hAnsi="Angsana New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</w:t>
      </w:r>
      <w:r w:rsidRPr="00D64BD5">
        <w:rPr>
          <w:rFonts w:ascii="Angsana New" w:hAnsi="Angsana New"/>
          <w:spacing w:val="-8"/>
          <w:sz w:val="30"/>
          <w:szCs w:val="30"/>
          <w:cs/>
        </w:rPr>
        <w:t>หลักการของสัญญาซื้อขายวัตถุดิบและผลิตภัณฑ์หลายฉบับ</w:t>
      </w:r>
      <w:r w:rsidRPr="001E154A">
        <w:rPr>
          <w:rFonts w:ascii="Angsana New" w:hAnsi="Angsana New"/>
          <w:spacing w:val="-8"/>
          <w:sz w:val="30"/>
          <w:szCs w:val="30"/>
          <w:cs/>
        </w:rPr>
        <w:t>กับ</w:t>
      </w:r>
      <w:r>
        <w:rPr>
          <w:rFonts w:ascii="Angsana New" w:hAnsi="Angsana New" w:hint="cs"/>
          <w:spacing w:val="-8"/>
          <w:sz w:val="30"/>
          <w:szCs w:val="30"/>
          <w:cs/>
        </w:rPr>
        <w:t>กิจการ</w:t>
      </w:r>
      <w:r w:rsidRPr="001E154A">
        <w:rPr>
          <w:rFonts w:ascii="Angsana New" w:hAnsi="Angsana New"/>
          <w:spacing w:val="-8"/>
          <w:sz w:val="30"/>
          <w:szCs w:val="30"/>
          <w:cs/>
        </w:rPr>
        <w:t>ที่เกี่ยวข้องกันหลายแห่ง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 ราคาซื้อขายวัตถุดิบและผลิตภัณฑ์ดังกล่าวจะเป็นไปตาม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ข้อตกลงในสัญญา สัญญาดังกล่าวจะมีผลใช้บังคับเป็นระยะเวลาตั้งแต่ </w:t>
      </w:r>
      <w:r w:rsidRPr="00D64BD5">
        <w:rPr>
          <w:rFonts w:ascii="Angsana New" w:hAnsi="Angsana New"/>
          <w:spacing w:val="2"/>
          <w:sz w:val="30"/>
          <w:szCs w:val="30"/>
        </w:rPr>
        <w:t xml:space="preserve">1 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ปี ถึง </w:t>
      </w:r>
      <w:r w:rsidRPr="00D64BD5">
        <w:rPr>
          <w:rFonts w:ascii="Angsana New" w:hAnsi="Angsana New"/>
          <w:spacing w:val="2"/>
          <w:sz w:val="30"/>
          <w:szCs w:val="30"/>
        </w:rPr>
        <w:t>11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ปี </w:t>
      </w:r>
      <w:r w:rsidRPr="00D64BD5">
        <w:rPr>
          <w:rFonts w:ascii="Angsana New" w:hAnsi="Angsana New"/>
          <w:spacing w:val="2"/>
          <w:sz w:val="30"/>
          <w:szCs w:val="30"/>
        </w:rPr>
        <w:t xml:space="preserve">9 </w:t>
      </w:r>
      <w:r w:rsidRPr="00D64BD5">
        <w:rPr>
          <w:rFonts w:ascii="Angsana New" w:hAnsi="Angsana New"/>
          <w:spacing w:val="2"/>
          <w:sz w:val="30"/>
          <w:szCs w:val="30"/>
          <w:cs/>
        </w:rPr>
        <w:t>เดือน นับจากวันที่ที่มี</w:t>
      </w:r>
      <w:r w:rsidRPr="00D64BD5">
        <w:rPr>
          <w:rFonts w:ascii="Angsana New" w:hAnsi="Angsana New"/>
          <w:spacing w:val="-2"/>
          <w:sz w:val="30"/>
          <w:szCs w:val="30"/>
          <w:cs/>
        </w:rPr>
        <w:t xml:space="preserve">ผลบังคับตามที่ระบุไว้ในแต่ละสัญญา และจะมีผลสิ้นสุดในช่วงเดือนธันวาคม </w:t>
      </w:r>
      <w:r w:rsidRPr="00D64BD5">
        <w:rPr>
          <w:rFonts w:ascii="Angsana New" w:hAnsi="Angsana New"/>
          <w:spacing w:val="-2"/>
          <w:sz w:val="30"/>
          <w:szCs w:val="30"/>
        </w:rPr>
        <w:t xml:space="preserve">2565 </w:t>
      </w:r>
      <w:r w:rsidRPr="00D64BD5">
        <w:rPr>
          <w:rFonts w:ascii="Angsana New" w:hAnsi="Angsana New"/>
          <w:spacing w:val="-2"/>
          <w:sz w:val="30"/>
          <w:szCs w:val="30"/>
          <w:cs/>
        </w:rPr>
        <w:t xml:space="preserve">ถึงเดือนธันวาคม </w:t>
      </w:r>
      <w:r w:rsidRPr="00D64BD5">
        <w:rPr>
          <w:rFonts w:ascii="Angsana New" w:hAnsi="Angsana New"/>
          <w:spacing w:val="-2"/>
          <w:sz w:val="30"/>
          <w:szCs w:val="30"/>
        </w:rPr>
        <w:t>2569</w:t>
      </w:r>
      <w:r w:rsidRPr="00D64BD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64BD5">
        <w:rPr>
          <w:rFonts w:ascii="Angsana New" w:hAnsi="Angsana New"/>
          <w:spacing w:val="-2"/>
          <w:sz w:val="30"/>
          <w:szCs w:val="30"/>
          <w:cs/>
          <w:lang w:val="th-TH"/>
        </w:rPr>
        <w:t>และ</w:t>
      </w:r>
      <w:r w:rsidRPr="00D64BD5">
        <w:rPr>
          <w:rFonts w:ascii="Angsana New" w:hAnsi="Angsana New"/>
          <w:spacing w:val="-4"/>
          <w:sz w:val="30"/>
          <w:szCs w:val="30"/>
          <w:cs/>
          <w:lang w:val="th-TH"/>
        </w:rPr>
        <w:t>สัญญาฉบับอื่น ๆ จะมีผลบังคับต่อเนื่องโดยอัตโนมัติ ยกเว้นจะมีการบอกเลิกสัญญาล่วงหน้าเป็นลายลักษณ์อักษร</w:t>
      </w:r>
      <w:r w:rsidRPr="00D64BD5">
        <w:rPr>
          <w:rFonts w:ascii="Angsana New" w:hAnsi="Angsana New"/>
          <w:spacing w:val="-2"/>
          <w:sz w:val="30"/>
          <w:szCs w:val="30"/>
          <w:cs/>
          <w:lang w:val="th-TH"/>
        </w:rPr>
        <w:t>โดยคู่สัญญาฝ่ายใดฝ่ายหนึ่ง</w:t>
      </w:r>
    </w:p>
    <w:p w14:paraId="6EB0165E" w14:textId="2AB18A82" w:rsidR="00E7725B" w:rsidRDefault="00E77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th-TH"/>
        </w:rPr>
      </w:pPr>
    </w:p>
    <w:p w14:paraId="7456F4BA" w14:textId="77777777" w:rsidR="00A34B47" w:rsidRPr="00D95828" w:rsidRDefault="00A34B47" w:rsidP="00A34B47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64BD5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46F78904" w14:textId="178FE07E" w:rsidR="00A34B47" w:rsidRDefault="00A34B47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D64BD5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บริษัทมีสัญญาเงินให้กู้ยืมระยะสั้น โดยการใช้บริการโอนเงินระหว่างบัญชีผ่านระบบ </w:t>
      </w:r>
      <w:r w:rsidRPr="00D64BD5">
        <w:rPr>
          <w:rFonts w:ascii="Angsana New" w:hAnsi="Angsana New"/>
          <w:sz w:val="30"/>
          <w:szCs w:val="30"/>
        </w:rPr>
        <w:t>Liquidity Management System (“</w:t>
      </w:r>
      <w:r w:rsidRPr="00D64BD5">
        <w:rPr>
          <w:rFonts w:ascii="Angsana New" w:hAnsi="Angsana New"/>
          <w:sz w:val="30"/>
          <w:szCs w:val="30"/>
          <w:cs/>
        </w:rPr>
        <w:t xml:space="preserve">ระบบ </w:t>
      </w:r>
      <w:r w:rsidRPr="00D64BD5">
        <w:rPr>
          <w:rFonts w:ascii="Angsana New" w:hAnsi="Angsana New"/>
          <w:sz w:val="30"/>
          <w:szCs w:val="30"/>
        </w:rPr>
        <w:t xml:space="preserve">LMS”) </w:t>
      </w:r>
      <w:r w:rsidRPr="00D64BD5">
        <w:rPr>
          <w:rFonts w:ascii="Angsana New" w:hAnsi="Angsana New"/>
          <w:sz w:val="30"/>
          <w:szCs w:val="30"/>
          <w:cs/>
        </w:rPr>
        <w:t>ซึ่งไม่มีหลักประกันอายุสัญญา</w:t>
      </w:r>
      <w:r w:rsidRPr="00D64BD5">
        <w:rPr>
          <w:rFonts w:ascii="Angsana New" w:hAnsi="Angsana New"/>
          <w:sz w:val="30"/>
          <w:szCs w:val="30"/>
        </w:rPr>
        <w:t xml:space="preserve"> 3 </w:t>
      </w:r>
      <w:r w:rsidRPr="00D64BD5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 </w:t>
      </w:r>
      <w:r w:rsidRPr="00D64BD5">
        <w:rPr>
          <w:rFonts w:ascii="Angsana New" w:hAnsi="Angsana New"/>
          <w:sz w:val="30"/>
          <w:szCs w:val="30"/>
        </w:rPr>
        <w:t>9</w:t>
      </w:r>
      <w:r w:rsidRPr="00D64BD5">
        <w:rPr>
          <w:rFonts w:ascii="Angsana New" w:hAnsi="Angsana New"/>
          <w:sz w:val="30"/>
          <w:szCs w:val="30"/>
          <w:cs/>
        </w:rPr>
        <w:t xml:space="preserve"> แห่ง โดยมีวงเงินกู้</w:t>
      </w:r>
      <w:r w:rsidRPr="00D64BD5">
        <w:rPr>
          <w:rFonts w:ascii="Angsana New" w:hAnsi="Angsana New"/>
          <w:sz w:val="30"/>
          <w:szCs w:val="30"/>
        </w:rPr>
        <w:t xml:space="preserve"> 3,500 </w:t>
      </w:r>
      <w:r w:rsidRPr="00D64BD5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D64BD5">
        <w:rPr>
          <w:rFonts w:ascii="Angsana New" w:hAnsi="Angsana New"/>
          <w:spacing w:val="2"/>
          <w:sz w:val="30"/>
          <w:szCs w:val="30"/>
        </w:rPr>
        <w:t xml:space="preserve"> 3,000 </w:t>
      </w:r>
      <w:r w:rsidRPr="00D64BD5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D64BD5">
        <w:rPr>
          <w:rFonts w:ascii="Angsana New" w:hAnsi="Angsana New"/>
          <w:spacing w:val="2"/>
          <w:sz w:val="30"/>
          <w:szCs w:val="30"/>
        </w:rPr>
        <w:t xml:space="preserve"> 1,500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D64BD5">
        <w:rPr>
          <w:rFonts w:ascii="Angsana New" w:hAnsi="Angsana New"/>
          <w:spacing w:val="2"/>
          <w:sz w:val="30"/>
          <w:szCs w:val="30"/>
        </w:rPr>
        <w:t xml:space="preserve"> 800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D64BD5">
        <w:rPr>
          <w:rFonts w:ascii="Angsana New" w:hAnsi="Angsana New"/>
          <w:spacing w:val="2"/>
          <w:sz w:val="30"/>
          <w:szCs w:val="30"/>
        </w:rPr>
        <w:t xml:space="preserve"> 500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D64BD5">
        <w:rPr>
          <w:rFonts w:ascii="Angsana New" w:hAnsi="Angsana New"/>
          <w:spacing w:val="2"/>
          <w:sz w:val="30"/>
          <w:szCs w:val="30"/>
        </w:rPr>
        <w:t xml:space="preserve"> 300 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D64BD5">
        <w:rPr>
          <w:rFonts w:ascii="Angsana New" w:hAnsi="Angsana New"/>
          <w:spacing w:val="2"/>
          <w:sz w:val="30"/>
          <w:szCs w:val="30"/>
        </w:rPr>
        <w:t>200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Pr="00D64BD5">
        <w:rPr>
          <w:rFonts w:ascii="Angsana New" w:hAnsi="Angsana New"/>
          <w:spacing w:val="2"/>
          <w:sz w:val="30"/>
          <w:szCs w:val="30"/>
        </w:rPr>
        <w:t>100</w:t>
      </w:r>
      <w:r w:rsidRPr="00D64BD5">
        <w:rPr>
          <w:rFonts w:ascii="Angsana New" w:hAnsi="Angsana New"/>
          <w:spacing w:val="2"/>
          <w:sz w:val="30"/>
          <w:szCs w:val="30"/>
          <w:cs/>
        </w:rPr>
        <w:t xml:space="preserve"> ล้านบาท และ </w:t>
      </w:r>
      <w:r w:rsidRPr="00D64BD5">
        <w:rPr>
          <w:rFonts w:ascii="Angsana New" w:hAnsi="Angsana New"/>
          <w:spacing w:val="2"/>
          <w:sz w:val="30"/>
          <w:szCs w:val="30"/>
        </w:rPr>
        <w:t xml:space="preserve">20 </w:t>
      </w:r>
      <w:r w:rsidRPr="00D64BD5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D64BD5">
        <w:rPr>
          <w:rFonts w:ascii="Angsana New" w:hAnsi="Angsana New"/>
          <w:spacing w:val="4"/>
          <w:sz w:val="30"/>
          <w:szCs w:val="30"/>
          <w:cs/>
        </w:rPr>
        <w:t xml:space="preserve">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D64BD5">
        <w:rPr>
          <w:rFonts w:ascii="Angsana New" w:hAnsi="Angsana New"/>
          <w:spacing w:val="4"/>
          <w:sz w:val="30"/>
          <w:szCs w:val="30"/>
        </w:rPr>
        <w:t xml:space="preserve">BIBOR O/N </w:t>
      </w:r>
      <w:r w:rsidRPr="00D64BD5">
        <w:rPr>
          <w:rFonts w:ascii="Angsana New" w:hAnsi="Angsana New"/>
          <w:spacing w:val="4"/>
          <w:sz w:val="30"/>
          <w:szCs w:val="30"/>
          <w:cs/>
        </w:rPr>
        <w:t>บวก</w:t>
      </w:r>
      <w:r w:rsidRPr="00D64BD5">
        <w:rPr>
          <w:rFonts w:ascii="Angsana New" w:hAnsi="Angsana New"/>
          <w:spacing w:val="2"/>
          <w:sz w:val="30"/>
          <w:szCs w:val="30"/>
          <w:cs/>
        </w:rPr>
        <w:t>ส่วนต่างอัตราดอกเบี้ย</w:t>
      </w:r>
    </w:p>
    <w:p w14:paraId="05A412DA" w14:textId="6F7B8351" w:rsidR="002B3172" w:rsidRDefault="002B3172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069A280" w14:textId="7CC096E9" w:rsidR="002B3172" w:rsidRPr="002B3172" w:rsidRDefault="002B317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0E0707">
        <w:rPr>
          <w:rFonts w:ascii="Angsana New" w:hAnsi="Angsana New" w:hint="cs"/>
          <w:spacing w:val="-8"/>
          <w:sz w:val="30"/>
          <w:szCs w:val="30"/>
          <w:cs/>
        </w:rPr>
        <w:t>บริษัทมีสัญญาเงินให้กู้ยืมระยะสั้น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ซึ่งไม่มีหลักประกันอายุสัญญา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pacing w:val="-8"/>
          <w:sz w:val="30"/>
          <w:szCs w:val="30"/>
        </w:rPr>
        <w:t xml:space="preserve">1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แก่กิจการที่เกี่ยวข้องกันแห่งหนึ่ง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โดยมีวงเงินกู้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pacing w:val="-8"/>
          <w:sz w:val="30"/>
          <w:szCs w:val="30"/>
        </w:rPr>
        <w:t xml:space="preserve">12,779.60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0E070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E0707">
        <w:rPr>
          <w:rFonts w:ascii="Angsana New" w:hAnsi="Angsana New"/>
          <w:spacing w:val="-8"/>
          <w:sz w:val="30"/>
          <w:szCs w:val="30"/>
        </w:rPr>
        <w:t xml:space="preserve">THBFIX </w:t>
      </w:r>
      <w:r w:rsidRPr="000E0707">
        <w:rPr>
          <w:rFonts w:ascii="Angsana New" w:hAnsi="Angsana New" w:hint="cs"/>
          <w:spacing w:val="-8"/>
          <w:sz w:val="30"/>
          <w:szCs w:val="30"/>
          <w:cs/>
        </w:rPr>
        <w:t>บวกส่วนต่างอัตราดอกเบี้ย</w:t>
      </w:r>
    </w:p>
    <w:p w14:paraId="21504BA0" w14:textId="77777777" w:rsidR="00A34B47" w:rsidRPr="00D95828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  <w:highlight w:val="yellow"/>
        </w:rPr>
      </w:pPr>
    </w:p>
    <w:p w14:paraId="2072058E" w14:textId="77777777" w:rsidR="00A34B47" w:rsidRDefault="00A34B47" w:rsidP="00A34B47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บริษัทมีสัญญาเงินให้กู้ยืมระยะยาวซึ่งมีหลักประกัน อายุสัญญา </w:t>
      </w:r>
      <w:r>
        <w:rPr>
          <w:rFonts w:ascii="Angsana New" w:hAnsi="Angsana New"/>
          <w:spacing w:val="6"/>
          <w:sz w:val="30"/>
          <w:szCs w:val="30"/>
        </w:rPr>
        <w:t>7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ปี แก่กิจการที่เกี่ยวข้องกันแห่งหนึ่ง โดยมี</w:t>
      </w:r>
      <w:r>
        <w:rPr>
          <w:rFonts w:ascii="Angsana New" w:hAnsi="Angsana New"/>
          <w:sz w:val="30"/>
          <w:szCs w:val="30"/>
          <w:cs/>
        </w:rPr>
        <w:t xml:space="preserve">วงเงินกู้ </w:t>
      </w:r>
      <w:r>
        <w:rPr>
          <w:rFonts w:ascii="Angsana New" w:hAnsi="Angsana New"/>
          <w:sz w:val="30"/>
          <w:szCs w:val="30"/>
        </w:rPr>
        <w:t>7.90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ล้านเหรียญสหรัฐอเมริกา เงินให้กู้ยืมดังกล่าวมีอัตราดอกเบี้ยคงที่</w:t>
      </w:r>
    </w:p>
    <w:p w14:paraId="514BD68D" w14:textId="77777777" w:rsidR="00A34B47" w:rsidRPr="00D95828" w:rsidRDefault="00A34B47" w:rsidP="00A34B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72C160" w14:textId="38630818" w:rsidR="00A34B47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10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ปี จากกิจการที่เกี่ยวข้องกันแห่งหนึ่ง โดยมีวงเงินกู้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994.09 </w:t>
      </w:r>
      <w:r w:rsidRPr="00D64BD5">
        <w:rPr>
          <w:rFonts w:ascii="Angsana New" w:hAnsi="Angsana New"/>
          <w:spacing w:val="-8"/>
          <w:sz w:val="30"/>
          <w:szCs w:val="30"/>
          <w:cs/>
        </w:rPr>
        <w:t>ล้านเหรียญสหรัฐอเมริกา เงินกู้ยืมดังกล่าวมีอัตราดอกเบี้ยคงที่</w:t>
      </w:r>
    </w:p>
    <w:p w14:paraId="4A3A44C1" w14:textId="77777777" w:rsidR="00607DDA" w:rsidRPr="00D64BD5" w:rsidRDefault="00607DDA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300944C" w14:textId="74717170" w:rsidR="00A34B47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บริษัทมีสัญญาเงินกู้ยืมระยะยาวซึ่งไม่มีหลักประกัน อายุสัญญา </w:t>
      </w:r>
      <w:r w:rsidRPr="00D64BD5">
        <w:rPr>
          <w:rFonts w:ascii="Angsana New" w:hAnsi="Angsana New"/>
          <w:spacing w:val="-8"/>
          <w:sz w:val="30"/>
          <w:szCs w:val="30"/>
        </w:rPr>
        <w:t>30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 ปี จากกิจการที่เกี่ยวข้องกันแห่งหนึ่ง โดยมีวงเงินกู้ </w:t>
      </w:r>
      <w:r w:rsidRPr="00D64BD5">
        <w:rPr>
          <w:rFonts w:ascii="Angsana New" w:hAnsi="Angsana New"/>
          <w:spacing w:val="-8"/>
          <w:sz w:val="30"/>
          <w:szCs w:val="30"/>
        </w:rPr>
        <w:t>298</w:t>
      </w:r>
      <w:r w:rsidRPr="00D64BD5">
        <w:rPr>
          <w:rFonts w:ascii="Angsana New" w:hAnsi="Angsana New"/>
          <w:spacing w:val="-8"/>
          <w:sz w:val="30"/>
          <w:szCs w:val="30"/>
          <w:cs/>
        </w:rPr>
        <w:t>.</w:t>
      </w:r>
      <w:r w:rsidRPr="00D64BD5">
        <w:rPr>
          <w:rFonts w:ascii="Angsana New" w:hAnsi="Angsana New"/>
          <w:spacing w:val="-8"/>
          <w:sz w:val="30"/>
          <w:szCs w:val="30"/>
        </w:rPr>
        <w:t>28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 ล้านเหรียญสหรัฐอเมริกา เงินกู้ยืมดังกล่าวมีอัตราดอกเบี้ยคงที่</w:t>
      </w:r>
    </w:p>
    <w:p w14:paraId="3F19BB37" w14:textId="77777777" w:rsidR="00F545D2" w:rsidRPr="00D64BD5" w:rsidRDefault="00F545D2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FE94E4B" w14:textId="54E7D258" w:rsidR="00ED1E56" w:rsidRDefault="00A34B47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D64BD5">
        <w:rPr>
          <w:rFonts w:ascii="Angsana New" w:hAnsi="Angsana New"/>
          <w:spacing w:val="-8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Inter-Company Borrowing &amp; Lending : ICBL)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กับกิจการที่เกี่ยวข้องกัน ซึ่งเป็นวงเงินสินเชื่อระยะสั้นชนิดไม่ผูกพันและไม่มีหลักประกันอายุสัญญา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3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ปี ซึ่งจะมีผลสิ้นสุดในวันที่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20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กุมภาพันธ์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2568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โดยมีวงเงินกู้ยืม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300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ล้านบาทและวงเงินให้กู้ยืม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300 </w:t>
      </w:r>
      <w:r w:rsidRPr="00D64BD5">
        <w:rPr>
          <w:rFonts w:ascii="Angsana New" w:hAnsi="Angsana New"/>
          <w:spacing w:val="-8"/>
          <w:sz w:val="30"/>
          <w:szCs w:val="30"/>
          <w:cs/>
        </w:rPr>
        <w:t xml:space="preserve">ล้านบาท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D64BD5">
        <w:rPr>
          <w:rFonts w:ascii="Angsana New" w:hAnsi="Angsana New"/>
          <w:spacing w:val="-8"/>
          <w:sz w:val="30"/>
          <w:szCs w:val="30"/>
        </w:rPr>
        <w:t xml:space="preserve">BIBOR </w:t>
      </w:r>
      <w:r w:rsidR="00F545D2">
        <w:rPr>
          <w:rFonts w:ascii="Angsana New" w:hAnsi="Angsana New" w:hint="cs"/>
          <w:spacing w:val="-8"/>
          <w:sz w:val="30"/>
          <w:szCs w:val="30"/>
          <w:cs/>
        </w:rPr>
        <w:t xml:space="preserve">หรือ </w:t>
      </w:r>
      <w:r w:rsidR="00F545D2">
        <w:rPr>
          <w:rFonts w:ascii="Angsana New" w:hAnsi="Angsana New"/>
          <w:spacing w:val="-8"/>
          <w:sz w:val="30"/>
          <w:szCs w:val="30"/>
        </w:rPr>
        <w:t>SOFR</w:t>
      </w:r>
      <w:r w:rsidR="00F545D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64BD5">
        <w:rPr>
          <w:rFonts w:ascii="Angsana New" w:hAnsi="Angsana New"/>
          <w:spacing w:val="-8"/>
          <w:sz w:val="30"/>
          <w:szCs w:val="30"/>
          <w:cs/>
        </w:rPr>
        <w:t>บวกส่วนต่างอัตราดอกเบี้ย โดยคำนึงถึงผลตอบแทนเงินลงทุนระยะสั้น 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1D08397F" w14:textId="77777777" w:rsidR="002B3172" w:rsidRPr="00F545D2" w:rsidRDefault="002B317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i/>
          <w:iCs/>
          <w:spacing w:val="-8"/>
          <w:sz w:val="30"/>
          <w:szCs w:val="30"/>
        </w:rPr>
      </w:pPr>
    </w:p>
    <w:p w14:paraId="2EF24899" w14:textId="70FB4380" w:rsidR="00F545D2" w:rsidRPr="002B3172" w:rsidRDefault="00F545D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  <w:r w:rsidRPr="002B3172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58E12E0E" w14:textId="7CE25430" w:rsidR="00F545D2" w:rsidRDefault="00F545D2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  <w:r w:rsidRPr="00F545D2">
        <w:rPr>
          <w:rFonts w:ascii="Angsana New" w:hAnsi="Angsana New" w:hint="cs"/>
          <w:spacing w:val="-8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pacing w:val="-8"/>
          <w:sz w:val="30"/>
          <w:szCs w:val="30"/>
        </w:rPr>
        <w:t>29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เพื่อให้บริการด้านต่าง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ๆ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050A95">
        <w:rPr>
          <w:rFonts w:ascii="Angsana New" w:hAnsi="Angsana New"/>
          <w:spacing w:val="-8"/>
          <w:sz w:val="30"/>
          <w:szCs w:val="30"/>
        </w:rPr>
        <w:t>4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545D2">
        <w:rPr>
          <w:rFonts w:ascii="Angsana New" w:hAnsi="Angsana New" w:hint="cs"/>
          <w:spacing w:val="-8"/>
          <w:sz w:val="30"/>
          <w:szCs w:val="30"/>
          <w:cs/>
        </w:rPr>
        <w:t>ของทุกปี</w:t>
      </w:r>
      <w:r w:rsidRPr="00F545D2">
        <w:rPr>
          <w:rFonts w:ascii="Angsana New" w:hAnsi="Angsana New"/>
          <w:spacing w:val="-8"/>
          <w:sz w:val="30"/>
          <w:szCs w:val="30"/>
          <w:cs/>
        </w:rPr>
        <w:t xml:space="preserve">  </w:t>
      </w:r>
    </w:p>
    <w:p w14:paraId="07DBD749" w14:textId="77777777" w:rsidR="00781F32" w:rsidRDefault="00781F32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25003709" w14:textId="3157255F" w:rsidR="00B63C41" w:rsidRPr="00755A5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CE23288" w14:textId="77777777" w:rsidR="002D4059" w:rsidRPr="00755A56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09"/>
        <w:gridCol w:w="1134"/>
        <w:gridCol w:w="284"/>
        <w:gridCol w:w="991"/>
        <w:gridCol w:w="286"/>
        <w:gridCol w:w="7"/>
        <w:gridCol w:w="1130"/>
        <w:gridCol w:w="284"/>
        <w:gridCol w:w="999"/>
        <w:gridCol w:w="9"/>
      </w:tblGrid>
      <w:tr w:rsidR="006C242D" w:rsidRPr="00755A56" w14:paraId="54007C54" w14:textId="77777777" w:rsidTr="005171B2">
        <w:tc>
          <w:tcPr>
            <w:tcW w:w="1828" w:type="pct"/>
          </w:tcPr>
          <w:p w14:paraId="7BA57861" w14:textId="74D5A0B9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78EEE43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16080C9D" w14:textId="7ADD5190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4DD8A1C0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4"/>
          </w:tcPr>
          <w:p w14:paraId="0AC21DD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42D" w:rsidRPr="00755A56" w14:paraId="7EF49C54" w14:textId="77777777" w:rsidTr="005171B2">
        <w:tc>
          <w:tcPr>
            <w:tcW w:w="1828" w:type="pct"/>
          </w:tcPr>
          <w:p w14:paraId="57D37715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6A0CA35A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68C4AF3" w14:textId="5E222C33" w:rsidR="006C242D" w:rsidRPr="00755A56" w:rsidRDefault="000B6DA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2F2442D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D240D0A" w14:textId="7F1BE5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  <w:gridSpan w:val="2"/>
          </w:tcPr>
          <w:p w14:paraId="0B150C8E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18F67D9" w14:textId="1D935489" w:rsidR="006C242D" w:rsidRPr="00755A56" w:rsidRDefault="000B6DA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58FB584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65335FF1" w14:textId="79F73C6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242D" w:rsidRPr="00755A56" w14:paraId="16626A73" w14:textId="77777777" w:rsidTr="005171B2">
        <w:tc>
          <w:tcPr>
            <w:tcW w:w="1828" w:type="pct"/>
          </w:tcPr>
          <w:p w14:paraId="31AE8293" w14:textId="4283CFB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751120A" w14:textId="11C4AAB4" w:rsidR="006C242D" w:rsidRPr="00755A56" w:rsidRDefault="0007123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6" w:type="pct"/>
          </w:tcPr>
          <w:p w14:paraId="0ED41600" w14:textId="47FB9D5C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795CB43F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47BC234" w14:textId="3F58700E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" w:type="pct"/>
            <w:gridSpan w:val="2"/>
          </w:tcPr>
          <w:p w14:paraId="4AD645B1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93C7A6F" w14:textId="53928AD2" w:rsidR="006C242D" w:rsidRPr="00755A56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42D"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4031B3B7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4DC84095" w14:textId="3CE04CBB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242D" w:rsidRPr="00755A56" w14:paraId="546867EA" w14:textId="77777777" w:rsidTr="005171B2">
        <w:tc>
          <w:tcPr>
            <w:tcW w:w="1828" w:type="pct"/>
          </w:tcPr>
          <w:p w14:paraId="589A7AD8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24912342" w14:textId="77777777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9"/>
          </w:tcPr>
          <w:p w14:paraId="39678BBB" w14:textId="6C52F375" w:rsidR="006C242D" w:rsidRPr="00755A56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4D06" w:rsidRPr="00755A56" w14:paraId="3B08C4EE" w14:textId="77777777" w:rsidTr="005171B2">
        <w:tc>
          <w:tcPr>
            <w:tcW w:w="1828" w:type="pct"/>
            <w:shd w:val="clear" w:color="auto" w:fill="auto"/>
          </w:tcPr>
          <w:p w14:paraId="446753D3" w14:textId="53B4431E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A73BCAD" w14:textId="40D57935" w:rsidR="00D84D06" w:rsidRPr="00755A56" w:rsidRDefault="000712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79AFF" w14:textId="77E1C80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20,846 </w:t>
            </w:r>
          </w:p>
        </w:tc>
        <w:tc>
          <w:tcPr>
            <w:tcW w:w="152" w:type="pct"/>
          </w:tcPr>
          <w:p w14:paraId="7DD1FE3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11FB5C" w14:textId="160C724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18,070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58E4FCF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3C99C5E" w14:textId="6AE806A5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27,155</w:t>
            </w:r>
          </w:p>
        </w:tc>
        <w:tc>
          <w:tcPr>
            <w:tcW w:w="152" w:type="pct"/>
            <w:shd w:val="clear" w:color="auto" w:fill="auto"/>
          </w:tcPr>
          <w:p w14:paraId="4880C00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E53AC61" w14:textId="389F35F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28,398</w:t>
            </w:r>
          </w:p>
        </w:tc>
      </w:tr>
      <w:tr w:rsidR="00D84D06" w:rsidRPr="00755A56" w14:paraId="3C1D5F86" w14:textId="77777777" w:rsidTr="005171B2">
        <w:tc>
          <w:tcPr>
            <w:tcW w:w="1828" w:type="pct"/>
            <w:shd w:val="clear" w:color="auto" w:fill="auto"/>
          </w:tcPr>
          <w:p w14:paraId="5A77A112" w14:textId="457FC81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2" w:type="pct"/>
          </w:tcPr>
          <w:p w14:paraId="672B9A8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A6B1BBC" w14:textId="2BC2E31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34,466 </w:t>
            </w:r>
          </w:p>
        </w:tc>
        <w:tc>
          <w:tcPr>
            <w:tcW w:w="152" w:type="pct"/>
          </w:tcPr>
          <w:p w14:paraId="3A13E03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78DDE40" w14:textId="7AD51E6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32,619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0893F42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650FC72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10,727</w:t>
            </w:r>
          </w:p>
        </w:tc>
        <w:tc>
          <w:tcPr>
            <w:tcW w:w="152" w:type="pct"/>
            <w:shd w:val="clear" w:color="auto" w:fill="auto"/>
          </w:tcPr>
          <w:p w14:paraId="5822E7E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6A88F" w14:textId="4E65BB5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3,965</w:t>
            </w:r>
          </w:p>
        </w:tc>
      </w:tr>
      <w:tr w:rsidR="00D84D06" w:rsidRPr="00755A56" w14:paraId="2A04451B" w14:textId="77777777" w:rsidTr="005171B2">
        <w:tc>
          <w:tcPr>
            <w:tcW w:w="1828" w:type="pct"/>
            <w:shd w:val="clear" w:color="auto" w:fill="auto"/>
          </w:tcPr>
          <w:p w14:paraId="4221A5EA" w14:textId="00DBEC29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FE6D4E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5819187" w14:textId="6062B19E" w:rsidR="00D84D06" w:rsidRPr="00755A56" w:rsidRDefault="00050A95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A95">
              <w:rPr>
                <w:rFonts w:asciiTheme="majorBidi" w:hAnsiTheme="majorBidi"/>
                <w:b/>
                <w:bCs/>
                <w:sz w:val="30"/>
                <w:szCs w:val="30"/>
              </w:rPr>
              <w:t>55</w:t>
            </w:r>
            <w:r w:rsidR="00D84D06"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52" w:type="pct"/>
          </w:tcPr>
          <w:p w14:paraId="06B8E76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E92EBFA" w14:textId="5CFCFBF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50,689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6573DC8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28E08AC0" w14:textId="57BBA5AF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37,882</w:t>
            </w:r>
          </w:p>
        </w:tc>
        <w:tc>
          <w:tcPr>
            <w:tcW w:w="152" w:type="pct"/>
            <w:shd w:val="clear" w:color="auto" w:fill="auto"/>
          </w:tcPr>
          <w:p w14:paraId="4937C1D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132F23" w14:textId="2FD0274F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32,363</w:t>
            </w:r>
          </w:p>
        </w:tc>
      </w:tr>
      <w:tr w:rsidR="00D84D06" w:rsidRPr="00755A56" w14:paraId="4119F9B2" w14:textId="77777777" w:rsidTr="005171B2">
        <w:tc>
          <w:tcPr>
            <w:tcW w:w="1828" w:type="pct"/>
            <w:shd w:val="clear" w:color="auto" w:fill="auto"/>
          </w:tcPr>
          <w:p w14:paraId="4A310B71" w14:textId="77777777" w:rsidR="00D84D0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  <w:p w14:paraId="4A3F86DD" w14:textId="5342F154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32" w:type="pct"/>
          </w:tcPr>
          <w:p w14:paraId="0225A9A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11CE0704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(166)</w:t>
            </w:r>
          </w:p>
        </w:tc>
        <w:tc>
          <w:tcPr>
            <w:tcW w:w="152" w:type="pct"/>
          </w:tcPr>
          <w:p w14:paraId="21D70CD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40B51F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54AD5" w14:textId="2567A400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15E4B15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EF90" w14:textId="66EFF27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52" w:type="pct"/>
            <w:shd w:val="clear" w:color="auto" w:fill="auto"/>
          </w:tcPr>
          <w:p w14:paraId="57BA071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CA65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E8B12" w14:textId="115452E4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D84D06" w:rsidRPr="00755A56" w14:paraId="5C7ED337" w14:textId="77777777" w:rsidTr="005171B2">
        <w:tc>
          <w:tcPr>
            <w:tcW w:w="1828" w:type="pct"/>
            <w:shd w:val="clear" w:color="auto" w:fill="auto"/>
          </w:tcPr>
          <w:p w14:paraId="2990A492" w14:textId="2020B575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2D0649D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68130621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55,146</w:t>
            </w:r>
          </w:p>
        </w:tc>
        <w:tc>
          <w:tcPr>
            <w:tcW w:w="152" w:type="pct"/>
          </w:tcPr>
          <w:p w14:paraId="3A75E1D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6A6C4ED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14BEDDA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AB492" w14:textId="19101140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37,861</w:t>
            </w:r>
          </w:p>
        </w:tc>
        <w:tc>
          <w:tcPr>
            <w:tcW w:w="152" w:type="pct"/>
            <w:shd w:val="clear" w:color="auto" w:fill="auto"/>
          </w:tcPr>
          <w:p w14:paraId="41FE41DF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1D32A" w14:textId="6CFD341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  <w:tr w:rsidR="00D84D06" w:rsidRPr="00755A56" w14:paraId="1EB706C4" w14:textId="77777777" w:rsidTr="005171B2">
        <w:tc>
          <w:tcPr>
            <w:tcW w:w="1828" w:type="pct"/>
            <w:shd w:val="clear" w:color="auto" w:fill="auto"/>
          </w:tcPr>
          <w:p w14:paraId="348C373C" w14:textId="148DE0E8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22FD89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093B5A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DAD6B8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02843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1897BE0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060D56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DE87EC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B5388E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F32" w:rsidRPr="00755A56" w14:paraId="11AB7159" w14:textId="77777777" w:rsidTr="005171B2">
        <w:tc>
          <w:tcPr>
            <w:tcW w:w="1828" w:type="pct"/>
          </w:tcPr>
          <w:p w14:paraId="2CAD0EAD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618D6FF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01FCA771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</w:tcPr>
          <w:p w14:paraId="54B0535F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pct"/>
            <w:gridSpan w:val="4"/>
          </w:tcPr>
          <w:p w14:paraId="0B7B3BA2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F32" w:rsidRPr="00755A56" w14:paraId="4FE34551" w14:textId="77777777" w:rsidTr="005171B2">
        <w:tc>
          <w:tcPr>
            <w:tcW w:w="1828" w:type="pct"/>
          </w:tcPr>
          <w:p w14:paraId="79281F59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3478622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9F16FF0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7E601CC1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3C1EC2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  <w:gridSpan w:val="2"/>
          </w:tcPr>
          <w:p w14:paraId="4574E20D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10E3F1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13055884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4F2169C3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81F32" w:rsidRPr="00755A56" w14:paraId="1E809253" w14:textId="77777777" w:rsidTr="005171B2">
        <w:tc>
          <w:tcPr>
            <w:tcW w:w="1828" w:type="pct"/>
          </w:tcPr>
          <w:p w14:paraId="5CE70858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26380298" w14:textId="27E0C4D2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4DC846E7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1754E2EA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91DA10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" w:type="pct"/>
            <w:gridSpan w:val="2"/>
          </w:tcPr>
          <w:p w14:paraId="2C67745A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E760B0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</w:tcPr>
          <w:p w14:paraId="2274F810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7C5D3328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81F32" w:rsidRPr="00755A56" w14:paraId="4F69C773" w14:textId="77777777" w:rsidTr="005171B2">
        <w:tc>
          <w:tcPr>
            <w:tcW w:w="1828" w:type="pct"/>
          </w:tcPr>
          <w:p w14:paraId="457A3951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CF5B6FB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0" w:type="pct"/>
            <w:gridSpan w:val="9"/>
          </w:tcPr>
          <w:p w14:paraId="7979C439" w14:textId="77777777" w:rsidR="00781F32" w:rsidRPr="00755A56" w:rsidRDefault="00781F32" w:rsidP="00BF1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4D06" w:rsidRPr="00755A56" w14:paraId="39A7763D" w14:textId="77777777" w:rsidTr="005171B2">
        <w:tc>
          <w:tcPr>
            <w:tcW w:w="1828" w:type="pct"/>
            <w:shd w:val="clear" w:color="auto" w:fill="auto"/>
          </w:tcPr>
          <w:p w14:paraId="0EA3F088" w14:textId="25471C78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24F510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7E40ED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3197E9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1AE4F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16CDA2D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9ED89F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58D267D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1AE7620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D06" w:rsidRPr="00755A56" w14:paraId="1BFFBB91" w14:textId="77777777" w:rsidTr="005171B2">
        <w:tc>
          <w:tcPr>
            <w:tcW w:w="1828" w:type="pct"/>
            <w:shd w:val="clear" w:color="auto" w:fill="auto"/>
          </w:tcPr>
          <w:p w14:paraId="2E00626B" w14:textId="665D842C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2" w:type="pct"/>
          </w:tcPr>
          <w:p w14:paraId="5FCC63D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F1ECEBA" w14:textId="39561D2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20,7</w:t>
            </w:r>
            <w:r w:rsidR="0013383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1BED8213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1A3D7D7" w14:textId="0B3558D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17,961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059C0AC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E564C8F" w14:textId="7F8E73AE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25,87</w:t>
            </w:r>
            <w:r w:rsidR="001338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5FC3EE3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A975E0B" w14:textId="08E2B4C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28,397</w:t>
            </w:r>
          </w:p>
        </w:tc>
      </w:tr>
      <w:tr w:rsidR="00D84D06" w:rsidRPr="00755A56" w14:paraId="10CB97AF" w14:textId="77777777" w:rsidTr="005171B2">
        <w:tc>
          <w:tcPr>
            <w:tcW w:w="1828" w:type="pct"/>
            <w:shd w:val="clear" w:color="auto" w:fill="auto"/>
          </w:tcPr>
          <w:p w14:paraId="3CCB6EFC" w14:textId="0B89EBC8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2" w:type="pct"/>
          </w:tcPr>
          <w:p w14:paraId="636D940F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DD5ED7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130415A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BE4683" w14:textId="18141725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04A3C99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A794999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3A093EB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FB79493" w14:textId="6A807EB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D06" w:rsidRPr="00755A56" w14:paraId="0C38CD7C" w14:textId="77777777" w:rsidTr="005171B2">
        <w:tc>
          <w:tcPr>
            <w:tcW w:w="1828" w:type="pct"/>
            <w:shd w:val="clear" w:color="auto" w:fill="auto"/>
          </w:tcPr>
          <w:p w14:paraId="114613E1" w14:textId="30180A34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2" w:type="pct"/>
          </w:tcPr>
          <w:p w14:paraId="4875649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19F7" w14:textId="57583024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121 </w:t>
            </w:r>
          </w:p>
        </w:tc>
        <w:tc>
          <w:tcPr>
            <w:tcW w:w="152" w:type="pct"/>
          </w:tcPr>
          <w:p w14:paraId="4B110C4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10905A" w14:textId="0ADD93C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5E7EAC0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C997E00" w14:textId="55E38C7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</w:t>
            </w:r>
            <w:r w:rsidR="001338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14:paraId="6783A57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06F6314" w14:textId="7C3D2B73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84D06" w:rsidRPr="00755A56" w14:paraId="1310B529" w14:textId="77777777" w:rsidTr="005171B2">
        <w:tc>
          <w:tcPr>
            <w:tcW w:w="1828" w:type="pct"/>
            <w:shd w:val="clear" w:color="auto" w:fill="auto"/>
          </w:tcPr>
          <w:p w14:paraId="1FADA9AE" w14:textId="254C2889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64534CA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97B4" w14:textId="6D3BBBBA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1 </w:t>
            </w:r>
          </w:p>
        </w:tc>
        <w:tc>
          <w:tcPr>
            <w:tcW w:w="152" w:type="pct"/>
          </w:tcPr>
          <w:p w14:paraId="13B8C9F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3286F42" w14:textId="5D2CC7A1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3140F3BF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3D3A5C7" w14:textId="2B9567CF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2" w:type="pct"/>
            <w:shd w:val="clear" w:color="auto" w:fill="auto"/>
          </w:tcPr>
          <w:p w14:paraId="098B906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A2F4902" w14:textId="51B8C4BA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D06" w:rsidRPr="00755A56" w14:paraId="1D190C7B" w14:textId="77777777" w:rsidTr="005171B2">
        <w:tc>
          <w:tcPr>
            <w:tcW w:w="1828" w:type="pct"/>
            <w:shd w:val="clear" w:color="auto" w:fill="auto"/>
          </w:tcPr>
          <w:p w14:paraId="3256CD07" w14:textId="75BBD9B9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4704658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7B9AC" w14:textId="279DC8EE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6 </w:t>
            </w:r>
          </w:p>
        </w:tc>
        <w:tc>
          <w:tcPr>
            <w:tcW w:w="152" w:type="pct"/>
          </w:tcPr>
          <w:p w14:paraId="395AB5D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7FF5924" w14:textId="19F357C3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4A0B97F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9D1A90F" w14:textId="1DBC2E78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3B4F857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4C0A223" w14:textId="385FE76A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D06" w:rsidRPr="00755A56" w14:paraId="2A77B56E" w14:textId="77777777" w:rsidTr="005171B2">
        <w:tc>
          <w:tcPr>
            <w:tcW w:w="1828" w:type="pct"/>
            <w:shd w:val="clear" w:color="auto" w:fill="auto"/>
          </w:tcPr>
          <w:p w14:paraId="1721A6E2" w14:textId="429C72C3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010BD76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3B089" w14:textId="6ADAA303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</w:t>
            </w:r>
            <w:r w:rsidR="0013383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2" w:type="pct"/>
          </w:tcPr>
          <w:p w14:paraId="2BA845FF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1921EDA" w14:textId="277A9960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0DB67B8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2CAD6D91" w14:textId="574F62E5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  <w:shd w:val="clear" w:color="auto" w:fill="auto"/>
          </w:tcPr>
          <w:p w14:paraId="14511BC3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2B147" w14:textId="523DB12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D06" w:rsidRPr="00755A56" w14:paraId="363A2F53" w14:textId="77777777" w:rsidTr="005171B2">
        <w:tc>
          <w:tcPr>
            <w:tcW w:w="1828" w:type="pct"/>
            <w:shd w:val="clear" w:color="auto" w:fill="auto"/>
          </w:tcPr>
          <w:p w14:paraId="4AE0737D" w14:textId="3C418F91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FBB656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D8524" w14:textId="7CACB0B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20,846 </w:t>
            </w:r>
          </w:p>
        </w:tc>
        <w:tc>
          <w:tcPr>
            <w:tcW w:w="152" w:type="pct"/>
          </w:tcPr>
          <w:p w14:paraId="3459B1C9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700641A9" w14:textId="43E3A90D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18,070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3B11E1D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1A8E2" w14:textId="0E9184F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27,155</w:t>
            </w:r>
          </w:p>
        </w:tc>
        <w:tc>
          <w:tcPr>
            <w:tcW w:w="152" w:type="pct"/>
            <w:shd w:val="clear" w:color="auto" w:fill="auto"/>
          </w:tcPr>
          <w:p w14:paraId="1888AD49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926D" w14:textId="23FC952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28,398</w:t>
            </w:r>
          </w:p>
        </w:tc>
      </w:tr>
      <w:tr w:rsidR="00781F32" w:rsidRPr="00755A56" w14:paraId="5C736112" w14:textId="77777777" w:rsidTr="00781F32">
        <w:tc>
          <w:tcPr>
            <w:tcW w:w="1828" w:type="pct"/>
            <w:shd w:val="clear" w:color="auto" w:fill="auto"/>
          </w:tcPr>
          <w:p w14:paraId="5B39007B" w14:textId="77777777" w:rsidR="00781F32" w:rsidRPr="00755A56" w:rsidRDefault="00781F32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4D45736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27501" w14:textId="77777777" w:rsidR="00781F32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14:paraId="31EF7EA8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4BDABDF6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21B6526C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4BAB8" w14:textId="77777777" w:rsidR="00781F32" w:rsidRPr="00D84D0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0FC1B9C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BDF53" w14:textId="77777777" w:rsidR="00781F32" w:rsidRPr="00755A56" w:rsidRDefault="00781F32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4D06" w:rsidRPr="00755A56" w14:paraId="58E321F0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6CA9BC88" w14:textId="58C9E73B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2" w:type="pct"/>
          </w:tcPr>
          <w:p w14:paraId="46B298B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C990F6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6F1A0D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B5171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443171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CDA538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1EC3516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61619A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D06" w:rsidRPr="00755A56" w14:paraId="023F76D6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5EC6E6EA" w14:textId="2D6C1ACA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2" w:type="pct"/>
          </w:tcPr>
          <w:p w14:paraId="0F95842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5FBFAF9" w14:textId="5912AE24" w:rsidR="00D84D06" w:rsidRPr="00755A56" w:rsidRDefault="00050A95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32</w:t>
            </w:r>
            <w:r w:rsidR="008C0FE0" w:rsidRPr="008C0FE0">
              <w:rPr>
                <w:rFonts w:asciiTheme="majorBidi" w:hAnsi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8</w:t>
            </w:r>
            <w:r w:rsidR="0013383B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51" w:type="pct"/>
          </w:tcPr>
          <w:p w14:paraId="5ED819BE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606E75" w14:textId="5745C71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31,357</w:t>
            </w:r>
          </w:p>
        </w:tc>
        <w:tc>
          <w:tcPr>
            <w:tcW w:w="153" w:type="pct"/>
            <w:shd w:val="clear" w:color="auto" w:fill="auto"/>
          </w:tcPr>
          <w:p w14:paraId="457A4F9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04BA8C7" w14:textId="6A3E954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10,444</w:t>
            </w:r>
          </w:p>
        </w:tc>
        <w:tc>
          <w:tcPr>
            <w:tcW w:w="152" w:type="pct"/>
            <w:shd w:val="clear" w:color="auto" w:fill="auto"/>
          </w:tcPr>
          <w:p w14:paraId="71967CC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53D0D99" w14:textId="4717BA35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3,615</w:t>
            </w:r>
          </w:p>
        </w:tc>
      </w:tr>
      <w:tr w:rsidR="00D84D06" w:rsidRPr="00755A56" w14:paraId="4A3FA347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1C99E136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2" w:type="pct"/>
          </w:tcPr>
          <w:p w14:paraId="5661931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8555F6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38EDA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6901B1E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111BD9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20A3DE5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9959330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A3C66C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D06" w:rsidRPr="00755A56" w14:paraId="60FC0C28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0667C379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2" w:type="pct"/>
          </w:tcPr>
          <w:p w14:paraId="55C2A2E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0E06C" w14:textId="0614436A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</w:t>
            </w:r>
            <w:r w:rsidR="008C0FE0" w:rsidRPr="008C0FE0">
              <w:rPr>
                <w:rFonts w:ascii="Angsana New" w:hAnsi="Angsana New"/>
                <w:color w:val="000000"/>
                <w:sz w:val="30"/>
                <w:szCs w:val="30"/>
              </w:rPr>
              <w:t xml:space="preserve"> 1,399</w:t>
            </w:r>
          </w:p>
        </w:tc>
        <w:tc>
          <w:tcPr>
            <w:tcW w:w="151" w:type="pct"/>
          </w:tcPr>
          <w:p w14:paraId="01DE5AE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A528804" w14:textId="32A4CED4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53" w:type="pct"/>
            <w:shd w:val="clear" w:color="auto" w:fill="auto"/>
          </w:tcPr>
          <w:p w14:paraId="5B38E67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0EE01A7" w14:textId="3BC4828E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52" w:type="pct"/>
            <w:shd w:val="clear" w:color="auto" w:fill="auto"/>
          </w:tcPr>
          <w:p w14:paraId="35C233C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48C6B5" w14:textId="539959E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D84D06" w:rsidRPr="00755A56" w14:paraId="43DCC7CF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406B44DB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6E3D55BB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ECE69" w14:textId="22120F0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48 </w:t>
            </w:r>
          </w:p>
        </w:tc>
        <w:tc>
          <w:tcPr>
            <w:tcW w:w="151" w:type="pct"/>
          </w:tcPr>
          <w:p w14:paraId="4D11662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883E4F" w14:textId="27821415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3" w:type="pct"/>
            <w:shd w:val="clear" w:color="auto" w:fill="auto"/>
          </w:tcPr>
          <w:p w14:paraId="18CB1E44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354C7B5" w14:textId="6549A091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14:paraId="267E3CA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3E99A99" w14:textId="2282811A" w:rsidR="00D84D06" w:rsidRPr="00AF67EA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D06" w:rsidRPr="00755A56" w14:paraId="3135E038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07EA1D14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3B6A49AE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61A3" w14:textId="3CAF80C2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</w:t>
            </w:r>
            <w:r w:rsidR="008C0FE0" w:rsidRPr="008C0FE0">
              <w:rPr>
                <w:rFonts w:ascii="Angsana New" w:hAnsi="Angsana New"/>
                <w:color w:val="000000"/>
                <w:sz w:val="30"/>
                <w:szCs w:val="30"/>
              </w:rPr>
              <w:t xml:space="preserve"> 5</w:t>
            </w:r>
            <w:r w:rsidR="001C151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5243AAB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F91C1B" w14:textId="0E100FFA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53" w:type="pct"/>
            <w:shd w:val="clear" w:color="auto" w:fill="auto"/>
          </w:tcPr>
          <w:p w14:paraId="57B7E15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44BD264" w14:textId="54A1C41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BD32AB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F1B310E" w14:textId="039F8450" w:rsidR="00D84D06" w:rsidRPr="00AF67EA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F67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4D06" w:rsidRPr="00755A56" w14:paraId="5E4E3D94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7AE7A107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2" w:type="pct"/>
          </w:tcPr>
          <w:p w14:paraId="23197DD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D2AA0" w14:textId="3B664B2F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154 </w:t>
            </w:r>
          </w:p>
        </w:tc>
        <w:tc>
          <w:tcPr>
            <w:tcW w:w="151" w:type="pct"/>
          </w:tcPr>
          <w:p w14:paraId="4258F239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9515417" w14:textId="36B6090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53" w:type="pct"/>
            <w:shd w:val="clear" w:color="auto" w:fill="auto"/>
          </w:tcPr>
          <w:p w14:paraId="7013D8F5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730B4" w14:textId="06C2C5C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2" w:type="pct"/>
            <w:shd w:val="clear" w:color="auto" w:fill="auto"/>
          </w:tcPr>
          <w:p w14:paraId="2B94536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7450E42B" w14:textId="33FACA2E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84D06" w:rsidRPr="00755A56" w14:paraId="3EFF1EDF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7A9D4F9F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0004867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6644F" w14:textId="33EB589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34,46</w:t>
            </w:r>
            <w:r w:rsidR="001C15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1" w:type="pct"/>
          </w:tcPr>
          <w:p w14:paraId="3262FA93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1A33B2DF" w14:textId="36E850A9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32,619</w:t>
            </w:r>
          </w:p>
        </w:tc>
        <w:tc>
          <w:tcPr>
            <w:tcW w:w="153" w:type="pct"/>
            <w:shd w:val="clear" w:color="auto" w:fill="auto"/>
          </w:tcPr>
          <w:p w14:paraId="4C61C3D7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DA2FD19" w14:textId="26E8AFE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10,727</w:t>
            </w:r>
          </w:p>
        </w:tc>
        <w:tc>
          <w:tcPr>
            <w:tcW w:w="152" w:type="pct"/>
            <w:shd w:val="clear" w:color="auto" w:fill="auto"/>
          </w:tcPr>
          <w:p w14:paraId="50D49AC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7436179" w14:textId="5CEB69A8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3,965</w:t>
            </w:r>
          </w:p>
        </w:tc>
      </w:tr>
      <w:tr w:rsidR="00D84D06" w:rsidRPr="00755A56" w14:paraId="3053D9E5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5C502887" w14:textId="089EF0D0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2" w:type="pct"/>
          </w:tcPr>
          <w:p w14:paraId="0A2FA2E1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516D" w14:textId="4F37C866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(166)</w:t>
            </w:r>
          </w:p>
        </w:tc>
        <w:tc>
          <w:tcPr>
            <w:tcW w:w="151" w:type="pct"/>
          </w:tcPr>
          <w:p w14:paraId="68A8AB9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29CAEC3D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59EB9" w14:textId="170E1E5B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(149)</w:t>
            </w:r>
          </w:p>
        </w:tc>
        <w:tc>
          <w:tcPr>
            <w:tcW w:w="153" w:type="pct"/>
            <w:shd w:val="clear" w:color="auto" w:fill="auto"/>
          </w:tcPr>
          <w:p w14:paraId="663712BF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6AC" w14:textId="1ECAD63D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52" w:type="pct"/>
            <w:shd w:val="clear" w:color="auto" w:fill="auto"/>
          </w:tcPr>
          <w:p w14:paraId="7927D3CA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07F4EE63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6A0522" w14:textId="396169F3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D84D06" w:rsidRPr="00755A56" w14:paraId="0329F58A" w14:textId="77777777" w:rsidTr="005171B2">
        <w:trPr>
          <w:gridAfter w:val="1"/>
          <w:wAfter w:w="9" w:type="pct"/>
        </w:trPr>
        <w:tc>
          <w:tcPr>
            <w:tcW w:w="1827" w:type="pct"/>
            <w:shd w:val="clear" w:color="auto" w:fill="auto"/>
          </w:tcPr>
          <w:p w14:paraId="1BDAF94A" w14:textId="77777777" w:rsidR="00D84D06" w:rsidRPr="00755A56" w:rsidRDefault="00D84D06" w:rsidP="00D8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2" w:type="pct"/>
          </w:tcPr>
          <w:p w14:paraId="3A9A5038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440FF" w14:textId="4AF38A13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55,146</w:t>
            </w:r>
          </w:p>
        </w:tc>
        <w:tc>
          <w:tcPr>
            <w:tcW w:w="151" w:type="pct"/>
          </w:tcPr>
          <w:p w14:paraId="373E4982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B96D604" w14:textId="4A50E6FF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50,540</w:t>
            </w:r>
          </w:p>
        </w:tc>
        <w:tc>
          <w:tcPr>
            <w:tcW w:w="153" w:type="pct"/>
            <w:shd w:val="clear" w:color="auto" w:fill="auto"/>
          </w:tcPr>
          <w:p w14:paraId="149D56D6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8FB1F" w14:textId="6541500D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37,861</w:t>
            </w:r>
          </w:p>
        </w:tc>
        <w:tc>
          <w:tcPr>
            <w:tcW w:w="152" w:type="pct"/>
            <w:shd w:val="clear" w:color="auto" w:fill="auto"/>
          </w:tcPr>
          <w:p w14:paraId="2066DAFC" w14:textId="77777777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BBFCE" w14:textId="647F54EC" w:rsidR="00D84D06" w:rsidRPr="00755A56" w:rsidRDefault="00D84D06" w:rsidP="00D84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32,344</w:t>
            </w:r>
          </w:p>
        </w:tc>
      </w:tr>
    </w:tbl>
    <w:p w14:paraId="170D19C5" w14:textId="77777777" w:rsidR="00F31355" w:rsidRPr="00474A4B" w:rsidRDefault="00F3135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6A1353F2" w14:textId="10BB937C" w:rsidR="00170DD7" w:rsidRPr="00474A4B" w:rsidRDefault="00E66ED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74A4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474A4B">
        <w:rPr>
          <w:rFonts w:asciiTheme="majorBidi" w:hAnsiTheme="majorBidi" w:cstheme="majorBidi"/>
          <w:sz w:val="30"/>
          <w:szCs w:val="30"/>
        </w:rPr>
        <w:t>7</w:t>
      </w:r>
      <w:r w:rsidRPr="00474A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474A4B">
        <w:rPr>
          <w:rFonts w:asciiTheme="majorBidi" w:hAnsiTheme="majorBidi" w:cstheme="majorBidi"/>
          <w:sz w:val="30"/>
          <w:szCs w:val="30"/>
        </w:rPr>
        <w:t>135</w:t>
      </w:r>
      <w:r w:rsidRPr="00474A4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77777777" w:rsidR="00781F32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F504ADE" w14:textId="7811B5A5" w:rsidR="00DF71B1" w:rsidRPr="00755A56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BB06DE"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5171B2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7FDD34D6" w14:textId="77777777" w:rsidR="0005396A" w:rsidRPr="00755A56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7"/>
        <w:gridCol w:w="884"/>
        <w:gridCol w:w="1444"/>
        <w:gridCol w:w="238"/>
        <w:gridCol w:w="1377"/>
      </w:tblGrid>
      <w:tr w:rsidR="00B341EF" w:rsidRPr="00755A56" w14:paraId="20695BCF" w14:textId="77777777" w:rsidTr="0013383B">
        <w:trPr>
          <w:tblHeader/>
        </w:trPr>
        <w:tc>
          <w:tcPr>
            <w:tcW w:w="2809" w:type="pct"/>
          </w:tcPr>
          <w:p w14:paraId="2D46B71A" w14:textId="77777777" w:rsidR="002856AE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2CCD651E" w:rsidR="00FD5668" w:rsidRPr="00755A56" w:rsidRDefault="002856AE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9C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6DAD" w:rsidRPr="007779C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779C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779C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 w:rsidRPr="00777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B6DAD" w:rsidRPr="007779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779C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77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91" w:type="pct"/>
            <w:vAlign w:val="bottom"/>
          </w:tcPr>
          <w:p w14:paraId="66E74115" w14:textId="25E567A2" w:rsidR="00FD5668" w:rsidRPr="0013383B" w:rsidRDefault="0013383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383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2" w:type="pct"/>
            <w:vAlign w:val="bottom"/>
          </w:tcPr>
          <w:p w14:paraId="116796A6" w14:textId="6D5948DE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4E0B08F0" w14:textId="77777777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</w:tcPr>
          <w:p w14:paraId="1862C697" w14:textId="14B358BC" w:rsidR="00FD5668" w:rsidRPr="00755A56" w:rsidRDefault="00FD566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A5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755A56">
              <w:rPr>
                <w:b/>
                <w:bCs/>
                <w:sz w:val="30"/>
                <w:szCs w:val="30"/>
              </w:rPr>
              <w:br/>
            </w:r>
            <w:r w:rsidR="004A29F5" w:rsidRPr="00755A56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25D" w:rsidRPr="00755A56" w14:paraId="53F77095" w14:textId="77777777" w:rsidTr="00C00750">
        <w:trPr>
          <w:trHeight w:val="344"/>
          <w:tblHeader/>
        </w:trPr>
        <w:tc>
          <w:tcPr>
            <w:tcW w:w="2809" w:type="pct"/>
          </w:tcPr>
          <w:p w14:paraId="26DD0372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1D902B3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11E9DE07" w14:textId="689097B3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41EF" w:rsidRPr="00755A56" w14:paraId="765C834E" w14:textId="77777777" w:rsidTr="000A5740">
        <w:trPr>
          <w:trHeight w:val="344"/>
        </w:trPr>
        <w:tc>
          <w:tcPr>
            <w:tcW w:w="2809" w:type="pct"/>
          </w:tcPr>
          <w:p w14:paraId="04F3DC95" w14:textId="77777777" w:rsidR="00FF725D" w:rsidRPr="00755A56" w:rsidRDefault="00FF725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1" w:type="pct"/>
          </w:tcPr>
          <w:p w14:paraId="54ACD0CB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AB1B28D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BA5E2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5B7C711" w14:textId="77777777" w:rsidR="00FF725D" w:rsidRPr="00755A56" w:rsidRDefault="00FF725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CFE" w:rsidRPr="00755A56" w14:paraId="014BC033" w14:textId="77777777" w:rsidTr="000A5740">
        <w:trPr>
          <w:trHeight w:val="344"/>
        </w:trPr>
        <w:tc>
          <w:tcPr>
            <w:tcW w:w="2809" w:type="pct"/>
          </w:tcPr>
          <w:p w14:paraId="169604CE" w14:textId="2FA136F4" w:rsidR="00650CFE" w:rsidRPr="00650CFE" w:rsidRDefault="00650CFE" w:rsidP="0065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bookmarkStart w:id="2" w:name="_Hlk117284706"/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จีซี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14432197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6E6C4DA8" w14:textId="79AFDAEA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4BEC21E3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CDCE50C" w14:textId="0EB1D2A9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650CFE" w:rsidRPr="00755A56" w14:paraId="7E411ED9" w14:textId="77777777" w:rsidTr="000A5740">
        <w:trPr>
          <w:trHeight w:val="344"/>
        </w:trPr>
        <w:tc>
          <w:tcPr>
            <w:tcW w:w="2809" w:type="pct"/>
          </w:tcPr>
          <w:p w14:paraId="1121EC5D" w14:textId="56C60448" w:rsidR="00650CFE" w:rsidRPr="00650CFE" w:rsidRDefault="00650CFE" w:rsidP="0065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เอ็นวิคโค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5D756DCC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7D0205EB" w14:textId="12AFCE72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1AA0E44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3F23753" w14:textId="1AE3BFB2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650CFE" w:rsidRPr="00755A56" w14:paraId="61556D87" w14:textId="77777777" w:rsidTr="000A5740">
        <w:trPr>
          <w:trHeight w:val="344"/>
        </w:trPr>
        <w:tc>
          <w:tcPr>
            <w:tcW w:w="2809" w:type="pct"/>
          </w:tcPr>
          <w:p w14:paraId="41CC3C92" w14:textId="059F2F9A" w:rsidR="00650CFE" w:rsidRPr="00650CFE" w:rsidRDefault="00650CFE" w:rsidP="0065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755A56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491" w:type="pct"/>
          </w:tcPr>
          <w:p w14:paraId="533C8B5F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54BBAFA6" w14:textId="7D8FADDF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F4E61F9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D117229" w14:textId="68FF6283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650CFE" w:rsidRPr="00755A56" w14:paraId="389AFF27" w14:textId="77777777" w:rsidTr="000A5740">
        <w:trPr>
          <w:trHeight w:val="344"/>
        </w:trPr>
        <w:tc>
          <w:tcPr>
            <w:tcW w:w="2809" w:type="pct"/>
          </w:tcPr>
          <w:p w14:paraId="6CC01B24" w14:textId="46F1DA92" w:rsidR="00650CFE" w:rsidRPr="00650CFE" w:rsidRDefault="00650CFE" w:rsidP="0065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755A56">
              <w:rPr>
                <w:rFonts w:asciiTheme="majorBidi" w:hAnsiTheme="majorBidi"/>
                <w:sz w:val="30"/>
                <w:szCs w:val="30"/>
              </w:rPr>
              <w:t xml:space="preserve">PTTGC </w:t>
            </w:r>
            <w:r>
              <w:rPr>
                <w:rFonts w:asciiTheme="majorBidi" w:hAnsiTheme="majorBidi"/>
                <w:sz w:val="30"/>
                <w:szCs w:val="30"/>
              </w:rPr>
              <w:t>International Private Limited</w:t>
            </w:r>
          </w:p>
        </w:tc>
        <w:tc>
          <w:tcPr>
            <w:tcW w:w="491" w:type="pct"/>
          </w:tcPr>
          <w:p w14:paraId="20DE188F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0360EFC2" w14:textId="0C0E48A3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8DA95BB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4AEFFE0" w14:textId="25B25501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51214F" w:rsidRPr="00755A56" w14:paraId="2B131120" w14:textId="77777777" w:rsidTr="0041265D">
        <w:trPr>
          <w:trHeight w:val="344"/>
        </w:trPr>
        <w:tc>
          <w:tcPr>
            <w:tcW w:w="2809" w:type="pct"/>
          </w:tcPr>
          <w:p w14:paraId="0AA48F8A" w14:textId="47BA937B" w:rsidR="0051214F" w:rsidRPr="0013383B" w:rsidRDefault="0051214F" w:rsidP="00412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383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PT. GCM Marketing Solution</w:t>
            </w:r>
            <w:r w:rsidR="00FC4AB7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Indonesia</w:t>
            </w:r>
          </w:p>
        </w:tc>
        <w:tc>
          <w:tcPr>
            <w:tcW w:w="491" w:type="pct"/>
          </w:tcPr>
          <w:p w14:paraId="662348D8" w14:textId="77777777" w:rsidR="0051214F" w:rsidRPr="00755A56" w:rsidRDefault="0051214F" w:rsidP="00412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72AE6AA5" w14:textId="77777777" w:rsidR="0051214F" w:rsidRPr="00755A56" w:rsidRDefault="0051214F" w:rsidP="00412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83E3687" w14:textId="77777777" w:rsidR="0051214F" w:rsidRPr="00755A56" w:rsidRDefault="0051214F" w:rsidP="00412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75BE92CF" w14:textId="77777777" w:rsidR="0051214F" w:rsidRPr="00755A56" w:rsidRDefault="0051214F" w:rsidP="00412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3383B" w:rsidRPr="00755A56" w14:paraId="332A8672" w14:textId="77777777" w:rsidTr="000A5740">
        <w:trPr>
          <w:trHeight w:val="344"/>
        </w:trPr>
        <w:tc>
          <w:tcPr>
            <w:tcW w:w="2809" w:type="pct"/>
          </w:tcPr>
          <w:p w14:paraId="18282906" w14:textId="03BC9C3B" w:rsidR="0013383B" w:rsidRPr="00755A56" w:rsidRDefault="00EA7603" w:rsidP="0065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="0013383B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91" w:type="pct"/>
          </w:tcPr>
          <w:p w14:paraId="57BA78E3" w14:textId="77777777" w:rsidR="0013383B" w:rsidRPr="00755A56" w:rsidRDefault="0013383B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27BC6EAA" w14:textId="77777777" w:rsidR="0013383B" w:rsidRPr="00B16D4D" w:rsidRDefault="0013383B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2EE2D34" w14:textId="77777777" w:rsidR="0013383B" w:rsidRPr="00755A56" w:rsidRDefault="0013383B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648D546" w14:textId="77777777" w:rsidR="0013383B" w:rsidRDefault="0013383B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CFE" w:rsidRPr="00755A56" w14:paraId="7184932A" w14:textId="77777777" w:rsidTr="000A5740">
        <w:tc>
          <w:tcPr>
            <w:tcW w:w="2809" w:type="pct"/>
          </w:tcPr>
          <w:p w14:paraId="3813BEDC" w14:textId="3B0C724A" w:rsidR="00650CFE" w:rsidRPr="00650CFE" w:rsidRDefault="00650CFE" w:rsidP="0013383B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มาร์เก็ตติ้ง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688DBD02" w14:textId="31AE5DB6" w:rsidR="00650CFE" w:rsidRPr="0013383B" w:rsidRDefault="0013383B" w:rsidP="0013383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2098F3AF" w14:textId="1B055C2D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6C94104" w14:textId="77777777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1CFF206" w14:textId="07A7CFAE" w:rsidR="00650CFE" w:rsidRPr="00755A56" w:rsidRDefault="00650CFE" w:rsidP="00650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13383B" w:rsidRPr="00755A56" w14:paraId="506580C8" w14:textId="77777777" w:rsidTr="000A5740">
        <w:tc>
          <w:tcPr>
            <w:tcW w:w="2809" w:type="pct"/>
          </w:tcPr>
          <w:p w14:paraId="6AB6E75D" w14:textId="339E7E01" w:rsidR="0013383B" w:rsidRPr="0013383B" w:rsidRDefault="0013383B" w:rsidP="0013383B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383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338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383B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1338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383B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1338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383B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1338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383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05D6DC1E" w14:textId="42A2672A" w:rsidR="0013383B" w:rsidRPr="0013383B" w:rsidRDefault="0013383B" w:rsidP="0013383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1EC70BA5" w14:textId="37ADDE59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5167AE1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A74DD95" w14:textId="01452889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3383B" w:rsidRPr="00755A56" w14:paraId="60259381" w14:textId="77777777" w:rsidTr="000A5740">
        <w:tc>
          <w:tcPr>
            <w:tcW w:w="2809" w:type="pct"/>
          </w:tcPr>
          <w:p w14:paraId="2E527470" w14:textId="4505F9D8" w:rsidR="0013383B" w:rsidRPr="00755A56" w:rsidRDefault="0013383B" w:rsidP="0013383B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บริษัท จีซี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เอ็ม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พีทีเอ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2C49C87A" w14:textId="093CBF94" w:rsidR="0013383B" w:rsidRPr="0013383B" w:rsidRDefault="0013383B" w:rsidP="0013383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259CB75B" w14:textId="2437D86C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832D908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21BCB983" w14:textId="698FC912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13383B" w:rsidRPr="00755A56" w14:paraId="4ECC73D8" w14:textId="77777777" w:rsidTr="000A5740">
        <w:tc>
          <w:tcPr>
            <w:tcW w:w="2809" w:type="pct"/>
          </w:tcPr>
          <w:p w14:paraId="782E4563" w14:textId="114EACF0" w:rsidR="0013383B" w:rsidRPr="00755A56" w:rsidRDefault="0013383B" w:rsidP="0013383B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เพ็ท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เรซิน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50CF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2228E0CD" w14:textId="2A561B22" w:rsidR="0013383B" w:rsidRPr="0013383B" w:rsidRDefault="0013383B" w:rsidP="0013383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1544D970" w14:textId="0D7663C8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D5663AD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63A89FC" w14:textId="2917B56A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13383B" w:rsidRPr="00755A56" w14:paraId="48CF0372" w14:textId="77777777" w:rsidTr="000A5740">
        <w:tc>
          <w:tcPr>
            <w:tcW w:w="2809" w:type="pct"/>
          </w:tcPr>
          <w:p w14:paraId="11367D3D" w14:textId="6354FF36" w:rsidR="0013383B" w:rsidRPr="00755A56" w:rsidRDefault="0013383B" w:rsidP="0013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จีซี ไกลคอล จำกัด</w:t>
            </w:r>
          </w:p>
        </w:tc>
        <w:tc>
          <w:tcPr>
            <w:tcW w:w="491" w:type="pct"/>
          </w:tcPr>
          <w:p w14:paraId="726F547D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4093C9E" w14:textId="11DE9A25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16740F4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133BC63" w14:textId="7D4D32F2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(5,395)</w:t>
            </w:r>
          </w:p>
        </w:tc>
      </w:tr>
      <w:tr w:rsidR="0013383B" w:rsidRPr="00755A56" w14:paraId="41561480" w14:textId="77777777" w:rsidTr="000A5740">
        <w:tc>
          <w:tcPr>
            <w:tcW w:w="2809" w:type="pct"/>
          </w:tcPr>
          <w:p w14:paraId="783E157D" w14:textId="32D03C8E" w:rsidR="0013383B" w:rsidRPr="00755A56" w:rsidRDefault="0013383B" w:rsidP="0013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การเลิกกิจการใน</w:t>
            </w:r>
            <w:r w:rsidRPr="0033369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33369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33369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จีซี</w:t>
            </w:r>
            <w:r w:rsidRPr="0033369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33369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สไตรีนิคส์</w:t>
            </w:r>
            <w:r w:rsidRPr="0033369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33369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00CB63F6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5C6781C" w14:textId="23CC308B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16D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79FA964C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D64DBEF" w14:textId="5146C43F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</w:tr>
      <w:tr w:rsidR="0013383B" w:rsidRPr="00755A56" w14:paraId="3FF44E35" w14:textId="77777777" w:rsidTr="000A5740">
        <w:tc>
          <w:tcPr>
            <w:tcW w:w="2809" w:type="pct"/>
          </w:tcPr>
          <w:p w14:paraId="0915ECFD" w14:textId="77777777" w:rsidR="0013383B" w:rsidRPr="00272035" w:rsidRDefault="0013383B" w:rsidP="0013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5677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64CEE1AE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6FB4B0DE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01F21AA1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3383B" w:rsidRPr="00755A56" w14:paraId="1DE48B12" w14:textId="77777777" w:rsidTr="000A5740">
        <w:tc>
          <w:tcPr>
            <w:tcW w:w="2809" w:type="pct"/>
          </w:tcPr>
          <w:p w14:paraId="7BC8CAE2" w14:textId="39AD4E2B" w:rsidR="0013383B" w:rsidRPr="00F04A2D" w:rsidRDefault="0013383B" w:rsidP="0013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611C32BD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11D37992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78EB81A5" w14:textId="77777777" w:rsidR="0013383B" w:rsidRPr="00755A56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7DD98C33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3383B" w:rsidRPr="00755A56" w14:paraId="32CAED26" w14:textId="77777777" w:rsidTr="000A5740">
        <w:tc>
          <w:tcPr>
            <w:tcW w:w="2809" w:type="pct"/>
          </w:tcPr>
          <w:p w14:paraId="6485FFD9" w14:textId="489C99E4" w:rsidR="0013383B" w:rsidRPr="00F04A2D" w:rsidRDefault="0013383B" w:rsidP="0013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0C2238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91" w:type="pct"/>
          </w:tcPr>
          <w:p w14:paraId="03B51049" w14:textId="77777777" w:rsidR="0013383B" w:rsidRPr="00755A56" w:rsidRDefault="0013383B" w:rsidP="001338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543E7BF0" w14:textId="08F2EC7B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50CF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" w:type="pct"/>
          </w:tcPr>
          <w:p w14:paraId="7C258199" w14:textId="77777777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5E9BB80" w14:textId="247B3F08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83B" w:rsidRPr="00755A56" w14:paraId="371DFDC3" w14:textId="77777777" w:rsidTr="000A5740">
        <w:tc>
          <w:tcPr>
            <w:tcW w:w="2809" w:type="pct"/>
          </w:tcPr>
          <w:p w14:paraId="39A4F82C" w14:textId="377F11C8" w:rsidR="00F07218" w:rsidRPr="000C2238" w:rsidRDefault="00834374" w:rsidP="0063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34374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="00D56853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91" w:type="pct"/>
          </w:tcPr>
          <w:p w14:paraId="08D18482" w14:textId="20D9FB9A" w:rsidR="0013383B" w:rsidRPr="00755A56" w:rsidRDefault="0013383B" w:rsidP="0013383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68D51E81" w14:textId="65960388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3002C4E" w14:textId="77777777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48B08653" w14:textId="47126846" w:rsidR="0013383B" w:rsidRPr="00650CFE" w:rsidRDefault="0013383B" w:rsidP="0013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853" w:rsidRPr="00755A56" w14:paraId="7095C8B3" w14:textId="77777777" w:rsidTr="002B5F61">
        <w:tc>
          <w:tcPr>
            <w:tcW w:w="2809" w:type="pct"/>
          </w:tcPr>
          <w:p w14:paraId="3376CFBA" w14:textId="04B2B7D2" w:rsidR="00D56853" w:rsidRPr="00650CFE" w:rsidRDefault="00D56853" w:rsidP="00D56853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Rev</w:t>
            </w:r>
            <w:r w:rsidR="009572BA">
              <w:rPr>
                <w:rFonts w:asciiTheme="majorBidi" w:hAnsiTheme="majorBidi"/>
                <w:sz w:val="30"/>
                <w:szCs w:val="30"/>
              </w:rPr>
              <w:t>o</w:t>
            </w:r>
            <w:r>
              <w:rPr>
                <w:rFonts w:asciiTheme="majorBidi" w:hAnsiTheme="majorBidi"/>
                <w:sz w:val="30"/>
                <w:szCs w:val="30"/>
              </w:rPr>
              <w:t>lve Group Limited</w:t>
            </w:r>
          </w:p>
        </w:tc>
        <w:tc>
          <w:tcPr>
            <w:tcW w:w="491" w:type="pct"/>
          </w:tcPr>
          <w:p w14:paraId="700BEF54" w14:textId="77777777" w:rsidR="00D56853" w:rsidRPr="0013383B" w:rsidRDefault="00D56853" w:rsidP="00D5685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14E964C7" w14:textId="519BFE33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8CBD220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E48F96F" w14:textId="3F6317BD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D56853" w:rsidRPr="00755A56" w14:paraId="6ECDB6AB" w14:textId="77777777" w:rsidTr="000A5740">
        <w:tc>
          <w:tcPr>
            <w:tcW w:w="2809" w:type="pct"/>
          </w:tcPr>
          <w:p w14:paraId="61729CE9" w14:textId="77777777" w:rsidR="00D56853" w:rsidRPr="000C2238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FA70A3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pct"/>
          </w:tcPr>
          <w:p w14:paraId="16BFD677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2" w:type="pct"/>
          </w:tcPr>
          <w:p w14:paraId="58933E03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pct"/>
          </w:tcPr>
          <w:p w14:paraId="23BEEE6E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56853" w:rsidRPr="00755A56" w14:paraId="5EF776AB" w14:textId="77777777" w:rsidTr="000A5740">
        <w:tc>
          <w:tcPr>
            <w:tcW w:w="2809" w:type="pct"/>
          </w:tcPr>
          <w:p w14:paraId="0B198237" w14:textId="67EB1430" w:rsidR="00D56853" w:rsidRPr="00755A56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</w:tcPr>
          <w:p w14:paraId="6CA52310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63F07AA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0B15B923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B6C25EA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6853" w:rsidRPr="00755A56" w14:paraId="02985C05" w14:textId="77777777" w:rsidTr="000A5740">
        <w:tc>
          <w:tcPr>
            <w:tcW w:w="2809" w:type="pct"/>
          </w:tcPr>
          <w:p w14:paraId="2B063A77" w14:textId="431BCF72" w:rsidR="00D56853" w:rsidRPr="000C2238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2238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บริษัท คุราเร่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แอดวานซ์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แมททีเรียลส์</w:t>
            </w:r>
            <w:r w:rsidRPr="00431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A3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28FDAB44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26A026D9" w14:textId="64E75028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32" w:type="pct"/>
          </w:tcPr>
          <w:p w14:paraId="68FF0FD2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C0EE5F3" w14:textId="6CF37335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1D7B6F" w:rsidRPr="00755A56" w14:paraId="47424604" w14:textId="77777777" w:rsidTr="00013F3B">
        <w:tc>
          <w:tcPr>
            <w:tcW w:w="2809" w:type="pct"/>
          </w:tcPr>
          <w:p w14:paraId="0AB4757A" w14:textId="77777777" w:rsidR="001D7B6F" w:rsidRPr="00755A56" w:rsidRDefault="001D7B6F" w:rsidP="000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ซื้อเงินลงทุนเพิ่มในบริษัท วีนิไทย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91" w:type="pct"/>
          </w:tcPr>
          <w:p w14:paraId="480B844A" w14:textId="77777777" w:rsidR="001D7B6F" w:rsidRPr="00755A56" w:rsidRDefault="001D7B6F" w:rsidP="00013F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CDEE2D8" w14:textId="77777777" w:rsidR="001D7B6F" w:rsidRPr="00755A56" w:rsidRDefault="001D7B6F" w:rsidP="00013F3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132" w:type="pct"/>
          </w:tcPr>
          <w:p w14:paraId="0DB1821E" w14:textId="77777777" w:rsidR="001D7B6F" w:rsidRPr="00755A56" w:rsidRDefault="001D7B6F" w:rsidP="00013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6DD95FEF" w14:textId="77777777" w:rsidR="001D7B6F" w:rsidRPr="00755A56" w:rsidRDefault="001D7B6F" w:rsidP="00013F3B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</w:tr>
      <w:tr w:rsidR="00D56853" w:rsidRPr="00755A56" w14:paraId="6BC4F695" w14:textId="77777777" w:rsidTr="000A5740">
        <w:tc>
          <w:tcPr>
            <w:tcW w:w="2809" w:type="pct"/>
          </w:tcPr>
          <w:p w14:paraId="1A358404" w14:textId="2837268A" w:rsidR="00D56853" w:rsidRPr="00650CFE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34374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ได้มาจากการรับโอนกิจการ</w:t>
            </w:r>
            <w:r w:rsidR="009572BA">
              <w:rPr>
                <w:rFonts w:asciiTheme="majorBidi" w:hAnsiTheme="majorBidi"/>
                <w:sz w:val="30"/>
                <w:szCs w:val="30"/>
              </w:rPr>
              <w:t>:</w:t>
            </w:r>
          </w:p>
        </w:tc>
        <w:tc>
          <w:tcPr>
            <w:tcW w:w="491" w:type="pct"/>
          </w:tcPr>
          <w:p w14:paraId="12164175" w14:textId="66CE3F31" w:rsidR="00D56853" w:rsidRPr="0013383B" w:rsidRDefault="00D56853" w:rsidP="00D5685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AD9DB39" w14:textId="115B2A72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2BC22FB" w14:textId="79AF1B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696A1AB" w14:textId="7178239D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6853" w:rsidRPr="00755A56" w14:paraId="4C445BD8" w14:textId="77777777" w:rsidTr="000A5740">
        <w:tc>
          <w:tcPr>
            <w:tcW w:w="2809" w:type="pct"/>
          </w:tcPr>
          <w:p w14:paraId="1CC51BD6" w14:textId="627579EB" w:rsidR="00D56853" w:rsidRPr="00834374" w:rsidRDefault="00242941" w:rsidP="005171B2">
            <w:pPr>
              <w:pStyle w:val="ListParagraph"/>
              <w:numPr>
                <w:ilvl w:val="2"/>
                <w:numId w:val="25"/>
              </w:numPr>
              <w:tabs>
                <w:tab w:val="clear" w:pos="1020"/>
                <w:tab w:val="num" w:pos="704"/>
              </w:tabs>
              <w:ind w:left="344" w:hanging="3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4294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429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42941">
              <w:rPr>
                <w:rFonts w:asciiTheme="majorBidi" w:hAnsiTheme="majorBidi" w:hint="cs"/>
                <w:sz w:val="30"/>
                <w:szCs w:val="30"/>
                <w:cs/>
              </w:rPr>
              <w:t>ไดนาชิสโซ่</w:t>
            </w:r>
            <w:r w:rsidRPr="002429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42941">
              <w:rPr>
                <w:rFonts w:asciiTheme="majorBidi" w:hAnsiTheme="majorBidi" w:hint="cs"/>
                <w:sz w:val="30"/>
                <w:szCs w:val="30"/>
                <w:cs/>
              </w:rPr>
              <w:t>ไทย</w:t>
            </w:r>
            <w:r w:rsidRPr="002429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4294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91" w:type="pct"/>
          </w:tcPr>
          <w:p w14:paraId="50C9AD78" w14:textId="35217C45" w:rsidR="00D56853" w:rsidRPr="0013383B" w:rsidRDefault="00D56853" w:rsidP="00D5685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383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02" w:type="pct"/>
          </w:tcPr>
          <w:p w14:paraId="6410AE6E" w14:textId="60A9241A" w:rsidR="00D56853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6F00A9FE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07867508" w14:textId="53DAECC2" w:rsidR="00D56853" w:rsidRDefault="00D56853" w:rsidP="00D5685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D56853" w:rsidRPr="00755A56" w14:paraId="40AF16C5" w14:textId="77777777" w:rsidTr="000A5740">
        <w:tc>
          <w:tcPr>
            <w:tcW w:w="2809" w:type="pct"/>
          </w:tcPr>
          <w:p w14:paraId="1065D3FB" w14:textId="18094B93" w:rsidR="00D56853" w:rsidRPr="00755A56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ไทยอีสเทิร์น ท้อปซีดส์ </w:t>
            </w:r>
            <w:r w:rsidRPr="00755A56">
              <w:rPr>
                <w:rFonts w:asciiTheme="majorBidi" w:hAnsiTheme="majorBidi"/>
                <w:sz w:val="30"/>
                <w:szCs w:val="30"/>
                <w:cs/>
              </w:rPr>
              <w:t>ออยล์</w:t>
            </w:r>
            <w:r w:rsidRPr="00650CFE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91" w:type="pct"/>
          </w:tcPr>
          <w:p w14:paraId="2D820A9E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0DE1F58" w14:textId="75592D13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14656BE8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1E95D5B" w14:textId="5246B598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6853" w:rsidRPr="00755A56" w14:paraId="32CE9EB1" w14:textId="77777777" w:rsidTr="000A5740">
        <w:tc>
          <w:tcPr>
            <w:tcW w:w="2809" w:type="pct"/>
          </w:tcPr>
          <w:p w14:paraId="5C6E63AB" w14:textId="482E4F54" w:rsidR="00D56853" w:rsidRPr="00755A56" w:rsidRDefault="00D56853" w:rsidP="00D5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</w:t>
            </w:r>
            <w:r w:rsidRPr="00BE756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E75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756C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E756C">
              <w:rPr>
                <w:rFonts w:asciiTheme="majorBidi" w:hAnsiTheme="majorBidi" w:hint="cs"/>
                <w:sz w:val="30"/>
                <w:szCs w:val="30"/>
                <w:cs/>
              </w:rPr>
              <w:t>เอนเนอร์ยี่</w:t>
            </w:r>
            <w:r w:rsidRPr="00BE75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756C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BE75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756C">
              <w:rPr>
                <w:rFonts w:asciiTheme="majorBidi" w:hAnsiTheme="majorBidi" w:hint="cs"/>
                <w:sz w:val="30"/>
                <w:szCs w:val="30"/>
                <w:cs/>
              </w:rPr>
              <w:t>จ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ำกัด</w:t>
            </w:r>
          </w:p>
        </w:tc>
        <w:tc>
          <w:tcPr>
            <w:tcW w:w="491" w:type="pct"/>
          </w:tcPr>
          <w:p w14:paraId="11F27E9A" w14:textId="77777777" w:rsidR="00D56853" w:rsidRPr="00755A56" w:rsidRDefault="00D56853" w:rsidP="00D568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1EEF8781" w14:textId="7923176D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662E241F" w14:textId="77777777" w:rsidR="00D56853" w:rsidRPr="00755A56" w:rsidRDefault="00D56853" w:rsidP="00D56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132CA550" w14:textId="7DB171F0" w:rsidR="00D56853" w:rsidRPr="00755A56" w:rsidRDefault="00D56853" w:rsidP="00D56853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2"/>
    </w:tbl>
    <w:p w14:paraId="535F6D8A" w14:textId="37A50F3C" w:rsidR="00F04A2D" w:rsidRDefault="00F04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0162B7" w14:textId="0C54829F" w:rsidR="009C321F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การเปลี่ยนแปลงของเงินลงทุนในบริษัทย่อย</w:t>
      </w:r>
      <w:r w:rsidR="004F788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การร่วมค้า </w:t>
      </w:r>
      <w:r w:rsidR="00E30132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="00340F33" w:rsidRPr="00755A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1EA44934" w14:textId="1F99022B" w:rsidR="00A86810" w:rsidRPr="00A86810" w:rsidRDefault="00A868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lang w:val="en-GB"/>
        </w:rPr>
      </w:pPr>
    </w:p>
    <w:p w14:paraId="0AE33A64" w14:textId="77777777" w:rsidR="00F85389" w:rsidRPr="00755A56" w:rsidRDefault="00F85389" w:rsidP="00F85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เวนเจอร์ส</w:t>
      </w:r>
      <w:r w:rsidRPr="00755A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2C416496" w14:textId="77777777" w:rsidR="004F7889" w:rsidRPr="004F7889" w:rsidRDefault="004F7889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ในระหว่างงวดเก้าเดือนสิ้นสุดวันที่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จีซี เวนเจอร์ส จำกัด ซึ่งเป็นบริษัทย่อย ได้เรียกชำระค่าหุ้นเพิ่มทุนตามมติที่ประชุมวิสามัญผู้ถือหุ้นประจำปี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ของบริษัทย่อยเมื่อวันที่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และตามมติที่ประชุมสามัญผู้ถือหุ้นประจำปี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ของบริษัทย่อยเมื่อวันที่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เพื่อลงทุนด้าน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Corporate Venture Capital (CVC)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เป็นจำนวนเงินรวม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526.39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ซึ่งบริษัทได้จ่ายชำระเงินค่าหุ้นเต็มจำนวนแล้วในระหว่างงวดเก้าเดือนสิ้นสุดวันที่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0A908889" w14:textId="77777777" w:rsidR="005B4350" w:rsidRPr="001C790E" w:rsidRDefault="005B4350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18"/>
          <w:szCs w:val="18"/>
          <w:lang w:val="en-US"/>
        </w:rPr>
      </w:pPr>
    </w:p>
    <w:p w14:paraId="0CE75DEE" w14:textId="77777777" w:rsidR="00F85389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09459B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เอ็นวิคโค</w:t>
      </w:r>
      <w:r w:rsidRPr="0009459B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09459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230B2537" w14:textId="77777777" w:rsidR="00F85389" w:rsidRPr="0009459B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เอ็นวิคโค จำกัด 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2563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เพื่อดำเนินงานโครงการพลาสติกรีไซเคิล เป็นจำนวนเงินรวม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37.80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ซึ่งบริษัท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ได้จ่าย</w:t>
      </w:r>
      <w:r w:rsidRPr="0009459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ชำระเงินค่าหุ้นเต็มจำนวนแล้วในเดือนเมษายน </w:t>
      </w:r>
      <w:r w:rsidRPr="0009459B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244E6815" w14:textId="77777777" w:rsidR="005941C2" w:rsidRPr="001C790E" w:rsidRDefault="005941C2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6A11CBD3" w14:textId="6AB45C86" w:rsidR="00F85389" w:rsidRPr="00755A56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55A56">
        <w:rPr>
          <w:rFonts w:ascii="Angsana New" w:hAnsi="Angsana New"/>
          <w:i/>
          <w:iCs/>
          <w:sz w:val="30"/>
          <w:szCs w:val="30"/>
          <w:lang w:val="en-US"/>
        </w:rPr>
        <w:t>PTTGC America Corporation</w:t>
      </w:r>
    </w:p>
    <w:p w14:paraId="23121985" w14:textId="77777777" w:rsidR="004F7889" w:rsidRPr="004F7889" w:rsidRDefault="004F7889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ในระหว่างงวดเก้าเดือนสิ้นสุดวันที่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PTTGC America Corporation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เพื่อนำเงินดังกล่าวไปลงทุนในโครงการ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US Petrochemical Complex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เป็นจำนวนเงินรวม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3.31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ล้านเหรียญสหรัฐอเมริกา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หรือเทียบเท่าเป็นเงินบาทจำนวนเงิน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116.91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4F788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ซึ่งบริษัทได้จ่ายชำระเงินค่าหุ้นเต็มจำนวนแล้วในระหว่างงวดเก้าเดือนสิ้นสุดวันที่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20F64718" w14:textId="6C5A56BB" w:rsidR="00A86810" w:rsidRDefault="00A8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bidi="ar-SA"/>
        </w:rPr>
      </w:pPr>
    </w:p>
    <w:p w14:paraId="41C41220" w14:textId="77777777" w:rsidR="00F85389" w:rsidRPr="0009459B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9459B">
        <w:rPr>
          <w:rFonts w:ascii="Angsana New" w:hAnsi="Angsana New"/>
          <w:i/>
          <w:iCs/>
          <w:sz w:val="30"/>
          <w:szCs w:val="30"/>
          <w:lang w:val="en-US"/>
        </w:rPr>
        <w:t>PTTGC International Private Limited</w:t>
      </w:r>
    </w:p>
    <w:p w14:paraId="38378712" w14:textId="47ECB0EB" w:rsidR="001C790E" w:rsidRDefault="00F85389" w:rsidP="001C790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9459B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>2565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PTTGC International Private Limited (“GC Inter”)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เพื่อนำเงินดังกล่าวไปลงทุนใน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PTTGC International (Netherlands) B.V. (“GC Inter B.V.”)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GC Inter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ถือหุ้นอยู่ร้อยละ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เป็นจำนวนเงินรวม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14.81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ล้านยูโร หรือเทียบเท่าเป็นเงินบาทจำนวนเงิน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552.06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ล้านบาท ซึ่ง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บริษัทได้จ่าย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ชำระเงิน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ค่าหุ้นเต็มจำนวนแล้วในเดือนมิถุนายน </w:t>
      </w:r>
      <w:r w:rsidRPr="0009459B">
        <w:rPr>
          <w:rFonts w:ascii="Angsana New" w:hAnsi="Angsana New"/>
          <w:sz w:val="30"/>
          <w:szCs w:val="30"/>
          <w:lang w:val="en-US" w:bidi="th-TH"/>
        </w:rPr>
        <w:t>2565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GC Inter B.V.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ได้นำเงินดังกล่าวไปใช้ในการเข้าทำธุรกรรมซื้อหุ้นสามัญเพิ่มเติมในบริษัท </w:t>
      </w:r>
      <w:proofErr w:type="spellStart"/>
      <w:r w:rsidRPr="0009459B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09459B">
        <w:rPr>
          <w:rFonts w:ascii="Angsana New" w:hAnsi="Angsana New"/>
          <w:sz w:val="30"/>
          <w:szCs w:val="30"/>
          <w:lang w:val="en-US" w:bidi="th-TH"/>
        </w:rPr>
        <w:t xml:space="preserve"> Holding SAS (“</w:t>
      </w:r>
      <w:proofErr w:type="spellStart"/>
      <w:r w:rsidRPr="0009459B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09459B">
        <w:rPr>
          <w:rFonts w:ascii="Angsana New" w:hAnsi="Angsana New"/>
          <w:sz w:val="30"/>
          <w:szCs w:val="30"/>
          <w:lang w:val="en-US" w:bidi="th-TH"/>
        </w:rPr>
        <w:t xml:space="preserve">”)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อีกร้อยละ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9.18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09459B">
        <w:rPr>
          <w:rFonts w:ascii="Angsana New" w:hAnsi="Angsana New"/>
          <w:sz w:val="30"/>
          <w:szCs w:val="30"/>
          <w:lang w:val="en-US" w:bidi="th-TH"/>
        </w:rPr>
        <w:t>Perstorp</w:t>
      </w:r>
      <w:proofErr w:type="spellEnd"/>
      <w:r w:rsidRPr="0009459B">
        <w:rPr>
          <w:rFonts w:ascii="Angsana New" w:hAnsi="Angsana New"/>
          <w:sz w:val="30"/>
          <w:szCs w:val="30"/>
          <w:lang w:val="en-US" w:bidi="th-TH"/>
        </w:rPr>
        <w:t xml:space="preserve"> Holding AB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มีผลให้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GC Inter B.V.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มีสัดส่วนการถือหุ้นใน </w:t>
      </w:r>
      <w:proofErr w:type="spellStart"/>
      <w:r w:rsidRPr="0009459B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0945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เพิ่มขึ้นจากเดิมที่ถืออยู่ร้อยละ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90.82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เป็นร้อยละ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 GC Inter B.V. </w:t>
      </w:r>
      <w:r w:rsidRPr="0009459B">
        <w:rPr>
          <w:rFonts w:ascii="Angsana New" w:hAnsi="Angsana New" w:hint="cs"/>
          <w:sz w:val="30"/>
          <w:szCs w:val="30"/>
          <w:cs/>
          <w:lang w:val="en-US"/>
        </w:rPr>
        <w:t xml:space="preserve">ได้ทำการลงนามในสัญญาซื้อขายหุ้นและดำเนินการชำระเงินค่าหุ้นแล้วเสร็จเมื่อวันที่ </w:t>
      </w:r>
      <w:r w:rsidRPr="0009459B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กลุ่มบริษัทรับรู้ส่วนได้เสียที่ไม่มีอำนาจควบคุมลดลง</w:t>
      </w:r>
      <w:r w:rsidRPr="00A969ED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464.55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2B0C9C">
        <w:rPr>
          <w:rFonts w:ascii="Angsana New" w:hAnsi="Angsana New" w:hint="cs"/>
          <w:sz w:val="30"/>
          <w:szCs w:val="30"/>
          <w:cs/>
          <w:lang w:val="en-US" w:bidi="th-TH"/>
        </w:rPr>
        <w:t>ส่วนต่างจากการเปลี่ยนแปลงสัดส่วนการถือหุ้นในเงินลงทุน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941.91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ล้านบาท และสำรองการแปลงค่างบการเงินเพิ่มขึ้น</w:t>
      </w:r>
      <w:r w:rsidRPr="00A969ED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969ED">
        <w:rPr>
          <w:rFonts w:ascii="Angsana New" w:hAnsi="Angsana New"/>
          <w:sz w:val="30"/>
          <w:szCs w:val="30"/>
          <w:lang w:val="en-US" w:bidi="th-TH"/>
        </w:rPr>
        <w:t xml:space="preserve">120.37 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ไปยังส่วนของผู้ถือหุ้นของกลุ่มบริษัท</w:t>
      </w:r>
      <w:r w:rsidRPr="00A969ED">
        <w:rPr>
          <w:rFonts w:ascii="Angsana New" w:hAnsi="Angsana New" w:hint="cs"/>
          <w:sz w:val="30"/>
          <w:szCs w:val="30"/>
          <w:cs/>
          <w:lang w:val="en-US"/>
        </w:rPr>
        <w:t xml:space="preserve"> ซึ่งเกิดจากการเปลี่ยนแปลงส่วนของเจ้าของในบริษัท </w:t>
      </w:r>
      <w:proofErr w:type="spellStart"/>
      <w:r w:rsidRPr="00A969ED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</w:p>
    <w:p w14:paraId="777C9F5F" w14:textId="77777777" w:rsidR="0051214F" w:rsidRPr="00A86810" w:rsidRDefault="0051214F" w:rsidP="00512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A86810">
        <w:rPr>
          <w:rFonts w:ascii="Angsana New" w:hAnsi="Angsana New"/>
          <w:i/>
          <w:iCs/>
          <w:sz w:val="30"/>
          <w:szCs w:val="30"/>
        </w:rPr>
        <w:lastRenderedPageBreak/>
        <w:t>PT. GCM Marketing Solutions Indonesia</w:t>
      </w:r>
    </w:p>
    <w:p w14:paraId="02FB0137" w14:textId="60BE3719" w:rsidR="0051214F" w:rsidRPr="00A86810" w:rsidRDefault="0051214F" w:rsidP="0051214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A86810">
        <w:rPr>
          <w:rFonts w:ascii="Angsana New" w:hAnsi="Angsana New"/>
          <w:spacing w:val="-6"/>
          <w:sz w:val="30"/>
          <w:szCs w:val="30"/>
          <w:cs/>
          <w:lang w:val="en-US"/>
        </w:rPr>
        <w:t>เมื่อวันที่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 21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จีซี มาร์เก็ตติ้ง โซลูชั่นส์ จำกัด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(“GCM”)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ซึ่งเป็นบริษัทย่อย ได้ดำเนินการใช้สิทธิ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Call option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ตามมติที่ประชุมคณะกรรมการของบริษัทย่อยเมื่อวันที่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เพื่อซื้อหุ้นสามัญเพิ่มเติมใน </w:t>
      </w:r>
      <w:r w:rsidR="00BD6A1F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PT. GCM Marketing Solutions Indonesia (“GCM Indonesia”)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อีกร้อยละ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33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PT. </w:t>
      </w:r>
      <w:proofErr w:type="spellStart"/>
      <w:r w:rsidRPr="00A86810">
        <w:rPr>
          <w:rFonts w:ascii="Angsana New" w:hAnsi="Angsana New"/>
          <w:spacing w:val="-6"/>
          <w:sz w:val="30"/>
          <w:szCs w:val="30"/>
          <w:lang w:val="en-US"/>
        </w:rPr>
        <w:t>Cipta</w:t>
      </w:r>
      <w:proofErr w:type="spellEnd"/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 Aneka Air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เป็นจำนวนเงินรวม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3,300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ล้านรูเปียอินโดนีเซีย หรือเทียบเท่าเป็นเงินบาทจำนวนเงิน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8.52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มีผลให้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GCM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มีสัดส่วนการถือหุ้นใน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GCM Indonesia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เพิ่มขึ้นจากเดิมที่ถืออยู่ร้อยละ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67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เป็นร้อยละ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 GCM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ได้ทำการลงนามในสัญญาซื้อขายหุ้นและดำเนินการชำระเงินค่าหุ้นแล้วเสร็จเมื่อวันที่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กลุ่มบริษัทรับรู้ส่วนได้เสียที่ไม่มีอำนาจควบคุมลดลงเป็น</w:t>
      </w:r>
      <w:r w:rsidRPr="00BD6A1F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จำนวนเงิน </w:t>
      </w:r>
      <w:r w:rsidR="00BD6A1F" w:rsidRPr="00BD6A1F">
        <w:rPr>
          <w:rFonts w:ascii="Angsana New" w:hAnsi="Angsana New"/>
          <w:spacing w:val="-6"/>
          <w:sz w:val="30"/>
          <w:szCs w:val="30"/>
          <w:lang w:val="en-US"/>
        </w:rPr>
        <w:t>36.08</w:t>
      </w:r>
      <w:r w:rsidRPr="00BD6A1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D6A1F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BD6A1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D6A1F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ส่วน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ต่างจากการเปลี่ยนแปลงสัดส่วนการถือหุ้นในเงินลงทุนเป็นจำนวนเงิน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28.61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และสำรองการแปลงค่างบการเงินลดลงเป็นจำนวนเงิน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 xml:space="preserve">1.04 </w:t>
      </w:r>
      <w:r w:rsidRPr="00A868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ไปยังส่วนของผู้ถือหุ้นของกลุ่มบริษัท ซึ่งเกิดจากการเปลี่ยนแปลงส่วนของเจ้าของในบริษัท </w:t>
      </w:r>
      <w:r w:rsidRPr="00A86810">
        <w:rPr>
          <w:rFonts w:ascii="Angsana New" w:hAnsi="Angsana New"/>
          <w:spacing w:val="-6"/>
          <w:sz w:val="30"/>
          <w:szCs w:val="30"/>
          <w:lang w:val="en-US"/>
        </w:rPr>
        <w:t>GCM Indonesia</w:t>
      </w:r>
    </w:p>
    <w:p w14:paraId="47DAF3BC" w14:textId="77777777" w:rsidR="0051214F" w:rsidRDefault="0051214F" w:rsidP="001C790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6111C17" w14:textId="14B1097A" w:rsidR="004F7889" w:rsidRPr="004F7889" w:rsidRDefault="004F78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F7889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จีซี ไกลคอล จำกัด</w:t>
      </w:r>
    </w:p>
    <w:p w14:paraId="237C6AF1" w14:textId="765B1969" w:rsidR="004F7889" w:rsidRPr="004F7889" w:rsidRDefault="004F7889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จีซี ไกลคอล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จำกัด ซึ่งเป็นบริษัทย่อย ได้จดทะเบียนเลิกบริษัทกับกรมพัฒนาธุรกิจการค้า กระทรวงพาณิชย์ และบริษัทย่อยได้คืนเงินลงทุนแก่บริษัทเป็นจำนวนเงิน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5,926.02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โดยบริษัทรับรู้กำไรจากการคืนเงินลงทุนจำนวน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531.02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ในงบกำไรขาดทุนเฉพาะกิจการสำหรับงวดเก้าเดือนสิ้นสุดวันที่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ทั้งนี้ บริษัทย่อยอยู่ระหว่างการชำระบัญชี ณ 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65AB745A" w14:textId="77777777" w:rsidR="00A86810" w:rsidRDefault="00A86810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D176BC" w14:textId="26109832" w:rsidR="004F7889" w:rsidRPr="004F7889" w:rsidRDefault="004F78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F7889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</w:t>
      </w:r>
      <w:r w:rsidRPr="004F788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จีซี</w:t>
      </w:r>
      <w:r w:rsidRPr="004F788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 w:hint="cs"/>
          <w:i/>
          <w:iCs/>
          <w:sz w:val="30"/>
          <w:szCs w:val="30"/>
          <w:cs/>
          <w:lang w:val="en-US"/>
        </w:rPr>
        <w:t>สไตรีนิคส์</w:t>
      </w:r>
      <w:r w:rsidRPr="004F788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4F7889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จำกัด</w:t>
      </w:r>
    </w:p>
    <w:p w14:paraId="4532526E" w14:textId="51C464D2" w:rsidR="004F7889" w:rsidRDefault="004F7889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จีซี สไตรีนิคส์ จำกัด ซึ่งเป็นบริษัทย่อย ได้จดทะเบียนเลิกบริษัทกับกรมพัฒนาธุรกิจการค้า กระทรวงพาณิชย์ และบริษัทย่อยได้คืนเงินลงทุนแก่บริษัทเป็นจำนวนเงิน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 xml:space="preserve">185.23 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ทั้งนี้ บริษัทย่อยอยู่ระหว่างการชำระบัญชี ณ วันที่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4F788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กันยายน </w:t>
      </w:r>
      <w:r w:rsidRPr="004F788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765C9FE8" w14:textId="77777777" w:rsidR="00E4540F" w:rsidRPr="004F7889" w:rsidRDefault="00E4540F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9130BB7" w14:textId="77777777" w:rsidR="00F85389" w:rsidRPr="00D16D2B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D16D2B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จีจีซี เคทิส ไบโออินดัสเทรียล จำกัด</w:t>
      </w:r>
    </w:p>
    <w:p w14:paraId="7AB54970" w14:textId="2C8E5B4F" w:rsidR="00F85389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จีจีซี เคทิส ไบโออินดัสเทรียล จำกัด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ซึ่งเป็นบริษัทร่วมค้าทางอ้อมของกลุ่มบริษัท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ได้เรียกชำระค่าหุ้นจากการเพิ่มทุนจากบริษัท จีจีซี ไบโอเคมิคอล จำกัด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ซึ่งเป็นบริษัทย่อยของบริษัท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 3,575,000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เป็นจำนวนเงินรวม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53.63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ซึ่งบริษัท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ย่อย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จ่าย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ชำระเงินค่าหุ้นเต็มจำนวนแล้วในเดือนพฤษภาคม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6C51BAAA" w14:textId="7D9B97C1" w:rsidR="00A86810" w:rsidRDefault="00A8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lang w:bidi="ar-SA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05A44452" w14:textId="641DC779" w:rsidR="00F85389" w:rsidRPr="00D16D2B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บริษัท</w:t>
      </w:r>
      <w:r w:rsid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คุราเร่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จีซี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แอดวานซ์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แมททีเรียลส์</w:t>
      </w:r>
      <w:r w:rsidRPr="00D16D2B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D16D2B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</w:p>
    <w:p w14:paraId="09DDC13A" w14:textId="296FB7C0" w:rsidR="00F85389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z w:val="30"/>
          <w:szCs w:val="30"/>
          <w:lang w:val="en-US"/>
        </w:rPr>
        <w:t xml:space="preserve">10 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D16D2B">
        <w:rPr>
          <w:rFonts w:ascii="Angsana New" w:hAnsi="Angsana New"/>
          <w:sz w:val="30"/>
          <w:szCs w:val="30"/>
          <w:lang w:val="en-US"/>
        </w:rPr>
        <w:t xml:space="preserve">2565 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คุราเร่ จีซี แอดวานซ์ แมททีเรียลส์ จำกัด ซึ่งเป็นบริษัทร่วมทางตรงของกลุ่มบริษัท ได้เรียกชำระค่าหุ้นจากการเพิ่มทุนจำนวน </w:t>
      </w:r>
      <w:r w:rsidRPr="00D16D2B">
        <w:rPr>
          <w:rFonts w:ascii="Angsana New" w:hAnsi="Angsana New"/>
          <w:sz w:val="30"/>
          <w:szCs w:val="30"/>
          <w:lang w:val="en-US"/>
        </w:rPr>
        <w:t>933,530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หุ้น มูลค่าหุ้นละ </w:t>
      </w:r>
      <w:r w:rsidRPr="00D16D2B">
        <w:rPr>
          <w:rFonts w:ascii="Angsana New" w:hAnsi="Angsana New"/>
          <w:sz w:val="30"/>
          <w:szCs w:val="30"/>
          <w:lang w:val="en-US"/>
        </w:rPr>
        <w:t>100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เป็นจำนวนเงินรวม </w:t>
      </w:r>
      <w:r w:rsidRPr="00D16D2B">
        <w:rPr>
          <w:rFonts w:ascii="Angsana New" w:hAnsi="Angsana New"/>
          <w:sz w:val="30"/>
          <w:szCs w:val="30"/>
          <w:lang w:val="en-US"/>
        </w:rPr>
        <w:t>93.35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ซึ่งบริษัทได้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จ่าย</w:t>
      </w:r>
      <w:r w:rsidRPr="00D16D2B">
        <w:rPr>
          <w:rFonts w:ascii="Angsana New" w:hAnsi="Angsana New" w:hint="cs"/>
          <w:sz w:val="30"/>
          <w:szCs w:val="30"/>
          <w:cs/>
          <w:lang w:val="en-US"/>
        </w:rPr>
        <w:t xml:space="preserve">ชำระเงินค่าหุ้นเต็มจำนวนแล้วในเดือนเมษายน </w:t>
      </w:r>
      <w:r w:rsidRPr="00D16D2B">
        <w:rPr>
          <w:rFonts w:ascii="Angsana New" w:hAnsi="Angsana New"/>
          <w:sz w:val="30"/>
          <w:szCs w:val="30"/>
          <w:lang w:val="en-US"/>
        </w:rPr>
        <w:t>2565</w:t>
      </w:r>
    </w:p>
    <w:p w14:paraId="3DE90DDA" w14:textId="573A0C11" w:rsidR="00E4540F" w:rsidRDefault="00E4540F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0"/>
          <w:lang w:val="en-US"/>
        </w:rPr>
      </w:pPr>
    </w:p>
    <w:p w14:paraId="07D95B5B" w14:textId="77777777" w:rsidR="001D7B6F" w:rsidRPr="00755A56" w:rsidRDefault="001D7B6F" w:rsidP="001D7B6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วีนิไทย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(</w:t>
      </w:r>
      <w:r w:rsidRPr="00755A56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มหาชน</w:t>
      </w:r>
      <w:r w:rsidRPr="00755A56">
        <w:rPr>
          <w:rFonts w:ascii="Angsana New" w:hAnsi="Angsana New"/>
          <w:i/>
          <w:iCs/>
          <w:sz w:val="30"/>
          <w:szCs w:val="30"/>
          <w:cs/>
          <w:lang w:bidi="th-TH"/>
        </w:rPr>
        <w:t>)</w:t>
      </w:r>
    </w:p>
    <w:p w14:paraId="389270B3" w14:textId="2565F87B" w:rsidR="001D7B6F" w:rsidRDefault="001D7B6F" w:rsidP="001D7B6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1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มีนาคม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 2565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บริษัทได้เสร็จสิ้นการทำคำเสนอซื้อหลักทรัพย์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ทั้งหมด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 วีนิไทย จำกัด (มหาชน)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(“VNT”)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โดยบริษัท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ซื้อหลักทรัพย์ของ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>VNT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ตามคำเสนอซื้อ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จำนวนทั้งสิ้น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151,149,415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หรือคิดเป็นร้อยละ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12.75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ของหุ้นที่ออกและชำระแล้วทั้งหมดของ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โดยมีราคาเสนอซื้อหุ้นสามัญหุ้นละ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39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คิดเป็น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 xml:space="preserve">จำนวนเงินรวมทั้งสิ้น 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>5,8</w:t>
      </w:r>
      <w:r w:rsidRPr="005171B2">
        <w:rPr>
          <w:rFonts w:ascii="Angsana New" w:hAnsi="Angsana New"/>
          <w:spacing w:val="-10"/>
          <w:sz w:val="30"/>
          <w:szCs w:val="30"/>
          <w:lang w:val="en-US" w:bidi="th-TH"/>
        </w:rPr>
        <w:t>94.83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 xml:space="preserve">ล้านบาท ส่งผลให้บริษัทมีสัดส่วนการถือหุ้นใน 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 xml:space="preserve">VNT 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 xml:space="preserve">เพิ่มขึ้นจากร้อยละ 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 xml:space="preserve">24.98 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>เป็นร้อยละ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 xml:space="preserve"> 37.73 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>ของทุน</w:t>
      </w:r>
      <w:r w:rsidR="002F2008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ที่ออก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>และชำระแล้ว และ</w:t>
      </w:r>
      <w:r w:rsidR="007556AC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เมื่อ</w:t>
      </w:r>
      <w:r w:rsidR="002F2008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 xml:space="preserve">วันที่ </w:t>
      </w:r>
      <w:r w:rsidR="002F2008">
        <w:rPr>
          <w:rFonts w:ascii="Angsana New" w:hAnsi="Angsana New"/>
          <w:spacing w:val="-10"/>
          <w:sz w:val="30"/>
          <w:szCs w:val="30"/>
          <w:lang w:val="en-US" w:bidi="th-TH"/>
        </w:rPr>
        <w:t xml:space="preserve">12 </w:t>
      </w:r>
      <w:r w:rsidR="002F2008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 xml:space="preserve">มีนาคม </w:t>
      </w:r>
      <w:r w:rsidR="002F2008">
        <w:rPr>
          <w:rFonts w:ascii="Angsana New" w:hAnsi="Angsana New"/>
          <w:spacing w:val="-10"/>
          <w:sz w:val="30"/>
          <w:szCs w:val="30"/>
          <w:lang w:val="en-US" w:bidi="th-TH"/>
        </w:rPr>
        <w:t xml:space="preserve">2565 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 xml:space="preserve">คณะกรรมการตลาดหลักทรัพย์แห่งประเทศไทย </w:t>
      </w:r>
      <w:r w:rsidRPr="005171B2">
        <w:rPr>
          <w:rFonts w:ascii="Angsana New" w:hAnsi="Angsana New"/>
          <w:spacing w:val="-10"/>
          <w:sz w:val="30"/>
          <w:szCs w:val="30"/>
          <w:lang w:val="en-US"/>
        </w:rPr>
        <w:t>(“</w:t>
      </w:r>
      <w:r w:rsidRPr="005171B2">
        <w:rPr>
          <w:rFonts w:ascii="Angsana New" w:hAnsi="Angsana New"/>
          <w:spacing w:val="-10"/>
          <w:sz w:val="30"/>
          <w:szCs w:val="30"/>
          <w:cs/>
          <w:lang w:val="en-US" w:bidi="th-TH"/>
        </w:rPr>
        <w:t>ตลาดหลักทรัพย์ฯ”)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ได้มีคำสั่งเพิกถอนหุ้นสามัญของ </w:t>
      </w:r>
      <w:r w:rsidRPr="00755A56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755A56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จากการเป็นหลักทรัพย์จดทะเบียนใน</w:t>
      </w:r>
      <w:r w:rsidRPr="00755A56">
        <w:rPr>
          <w:rFonts w:ascii="Angsana New" w:hAnsi="Angsana New"/>
          <w:spacing w:val="-6"/>
          <w:sz w:val="30"/>
          <w:szCs w:val="30"/>
          <w:cs/>
          <w:lang w:val="en-US"/>
        </w:rPr>
        <w:t>ตลาดหลักทรัพย์ฯ</w:t>
      </w:r>
    </w:p>
    <w:p w14:paraId="64FA572B" w14:textId="77777777" w:rsidR="001D7B6F" w:rsidRDefault="001D7B6F" w:rsidP="001D7B6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72EF0C25" w14:textId="6B07AED3" w:rsidR="001D7B6F" w:rsidRDefault="001D7B6F" w:rsidP="001D7B6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ในการ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ประชุมวิสามัญผู้ถือหุ้นของ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 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11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เมษายน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มีมติอนุมัติการควบบริษัทระหว่าง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บริษัท ไทยอาซาฮีเคมีภัณฑ์ จำกัด </w:t>
      </w:r>
      <w:r w:rsidR="002F2008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(“AGC-TH”) 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ซี่งเป็น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ของ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AGC Inc.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ด้วยมติคะแนนเสียงเห็นด้วยร้อยละ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99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8975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และไม่เห็นด้วยร้อยละ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1024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(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คิดเป็นจำนวนหุ้นรวม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1,205,517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)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โดยบริษัทได้ทำการเสนอซื้อหุ้น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ส่วนที่เหลือ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จากผู้ถือหุ้นที่คัดค้านการควบบริษัทที่ราคา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39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บาทต่อหุ้น ซึ่งเป็นราคาเดียวกันกับราคาเสนอซื้อของการทำคำเสนอซื้อหลักทรัพย์ทั้งหมดของกิจการเพื่อเพิกถอนหลักทรัพย์ของกิจการออกจากการเป็นหลักทรัพย์จดทะเบียนในตลาดหลักทรัพย์ฯ</w:t>
      </w:r>
      <w:r w:rsidR="002F2008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ดังนั้น</w:t>
      </w:r>
      <w:r w:rsid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9228C5" w:rsidRP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บริษัทได้ซื้อ</w:t>
      </w:r>
      <w:r w:rsid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หุ้นของ </w:t>
      </w:r>
      <w:r w:rsidR="009228C5">
        <w:rPr>
          <w:rFonts w:ascii="Angsana New" w:hAnsi="Angsana New"/>
          <w:spacing w:val="-6"/>
          <w:sz w:val="30"/>
          <w:szCs w:val="30"/>
          <w:lang w:val="en-US" w:bidi="th-TH"/>
        </w:rPr>
        <w:t xml:space="preserve">VNT </w:t>
      </w:r>
      <w:r w:rsid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เพิ่มเติม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อีก</w:t>
      </w:r>
      <w:r w:rsid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จำนวน 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995,017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คิดเป็นจำนวนเงิน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38.81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โดยการโอนหุ้นแล้วเสร็จเมื่อวันที่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พฤษภาคม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ส่งผลให้บริษัทถือหุ้นใน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เพิ่มเติมจากร้อยละ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73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37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.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>82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228C5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การควบรวมกิจการระหว่าง </w:t>
      </w:r>
      <w:r w:rsidRPr="00D16D2B">
        <w:rPr>
          <w:rFonts w:ascii="Angsana New" w:hAnsi="Angsana New"/>
          <w:spacing w:val="-6"/>
          <w:sz w:val="30"/>
          <w:szCs w:val="30"/>
          <w:lang w:val="en-US"/>
        </w:rPr>
        <w:t xml:space="preserve">VNT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>กับ</w:t>
      </w:r>
      <w:r w:rsidR="009228C5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9228C5">
        <w:rPr>
          <w:rFonts w:ascii="Angsana New" w:hAnsi="Angsana New"/>
          <w:spacing w:val="-6"/>
          <w:sz w:val="30"/>
          <w:szCs w:val="30"/>
          <w:lang w:val="en-US" w:bidi="th-TH"/>
        </w:rPr>
        <w:t>AGC-TH</w:t>
      </w:r>
      <w:r w:rsidR="009228C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เพื่อก่อตั้งบริษัทใหม่ชื่อว่า บริษัท เอจีซี วีนิไทย จ</w:t>
      </w:r>
      <w:r w:rsidRPr="00D16D2B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D16D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กัด (มหาชน)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(“AVT”)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ได้เสร็จสมบูรณ์เรียบร้อยแล้วในวันที่ 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กรกฎาคม 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2565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ภายหลัง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การควบรวมกิจการและ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การจัดสรรหุ้น</w:t>
      </w:r>
      <w:r w:rsidR="007556AC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ที่เกี่ยวข้อง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 xml:space="preserve"> AVT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ส่งผลให้บริษัทมีสัดส่วนการถือหุ้นใน 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 xml:space="preserve">AVT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ร้อยละ </w:t>
      </w:r>
      <w:r>
        <w:rPr>
          <w:rFonts w:ascii="Angsana New" w:hAnsi="Angsana New"/>
          <w:spacing w:val="-6"/>
          <w:sz w:val="30"/>
          <w:szCs w:val="30"/>
          <w:lang w:val="en-US" w:bidi="th-TH"/>
        </w:rPr>
        <w:t>27.32</w:t>
      </w:r>
    </w:p>
    <w:p w14:paraId="655DB6C8" w14:textId="77777777" w:rsidR="001D7B6F" w:rsidRPr="001C790E" w:rsidRDefault="001D7B6F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0"/>
          <w:lang w:val="en-US"/>
        </w:rPr>
      </w:pPr>
    </w:p>
    <w:p w14:paraId="731878C8" w14:textId="77777777" w:rsidR="00F85389" w:rsidRPr="00755A56" w:rsidRDefault="00F85389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/>
          <w:i/>
          <w:iCs/>
          <w:sz w:val="30"/>
          <w:szCs w:val="30"/>
          <w:cs/>
        </w:rPr>
        <w:t>บริษัท ไทยอีสเทิร์น ท้อปซีดส์ ออยล์ จำกัด</w:t>
      </w:r>
    </w:p>
    <w:p w14:paraId="0CDE949C" w14:textId="14C957D3" w:rsidR="00F85389" w:rsidRDefault="00F85389" w:rsidP="00F853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755A56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13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โกลบอลกรีนเคมิคอล จำกัด (มหาชน) (“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GGC”)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ซึ่งเป็นบริษัทย่อยของบริษัท ได้ดำเนินการขายหุ้นในบริษัท </w:t>
      </w:r>
      <w:r w:rsidRPr="00755A56">
        <w:rPr>
          <w:rFonts w:ascii="Angsana New" w:hAnsi="Angsana New"/>
          <w:sz w:val="30"/>
          <w:szCs w:val="30"/>
          <w:cs/>
          <w:lang w:val="en-US"/>
        </w:rPr>
        <w:t>ไทยอีสเทิร์น ท้อปซีดส์ ออยล์ จำกัด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ซึ่งเป็นบริษัทร่วมทางอ้อม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ถือหุ้นร้อยละ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ของทุนจดทะเบียนและชำระแล้ว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ตามมติที่ประชุม</w:t>
      </w:r>
      <w:r w:rsidRPr="00755A56">
        <w:rPr>
          <w:rFonts w:ascii="Angsana New" w:hAnsi="Angsana New"/>
          <w:sz w:val="30"/>
          <w:szCs w:val="30"/>
          <w:cs/>
          <w:lang w:val="en-US"/>
        </w:rPr>
        <w:t>คณะกรรมการของ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 GGC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755A56">
        <w:rPr>
          <w:rFonts w:ascii="Angsana New" w:hAnsi="Angsana New"/>
          <w:sz w:val="30"/>
          <w:szCs w:val="30"/>
          <w:lang w:val="en-US" w:bidi="th-TH"/>
        </w:rPr>
        <w:t>2564</w:t>
      </w:r>
      <w:r w:rsidRPr="00755A5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 xml:space="preserve">ให้แก่บริษัทแห่งหนึ่งเป็นจำนวนเงิน </w:t>
      </w:r>
      <w:r w:rsidRPr="00755A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55A56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41FBABB" w14:textId="7E113D90" w:rsidR="00761B1C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BCE1861" w14:textId="04AA4B84" w:rsidR="00E4540F" w:rsidRPr="00E4540F" w:rsidRDefault="00E4540F" w:rsidP="00E4540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บริษัท</w:t>
      </w:r>
      <w:r w:rsidRPr="00E454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t>พีทีที</w:t>
      </w:r>
      <w:r w:rsidRPr="00E454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t>เอนเนอร์ยี่</w:t>
      </w:r>
      <w:r w:rsidRPr="00E454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t>โซลูชั่นส์</w:t>
      </w:r>
      <w:r w:rsidRPr="00E454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E4540F">
        <w:rPr>
          <w:rFonts w:ascii="Angsana New" w:hAnsi="Angsana New" w:hint="cs"/>
          <w:i/>
          <w:iCs/>
          <w:sz w:val="30"/>
          <w:szCs w:val="30"/>
          <w:cs/>
          <w:lang w:bidi="th-TH"/>
        </w:rPr>
        <w:t>จำกัด</w:t>
      </w:r>
    </w:p>
    <w:p w14:paraId="64D52640" w14:textId="77777777" w:rsidR="00E4540F" w:rsidRPr="00E4540F" w:rsidRDefault="00E4540F" w:rsidP="00E4540F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E4540F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4540F">
        <w:rPr>
          <w:rFonts w:ascii="Angsana New" w:hAnsi="Angsana New"/>
          <w:sz w:val="30"/>
          <w:szCs w:val="30"/>
          <w:lang w:val="en-US"/>
        </w:rPr>
        <w:t xml:space="preserve">29 </w:t>
      </w:r>
      <w:r w:rsidRPr="00E4540F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E4540F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4540F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</w:t>
      </w:r>
      <w:r w:rsidRPr="00E4540F">
        <w:rPr>
          <w:rFonts w:ascii="Angsana New" w:hAnsi="Angsana New"/>
          <w:sz w:val="30"/>
          <w:szCs w:val="30"/>
          <w:cs/>
          <w:lang w:val="en-US"/>
        </w:rPr>
        <w:t>พีทีที เอนเนอร์ยี่ โซลูชั่นส์ จำกัด</w:t>
      </w:r>
      <w:r w:rsidRPr="00E4540F"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ซึ่งเป็นบริษัทร่วมทางตรงของกลุ่มบริษัท ได้มีมติอนุมัติการเลิกกิจการ ซึ่งเป็นไปตามนโยบายการปรับโครงสร้างการดำเนินธุรกิจของกลุ่ม ปตท. โดยบริษัทร่วมจะดำเนินการจดทะเบียนเลิกกิจการต่อไป</w:t>
      </w:r>
    </w:p>
    <w:p w14:paraId="58523BF5" w14:textId="3A1F1698" w:rsidR="00825627" w:rsidRPr="00A6773C" w:rsidRDefault="00825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</w:p>
    <w:p w14:paraId="74F7F5AE" w14:textId="6CE02B1F" w:rsidR="004F3079" w:rsidRPr="00755A5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755A5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A6773C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1"/>
        <w:gridCol w:w="900"/>
        <w:gridCol w:w="1346"/>
        <w:gridCol w:w="264"/>
        <w:gridCol w:w="1358"/>
      </w:tblGrid>
      <w:tr w:rsidR="005941C2" w:rsidRPr="00825627" w14:paraId="42E7F22E" w14:textId="77777777" w:rsidTr="00263128">
        <w:tc>
          <w:tcPr>
            <w:tcW w:w="2893" w:type="pct"/>
            <w:shd w:val="clear" w:color="auto" w:fill="auto"/>
            <w:vAlign w:val="bottom"/>
          </w:tcPr>
          <w:p w14:paraId="176B4099" w14:textId="18DCEE7E" w:rsidR="005941C2" w:rsidRPr="00825627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256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256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256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90" w:type="pct"/>
            <w:vAlign w:val="bottom"/>
          </w:tcPr>
          <w:p w14:paraId="721B9C31" w14:textId="73319872" w:rsidR="005941C2" w:rsidRPr="005941C2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41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256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825627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41C2" w:rsidRPr="00825627" w14:paraId="5C7DDE69" w14:textId="77777777" w:rsidTr="00263128">
        <w:tc>
          <w:tcPr>
            <w:tcW w:w="2893" w:type="pct"/>
            <w:shd w:val="clear" w:color="auto" w:fill="auto"/>
            <w:vAlign w:val="bottom"/>
          </w:tcPr>
          <w:p w14:paraId="685C9598" w14:textId="77777777" w:rsidR="005941C2" w:rsidRPr="00825627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53ADF3DE" w14:textId="77777777" w:rsidR="005941C2" w:rsidRPr="00825627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825627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5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41C2" w:rsidRPr="00825627" w14:paraId="171E9E6F" w14:textId="77777777" w:rsidTr="00263128">
        <w:tc>
          <w:tcPr>
            <w:tcW w:w="2893" w:type="pct"/>
            <w:shd w:val="clear" w:color="auto" w:fill="auto"/>
          </w:tcPr>
          <w:p w14:paraId="0B099EF5" w14:textId="3887B712" w:rsidR="005941C2" w:rsidRPr="00825627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8256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56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90" w:type="pct"/>
          </w:tcPr>
          <w:p w14:paraId="43D8B558" w14:textId="77777777" w:rsidR="005941C2" w:rsidRPr="0026312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0537C2DF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17,843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5EC48D48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10,630</w:t>
            </w:r>
          </w:p>
        </w:tc>
      </w:tr>
      <w:tr w:rsidR="005941C2" w:rsidRPr="00825627" w14:paraId="29135A55" w14:textId="77777777" w:rsidTr="00263128">
        <w:tc>
          <w:tcPr>
            <w:tcW w:w="2893" w:type="pct"/>
            <w:shd w:val="clear" w:color="auto" w:fill="auto"/>
          </w:tcPr>
          <w:p w14:paraId="035D3274" w14:textId="05476228" w:rsidR="005941C2" w:rsidRPr="00825627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490" w:type="pct"/>
          </w:tcPr>
          <w:p w14:paraId="1F9B8EEA" w14:textId="2BB5D77A" w:rsidR="005941C2" w:rsidRPr="00263128" w:rsidRDefault="00263128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3" w:type="pct"/>
            <w:shd w:val="clear" w:color="auto" w:fill="auto"/>
          </w:tcPr>
          <w:p w14:paraId="29654BAE" w14:textId="473BA886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152D40" w14:textId="77777777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D75BE52" w14:textId="6DCFD77A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8,721</w:t>
            </w:r>
          </w:p>
        </w:tc>
      </w:tr>
      <w:tr w:rsidR="005941C2" w:rsidRPr="00825627" w14:paraId="29F37FF6" w14:textId="77777777" w:rsidTr="00263128">
        <w:tc>
          <w:tcPr>
            <w:tcW w:w="2893" w:type="pct"/>
            <w:shd w:val="clear" w:color="auto" w:fill="auto"/>
          </w:tcPr>
          <w:p w14:paraId="2F3D07D5" w14:textId="0AFBB6E4" w:rsidR="005941C2" w:rsidRPr="00825627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2562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</w:tcPr>
          <w:p w14:paraId="31ABE921" w14:textId="77777777" w:rsidR="005941C2" w:rsidRPr="0026312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7AA3A5AE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(5,261)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5B61BFD1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(2,810)</w:t>
            </w:r>
          </w:p>
        </w:tc>
      </w:tr>
      <w:tr w:rsidR="005941C2" w:rsidRPr="00825627" w14:paraId="1ABFA3FD" w14:textId="77777777" w:rsidTr="00263128">
        <w:tc>
          <w:tcPr>
            <w:tcW w:w="2893" w:type="pct"/>
            <w:shd w:val="clear" w:color="auto" w:fill="auto"/>
          </w:tcPr>
          <w:p w14:paraId="0145C4D8" w14:textId="75A40D29" w:rsidR="005941C2" w:rsidRPr="00825627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90" w:type="pct"/>
          </w:tcPr>
          <w:p w14:paraId="53A52AA4" w14:textId="77777777" w:rsidR="005941C2" w:rsidRPr="00263128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7E080BC2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(14,846)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825627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418121FB" w:rsidR="005941C2" w:rsidRPr="00825627" w:rsidRDefault="00886B9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A8681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</w:tbl>
    <w:p w14:paraId="4CD56578" w14:textId="77777777" w:rsidR="00BC5AB7" w:rsidRPr="00A6773C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24"/>
          <w:szCs w:val="24"/>
        </w:rPr>
      </w:pPr>
    </w:p>
    <w:p w14:paraId="234501C7" w14:textId="19632121" w:rsidR="00825627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825627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0B6DAD" w:rsidRPr="00825627">
        <w:rPr>
          <w:rFonts w:asciiTheme="majorBidi" w:hAnsiTheme="majorBidi" w:cstheme="majorBidi" w:hint="cs"/>
          <w:spacing w:val="8"/>
          <w:sz w:val="30"/>
          <w:szCs w:val="30"/>
          <w:cs/>
        </w:rPr>
        <w:t>เก้า</w:t>
      </w:r>
      <w:r w:rsidR="00EB547F" w:rsidRPr="00825627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0B6DAD" w:rsidRPr="00825627">
        <w:rPr>
          <w:rFonts w:asciiTheme="majorBidi" w:hAnsiTheme="majorBidi" w:cstheme="majorBidi"/>
          <w:spacing w:val="8"/>
          <w:sz w:val="30"/>
          <w:szCs w:val="30"/>
        </w:rPr>
        <w:t xml:space="preserve">30 </w:t>
      </w:r>
      <w:r w:rsidR="000B6DAD" w:rsidRPr="00825627">
        <w:rPr>
          <w:rFonts w:asciiTheme="majorBidi" w:hAnsiTheme="majorBidi" w:cstheme="majorBidi" w:hint="cs"/>
          <w:spacing w:val="8"/>
          <w:sz w:val="30"/>
          <w:szCs w:val="30"/>
          <w:cs/>
        </w:rPr>
        <w:t>กันยายน</w:t>
      </w:r>
      <w:r w:rsidR="00AA2D97" w:rsidRPr="00825627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825627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61233A" w:rsidRPr="00825627">
        <w:rPr>
          <w:rFonts w:asciiTheme="majorBidi" w:hAnsiTheme="majorBidi" w:cstheme="majorBidi"/>
          <w:spacing w:val="8"/>
          <w:sz w:val="30"/>
          <w:szCs w:val="30"/>
        </w:rPr>
        <w:t>5</w:t>
      </w:r>
      <w:r w:rsidR="00EB547F" w:rsidRPr="00825627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825627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825627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825627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886B9A">
        <w:rPr>
          <w:rFonts w:asciiTheme="majorBidi" w:hAnsiTheme="majorBidi" w:cstheme="majorBidi"/>
          <w:spacing w:val="-2"/>
          <w:sz w:val="30"/>
          <w:szCs w:val="30"/>
        </w:rPr>
        <w:t>72</w:t>
      </w:r>
      <w:r w:rsidR="00A923C6" w:rsidRPr="008256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825627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C751F3" w:rsidRPr="008256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6B9A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A923C6" w:rsidRPr="0082562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82562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825627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825627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825627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825627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825627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825627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825627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825627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825627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82562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825627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825627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825627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825627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82562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825627">
        <w:rPr>
          <w:rFonts w:asciiTheme="majorBidi" w:hAnsiTheme="majorBidi" w:cstheme="majorBidi"/>
          <w:sz w:val="30"/>
          <w:szCs w:val="30"/>
        </w:rPr>
        <w:t xml:space="preserve"> </w:t>
      </w:r>
      <w:r w:rsidR="00626FDE">
        <w:rPr>
          <w:rFonts w:asciiTheme="majorBidi" w:hAnsiTheme="majorBidi" w:cstheme="majorBidi"/>
          <w:sz w:val="30"/>
          <w:szCs w:val="30"/>
        </w:rPr>
        <w:t>2.63</w:t>
      </w:r>
      <w:r w:rsidR="00EB547F" w:rsidRPr="00825627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825627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825627">
        <w:rPr>
          <w:rFonts w:asciiTheme="majorBidi" w:hAnsiTheme="majorBidi" w:cstheme="majorBidi"/>
          <w:sz w:val="30"/>
          <w:szCs w:val="30"/>
        </w:rPr>
        <w:t xml:space="preserve"> </w:t>
      </w:r>
      <w:r w:rsidR="00626FDE">
        <w:rPr>
          <w:rFonts w:asciiTheme="majorBidi" w:hAnsiTheme="majorBidi" w:cstheme="majorBidi"/>
          <w:sz w:val="30"/>
          <w:szCs w:val="30"/>
        </w:rPr>
        <w:t>4.00</w:t>
      </w:r>
      <w:r w:rsidR="00A13FF4" w:rsidRPr="00825627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825627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825627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825627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825627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825627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825627">
        <w:rPr>
          <w:rFonts w:asciiTheme="majorBidi" w:hAnsiTheme="majorBidi" w:cstheme="majorBidi"/>
          <w:sz w:val="30"/>
          <w:szCs w:val="30"/>
        </w:rPr>
        <w:t xml:space="preserve"> </w:t>
      </w:r>
    </w:p>
    <w:p w14:paraId="0AFAAA43" w14:textId="4D627374" w:rsidR="00A6773C" w:rsidRPr="00A6773C" w:rsidRDefault="00A6773C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C5801" w14:textId="4054E3B1" w:rsidR="006215D5" w:rsidRPr="00825627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5627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0E7B014" w14:textId="77777777" w:rsidR="00D22F20" w:rsidRPr="005171B2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52AC9BF5" w14:textId="77777777" w:rsidR="001C790E" w:rsidRDefault="00CA495D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25627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0B6DAD" w:rsidRPr="00825627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B6DAD" w:rsidRPr="00825627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952A68" w:rsidRPr="0082562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825627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22F20" w:rsidRPr="00825627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82562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825627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 w:rsidRPr="00825627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825627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626FDE">
        <w:rPr>
          <w:rFonts w:asciiTheme="majorBidi" w:hAnsiTheme="majorBidi" w:cstheme="majorBidi"/>
          <w:spacing w:val="2"/>
          <w:sz w:val="30"/>
          <w:szCs w:val="30"/>
        </w:rPr>
        <w:t>7,743</w:t>
      </w:r>
      <w:r w:rsidR="00A923C6" w:rsidRPr="0082562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825627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095DED" w:rsidRPr="00825627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825627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825627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82562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</w:t>
      </w:r>
      <w:r w:rsidR="00C43BCA" w:rsidRPr="00825627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="007E7A4A" w:rsidRPr="00825627">
        <w:rPr>
          <w:rFonts w:asciiTheme="majorBidi" w:hAnsiTheme="majorBidi" w:cstheme="majorBidi" w:hint="cs"/>
          <w:spacing w:val="-4"/>
          <w:sz w:val="30"/>
          <w:szCs w:val="30"/>
          <w:cs/>
        </w:rPr>
        <w:t>บาง</w:t>
      </w:r>
      <w:r w:rsidR="00C43BCA" w:rsidRPr="00825627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Pr="00825627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825627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825627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="00B83702" w:rsidRPr="0082562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 w:rsidRPr="00825627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5322E1B4" w14:textId="68BAC556" w:rsidR="00761B1C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color w:val="242424"/>
          <w:sz w:val="24"/>
          <w:szCs w:val="24"/>
          <w:cs/>
        </w:rPr>
      </w:pPr>
      <w:r>
        <w:rPr>
          <w:rFonts w:asciiTheme="majorBidi" w:eastAsia="Times New Roman" w:hAnsiTheme="majorBidi"/>
          <w:i/>
          <w:iCs/>
          <w:color w:val="242424"/>
          <w:sz w:val="24"/>
          <w:szCs w:val="24"/>
          <w:cs/>
        </w:rPr>
        <w:br w:type="page"/>
      </w:r>
    </w:p>
    <w:p w14:paraId="2973B952" w14:textId="3C819AF8" w:rsidR="00237073" w:rsidRPr="00825627" w:rsidRDefault="000C2869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</w:rPr>
      </w:pPr>
      <w:r w:rsidRPr="00825627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lastRenderedPageBreak/>
        <w:t>การทบทวนอายุการให้ประโยชน์ของสินทรัพย์</w:t>
      </w:r>
    </w:p>
    <w:p w14:paraId="57993C74" w14:textId="77777777" w:rsidR="00237073" w:rsidRPr="005171B2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4"/>
          <w:szCs w:val="24"/>
        </w:rPr>
      </w:pPr>
    </w:p>
    <w:p w14:paraId="2CB11ACA" w14:textId="6D85A269" w:rsidR="00237073" w:rsidRPr="00825627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ในปี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0C2869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ผู้บริหารได้ทบทวน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อายุการให้ประโยชน์ของสินทรัพย์</w:t>
      </w:r>
      <w:r w:rsidR="000C2869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54291F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ซึ่งประเมินโดย</w:t>
      </w:r>
      <w:r w:rsidR="000C2869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วิศวกรของกลุ่มบริษัท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ส่งผลให้เกิดการเปลี่ยนแปลงประมาณการอายุการให้ประโยชน์</w:t>
      </w:r>
      <w:r w:rsidR="004762B8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ของสินทรัพย์บางประเภท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54291F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ใช้วิธีเปลี่ยนทันทีตั้งแต่วันที่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/>
          <w:color w:val="242424"/>
          <w:sz w:val="30"/>
          <w:szCs w:val="30"/>
        </w:rPr>
        <w:t>1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มกราคม</w:t>
      </w:r>
      <w:r w:rsidR="0001511C" w:rsidRPr="00825627">
        <w:rPr>
          <w:rFonts w:asciiTheme="majorBidi" w:eastAsia="Times New Roman" w:hAnsiTheme="majorBidi"/>
          <w:color w:val="242424"/>
          <w:sz w:val="30"/>
          <w:szCs w:val="30"/>
        </w:rPr>
        <w:t xml:space="preserve"> 2565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เป็นต้นไป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7E7A4A"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งนี้</w:t>
      </w:r>
    </w:p>
    <w:p w14:paraId="215D7966" w14:textId="77777777" w:rsidR="00237073" w:rsidRPr="005171B2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237073" w:rsidRPr="00825627" w14:paraId="36582687" w14:textId="77777777" w:rsidTr="00FA6A8C">
        <w:tc>
          <w:tcPr>
            <w:tcW w:w="2110" w:type="pct"/>
            <w:vAlign w:val="bottom"/>
          </w:tcPr>
          <w:p w14:paraId="1A06F282" w14:textId="77777777" w:rsidR="00237073" w:rsidRPr="00825627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7921E66" w14:textId="77777777" w:rsidR="00237073" w:rsidRPr="00825627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A4F93B" w14:textId="77777777" w:rsidR="00237073" w:rsidRPr="00825627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62FA45E4" w14:textId="77777777" w:rsidR="00237073" w:rsidRPr="00825627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7073" w:rsidRPr="00825627" w14:paraId="10AFFEE0" w14:textId="77777777" w:rsidTr="00FA6A8C">
        <w:tc>
          <w:tcPr>
            <w:tcW w:w="2110" w:type="pct"/>
          </w:tcPr>
          <w:p w14:paraId="6ECAD5B1" w14:textId="77777777" w:rsidR="00237073" w:rsidRPr="00825627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5627">
              <w:rPr>
                <w:rFonts w:asciiTheme="majorBidi" w:eastAsia="Times New Roman" w:hAnsiTheme="majorBidi" w:hint="cs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674E088" w14:textId="0CD3D828" w:rsidR="00237073" w:rsidRPr="00825627" w:rsidRDefault="000B6DA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56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7CD6BDB5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538D625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07C19FE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3FDE2DE" w14:textId="78BD5724" w:rsidR="00237073" w:rsidRPr="00825627" w:rsidRDefault="000B6DAD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56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DF51DF7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F8B5E5E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7073" w:rsidRPr="00825627" w14:paraId="739197FE" w14:textId="77777777" w:rsidTr="00FA6A8C">
        <w:tc>
          <w:tcPr>
            <w:tcW w:w="2110" w:type="pct"/>
          </w:tcPr>
          <w:p w14:paraId="4AD1947B" w14:textId="77777777" w:rsidR="00237073" w:rsidRPr="00825627" w:rsidRDefault="00237073" w:rsidP="00755A5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539FE3F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CDBAB06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23CF3DA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763B09C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67B3646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FDE00F5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2D79591" w14:textId="77777777" w:rsidR="00237073" w:rsidRPr="00825627" w:rsidRDefault="00237073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7839" w:rsidRPr="00825627" w14:paraId="79C42D7D" w14:textId="77777777" w:rsidTr="004762B8">
        <w:tc>
          <w:tcPr>
            <w:tcW w:w="2110" w:type="pct"/>
          </w:tcPr>
          <w:p w14:paraId="32738A1F" w14:textId="23F14164" w:rsidR="00677839" w:rsidRPr="00825627" w:rsidRDefault="00677839" w:rsidP="004762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เครื่องจักร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อุปกรณ์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และเครื่องมือ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เครื่องใช้</w:t>
            </w:r>
            <w:r w:rsidR="003F0922"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</w:p>
        </w:tc>
        <w:tc>
          <w:tcPr>
            <w:tcW w:w="634" w:type="pct"/>
            <w:vAlign w:val="bottom"/>
          </w:tcPr>
          <w:p w14:paraId="15868A40" w14:textId="34517593" w:rsidR="00677839" w:rsidRPr="00825627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3 - 50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  <w:vAlign w:val="bottom"/>
          </w:tcPr>
          <w:p w14:paraId="65727B8F" w14:textId="77777777" w:rsidR="00677839" w:rsidRPr="00825627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3FB13A2" w14:textId="7B647E7C" w:rsidR="00677839" w:rsidRPr="00825627" w:rsidRDefault="00095DE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74BC"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- 35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  <w:vAlign w:val="bottom"/>
          </w:tcPr>
          <w:p w14:paraId="022D2345" w14:textId="77777777" w:rsidR="00677839" w:rsidRPr="00825627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8AEB375" w14:textId="183BA184" w:rsidR="00677839" w:rsidRPr="00825627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5 - 50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01275B7D" w14:textId="77777777" w:rsidR="00677839" w:rsidRPr="00825627" w:rsidRDefault="00677839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ED7591" w14:textId="45ACF2BA" w:rsidR="00677839" w:rsidRPr="00825627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sz w:val="30"/>
                <w:szCs w:val="30"/>
              </w:rPr>
              <w:t>5 - 35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7839" w:rsidRPr="008256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37073" w:rsidRPr="00755A56" w14:paraId="543A28A1" w14:textId="77777777" w:rsidTr="00FA6A8C">
        <w:tc>
          <w:tcPr>
            <w:tcW w:w="2110" w:type="pct"/>
          </w:tcPr>
          <w:p w14:paraId="3380CD95" w14:textId="72A614A7" w:rsidR="00237073" w:rsidRPr="004762B8" w:rsidRDefault="00237073" w:rsidP="00755A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อาคาร</w:t>
            </w:r>
            <w:r w:rsidR="003F0922"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="003F0922"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 ส่วนปรับปรุงอาคาร</w:t>
            </w:r>
          </w:p>
        </w:tc>
        <w:tc>
          <w:tcPr>
            <w:tcW w:w="634" w:type="pct"/>
          </w:tcPr>
          <w:p w14:paraId="6F5B8C97" w14:textId="331B8EDB" w:rsidR="00237073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262D774A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46243B" w14:textId="0F60CF21" w:rsidR="00237073" w:rsidRPr="004762B8" w:rsidRDefault="002A74B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2E8B6D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4BA1910" w14:textId="048BEE00" w:rsidR="00237073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326049F0" w14:textId="77777777" w:rsidR="00237073" w:rsidRPr="004762B8" w:rsidRDefault="002370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014ED6" w14:textId="03043D0F" w:rsidR="00237073" w:rsidRPr="004762B8" w:rsidRDefault="003F092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2B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7073" w:rsidRPr="004762B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86E68B" w14:textId="77777777" w:rsidR="00A6773C" w:rsidRPr="005171B2" w:rsidRDefault="00A6773C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24"/>
          <w:szCs w:val="24"/>
        </w:rPr>
      </w:pPr>
    </w:p>
    <w:p w14:paraId="1C19DA65" w14:textId="59596595" w:rsidR="00237073" w:rsidRPr="00755A56" w:rsidRDefault="00237073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บริษัทสำหรับงวด</w:t>
      </w:r>
      <w:r w:rsidR="000B6DAD"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เก้า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เดือนสิ้นสุดวันที่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0B6DAD"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30 </w:t>
      </w:r>
      <w:r w:rsidR="000B6DAD"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กันยายน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2565 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ลดลง</w:t>
      </w:r>
      <w:r w:rsidR="007E7A4A"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จำนวน</w:t>
      </w:r>
      <w:r w:rsidR="009A7CD5"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A770B3">
        <w:rPr>
          <w:rFonts w:asciiTheme="majorBidi" w:eastAsia="Times New Roman" w:hAnsiTheme="majorBidi"/>
          <w:color w:val="242424"/>
          <w:sz w:val="30"/>
          <w:szCs w:val="30"/>
        </w:rPr>
        <w:t>2,382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ล้านบาท และ </w:t>
      </w:r>
      <w:r w:rsidR="00A770B3">
        <w:rPr>
          <w:rFonts w:asciiTheme="majorBidi" w:eastAsia="Times New Roman" w:hAnsiTheme="majorBidi"/>
          <w:color w:val="242424"/>
          <w:sz w:val="30"/>
          <w:szCs w:val="30"/>
        </w:rPr>
        <w:t>2,206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ล้านบาท ตามลำดับ</w:t>
      </w:r>
    </w:p>
    <w:p w14:paraId="782AB4B3" w14:textId="20A0B466" w:rsidR="001C790E" w:rsidRPr="005171B2" w:rsidRDefault="001C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F96471A" w14:textId="77777777" w:rsidR="0051214F" w:rsidRPr="00626948" w:rsidRDefault="0051214F" w:rsidP="0051214F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6948">
        <w:rPr>
          <w:rFonts w:asciiTheme="majorBidi" w:hAnsiTheme="majorBidi" w:hint="cs"/>
          <w:i/>
          <w:iCs/>
          <w:sz w:val="30"/>
          <w:szCs w:val="30"/>
          <w:cs/>
        </w:rPr>
        <w:t>เหตุการณ์ขัดข้องการเตรียมดำเนินการโครงการคลังสินค้า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ของบริษัทย่อย</w:t>
      </w:r>
    </w:p>
    <w:p w14:paraId="33326EF0" w14:textId="77777777" w:rsidR="0051214F" w:rsidRPr="005171B2" w:rsidRDefault="0051214F" w:rsidP="0051214F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30D6B366" w14:textId="559AD7EC" w:rsidR="00761B1C" w:rsidRDefault="0051214F" w:rsidP="0051214F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  <w:cs/>
        </w:rPr>
      </w:pPr>
      <w:r w:rsidRPr="00626948">
        <w:rPr>
          <w:rFonts w:asciiTheme="majorBidi" w:hAnsiTheme="majorBidi" w:hint="cs"/>
          <w:sz w:val="30"/>
          <w:szCs w:val="30"/>
          <w:cs/>
        </w:rPr>
        <w:t>บริษัทย่อยแห่งหนึ่งมีเหตุการณ์ขัดข้องเกี่ยวกับการเตรียมดำเนินการโครงการคลังสินค้าของบริษัทย่อย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โดยโครงการดังกล่าวอยู่ในระหว่างการเตรียมการดำเนินการเชิงพาณิชย์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ส่งผลให้เกิดความเสียหายต่อการเตรียมการในการดำเนินการโครงการดังกล่าว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และส่งผลให้สินค้าผลิตภัณฑ์เม็ดพลาสติกโพลิเมอร์ของบริษัทบางส่วนได้รับความเสียหาย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ซึ่งปัจจุบันบริษัทอยู่ระหว่างการประเมินถึงผลกระทบที่เกี่ยวข้อง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รวมถึงความรับผิดชอบของผู้ที่เกี่ยวข้อง</w:t>
      </w:r>
      <w:r w:rsidR="00E64874">
        <w:rPr>
          <w:rFonts w:asciiTheme="majorBidi" w:hAnsiTheme="majorBidi" w:hint="cs"/>
          <w:sz w:val="30"/>
          <w:szCs w:val="30"/>
          <w:cs/>
        </w:rPr>
        <w:t>และการพิจารณาจ่ายชดเชยความเสียหายจากผู้รับประกันภัย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ทั้งนี้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บริษัทได้รับรู้ประมาณการค่าความเสียหายที่เกี่ยวข้องกับสินค้าของบริษัทจำนวน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758</w:t>
      </w:r>
      <w:r w:rsidRPr="00626948">
        <w:rPr>
          <w:rFonts w:asciiTheme="majorBidi" w:hAnsiTheme="majorBidi" w:cstheme="majorBidi"/>
          <w:sz w:val="30"/>
          <w:szCs w:val="30"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ล้านบาท</w:t>
      </w:r>
      <w:r w:rsidRPr="00626948">
        <w:rPr>
          <w:rFonts w:asciiTheme="majorBidi" w:hAnsiTheme="majorBidi"/>
          <w:sz w:val="30"/>
          <w:szCs w:val="30"/>
          <w:cs/>
        </w:rPr>
        <w:t xml:space="preserve"> </w:t>
      </w:r>
      <w:r w:rsidRPr="00626948">
        <w:rPr>
          <w:rFonts w:asciiTheme="majorBidi" w:hAnsiTheme="majorBidi" w:hint="cs"/>
          <w:sz w:val="30"/>
          <w:szCs w:val="30"/>
          <w:cs/>
        </w:rPr>
        <w:t>และบริษัทย่อยได้รับรู้ประมา</w:t>
      </w:r>
      <w:r w:rsidRPr="00505EFC">
        <w:rPr>
          <w:rFonts w:asciiTheme="majorBidi" w:hAnsiTheme="majorBidi" w:hint="cs"/>
          <w:sz w:val="30"/>
          <w:szCs w:val="30"/>
          <w:cs/>
        </w:rPr>
        <w:t>ณการหนี้สินที่เกี่ยวข้องกับค่าใช้จ่ายในการกอบกู้คลังสินค้าจากความเสียหายดังกล่าวไว้แล้วจำนวน</w:t>
      </w:r>
      <w:r w:rsidRPr="00505EFC">
        <w:rPr>
          <w:rFonts w:asciiTheme="majorBidi" w:hAnsiTheme="majorBidi"/>
          <w:sz w:val="30"/>
          <w:szCs w:val="30"/>
          <w:cs/>
        </w:rPr>
        <w:t xml:space="preserve"> </w:t>
      </w:r>
      <w:r w:rsidRPr="00505EFC">
        <w:rPr>
          <w:rFonts w:asciiTheme="majorBidi" w:hAnsiTheme="majorBidi" w:cstheme="majorBidi"/>
          <w:sz w:val="30"/>
          <w:szCs w:val="30"/>
        </w:rPr>
        <w:t xml:space="preserve">74 </w:t>
      </w:r>
      <w:r w:rsidRPr="00505EFC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87CC009" w14:textId="77777777" w:rsidR="00761B1C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FA14E76" w14:textId="28CCF291" w:rsidR="006C4F7A" w:rsidRPr="00755A56" w:rsidRDefault="00013787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0DA7009" w14:textId="2B488BF9" w:rsidR="00C22142" w:rsidRDefault="00C22142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192EA421" w14:textId="37CDA94E" w:rsidR="00986F04" w:rsidRDefault="00986F04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5171B2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หุ้นกู้</w:t>
      </w:r>
    </w:p>
    <w:p w14:paraId="67E4F252" w14:textId="77777777" w:rsidR="00986F04" w:rsidRPr="005171B2" w:rsidRDefault="00986F04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C22142" w:rsidRPr="00755A56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2AEA9043" w:rsidR="00C22142" w:rsidRPr="00755A56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5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0B6D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55A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B6D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5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620B02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620B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20B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142" w:rsidRPr="00755A56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55A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2142" w:rsidRPr="00755A56" w14:paraId="59D54F56" w14:textId="77777777" w:rsidTr="00BD49EE">
        <w:tc>
          <w:tcPr>
            <w:tcW w:w="3383" w:type="pct"/>
          </w:tcPr>
          <w:p w14:paraId="6E1D152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55A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55A5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73DD20CE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109,500</w:t>
            </w:r>
          </w:p>
        </w:tc>
        <w:tc>
          <w:tcPr>
            <w:tcW w:w="130" w:type="pct"/>
          </w:tcPr>
          <w:p w14:paraId="1A29FEF4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2EDF59C1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51,893</w:t>
            </w:r>
          </w:p>
        </w:tc>
      </w:tr>
      <w:tr w:rsidR="00C22142" w:rsidRPr="00755A56" w14:paraId="61601C4B" w14:textId="77777777" w:rsidTr="00BD49EE">
        <w:tc>
          <w:tcPr>
            <w:tcW w:w="3383" w:type="pct"/>
          </w:tcPr>
          <w:p w14:paraId="67517BB1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734" w:type="pct"/>
            <w:vAlign w:val="bottom"/>
          </w:tcPr>
          <w:p w14:paraId="2B40A6F2" w14:textId="066B4AC3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100,042</w:t>
            </w:r>
          </w:p>
        </w:tc>
        <w:tc>
          <w:tcPr>
            <w:tcW w:w="130" w:type="pct"/>
          </w:tcPr>
          <w:p w14:paraId="6A51623C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4F328D35" w14:textId="33F959E3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F440B6" w:rsidRPr="00755A56" w14:paraId="63371A26" w14:textId="77777777" w:rsidTr="00BD49EE">
        <w:tc>
          <w:tcPr>
            <w:tcW w:w="3383" w:type="pct"/>
          </w:tcPr>
          <w:p w14:paraId="707FB6E4" w14:textId="2BAF195D" w:rsidR="00F440B6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40B6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734" w:type="pct"/>
            <w:vAlign w:val="bottom"/>
          </w:tcPr>
          <w:p w14:paraId="6E983433" w14:textId="1385C931" w:rsidR="00F440B6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(35,927)</w:t>
            </w:r>
          </w:p>
        </w:tc>
        <w:tc>
          <w:tcPr>
            <w:tcW w:w="130" w:type="pct"/>
          </w:tcPr>
          <w:p w14:paraId="60176D9B" w14:textId="77777777" w:rsidR="00F440B6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7DD4AE7E" w14:textId="7936C31F" w:rsidR="00F440B6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(18,745)</w:t>
            </w:r>
          </w:p>
        </w:tc>
      </w:tr>
      <w:tr w:rsidR="00C22142" w:rsidRPr="00755A56" w14:paraId="24C39229" w14:textId="77777777" w:rsidTr="00BD49EE">
        <w:tc>
          <w:tcPr>
            <w:tcW w:w="3383" w:type="pct"/>
          </w:tcPr>
          <w:p w14:paraId="0391E509" w14:textId="3A97FA9B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755A56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755A56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5672665D" w:rsidR="00C22142" w:rsidRPr="00755A56" w:rsidRDefault="00505EF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  <w:tc>
          <w:tcPr>
            <w:tcW w:w="130" w:type="pct"/>
          </w:tcPr>
          <w:p w14:paraId="24EE4808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0031ADCF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0F4C78" w:rsidRPr="00755A56" w14:paraId="75E637A2" w14:textId="77777777" w:rsidTr="00BD49EE">
        <w:tc>
          <w:tcPr>
            <w:tcW w:w="3383" w:type="pct"/>
          </w:tcPr>
          <w:p w14:paraId="4EF3C5D9" w14:textId="11ADE2C4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55A5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1548F52F" w:rsidR="000F4C78" w:rsidRPr="00755A56" w:rsidRDefault="00505EF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12,162</w:t>
            </w:r>
          </w:p>
        </w:tc>
        <w:tc>
          <w:tcPr>
            <w:tcW w:w="130" w:type="pct"/>
          </w:tcPr>
          <w:p w14:paraId="2912F826" w14:textId="77777777" w:rsidR="000F4C78" w:rsidRPr="00755A5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7804CFED" w:rsidR="000F4C78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1,812</w:t>
            </w:r>
          </w:p>
        </w:tc>
      </w:tr>
      <w:tr w:rsidR="00C22142" w:rsidRPr="00755A56" w14:paraId="34579E89" w14:textId="77777777" w:rsidTr="00BD49EE">
        <w:tc>
          <w:tcPr>
            <w:tcW w:w="3383" w:type="pct"/>
          </w:tcPr>
          <w:p w14:paraId="579C64A6" w14:textId="20016612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5A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B6D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0B6D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E740DC" w:rsidRPr="00755A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40DC" w:rsidRPr="00755A5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78659C80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185,397</w:t>
            </w:r>
          </w:p>
        </w:tc>
        <w:tc>
          <w:tcPr>
            <w:tcW w:w="130" w:type="pct"/>
          </w:tcPr>
          <w:p w14:paraId="503A0150" w14:textId="77777777" w:rsidR="00C22142" w:rsidRPr="00755A5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64AAF2C5" w:rsidR="00C22142" w:rsidRPr="00755A56" w:rsidRDefault="00F440B6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89,927</w:t>
            </w:r>
          </w:p>
        </w:tc>
      </w:tr>
    </w:tbl>
    <w:p w14:paraId="06ACA775" w14:textId="699511E2" w:rsidR="00755A56" w:rsidRDefault="00755A56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47688C9" w14:textId="58E9C961" w:rsidR="00095DED" w:rsidRPr="002E7EDB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2E7EDB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การออกและเสนอขายหุ้นกู้ 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30,000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แก่ผู้ลงทุนสถาบัน และ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/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หรือผู้ลงทุนรายใหญ่</w:t>
      </w:r>
    </w:p>
    <w:p w14:paraId="726A5CE2" w14:textId="77777777" w:rsidR="00095DED" w:rsidRPr="00D64BD5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</w:p>
    <w:p w14:paraId="757A5072" w14:textId="77777777" w:rsidR="00095DED" w:rsidRPr="002E7EDB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เมื่อวันที่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มกราคม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2565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บริษัทได้ออกและเสนอขายหุ้นกู้สกุลเงินบาทชนิดระบุชื่อผู้ถือ</w:t>
      </w:r>
      <w:r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cs/>
        </w:rPr>
        <w:t>ประเภทไม่ด้อยสิทธิ ไม่มี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หลัก</w:t>
      </w:r>
      <w:r w:rsidRPr="002E7EDB">
        <w:rPr>
          <w:rFonts w:asciiTheme="majorBidi" w:hAnsiTheme="majorBidi"/>
          <w:sz w:val="30"/>
          <w:szCs w:val="30"/>
          <w:cs/>
        </w:rPr>
        <w:t>ประกัน</w:t>
      </w:r>
      <w:r w:rsidRPr="002E7EDB">
        <w:rPr>
          <w:rFonts w:asciiTheme="majorBidi" w:hAnsiTheme="majorBidi"/>
          <w:sz w:val="30"/>
          <w:szCs w:val="30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และมีผู้แทนผู้ถือหุ้นกู้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ล้านหน่วย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มูลค่าที่ตราไว้หน่วยละ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คิดเป็นมูลค่ารวม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30,000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โดยเสนอขายให้แก่ผู้ลงทุนสถาบัน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2E7EDB">
        <w:rPr>
          <w:rFonts w:asciiTheme="majorBidi" w:hAnsiTheme="majorBidi"/>
          <w:sz w:val="30"/>
          <w:szCs w:val="30"/>
          <w:lang w:val="en-US" w:bidi="th-TH"/>
        </w:rPr>
        <w:t>/</w:t>
      </w:r>
      <w:r w:rsidRPr="002E7EDB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ผู้ลงทุนรายใหญ่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โดยแบ่งหุ้นกู้ออกเป็น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4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ชุด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ได้แก่</w:t>
      </w:r>
    </w:p>
    <w:p w14:paraId="706D197A" w14:textId="77777777" w:rsidR="00095DED" w:rsidRPr="00D64BD5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4774519" w14:textId="77777777" w:rsidR="00095DED" w:rsidRPr="002E7EDB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14,000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กเบี้ยคงที่ร้อยละ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2.13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</w:rPr>
        <w:t>6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 และครบกำหนดไถ่ถอนในเดือนมกราคม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cstheme="majorBidi"/>
          <w:sz w:val="30"/>
          <w:szCs w:val="30"/>
          <w:lang w:val="en-US" w:bidi="th-TH"/>
        </w:rPr>
        <w:t>2570</w:t>
      </w:r>
    </w:p>
    <w:p w14:paraId="0EA29997" w14:textId="77777777" w:rsidR="00095DED" w:rsidRPr="002E7EDB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7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2.65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val="en-US" w:bidi="th-TH"/>
        </w:rPr>
        <w:t>2572</w:t>
      </w:r>
    </w:p>
    <w:p w14:paraId="0EEAF09A" w14:textId="77777777" w:rsidR="00095DED" w:rsidRPr="002E7EDB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3.05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 xml:space="preserve">ปี </w:t>
      </w:r>
      <w:r w:rsidRPr="002E7EDB">
        <w:rPr>
          <w:rFonts w:asciiTheme="majorBidi" w:hAnsiTheme="majorBidi"/>
          <w:sz w:val="30"/>
          <w:szCs w:val="30"/>
          <w:lang w:val="en-US" w:bidi="th-TH"/>
        </w:rPr>
        <w:t>2575</w:t>
      </w:r>
    </w:p>
    <w:p w14:paraId="661D0701" w14:textId="77777777" w:rsidR="00095DED" w:rsidRPr="002E7EDB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12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12,000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3.29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bidi="th-TH"/>
        </w:rPr>
        <w:t>6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Pr="002E7EDB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และครบกำหนดไถ่ถอนในเดือนมกราคม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/>
          <w:sz w:val="30"/>
          <w:szCs w:val="30"/>
          <w:lang w:val="en-US" w:bidi="th-TH"/>
        </w:rPr>
        <w:t>2577</w:t>
      </w:r>
    </w:p>
    <w:p w14:paraId="02A2A103" w14:textId="77777777" w:rsidR="00095DED" w:rsidRPr="00D64BD5" w:rsidRDefault="00095DED" w:rsidP="00095DED">
      <w:pPr>
        <w:pStyle w:val="block"/>
        <w:spacing w:after="0" w:line="240" w:lineRule="auto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C8481CE" w14:textId="7F6B0A7A" w:rsidR="00986F04" w:rsidRDefault="00095DED" w:rsidP="005171B2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 และ</w:t>
      </w:r>
      <w:r w:rsidRPr="00761B1C">
        <w:rPr>
          <w:rFonts w:asciiTheme="majorBidi" w:hAnsiTheme="majorBidi"/>
          <w:sz w:val="30"/>
          <w:szCs w:val="30"/>
        </w:rPr>
        <w:t>/</w:t>
      </w:r>
      <w:r w:rsidRPr="00761B1C">
        <w:rPr>
          <w:rFonts w:asciiTheme="majorBidi" w:hAnsiTheme="majorBidi"/>
          <w:sz w:val="30"/>
          <w:szCs w:val="30"/>
          <w:cs/>
          <w:lang w:bidi="th-TH"/>
        </w:rPr>
        <w:t>หรือ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หุ้นกู้สกุลเงินเหรียญสหรัฐอเมริกาที่จะครบกำหนด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ในเดือนกันยายน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5171B2">
        <w:rPr>
          <w:rFonts w:asciiTheme="majorBidi" w:hAnsiTheme="majorBidi"/>
          <w:sz w:val="30"/>
          <w:szCs w:val="30"/>
          <w:lang w:bidi="th-TH"/>
        </w:rPr>
        <w:t xml:space="preserve">2565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และ/หรือการชำระคืนเงินกู้ก่อนกำหนด</w:t>
      </w:r>
      <w:r w:rsidRPr="002E7ED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cs/>
          <w:lang w:bidi="th-TH"/>
        </w:rPr>
        <w:t>และ/หรือเพื่อใช้เป็นเงินทุนหมุนเวียนในการดำเนินธุรกิจทั่วไป</w:t>
      </w:r>
      <w:r w:rsidR="00986F04">
        <w:rPr>
          <w:rFonts w:asciiTheme="majorBidi" w:hAnsiTheme="majorBidi"/>
          <w:sz w:val="30"/>
          <w:szCs w:val="30"/>
          <w:lang w:bidi="th-TH"/>
        </w:rPr>
        <w:br w:type="page"/>
      </w:r>
    </w:p>
    <w:p w14:paraId="4BB5D5A0" w14:textId="77777777" w:rsidR="00095DED" w:rsidRPr="002E7EDB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2E7EDB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 xml:space="preserve">การออกและเสนอขายหุ้นกู้ </w:t>
      </w:r>
      <w:r w:rsidRPr="002E7EDB">
        <w:rPr>
          <w:rFonts w:asciiTheme="majorBidi" w:hAnsiTheme="majorBidi"/>
          <w:i/>
          <w:iCs/>
          <w:sz w:val="30"/>
          <w:szCs w:val="30"/>
          <w:lang w:bidi="th-TH"/>
        </w:rPr>
        <w:t>8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,000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แก่ผู้ลงทุนสถาบัน และ</w:t>
      </w:r>
      <w:r w:rsidRPr="002E7EDB">
        <w:rPr>
          <w:rFonts w:asciiTheme="majorBidi" w:hAnsiTheme="majorBidi"/>
          <w:i/>
          <w:iCs/>
          <w:sz w:val="30"/>
          <w:szCs w:val="30"/>
          <w:lang w:val="en-US" w:bidi="th-TH"/>
        </w:rPr>
        <w:t>/</w:t>
      </w:r>
      <w:r w:rsidRPr="002E7EDB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หรือผู้ลงทุนรายใหญ่</w:t>
      </w:r>
    </w:p>
    <w:p w14:paraId="19D128D4" w14:textId="77777777" w:rsidR="00095DED" w:rsidRPr="005171B2" w:rsidRDefault="00095DED" w:rsidP="0009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lang w:val="en-GB"/>
        </w:rPr>
      </w:pPr>
    </w:p>
    <w:p w14:paraId="08180E5B" w14:textId="77777777" w:rsidR="00095DED" w:rsidRPr="00A969ED" w:rsidRDefault="00095DED" w:rsidP="0009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A969ED">
        <w:rPr>
          <w:rFonts w:asciiTheme="majorBidi" w:hAnsiTheme="majorBidi" w:hint="cs"/>
          <w:sz w:val="30"/>
          <w:szCs w:val="30"/>
          <w:cs/>
          <w:lang w:val="en-GB"/>
        </w:rPr>
        <w:t xml:space="preserve">เมื่อวันที่ </w:t>
      </w:r>
      <w:r w:rsidRPr="00A969ED">
        <w:rPr>
          <w:rFonts w:asciiTheme="majorBidi" w:hAnsiTheme="majorBidi"/>
          <w:sz w:val="30"/>
          <w:szCs w:val="30"/>
        </w:rPr>
        <w:t>15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2565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บริษัทได้ออกและเสนอขายหุ้นกู้สกุลเงินบาทชนิดระบุชื่อผู้ถือ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ประเภทไม่ด้อยสิทธิ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ไม่มีหลักประกัน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และมีผู้แทนผู้ถือหุ้นกู้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8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ล้านหน่วย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มูลค่าที่ตราไว้หน่วยละ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1,000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8,000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โดยเสนอขายให้แก่ผู้ลงทุนสถาบัน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>
        <w:rPr>
          <w:rFonts w:asciiTheme="majorBidi" w:hAnsiTheme="majorBidi"/>
          <w:sz w:val="30"/>
          <w:szCs w:val="30"/>
        </w:rPr>
        <w:t>/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ผู้ลงทุนรายใหญ่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โดยแบ่งหุ้นกู้ออกเป็น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2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ชุด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ได้แก่</w:t>
      </w:r>
    </w:p>
    <w:p w14:paraId="1DEB7B86" w14:textId="77777777" w:rsidR="00095DED" w:rsidRPr="005171B2" w:rsidRDefault="00095DED" w:rsidP="0009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  <w:lang w:val="en-GB"/>
        </w:rPr>
      </w:pPr>
    </w:p>
    <w:p w14:paraId="6DEE7B93" w14:textId="77777777" w:rsidR="00095DED" w:rsidRPr="00A969ED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A969ED">
        <w:rPr>
          <w:rFonts w:asciiTheme="majorBidi" w:hAnsiTheme="majorBidi" w:hint="cs"/>
          <w:sz w:val="30"/>
          <w:szCs w:val="30"/>
          <w:cs/>
        </w:rPr>
        <w:t>หุ้นกู้อายุ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2E7EDB">
        <w:rPr>
          <w:rFonts w:asciiTheme="majorBidi" w:hAnsiTheme="majorBidi" w:hint="cs"/>
          <w:sz w:val="30"/>
          <w:szCs w:val="30"/>
          <w:lang w:val="en-US" w:bidi="th-TH"/>
        </w:rPr>
        <w:t>5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US"/>
        </w:rPr>
        <w:t>5,000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3.21</w:t>
      </w:r>
      <w:r w:rsidRPr="00A969ED">
        <w:rPr>
          <w:rFonts w:asciiTheme="majorBidi" w:hAnsiTheme="majorBidi"/>
          <w:sz w:val="30"/>
          <w:szCs w:val="30"/>
          <w:cs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</w:rPr>
        <w:t>ต่อปี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ๆ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6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เดือน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</w:rPr>
        <w:t>ปี</w:t>
      </w:r>
      <w:r w:rsidRPr="00A969ED">
        <w:rPr>
          <w:rFonts w:asciiTheme="majorBidi" w:hAnsiTheme="majorBidi"/>
          <w:sz w:val="30"/>
          <w:szCs w:val="30"/>
          <w:cs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2570</w:t>
      </w:r>
    </w:p>
    <w:p w14:paraId="7107A392" w14:textId="77777777" w:rsidR="00095DED" w:rsidRPr="00A969ED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/>
          <w:sz w:val="30"/>
          <w:szCs w:val="30"/>
        </w:rPr>
      </w:pP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หุ้นกู้อายุ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/>
          <w:sz w:val="30"/>
          <w:szCs w:val="30"/>
          <w:lang w:bidi="th-TH"/>
        </w:rPr>
        <w:t>12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จำนวนเงิน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/>
          <w:sz w:val="30"/>
          <w:szCs w:val="30"/>
          <w:lang w:bidi="th-TH"/>
        </w:rPr>
        <w:t>3,000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ล้านบาท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/>
          <w:sz w:val="30"/>
          <w:szCs w:val="30"/>
          <w:lang w:bidi="th-TH"/>
        </w:rPr>
        <w:t>4.00</w:t>
      </w:r>
      <w:r w:rsidRPr="00A969ED">
        <w:rPr>
          <w:rFonts w:asciiTheme="majorBidi" w:hAnsiTheme="majorBidi"/>
          <w:sz w:val="30"/>
          <w:szCs w:val="30"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ๆ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/>
          <w:sz w:val="30"/>
          <w:szCs w:val="30"/>
          <w:lang w:bidi="th-TH"/>
        </w:rPr>
        <w:t>6</w:t>
      </w:r>
      <w:r w:rsidRPr="00A969ED">
        <w:rPr>
          <w:rFonts w:asciiTheme="majorBidi" w:hAnsiTheme="majorBidi"/>
          <w:sz w:val="30"/>
          <w:szCs w:val="30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เดือน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969E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969ED">
        <w:rPr>
          <w:rFonts w:asciiTheme="majorBidi" w:hAnsiTheme="majorBidi"/>
          <w:sz w:val="30"/>
          <w:szCs w:val="30"/>
          <w:lang w:bidi="th-TH"/>
        </w:rPr>
        <w:t>2577</w:t>
      </w:r>
    </w:p>
    <w:p w14:paraId="4D1B0AE7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bidi="th-TH"/>
        </w:rPr>
      </w:pPr>
    </w:p>
    <w:p w14:paraId="217E2B4B" w14:textId="77777777" w:rsidR="00095DED" w:rsidRPr="00A969ED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969ED">
        <w:rPr>
          <w:rFonts w:asciiTheme="majorBidi" w:hAnsiTheme="majorBidi" w:hint="cs"/>
          <w:sz w:val="30"/>
          <w:szCs w:val="30"/>
          <w:cs/>
          <w:lang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โดยมีวัตถุประสงค์จะนำเงินที่ได้รับจากการเสนอขายหุ้นกู้ครั้งนี้ไปใช้เพื่อชำระคืนเงินกู้ยืม</w:t>
      </w:r>
    </w:p>
    <w:p w14:paraId="004F9AE4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bidi="th-TH"/>
        </w:rPr>
      </w:pPr>
    </w:p>
    <w:p w14:paraId="08F5CA9D" w14:textId="77777777" w:rsidR="00095DED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A969ED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 xml:space="preserve">การออกและเสนอขายหุ้นกู้ </w:t>
      </w:r>
      <w:r w:rsidRPr="00A969ED">
        <w:rPr>
          <w:rFonts w:asciiTheme="majorBidi" w:hAnsiTheme="majorBidi"/>
          <w:i/>
          <w:iCs/>
          <w:sz w:val="30"/>
          <w:szCs w:val="30"/>
          <w:lang w:val="en-US" w:bidi="th-TH"/>
        </w:rPr>
        <w:t>17,000</w:t>
      </w:r>
      <w:r w:rsidRPr="00A969ED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 xml:space="preserve"> ล้านบาท แก่ผู้ลงทุนทั่วไป</w:t>
      </w:r>
    </w:p>
    <w:p w14:paraId="586A9BD6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en-US" w:bidi="th-TH"/>
        </w:rPr>
      </w:pPr>
    </w:p>
    <w:p w14:paraId="0CE94ECE" w14:textId="77777777" w:rsidR="00095DED" w:rsidRPr="00A969ED" w:rsidRDefault="00095DED" w:rsidP="0009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30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</w:rPr>
        <w:t>2565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บริษัทได้ออกและเสนอขายหุ้นกู้สกุลเงินบาท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อายุ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7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ชนิดระบุชื่อผู้ถือ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ประเภทไม่ด้อยสิทธิ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ไม่มีหลักประกัน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มีผู้แทนผู้ถือหุ้นกู้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ผู้ออกหุ้นกู้มีสิทธิไถ่ถอนหุ้นกู้ก่อนครบกำหนดไถ่ถอนหลังจากครบระยะเวลาหนึ่งปีภายหลังการออกหุ้นกู้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17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ล้านหน่วย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มูลค่าที่ตราไว้หน่วยละ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1,000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17,000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ล้านบาท โดยมีอัตราดอกเบี้ยคงที่ร้อยละ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3.5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%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ต่อปี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ชำระดอกเบี้ยทุก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6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และครบกำหนดไถ่ถอนในเดือนมิถุนายน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A969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969ED">
        <w:rPr>
          <w:rFonts w:asciiTheme="majorBidi" w:hAnsiTheme="majorBidi"/>
          <w:sz w:val="30"/>
          <w:szCs w:val="30"/>
          <w:lang w:val="en-GB"/>
        </w:rPr>
        <w:t>2572</w:t>
      </w:r>
    </w:p>
    <w:p w14:paraId="6D80F8DE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07D85A28" w14:textId="77777777" w:rsidR="00095DED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โดยมีวัตถุประสงค์จะนำเงินที่ได้รับจากการเสนอขายหุ้นกู้ครั้งนี้ไปใช้เพื่อชำระคืนเงินกู้และ</w:t>
      </w:r>
      <w:r w:rsidRPr="00A969ED">
        <w:rPr>
          <w:rFonts w:asciiTheme="majorBidi" w:hAnsiTheme="majorBidi"/>
          <w:sz w:val="30"/>
          <w:szCs w:val="30"/>
          <w:cs/>
          <w:lang w:val="en-US" w:bidi="th-TH"/>
        </w:rPr>
        <w:t>/</w:t>
      </w: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หรือ</w:t>
      </w:r>
      <w:r w:rsidRPr="00A969ED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969ED">
        <w:rPr>
          <w:rFonts w:asciiTheme="majorBidi" w:hAnsiTheme="majorBidi" w:hint="cs"/>
          <w:sz w:val="30"/>
          <w:szCs w:val="30"/>
          <w:cs/>
          <w:lang w:val="en-US" w:bidi="th-TH"/>
        </w:rPr>
        <w:t>เพื่อใช้เป็นเงินทุนหมุนเวียนในกิจการ</w:t>
      </w:r>
    </w:p>
    <w:p w14:paraId="0F41144B" w14:textId="77777777" w:rsidR="001703E5" w:rsidRPr="005171B2" w:rsidRDefault="001703E5" w:rsidP="00170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</w:rPr>
      </w:pPr>
    </w:p>
    <w:p w14:paraId="6FCB2481" w14:textId="77777777" w:rsidR="00986F04" w:rsidRDefault="00986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D2A7E73" w14:textId="2350DA15" w:rsidR="00095DED" w:rsidRPr="005171B2" w:rsidRDefault="00095DED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5171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การออกและเสนอขายหุ้นกู้ </w:t>
      </w:r>
      <w:r w:rsidRPr="005171B2">
        <w:rPr>
          <w:rFonts w:asciiTheme="majorBidi" w:hAnsiTheme="majorBidi" w:cstheme="majorBidi"/>
          <w:i/>
          <w:iCs/>
          <w:sz w:val="30"/>
          <w:szCs w:val="30"/>
        </w:rPr>
        <w:t>1,300</w:t>
      </w:r>
      <w:r w:rsidRPr="005171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ล้านเหรียญสหรัฐอเมริกาให้แก่ผู้ลงทุนต่างประเทศ</w:t>
      </w:r>
    </w:p>
    <w:p w14:paraId="2241D998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53457190" w14:textId="77777777" w:rsidR="00095DED" w:rsidRPr="005171B2" w:rsidRDefault="00095DED" w:rsidP="00095DE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71B2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มื่อวันที่ </w:t>
      </w:r>
      <w:r w:rsidRPr="005171B2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5171B2">
        <w:rPr>
          <w:rFonts w:asciiTheme="majorBidi" w:hAnsiTheme="majorBidi" w:cstheme="majorBidi"/>
          <w:sz w:val="30"/>
          <w:szCs w:val="30"/>
          <w:cs/>
          <w:lang w:val="en-US" w:bidi="th-TH"/>
        </w:rPr>
        <w:t>มีนาคม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 xml:space="preserve"> 2565 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บริษัทย่อยแห่งหนึ่งได้ออกและเสนอขายหุ้นกู้สกุลเงินเหรียญสหรัฐอเมริกา ประเภทไม่ด้อยสิทธิ ไม่มีหลักประกัน โดยหุ้นกู้มีมูลค่าที่ตราไว้หน่วยละ </w:t>
      </w:r>
      <w:r w:rsidRPr="005171B2">
        <w:rPr>
          <w:rFonts w:asciiTheme="majorBidi" w:hAnsiTheme="majorBidi" w:cstheme="majorBidi"/>
          <w:sz w:val="30"/>
          <w:szCs w:val="30"/>
          <w:lang w:val="en-US" w:bidi="th-TH"/>
        </w:rPr>
        <w:t>1,000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เหรียญสหรัฐอเมริกา ซึ่งคิดเป็นมูลค่ารวม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1,300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โดยมีบริษัทเป็นผู้ค้ำประกันหุ้นกู้ทั้งจำนวน และได้เสนอขายให้แก่ผู้ลงทุนสถาบัน แบ่งหุ้นกู้ออกเป็น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ชุด ได้แก่</w:t>
      </w:r>
    </w:p>
    <w:p w14:paraId="2A2276E2" w14:textId="77777777" w:rsidR="00095DED" w:rsidRPr="005171B2" w:rsidRDefault="00095DED" w:rsidP="00095DED">
      <w:pPr>
        <w:pStyle w:val="block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7378037" w14:textId="77777777" w:rsidR="00095DED" w:rsidRPr="005171B2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หุ้นกู้อายุ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10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จำนวนเงิน </w:t>
      </w:r>
      <w:r w:rsidRPr="005171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,000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มีอัตราดอกเบี้ยคงที่ร้อยละ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4.40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ต่อปี ชำระดอกเบี้ยทุก ๆ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และครบกำหนดไถ่ถอนในเดือนมีนาคม ปี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2575</w:t>
      </w:r>
    </w:p>
    <w:p w14:paraId="773E75B9" w14:textId="77777777" w:rsidR="00095DED" w:rsidRPr="005171B2" w:rsidRDefault="00095DED" w:rsidP="00095DED">
      <w:pPr>
        <w:pStyle w:val="block"/>
        <w:numPr>
          <w:ilvl w:val="0"/>
          <w:numId w:val="30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หุ้นกู้อายุ </w:t>
      </w:r>
      <w:r w:rsidRPr="005171B2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จำนวนเงิน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300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มีอัตราดอกเบี้ยคงที่ร้อยละ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5.20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ต่อปี ชำระดอกเบี้ย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br/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ทุก ๆ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171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และครบกำหนดไถ่ถอนในเดือนมีนาคม ปี </w:t>
      </w:r>
      <w:r w:rsidRPr="005171B2">
        <w:rPr>
          <w:rFonts w:asciiTheme="majorBidi" w:hAnsiTheme="majorBidi" w:cstheme="majorBidi"/>
          <w:sz w:val="30"/>
          <w:szCs w:val="30"/>
          <w:lang w:bidi="th-TH"/>
        </w:rPr>
        <w:t>2595</w:t>
      </w:r>
    </w:p>
    <w:p w14:paraId="32373FCE" w14:textId="77777777" w:rsidR="00095DED" w:rsidRPr="005171B2" w:rsidRDefault="00095DED" w:rsidP="00095DED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5E091C" w14:textId="2255BFF3" w:rsidR="00761B1C" w:rsidRPr="005171B2" w:rsidRDefault="00095DED" w:rsidP="005171B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</w:pP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โดยมีวัตถุประสงค์จะนำเงินที่ได้รับจากการเสนอขายหุ้นกู้ในครั้งนี้ไปใช้ในการดำเนินงานกิจการทั่วไป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 xml:space="preserve">,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การชำระคืนเงินกู้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 xml:space="preserve"> (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ซึ่งรวมถึงเงินกู้ยืมจากบริษัท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 xml:space="preserve">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ปตท.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 xml:space="preserve">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ศูนย์บริหารเงิน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 xml:space="preserve">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จำกัด)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 xml:space="preserve">,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การสนับสนุนกิจกรรมการลงทุน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 xml:space="preserve"> 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และการให้กู้ยืมแก่บริษัทในกลุ่ม</w:t>
      </w:r>
    </w:p>
    <w:p w14:paraId="0677ED2F" w14:textId="77777777" w:rsidR="00761B1C" w:rsidRPr="005171B2" w:rsidRDefault="00761B1C" w:rsidP="005171B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9301D" w14:textId="4EB180FA" w:rsidR="00263128" w:rsidRPr="005171B2" w:rsidRDefault="00263128" w:rsidP="002631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71B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เงินกู้ยืมระยะยาวกับสถาบันการเงิน</w:t>
      </w:r>
    </w:p>
    <w:p w14:paraId="50484169" w14:textId="77777777" w:rsidR="00263128" w:rsidRPr="005171B2" w:rsidRDefault="00263128" w:rsidP="002631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FA6DF" w14:textId="4B135F15" w:rsidR="001A401E" w:rsidRPr="00761B1C" w:rsidRDefault="001A401E" w:rsidP="001A5623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</w:pPr>
      <w:bookmarkStart w:id="3" w:name="_Hlk117261247"/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เมื่อวันที่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>23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กันยายน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>2565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บริษัทได้ลงนามในสัญญาเงินกู้ยืมประเภทไม่มีหลักประกันจากกลุ่มสถาบันการเงินสำหรับวงเงินกู้ยืมจำนวน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</w:rPr>
        <w:t>12,779.6</w:t>
      </w:r>
      <w:r w:rsidR="00986F04"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val="en-US" w:bidi="th-TH"/>
        </w:rPr>
        <w:t>0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ล้านบาท 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โดยมีอัตราดอกเบี้ยเท่ากับอัตราดอกเบี้ยตามภาวะตลาดเงินโดยอ้างอิง 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 xml:space="preserve">THOR 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บวกส่วนต่างอัตราดอกเบี้ย ชำระคืนเงินต้นทุกงวดหกเดือน </w:t>
      </w:r>
      <w:r w:rsidR="00F07218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และมีกำหนดจ่ายงวดสุดท้ายในเดือนกันยายน </w:t>
      </w:r>
      <w:r w:rsidR="00F07218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>2575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="002C1204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br/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การจัดหาเงินกู้ในครั้งนี้มีวัตถุประสงค์เพื่อให้กู้ยืมแก่บริษัทย่อยแห่งหนึ่งสำหรับชำระคืนเงินกู้เดิม</w:t>
      </w:r>
      <w:r w:rsidR="00455177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</w:p>
    <w:bookmarkEnd w:id="3"/>
    <w:p w14:paraId="5A68B810" w14:textId="3FED32F4" w:rsidR="001A401E" w:rsidRPr="005171B2" w:rsidRDefault="001A401E" w:rsidP="001A401E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val="en-US" w:bidi="th-TH"/>
        </w:rPr>
      </w:pP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เมื่อวันที่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>23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กันยายน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>2565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บริษัทได้ลงนามในสัญญาเงินกู้ยืมประเภทไม่มีหลักประกันจากสถาบันการเงิน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>3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แห่ง สำหรับวงเงินกู้ยืมรวมจำนวน </w:t>
      </w:r>
      <w:r w:rsidRPr="00761B1C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bidi="th-TH"/>
        </w:rPr>
        <w:t>14,000</w:t>
      </w:r>
      <w:r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ล้านบาท การจัดหาเงินกู้ในครั้งนี้มีวัตถุประสงค์เพื่อใช้ในการดำเนินงานทั่วไปของบริษัท</w:t>
      </w:r>
      <w:r w:rsidR="00455177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="00A35A4A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และ</w:t>
      </w:r>
      <w:r w:rsidR="00455177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มีกำหนด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เบิกเงิน</w:t>
      </w:r>
      <w:r w:rsidR="00455177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กู้ยืม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ดังกล่าว</w:t>
      </w:r>
      <w:r w:rsidR="00455177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>ภายใน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lang w:val="en-US" w:bidi="th-TH"/>
        </w:rPr>
        <w:t>12</w:t>
      </w:r>
      <w:r w:rsidR="001A5623" w:rsidRPr="005171B2">
        <w:rPr>
          <w:rFonts w:asciiTheme="majorBidi" w:hAnsiTheme="majorBidi" w:cstheme="majorBidi"/>
          <w:color w:val="242424"/>
          <w:spacing w:val="-4"/>
          <w:sz w:val="30"/>
          <w:szCs w:val="30"/>
          <w:shd w:val="clear" w:color="auto" w:fill="FFFFFF"/>
          <w:cs/>
          <w:lang w:val="en-US" w:bidi="th-TH"/>
        </w:rPr>
        <w:t xml:space="preserve"> เดือนนับจากวันที่ลงนามในสัญญา</w:t>
      </w:r>
    </w:p>
    <w:p w14:paraId="521B0CB6" w14:textId="4B8482CF" w:rsidR="00825627" w:rsidRPr="00263128" w:rsidRDefault="00825627" w:rsidP="0026312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263128">
        <w:rPr>
          <w:rFonts w:asciiTheme="majorBidi" w:hAnsiTheme="majorBidi" w:cstheme="majorBidi"/>
          <w:i/>
          <w:iCs/>
          <w:sz w:val="30"/>
          <w:szCs w:val="30"/>
          <w:lang w:bidi="th-TH"/>
        </w:rPr>
        <w:br w:type="page"/>
      </w:r>
    </w:p>
    <w:p w14:paraId="328D38A9" w14:textId="63CAD4DB" w:rsidR="00B20300" w:rsidRPr="007E7A4A" w:rsidRDefault="00B20300" w:rsidP="00711CCC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B2D6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1D2AA7" w:rsidRPr="001D2AA7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2B2D6B" w:rsidRDefault="007E7A4A" w:rsidP="007E7A4A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25558" w14:textId="6B8B07AF" w:rsidR="00B20300" w:rsidRPr="001C790E" w:rsidRDefault="0026312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</w:t>
      </w:r>
      <w:r w:rsidRPr="001C790E">
        <w:rPr>
          <w:rFonts w:asciiTheme="majorBidi" w:hAnsiTheme="majorBidi" w:hint="cs"/>
          <w:sz w:val="30"/>
          <w:szCs w:val="30"/>
          <w:cs/>
        </w:rPr>
        <w:t xml:space="preserve">บริษัทมี </w:t>
      </w:r>
      <w:r w:rsidR="009A7C79" w:rsidRPr="001C790E">
        <w:rPr>
          <w:rFonts w:asciiTheme="majorBidi" w:hAnsiTheme="majorBidi"/>
          <w:sz w:val="30"/>
          <w:szCs w:val="30"/>
        </w:rPr>
        <w:t>6</w:t>
      </w:r>
      <w:r w:rsidRPr="001C790E">
        <w:rPr>
          <w:rFonts w:asciiTheme="majorBidi" w:hAnsiTheme="majorBidi"/>
          <w:sz w:val="30"/>
          <w:szCs w:val="30"/>
        </w:rPr>
        <w:t xml:space="preserve"> </w:t>
      </w:r>
      <w:r w:rsidRPr="001C790E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1C790E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1C790E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1C790E">
        <w:rPr>
          <w:rFonts w:asciiTheme="majorBidi" w:hAnsiTheme="majorBidi" w:hint="cs"/>
          <w:sz w:val="30"/>
          <w:szCs w:val="30"/>
          <w:cs/>
        </w:rPr>
        <w:t>ทั้งนี้กลุ่มบริษัทได้มีการทบทวนการจัดกลุ่มธุรกิจใหม่</w:t>
      </w:r>
      <w:r w:rsidR="0079326C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1C790E">
        <w:rPr>
          <w:rFonts w:asciiTheme="majorBidi" w:hAnsiTheme="majorBidi" w:hint="cs"/>
          <w:sz w:val="30"/>
          <w:szCs w:val="30"/>
          <w:cs/>
        </w:rPr>
        <w:t>ส่งผลให้</w:t>
      </w:r>
      <w:r w:rsidRPr="001C790E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การดำเนินงานของแต่ละส่วนงานที่รายการ</w:t>
      </w:r>
      <w:r w:rsidR="0079326C" w:rsidRPr="001C790E">
        <w:rPr>
          <w:rFonts w:asciiTheme="majorBidi" w:hAnsiTheme="majorBidi" w:hint="cs"/>
          <w:sz w:val="30"/>
          <w:szCs w:val="30"/>
          <w:cs/>
        </w:rPr>
        <w:t>มีการเปลี่ยนแปลง</w:t>
      </w:r>
      <w:r w:rsidRPr="001C790E">
        <w:rPr>
          <w:rFonts w:asciiTheme="majorBidi" w:hAnsiTheme="majorBidi" w:hint="cs"/>
          <w:sz w:val="30"/>
          <w:szCs w:val="30"/>
          <w:cs/>
        </w:rPr>
        <w:t xml:space="preserve"> โดยสรุปมีดังนี้</w:t>
      </w:r>
    </w:p>
    <w:p w14:paraId="1E458C02" w14:textId="77777777" w:rsidR="0079326C" w:rsidRPr="001C790E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C790E" w:rsidRPr="001C790E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4FC5590C" w:rsidR="00263128" w:rsidRPr="001C790E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1C790E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="00092A37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="00F463F6">
              <w:rPr>
                <w:rFonts w:asciiTheme="majorBidi" w:hAnsiTheme="majorBidi"/>
                <w:sz w:val="30"/>
                <w:szCs w:val="30"/>
              </w:rPr>
              <w:br/>
            </w:r>
            <w:r w:rsidR="00092A37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C790E" w:rsidRPr="001C790E" w14:paraId="25A2209B" w14:textId="6D96F334" w:rsidTr="005171B2">
        <w:tc>
          <w:tcPr>
            <w:tcW w:w="1080" w:type="dxa"/>
            <w:shd w:val="clear" w:color="auto" w:fill="auto"/>
          </w:tcPr>
          <w:p w14:paraId="1B58D795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32529294" w:rsidR="00092A37" w:rsidRPr="005171B2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1C790E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="00092A37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="00A10B5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92A3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92A37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="00A10B5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10B51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</w:t>
            </w:r>
            <w:r w:rsidR="00092A37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1C790E" w:rsidRPr="001C790E" w14:paraId="55930DE1" w14:textId="4EB7F667" w:rsidTr="005171B2">
        <w:tc>
          <w:tcPr>
            <w:tcW w:w="1080" w:type="dxa"/>
            <w:shd w:val="clear" w:color="auto" w:fill="auto"/>
          </w:tcPr>
          <w:p w14:paraId="57C9B1F9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50E71E67" w:rsidR="00263128" w:rsidRPr="001C790E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5171B2">
              <w:rPr>
                <w:rFonts w:asciiTheme="majorBidi" w:hAnsiTheme="majorBidi" w:cstheme="majorBidi"/>
                <w:sz w:val="30"/>
                <w:szCs w:val="30"/>
                <w:cs/>
              </w:rPr>
              <w:t>โพลิเมอร์และเคมีภัณฑ์</w:t>
            </w:r>
          </w:p>
        </w:tc>
      </w:tr>
      <w:tr w:rsidR="001C790E" w:rsidRPr="001C790E" w14:paraId="27A20FE6" w14:textId="51A2F0BE" w:rsidTr="005171B2">
        <w:tc>
          <w:tcPr>
            <w:tcW w:w="1080" w:type="dxa"/>
            <w:shd w:val="clear" w:color="auto" w:fill="auto"/>
          </w:tcPr>
          <w:p w14:paraId="05885A77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32AB5678" w:rsidR="00263128" w:rsidRPr="001C790E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5171B2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พลาสติกชีวภาพและผลิตภัณฑ์เพื่อความยั่งยืน</w:t>
            </w:r>
          </w:p>
        </w:tc>
      </w:tr>
      <w:tr w:rsidR="001C790E" w:rsidRPr="001C790E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06515989" w:rsidR="00263128" w:rsidRPr="001C790E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5171B2">
              <w:rPr>
                <w:rFonts w:asciiTheme="majorBidi" w:hAnsiTheme="majorBidi" w:cstheme="majorBidi"/>
                <w:sz w:val="30"/>
                <w:szCs w:val="30"/>
                <w:cs/>
              </w:rPr>
              <w:t>เคมีภัณฑ์ชนิดพิเศษ</w:t>
            </w:r>
          </w:p>
        </w:tc>
      </w:tr>
      <w:tr w:rsidR="001C790E" w:rsidRPr="001C790E" w14:paraId="4A9DAC6C" w14:textId="46A426C6" w:rsidTr="005171B2">
        <w:tc>
          <w:tcPr>
            <w:tcW w:w="1080" w:type="dxa"/>
            <w:shd w:val="clear" w:color="auto" w:fill="auto"/>
          </w:tcPr>
          <w:p w14:paraId="0ECDB199" w14:textId="77777777" w:rsidR="00263128" w:rsidRPr="001C790E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C79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77777777" w:rsidR="00263128" w:rsidRPr="001C790E" w:rsidRDefault="00263128" w:rsidP="005171B2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90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3603AE51" w14:textId="77777777" w:rsidR="00825627" w:rsidRDefault="0082562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6149D" w14:textId="286140E7" w:rsidR="0079326C" w:rsidRDefault="0079326C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ทั้งนี้ กลุ่มบริษัทได้ทำการปรับปรุงย้อนหลัง</w:t>
      </w:r>
      <w:r w:rsidRPr="006E6FB0">
        <w:rPr>
          <w:rFonts w:ascii="Angsana New" w:hAnsi="Angsana New"/>
          <w:sz w:val="30"/>
          <w:szCs w:val="30"/>
          <w:cs/>
        </w:rPr>
        <w:t>ข้อมูลแต่ละส่วนงานดำเนินงาน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ที่เคยรายงานไว้ตามส่วนงานดำเนินงานใหม่ข้างต้น</w:t>
      </w:r>
    </w:p>
    <w:p w14:paraId="1CE9AC85" w14:textId="77777777" w:rsidR="0079326C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41A3CA" w14:textId="0EF01CD1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755A5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755A56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755A56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755A5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77777777" w:rsidR="00B20300" w:rsidRPr="00755A56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755A56" w:rsidSect="000F2A0D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0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7"/>
        <w:gridCol w:w="1351"/>
        <w:gridCol w:w="180"/>
        <w:gridCol w:w="1263"/>
        <w:gridCol w:w="181"/>
        <w:gridCol w:w="1276"/>
        <w:gridCol w:w="180"/>
        <w:gridCol w:w="1530"/>
        <w:gridCol w:w="180"/>
        <w:gridCol w:w="1440"/>
        <w:gridCol w:w="179"/>
        <w:gridCol w:w="1171"/>
        <w:gridCol w:w="179"/>
        <w:gridCol w:w="1096"/>
        <w:gridCol w:w="178"/>
        <w:gridCol w:w="1113"/>
      </w:tblGrid>
      <w:tr w:rsidR="00382600" w:rsidRPr="001C790E" w14:paraId="44A880B8" w14:textId="77777777" w:rsidTr="005171B2">
        <w:trPr>
          <w:cantSplit/>
        </w:trPr>
        <w:tc>
          <w:tcPr>
            <w:tcW w:w="3607" w:type="dxa"/>
          </w:tcPr>
          <w:p w14:paraId="607130C2" w14:textId="5D2B2613" w:rsidR="00382600" w:rsidRPr="001C790E" w:rsidRDefault="00382600" w:rsidP="000B6DAD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สำหรับงวดเก้าเดือนสิ้นสุดวันที่</w:t>
            </w:r>
            <w:r w:rsidRPr="001C790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C790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C790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51" w:type="dxa"/>
          </w:tcPr>
          <w:p w14:paraId="71686A8D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4DCC8886" w14:textId="75E97369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ปิโตรเคมีขั้นต้น</w:t>
            </w:r>
          </w:p>
        </w:tc>
        <w:tc>
          <w:tcPr>
            <w:tcW w:w="180" w:type="dxa"/>
          </w:tcPr>
          <w:p w14:paraId="3A9E6CB3" w14:textId="77777777" w:rsidR="00382600" w:rsidRPr="001C790E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6ABCD7B5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69AC1BEF" w14:textId="4DA7EBA8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0AB89038" w14:textId="77777777" w:rsidR="00382600" w:rsidRPr="001C790E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65817980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331F1671" w14:textId="2D71EBD5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4AACB8F4" w14:textId="77777777" w:rsidR="00382600" w:rsidRPr="001C790E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5F40428E" w14:textId="0C1F4122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3F461A3A" w14:textId="77777777" w:rsidR="00382600" w:rsidRPr="001C790E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F68F856" w14:textId="3F04AD3A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790BF034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5A0AE98F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ธุรกิจบริการ</w:t>
            </w:r>
          </w:p>
          <w:p w14:paraId="6FAEF7BA" w14:textId="77777777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662802D" w14:textId="77777777" w:rsidR="00382600" w:rsidRPr="001C790E" w:rsidRDefault="00382600" w:rsidP="000B6DAD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0DDF2598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ตัดรายการ</w:t>
            </w:r>
          </w:p>
          <w:p w14:paraId="31996927" w14:textId="44B1E6D3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6563B97C" w14:textId="77777777" w:rsidR="00382600" w:rsidRPr="001C790E" w:rsidRDefault="00382600" w:rsidP="000B6DA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6313DE85" w14:textId="1BD3AA1C" w:rsidR="00382600" w:rsidRPr="001C790E" w:rsidRDefault="00382600" w:rsidP="000B6D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82600" w:rsidRPr="001C790E" w14:paraId="6DF70056" w14:textId="3E876105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0F5EEA97" w14:textId="77ACD41A" w:rsidR="00382600" w:rsidRPr="001C790E" w:rsidRDefault="00382600" w:rsidP="000B6DA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95" w:type="dxa"/>
            <w:gridSpan w:val="15"/>
          </w:tcPr>
          <w:p w14:paraId="6AA1DB73" w14:textId="3C51D9C3" w:rsidR="00382600" w:rsidRPr="001C790E" w:rsidRDefault="00382600" w:rsidP="00382600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908AD" w:rsidRPr="001C790E" w14:paraId="1446FCBA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37D4CD57" w14:textId="77777777" w:rsidR="009908AD" w:rsidRPr="001C790E" w:rsidRDefault="009908AD" w:rsidP="009908A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1" w:type="dxa"/>
          </w:tcPr>
          <w:p w14:paraId="79D6643C" w14:textId="6FA791FF" w:rsidR="009908AD" w:rsidRPr="001C790E" w:rsidRDefault="009908A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287,132</w:t>
            </w:r>
          </w:p>
        </w:tc>
        <w:tc>
          <w:tcPr>
            <w:tcW w:w="180" w:type="dxa"/>
            <w:vAlign w:val="bottom"/>
          </w:tcPr>
          <w:p w14:paraId="30D045A3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410C5129" w14:textId="21CF008A" w:rsidR="009908AD" w:rsidRPr="001C790E" w:rsidRDefault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69,517</w:t>
            </w:r>
          </w:p>
        </w:tc>
        <w:tc>
          <w:tcPr>
            <w:tcW w:w="181" w:type="dxa"/>
            <w:vAlign w:val="bottom"/>
          </w:tcPr>
          <w:p w14:paraId="10926EA9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5CABF7EC" w14:textId="2F581C81" w:rsidR="009908AD" w:rsidRPr="001C790E" w:rsidRDefault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87,465</w:t>
            </w:r>
          </w:p>
        </w:tc>
        <w:tc>
          <w:tcPr>
            <w:tcW w:w="180" w:type="dxa"/>
            <w:vAlign w:val="bottom"/>
          </w:tcPr>
          <w:p w14:paraId="4C531138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29C86E2E" w14:textId="40CA475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18,119</w:t>
            </w:r>
          </w:p>
        </w:tc>
        <w:tc>
          <w:tcPr>
            <w:tcW w:w="180" w:type="dxa"/>
            <w:vAlign w:val="bottom"/>
          </w:tcPr>
          <w:p w14:paraId="0937B69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963F367" w14:textId="5EC79E8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92,579</w:t>
            </w:r>
          </w:p>
        </w:tc>
        <w:tc>
          <w:tcPr>
            <w:tcW w:w="179" w:type="dxa"/>
            <w:vAlign w:val="bottom"/>
          </w:tcPr>
          <w:p w14:paraId="4A7D93A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4E955FD4" w14:textId="692A08F6" w:rsidR="009908AD" w:rsidRPr="001C790E" w:rsidRDefault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2,699</w:t>
            </w:r>
          </w:p>
        </w:tc>
        <w:tc>
          <w:tcPr>
            <w:tcW w:w="179" w:type="dxa"/>
            <w:vAlign w:val="bottom"/>
          </w:tcPr>
          <w:p w14:paraId="538A27C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7624B603" w14:textId="006369F2" w:rsidR="009908AD" w:rsidRPr="001C790E" w:rsidRDefault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677E2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1260BCE6" w14:textId="5B291822" w:rsidR="009908AD" w:rsidRPr="001C790E" w:rsidRDefault="009908A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557,511</w:t>
            </w:r>
          </w:p>
        </w:tc>
      </w:tr>
      <w:tr w:rsidR="009908AD" w:rsidRPr="001C790E" w14:paraId="4D92B2F5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025A3681" w14:textId="77777777" w:rsidR="009908AD" w:rsidRPr="001C790E" w:rsidRDefault="009908AD" w:rsidP="009908A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9E9988D" w14:textId="0A98D4DB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106,205</w:t>
            </w:r>
          </w:p>
        </w:tc>
        <w:tc>
          <w:tcPr>
            <w:tcW w:w="180" w:type="dxa"/>
            <w:vAlign w:val="bottom"/>
          </w:tcPr>
          <w:p w14:paraId="718E4113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9635D4D" w14:textId="1D547EFC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7,046</w:t>
            </w:r>
          </w:p>
        </w:tc>
        <w:tc>
          <w:tcPr>
            <w:tcW w:w="181" w:type="dxa"/>
            <w:vAlign w:val="bottom"/>
          </w:tcPr>
          <w:p w14:paraId="73FF4649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384D57" w14:textId="624A5741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  <w:vAlign w:val="bottom"/>
          </w:tcPr>
          <w:p w14:paraId="41FBCEF5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3F6A5D" w14:textId="2B1FF7F3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2,461</w:t>
            </w:r>
          </w:p>
        </w:tc>
        <w:tc>
          <w:tcPr>
            <w:tcW w:w="180" w:type="dxa"/>
            <w:vAlign w:val="bottom"/>
          </w:tcPr>
          <w:p w14:paraId="3FE05810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F3568" w14:textId="59B1C4DD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2D09739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7462147" w14:textId="0CA6C5DF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6,642</w:t>
            </w:r>
          </w:p>
        </w:tc>
        <w:tc>
          <w:tcPr>
            <w:tcW w:w="179" w:type="dxa"/>
            <w:vAlign w:val="bottom"/>
          </w:tcPr>
          <w:p w14:paraId="187763C8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73BB1F8" w14:textId="5F683336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(122,441)</w:t>
            </w:r>
          </w:p>
        </w:tc>
        <w:tc>
          <w:tcPr>
            <w:tcW w:w="178" w:type="dxa"/>
            <w:vAlign w:val="bottom"/>
          </w:tcPr>
          <w:p w14:paraId="0827476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5EBA2EB" w14:textId="587F4DBB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908AD" w:rsidRPr="001C790E" w14:paraId="4240774F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0FE83527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A4BCBF8" w14:textId="242A9AB8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393,337</w:t>
            </w:r>
          </w:p>
        </w:tc>
        <w:tc>
          <w:tcPr>
            <w:tcW w:w="180" w:type="dxa"/>
            <w:vAlign w:val="bottom"/>
          </w:tcPr>
          <w:p w14:paraId="28DCC8C7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90F5269" w14:textId="4D983CA6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76,563</w:t>
            </w:r>
          </w:p>
        </w:tc>
        <w:tc>
          <w:tcPr>
            <w:tcW w:w="181" w:type="dxa"/>
            <w:vAlign w:val="bottom"/>
          </w:tcPr>
          <w:p w14:paraId="1BD95100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053215" w14:textId="59024303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87,552</w:t>
            </w:r>
          </w:p>
        </w:tc>
        <w:tc>
          <w:tcPr>
            <w:tcW w:w="180" w:type="dxa"/>
            <w:vAlign w:val="bottom"/>
          </w:tcPr>
          <w:p w14:paraId="115F3B9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7E530C" w14:textId="0477FE3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20,580</w:t>
            </w:r>
          </w:p>
        </w:tc>
        <w:tc>
          <w:tcPr>
            <w:tcW w:w="180" w:type="dxa"/>
            <w:vAlign w:val="bottom"/>
          </w:tcPr>
          <w:p w14:paraId="4244AD8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C105E7" w14:textId="18FCC6F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92,579</w:t>
            </w:r>
          </w:p>
        </w:tc>
        <w:tc>
          <w:tcPr>
            <w:tcW w:w="179" w:type="dxa"/>
            <w:vAlign w:val="bottom"/>
          </w:tcPr>
          <w:p w14:paraId="0B0C592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C58FD3" w14:textId="7501C331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9,341</w:t>
            </w:r>
          </w:p>
        </w:tc>
        <w:tc>
          <w:tcPr>
            <w:tcW w:w="179" w:type="dxa"/>
            <w:vAlign w:val="bottom"/>
          </w:tcPr>
          <w:p w14:paraId="7D2B7D3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870D3CC" w14:textId="3B81760F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(122,441)</w:t>
            </w:r>
          </w:p>
        </w:tc>
        <w:tc>
          <w:tcPr>
            <w:tcW w:w="178" w:type="dxa"/>
            <w:vAlign w:val="bottom"/>
          </w:tcPr>
          <w:p w14:paraId="6B7A00F7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283E4FD" w14:textId="6EB17240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557,511</w:t>
            </w:r>
          </w:p>
        </w:tc>
      </w:tr>
      <w:tr w:rsidR="009908AD" w:rsidRPr="001C790E" w14:paraId="7810035F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3E2DDAD4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030DBA6" w14:textId="117E516C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(370,719)</w:t>
            </w:r>
          </w:p>
        </w:tc>
        <w:tc>
          <w:tcPr>
            <w:tcW w:w="180" w:type="dxa"/>
            <w:vAlign w:val="bottom"/>
          </w:tcPr>
          <w:p w14:paraId="6D67209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285AC815" w14:textId="645B817F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(69,458)</w:t>
            </w:r>
          </w:p>
        </w:tc>
        <w:tc>
          <w:tcPr>
            <w:tcW w:w="181" w:type="dxa"/>
            <w:vAlign w:val="bottom"/>
          </w:tcPr>
          <w:p w14:paraId="3DBA938A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39BADAAB" w14:textId="46D1A13B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(75,396)</w:t>
            </w:r>
          </w:p>
        </w:tc>
        <w:tc>
          <w:tcPr>
            <w:tcW w:w="180" w:type="dxa"/>
            <w:vAlign w:val="bottom"/>
          </w:tcPr>
          <w:p w14:paraId="50639B2D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1844EB03" w14:textId="0A607520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(18,329)</w:t>
            </w:r>
          </w:p>
        </w:tc>
        <w:tc>
          <w:tcPr>
            <w:tcW w:w="180" w:type="dxa"/>
            <w:vAlign w:val="bottom"/>
          </w:tcPr>
          <w:p w14:paraId="26F8878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77399FD" w14:textId="346A0172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(71,672)</w:t>
            </w:r>
          </w:p>
        </w:tc>
        <w:tc>
          <w:tcPr>
            <w:tcW w:w="179" w:type="dxa"/>
            <w:vAlign w:val="bottom"/>
          </w:tcPr>
          <w:p w14:paraId="18E739E2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79A444B3" w14:textId="5FAA1E11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(6,687)</w:t>
            </w:r>
          </w:p>
        </w:tc>
        <w:tc>
          <w:tcPr>
            <w:tcW w:w="179" w:type="dxa"/>
            <w:vAlign w:val="bottom"/>
          </w:tcPr>
          <w:p w14:paraId="2DEC90A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6776E3E2" w14:textId="1607C48C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122,72</w:t>
            </w:r>
            <w:r w:rsidR="00505EF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711474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4CE8DB31" w14:textId="12FB3064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(489,5</w:t>
            </w:r>
            <w:r w:rsidR="00505EFC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1C790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908AD" w:rsidRPr="001C790E" w14:paraId="2D7F9268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195E56B7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1" w:type="dxa"/>
          </w:tcPr>
          <w:p w14:paraId="5331600E" w14:textId="36066823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(2,820)</w:t>
            </w:r>
          </w:p>
        </w:tc>
        <w:tc>
          <w:tcPr>
            <w:tcW w:w="180" w:type="dxa"/>
            <w:vAlign w:val="bottom"/>
          </w:tcPr>
          <w:p w14:paraId="283ECE0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0C73C82E" w14:textId="2583D322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(3,303)</w:t>
            </w:r>
          </w:p>
        </w:tc>
        <w:tc>
          <w:tcPr>
            <w:tcW w:w="181" w:type="dxa"/>
            <w:vAlign w:val="bottom"/>
          </w:tcPr>
          <w:p w14:paraId="50D33F10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5327250C" w14:textId="732337C9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(5,229)</w:t>
            </w:r>
          </w:p>
        </w:tc>
        <w:tc>
          <w:tcPr>
            <w:tcW w:w="180" w:type="dxa"/>
            <w:vAlign w:val="bottom"/>
          </w:tcPr>
          <w:p w14:paraId="1FC52E3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6A8A497E" w14:textId="317A0ABE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(618)</w:t>
            </w:r>
          </w:p>
        </w:tc>
        <w:tc>
          <w:tcPr>
            <w:tcW w:w="180" w:type="dxa"/>
            <w:vAlign w:val="bottom"/>
          </w:tcPr>
          <w:p w14:paraId="56326759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B3B5D8" w14:textId="61C634B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(12,273)</w:t>
            </w:r>
          </w:p>
        </w:tc>
        <w:tc>
          <w:tcPr>
            <w:tcW w:w="179" w:type="dxa"/>
            <w:vAlign w:val="bottom"/>
          </w:tcPr>
          <w:p w14:paraId="17540A9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0E281F80" w14:textId="1C50685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(1,953)</w:t>
            </w:r>
          </w:p>
        </w:tc>
        <w:tc>
          <w:tcPr>
            <w:tcW w:w="179" w:type="dxa"/>
            <w:vAlign w:val="bottom"/>
          </w:tcPr>
          <w:p w14:paraId="344D2BA5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0F9030FC" w14:textId="03E8453D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2,390 </w:t>
            </w:r>
          </w:p>
        </w:tc>
        <w:tc>
          <w:tcPr>
            <w:tcW w:w="178" w:type="dxa"/>
            <w:vAlign w:val="bottom"/>
          </w:tcPr>
          <w:p w14:paraId="29B3F76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78282687" w14:textId="4575EE19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(23,806)</w:t>
            </w:r>
          </w:p>
        </w:tc>
      </w:tr>
      <w:tr w:rsidR="009908AD" w:rsidRPr="001C790E" w14:paraId="3DE6F14E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12207A13" w14:textId="085BD665" w:rsidR="009908AD" w:rsidRPr="001C790E" w:rsidRDefault="009908AD" w:rsidP="009908AD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ขาดทุน)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ก่อนหักต้นทุนทางการเงิน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1" w:type="dxa"/>
          </w:tcPr>
          <w:p w14:paraId="02F7D9A9" w14:textId="34D7BA13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65E90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55AAB4EC" w14:textId="111384BB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0EBB5CD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3DAA3AD0" w14:textId="2FF625C3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9F000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5CD0C470" w14:textId="0D6327AF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0CE9D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74695A" w14:textId="2898EA5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EFA5FA8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6634B88C" w14:textId="4779D97A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F98D14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74A0E196" w14:textId="201B041F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FB270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7016561E" w14:textId="77777777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8AD" w:rsidRPr="001C790E" w14:paraId="2AC3F655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5FC40EEE" w14:textId="77777777" w:rsidR="009908AD" w:rsidRPr="001C790E" w:rsidRDefault="009908AD" w:rsidP="009908A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ภาษีเงินได้ ค่าเสื่อมราคา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ค่าตัดจำหน่าย และอื่น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51" w:type="dxa"/>
          </w:tcPr>
          <w:p w14:paraId="7F7DB93E" w14:textId="32135B55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(3,458)</w:t>
            </w:r>
          </w:p>
        </w:tc>
        <w:tc>
          <w:tcPr>
            <w:tcW w:w="180" w:type="dxa"/>
            <w:vAlign w:val="bottom"/>
          </w:tcPr>
          <w:p w14:paraId="1538783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32696140" w14:textId="79BE405A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3,766 </w:t>
            </w:r>
          </w:p>
        </w:tc>
        <w:tc>
          <w:tcPr>
            <w:tcW w:w="181" w:type="dxa"/>
            <w:vAlign w:val="bottom"/>
          </w:tcPr>
          <w:p w14:paraId="0FC4AAB8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06D61FDA" w14:textId="44465031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7,601 </w:t>
            </w:r>
          </w:p>
        </w:tc>
        <w:tc>
          <w:tcPr>
            <w:tcW w:w="180" w:type="dxa"/>
            <w:vAlign w:val="bottom"/>
          </w:tcPr>
          <w:p w14:paraId="5F909ADA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499180ED" w14:textId="5B0A5D65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1,667 </w:t>
            </w:r>
          </w:p>
        </w:tc>
        <w:tc>
          <w:tcPr>
            <w:tcW w:w="180" w:type="dxa"/>
            <w:vAlign w:val="bottom"/>
          </w:tcPr>
          <w:p w14:paraId="6E0BD4D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F24182" w14:textId="0F07287D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8,876 </w:t>
            </w:r>
          </w:p>
        </w:tc>
        <w:tc>
          <w:tcPr>
            <w:tcW w:w="179" w:type="dxa"/>
            <w:vAlign w:val="bottom"/>
          </w:tcPr>
          <w:p w14:paraId="26C7F19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5F8D089F" w14:textId="165137AF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1,904 </w:t>
            </w:r>
          </w:p>
        </w:tc>
        <w:tc>
          <w:tcPr>
            <w:tcW w:w="179" w:type="dxa"/>
            <w:vAlign w:val="bottom"/>
          </w:tcPr>
          <w:p w14:paraId="4090ADE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096B5CB8" w14:textId="7D0C2761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</w:t>
            </w:r>
            <w:r w:rsidR="0050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76D0B95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4063F94E" w14:textId="3872C3CE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22,12</w:t>
            </w:r>
            <w:r w:rsidR="0050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908AD" w:rsidRPr="001C790E" w14:paraId="5C12355C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3ACDD420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1" w:type="dxa"/>
          </w:tcPr>
          <w:p w14:paraId="054FA0C7" w14:textId="3D843343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312 </w:t>
            </w:r>
          </w:p>
        </w:tc>
        <w:tc>
          <w:tcPr>
            <w:tcW w:w="180" w:type="dxa"/>
            <w:vAlign w:val="bottom"/>
          </w:tcPr>
          <w:p w14:paraId="5AD79AE7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1C5E7AFE" w14:textId="0A668105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42 </w:t>
            </w:r>
          </w:p>
        </w:tc>
        <w:tc>
          <w:tcPr>
            <w:tcW w:w="181" w:type="dxa"/>
            <w:vAlign w:val="bottom"/>
          </w:tcPr>
          <w:p w14:paraId="6FA12B67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150AF30D" w14:textId="26C0AE56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115 </w:t>
            </w:r>
          </w:p>
        </w:tc>
        <w:tc>
          <w:tcPr>
            <w:tcW w:w="180" w:type="dxa"/>
            <w:vAlign w:val="bottom"/>
          </w:tcPr>
          <w:p w14:paraId="601AEB19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03BA12D3" w14:textId="230C46B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80" w:type="dxa"/>
            <w:vAlign w:val="bottom"/>
          </w:tcPr>
          <w:p w14:paraId="1470DBF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3EFEB" w14:textId="0C95B9D5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14 </w:t>
            </w:r>
          </w:p>
        </w:tc>
        <w:tc>
          <w:tcPr>
            <w:tcW w:w="179" w:type="dxa"/>
            <w:vAlign w:val="bottom"/>
          </w:tcPr>
          <w:p w14:paraId="3A07EC0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5CF5AFD6" w14:textId="469FEB49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19,714 </w:t>
            </w:r>
          </w:p>
        </w:tc>
        <w:tc>
          <w:tcPr>
            <w:tcW w:w="179" w:type="dxa"/>
            <w:vAlign w:val="bottom"/>
          </w:tcPr>
          <w:p w14:paraId="58679DE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1A2175BF" w14:textId="48DD8D9E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(19,350)</w:t>
            </w:r>
          </w:p>
        </w:tc>
        <w:tc>
          <w:tcPr>
            <w:tcW w:w="178" w:type="dxa"/>
            <w:vAlign w:val="bottom"/>
          </w:tcPr>
          <w:p w14:paraId="10AED72A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1E811145" w14:textId="3DC63558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852 </w:t>
            </w:r>
          </w:p>
        </w:tc>
      </w:tr>
      <w:tr w:rsidR="009908AD" w:rsidRPr="001C790E" w14:paraId="681D8745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4195E47C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51" w:type="dxa"/>
          </w:tcPr>
          <w:p w14:paraId="2E6B4FA0" w14:textId="49EF298F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(1,631)</w:t>
            </w:r>
          </w:p>
        </w:tc>
        <w:tc>
          <w:tcPr>
            <w:tcW w:w="180" w:type="dxa"/>
            <w:vAlign w:val="bottom"/>
          </w:tcPr>
          <w:p w14:paraId="65DA7A2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098CF985" w14:textId="14F1D7C0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(466)</w:t>
            </w:r>
          </w:p>
        </w:tc>
        <w:tc>
          <w:tcPr>
            <w:tcW w:w="181" w:type="dxa"/>
            <w:vAlign w:val="bottom"/>
          </w:tcPr>
          <w:p w14:paraId="004D2482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2A7E43C1" w14:textId="4205E308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(788)</w:t>
            </w:r>
          </w:p>
        </w:tc>
        <w:tc>
          <w:tcPr>
            <w:tcW w:w="180" w:type="dxa"/>
            <w:vAlign w:val="bottom"/>
          </w:tcPr>
          <w:p w14:paraId="48FA034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3A5BA90F" w14:textId="4AA77549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80" w:type="dxa"/>
            <w:vAlign w:val="bottom"/>
          </w:tcPr>
          <w:p w14:paraId="6971731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5A61D3" w14:textId="0A569D1E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(1,404)</w:t>
            </w:r>
          </w:p>
        </w:tc>
        <w:tc>
          <w:tcPr>
            <w:tcW w:w="179" w:type="dxa"/>
            <w:vAlign w:val="bottom"/>
          </w:tcPr>
          <w:p w14:paraId="6667B54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33A1D4D6" w14:textId="56981FC3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(6,855)</w:t>
            </w:r>
          </w:p>
        </w:tc>
        <w:tc>
          <w:tcPr>
            <w:tcW w:w="179" w:type="dxa"/>
            <w:vAlign w:val="bottom"/>
          </w:tcPr>
          <w:p w14:paraId="626ED52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50F34674" w14:textId="6031F625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3,910 </w:t>
            </w:r>
          </w:p>
        </w:tc>
        <w:tc>
          <w:tcPr>
            <w:tcW w:w="178" w:type="dxa"/>
            <w:vAlign w:val="bottom"/>
          </w:tcPr>
          <w:p w14:paraId="1FE2A67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</w:tcPr>
          <w:p w14:paraId="5518B9EF" w14:textId="77F953DF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(7,270)</w:t>
            </w:r>
          </w:p>
        </w:tc>
      </w:tr>
      <w:tr w:rsidR="009908AD" w:rsidRPr="001C790E" w14:paraId="130BBA08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4FDB5DC6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1" w:type="dxa"/>
          </w:tcPr>
          <w:p w14:paraId="2DA94A80" w14:textId="40BF63DE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(8,369)</w:t>
            </w:r>
          </w:p>
        </w:tc>
        <w:tc>
          <w:tcPr>
            <w:tcW w:w="180" w:type="dxa"/>
            <w:vAlign w:val="bottom"/>
          </w:tcPr>
          <w:p w14:paraId="529BD49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3F3842C8" w14:textId="0BCCB7CD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(3,180)</w:t>
            </w:r>
          </w:p>
        </w:tc>
        <w:tc>
          <w:tcPr>
            <w:tcW w:w="181" w:type="dxa"/>
            <w:vAlign w:val="bottom"/>
          </w:tcPr>
          <w:p w14:paraId="6C66D1E3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</w:tcPr>
          <w:p w14:paraId="3F8EEC7F" w14:textId="0E5C696E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(2,265)</w:t>
            </w:r>
          </w:p>
        </w:tc>
        <w:tc>
          <w:tcPr>
            <w:tcW w:w="180" w:type="dxa"/>
            <w:vAlign w:val="bottom"/>
          </w:tcPr>
          <w:p w14:paraId="6913A7DD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</w:tcPr>
          <w:p w14:paraId="321BC06C" w14:textId="036907AD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(465)</w:t>
            </w:r>
          </w:p>
        </w:tc>
        <w:tc>
          <w:tcPr>
            <w:tcW w:w="180" w:type="dxa"/>
            <w:vAlign w:val="bottom"/>
          </w:tcPr>
          <w:p w14:paraId="6DB1C1BA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61FC3F" w14:textId="2ECDB946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(6,582)</w:t>
            </w:r>
          </w:p>
        </w:tc>
        <w:tc>
          <w:tcPr>
            <w:tcW w:w="179" w:type="dxa"/>
            <w:vAlign w:val="bottom"/>
          </w:tcPr>
          <w:p w14:paraId="6516EA81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</w:tcPr>
          <w:p w14:paraId="3B2F4D1A" w14:textId="26324ABA" w:rsidR="009908AD" w:rsidRPr="001C790E" w:rsidRDefault="009908AD" w:rsidP="009908A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(761)</w:t>
            </w:r>
          </w:p>
        </w:tc>
        <w:tc>
          <w:tcPr>
            <w:tcW w:w="179" w:type="dxa"/>
            <w:vAlign w:val="bottom"/>
          </w:tcPr>
          <w:p w14:paraId="20ADAA0D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</w:tcPr>
          <w:p w14:paraId="416172C3" w14:textId="23794658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889 </w:t>
            </w:r>
          </w:p>
        </w:tc>
        <w:tc>
          <w:tcPr>
            <w:tcW w:w="178" w:type="dxa"/>
            <w:vAlign w:val="bottom"/>
          </w:tcPr>
          <w:p w14:paraId="527C8BF7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</w:tcPr>
          <w:p w14:paraId="0F125681" w14:textId="33138939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(20,733)</w:t>
            </w:r>
          </w:p>
        </w:tc>
      </w:tr>
      <w:tr w:rsidR="009908AD" w:rsidRPr="001C790E" w14:paraId="1C6A2537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43EC7B01" w14:textId="1708AAEC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กลับรายการ</w:t>
            </w:r>
            <w:r w:rsidR="001503D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 (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ขาดทุน</w:t>
            </w:r>
            <w:r w:rsidRPr="001C790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) 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จากการด้อยค่าของสินทรัพย์และการจำหน่ายสินทรัพย์</w:t>
            </w:r>
          </w:p>
        </w:tc>
        <w:tc>
          <w:tcPr>
            <w:tcW w:w="1351" w:type="dxa"/>
            <w:vAlign w:val="bottom"/>
          </w:tcPr>
          <w:p w14:paraId="6237B4BF" w14:textId="526B312F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180" w:type="dxa"/>
            <w:vAlign w:val="bottom"/>
          </w:tcPr>
          <w:p w14:paraId="0E1DE5FF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C0D1C9D" w14:textId="26D5D660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392</w:t>
            </w:r>
          </w:p>
        </w:tc>
        <w:tc>
          <w:tcPr>
            <w:tcW w:w="181" w:type="dxa"/>
            <w:vAlign w:val="bottom"/>
          </w:tcPr>
          <w:p w14:paraId="0E0F76A0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2468576" w14:textId="1F103205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(786)</w:t>
            </w:r>
          </w:p>
        </w:tc>
        <w:tc>
          <w:tcPr>
            <w:tcW w:w="180" w:type="dxa"/>
            <w:vAlign w:val="bottom"/>
          </w:tcPr>
          <w:p w14:paraId="667AAF38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BA0EFC2" w14:textId="748DF9BD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381AABFC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44B976" w14:textId="11CAC26A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179" w:type="dxa"/>
            <w:vAlign w:val="bottom"/>
          </w:tcPr>
          <w:p w14:paraId="518BD8AE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D046BF1" w14:textId="57006DE3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  <w:tc>
          <w:tcPr>
            <w:tcW w:w="179" w:type="dxa"/>
            <w:vAlign w:val="bottom"/>
          </w:tcPr>
          <w:p w14:paraId="2DADE97F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3E38B2D" w14:textId="4C9BCFD9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505EF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C790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B5EEF40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140D430B" w14:textId="5468348C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(52</w:t>
            </w:r>
            <w:r w:rsidR="00505EF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C790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908AD" w:rsidRPr="001C790E" w14:paraId="48446A0E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2F225F50" w14:textId="0CEB5D8D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1C790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ขาดทุน) 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</w:t>
            </w: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การร่วมค้าและ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</w:t>
            </w: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บริษัทร่วม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1" w:type="dxa"/>
            <w:vAlign w:val="bottom"/>
          </w:tcPr>
          <w:p w14:paraId="54AF399B" w14:textId="50D9CA2D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1DC54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6AE675F" w14:textId="7D82A5BC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(256)</w:t>
            </w:r>
          </w:p>
        </w:tc>
        <w:tc>
          <w:tcPr>
            <w:tcW w:w="181" w:type="dxa"/>
            <w:vAlign w:val="bottom"/>
          </w:tcPr>
          <w:p w14:paraId="5BC06DB8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03E0D41" w14:textId="05B2B1D6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1,698</w:t>
            </w:r>
          </w:p>
        </w:tc>
        <w:tc>
          <w:tcPr>
            <w:tcW w:w="180" w:type="dxa"/>
            <w:vAlign w:val="bottom"/>
          </w:tcPr>
          <w:p w14:paraId="678F2F2F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B11FD3B" w14:textId="335D210E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180" w:type="dxa"/>
            <w:vAlign w:val="bottom"/>
          </w:tcPr>
          <w:p w14:paraId="7C2CC2E1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C3D3B15" w14:textId="1A6F849A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179" w:type="dxa"/>
            <w:vAlign w:val="bottom"/>
          </w:tcPr>
          <w:p w14:paraId="34106C85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752006A0" w14:textId="16C9E669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</w:t>
            </w:r>
          </w:p>
        </w:tc>
        <w:tc>
          <w:tcPr>
            <w:tcW w:w="179" w:type="dxa"/>
            <w:vAlign w:val="bottom"/>
          </w:tcPr>
          <w:p w14:paraId="68AB1FEF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7F4FEC0" w14:textId="5A991931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78" w:type="dxa"/>
            <w:vAlign w:val="bottom"/>
          </w:tcPr>
          <w:p w14:paraId="5CDDC6F1" w14:textId="7777777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4325F86C" w14:textId="3E685ED8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2,941</w:t>
            </w:r>
          </w:p>
        </w:tc>
      </w:tr>
      <w:tr w:rsidR="009908AD" w:rsidRPr="001C790E" w14:paraId="5A6E53A9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03A58111" w14:textId="77777777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1" w:type="dxa"/>
          </w:tcPr>
          <w:p w14:paraId="7F5524D1" w14:textId="53F25FF9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4,499 </w:t>
            </w:r>
          </w:p>
        </w:tc>
        <w:tc>
          <w:tcPr>
            <w:tcW w:w="180" w:type="dxa"/>
            <w:vAlign w:val="bottom"/>
          </w:tcPr>
          <w:p w14:paraId="0072563F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3D636D27" w14:textId="2F7A6F40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403 </w:t>
            </w:r>
          </w:p>
        </w:tc>
        <w:tc>
          <w:tcPr>
            <w:tcW w:w="181" w:type="dxa"/>
            <w:vAlign w:val="bottom"/>
          </w:tcPr>
          <w:p w14:paraId="2A5F48D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247A0C9D" w14:textId="20F5A6EA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2,183 </w:t>
            </w:r>
          </w:p>
        </w:tc>
        <w:tc>
          <w:tcPr>
            <w:tcW w:w="180" w:type="dxa"/>
            <w:vAlign w:val="bottom"/>
          </w:tcPr>
          <w:p w14:paraId="7942B8D3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0FB97609" w14:textId="793D233A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80" w:type="dxa"/>
            <w:vAlign w:val="bottom"/>
          </w:tcPr>
          <w:p w14:paraId="58F1E2A7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2910106" w14:textId="588C3133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(92)</w:t>
            </w:r>
          </w:p>
        </w:tc>
        <w:tc>
          <w:tcPr>
            <w:tcW w:w="179" w:type="dxa"/>
            <w:vAlign w:val="bottom"/>
          </w:tcPr>
          <w:p w14:paraId="1FE133A6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1D87336F" w14:textId="537E11F7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(10,601)</w:t>
            </w:r>
          </w:p>
        </w:tc>
        <w:tc>
          <w:tcPr>
            <w:tcW w:w="179" w:type="dxa"/>
            <w:vAlign w:val="bottom"/>
          </w:tcPr>
          <w:p w14:paraId="66CCF1C7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5F6451EF" w14:textId="0D24EE15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(670)</w:t>
            </w:r>
          </w:p>
        </w:tc>
        <w:tc>
          <w:tcPr>
            <w:tcW w:w="178" w:type="dxa"/>
            <w:vAlign w:val="bottom"/>
          </w:tcPr>
          <w:p w14:paraId="26A81438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191C6C62" w14:textId="199FE03C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(4,303)</w:t>
            </w:r>
          </w:p>
        </w:tc>
      </w:tr>
      <w:tr w:rsidR="009908AD" w:rsidRPr="001C790E" w14:paraId="7F316196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558C6F6E" w14:textId="0AB3053F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(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51" w:type="dxa"/>
          </w:tcPr>
          <w:p w14:paraId="079BC487" w14:textId="290E4D82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(8,670)</w:t>
            </w:r>
          </w:p>
        </w:tc>
        <w:tc>
          <w:tcPr>
            <w:tcW w:w="180" w:type="dxa"/>
            <w:vAlign w:val="bottom"/>
          </w:tcPr>
          <w:p w14:paraId="7DCF224A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0E637A61" w14:textId="43481592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701 </w:t>
            </w:r>
          </w:p>
        </w:tc>
        <w:tc>
          <w:tcPr>
            <w:tcW w:w="181" w:type="dxa"/>
            <w:vAlign w:val="bottom"/>
          </w:tcPr>
          <w:p w14:paraId="195A9AB5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43EDBF76" w14:textId="2D5FFE48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7,758 </w:t>
            </w:r>
          </w:p>
        </w:tc>
        <w:tc>
          <w:tcPr>
            <w:tcW w:w="180" w:type="dxa"/>
            <w:vAlign w:val="bottom"/>
          </w:tcPr>
          <w:p w14:paraId="12D6E41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58F81D9E" w14:textId="19D425AA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2,441 </w:t>
            </w:r>
          </w:p>
        </w:tc>
        <w:tc>
          <w:tcPr>
            <w:tcW w:w="180" w:type="dxa"/>
            <w:vAlign w:val="bottom"/>
          </w:tcPr>
          <w:p w14:paraId="41950E2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E4C4975" w14:textId="11DC22AF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782 </w:t>
            </w:r>
          </w:p>
        </w:tc>
        <w:tc>
          <w:tcPr>
            <w:tcW w:w="179" w:type="dxa"/>
            <w:vAlign w:val="bottom"/>
          </w:tcPr>
          <w:p w14:paraId="1FAAC0D5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74B46F1C" w14:textId="35C6AFFC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3,546 </w:t>
            </w:r>
          </w:p>
        </w:tc>
        <w:tc>
          <w:tcPr>
            <w:tcW w:w="179" w:type="dxa"/>
            <w:vAlign w:val="bottom"/>
          </w:tcPr>
          <w:p w14:paraId="49178D2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278F782C" w14:textId="719B1208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(13,476)</w:t>
            </w:r>
          </w:p>
        </w:tc>
        <w:tc>
          <w:tcPr>
            <w:tcW w:w="178" w:type="dxa"/>
            <w:vAlign w:val="bottom"/>
          </w:tcPr>
          <w:p w14:paraId="460209C0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573CD574" w14:textId="256A2A87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(6,918)</w:t>
            </w:r>
          </w:p>
        </w:tc>
      </w:tr>
      <w:tr w:rsidR="009908AD" w:rsidRPr="001C790E" w14:paraId="3E32DCF5" w14:textId="77777777" w:rsidTr="005171B2">
        <w:trPr>
          <w:cantSplit/>
          <w:trHeight w:val="288"/>
        </w:trPr>
        <w:tc>
          <w:tcPr>
            <w:tcW w:w="3607" w:type="dxa"/>
            <w:vAlign w:val="bottom"/>
          </w:tcPr>
          <w:p w14:paraId="2479BE71" w14:textId="2CDFD62F" w:rsidR="009908AD" w:rsidRPr="001C790E" w:rsidRDefault="009908AD" w:rsidP="009908A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ตามส่วนงานสุทธิ</w:t>
            </w:r>
          </w:p>
        </w:tc>
        <w:tc>
          <w:tcPr>
            <w:tcW w:w="1351" w:type="dxa"/>
          </w:tcPr>
          <w:p w14:paraId="6D8BADC5" w14:textId="17D93080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964BAA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7AE17E37" w14:textId="58A6F386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7B3EC6E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0C8219E5" w14:textId="11572EB1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8292D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7DC08C05" w14:textId="25282D1B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C89294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FAC0DDC" w14:textId="34C282FE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69C7F73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0CD2200B" w14:textId="32AD1319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424017C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2459FACB" w14:textId="4159F231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F70441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616B0887" w14:textId="77EC5A87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8AD" w:rsidRPr="001C790E" w14:paraId="6E217B00" w14:textId="77777777" w:rsidTr="005171B2">
        <w:trPr>
          <w:cantSplit/>
          <w:trHeight w:val="80"/>
        </w:trPr>
        <w:tc>
          <w:tcPr>
            <w:tcW w:w="3607" w:type="dxa"/>
            <w:vAlign w:val="bottom"/>
          </w:tcPr>
          <w:p w14:paraId="40538503" w14:textId="1566B04B" w:rsidR="009908AD" w:rsidRPr="001C790E" w:rsidRDefault="009908AD" w:rsidP="009908A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1" w:type="dxa"/>
          </w:tcPr>
          <w:p w14:paraId="5F228E0B" w14:textId="4CA13D89" w:rsidR="009908AD" w:rsidRPr="001C790E" w:rsidRDefault="009908AD" w:rsidP="001C790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(7,437)</w:t>
            </w:r>
          </w:p>
        </w:tc>
        <w:tc>
          <w:tcPr>
            <w:tcW w:w="180" w:type="dxa"/>
            <w:vAlign w:val="bottom"/>
          </w:tcPr>
          <w:p w14:paraId="4BB0208D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</w:tcPr>
          <w:p w14:paraId="3EDD91EC" w14:textId="60C28D01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(188)</w:t>
            </w:r>
          </w:p>
        </w:tc>
        <w:tc>
          <w:tcPr>
            <w:tcW w:w="181" w:type="dxa"/>
            <w:vAlign w:val="bottom"/>
          </w:tcPr>
          <w:p w14:paraId="5533D643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</w:tcPr>
          <w:p w14:paraId="40AFA5C7" w14:textId="22A85035" w:rsidR="009908AD" w:rsidRPr="001C790E" w:rsidRDefault="009908AD" w:rsidP="009908A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7,722 </w:t>
            </w:r>
          </w:p>
        </w:tc>
        <w:tc>
          <w:tcPr>
            <w:tcW w:w="180" w:type="dxa"/>
            <w:vAlign w:val="bottom"/>
          </w:tcPr>
          <w:p w14:paraId="2D778A2D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14:paraId="5DFCB3BE" w14:textId="2E19C9DC" w:rsidR="009908AD" w:rsidRPr="001C790E" w:rsidRDefault="009908A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1,944 </w:t>
            </w:r>
          </w:p>
        </w:tc>
        <w:tc>
          <w:tcPr>
            <w:tcW w:w="180" w:type="dxa"/>
            <w:vAlign w:val="bottom"/>
          </w:tcPr>
          <w:p w14:paraId="4288603B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4E099F8" w14:textId="2E61D723" w:rsidR="009908AD" w:rsidRPr="001C790E" w:rsidRDefault="009908AD" w:rsidP="005171B2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809 </w:t>
            </w:r>
          </w:p>
        </w:tc>
        <w:tc>
          <w:tcPr>
            <w:tcW w:w="179" w:type="dxa"/>
            <w:vAlign w:val="bottom"/>
          </w:tcPr>
          <w:p w14:paraId="377F6D1A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</w:tcPr>
          <w:p w14:paraId="2E894627" w14:textId="7A8727DD" w:rsidR="009908AD" w:rsidRPr="001C790E" w:rsidRDefault="009908AD" w:rsidP="009908A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2,847 </w:t>
            </w:r>
          </w:p>
        </w:tc>
        <w:tc>
          <w:tcPr>
            <w:tcW w:w="179" w:type="dxa"/>
            <w:vAlign w:val="bottom"/>
          </w:tcPr>
          <w:p w14:paraId="6355197D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</w:tcPr>
          <w:p w14:paraId="52BFA9A6" w14:textId="2E11346F" w:rsidR="009908AD" w:rsidRPr="001C790E" w:rsidRDefault="009908AD" w:rsidP="009908A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(13,481)</w:t>
            </w:r>
          </w:p>
        </w:tc>
        <w:tc>
          <w:tcPr>
            <w:tcW w:w="178" w:type="dxa"/>
            <w:vAlign w:val="bottom"/>
          </w:tcPr>
          <w:p w14:paraId="1DDC2BF5" w14:textId="77777777" w:rsidR="009908AD" w:rsidRPr="001C790E" w:rsidRDefault="009908AD" w:rsidP="009908A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9" w:type="dxa"/>
          </w:tcPr>
          <w:p w14:paraId="228F2A00" w14:textId="65155692" w:rsidR="009908AD" w:rsidRPr="001C790E" w:rsidRDefault="009908AD" w:rsidP="001C790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(7,784)</w:t>
            </w:r>
          </w:p>
        </w:tc>
      </w:tr>
    </w:tbl>
    <w:p w14:paraId="5C3A1BFA" w14:textId="1B94A52B" w:rsidR="001C790E" w:rsidRDefault="001C790E"/>
    <w:p w14:paraId="30913186" w14:textId="77777777" w:rsidR="001C790E" w:rsidRDefault="001C7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180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"/>
        <w:gridCol w:w="3416"/>
        <w:gridCol w:w="178"/>
        <w:gridCol w:w="61"/>
        <w:gridCol w:w="1267"/>
        <w:gridCol w:w="21"/>
        <w:gridCol w:w="157"/>
        <w:gridCol w:w="21"/>
        <w:gridCol w:w="8"/>
        <w:gridCol w:w="1258"/>
        <w:gridCol w:w="195"/>
        <w:gridCol w:w="7"/>
        <w:gridCol w:w="26"/>
        <w:gridCol w:w="1228"/>
        <w:gridCol w:w="7"/>
        <w:gridCol w:w="26"/>
        <w:gridCol w:w="147"/>
        <w:gridCol w:w="7"/>
        <w:gridCol w:w="26"/>
        <w:gridCol w:w="1497"/>
        <w:gridCol w:w="7"/>
        <w:gridCol w:w="26"/>
        <w:gridCol w:w="147"/>
        <w:gridCol w:w="7"/>
        <w:gridCol w:w="26"/>
        <w:gridCol w:w="1407"/>
        <w:gridCol w:w="7"/>
        <w:gridCol w:w="26"/>
        <w:gridCol w:w="146"/>
        <w:gridCol w:w="7"/>
        <w:gridCol w:w="26"/>
        <w:gridCol w:w="1138"/>
        <w:gridCol w:w="7"/>
        <w:gridCol w:w="26"/>
        <w:gridCol w:w="146"/>
        <w:gridCol w:w="7"/>
        <w:gridCol w:w="26"/>
        <w:gridCol w:w="1063"/>
        <w:gridCol w:w="7"/>
        <w:gridCol w:w="12"/>
        <w:gridCol w:w="159"/>
        <w:gridCol w:w="7"/>
        <w:gridCol w:w="12"/>
        <w:gridCol w:w="1138"/>
        <w:gridCol w:w="11"/>
        <w:gridCol w:w="26"/>
      </w:tblGrid>
      <w:tr w:rsidR="00382600" w:rsidRPr="001C790E" w14:paraId="444892F2" w14:textId="77777777" w:rsidTr="005171B2">
        <w:trPr>
          <w:gridAfter w:val="1"/>
          <w:wAfter w:w="26" w:type="dxa"/>
          <w:cantSplit/>
        </w:trPr>
        <w:tc>
          <w:tcPr>
            <w:tcW w:w="3608" w:type="dxa"/>
            <w:gridSpan w:val="3"/>
          </w:tcPr>
          <w:p w14:paraId="141A8A20" w14:textId="6C2BD15B" w:rsidR="00382600" w:rsidRPr="001C790E" w:rsidRDefault="00382600" w:rsidP="0027356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สำหรับงวดเก้าเดือนสิ้นสุดวันที่</w:t>
            </w:r>
            <w:r w:rsidRPr="001C790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1C790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C790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240BE" w:rsidRPr="001C79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349" w:type="dxa"/>
            <w:gridSpan w:val="3"/>
          </w:tcPr>
          <w:p w14:paraId="5931B99A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63AA29D3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  <w:gridSpan w:val="3"/>
          </w:tcPr>
          <w:p w14:paraId="12137E8A" w14:textId="77777777" w:rsidR="00382600" w:rsidRPr="001C790E" w:rsidRDefault="00382600" w:rsidP="002735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10EA236A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015D6497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ปิโตรเคมีขั้นกลาง</w:t>
            </w:r>
          </w:p>
        </w:tc>
        <w:tc>
          <w:tcPr>
            <w:tcW w:w="202" w:type="dxa"/>
            <w:gridSpan w:val="2"/>
          </w:tcPr>
          <w:p w14:paraId="76E8A87A" w14:textId="77777777" w:rsidR="00382600" w:rsidRPr="001C790E" w:rsidRDefault="00382600" w:rsidP="002735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5694564B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13BF57EF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  <w:gridSpan w:val="3"/>
          </w:tcPr>
          <w:p w14:paraId="2E9D39C0" w14:textId="77777777" w:rsidR="00382600" w:rsidRPr="001C790E" w:rsidRDefault="00382600" w:rsidP="002735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60BD50FE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  <w:gridSpan w:val="3"/>
          </w:tcPr>
          <w:p w14:paraId="59D8FCBC" w14:textId="77777777" w:rsidR="00382600" w:rsidRPr="001C790E" w:rsidRDefault="00382600" w:rsidP="002735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46497AD" w14:textId="465EFF3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  <w:gridSpan w:val="3"/>
          </w:tcPr>
          <w:p w14:paraId="521BD0D1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1026BD44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ธุรกิจบริการ</w:t>
            </w:r>
          </w:p>
          <w:p w14:paraId="39379D4A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  <w:gridSpan w:val="3"/>
          </w:tcPr>
          <w:p w14:paraId="2599F394" w14:textId="77777777" w:rsidR="00382600" w:rsidRPr="001C790E" w:rsidRDefault="00382600" w:rsidP="0027356F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1E224A7C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ตัดรายการ</w:t>
            </w:r>
          </w:p>
          <w:p w14:paraId="24904918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  <w:gridSpan w:val="3"/>
          </w:tcPr>
          <w:p w14:paraId="4E50F396" w14:textId="77777777" w:rsidR="00382600" w:rsidRPr="001C790E" w:rsidRDefault="00382600" w:rsidP="0027356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129DA17A" w14:textId="77777777" w:rsidR="00382600" w:rsidRPr="001C790E" w:rsidRDefault="00382600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82600" w:rsidRPr="001C790E" w14:paraId="69244E59" w14:textId="77777777" w:rsidTr="005171B2">
        <w:trPr>
          <w:gridAfter w:val="1"/>
          <w:wAfter w:w="22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2F3A2EA6" w14:textId="77777777" w:rsidR="00382600" w:rsidRPr="001C790E" w:rsidRDefault="00382600" w:rsidP="0027356F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50" w:type="dxa"/>
            <w:gridSpan w:val="42"/>
          </w:tcPr>
          <w:p w14:paraId="661C5CE3" w14:textId="77777777" w:rsidR="00382600" w:rsidRPr="001C790E" w:rsidRDefault="00382600" w:rsidP="0027356F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F6A0D" w:rsidRPr="001C790E" w14:paraId="5B192D85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30DE9D07" w14:textId="7CC4B9F1" w:rsidR="00DF6A0D" w:rsidRPr="001C790E" w:rsidRDefault="00DF6A0D" w:rsidP="00DF6A0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49" w:type="dxa"/>
            <w:gridSpan w:val="3"/>
          </w:tcPr>
          <w:p w14:paraId="673AD036" w14:textId="06651F34" w:rsidR="00DF6A0D" w:rsidRPr="001C790E" w:rsidRDefault="00DF6A0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164,535</w:t>
            </w:r>
          </w:p>
        </w:tc>
        <w:tc>
          <w:tcPr>
            <w:tcW w:w="186" w:type="dxa"/>
            <w:gridSpan w:val="3"/>
            <w:vAlign w:val="bottom"/>
          </w:tcPr>
          <w:p w14:paraId="56528A12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3787C84E" w14:textId="7B9A3D89" w:rsidR="00DF6A0D" w:rsidRPr="001C790E" w:rsidRDefault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62,630</w:t>
            </w:r>
          </w:p>
        </w:tc>
        <w:tc>
          <w:tcPr>
            <w:tcW w:w="202" w:type="dxa"/>
            <w:gridSpan w:val="2"/>
            <w:vAlign w:val="bottom"/>
          </w:tcPr>
          <w:p w14:paraId="6F1C2429" w14:textId="77777777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25A43235" w14:textId="43C000BD" w:rsidR="00DF6A0D" w:rsidRPr="001C790E" w:rsidRDefault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75,221</w:t>
            </w:r>
          </w:p>
        </w:tc>
        <w:tc>
          <w:tcPr>
            <w:tcW w:w="180" w:type="dxa"/>
            <w:gridSpan w:val="3"/>
            <w:vAlign w:val="bottom"/>
          </w:tcPr>
          <w:p w14:paraId="2726D1BB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748A86F" w14:textId="0E995952" w:rsidR="00DF6A0D" w:rsidRPr="001C790E" w:rsidRDefault="00DF6A0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13,404</w:t>
            </w:r>
          </w:p>
        </w:tc>
        <w:tc>
          <w:tcPr>
            <w:tcW w:w="180" w:type="dxa"/>
            <w:gridSpan w:val="3"/>
            <w:vAlign w:val="bottom"/>
          </w:tcPr>
          <w:p w14:paraId="59727853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77EE55E" w14:textId="0BB73639" w:rsidR="00DF6A0D" w:rsidRPr="001C790E" w:rsidRDefault="00DF6A0D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10,839</w:t>
            </w:r>
          </w:p>
        </w:tc>
        <w:tc>
          <w:tcPr>
            <w:tcW w:w="179" w:type="dxa"/>
            <w:gridSpan w:val="3"/>
            <w:vAlign w:val="bottom"/>
          </w:tcPr>
          <w:p w14:paraId="7A31F91F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6A2F2062" w14:textId="61EB1DB4" w:rsidR="00DF6A0D" w:rsidRPr="001C790E" w:rsidRDefault="00DF6A0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1,863</w:t>
            </w:r>
          </w:p>
        </w:tc>
        <w:tc>
          <w:tcPr>
            <w:tcW w:w="179" w:type="dxa"/>
            <w:gridSpan w:val="3"/>
            <w:vAlign w:val="bottom"/>
          </w:tcPr>
          <w:p w14:paraId="2CFA2ED6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14E39C6A" w14:textId="537BAD90" w:rsidR="00DF6A0D" w:rsidRPr="001C790E" w:rsidRDefault="00DF6A0D" w:rsidP="00DF6A0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gridSpan w:val="3"/>
            <w:vAlign w:val="bottom"/>
          </w:tcPr>
          <w:p w14:paraId="7AF44BB9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0909E169" w14:textId="2AB89F5F" w:rsidR="00DF6A0D" w:rsidRPr="001C790E" w:rsidRDefault="00DF6A0D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328,492</w:t>
            </w:r>
          </w:p>
        </w:tc>
      </w:tr>
      <w:tr w:rsidR="00DF6A0D" w:rsidRPr="001C790E" w14:paraId="56D881A9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6FF41FE1" w14:textId="7EFDB794" w:rsidR="00DF6A0D" w:rsidRPr="001C790E" w:rsidRDefault="00DF6A0D" w:rsidP="00DF6A0D">
            <w:pPr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</w:tcPr>
          <w:p w14:paraId="0377EF68" w14:textId="706AB4C7" w:rsidR="00DF6A0D" w:rsidRPr="001C790E" w:rsidRDefault="00DF6A0D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92,326</w:t>
            </w:r>
          </w:p>
        </w:tc>
        <w:tc>
          <w:tcPr>
            <w:tcW w:w="186" w:type="dxa"/>
            <w:gridSpan w:val="3"/>
            <w:vAlign w:val="bottom"/>
          </w:tcPr>
          <w:p w14:paraId="2B281537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C2ADCE" w14:textId="6737A821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5,532</w:t>
            </w:r>
          </w:p>
        </w:tc>
        <w:tc>
          <w:tcPr>
            <w:tcW w:w="202" w:type="dxa"/>
            <w:gridSpan w:val="2"/>
            <w:vAlign w:val="bottom"/>
          </w:tcPr>
          <w:p w14:paraId="369294F9" w14:textId="77777777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tcBorders>
              <w:bottom w:val="single" w:sz="4" w:space="0" w:color="auto"/>
            </w:tcBorders>
          </w:tcPr>
          <w:p w14:paraId="3069E5D5" w14:textId="37E93AF6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  <w:gridSpan w:val="3"/>
            <w:vAlign w:val="bottom"/>
          </w:tcPr>
          <w:p w14:paraId="69A2D9E5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78E04E7" w14:textId="2C04557D" w:rsidR="00DF6A0D" w:rsidRPr="001C790E" w:rsidRDefault="00DF6A0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80" w:type="dxa"/>
            <w:gridSpan w:val="3"/>
            <w:vAlign w:val="bottom"/>
          </w:tcPr>
          <w:p w14:paraId="0E5EDC2D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68315E0C" w14:textId="4D5A6465" w:rsidR="00DF6A0D" w:rsidRPr="001C790E" w:rsidRDefault="00DF6A0D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gridSpan w:val="3"/>
            <w:vAlign w:val="bottom"/>
          </w:tcPr>
          <w:p w14:paraId="48F1D8F0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</w:tcPr>
          <w:p w14:paraId="011C3C38" w14:textId="13DF6E5E" w:rsidR="00DF6A0D" w:rsidRPr="001C790E" w:rsidRDefault="00DF6A0D" w:rsidP="00DF6A0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7,216</w:t>
            </w:r>
          </w:p>
        </w:tc>
        <w:tc>
          <w:tcPr>
            <w:tcW w:w="179" w:type="dxa"/>
            <w:gridSpan w:val="3"/>
            <w:vAlign w:val="bottom"/>
          </w:tcPr>
          <w:p w14:paraId="333ED955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14:paraId="0D245312" w14:textId="7342B168" w:rsidR="00DF6A0D" w:rsidRPr="001C790E" w:rsidRDefault="00DF6A0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(106,494)</w:t>
            </w:r>
          </w:p>
        </w:tc>
        <w:tc>
          <w:tcPr>
            <w:tcW w:w="178" w:type="dxa"/>
            <w:gridSpan w:val="3"/>
            <w:vAlign w:val="bottom"/>
          </w:tcPr>
          <w:p w14:paraId="45939991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A771E76" w14:textId="041DADEB" w:rsidR="00DF6A0D" w:rsidRPr="001C790E" w:rsidRDefault="00DF6A0D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6A0D" w:rsidRPr="001C790E" w14:paraId="125AD749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4AF326B5" w14:textId="3FF98CC4" w:rsidR="00DF6A0D" w:rsidRPr="001C790E" w:rsidRDefault="00DF6A0D" w:rsidP="00DF6A0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0C053" w14:textId="48A61A8C" w:rsidR="00DF6A0D" w:rsidRPr="00505EFC" w:rsidRDefault="00DF6A0D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256,861</w:t>
            </w:r>
          </w:p>
        </w:tc>
        <w:tc>
          <w:tcPr>
            <w:tcW w:w="186" w:type="dxa"/>
            <w:gridSpan w:val="3"/>
            <w:vAlign w:val="bottom"/>
          </w:tcPr>
          <w:p w14:paraId="1C7F1070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1A65BE6" w14:textId="5D39E176" w:rsidR="00DF6A0D" w:rsidRPr="00505EFC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68,162</w:t>
            </w:r>
          </w:p>
        </w:tc>
        <w:tc>
          <w:tcPr>
            <w:tcW w:w="202" w:type="dxa"/>
            <w:gridSpan w:val="2"/>
            <w:vAlign w:val="bottom"/>
          </w:tcPr>
          <w:p w14:paraId="76205DC5" w14:textId="77777777" w:rsidR="00DF6A0D" w:rsidRPr="00505EFC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BA38E4" w14:textId="0987C337" w:rsidR="00DF6A0D" w:rsidRPr="00505EFC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75,283</w:t>
            </w:r>
          </w:p>
        </w:tc>
        <w:tc>
          <w:tcPr>
            <w:tcW w:w="180" w:type="dxa"/>
            <w:gridSpan w:val="3"/>
            <w:vAlign w:val="bottom"/>
          </w:tcPr>
          <w:p w14:paraId="4D255313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F0EE59" w14:textId="3D5066D0" w:rsidR="00DF6A0D" w:rsidRPr="00196889" w:rsidRDefault="00DF6A0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68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14,762</w:t>
            </w:r>
          </w:p>
        </w:tc>
        <w:tc>
          <w:tcPr>
            <w:tcW w:w="180" w:type="dxa"/>
            <w:gridSpan w:val="3"/>
            <w:vAlign w:val="bottom"/>
          </w:tcPr>
          <w:p w14:paraId="54F49C21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1688FC" w14:textId="56C57F1E" w:rsidR="00DF6A0D" w:rsidRPr="00505EFC" w:rsidRDefault="00DF6A0D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10,839</w:t>
            </w:r>
          </w:p>
        </w:tc>
        <w:tc>
          <w:tcPr>
            <w:tcW w:w="179" w:type="dxa"/>
            <w:gridSpan w:val="3"/>
            <w:vAlign w:val="bottom"/>
          </w:tcPr>
          <w:p w14:paraId="46921412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8DF49" w14:textId="7D99B5CE" w:rsidR="00DF6A0D" w:rsidRPr="00505EFC" w:rsidRDefault="00DF6A0D" w:rsidP="00DF6A0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9,079</w:t>
            </w:r>
          </w:p>
        </w:tc>
        <w:tc>
          <w:tcPr>
            <w:tcW w:w="179" w:type="dxa"/>
            <w:gridSpan w:val="3"/>
            <w:vAlign w:val="bottom"/>
          </w:tcPr>
          <w:p w14:paraId="6E3AF12C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31659" w14:textId="609CDDD0" w:rsidR="00DF6A0D" w:rsidRPr="00505EFC" w:rsidRDefault="00DF6A0D" w:rsidP="00DF6A0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(106,494)</w:t>
            </w:r>
          </w:p>
        </w:tc>
        <w:tc>
          <w:tcPr>
            <w:tcW w:w="178" w:type="dxa"/>
            <w:gridSpan w:val="3"/>
            <w:vAlign w:val="bottom"/>
          </w:tcPr>
          <w:p w14:paraId="36BD4DCB" w14:textId="77777777" w:rsidR="00DF6A0D" w:rsidRPr="00505EFC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5E2915" w14:textId="711A540C" w:rsidR="00DF6A0D" w:rsidRPr="00505EFC" w:rsidRDefault="00DF6A0D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328,492</w:t>
            </w:r>
          </w:p>
        </w:tc>
      </w:tr>
      <w:tr w:rsidR="00DF6A0D" w:rsidRPr="001C790E" w14:paraId="7B0CB9CD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4201B807" w14:textId="29DB3086" w:rsidR="00DF6A0D" w:rsidRPr="001C790E" w:rsidRDefault="00DF6A0D" w:rsidP="00DF6A0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</w:tcBorders>
          </w:tcPr>
          <w:p w14:paraId="56FDBA56" w14:textId="27554833" w:rsidR="00DF6A0D" w:rsidRPr="001C790E" w:rsidRDefault="00DF6A0D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(230,742)</w:t>
            </w:r>
          </w:p>
        </w:tc>
        <w:tc>
          <w:tcPr>
            <w:tcW w:w="186" w:type="dxa"/>
            <w:gridSpan w:val="3"/>
            <w:vAlign w:val="bottom"/>
          </w:tcPr>
          <w:p w14:paraId="5EE24E41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2AE10BBA" w14:textId="108B6627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(50,714)</w:t>
            </w:r>
          </w:p>
        </w:tc>
        <w:tc>
          <w:tcPr>
            <w:tcW w:w="202" w:type="dxa"/>
            <w:gridSpan w:val="2"/>
            <w:vAlign w:val="bottom"/>
          </w:tcPr>
          <w:p w14:paraId="168B9891" w14:textId="77777777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0468BCC9" w14:textId="3858D246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(61,884)</w:t>
            </w:r>
          </w:p>
        </w:tc>
        <w:tc>
          <w:tcPr>
            <w:tcW w:w="180" w:type="dxa"/>
            <w:gridSpan w:val="3"/>
            <w:vAlign w:val="bottom"/>
          </w:tcPr>
          <w:p w14:paraId="411F10C9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FD3B779" w14:textId="50852190" w:rsidR="00DF6A0D" w:rsidRPr="001C790E" w:rsidRDefault="00DF6A0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(13,342)</w:t>
            </w:r>
          </w:p>
        </w:tc>
        <w:tc>
          <w:tcPr>
            <w:tcW w:w="180" w:type="dxa"/>
            <w:gridSpan w:val="3"/>
            <w:vAlign w:val="bottom"/>
          </w:tcPr>
          <w:p w14:paraId="58328F99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6BBB6FA" w14:textId="71AA91B0" w:rsidR="00DF6A0D" w:rsidRPr="001C790E" w:rsidRDefault="00DF6A0D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(8,750)</w:t>
            </w:r>
          </w:p>
        </w:tc>
        <w:tc>
          <w:tcPr>
            <w:tcW w:w="179" w:type="dxa"/>
            <w:gridSpan w:val="3"/>
            <w:vAlign w:val="bottom"/>
          </w:tcPr>
          <w:p w14:paraId="0A6758DC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39C8A0B3" w14:textId="0CE09FBE" w:rsidR="00DF6A0D" w:rsidRPr="001C790E" w:rsidRDefault="00DF6A0D" w:rsidP="00DF6A0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(6,483)</w:t>
            </w:r>
          </w:p>
        </w:tc>
        <w:tc>
          <w:tcPr>
            <w:tcW w:w="179" w:type="dxa"/>
            <w:gridSpan w:val="3"/>
            <w:vAlign w:val="bottom"/>
          </w:tcPr>
          <w:p w14:paraId="60C9D661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3A3241E6" w14:textId="7CF6584A" w:rsidR="00DF6A0D" w:rsidRPr="001C790E" w:rsidRDefault="00DF6A0D" w:rsidP="00DF6A0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105,888 </w:t>
            </w:r>
          </w:p>
        </w:tc>
        <w:tc>
          <w:tcPr>
            <w:tcW w:w="178" w:type="dxa"/>
            <w:gridSpan w:val="3"/>
            <w:vAlign w:val="bottom"/>
          </w:tcPr>
          <w:p w14:paraId="3516D54B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480175B0" w14:textId="1A174AA5" w:rsidR="00DF6A0D" w:rsidRPr="001C790E" w:rsidRDefault="00DF6A0D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(266,027)</w:t>
            </w:r>
          </w:p>
        </w:tc>
      </w:tr>
      <w:tr w:rsidR="00DF6A0D" w:rsidRPr="001C790E" w14:paraId="646D62DC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3240D7A6" w14:textId="5478F997" w:rsidR="00DF6A0D" w:rsidRPr="001C790E" w:rsidRDefault="00DF6A0D" w:rsidP="00DF6A0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49" w:type="dxa"/>
            <w:gridSpan w:val="3"/>
          </w:tcPr>
          <w:p w14:paraId="7C9DBD9D" w14:textId="0DBF901E" w:rsidR="00DF6A0D" w:rsidRPr="001C790E" w:rsidRDefault="00DF6A0D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(2,898)</w:t>
            </w:r>
          </w:p>
        </w:tc>
        <w:tc>
          <w:tcPr>
            <w:tcW w:w="186" w:type="dxa"/>
            <w:gridSpan w:val="3"/>
            <w:vAlign w:val="bottom"/>
          </w:tcPr>
          <w:p w14:paraId="4A8026B9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315A5642" w14:textId="4EDAAA6D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(2,268)</w:t>
            </w:r>
          </w:p>
        </w:tc>
        <w:tc>
          <w:tcPr>
            <w:tcW w:w="202" w:type="dxa"/>
            <w:gridSpan w:val="2"/>
            <w:vAlign w:val="bottom"/>
          </w:tcPr>
          <w:p w14:paraId="71ABEDA7" w14:textId="77777777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6BC90B0A" w14:textId="4287913C" w:rsidR="00DF6A0D" w:rsidRPr="001C790E" w:rsidRDefault="00DF6A0D" w:rsidP="00DF6A0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(4,431)</w:t>
            </w:r>
          </w:p>
        </w:tc>
        <w:tc>
          <w:tcPr>
            <w:tcW w:w="180" w:type="dxa"/>
            <w:gridSpan w:val="3"/>
            <w:vAlign w:val="bottom"/>
          </w:tcPr>
          <w:p w14:paraId="1AB963B7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533184E" w14:textId="1E656FA6" w:rsidR="00DF6A0D" w:rsidRPr="001C790E" w:rsidRDefault="00DF6A0D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  <w:tc>
          <w:tcPr>
            <w:tcW w:w="180" w:type="dxa"/>
            <w:gridSpan w:val="3"/>
            <w:vAlign w:val="bottom"/>
          </w:tcPr>
          <w:p w14:paraId="2438445A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DA2E645" w14:textId="37A40D71" w:rsidR="00DF6A0D" w:rsidRPr="001C790E" w:rsidRDefault="00DF6A0D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(734)</w:t>
            </w:r>
          </w:p>
        </w:tc>
        <w:tc>
          <w:tcPr>
            <w:tcW w:w="179" w:type="dxa"/>
            <w:gridSpan w:val="3"/>
            <w:vAlign w:val="bottom"/>
          </w:tcPr>
          <w:p w14:paraId="0D68BA0A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05B5C45D" w14:textId="205CF1E6" w:rsidR="00DF6A0D" w:rsidRPr="001C790E" w:rsidRDefault="00DF6A0D" w:rsidP="00DF6A0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(1,855)</w:t>
            </w:r>
          </w:p>
        </w:tc>
        <w:tc>
          <w:tcPr>
            <w:tcW w:w="179" w:type="dxa"/>
            <w:gridSpan w:val="3"/>
            <w:vAlign w:val="bottom"/>
          </w:tcPr>
          <w:p w14:paraId="293AD624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5135D8F3" w14:textId="11A60606" w:rsidR="00DF6A0D" w:rsidRPr="001C790E" w:rsidRDefault="00DF6A0D" w:rsidP="00DF6A0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812 </w:t>
            </w:r>
          </w:p>
        </w:tc>
        <w:tc>
          <w:tcPr>
            <w:tcW w:w="178" w:type="dxa"/>
            <w:gridSpan w:val="3"/>
            <w:vAlign w:val="bottom"/>
          </w:tcPr>
          <w:p w14:paraId="19D0D31F" w14:textId="77777777" w:rsidR="00DF6A0D" w:rsidRPr="001C790E" w:rsidRDefault="00DF6A0D" w:rsidP="00DF6A0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7B4014DD" w14:textId="0A976034" w:rsidR="00DF6A0D" w:rsidRPr="001C790E" w:rsidRDefault="00DF6A0D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(11,902)</w:t>
            </w:r>
          </w:p>
        </w:tc>
      </w:tr>
      <w:tr w:rsidR="00382600" w:rsidRPr="001C790E" w14:paraId="64CF35F2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5376866F" w14:textId="2419FB4C" w:rsidR="00382600" w:rsidRPr="001C790E" w:rsidRDefault="00382600" w:rsidP="00382600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กำไรก่อนหักต้นทุนทางการเงิน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9" w:type="dxa"/>
            <w:gridSpan w:val="3"/>
          </w:tcPr>
          <w:p w14:paraId="05103B7A" w14:textId="77777777" w:rsidR="00382600" w:rsidRPr="001C790E" w:rsidRDefault="00382600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3"/>
            <w:vAlign w:val="bottom"/>
          </w:tcPr>
          <w:p w14:paraId="5AC6610E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07863699" w14:textId="77777777" w:rsidR="00382600" w:rsidRPr="001C790E" w:rsidRDefault="00382600" w:rsidP="0038260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2" w:type="dxa"/>
            <w:gridSpan w:val="2"/>
            <w:vAlign w:val="bottom"/>
          </w:tcPr>
          <w:p w14:paraId="42E93D42" w14:textId="77777777" w:rsidR="00382600" w:rsidRPr="001C790E" w:rsidRDefault="00382600" w:rsidP="0038260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08DFF73B" w14:textId="77777777" w:rsidR="00382600" w:rsidRPr="001C790E" w:rsidRDefault="00382600" w:rsidP="0038260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31C3547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C34AA07" w14:textId="77777777" w:rsidR="00382600" w:rsidRPr="001C790E" w:rsidRDefault="00382600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B6BA216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B361422" w14:textId="77777777" w:rsidR="00382600" w:rsidRPr="001C790E" w:rsidRDefault="00382600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64AF5D00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368FC48F" w14:textId="77777777" w:rsidR="00382600" w:rsidRPr="001C790E" w:rsidRDefault="00382600" w:rsidP="0038260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44746995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4103457B" w14:textId="77777777" w:rsidR="00382600" w:rsidRPr="001C790E" w:rsidRDefault="00382600" w:rsidP="0038260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358D5D0C" w14:textId="77777777" w:rsidR="00382600" w:rsidRPr="001C790E" w:rsidRDefault="00382600" w:rsidP="0038260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  <w:vAlign w:val="bottom"/>
          </w:tcPr>
          <w:p w14:paraId="0B375547" w14:textId="77777777" w:rsidR="00382600" w:rsidRPr="001C790E" w:rsidRDefault="00382600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61C2" w:rsidRPr="001C790E" w14:paraId="35E29DF8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7C5564BE" w14:textId="536DDA76" w:rsidR="002361C2" w:rsidRPr="001C790E" w:rsidRDefault="002361C2" w:rsidP="002361C2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ภาษีเงินได้ ค่าเสื่อมราคา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ค่าตัดจำหน่าย และอื่น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349" w:type="dxa"/>
            <w:gridSpan w:val="3"/>
          </w:tcPr>
          <w:p w14:paraId="7306D970" w14:textId="168CAFAA" w:rsidR="002361C2" w:rsidRPr="00FE6BAC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20,84</w:t>
            </w:r>
            <w:r w:rsidR="00505EFC"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6" w:type="dxa"/>
            <w:gridSpan w:val="3"/>
            <w:vAlign w:val="bottom"/>
          </w:tcPr>
          <w:p w14:paraId="68D086CF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22D0AD69" w14:textId="025EAAC8" w:rsidR="002361C2" w:rsidRPr="00FE6BAC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14,371 </w:t>
            </w:r>
          </w:p>
        </w:tc>
        <w:tc>
          <w:tcPr>
            <w:tcW w:w="202" w:type="dxa"/>
            <w:gridSpan w:val="2"/>
            <w:vAlign w:val="bottom"/>
          </w:tcPr>
          <w:p w14:paraId="3A995270" w14:textId="77777777" w:rsidR="002361C2" w:rsidRPr="00FE6BAC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26FC5C7E" w14:textId="713CB435" w:rsidR="002361C2" w:rsidRPr="00FE6BAC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9,126 </w:t>
            </w:r>
          </w:p>
        </w:tc>
        <w:tc>
          <w:tcPr>
            <w:tcW w:w="180" w:type="dxa"/>
            <w:gridSpan w:val="3"/>
            <w:vAlign w:val="bottom"/>
          </w:tcPr>
          <w:p w14:paraId="3A752464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3B01E945" w14:textId="2433B928" w:rsidR="002361C2" w:rsidRPr="00FE6BAC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917 </w:t>
            </w:r>
          </w:p>
        </w:tc>
        <w:tc>
          <w:tcPr>
            <w:tcW w:w="180" w:type="dxa"/>
            <w:gridSpan w:val="3"/>
            <w:vAlign w:val="bottom"/>
          </w:tcPr>
          <w:p w14:paraId="535EC6D8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5FF30F2" w14:textId="7039A169" w:rsidR="002361C2" w:rsidRPr="00FE6BAC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1,36</w:t>
            </w:r>
            <w:r w:rsidR="00505EFC"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  <w:gridSpan w:val="3"/>
            <w:vAlign w:val="bottom"/>
          </w:tcPr>
          <w:p w14:paraId="5A05A401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2571B061" w14:textId="07558072" w:rsidR="002361C2" w:rsidRPr="00FE6BAC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1,810 </w:t>
            </w:r>
          </w:p>
        </w:tc>
        <w:tc>
          <w:tcPr>
            <w:tcW w:w="179" w:type="dxa"/>
            <w:gridSpan w:val="3"/>
            <w:vAlign w:val="bottom"/>
          </w:tcPr>
          <w:p w14:paraId="15882FF0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24A3D498" w14:textId="5506D777" w:rsidR="002361C2" w:rsidRPr="00FE6BAC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37 </w:t>
            </w:r>
          </w:p>
        </w:tc>
        <w:tc>
          <w:tcPr>
            <w:tcW w:w="178" w:type="dxa"/>
            <w:gridSpan w:val="3"/>
            <w:vAlign w:val="bottom"/>
          </w:tcPr>
          <w:p w14:paraId="3C1F8CDB" w14:textId="77777777" w:rsidR="002361C2" w:rsidRPr="00FE6BAC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216B8BE5" w14:textId="7FABC738" w:rsidR="002361C2" w:rsidRPr="00FE6BAC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48,46</w:t>
            </w:r>
            <w:r w:rsidR="00505EFC" w:rsidRPr="00FE6B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E6B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361C2" w:rsidRPr="001C790E" w14:paraId="38187DEC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51D2FB66" w14:textId="42A974FF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49" w:type="dxa"/>
            <w:gridSpan w:val="3"/>
          </w:tcPr>
          <w:p w14:paraId="26035CC3" w14:textId="3B1F4111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206 </w:t>
            </w:r>
          </w:p>
        </w:tc>
        <w:tc>
          <w:tcPr>
            <w:tcW w:w="186" w:type="dxa"/>
            <w:gridSpan w:val="3"/>
            <w:vAlign w:val="bottom"/>
          </w:tcPr>
          <w:p w14:paraId="6A0A5D1C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2AA2E4D3" w14:textId="04CA6E96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45 </w:t>
            </w:r>
          </w:p>
        </w:tc>
        <w:tc>
          <w:tcPr>
            <w:tcW w:w="202" w:type="dxa"/>
            <w:gridSpan w:val="2"/>
            <w:vAlign w:val="bottom"/>
          </w:tcPr>
          <w:p w14:paraId="46312A79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67374A28" w14:textId="40DA4712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110 </w:t>
            </w:r>
          </w:p>
        </w:tc>
        <w:tc>
          <w:tcPr>
            <w:tcW w:w="180" w:type="dxa"/>
            <w:gridSpan w:val="3"/>
            <w:vAlign w:val="bottom"/>
          </w:tcPr>
          <w:p w14:paraId="4F24D77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369EE01" w14:textId="6F52FCE2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80" w:type="dxa"/>
            <w:gridSpan w:val="3"/>
            <w:vAlign w:val="bottom"/>
          </w:tcPr>
          <w:p w14:paraId="21DC820B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375A622" w14:textId="6B572F39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</w:p>
        </w:tc>
        <w:tc>
          <w:tcPr>
            <w:tcW w:w="179" w:type="dxa"/>
            <w:gridSpan w:val="3"/>
            <w:vAlign w:val="bottom"/>
          </w:tcPr>
          <w:p w14:paraId="73731A6D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21C9AAA8" w14:textId="762D4E48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20,006 </w:t>
            </w:r>
          </w:p>
        </w:tc>
        <w:tc>
          <w:tcPr>
            <w:tcW w:w="179" w:type="dxa"/>
            <w:gridSpan w:val="3"/>
            <w:vAlign w:val="bottom"/>
          </w:tcPr>
          <w:p w14:paraId="50A4A79A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57BE9E1A" w14:textId="0284C115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(9,275)</w:t>
            </w:r>
          </w:p>
        </w:tc>
        <w:tc>
          <w:tcPr>
            <w:tcW w:w="178" w:type="dxa"/>
            <w:gridSpan w:val="3"/>
            <w:vAlign w:val="bottom"/>
          </w:tcPr>
          <w:p w14:paraId="46C43F82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71C545ED" w14:textId="79A24671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11,098 </w:t>
            </w:r>
          </w:p>
        </w:tc>
      </w:tr>
      <w:tr w:rsidR="002361C2" w:rsidRPr="001C790E" w14:paraId="1AAD54F0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1EA3A512" w14:textId="112BC1EE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กำไรจากการขายเงินลงทุนในบริษัทร่วม</w:t>
            </w:r>
          </w:p>
        </w:tc>
        <w:tc>
          <w:tcPr>
            <w:tcW w:w="1349" w:type="dxa"/>
            <w:gridSpan w:val="3"/>
          </w:tcPr>
          <w:p w14:paraId="07007152" w14:textId="22B327CC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707F8BC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gridSpan w:val="2"/>
          </w:tcPr>
          <w:p w14:paraId="47DE02A3" w14:textId="25E15966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2" w:type="dxa"/>
            <w:gridSpan w:val="2"/>
            <w:vAlign w:val="bottom"/>
          </w:tcPr>
          <w:p w14:paraId="2B1805DA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53A53F7B" w14:textId="0BA6268D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05812FDF" w14:textId="77777777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48163DDA" w14:textId="256C80D3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184FA4BF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26FF0FA" w14:textId="19F37060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gridSpan w:val="3"/>
            <w:vAlign w:val="bottom"/>
          </w:tcPr>
          <w:p w14:paraId="5B7C8C7F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5426D0A2" w14:textId="43211B30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11,834</w:t>
            </w:r>
          </w:p>
        </w:tc>
        <w:tc>
          <w:tcPr>
            <w:tcW w:w="179" w:type="dxa"/>
            <w:gridSpan w:val="3"/>
            <w:vAlign w:val="bottom"/>
          </w:tcPr>
          <w:p w14:paraId="701EB14A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648446F0" w14:textId="6C2A040E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gridSpan w:val="3"/>
            <w:vAlign w:val="bottom"/>
          </w:tcPr>
          <w:p w14:paraId="41A2441F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091C386D" w14:textId="617544E6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 xml:space="preserve">11,834 </w:t>
            </w:r>
          </w:p>
        </w:tc>
      </w:tr>
      <w:tr w:rsidR="002361C2" w:rsidRPr="001C790E" w14:paraId="297DDB5B" w14:textId="77777777" w:rsidTr="005171B2">
        <w:trPr>
          <w:gridAfter w:val="1"/>
          <w:wAfter w:w="26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06A03C87" w14:textId="75506DDA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49" w:type="dxa"/>
            <w:gridSpan w:val="3"/>
          </w:tcPr>
          <w:p w14:paraId="4C3EC981" w14:textId="3359A445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(1,163)</w:t>
            </w:r>
          </w:p>
        </w:tc>
        <w:tc>
          <w:tcPr>
            <w:tcW w:w="178" w:type="dxa"/>
            <w:gridSpan w:val="2"/>
            <w:vAlign w:val="bottom"/>
          </w:tcPr>
          <w:p w14:paraId="1FC53820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gridSpan w:val="2"/>
          </w:tcPr>
          <w:p w14:paraId="6C06EA6E" w14:textId="2F5B652F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(450)</w:t>
            </w:r>
          </w:p>
        </w:tc>
        <w:tc>
          <w:tcPr>
            <w:tcW w:w="202" w:type="dxa"/>
            <w:gridSpan w:val="2"/>
            <w:vAlign w:val="bottom"/>
          </w:tcPr>
          <w:p w14:paraId="605C70C0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555E5A14" w14:textId="48D77B9A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(821)</w:t>
            </w:r>
          </w:p>
        </w:tc>
        <w:tc>
          <w:tcPr>
            <w:tcW w:w="180" w:type="dxa"/>
            <w:gridSpan w:val="3"/>
            <w:vAlign w:val="bottom"/>
          </w:tcPr>
          <w:p w14:paraId="1FB2936D" w14:textId="77777777" w:rsidR="002361C2" w:rsidRPr="005171B2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20CE6E21" w14:textId="1F472FAC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180" w:type="dxa"/>
            <w:gridSpan w:val="3"/>
            <w:vAlign w:val="bottom"/>
          </w:tcPr>
          <w:p w14:paraId="2A639DF0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AAED1A2" w14:textId="5627F91F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(202)</w:t>
            </w:r>
          </w:p>
        </w:tc>
        <w:tc>
          <w:tcPr>
            <w:tcW w:w="179" w:type="dxa"/>
            <w:gridSpan w:val="3"/>
            <w:vAlign w:val="bottom"/>
          </w:tcPr>
          <w:p w14:paraId="2FAD1EB3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</w:tcPr>
          <w:p w14:paraId="1F7F939E" w14:textId="681CE42A" w:rsidR="002361C2" w:rsidRPr="001C790E" w:rsidRDefault="002361C2" w:rsidP="002361C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(2,013)</w:t>
            </w:r>
          </w:p>
        </w:tc>
        <w:tc>
          <w:tcPr>
            <w:tcW w:w="179" w:type="dxa"/>
            <w:gridSpan w:val="3"/>
            <w:vAlign w:val="bottom"/>
          </w:tcPr>
          <w:p w14:paraId="7C4EDF06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  <w:gridSpan w:val="3"/>
          </w:tcPr>
          <w:p w14:paraId="78CEE615" w14:textId="45B2DC21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271 </w:t>
            </w:r>
          </w:p>
        </w:tc>
        <w:tc>
          <w:tcPr>
            <w:tcW w:w="178" w:type="dxa"/>
            <w:gridSpan w:val="3"/>
            <w:vAlign w:val="bottom"/>
          </w:tcPr>
          <w:p w14:paraId="345DAC0A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gridSpan w:val="3"/>
          </w:tcPr>
          <w:p w14:paraId="089DD194" w14:textId="6AE12277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(4,417)</w:t>
            </w:r>
          </w:p>
        </w:tc>
      </w:tr>
      <w:tr w:rsidR="002361C2" w:rsidRPr="001C790E" w14:paraId="7D63E847" w14:textId="77777777" w:rsidTr="005171B2">
        <w:trPr>
          <w:gridAfter w:val="2"/>
          <w:wAfter w:w="33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5C54FB90" w14:textId="0F6F28EE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49" w:type="dxa"/>
            <w:gridSpan w:val="3"/>
          </w:tcPr>
          <w:p w14:paraId="4343A46B" w14:textId="10FFABE2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(9,602)</w:t>
            </w:r>
          </w:p>
        </w:tc>
        <w:tc>
          <w:tcPr>
            <w:tcW w:w="186" w:type="dxa"/>
            <w:gridSpan w:val="3"/>
            <w:vAlign w:val="bottom"/>
          </w:tcPr>
          <w:p w14:paraId="1507864C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CB7DAE3" w14:textId="6045910B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(3,638)</w:t>
            </w:r>
          </w:p>
        </w:tc>
        <w:tc>
          <w:tcPr>
            <w:tcW w:w="195" w:type="dxa"/>
            <w:vAlign w:val="bottom"/>
          </w:tcPr>
          <w:p w14:paraId="14552908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</w:tcPr>
          <w:p w14:paraId="2213E755" w14:textId="0DAD91D9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(2,412)</w:t>
            </w:r>
          </w:p>
        </w:tc>
        <w:tc>
          <w:tcPr>
            <w:tcW w:w="180" w:type="dxa"/>
            <w:gridSpan w:val="3"/>
            <w:vAlign w:val="bottom"/>
          </w:tcPr>
          <w:p w14:paraId="709E7008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093CE00A" w14:textId="08FC8998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(521)</w:t>
            </w:r>
          </w:p>
        </w:tc>
        <w:tc>
          <w:tcPr>
            <w:tcW w:w="180" w:type="dxa"/>
            <w:gridSpan w:val="3"/>
            <w:vAlign w:val="bottom"/>
          </w:tcPr>
          <w:p w14:paraId="7F6BA04B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5EF15415" w14:textId="568CF96B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(939)</w:t>
            </w:r>
          </w:p>
        </w:tc>
        <w:tc>
          <w:tcPr>
            <w:tcW w:w="179" w:type="dxa"/>
            <w:gridSpan w:val="3"/>
            <w:vAlign w:val="bottom"/>
          </w:tcPr>
          <w:p w14:paraId="6B3386C3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</w:tcPr>
          <w:p w14:paraId="32C5DE94" w14:textId="376A1665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(689)</w:t>
            </w:r>
          </w:p>
        </w:tc>
        <w:tc>
          <w:tcPr>
            <w:tcW w:w="179" w:type="dxa"/>
            <w:gridSpan w:val="3"/>
            <w:vAlign w:val="bottom"/>
          </w:tcPr>
          <w:p w14:paraId="6BF8916E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  <w:gridSpan w:val="3"/>
          </w:tcPr>
          <w:p w14:paraId="39F0159C" w14:textId="79B3BC9F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866 </w:t>
            </w:r>
          </w:p>
        </w:tc>
        <w:tc>
          <w:tcPr>
            <w:tcW w:w="178" w:type="dxa"/>
            <w:gridSpan w:val="3"/>
            <w:vAlign w:val="bottom"/>
          </w:tcPr>
          <w:p w14:paraId="4A79C3D5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gridSpan w:val="3"/>
          </w:tcPr>
          <w:p w14:paraId="3C5AAB21" w14:textId="59F4132F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(16,935)</w:t>
            </w:r>
          </w:p>
        </w:tc>
      </w:tr>
      <w:tr w:rsidR="002361C2" w:rsidRPr="001C790E" w14:paraId="1FFA03C3" w14:textId="77777777" w:rsidTr="005171B2">
        <w:trPr>
          <w:gridAfter w:val="2"/>
          <w:wAfter w:w="33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7CD2DD15" w14:textId="54365819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ขาดทุนจากการด้อยค่าของสินทรัพย์</w:t>
            </w:r>
            <w:r w:rsidR="0024208B"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 xml:space="preserve">                    </w:t>
            </w:r>
            <w:r w:rsidRPr="001C790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49" w:type="dxa"/>
            <w:gridSpan w:val="3"/>
            <w:vAlign w:val="bottom"/>
          </w:tcPr>
          <w:p w14:paraId="4078610B" w14:textId="3B71B526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(182)</w:t>
            </w:r>
          </w:p>
        </w:tc>
        <w:tc>
          <w:tcPr>
            <w:tcW w:w="186" w:type="dxa"/>
            <w:gridSpan w:val="3"/>
            <w:vAlign w:val="bottom"/>
          </w:tcPr>
          <w:p w14:paraId="652FCAEB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889719" w14:textId="67DA2C15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195" w:type="dxa"/>
            <w:vAlign w:val="bottom"/>
          </w:tcPr>
          <w:p w14:paraId="14199258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341001FA" w14:textId="56C0EF92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(12)</w:t>
            </w:r>
          </w:p>
        </w:tc>
        <w:tc>
          <w:tcPr>
            <w:tcW w:w="180" w:type="dxa"/>
            <w:gridSpan w:val="3"/>
            <w:vAlign w:val="bottom"/>
          </w:tcPr>
          <w:p w14:paraId="65289CA6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0E7B6C" w14:textId="5B3730DB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(3,015)</w:t>
            </w:r>
          </w:p>
        </w:tc>
        <w:tc>
          <w:tcPr>
            <w:tcW w:w="180" w:type="dxa"/>
            <w:gridSpan w:val="3"/>
            <w:vAlign w:val="bottom"/>
          </w:tcPr>
          <w:p w14:paraId="60A1C662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94489E0" w14:textId="794971EF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(29)</w:t>
            </w:r>
          </w:p>
        </w:tc>
        <w:tc>
          <w:tcPr>
            <w:tcW w:w="179" w:type="dxa"/>
            <w:gridSpan w:val="3"/>
            <w:vAlign w:val="bottom"/>
          </w:tcPr>
          <w:p w14:paraId="156A1BE9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22BD82B4" w14:textId="7BE9F32F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(9)</w:t>
            </w:r>
          </w:p>
        </w:tc>
        <w:tc>
          <w:tcPr>
            <w:tcW w:w="179" w:type="dxa"/>
            <w:gridSpan w:val="3"/>
            <w:vAlign w:val="bottom"/>
          </w:tcPr>
          <w:p w14:paraId="5B4BEAB0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0A773DBA" w14:textId="7F580968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gridSpan w:val="3"/>
            <w:vAlign w:val="bottom"/>
          </w:tcPr>
          <w:p w14:paraId="1B87CF9B" w14:textId="77777777" w:rsidR="002361C2" w:rsidRPr="001C790E" w:rsidRDefault="002361C2" w:rsidP="002361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gridSpan w:val="3"/>
            <w:vAlign w:val="bottom"/>
          </w:tcPr>
          <w:p w14:paraId="44342847" w14:textId="0390D7E8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(3,270)</w:t>
            </w:r>
          </w:p>
        </w:tc>
      </w:tr>
      <w:tr w:rsidR="002361C2" w:rsidRPr="001C790E" w14:paraId="2E7072A4" w14:textId="77777777" w:rsidTr="005171B2">
        <w:trPr>
          <w:gridAfter w:val="2"/>
          <w:wAfter w:w="33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556F0CC1" w14:textId="0603B879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</w:t>
            </w:r>
            <w:r w:rsidR="0024208B"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24208B" w:rsidRPr="001C790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208B" w:rsidRPr="001C790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ขาดทุน) 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ของ</w:t>
            </w: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การร่วมค้าและ</w:t>
            </w:r>
            <w:r w:rsidR="0024208B"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</w:t>
            </w: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บริษัทร่วม</w:t>
            </w:r>
            <w:r w:rsidRPr="001C790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49" w:type="dxa"/>
            <w:gridSpan w:val="3"/>
            <w:vAlign w:val="bottom"/>
          </w:tcPr>
          <w:p w14:paraId="20493BCE" w14:textId="143F478D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6" w:type="dxa"/>
            <w:gridSpan w:val="3"/>
            <w:vAlign w:val="bottom"/>
          </w:tcPr>
          <w:p w14:paraId="348812B2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63420DBB" w14:textId="4E0A8D22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1,010</w:t>
            </w:r>
          </w:p>
        </w:tc>
        <w:tc>
          <w:tcPr>
            <w:tcW w:w="195" w:type="dxa"/>
            <w:vAlign w:val="bottom"/>
          </w:tcPr>
          <w:p w14:paraId="78159B5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6FF47134" w14:textId="05D52AE5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2,436</w:t>
            </w:r>
          </w:p>
        </w:tc>
        <w:tc>
          <w:tcPr>
            <w:tcW w:w="180" w:type="dxa"/>
            <w:gridSpan w:val="3"/>
            <w:vAlign w:val="bottom"/>
          </w:tcPr>
          <w:p w14:paraId="0FA7BE9F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1488E70" w14:textId="5DDB48FD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180" w:type="dxa"/>
            <w:gridSpan w:val="3"/>
            <w:vAlign w:val="bottom"/>
          </w:tcPr>
          <w:p w14:paraId="478D2CC3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DFB1906" w14:textId="11A4C587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(16)</w:t>
            </w:r>
          </w:p>
        </w:tc>
        <w:tc>
          <w:tcPr>
            <w:tcW w:w="179" w:type="dxa"/>
            <w:gridSpan w:val="3"/>
            <w:vAlign w:val="bottom"/>
          </w:tcPr>
          <w:p w14:paraId="74FBA908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75909E66" w14:textId="408BFBC9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179" w:type="dxa"/>
            <w:gridSpan w:val="3"/>
            <w:vAlign w:val="bottom"/>
          </w:tcPr>
          <w:p w14:paraId="4819B10E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1CAA459F" w14:textId="6F6DDF7A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178" w:type="dxa"/>
            <w:gridSpan w:val="3"/>
            <w:vAlign w:val="bottom"/>
          </w:tcPr>
          <w:p w14:paraId="4B3DAEF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  <w:vAlign w:val="bottom"/>
          </w:tcPr>
          <w:p w14:paraId="186D26A6" w14:textId="55471ABF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5,370</w:t>
            </w:r>
          </w:p>
        </w:tc>
      </w:tr>
      <w:tr w:rsidR="002361C2" w:rsidRPr="001C790E" w14:paraId="6A14EEF9" w14:textId="77777777" w:rsidTr="005171B2">
        <w:trPr>
          <w:gridAfter w:val="2"/>
          <w:wAfter w:w="33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2AEACA3B" w14:textId="7ED69175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49" w:type="dxa"/>
            <w:gridSpan w:val="3"/>
          </w:tcPr>
          <w:p w14:paraId="0C5D0C4F" w14:textId="5AA8B068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2,078 </w:t>
            </w:r>
          </w:p>
        </w:tc>
        <w:tc>
          <w:tcPr>
            <w:tcW w:w="186" w:type="dxa"/>
            <w:gridSpan w:val="3"/>
            <w:vAlign w:val="bottom"/>
          </w:tcPr>
          <w:p w14:paraId="68ADE220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71C8E500" w14:textId="46259BFE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197 </w:t>
            </w:r>
          </w:p>
        </w:tc>
        <w:tc>
          <w:tcPr>
            <w:tcW w:w="195" w:type="dxa"/>
            <w:vAlign w:val="bottom"/>
          </w:tcPr>
          <w:p w14:paraId="4306291C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5E63F79A" w14:textId="013395ED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1,513 </w:t>
            </w:r>
          </w:p>
        </w:tc>
        <w:tc>
          <w:tcPr>
            <w:tcW w:w="180" w:type="dxa"/>
            <w:gridSpan w:val="3"/>
            <w:vAlign w:val="bottom"/>
          </w:tcPr>
          <w:p w14:paraId="3C1EC662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03AD659D" w14:textId="73941347" w:rsidR="002361C2" w:rsidRPr="001C790E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3"/>
            <w:vAlign w:val="bottom"/>
          </w:tcPr>
          <w:p w14:paraId="2E1FDA8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70E4F9F" w14:textId="793A8E80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179" w:type="dxa"/>
            <w:gridSpan w:val="3"/>
            <w:vAlign w:val="bottom"/>
          </w:tcPr>
          <w:p w14:paraId="1B11488D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01190F23" w14:textId="3B04205F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(6,545)</w:t>
            </w:r>
          </w:p>
        </w:tc>
        <w:tc>
          <w:tcPr>
            <w:tcW w:w="179" w:type="dxa"/>
            <w:gridSpan w:val="3"/>
            <w:vAlign w:val="bottom"/>
          </w:tcPr>
          <w:p w14:paraId="396650E3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2539DD86" w14:textId="65233F88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 </w:t>
            </w:r>
          </w:p>
        </w:tc>
        <w:tc>
          <w:tcPr>
            <w:tcW w:w="178" w:type="dxa"/>
            <w:gridSpan w:val="3"/>
            <w:vAlign w:val="bottom"/>
          </w:tcPr>
          <w:p w14:paraId="37F4207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2B8D62D2" w14:textId="2AA8981C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sz w:val="26"/>
                <w:szCs w:val="26"/>
              </w:rPr>
              <w:t>(2,865)</w:t>
            </w:r>
          </w:p>
        </w:tc>
      </w:tr>
      <w:tr w:rsidR="002361C2" w:rsidRPr="001C790E" w14:paraId="02CA5F2D" w14:textId="77777777" w:rsidTr="005171B2">
        <w:trPr>
          <w:gridAfter w:val="2"/>
          <w:wAfter w:w="33" w:type="dxa"/>
          <w:cantSplit/>
          <w:trHeight w:val="288"/>
        </w:trPr>
        <w:tc>
          <w:tcPr>
            <w:tcW w:w="3608" w:type="dxa"/>
            <w:gridSpan w:val="3"/>
            <w:vAlign w:val="bottom"/>
          </w:tcPr>
          <w:p w14:paraId="4020BABF" w14:textId="07CF123E" w:rsidR="002361C2" w:rsidRPr="001C790E" w:rsidRDefault="002361C2" w:rsidP="002361C2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49" w:type="dxa"/>
            <w:gridSpan w:val="3"/>
          </w:tcPr>
          <w:p w14:paraId="42A907A1" w14:textId="480DAFA8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12,18</w:t>
            </w:r>
            <w:r w:rsid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6" w:type="dxa"/>
            <w:gridSpan w:val="3"/>
            <w:vAlign w:val="bottom"/>
          </w:tcPr>
          <w:p w14:paraId="699687F3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4EEA54A9" w14:textId="2BDE29C1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11,512 </w:t>
            </w:r>
          </w:p>
        </w:tc>
        <w:tc>
          <w:tcPr>
            <w:tcW w:w="195" w:type="dxa"/>
            <w:vAlign w:val="bottom"/>
          </w:tcPr>
          <w:p w14:paraId="0EBEBA0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45F26D56" w14:textId="330B59EC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9,940 </w:t>
            </w:r>
          </w:p>
        </w:tc>
        <w:tc>
          <w:tcPr>
            <w:tcW w:w="180" w:type="dxa"/>
            <w:gridSpan w:val="3"/>
            <w:vAlign w:val="bottom"/>
          </w:tcPr>
          <w:p w14:paraId="00596632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00B23980" w14:textId="12B48202" w:rsidR="002361C2" w:rsidRPr="00196889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68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(1,610)</w:t>
            </w:r>
          </w:p>
        </w:tc>
        <w:tc>
          <w:tcPr>
            <w:tcW w:w="180" w:type="dxa"/>
            <w:gridSpan w:val="3"/>
            <w:vAlign w:val="bottom"/>
          </w:tcPr>
          <w:p w14:paraId="505492DB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792BBFA" w14:textId="0D835875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505EF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9" w:type="dxa"/>
            <w:gridSpan w:val="3"/>
            <w:vAlign w:val="bottom"/>
          </w:tcPr>
          <w:p w14:paraId="334251DE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124B88A5" w14:textId="285AAC63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25,296 </w:t>
            </w:r>
          </w:p>
        </w:tc>
        <w:tc>
          <w:tcPr>
            <w:tcW w:w="179" w:type="dxa"/>
            <w:gridSpan w:val="3"/>
            <w:vAlign w:val="bottom"/>
          </w:tcPr>
          <w:p w14:paraId="76C5D0FE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1DEFA32D" w14:textId="14493A1F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(8,100)</w:t>
            </w:r>
          </w:p>
        </w:tc>
        <w:tc>
          <w:tcPr>
            <w:tcW w:w="178" w:type="dxa"/>
            <w:gridSpan w:val="3"/>
            <w:vAlign w:val="bottom"/>
          </w:tcPr>
          <w:p w14:paraId="0D53B56A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5F636299" w14:textId="6A6EC30B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49,28</w:t>
            </w:r>
            <w:r w:rsidR="0050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2361C2" w:rsidRPr="001C790E" w14:paraId="55733996" w14:textId="77777777" w:rsidTr="005171B2">
        <w:trPr>
          <w:gridAfter w:val="2"/>
          <w:wAfter w:w="33" w:type="dxa"/>
          <w:cantSplit/>
          <w:trHeight w:val="80"/>
        </w:trPr>
        <w:tc>
          <w:tcPr>
            <w:tcW w:w="3608" w:type="dxa"/>
            <w:gridSpan w:val="3"/>
            <w:vAlign w:val="bottom"/>
          </w:tcPr>
          <w:p w14:paraId="28B201CA" w14:textId="256C5BDF" w:rsidR="002361C2" w:rsidRPr="001C790E" w:rsidRDefault="002361C2" w:rsidP="002361C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C79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ตามส่วนงานสุทธิ</w:t>
            </w:r>
          </w:p>
        </w:tc>
        <w:tc>
          <w:tcPr>
            <w:tcW w:w="1349" w:type="dxa"/>
            <w:gridSpan w:val="3"/>
          </w:tcPr>
          <w:p w14:paraId="4FFB5DF4" w14:textId="1E7F0A5D" w:rsidR="002361C2" w:rsidRPr="001C790E" w:rsidRDefault="002361C2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3"/>
            <w:vAlign w:val="bottom"/>
          </w:tcPr>
          <w:p w14:paraId="795033A0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14D9871A" w14:textId="7D8CD2C7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78209B3A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15EFF569" w14:textId="68681F7C" w:rsidR="002361C2" w:rsidRPr="001C790E" w:rsidRDefault="002361C2" w:rsidP="002361C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31A68201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BD6376E" w14:textId="4E45D779" w:rsidR="002361C2" w:rsidRPr="005171B2" w:rsidRDefault="002361C2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44195359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A9F55C0" w14:textId="6E946725" w:rsidR="002361C2" w:rsidRPr="001C790E" w:rsidRDefault="002361C2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6DA9671C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16E59E80" w14:textId="19DA8105" w:rsidR="002361C2" w:rsidRPr="001C790E" w:rsidRDefault="002361C2" w:rsidP="002361C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01FE5BC3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1612F15A" w14:textId="4783798A" w:rsidR="002361C2" w:rsidRPr="001C790E" w:rsidRDefault="002361C2" w:rsidP="002361C2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6FC1D54C" w14:textId="77777777" w:rsidR="002361C2" w:rsidRPr="001C790E" w:rsidRDefault="002361C2" w:rsidP="002361C2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7A20C003" w14:textId="3E6BC579" w:rsidR="002361C2" w:rsidRPr="001C790E" w:rsidRDefault="002361C2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208B" w:rsidRPr="001C790E" w14:paraId="358744C4" w14:textId="77777777" w:rsidTr="005171B2">
        <w:trPr>
          <w:gridAfter w:val="2"/>
          <w:wAfter w:w="33" w:type="dxa"/>
          <w:cantSplit/>
          <w:trHeight w:val="80"/>
        </w:trPr>
        <w:tc>
          <w:tcPr>
            <w:tcW w:w="3608" w:type="dxa"/>
            <w:gridSpan w:val="3"/>
            <w:vAlign w:val="bottom"/>
          </w:tcPr>
          <w:p w14:paraId="144FFA25" w14:textId="490D4CBB" w:rsidR="0024208B" w:rsidRPr="001C790E" w:rsidRDefault="0024208B" w:rsidP="0024208B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49" w:type="dxa"/>
            <w:gridSpan w:val="3"/>
          </w:tcPr>
          <w:p w14:paraId="5B3C0826" w14:textId="3AFDF437" w:rsidR="0024208B" w:rsidRPr="001C790E" w:rsidRDefault="0024208B" w:rsidP="001C790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11,694 </w:t>
            </w:r>
          </w:p>
        </w:tc>
        <w:tc>
          <w:tcPr>
            <w:tcW w:w="186" w:type="dxa"/>
            <w:gridSpan w:val="3"/>
            <w:vAlign w:val="bottom"/>
          </w:tcPr>
          <w:p w14:paraId="2911882D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</w:tcPr>
          <w:p w14:paraId="20A1EF2E" w14:textId="3B8EA591" w:rsidR="0024208B" w:rsidRPr="001C790E" w:rsidRDefault="0024208B" w:rsidP="0024208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10,867 </w:t>
            </w:r>
          </w:p>
        </w:tc>
        <w:tc>
          <w:tcPr>
            <w:tcW w:w="195" w:type="dxa"/>
            <w:vAlign w:val="bottom"/>
          </w:tcPr>
          <w:p w14:paraId="7F618076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5A8A3D61" w14:textId="6A727F5E" w:rsidR="0024208B" w:rsidRPr="001C790E" w:rsidRDefault="0024208B" w:rsidP="0024208B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9,197 </w:t>
            </w:r>
          </w:p>
        </w:tc>
        <w:tc>
          <w:tcPr>
            <w:tcW w:w="180" w:type="dxa"/>
            <w:gridSpan w:val="3"/>
            <w:vAlign w:val="bottom"/>
          </w:tcPr>
          <w:p w14:paraId="04619EAA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30108CDE" w14:textId="09C890F6" w:rsidR="0024208B" w:rsidRPr="001C790E" w:rsidRDefault="0024208B" w:rsidP="005171B2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1,279</w:t>
            </w:r>
          </w:p>
        </w:tc>
        <w:tc>
          <w:tcPr>
            <w:tcW w:w="180" w:type="dxa"/>
            <w:gridSpan w:val="3"/>
            <w:vAlign w:val="bottom"/>
          </w:tcPr>
          <w:p w14:paraId="05F8E177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37EE4A47" w14:textId="553FEA7B" w:rsidR="0024208B" w:rsidRPr="001C790E" w:rsidRDefault="0024208B" w:rsidP="005171B2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2 </w:t>
            </w:r>
          </w:p>
        </w:tc>
        <w:tc>
          <w:tcPr>
            <w:tcW w:w="179" w:type="dxa"/>
            <w:gridSpan w:val="3"/>
            <w:vAlign w:val="bottom"/>
          </w:tcPr>
          <w:p w14:paraId="4BA45A89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7B322450" w14:textId="1013468E" w:rsidR="0024208B" w:rsidRPr="001C790E" w:rsidRDefault="0024208B" w:rsidP="0024208B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19,810 </w:t>
            </w:r>
          </w:p>
        </w:tc>
        <w:tc>
          <w:tcPr>
            <w:tcW w:w="179" w:type="dxa"/>
            <w:gridSpan w:val="3"/>
            <w:vAlign w:val="bottom"/>
          </w:tcPr>
          <w:p w14:paraId="4DA81C81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6" w:type="dxa"/>
            <w:gridSpan w:val="3"/>
          </w:tcPr>
          <w:p w14:paraId="455A5C0D" w14:textId="4E866F35" w:rsidR="0024208B" w:rsidRPr="001C790E" w:rsidRDefault="0024208B" w:rsidP="0024208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(11,114)</w:t>
            </w:r>
          </w:p>
        </w:tc>
        <w:tc>
          <w:tcPr>
            <w:tcW w:w="178" w:type="dxa"/>
            <w:gridSpan w:val="3"/>
            <w:vAlign w:val="bottom"/>
          </w:tcPr>
          <w:p w14:paraId="368A3ABC" w14:textId="77777777" w:rsidR="0024208B" w:rsidRPr="001C790E" w:rsidRDefault="0024208B" w:rsidP="0024208B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3"/>
          </w:tcPr>
          <w:p w14:paraId="6FFC1A3B" w14:textId="166511E2" w:rsidR="0024208B" w:rsidRPr="001C790E" w:rsidRDefault="0024208B" w:rsidP="005171B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9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41,735 </w:t>
            </w:r>
          </w:p>
        </w:tc>
      </w:tr>
      <w:tr w:rsidR="00C240BE" w:rsidRPr="008D5E02" w14:paraId="327B5749" w14:textId="77777777" w:rsidTr="005171B2">
        <w:trPr>
          <w:gridBefore w:val="1"/>
          <w:wBefore w:w="11" w:type="dxa"/>
          <w:cantSplit/>
        </w:trPr>
        <w:tc>
          <w:tcPr>
            <w:tcW w:w="3418" w:type="dxa"/>
          </w:tcPr>
          <w:p w14:paraId="092AC77C" w14:textId="77777777" w:rsidR="00C240BE" w:rsidRPr="008D5E02" w:rsidRDefault="00C240BE" w:rsidP="00C2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38669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58B843FB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3014EC38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2DB6F9BC" w14:textId="459BB068" w:rsidR="00C240BE" w:rsidRPr="008D5E02" w:rsidRDefault="003C10B6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ปิโตรเคมีขั้นต้น</w:t>
            </w:r>
          </w:p>
        </w:tc>
        <w:tc>
          <w:tcPr>
            <w:tcW w:w="178" w:type="dxa"/>
            <w:gridSpan w:val="2"/>
          </w:tcPr>
          <w:p w14:paraId="5F976F85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87" w:type="dxa"/>
            <w:gridSpan w:val="3"/>
          </w:tcPr>
          <w:p w14:paraId="4F9E336E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0327F54E" w14:textId="02489D30" w:rsidR="00C240BE" w:rsidRPr="008D5E02" w:rsidRDefault="003C10B6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ปิโตรเคมีขั้นกลาง</w:t>
            </w:r>
          </w:p>
        </w:tc>
        <w:tc>
          <w:tcPr>
            <w:tcW w:w="228" w:type="dxa"/>
            <w:gridSpan w:val="3"/>
          </w:tcPr>
          <w:p w14:paraId="2EFA6BDB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gridSpan w:val="3"/>
          </w:tcPr>
          <w:p w14:paraId="58088514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  <w:p w14:paraId="336DE47C" w14:textId="77777777" w:rsidR="003C10B6" w:rsidRPr="008D5E02" w:rsidRDefault="003C10B6" w:rsidP="003C10B6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โพลิเมอร์และ</w:t>
            </w:r>
          </w:p>
          <w:p w14:paraId="59E63CE9" w14:textId="19E33E9E" w:rsidR="00C240BE" w:rsidRPr="008D5E02" w:rsidRDefault="003C10B6" w:rsidP="003C10B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เคมีภัณฑ์</w:t>
            </w:r>
          </w:p>
        </w:tc>
        <w:tc>
          <w:tcPr>
            <w:tcW w:w="180" w:type="dxa"/>
            <w:gridSpan w:val="3"/>
          </w:tcPr>
          <w:p w14:paraId="70BB9F04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68D05DA1" w14:textId="23C64C63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="003C10B6" w:rsidRPr="008D5E0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3C10B6"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  <w:gridSpan w:val="3"/>
          </w:tcPr>
          <w:p w14:paraId="1CA4C906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8C0B55B" w14:textId="0EAF0622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  <w:r w:rsidR="003C10B6" w:rsidRPr="008D5E0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  <w:gridSpan w:val="3"/>
          </w:tcPr>
          <w:p w14:paraId="13FA5D85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06E27BBB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ธุรกิจบริการ</w:t>
            </w:r>
          </w:p>
          <w:p w14:paraId="39B16231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  <w:gridSpan w:val="3"/>
          </w:tcPr>
          <w:p w14:paraId="6510C08C" w14:textId="77777777" w:rsidR="00C240BE" w:rsidRPr="008D5E02" w:rsidRDefault="00C240BE" w:rsidP="00C240BE">
            <w:pPr>
              <w:pStyle w:val="acctfourfigures"/>
              <w:spacing w:line="340" w:lineRule="exact"/>
              <w:ind w:lef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  <w:gridSpan w:val="3"/>
          </w:tcPr>
          <w:p w14:paraId="22C96E9B" w14:textId="77777777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ตัดรายการ</w:t>
            </w:r>
          </w:p>
          <w:p w14:paraId="0EA6F7CC" w14:textId="24A50461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  <w:gridSpan w:val="3"/>
          </w:tcPr>
          <w:p w14:paraId="367D08FA" w14:textId="77777777" w:rsidR="00C240BE" w:rsidRPr="008D5E02" w:rsidRDefault="00C240BE" w:rsidP="00C240B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gridSpan w:val="3"/>
          </w:tcPr>
          <w:p w14:paraId="04211468" w14:textId="1913B922" w:rsidR="00C240BE" w:rsidRPr="008D5E02" w:rsidRDefault="00C240BE" w:rsidP="00C240B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240BE" w:rsidRPr="008D5E02" w14:paraId="09B0E352" w14:textId="659FE479" w:rsidTr="005171B2">
        <w:trPr>
          <w:gridBefore w:val="1"/>
          <w:gridAfter w:val="1"/>
          <w:wBefore w:w="11" w:type="dxa"/>
          <w:wAfter w:w="22" w:type="dxa"/>
          <w:cantSplit/>
        </w:trPr>
        <w:tc>
          <w:tcPr>
            <w:tcW w:w="3418" w:type="dxa"/>
            <w:vAlign w:val="bottom"/>
          </w:tcPr>
          <w:p w14:paraId="40D05865" w14:textId="3CC665A1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3DC0278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9" w:type="dxa"/>
            <w:gridSpan w:val="41"/>
          </w:tcPr>
          <w:p w14:paraId="420CD976" w14:textId="22359A9F" w:rsidR="00C240BE" w:rsidRPr="008D5E02" w:rsidRDefault="00C240BE" w:rsidP="00C240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5E0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240BE" w:rsidRPr="008D5E02" w14:paraId="6417972D" w14:textId="77777777" w:rsidTr="005171B2">
        <w:trPr>
          <w:gridBefore w:val="1"/>
          <w:wBefore w:w="11" w:type="dxa"/>
          <w:cantSplit/>
        </w:trPr>
        <w:tc>
          <w:tcPr>
            <w:tcW w:w="3418" w:type="dxa"/>
            <w:vAlign w:val="bottom"/>
          </w:tcPr>
          <w:p w14:paraId="620D880B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30 </w:t>
            </w:r>
            <w:r w:rsidRPr="008D5E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gridSpan w:val="2"/>
            <w:vAlign w:val="bottom"/>
          </w:tcPr>
          <w:p w14:paraId="3C29043C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C943D67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045676" w14:textId="77777777" w:rsidR="00C240BE" w:rsidRPr="008D5E02" w:rsidRDefault="00C240BE" w:rsidP="0027356F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7775AFA0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dxa"/>
            <w:gridSpan w:val="3"/>
            <w:vAlign w:val="bottom"/>
          </w:tcPr>
          <w:p w14:paraId="78DF8741" w14:textId="77777777" w:rsidR="00C240BE" w:rsidRPr="008D5E02" w:rsidRDefault="00C240BE" w:rsidP="0027356F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3254CBD0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A1BC67F" w14:textId="77777777" w:rsidR="00C240BE" w:rsidRPr="008D5E02" w:rsidRDefault="00C240BE" w:rsidP="0027356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69AF179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512E61D5" w14:textId="77777777" w:rsidR="00C240BE" w:rsidRPr="008D5E02" w:rsidRDefault="00C240BE" w:rsidP="0027356F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B6C0F07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7B8979E6" w14:textId="77777777" w:rsidR="00C240BE" w:rsidRPr="008D5E02" w:rsidRDefault="00C240BE" w:rsidP="0027356F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64165E38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49297950" w14:textId="77777777" w:rsidR="00C240BE" w:rsidRPr="008D5E02" w:rsidRDefault="00C240BE" w:rsidP="0027356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571FCC46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79EC8DF1" w14:textId="77777777" w:rsidR="00C240BE" w:rsidRPr="008D5E02" w:rsidRDefault="00C240BE" w:rsidP="0027356F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030E41B4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240BE" w:rsidRPr="008D5E02" w14:paraId="5E726808" w14:textId="77777777" w:rsidTr="005171B2">
        <w:trPr>
          <w:gridBefore w:val="1"/>
          <w:wBefore w:w="11" w:type="dxa"/>
          <w:cantSplit/>
        </w:trPr>
        <w:tc>
          <w:tcPr>
            <w:tcW w:w="3418" w:type="dxa"/>
            <w:vAlign w:val="bottom"/>
          </w:tcPr>
          <w:p w14:paraId="780F7B47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สินทรัพย์ตามส่วนงานที่รายงาน</w:t>
            </w:r>
            <w:r w:rsidRPr="008D5E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</w:p>
        </w:tc>
        <w:tc>
          <w:tcPr>
            <w:tcW w:w="240" w:type="dxa"/>
            <w:gridSpan w:val="2"/>
            <w:vAlign w:val="bottom"/>
          </w:tcPr>
          <w:p w14:paraId="04F93C25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88519E7" w14:textId="2EBDD17B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276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178" w:type="dxa"/>
            <w:gridSpan w:val="2"/>
            <w:vAlign w:val="bottom"/>
          </w:tcPr>
          <w:p w14:paraId="553F912D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02B15886" w14:textId="75CEF216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85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087</w:t>
            </w:r>
          </w:p>
        </w:tc>
        <w:tc>
          <w:tcPr>
            <w:tcW w:w="228" w:type="dxa"/>
            <w:gridSpan w:val="3"/>
            <w:vAlign w:val="bottom"/>
          </w:tcPr>
          <w:p w14:paraId="689DB2BE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04DF075C" w14:textId="2297EC16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83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056</w:t>
            </w:r>
          </w:p>
        </w:tc>
        <w:tc>
          <w:tcPr>
            <w:tcW w:w="180" w:type="dxa"/>
            <w:gridSpan w:val="3"/>
            <w:vAlign w:val="bottom"/>
          </w:tcPr>
          <w:p w14:paraId="7B2A00DA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56FA063" w14:textId="75D1A06A" w:rsidR="00C240BE" w:rsidRPr="005171B2" w:rsidRDefault="00050A95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21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80" w:type="dxa"/>
            <w:gridSpan w:val="3"/>
            <w:vAlign w:val="bottom"/>
          </w:tcPr>
          <w:p w14:paraId="7668ACBC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8B7A009" w14:textId="6DFCAB8A" w:rsidR="00C240BE" w:rsidRPr="005171B2" w:rsidRDefault="003C10B6" w:rsidP="005171B2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164,299</w:t>
            </w:r>
          </w:p>
        </w:tc>
        <w:tc>
          <w:tcPr>
            <w:tcW w:w="179" w:type="dxa"/>
            <w:gridSpan w:val="3"/>
            <w:vAlign w:val="bottom"/>
          </w:tcPr>
          <w:p w14:paraId="278336F0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6FDF5B78" w14:textId="058610AF" w:rsidR="00C240BE" w:rsidRPr="005171B2" w:rsidRDefault="003C10B6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443,075</w:t>
            </w:r>
          </w:p>
        </w:tc>
        <w:tc>
          <w:tcPr>
            <w:tcW w:w="179" w:type="dxa"/>
            <w:gridSpan w:val="3"/>
            <w:vAlign w:val="bottom"/>
          </w:tcPr>
          <w:p w14:paraId="66C4F2F8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2CA9EEFC" w14:textId="63A7F6F1" w:rsidR="00C240BE" w:rsidRPr="005171B2" w:rsidRDefault="003C10B6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8D5E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50A95"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330</w:t>
            </w:r>
            <w:r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="00050A95"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261</w:t>
            </w:r>
            <w:r w:rsidRPr="008D5E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3"/>
            <w:vAlign w:val="bottom"/>
          </w:tcPr>
          <w:p w14:paraId="0E41F9B0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14149B00" w14:textId="0A9D7296" w:rsidR="00C240BE" w:rsidRPr="005171B2" w:rsidRDefault="00050A95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742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464</w:t>
            </w:r>
          </w:p>
        </w:tc>
      </w:tr>
      <w:tr w:rsidR="00C240BE" w:rsidRPr="008D5E02" w14:paraId="24450A7F" w14:textId="77777777" w:rsidTr="005171B2">
        <w:trPr>
          <w:gridBefore w:val="1"/>
          <w:wBefore w:w="11" w:type="dxa"/>
          <w:cantSplit/>
        </w:trPr>
        <w:tc>
          <w:tcPr>
            <w:tcW w:w="3418" w:type="dxa"/>
            <w:vAlign w:val="bottom"/>
          </w:tcPr>
          <w:p w14:paraId="660DD6B1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BF231B2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5695AF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D4C09A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0DEDB73B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gridSpan w:val="3"/>
            <w:vAlign w:val="bottom"/>
          </w:tcPr>
          <w:p w14:paraId="739AF965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1B5E82EB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3D12227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917EF29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063ECC31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22C348A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64E86992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43270544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4B01EBE0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23C2D8FA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050AB82E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07486986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</w:tr>
      <w:tr w:rsidR="00C240BE" w:rsidRPr="008D5E02" w14:paraId="2F107910" w14:textId="77777777" w:rsidTr="005171B2">
        <w:trPr>
          <w:gridBefore w:val="1"/>
          <w:wBefore w:w="11" w:type="dxa"/>
          <w:cantSplit/>
        </w:trPr>
        <w:tc>
          <w:tcPr>
            <w:tcW w:w="3418" w:type="dxa"/>
            <w:vAlign w:val="bottom"/>
          </w:tcPr>
          <w:p w14:paraId="07B063E9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D5E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40" w:type="dxa"/>
            <w:gridSpan w:val="2"/>
            <w:vAlign w:val="bottom"/>
          </w:tcPr>
          <w:p w14:paraId="14F596D9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CA8B4F6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F3308B3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43E191D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gridSpan w:val="3"/>
            <w:vAlign w:val="bottom"/>
          </w:tcPr>
          <w:p w14:paraId="3FA5DF7E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vAlign w:val="bottom"/>
          </w:tcPr>
          <w:p w14:paraId="597BC98D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7CF00BD2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002832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3"/>
            <w:vAlign w:val="bottom"/>
          </w:tcPr>
          <w:p w14:paraId="1B6F5A59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9E9CB9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39354A96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4C7B1C55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gridSpan w:val="3"/>
            <w:vAlign w:val="bottom"/>
          </w:tcPr>
          <w:p w14:paraId="29FAB96E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2A86E8E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62A5FCE6" w14:textId="77777777" w:rsidR="00C240BE" w:rsidRPr="005171B2" w:rsidRDefault="00C240BE" w:rsidP="005171B2">
            <w:pPr>
              <w:pStyle w:val="acctfourfigures"/>
              <w:tabs>
                <w:tab w:val="decimal" w:pos="1272"/>
              </w:tabs>
              <w:spacing w:line="240" w:lineRule="auto"/>
              <w:ind w:left="-79" w:righ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14E3F00E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</w:tr>
      <w:tr w:rsidR="00C240BE" w:rsidRPr="008D5E02" w14:paraId="06A562A3" w14:textId="77777777" w:rsidTr="005171B2">
        <w:trPr>
          <w:gridBefore w:val="1"/>
          <w:wBefore w:w="11" w:type="dxa"/>
          <w:cantSplit/>
        </w:trPr>
        <w:tc>
          <w:tcPr>
            <w:tcW w:w="3418" w:type="dxa"/>
            <w:vAlign w:val="bottom"/>
          </w:tcPr>
          <w:p w14:paraId="26012C09" w14:textId="77777777" w:rsidR="00C240BE" w:rsidRPr="008D5E02" w:rsidRDefault="00C240BE" w:rsidP="0027356F">
            <w:pPr>
              <w:pStyle w:val="acctfourfigures"/>
              <w:tabs>
                <w:tab w:val="clear" w:pos="765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8D5E0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สินทรัพย์ตามส่วนงานที่รายงาน</w:t>
            </w:r>
            <w:r w:rsidRPr="008D5E02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</w:tc>
        <w:tc>
          <w:tcPr>
            <w:tcW w:w="240" w:type="dxa"/>
            <w:gridSpan w:val="2"/>
            <w:vAlign w:val="bottom"/>
          </w:tcPr>
          <w:p w14:paraId="16032B37" w14:textId="77777777" w:rsidR="00C240BE" w:rsidRPr="008D5E02" w:rsidRDefault="00C240BE" w:rsidP="002735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29D9D92" w14:textId="4ED2168B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281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  <w:gridSpan w:val="2"/>
            <w:vAlign w:val="bottom"/>
          </w:tcPr>
          <w:p w14:paraId="43B2B38B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7" w:type="dxa"/>
            <w:gridSpan w:val="3"/>
          </w:tcPr>
          <w:p w14:paraId="399EBC9B" w14:textId="760F3670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99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664</w:t>
            </w:r>
          </w:p>
        </w:tc>
        <w:tc>
          <w:tcPr>
            <w:tcW w:w="228" w:type="dxa"/>
            <w:gridSpan w:val="3"/>
            <w:vAlign w:val="bottom"/>
          </w:tcPr>
          <w:p w14:paraId="19B6495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1" w:type="dxa"/>
            <w:gridSpan w:val="3"/>
            <w:shd w:val="clear" w:color="auto" w:fill="auto"/>
          </w:tcPr>
          <w:p w14:paraId="01298ACC" w14:textId="2FE0FAA3" w:rsidR="00C240BE" w:rsidRPr="005171B2" w:rsidRDefault="00050A95" w:rsidP="005171B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83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31BE59F3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E8D8EB3" w14:textId="6A65542F" w:rsidR="00C240BE" w:rsidRPr="005171B2" w:rsidRDefault="00050A95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22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816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47A8630C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1ECA8E4" w14:textId="02D4AA80" w:rsidR="00C240BE" w:rsidRPr="005171B2" w:rsidRDefault="00050A95" w:rsidP="005171B2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159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429</w:t>
            </w:r>
          </w:p>
        </w:tc>
        <w:tc>
          <w:tcPr>
            <w:tcW w:w="179" w:type="dxa"/>
            <w:gridSpan w:val="3"/>
            <w:shd w:val="clear" w:color="auto" w:fill="auto"/>
            <w:vAlign w:val="bottom"/>
          </w:tcPr>
          <w:p w14:paraId="0F17EB07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A027DD" w14:textId="14FC479D" w:rsidR="00C240BE" w:rsidRPr="005171B2" w:rsidRDefault="00050A95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408</w:t>
            </w:r>
            <w:r w:rsidR="003C10B6"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179" w:type="dxa"/>
            <w:gridSpan w:val="3"/>
            <w:shd w:val="clear" w:color="auto" w:fill="auto"/>
            <w:vAlign w:val="bottom"/>
          </w:tcPr>
          <w:p w14:paraId="5226053A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17A367E7" w14:textId="262C19FF" w:rsidR="00C240BE" w:rsidRPr="005171B2" w:rsidRDefault="003C10B6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8D5E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50A95"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301</w:t>
            </w:r>
            <w:r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="00050A95" w:rsidRPr="00050A95">
              <w:rPr>
                <w:rFonts w:asciiTheme="majorBidi" w:hAnsiTheme="majorBidi"/>
                <w:sz w:val="26"/>
                <w:szCs w:val="26"/>
                <w:lang w:val="en-US" w:bidi="th-TH"/>
              </w:rPr>
              <w:t>468</w:t>
            </w:r>
            <w:r w:rsidRPr="008D5E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3"/>
            <w:shd w:val="clear" w:color="auto" w:fill="auto"/>
            <w:vAlign w:val="bottom"/>
          </w:tcPr>
          <w:p w14:paraId="72D5B69F" w14:textId="77777777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0BCBEA53" w14:textId="20B40191" w:rsidR="00C240BE" w:rsidRPr="005171B2" w:rsidRDefault="00C240BE" w:rsidP="005171B2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left="-79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5171B2">
              <w:rPr>
                <w:rFonts w:asciiTheme="majorBidi" w:hAnsiTheme="majorBidi"/>
                <w:sz w:val="26"/>
                <w:szCs w:val="26"/>
                <w:lang w:val="en-US" w:bidi="th-TH"/>
              </w:rPr>
              <w:t>754,115</w:t>
            </w:r>
          </w:p>
        </w:tc>
      </w:tr>
    </w:tbl>
    <w:p w14:paraId="2BD812CB" w14:textId="4ABF8A06" w:rsidR="000B6DAD" w:rsidRDefault="000B6DAD" w:rsidP="00755A56">
      <w:pPr>
        <w:pStyle w:val="acctfourfigures"/>
        <w:tabs>
          <w:tab w:val="clear" w:pos="765"/>
          <w:tab w:val="decimal" w:pos="1049"/>
        </w:tabs>
        <w:spacing w:line="240" w:lineRule="auto"/>
        <w:ind w:left="-72" w:right="-130"/>
        <w:rPr>
          <w:rFonts w:asciiTheme="majorBidi" w:hAnsiTheme="majorBidi" w:cstheme="majorBidi"/>
          <w:sz w:val="30"/>
          <w:szCs w:val="30"/>
          <w:lang w:val="en-US"/>
        </w:rPr>
      </w:pPr>
    </w:p>
    <w:p w14:paraId="311EE458" w14:textId="77777777" w:rsidR="00C240BE" w:rsidRPr="000B6DAD" w:rsidRDefault="00C240BE" w:rsidP="00755A56">
      <w:pPr>
        <w:pStyle w:val="acctfourfigures"/>
        <w:tabs>
          <w:tab w:val="clear" w:pos="765"/>
          <w:tab w:val="decimal" w:pos="1049"/>
        </w:tabs>
        <w:spacing w:line="240" w:lineRule="auto"/>
        <w:ind w:left="-72" w:right="-130"/>
        <w:rPr>
          <w:rFonts w:asciiTheme="majorBidi" w:hAnsiTheme="majorBidi" w:cstheme="majorBidi"/>
          <w:sz w:val="30"/>
          <w:szCs w:val="30"/>
          <w:lang w:val="en-US"/>
        </w:rPr>
      </w:pPr>
    </w:p>
    <w:p w14:paraId="67C59A31" w14:textId="77777777" w:rsidR="00B20300" w:rsidRPr="00755A56" w:rsidRDefault="00B20300" w:rsidP="00755A56">
      <w:pPr>
        <w:rPr>
          <w:rFonts w:asciiTheme="majorBidi" w:hAnsiTheme="majorBidi" w:cstheme="majorBidi"/>
        </w:rPr>
      </w:pPr>
    </w:p>
    <w:p w14:paraId="22B92584" w14:textId="10FE9C50" w:rsidR="00B20300" w:rsidRPr="00755A56" w:rsidRDefault="00B20300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755A5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755A56" w:rsidSect="001C790E">
          <w:pgSz w:w="16840" w:h="11907" w:code="9"/>
          <w:pgMar w:top="1152" w:right="576" w:bottom="1152" w:left="900" w:header="720" w:footer="720" w:gutter="0"/>
          <w:cols w:space="708"/>
          <w:docGrid w:linePitch="360"/>
        </w:sectPr>
      </w:pPr>
    </w:p>
    <w:p w14:paraId="7A4E27DF" w14:textId="4BA92CC8" w:rsidR="003968AF" w:rsidRPr="00755A56" w:rsidRDefault="003968AF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1503D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235C867B" w14:textId="77777777" w:rsidR="003968AF" w:rsidRPr="00D53868" w:rsidRDefault="003968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3968AF" w:rsidRPr="00755A56" w14:paraId="02293301" w14:textId="77777777" w:rsidTr="000C5DC5">
        <w:trPr>
          <w:tblHeader/>
        </w:trPr>
        <w:tc>
          <w:tcPr>
            <w:tcW w:w="2233" w:type="pct"/>
          </w:tcPr>
          <w:p w14:paraId="7958C1FB" w14:textId="1A9BBF03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D16B750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B835F17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9E3C5D5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8AF" w:rsidRPr="00755A56" w14:paraId="4F812F24" w14:textId="77777777" w:rsidTr="000C5DC5">
        <w:trPr>
          <w:tblHeader/>
        </w:trPr>
        <w:tc>
          <w:tcPr>
            <w:tcW w:w="2233" w:type="pct"/>
          </w:tcPr>
          <w:p w14:paraId="019670CE" w14:textId="5D2E66EB" w:rsidR="003968AF" w:rsidRPr="00D53868" w:rsidRDefault="0062080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4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B6DAD" w:rsidRPr="00DA4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B6DAD" w:rsidRPr="00DA46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03722E3D" w14:textId="12D4E73B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E648264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EB11C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516987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E534BA" w14:textId="79328F46" w:rsidR="003968AF" w:rsidRPr="00D53868" w:rsidRDefault="00FF060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A249AC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52FB5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968AF" w:rsidRPr="00755A56" w14:paraId="353DA57D" w14:textId="77777777" w:rsidTr="000C5DC5">
        <w:trPr>
          <w:tblHeader/>
        </w:trPr>
        <w:tc>
          <w:tcPr>
            <w:tcW w:w="2233" w:type="pct"/>
          </w:tcPr>
          <w:p w14:paraId="29FA5F8E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5309E82" w14:textId="7B57EF5B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2080F"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8AF" w:rsidRPr="00755A56" w14:paraId="1831A3A6" w14:textId="77777777" w:rsidTr="005171B2">
        <w:trPr>
          <w:trHeight w:val="432"/>
        </w:trPr>
        <w:tc>
          <w:tcPr>
            <w:tcW w:w="2233" w:type="pct"/>
            <w:shd w:val="clear" w:color="auto" w:fill="auto"/>
          </w:tcPr>
          <w:p w14:paraId="2CEB1FCA" w14:textId="04EE0B55" w:rsidR="003968AF" w:rsidRPr="00D53868" w:rsidRDefault="00AB1F0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สำหรับงวดที่เป็นของ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</w:t>
            </w:r>
            <w:r w:rsidR="003968AF"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F412D" w14:textId="28D44F26" w:rsidR="003968AF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(13,384.18)</w:t>
            </w:r>
          </w:p>
        </w:tc>
        <w:tc>
          <w:tcPr>
            <w:tcW w:w="146" w:type="pct"/>
            <w:vAlign w:val="bottom"/>
          </w:tcPr>
          <w:p w14:paraId="56E44F6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0FC756D9" w14:textId="5D421788" w:rsidR="003968AF" w:rsidRPr="00D53868" w:rsidRDefault="00050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7</w:t>
            </w:r>
            <w:r w:rsidR="00C463C8" w:rsidRPr="00C46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005</w:t>
            </w:r>
            <w:r w:rsidR="00C463C8"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50A95">
              <w:rPr>
                <w:rFonts w:asciiTheme="majorBidi" w:hAnsiTheme="majorBidi"/>
                <w:sz w:val="30"/>
                <w:szCs w:val="30"/>
              </w:rPr>
              <w:t>21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D5B854A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156C81" w14:textId="4BBF82DA" w:rsidR="003968AF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(9,214.48)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FF07E2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5AB83" w14:textId="472F48B3" w:rsidR="003968AF" w:rsidRPr="00D53868" w:rsidRDefault="00050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5</w:t>
            </w:r>
            <w:r w:rsidR="00C463C8" w:rsidRPr="00C46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790</w:t>
            </w:r>
            <w:r w:rsidR="00C463C8"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50A95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</w:tr>
      <w:tr w:rsidR="003968AF" w:rsidRPr="00755A56" w14:paraId="1FDD4ADD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435FCFBA" w14:textId="7777777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DB0E3C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1FB8B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9FD1EE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5E96DA55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C42CFF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A31DFF9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66A1CB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8AF" w:rsidRPr="00755A56" w14:paraId="5F9C0405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078DCFB7" w14:textId="4C7C6C56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="005D37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="005D377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81" w:type="pct"/>
            <w:shd w:val="clear" w:color="auto" w:fill="auto"/>
          </w:tcPr>
          <w:p w14:paraId="66664145" w14:textId="07BFF111" w:rsidR="003968AF" w:rsidRPr="00D53868" w:rsidRDefault="008013F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BE2F13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4BF20A" w14:textId="0369E100" w:rsidR="003968AF" w:rsidRPr="00D53868" w:rsidRDefault="00050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4</w:t>
            </w:r>
            <w:r w:rsidR="00C463C8" w:rsidRPr="00C46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508</w:t>
            </w:r>
            <w:r w:rsidR="00C463C8"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50A95">
              <w:rPr>
                <w:rFonts w:asciiTheme="majorBidi" w:hAnsiTheme="majorBidi"/>
                <w:sz w:val="30"/>
                <w:szCs w:val="30"/>
              </w:rPr>
              <w:t>85</w:t>
            </w:r>
          </w:p>
        </w:tc>
        <w:tc>
          <w:tcPr>
            <w:tcW w:w="137" w:type="pct"/>
            <w:shd w:val="clear" w:color="auto" w:fill="auto"/>
          </w:tcPr>
          <w:p w14:paraId="1891529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A1AF082" w14:textId="78EAD25D" w:rsidR="003968AF" w:rsidRPr="00D53868" w:rsidRDefault="008013FC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68969CB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AC5DEC" w14:textId="3B3AADC0" w:rsidR="003968AF" w:rsidRPr="00D53868" w:rsidRDefault="00050A9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50A95">
              <w:rPr>
                <w:rFonts w:asciiTheme="majorBidi" w:hAnsiTheme="majorBidi"/>
                <w:sz w:val="30"/>
                <w:szCs w:val="30"/>
              </w:rPr>
              <w:t>4</w:t>
            </w:r>
            <w:r w:rsidR="00C463C8" w:rsidRPr="00C46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0A95">
              <w:rPr>
                <w:rFonts w:asciiTheme="majorBidi" w:hAnsiTheme="majorBidi"/>
                <w:sz w:val="30"/>
                <w:szCs w:val="30"/>
              </w:rPr>
              <w:t>508</w:t>
            </w:r>
            <w:r w:rsidR="00C463C8"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50A95">
              <w:rPr>
                <w:rFonts w:asciiTheme="majorBidi" w:hAnsiTheme="majorBidi"/>
                <w:sz w:val="30"/>
                <w:szCs w:val="30"/>
              </w:rPr>
              <w:t>85</w:t>
            </w:r>
          </w:p>
        </w:tc>
      </w:tr>
      <w:tr w:rsidR="003968AF" w:rsidRPr="00755A56" w14:paraId="19C6627B" w14:textId="77777777" w:rsidTr="00D53868">
        <w:trPr>
          <w:trHeight w:val="432"/>
        </w:trPr>
        <w:tc>
          <w:tcPr>
            <w:tcW w:w="2233" w:type="pct"/>
            <w:shd w:val="clear" w:color="auto" w:fill="auto"/>
          </w:tcPr>
          <w:p w14:paraId="7F53131F" w14:textId="7777777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1118E43" w14:textId="051890E6" w:rsidR="003968AF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8B7FE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7B57E8E" w14:textId="6489A399" w:rsidR="003968AF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50A95" w:rsidRPr="00050A95">
              <w:rPr>
                <w:rFonts w:asciiTheme="majorBidi" w:hAnsiTheme="majorBidi"/>
                <w:sz w:val="30"/>
                <w:szCs w:val="30"/>
              </w:rPr>
              <w:t>19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50A95" w:rsidRPr="00050A95">
              <w:rPr>
                <w:rFonts w:asciiTheme="majorBidi" w:hAnsiTheme="majorBidi"/>
                <w:sz w:val="30"/>
                <w:szCs w:val="30"/>
              </w:rPr>
              <w:t>42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8C4E0AF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3EC5DE8" w14:textId="468C07EB" w:rsidR="003968AF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DB804C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8D5B67B" w14:textId="78AA3104" w:rsidR="003968AF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50A95" w:rsidRPr="00050A95">
              <w:rPr>
                <w:rFonts w:asciiTheme="majorBidi" w:hAnsiTheme="majorBidi"/>
                <w:sz w:val="30"/>
                <w:szCs w:val="30"/>
              </w:rPr>
              <w:t>19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50A95" w:rsidRPr="00050A95">
              <w:rPr>
                <w:rFonts w:asciiTheme="majorBidi" w:hAnsiTheme="majorBidi"/>
                <w:sz w:val="30"/>
                <w:szCs w:val="30"/>
              </w:rPr>
              <w:t>42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968AF" w:rsidRPr="00755A56" w14:paraId="3A42281E" w14:textId="77777777" w:rsidTr="00C463C8">
        <w:trPr>
          <w:trHeight w:val="432"/>
        </w:trPr>
        <w:tc>
          <w:tcPr>
            <w:tcW w:w="2233" w:type="pct"/>
            <w:shd w:val="clear" w:color="auto" w:fill="auto"/>
          </w:tcPr>
          <w:p w14:paraId="5DBC8744" w14:textId="44F9048A" w:rsidR="003968AF" w:rsidRPr="00D53868" w:rsidRDefault="003968AF" w:rsidP="00C4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55E74"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581" w:type="pct"/>
            <w:shd w:val="clear" w:color="auto" w:fill="auto"/>
          </w:tcPr>
          <w:p w14:paraId="249E183E" w14:textId="7C6C0823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14C283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76FA14" w14:textId="1E674FC5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A64869D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D8D1B77" w14:textId="44F8F8A3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636351" w14:textId="77777777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E61861" w14:textId="7B213B9D" w:rsidR="003968AF" w:rsidRPr="00D5386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3C8" w:rsidRPr="00755A56" w14:paraId="7D8904E5" w14:textId="77777777" w:rsidTr="00C463C8">
        <w:trPr>
          <w:trHeight w:val="432"/>
        </w:trPr>
        <w:tc>
          <w:tcPr>
            <w:tcW w:w="2233" w:type="pct"/>
            <w:shd w:val="clear" w:color="auto" w:fill="auto"/>
          </w:tcPr>
          <w:p w14:paraId="1004FF13" w14:textId="5488E437" w:rsidR="00C463C8" w:rsidRPr="00D53868" w:rsidRDefault="00C463C8" w:rsidP="00C4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Pr="00C463C8">
              <w:rPr>
                <w:rFonts w:asciiTheme="majorBidi" w:hAnsiTheme="majorBidi" w:hint="cs"/>
                <w:sz w:val="30"/>
                <w:szCs w:val="30"/>
                <w:cs/>
              </w:rPr>
              <w:t>ขั้นพื้นฐาน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ABA2710" w14:textId="0826FD4A" w:rsidR="00C463C8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42795C44" w14:textId="77777777" w:rsidR="00C463C8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44D5732C" w14:textId="37E097A7" w:rsidR="00C463C8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4,489.43</w:t>
            </w:r>
          </w:p>
        </w:tc>
        <w:tc>
          <w:tcPr>
            <w:tcW w:w="137" w:type="pct"/>
            <w:shd w:val="clear" w:color="auto" w:fill="auto"/>
          </w:tcPr>
          <w:p w14:paraId="4BB029FD" w14:textId="77777777" w:rsidR="00C463C8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4047A1EE" w14:textId="48259584" w:rsidR="00C463C8" w:rsidRPr="00D5386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71C0B31" w14:textId="77777777" w:rsidR="00C463C8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9E62793" w14:textId="467988C1" w:rsidR="00C463C8" w:rsidRPr="00D5386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4,489.43</w:t>
            </w:r>
          </w:p>
        </w:tc>
      </w:tr>
      <w:tr w:rsidR="003968AF" w:rsidRPr="00755A56" w14:paraId="0D7D90DF" w14:textId="77777777" w:rsidTr="00C463C8">
        <w:trPr>
          <w:trHeight w:val="432"/>
        </w:trPr>
        <w:tc>
          <w:tcPr>
            <w:tcW w:w="2233" w:type="pct"/>
            <w:shd w:val="clear" w:color="auto" w:fill="auto"/>
          </w:tcPr>
          <w:p w14:paraId="1709C983" w14:textId="3A389DC7" w:rsidR="003968AF" w:rsidRPr="00D53868" w:rsidRDefault="003968AF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B1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846C6C" w14:textId="126AF926" w:rsidR="003968AF" w:rsidRPr="00C463C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(2.97)</w:t>
            </w:r>
          </w:p>
        </w:tc>
        <w:tc>
          <w:tcPr>
            <w:tcW w:w="146" w:type="pct"/>
          </w:tcPr>
          <w:p w14:paraId="0C40502B" w14:textId="77777777" w:rsidR="003968AF" w:rsidRPr="00C463C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1A502883" w14:textId="30F5E597" w:rsidR="003968AF" w:rsidRPr="00C463C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1.56</w:t>
            </w:r>
          </w:p>
        </w:tc>
        <w:tc>
          <w:tcPr>
            <w:tcW w:w="137" w:type="pct"/>
            <w:shd w:val="clear" w:color="auto" w:fill="auto"/>
          </w:tcPr>
          <w:p w14:paraId="102EE77C" w14:textId="77777777" w:rsidR="003968AF" w:rsidRPr="00C463C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7334DE" w14:textId="05BAC8E1" w:rsidR="003968AF" w:rsidRPr="00C463C8" w:rsidRDefault="00A4719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(2.04)</w:t>
            </w:r>
          </w:p>
        </w:tc>
        <w:tc>
          <w:tcPr>
            <w:tcW w:w="142" w:type="pct"/>
            <w:shd w:val="clear" w:color="auto" w:fill="auto"/>
          </w:tcPr>
          <w:p w14:paraId="48C02B06" w14:textId="77777777" w:rsidR="003968AF" w:rsidRPr="00C463C8" w:rsidRDefault="003968A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3F611F" w14:textId="1888D0C5" w:rsidR="003968AF" w:rsidRPr="00C463C8" w:rsidRDefault="00C463C8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1.29</w:t>
            </w:r>
          </w:p>
        </w:tc>
      </w:tr>
    </w:tbl>
    <w:p w14:paraId="77DC4A1F" w14:textId="35DC99F1" w:rsidR="00C016C5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0B6DAD" w:rsidRPr="00755A56" w14:paraId="65FE1765" w14:textId="77777777" w:rsidTr="000B6DAD">
        <w:trPr>
          <w:tblHeader/>
        </w:trPr>
        <w:tc>
          <w:tcPr>
            <w:tcW w:w="2233" w:type="pct"/>
          </w:tcPr>
          <w:p w14:paraId="0F316492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74EBFACB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014212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7507DFC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DAD" w:rsidRPr="00755A56" w14:paraId="361A70CE" w14:textId="77777777" w:rsidTr="000B6DAD">
        <w:trPr>
          <w:tblHeader/>
        </w:trPr>
        <w:tc>
          <w:tcPr>
            <w:tcW w:w="2233" w:type="pct"/>
          </w:tcPr>
          <w:p w14:paraId="5FD4586E" w14:textId="0027EEA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4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A46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A4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A4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A46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70514C86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9F1A557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60F3C4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1074751B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BD4A8C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1EE1D07A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079636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6DAD" w:rsidRPr="00755A56" w14:paraId="2091748A" w14:textId="77777777" w:rsidTr="000B6DAD">
        <w:trPr>
          <w:tblHeader/>
        </w:trPr>
        <w:tc>
          <w:tcPr>
            <w:tcW w:w="2233" w:type="pct"/>
          </w:tcPr>
          <w:p w14:paraId="2F666AD9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71DE2C6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D538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6DAD" w:rsidRPr="00755A56" w14:paraId="65665C01" w14:textId="77777777" w:rsidTr="005171B2">
        <w:trPr>
          <w:trHeight w:val="432"/>
        </w:trPr>
        <w:tc>
          <w:tcPr>
            <w:tcW w:w="2233" w:type="pct"/>
            <w:shd w:val="clear" w:color="auto" w:fill="auto"/>
          </w:tcPr>
          <w:p w14:paraId="4356F540" w14:textId="672126C6" w:rsidR="000B6DAD" w:rsidRPr="00D53868" w:rsidRDefault="00AB1F08" w:rsidP="000B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สำหรับงวดที่เป็นของ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0B5EAE" w14:textId="7CBF0BF6" w:rsidR="000B6DAD" w:rsidRPr="00D53868" w:rsidRDefault="008013FC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(7,784</w:t>
            </w:r>
            <w:r w:rsidR="00A47191">
              <w:rPr>
                <w:rFonts w:asciiTheme="majorBidi" w:hAnsiTheme="majorBidi" w:cstheme="majorBidi"/>
                <w:sz w:val="30"/>
                <w:szCs w:val="30"/>
              </w:rPr>
              <w:t>.25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213C2F86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1CF7FA54" w14:textId="30479278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41,734.81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704B2967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8039CD" w14:textId="5CA1FFEC" w:rsidR="000B6DAD" w:rsidRPr="00D53868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2,245.00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83617CE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C2BB9" w14:textId="240DC2DC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33,664.68</w:t>
            </w:r>
          </w:p>
        </w:tc>
      </w:tr>
      <w:tr w:rsidR="000B6DAD" w:rsidRPr="00755A56" w14:paraId="46B864C4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22E47FB0" w14:textId="77777777" w:rsidR="000B6DAD" w:rsidRPr="00D53868" w:rsidRDefault="000B6DAD" w:rsidP="000B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30336F0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5F7147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1896D55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0344D17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17E44E5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425E15A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C432392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DAD" w:rsidRPr="00755A56" w14:paraId="1678DDFF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2AFE8D0B" w14:textId="77777777" w:rsidR="000B6DAD" w:rsidRPr="00D53868" w:rsidRDefault="000B6DAD" w:rsidP="000B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ณ วันที่ </w:t>
            </w:r>
            <w:r w:rsidRPr="00D5386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</w:tcPr>
          <w:p w14:paraId="0275B0AC" w14:textId="53B4C775" w:rsidR="000B6DAD" w:rsidRPr="00D53868" w:rsidRDefault="008013FC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8076982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F6794D1" w14:textId="6E9F3D7D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3C4F8C1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687F45B" w14:textId="401ED31D" w:rsidR="000B6DAD" w:rsidRPr="00D53868" w:rsidRDefault="008013FC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68B624A4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A8A2C3" w14:textId="0A5E8323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0B6DAD" w:rsidRPr="00755A56" w14:paraId="72038B53" w14:textId="77777777" w:rsidTr="000B6DAD">
        <w:trPr>
          <w:trHeight w:val="432"/>
        </w:trPr>
        <w:tc>
          <w:tcPr>
            <w:tcW w:w="2233" w:type="pct"/>
            <w:shd w:val="clear" w:color="auto" w:fill="auto"/>
          </w:tcPr>
          <w:p w14:paraId="35E93A3B" w14:textId="77777777" w:rsidR="000B6DAD" w:rsidRPr="00D53868" w:rsidRDefault="000B6DAD" w:rsidP="000B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6BC4EC" w14:textId="59D3820B" w:rsidR="000B6DAD" w:rsidRPr="00D53868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6E6341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9E2A66E" w14:textId="02DEA200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(21.33)</w:t>
            </w:r>
          </w:p>
        </w:tc>
        <w:tc>
          <w:tcPr>
            <w:tcW w:w="137" w:type="pct"/>
            <w:shd w:val="clear" w:color="auto" w:fill="auto"/>
          </w:tcPr>
          <w:p w14:paraId="1717A082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07546D7" w14:textId="2230D5EF" w:rsidR="000B6DAD" w:rsidRPr="00D53868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E2B4EA5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E74CDAF" w14:textId="349CBC71" w:rsidR="000B6DAD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63C8">
              <w:rPr>
                <w:rFonts w:asciiTheme="majorBidi" w:hAnsiTheme="majorBidi" w:cstheme="majorBidi"/>
                <w:sz w:val="30"/>
                <w:szCs w:val="30"/>
              </w:rPr>
              <w:t>(21.33)</w:t>
            </w:r>
          </w:p>
        </w:tc>
      </w:tr>
      <w:tr w:rsidR="000B6DAD" w:rsidRPr="00755A56" w14:paraId="3EA46D7E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0F627EC6" w14:textId="4E7159B1" w:rsidR="000B6DAD" w:rsidRPr="00D53868" w:rsidRDefault="000B6DAD" w:rsidP="00C4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</w:tc>
        <w:tc>
          <w:tcPr>
            <w:tcW w:w="581" w:type="pct"/>
            <w:shd w:val="clear" w:color="auto" w:fill="auto"/>
          </w:tcPr>
          <w:p w14:paraId="130F6046" w14:textId="15561265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ED0D15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83029B" w14:textId="6973AA38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207D5CA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8FA78E" w14:textId="3C35726E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B1BE706" w14:textId="77777777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21E62" w14:textId="42F7EC6A" w:rsidR="000B6DAD" w:rsidRPr="00D53868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3C8" w:rsidRPr="00755A56" w14:paraId="3058ED38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3752A13A" w14:textId="2E187B71" w:rsidR="00C463C8" w:rsidRPr="00D53868" w:rsidRDefault="00C463C8" w:rsidP="00C4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C463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63C8">
              <w:rPr>
                <w:rFonts w:asciiTheme="majorBidi" w:hAnsiTheme="majorBidi" w:hint="cs"/>
                <w:sz w:val="30"/>
                <w:szCs w:val="30"/>
                <w:cs/>
              </w:rPr>
              <w:t>ขั้นพื้นฐาน</w:t>
            </w:r>
            <w:r w:rsidRPr="00C463C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8000D60" w14:textId="1F7BC0C4" w:rsidR="00C463C8" w:rsidRPr="00D53868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350E1DE0" w14:textId="77777777" w:rsidR="00C463C8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99CF9E8" w14:textId="3830A11C" w:rsidR="00C463C8" w:rsidRPr="00D53868" w:rsidRDefault="00DA4630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4,487.52</w:t>
            </w:r>
          </w:p>
        </w:tc>
        <w:tc>
          <w:tcPr>
            <w:tcW w:w="137" w:type="pct"/>
            <w:shd w:val="clear" w:color="auto" w:fill="auto"/>
          </w:tcPr>
          <w:p w14:paraId="162C29D4" w14:textId="77777777" w:rsidR="00C463C8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74D56E6" w14:textId="4FCE6424" w:rsidR="00C463C8" w:rsidRPr="00D53868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019E7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D0B87D4" w14:textId="77777777" w:rsidR="00C463C8" w:rsidRPr="00D53868" w:rsidRDefault="00C463C8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E66946D" w14:textId="066D9FE2" w:rsidR="00C463C8" w:rsidRPr="00D53868" w:rsidRDefault="00DA4630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A4630">
              <w:rPr>
                <w:rFonts w:asciiTheme="majorBidi" w:hAnsiTheme="majorBidi" w:cstheme="majorBidi"/>
                <w:sz w:val="30"/>
                <w:szCs w:val="30"/>
              </w:rPr>
              <w:t>4,487.52</w:t>
            </w:r>
          </w:p>
        </w:tc>
      </w:tr>
      <w:tr w:rsidR="000B6DAD" w:rsidRPr="00DA4630" w14:paraId="49DC1291" w14:textId="77777777" w:rsidTr="00DA4630">
        <w:trPr>
          <w:trHeight w:val="432"/>
        </w:trPr>
        <w:tc>
          <w:tcPr>
            <w:tcW w:w="2233" w:type="pct"/>
            <w:shd w:val="clear" w:color="auto" w:fill="auto"/>
          </w:tcPr>
          <w:p w14:paraId="45095716" w14:textId="3EB1CD5B" w:rsidR="000B6DAD" w:rsidRPr="00D53868" w:rsidRDefault="000B6DAD" w:rsidP="000B6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B1F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53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D53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5EB871" w14:textId="0362DBD1" w:rsidR="000B6DAD" w:rsidRPr="00A47191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(1.73)</w:t>
            </w:r>
          </w:p>
        </w:tc>
        <w:tc>
          <w:tcPr>
            <w:tcW w:w="146" w:type="pct"/>
          </w:tcPr>
          <w:p w14:paraId="56D68B89" w14:textId="77777777" w:rsidR="000B6DAD" w:rsidRPr="00A47191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FB3E15B" w14:textId="5ACD5DD3" w:rsidR="000B6DAD" w:rsidRPr="00A47191" w:rsidRDefault="00DA4630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9.30</w:t>
            </w:r>
          </w:p>
        </w:tc>
        <w:tc>
          <w:tcPr>
            <w:tcW w:w="137" w:type="pct"/>
            <w:shd w:val="clear" w:color="auto" w:fill="auto"/>
          </w:tcPr>
          <w:p w14:paraId="32D9510D" w14:textId="77777777" w:rsidR="000B6DAD" w:rsidRPr="00A47191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73644" w14:textId="343A5EC5" w:rsidR="000B6DAD" w:rsidRPr="00A47191" w:rsidRDefault="00A47191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142" w:type="pct"/>
            <w:shd w:val="clear" w:color="auto" w:fill="auto"/>
          </w:tcPr>
          <w:p w14:paraId="6DB9A0AC" w14:textId="77777777" w:rsidR="000B6DAD" w:rsidRPr="00A47191" w:rsidRDefault="000B6DAD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55DBC0" w14:textId="198B5E49" w:rsidR="000B6DAD" w:rsidRPr="00A47191" w:rsidRDefault="00DA4630" w:rsidP="000B6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7.50</w:t>
            </w:r>
          </w:p>
        </w:tc>
      </w:tr>
    </w:tbl>
    <w:p w14:paraId="6B0A8F89" w14:textId="77777777" w:rsidR="000B6DAD" w:rsidRPr="00B1061C" w:rsidRDefault="000B6DAD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2237B2C1" w14:textId="48109C7E" w:rsidR="00B1061C" w:rsidRPr="00B1061C" w:rsidRDefault="00B1061C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1061C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B47494">
        <w:rPr>
          <w:rFonts w:asciiTheme="majorBidi" w:hAnsiTheme="majorBidi" w:hint="cs"/>
          <w:spacing w:val="2"/>
          <w:sz w:val="30"/>
          <w:szCs w:val="30"/>
          <w:cs/>
        </w:rPr>
        <w:t>และเก้าเดือน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B47494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B47494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2565</w:t>
      </w:r>
      <w:r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>
        <w:rPr>
          <w:rFonts w:asciiTheme="majorBidi" w:hAnsiTheme="majorBidi"/>
          <w:spacing w:val="2"/>
          <w:sz w:val="30"/>
          <w:szCs w:val="30"/>
        </w:rPr>
        <w:t>2564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 xml:space="preserve"> ดังนั้นจึงไม่มี</w:t>
      </w:r>
      <w:r>
        <w:rPr>
          <w:rFonts w:asciiTheme="majorBidi" w:hAnsiTheme="majorBidi" w:hint="cs"/>
          <w:spacing w:val="2"/>
          <w:sz w:val="30"/>
          <w:szCs w:val="30"/>
          <w:cs/>
        </w:rPr>
        <w:t>ผลกระทบต่อ</w:t>
      </w:r>
      <w:r w:rsidRPr="00B1061C">
        <w:rPr>
          <w:rFonts w:asciiTheme="majorBidi" w:hAnsiTheme="majorBidi"/>
          <w:spacing w:val="2"/>
          <w:sz w:val="30"/>
          <w:szCs w:val="30"/>
          <w:cs/>
        </w:rPr>
        <w:t>กำไรต่อหุ้นปรับลด</w:t>
      </w:r>
    </w:p>
    <w:p w14:paraId="4CB4439A" w14:textId="77777777" w:rsidR="00B47494" w:rsidRDefault="00B4749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2CAA4DC0" w14:textId="77777777" w:rsidR="0018414B" w:rsidRDefault="00184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BAE8E43" w14:textId="77777777" w:rsidR="00095DED" w:rsidRDefault="00095DED" w:rsidP="00095DE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42944F65" w14:textId="77777777" w:rsidR="00095DED" w:rsidRDefault="00095DED" w:rsidP="00095DED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095DED" w:rsidRPr="00755A56" w14:paraId="7E6239AD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4EB6B23A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07218457"/>
          </w:p>
        </w:tc>
        <w:tc>
          <w:tcPr>
            <w:tcW w:w="885" w:type="pct"/>
            <w:shd w:val="clear" w:color="auto" w:fill="auto"/>
            <w:vAlign w:val="bottom"/>
          </w:tcPr>
          <w:p w14:paraId="51E0416C" w14:textId="77777777" w:rsidR="00095DED" w:rsidRPr="00D53868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233AAAB9" w14:textId="77777777" w:rsidR="00095DED" w:rsidRPr="00DE46BE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1CB4308F" w14:textId="77777777" w:rsidR="00095DED" w:rsidRPr="00D53868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47B79E03" w14:textId="77777777" w:rsidR="00095DED" w:rsidRPr="00DE46BE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6A35BE8A" w14:textId="77777777" w:rsidR="00095DED" w:rsidRPr="00D53868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  <w:shd w:val="clear" w:color="auto" w:fill="auto"/>
          </w:tcPr>
          <w:p w14:paraId="2ADBB217" w14:textId="77777777" w:rsidR="00095DED" w:rsidRPr="00D53868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94BDCCB" w14:textId="77777777" w:rsidR="00095DED" w:rsidRPr="00D53868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95DED" w:rsidRPr="00755A56" w14:paraId="132F7E65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194B8B33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0227E5FE" w14:textId="77777777" w:rsidR="00095DED" w:rsidRPr="001019E7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AEF92B" w14:textId="77777777" w:rsidR="00095DED" w:rsidRPr="001019E7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0699D3CC" w14:textId="77777777" w:rsidR="00095DED" w:rsidRPr="001019E7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5EF62D" w14:textId="77777777" w:rsidR="00095DED" w:rsidRPr="00DE46BE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1416F79D" w14:textId="77777777" w:rsidR="00095DED" w:rsidRPr="001019E7" w:rsidRDefault="00095DE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shd w:val="clear" w:color="auto" w:fill="auto"/>
          </w:tcPr>
          <w:p w14:paraId="5025FEA7" w14:textId="77777777" w:rsidR="00095DED" w:rsidRPr="001019E7" w:rsidRDefault="00095DED" w:rsidP="00D6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5CA7247C" w14:textId="77777777" w:rsidR="00095DED" w:rsidRPr="001019E7" w:rsidRDefault="00095DE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5DED" w:rsidRPr="00755A56" w14:paraId="361DB966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201097E6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DE4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85" w:type="pct"/>
            <w:shd w:val="clear" w:color="auto" w:fill="auto"/>
          </w:tcPr>
          <w:p w14:paraId="37A016AA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9255DF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6FF504E1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C926C6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E1374C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B132F62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3A0D9519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DED" w:rsidRPr="00755A56" w14:paraId="4027A595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2D5E4550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1495DDF0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4700BCA" w14:textId="77777777" w:rsidR="00095DED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698128C9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1B069026" w14:textId="77777777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5D4AF36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14:paraId="2B52874E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181D8944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BE756C" w:rsidRPr="00755A56" w14:paraId="3001A8E7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6DFFE33D" w14:textId="6511C43C" w:rsidR="00BE756C" w:rsidRPr="00DE46BE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85" w:type="pct"/>
            <w:shd w:val="clear" w:color="auto" w:fill="auto"/>
          </w:tcPr>
          <w:p w14:paraId="0CBD8DE1" w14:textId="16F9098B" w:rsidR="00BE756C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5EF8A7CF" w14:textId="77777777" w:rsidR="00BE756C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044A9D73" w14:textId="66757E65" w:rsidR="00BE756C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3D86F1CF" w14:textId="77777777" w:rsidR="00BE756C" w:rsidRPr="00DE46BE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CF77267" w14:textId="31043148" w:rsidR="00BE756C" w:rsidRPr="00DE46BE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30" w:type="pct"/>
            <w:shd w:val="clear" w:color="auto" w:fill="auto"/>
          </w:tcPr>
          <w:p w14:paraId="3BECE250" w14:textId="77777777" w:rsidR="00BE756C" w:rsidRPr="001019E7" w:rsidRDefault="00BE756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09B2EB83" w14:textId="75CDF0E4" w:rsidR="00BE756C" w:rsidRDefault="004055AC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5AC"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  <w:tr w:rsidR="00095DED" w:rsidRPr="00755A56" w14:paraId="28795336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4C082197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6EFD7D3D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DBA6FC5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45E8D8A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68D114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229E653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C75D3F2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0F50C3EF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DED" w:rsidRPr="00755A56" w14:paraId="7082FE68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5179F89C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E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DE4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85" w:type="pct"/>
            <w:shd w:val="clear" w:color="auto" w:fill="auto"/>
          </w:tcPr>
          <w:p w14:paraId="4F436923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8255634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B68F7B5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F3CD66" w14:textId="77777777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81B723D" w14:textId="77777777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FFA39C4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6D870977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DED" w:rsidRPr="00755A56" w14:paraId="218A0E27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6C66D670" w14:textId="77777777" w:rsidR="00095DED" w:rsidRPr="00D53868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5" w:type="pct"/>
            <w:shd w:val="clear" w:color="auto" w:fill="auto"/>
          </w:tcPr>
          <w:p w14:paraId="403D6DDD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E4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FAC95C6" w14:textId="77777777" w:rsidR="00095DED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6AFA8247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764C439" w14:textId="77777777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FC87DDF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30" w:type="pct"/>
            <w:shd w:val="clear" w:color="auto" w:fill="auto"/>
          </w:tcPr>
          <w:p w14:paraId="2991B293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557C6DB8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</w:rPr>
              <w:t>4,48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5DED" w:rsidRPr="00755A56" w14:paraId="085AB48B" w14:textId="77777777" w:rsidTr="00D64BD5">
        <w:trPr>
          <w:trHeight w:val="432"/>
        </w:trPr>
        <w:tc>
          <w:tcPr>
            <w:tcW w:w="1470" w:type="pct"/>
            <w:shd w:val="clear" w:color="auto" w:fill="auto"/>
          </w:tcPr>
          <w:p w14:paraId="02CEE00C" w14:textId="4606F3A4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E46B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="006F646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85" w:type="pct"/>
            <w:shd w:val="clear" w:color="auto" w:fill="auto"/>
          </w:tcPr>
          <w:p w14:paraId="5575CB14" w14:textId="106D4560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2FCAA3E" w14:textId="77777777" w:rsidR="00095DED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21BCD30" w14:textId="30E927CB" w:rsidR="00095DED" w:rsidRDefault="006F6469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F9B7AEA" w14:textId="77777777" w:rsidR="00095DED" w:rsidRPr="00DE46BE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AC719A1" w14:textId="3EC34898" w:rsidR="00095DED" w:rsidRPr="00DE46BE" w:rsidRDefault="006F6469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30" w:type="pct"/>
            <w:shd w:val="clear" w:color="auto" w:fill="auto"/>
          </w:tcPr>
          <w:p w14:paraId="232F1F4A" w14:textId="77777777" w:rsidR="00095DED" w:rsidRPr="001019E7" w:rsidRDefault="00095DED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61D01FA4" w14:textId="4F9A3C68" w:rsidR="00095DED" w:rsidRPr="00DE46BE" w:rsidRDefault="006F6469" w:rsidP="00D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</w:tr>
      <w:bookmarkEnd w:id="4"/>
    </w:tbl>
    <w:p w14:paraId="4996C5ED" w14:textId="77777777" w:rsidR="00F07218" w:rsidRDefault="00F07218" w:rsidP="005171B2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1787A377" w:rsidR="005116B7" w:rsidRPr="00755A56" w:rsidRDefault="00C016C5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755A5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755A5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6DB3BEA8" w14:textId="00A2C820" w:rsidR="005116B7" w:rsidRPr="00755A5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55A5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755A5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3B1077" w:rsidRPr="00755A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755A5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755A56" w:rsidSect="000F2A0D">
          <w:headerReference w:type="default" r:id="rId17"/>
          <w:footerReference w:type="default" r:id="rId18"/>
          <w:headerReference w:type="first" r:id="rId19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511B49C7" w:rsidR="00195EF2" w:rsidRPr="00755A5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4749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755A56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6D1B15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755A5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755A5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7A90" w:rsidRPr="00D77A90" w14:paraId="232211F0" w14:textId="77777777" w:rsidTr="00EA5BE1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D77A90" w:rsidRPr="00755A56" w:rsidRDefault="00D77A90" w:rsidP="00D77A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2F8B0B0" w14:textId="0AB938A0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C18A0E" w14:textId="7EBE06B9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3064F2" w14:textId="47300116" w:rsidR="00D77A90" w:rsidRPr="00D77A90" w:rsidRDefault="00050A95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0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217</w:t>
            </w:r>
          </w:p>
        </w:tc>
        <w:tc>
          <w:tcPr>
            <w:tcW w:w="236" w:type="dxa"/>
          </w:tcPr>
          <w:p w14:paraId="199D8C5B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1E3CE0" w14:textId="7654AE7A" w:rsidR="00D77A90" w:rsidRPr="00D77A90" w:rsidRDefault="00050A95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0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  <w:r w:rsidR="00D77A90" w:rsidRPr="00D77A90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Pr="00050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3F123198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05745A" w14:textId="075BE3C4" w:rsidR="00D77A90" w:rsidRPr="00D77A90" w:rsidRDefault="00050A95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0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  <w:r w:rsidR="00D77A90" w:rsidRPr="00D77A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0A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36" w:type="dxa"/>
          </w:tcPr>
          <w:p w14:paraId="444D7C42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BA4C877" w14:textId="4FAADFD9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AB6AED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31DCF0" w14:textId="10AA3617" w:rsidR="00D77A90" w:rsidRPr="00D77A90" w:rsidRDefault="00050A95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50A9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217</w:t>
            </w:r>
          </w:p>
        </w:tc>
        <w:tc>
          <w:tcPr>
            <w:tcW w:w="236" w:type="dxa"/>
          </w:tcPr>
          <w:p w14:paraId="15F5D109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26104B0" w14:textId="4EC8CDF8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FD932E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1040AE0" w14:textId="517DF31B" w:rsidR="00D77A90" w:rsidRPr="00D77A90" w:rsidRDefault="00050A95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50A9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217</w:t>
            </w:r>
          </w:p>
        </w:tc>
      </w:tr>
      <w:tr w:rsidR="00D77A90" w:rsidRPr="00755A56" w14:paraId="0A597A6F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D77A90" w:rsidRPr="00755A56" w:rsidRDefault="00D77A90" w:rsidP="00D77A90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79567165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D236BE" w14:textId="7777777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044928EE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666783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7302908A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1,013</w:t>
            </w:r>
          </w:p>
        </w:tc>
        <w:tc>
          <w:tcPr>
            <w:tcW w:w="236" w:type="dxa"/>
            <w:vAlign w:val="bottom"/>
          </w:tcPr>
          <w:p w14:paraId="7E8ECE63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29BBDF95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236" w:type="dxa"/>
            <w:vAlign w:val="bottom"/>
          </w:tcPr>
          <w:p w14:paraId="122176DB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5D786BEE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1,959</w:t>
            </w:r>
          </w:p>
        </w:tc>
        <w:tc>
          <w:tcPr>
            <w:tcW w:w="236" w:type="dxa"/>
            <w:vAlign w:val="bottom"/>
          </w:tcPr>
          <w:p w14:paraId="358B4F86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17A3EEBF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46B62325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236" w:type="dxa"/>
            <w:vAlign w:val="bottom"/>
          </w:tcPr>
          <w:p w14:paraId="3A83CF29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461E7D0F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53B3A4B5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</w:tr>
      <w:tr w:rsidR="00D77A90" w:rsidRPr="00755A56" w14:paraId="21E43715" w14:textId="77777777" w:rsidTr="00EA5BE1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D77A90" w:rsidRPr="00755A56" w:rsidRDefault="00D77A90" w:rsidP="00D77A90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5318F7EF" w14:textId="60403929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36" w:type="dxa"/>
          </w:tcPr>
          <w:p w14:paraId="7FEC7A44" w14:textId="7777777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1B78DE" w14:textId="236899AF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845</w:t>
            </w:r>
          </w:p>
        </w:tc>
        <w:tc>
          <w:tcPr>
            <w:tcW w:w="236" w:type="dxa"/>
          </w:tcPr>
          <w:p w14:paraId="6EF8A15B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530F8D" w14:textId="44269238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911ADC" w14:textId="16C435D4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4F0FF30" w14:textId="51A294EB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236" w:type="dxa"/>
          </w:tcPr>
          <w:p w14:paraId="6C7A9EC4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729A63C" w14:textId="5BE99590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DB2E54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8D20E3" w14:textId="3670566E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36" w:type="dxa"/>
          </w:tcPr>
          <w:p w14:paraId="33336C2C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6C9A74E" w14:textId="5D10170D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243494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501D20E" w14:textId="1C954530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D77A90" w:rsidRPr="00755A56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D77A90" w:rsidRPr="00755A56" w:rsidRDefault="00D77A90" w:rsidP="00D77A90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3E02CA00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09FAAEEB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236" w:type="dxa"/>
            <w:vAlign w:val="bottom"/>
          </w:tcPr>
          <w:p w14:paraId="7DF35B2F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5E5439E6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21,392</w:t>
            </w:r>
          </w:p>
        </w:tc>
        <w:tc>
          <w:tcPr>
            <w:tcW w:w="236" w:type="dxa"/>
            <w:vAlign w:val="bottom"/>
          </w:tcPr>
          <w:p w14:paraId="5F4B5BA4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066DF931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3C48367E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21,985</w:t>
            </w:r>
          </w:p>
        </w:tc>
        <w:tc>
          <w:tcPr>
            <w:tcW w:w="236" w:type="dxa"/>
            <w:vAlign w:val="bottom"/>
          </w:tcPr>
          <w:p w14:paraId="34D59FB3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0F5CAA31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18,682</w:t>
            </w:r>
          </w:p>
        </w:tc>
        <w:tc>
          <w:tcPr>
            <w:tcW w:w="236" w:type="dxa"/>
            <w:vAlign w:val="bottom"/>
          </w:tcPr>
          <w:p w14:paraId="2F816638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2CFACD66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  <w:vAlign w:val="bottom"/>
          </w:tcPr>
          <w:p w14:paraId="048276CF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4316B10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1,598</w:t>
            </w:r>
          </w:p>
        </w:tc>
        <w:tc>
          <w:tcPr>
            <w:tcW w:w="236" w:type="dxa"/>
            <w:vAlign w:val="bottom"/>
          </w:tcPr>
          <w:p w14:paraId="5E01CFB7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4ADF2A49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21,985</w:t>
            </w:r>
          </w:p>
        </w:tc>
      </w:tr>
      <w:tr w:rsidR="00D77A90" w:rsidRPr="00D77A90" w14:paraId="2EC34F4C" w14:textId="77777777" w:rsidTr="00EA5BE1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D77A90" w:rsidRPr="00755A56" w:rsidRDefault="00D77A90" w:rsidP="00D77A90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1FCD7DA2" w14:textId="41E92B70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4FDEAB" w14:textId="156F987D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3,352</w:t>
            </w:r>
          </w:p>
        </w:tc>
        <w:tc>
          <w:tcPr>
            <w:tcW w:w="236" w:type="dxa"/>
          </w:tcPr>
          <w:p w14:paraId="441E3564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F30D0D" w14:textId="639FFA59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0B5402B3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532C647D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3,352</w:t>
            </w:r>
          </w:p>
        </w:tc>
        <w:tc>
          <w:tcPr>
            <w:tcW w:w="236" w:type="dxa"/>
          </w:tcPr>
          <w:p w14:paraId="70B8B371" w14:textId="77777777" w:rsidR="00D77A90" w:rsidRPr="00D77A90" w:rsidRDefault="00D77A90" w:rsidP="00D77A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3F25A2A8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57C8F1FC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3,352</w:t>
            </w:r>
          </w:p>
        </w:tc>
        <w:tc>
          <w:tcPr>
            <w:tcW w:w="236" w:type="dxa"/>
            <w:vAlign w:val="bottom"/>
          </w:tcPr>
          <w:p w14:paraId="61520C24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56AFAC34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D77A90" w:rsidRPr="00D77A90" w:rsidRDefault="00D77A90" w:rsidP="00D77A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1792590C" w:rsidR="00D77A90" w:rsidRPr="00D77A90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77A90">
              <w:rPr>
                <w:rFonts w:ascii="Angsana New" w:hAnsi="Angsana New"/>
                <w:sz w:val="26"/>
                <w:szCs w:val="26"/>
              </w:rPr>
              <w:t>3,352</w:t>
            </w:r>
          </w:p>
        </w:tc>
      </w:tr>
      <w:tr w:rsidR="00195EF2" w:rsidRPr="00195EF2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195EF2" w:rsidRPr="00195EF2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3E38238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A077D5B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C60CBD2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878273C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485EAA9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0882245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19798D8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6FCF5FE5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19ED4B3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455277EC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7CF689D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3AECFFBD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11BD20C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355EEC7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7C76EFFE" w14:textId="77777777" w:rsidR="00195EF2" w:rsidRPr="00D77A90" w:rsidRDefault="00195EF2" w:rsidP="00195EF2">
            <w:pPr>
              <w:rPr>
                <w:highlight w:val="yellow"/>
              </w:rPr>
            </w:pPr>
          </w:p>
        </w:tc>
      </w:tr>
      <w:tr w:rsidR="00195EF2" w:rsidRPr="00755A56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195EF2" w:rsidRPr="00D77A90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195EF2" w:rsidRPr="00D77A90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195EF2" w:rsidRPr="00D77A90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195EF2" w:rsidRPr="00D77A90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D77A90" w:rsidRPr="00755A56" w14:paraId="34F813E4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D77A90" w:rsidRPr="00755A56" w:rsidRDefault="00D77A90" w:rsidP="00D77A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5A9C069D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0B8AC6" w14:textId="11EA6BF2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3,972</w:t>
            </w:r>
          </w:p>
        </w:tc>
        <w:tc>
          <w:tcPr>
            <w:tcW w:w="236" w:type="dxa"/>
            <w:vAlign w:val="bottom"/>
          </w:tcPr>
          <w:p w14:paraId="0ED777BE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52A68335" w:rsidR="00D77A90" w:rsidRPr="00920C99" w:rsidRDefault="00D77A90" w:rsidP="0092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F93A3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5904714D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D77A90" w:rsidRPr="007C2945" w:rsidRDefault="00D77A90" w:rsidP="00D77A9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1D21A3ED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3,972</w:t>
            </w:r>
          </w:p>
        </w:tc>
        <w:tc>
          <w:tcPr>
            <w:tcW w:w="236" w:type="dxa"/>
            <w:vAlign w:val="bottom"/>
          </w:tcPr>
          <w:p w14:paraId="4D96577A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106F4187" w:rsidR="00D77A90" w:rsidRPr="007C2945" w:rsidRDefault="00D77A90" w:rsidP="00D77A9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76378792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3,972</w:t>
            </w:r>
          </w:p>
        </w:tc>
        <w:tc>
          <w:tcPr>
            <w:tcW w:w="236" w:type="dxa"/>
            <w:vAlign w:val="bottom"/>
          </w:tcPr>
          <w:p w14:paraId="6FBD3CB3" w14:textId="77777777" w:rsidR="00D77A90" w:rsidRPr="007C2945" w:rsidRDefault="00D77A90" w:rsidP="00D77A9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71EB6AF8" w:rsidR="00D77A90" w:rsidRPr="007C2945" w:rsidRDefault="00D77A90" w:rsidP="007C294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3BE3D98F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3,972</w:t>
            </w:r>
          </w:p>
        </w:tc>
      </w:tr>
      <w:tr w:rsidR="00D77A90" w:rsidRPr="00755A56" w14:paraId="65AD0152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D77A90" w:rsidRPr="00755A56" w:rsidRDefault="00D77A90" w:rsidP="00D77A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1CE07BF2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6AFFC0C3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7092EE7A" w:rsidR="00D77A90" w:rsidRPr="00920C99" w:rsidRDefault="00D77A90" w:rsidP="0092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B39BBF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4208EFBC" w:rsidR="00D77A90" w:rsidRPr="007C2945" w:rsidRDefault="007C2945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88</w:t>
            </w:r>
            <w:r w:rsidR="00D77A90" w:rsidRPr="007C2945">
              <w:rPr>
                <w:rFonts w:ascii="Angsana New" w:hAnsi="Angsana New"/>
                <w:sz w:val="26"/>
                <w:szCs w:val="26"/>
              </w:rPr>
              <w:t>,</w:t>
            </w:r>
            <w:r w:rsidRPr="007C2945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36" w:type="dxa"/>
            <w:vAlign w:val="bottom"/>
          </w:tcPr>
          <w:p w14:paraId="754310C3" w14:textId="77777777" w:rsidR="00D77A90" w:rsidRPr="007C2945" w:rsidRDefault="00D77A90" w:rsidP="00D77A9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427A7D8F" w:rsidR="00D77A90" w:rsidRPr="007C2945" w:rsidRDefault="007C2945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88,999</w:t>
            </w:r>
          </w:p>
        </w:tc>
        <w:tc>
          <w:tcPr>
            <w:tcW w:w="236" w:type="dxa"/>
            <w:vAlign w:val="bottom"/>
          </w:tcPr>
          <w:p w14:paraId="3FDA64BC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2F3537E1" w:rsidR="00D77A90" w:rsidRPr="007C2945" w:rsidRDefault="00D77A90" w:rsidP="00D77A9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7CE4778B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1,4</w:t>
            </w:r>
            <w:r w:rsidR="007C2945" w:rsidRPr="007C2945">
              <w:rPr>
                <w:rFonts w:ascii="Angsana New" w:hAnsi="Angsana New"/>
                <w:sz w:val="26"/>
                <w:szCs w:val="26"/>
              </w:rPr>
              <w:t>08</w:t>
            </w:r>
            <w:r w:rsidRPr="007C2945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D77A90" w:rsidRPr="007C2945" w:rsidRDefault="00D77A90" w:rsidP="00D77A9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4505BD52" w:rsidR="00D77A90" w:rsidRPr="007C2945" w:rsidRDefault="00D77A90" w:rsidP="00D77A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D77A90" w:rsidRPr="007C2945" w:rsidRDefault="00D77A90" w:rsidP="00D77A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00CF640F" w:rsidR="00D77A90" w:rsidRPr="007C2945" w:rsidRDefault="00D77A90" w:rsidP="00D77A9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1,4</w:t>
            </w:r>
            <w:r w:rsidR="007C2945" w:rsidRPr="007C2945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7C2945" w:rsidRPr="00755A56" w14:paraId="7CBF2794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7C2945" w:rsidRPr="00755A56" w:rsidRDefault="007C2945" w:rsidP="007C29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2FF42218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43CCB3AF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1F16068F" w:rsidR="007C2945" w:rsidRPr="00920C99" w:rsidRDefault="007C2945" w:rsidP="0092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B6F345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68C8E0FB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185,397</w:t>
            </w:r>
          </w:p>
        </w:tc>
        <w:tc>
          <w:tcPr>
            <w:tcW w:w="236" w:type="dxa"/>
            <w:vAlign w:val="bottom"/>
          </w:tcPr>
          <w:p w14:paraId="10F0BD30" w14:textId="77777777" w:rsidR="007C2945" w:rsidRPr="007C2945" w:rsidRDefault="007C2945" w:rsidP="007C294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37A167C0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185,397</w:t>
            </w:r>
          </w:p>
        </w:tc>
        <w:tc>
          <w:tcPr>
            <w:tcW w:w="236" w:type="dxa"/>
            <w:vAlign w:val="bottom"/>
          </w:tcPr>
          <w:p w14:paraId="6F3CADC8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099D89F1" w:rsidR="007C2945" w:rsidRPr="007C2945" w:rsidRDefault="007C2945" w:rsidP="007C294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67C814E7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162,254</w:t>
            </w:r>
          </w:p>
        </w:tc>
        <w:tc>
          <w:tcPr>
            <w:tcW w:w="236" w:type="dxa"/>
            <w:vAlign w:val="bottom"/>
          </w:tcPr>
          <w:p w14:paraId="5AF3A208" w14:textId="77777777" w:rsidR="007C2945" w:rsidRPr="007C2945" w:rsidRDefault="007C2945" w:rsidP="007C294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4C68FEEE" w:rsidR="007C2945" w:rsidRPr="007C2945" w:rsidRDefault="007C2945" w:rsidP="007C294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217483CB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162,254</w:t>
            </w:r>
          </w:p>
        </w:tc>
      </w:tr>
      <w:tr w:rsidR="007C2945" w:rsidRPr="007C2945" w14:paraId="766A08D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7C2945" w:rsidRPr="00755A56" w:rsidRDefault="007C2945" w:rsidP="007C294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34AFED5A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2C822347" w:rsidR="007C2945" w:rsidRPr="007C2945" w:rsidRDefault="007C2945" w:rsidP="007C294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  <w:vAlign w:val="bottom"/>
          </w:tcPr>
          <w:p w14:paraId="03D1509D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6C6BD0A6" w:rsidR="007C2945" w:rsidRPr="00920C99" w:rsidRDefault="007C2945" w:rsidP="0092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F75AC8" w14:textId="77777777" w:rsidR="007C2945" w:rsidRPr="007C2945" w:rsidRDefault="007C2945" w:rsidP="007C29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7F30730D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7C2945" w:rsidRPr="007C2945" w:rsidRDefault="007C2945" w:rsidP="007C29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4A91539A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  <w:vAlign w:val="bottom"/>
          </w:tcPr>
          <w:p w14:paraId="71D3314D" w14:textId="77777777" w:rsidR="007C2945" w:rsidRPr="007C2945" w:rsidRDefault="007C2945" w:rsidP="007C29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1647CD2D" w:rsidR="007C2945" w:rsidRPr="007C2945" w:rsidRDefault="007C2945" w:rsidP="007C294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7C2945" w:rsidRPr="007C2945" w:rsidRDefault="007C2945" w:rsidP="007C29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118D6043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  <w:vAlign w:val="bottom"/>
          </w:tcPr>
          <w:p w14:paraId="04B6AF60" w14:textId="77777777" w:rsidR="007C2945" w:rsidRPr="007C2945" w:rsidRDefault="007C2945" w:rsidP="007C29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4853D6F9" w:rsidR="007C2945" w:rsidRPr="007C2945" w:rsidRDefault="007C2945" w:rsidP="007C294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29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7C2945" w:rsidRPr="007C2945" w:rsidRDefault="007C2945" w:rsidP="007C29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1A742B91" w:rsidR="007C2945" w:rsidRPr="007C2945" w:rsidRDefault="007C2945" w:rsidP="007C294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2945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7C2945" w:rsidRPr="00755A56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7C2945" w:rsidRPr="00755A56" w:rsidRDefault="007C2945" w:rsidP="007C294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755A5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Default="00195EF2">
      <w:r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755A56" w14:paraId="089F6085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DAFDA89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E5FB495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755A56" w14:paraId="0F33B95A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5467E1E" w14:textId="77777777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5C6140C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9FE0F9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2AA02A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755A56" w14:paraId="74BB4EFE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E5A6386" w14:textId="0A52BD2F" w:rsidR="00195EF2" w:rsidRPr="00755A56" w:rsidRDefault="00195EF2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A8DD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5465ED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B0B11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085F973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BF788E" w14:textId="77777777" w:rsidR="00195EF2" w:rsidRPr="00755A56" w:rsidRDefault="00195EF2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280E03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527595A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19BBFB1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15B5A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E6A507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155E3D2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11C6CE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004ACAC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61022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A9D3AF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EBB533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9934A7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29C37AD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E10EB7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1A274686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FC93EF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6829EF2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2C186961" w14:textId="77777777" w:rsidR="00195EF2" w:rsidRPr="00755A56" w:rsidRDefault="00195EF2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3F8F824F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F86E2E4" w14:textId="77777777" w:rsidR="00195EF2" w:rsidRPr="00755A56" w:rsidRDefault="00195EF2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755A56" w14:paraId="68045F98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50D26461" w14:textId="77777777" w:rsidR="00195EF2" w:rsidRPr="00755A56" w:rsidRDefault="00195EF2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261ABB0" w14:textId="77777777" w:rsidR="00195EF2" w:rsidRPr="00755A56" w:rsidRDefault="00195EF2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755A56" w14:paraId="5D1AF3E5" w14:textId="77777777" w:rsidTr="00195EF2">
        <w:trPr>
          <w:trHeight w:val="261"/>
        </w:trPr>
        <w:tc>
          <w:tcPr>
            <w:tcW w:w="3420" w:type="dxa"/>
            <w:hideMark/>
          </w:tcPr>
          <w:p w14:paraId="5F2768B1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AB6EC7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98C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BB4032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AD2A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29F38F0" w14:textId="6F480398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1582FD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30577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7927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DBE30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296E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832D2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DF5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4D6EF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A6C97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E8B4B2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F9D4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1223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4D268ACA" w14:textId="77777777" w:rsidTr="00195EF2">
        <w:trPr>
          <w:trHeight w:val="261"/>
        </w:trPr>
        <w:tc>
          <w:tcPr>
            <w:tcW w:w="3420" w:type="dxa"/>
          </w:tcPr>
          <w:p w14:paraId="6E0B7673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364C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AE119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E5ABE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00221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28CB8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4A141D6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B9F1B0" w14:textId="17B83D56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55,571</w:t>
            </w:r>
          </w:p>
        </w:tc>
        <w:tc>
          <w:tcPr>
            <w:tcW w:w="236" w:type="dxa"/>
          </w:tcPr>
          <w:p w14:paraId="78798F8D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51147" w14:textId="368B5835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55,613</w:t>
            </w:r>
          </w:p>
        </w:tc>
        <w:tc>
          <w:tcPr>
            <w:tcW w:w="236" w:type="dxa"/>
          </w:tcPr>
          <w:p w14:paraId="0DF4BC5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0E93C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AFBE4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3109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6741618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47CF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DEF4B3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5E3BB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195EF2" w:rsidRPr="00755A56" w14:paraId="0ABDAE9A" w14:textId="77777777" w:rsidTr="00195EF2">
        <w:trPr>
          <w:trHeight w:val="261"/>
        </w:trPr>
        <w:tc>
          <w:tcPr>
            <w:tcW w:w="3420" w:type="dxa"/>
          </w:tcPr>
          <w:p w14:paraId="5AA74C03" w14:textId="2C75C175" w:rsidR="00195EF2" w:rsidRPr="00755A56" w:rsidRDefault="00195EF2" w:rsidP="00755A56">
            <w:pPr>
              <w:ind w:left="258" w:right="-90" w:hanging="258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C7067E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4E26E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37A25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CD54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6FCD0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5D1A630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8552428" w14:textId="689C904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18,385</w:t>
            </w:r>
          </w:p>
        </w:tc>
        <w:tc>
          <w:tcPr>
            <w:tcW w:w="236" w:type="dxa"/>
            <w:vAlign w:val="bottom"/>
          </w:tcPr>
          <w:p w14:paraId="555909F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E03719" w14:textId="42E44B78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  <w:tc>
          <w:tcPr>
            <w:tcW w:w="236" w:type="dxa"/>
            <w:vAlign w:val="bottom"/>
          </w:tcPr>
          <w:p w14:paraId="5BAEA94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0D18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93D002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9FC90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2BEECA9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DF92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0B9034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A7F7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195EF2" w:rsidRPr="00755A56" w14:paraId="1655B214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9E00D9B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</w:tcPr>
          <w:p w14:paraId="4FC89B0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5DF13A8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A5E5F9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236" w:type="dxa"/>
          </w:tcPr>
          <w:p w14:paraId="618555C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8A92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E32A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AA29A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0DB91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2D99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44E3143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8BFE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A080D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F7B9DE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  <w:tc>
          <w:tcPr>
            <w:tcW w:w="236" w:type="dxa"/>
          </w:tcPr>
          <w:p w14:paraId="5466ADE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229FC6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C445C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7B56E4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1,308</w:t>
            </w:r>
          </w:p>
        </w:tc>
      </w:tr>
      <w:tr w:rsidR="00195EF2" w:rsidRPr="00755A56" w14:paraId="4195E7F1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459E463" w14:textId="67713E5F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5473A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B243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FA53B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36" w:type="dxa"/>
            <w:vAlign w:val="bottom"/>
          </w:tcPr>
          <w:p w14:paraId="2A6A4A4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AF710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28,559</w:t>
            </w:r>
          </w:p>
        </w:tc>
        <w:tc>
          <w:tcPr>
            <w:tcW w:w="236" w:type="dxa"/>
            <w:vAlign w:val="bottom"/>
          </w:tcPr>
          <w:p w14:paraId="4791374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3393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62427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95E91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29,157</w:t>
            </w:r>
          </w:p>
        </w:tc>
        <w:tc>
          <w:tcPr>
            <w:tcW w:w="236" w:type="dxa"/>
            <w:vAlign w:val="bottom"/>
          </w:tcPr>
          <w:p w14:paraId="331B4FF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D6F32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25,879</w:t>
            </w:r>
          </w:p>
        </w:tc>
        <w:tc>
          <w:tcPr>
            <w:tcW w:w="236" w:type="dxa"/>
            <w:vAlign w:val="bottom"/>
          </w:tcPr>
          <w:p w14:paraId="063AB26E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DBCD3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4F5CE470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B489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36" w:type="dxa"/>
            <w:vAlign w:val="bottom"/>
          </w:tcPr>
          <w:p w14:paraId="5E10E9BC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E3C1F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29,157</w:t>
            </w:r>
          </w:p>
        </w:tc>
      </w:tr>
      <w:tr w:rsidR="00195EF2" w:rsidRPr="00755A56" w14:paraId="0DFAF736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EEFEB02" w14:textId="77777777" w:rsidR="00195EF2" w:rsidRPr="00755A56" w:rsidRDefault="00195EF2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</w:tcPr>
          <w:p w14:paraId="308EB2D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6D6ECED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031DC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9A09F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17D758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121D8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04607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F5C8E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29935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7077FC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B33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34A70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F904D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D3BC6FB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4D765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16B21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37992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195EF2" w:rsidRPr="00195EF2" w14:paraId="111A5F3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3DE6302B" w14:textId="77777777" w:rsidR="00195EF2" w:rsidRPr="00195EF2" w:rsidRDefault="00195EF2" w:rsidP="00195EF2">
            <w:pPr>
              <w:rPr>
                <w:cs/>
              </w:rPr>
            </w:pPr>
          </w:p>
        </w:tc>
        <w:tc>
          <w:tcPr>
            <w:tcW w:w="1170" w:type="dxa"/>
          </w:tcPr>
          <w:p w14:paraId="2915538D" w14:textId="77777777" w:rsidR="00195EF2" w:rsidRPr="00195EF2" w:rsidRDefault="00195EF2" w:rsidP="00195EF2"/>
        </w:tc>
        <w:tc>
          <w:tcPr>
            <w:tcW w:w="236" w:type="dxa"/>
          </w:tcPr>
          <w:p w14:paraId="323307EA" w14:textId="77777777" w:rsidR="00195EF2" w:rsidRPr="00195EF2" w:rsidRDefault="00195EF2" w:rsidP="00195EF2"/>
        </w:tc>
        <w:tc>
          <w:tcPr>
            <w:tcW w:w="1204" w:type="dxa"/>
          </w:tcPr>
          <w:p w14:paraId="6AC35E9E" w14:textId="77777777" w:rsidR="00195EF2" w:rsidRPr="00195EF2" w:rsidRDefault="00195EF2" w:rsidP="00195EF2"/>
        </w:tc>
        <w:tc>
          <w:tcPr>
            <w:tcW w:w="236" w:type="dxa"/>
          </w:tcPr>
          <w:p w14:paraId="6411BF98" w14:textId="77777777" w:rsidR="00195EF2" w:rsidRPr="00195EF2" w:rsidRDefault="00195EF2" w:rsidP="00195EF2"/>
        </w:tc>
        <w:tc>
          <w:tcPr>
            <w:tcW w:w="1204" w:type="dxa"/>
          </w:tcPr>
          <w:p w14:paraId="17F00F26" w14:textId="77777777" w:rsidR="00195EF2" w:rsidRPr="00195EF2" w:rsidRDefault="00195EF2" w:rsidP="00195EF2"/>
        </w:tc>
        <w:tc>
          <w:tcPr>
            <w:tcW w:w="236" w:type="dxa"/>
          </w:tcPr>
          <w:p w14:paraId="6F81F1FA" w14:textId="77777777" w:rsidR="00195EF2" w:rsidRPr="00195EF2" w:rsidRDefault="00195EF2" w:rsidP="00195EF2"/>
        </w:tc>
        <w:tc>
          <w:tcPr>
            <w:tcW w:w="1114" w:type="dxa"/>
            <w:vAlign w:val="bottom"/>
          </w:tcPr>
          <w:p w14:paraId="672D0778" w14:textId="77777777" w:rsidR="00195EF2" w:rsidRPr="00195EF2" w:rsidRDefault="00195EF2" w:rsidP="00195EF2"/>
        </w:tc>
        <w:tc>
          <w:tcPr>
            <w:tcW w:w="236" w:type="dxa"/>
          </w:tcPr>
          <w:p w14:paraId="458465FA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03490A6E" w14:textId="77777777" w:rsidR="00195EF2" w:rsidRPr="00195EF2" w:rsidRDefault="00195EF2" w:rsidP="00195EF2"/>
        </w:tc>
        <w:tc>
          <w:tcPr>
            <w:tcW w:w="236" w:type="dxa"/>
          </w:tcPr>
          <w:p w14:paraId="2421D2F0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40A604C7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3C120AA1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B2E8F24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64362AF2" w14:textId="77777777" w:rsidR="00195EF2" w:rsidRPr="00195EF2" w:rsidRDefault="00195EF2" w:rsidP="00195EF2"/>
        </w:tc>
        <w:tc>
          <w:tcPr>
            <w:tcW w:w="934" w:type="dxa"/>
            <w:vAlign w:val="bottom"/>
          </w:tcPr>
          <w:p w14:paraId="0D1A8213" w14:textId="77777777" w:rsidR="00195EF2" w:rsidRPr="00195EF2" w:rsidRDefault="00195EF2" w:rsidP="00195EF2"/>
        </w:tc>
        <w:tc>
          <w:tcPr>
            <w:tcW w:w="236" w:type="dxa"/>
            <w:vAlign w:val="bottom"/>
          </w:tcPr>
          <w:p w14:paraId="4CFCC58E" w14:textId="77777777" w:rsidR="00195EF2" w:rsidRPr="00195EF2" w:rsidRDefault="00195EF2" w:rsidP="00195EF2"/>
        </w:tc>
        <w:tc>
          <w:tcPr>
            <w:tcW w:w="1024" w:type="dxa"/>
            <w:vAlign w:val="bottom"/>
          </w:tcPr>
          <w:p w14:paraId="1833AA56" w14:textId="77777777" w:rsidR="00195EF2" w:rsidRPr="00195EF2" w:rsidRDefault="00195EF2" w:rsidP="00195EF2"/>
        </w:tc>
      </w:tr>
      <w:tr w:rsidR="00195EF2" w:rsidRPr="00755A56" w14:paraId="257D0CCA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2509E44B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95E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EFA3A3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987B3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BAE29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9381E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EAC2C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3FE4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1D902E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31286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DE7BC47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2EC6DC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8FC24F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1E291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1C244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7F94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13EC72" w14:textId="77777777" w:rsidR="00195EF2" w:rsidRPr="00755A56" w:rsidRDefault="00195EF2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6293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BB7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EF2" w:rsidRPr="00755A56" w14:paraId="7D20482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9606B56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7C5B0C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261CC0B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1A7D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236" w:type="dxa"/>
            <w:vAlign w:val="bottom"/>
          </w:tcPr>
          <w:p w14:paraId="6B3A7C9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CB401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65AC76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95EE0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D86C9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CB8B1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  <w:tc>
          <w:tcPr>
            <w:tcW w:w="236" w:type="dxa"/>
            <w:vAlign w:val="bottom"/>
          </w:tcPr>
          <w:p w14:paraId="3EA4CDD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79D0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3FBF9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A5296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1,392</w:t>
            </w:r>
          </w:p>
        </w:tc>
        <w:tc>
          <w:tcPr>
            <w:tcW w:w="236" w:type="dxa"/>
            <w:vAlign w:val="bottom"/>
          </w:tcPr>
          <w:p w14:paraId="3E32BE7F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C2E9B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3F8C508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F9C5A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1,862</w:t>
            </w:r>
          </w:p>
        </w:tc>
      </w:tr>
      <w:tr w:rsidR="00195EF2" w:rsidRPr="00755A56" w14:paraId="543615F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5A7CA149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A1BD2F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78B81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3A9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D1EB33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38E3B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8585D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6BEA7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6E0E7F8A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3FC6B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97,238</w:t>
            </w:r>
          </w:p>
        </w:tc>
        <w:tc>
          <w:tcPr>
            <w:tcW w:w="236" w:type="dxa"/>
            <w:vAlign w:val="bottom"/>
          </w:tcPr>
          <w:p w14:paraId="52B6745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9A8ACB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B6F6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7CA9B8" w14:textId="67021DE3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6B87A446" w14:textId="57417012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B6069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8B888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3C312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</w:tr>
      <w:tr w:rsidR="00195EF2" w:rsidRPr="00755A56" w14:paraId="2DB571A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39F536B7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2E0A5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5052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66970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BCB6E5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C13061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9D42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EFBB62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4986D60C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CE5DE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0BF5551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CD211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7BB79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3DF65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  <w:tc>
          <w:tcPr>
            <w:tcW w:w="236" w:type="dxa"/>
            <w:vAlign w:val="bottom"/>
          </w:tcPr>
          <w:p w14:paraId="3E203814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514344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25650D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A2697A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55,600</w:t>
            </w:r>
          </w:p>
        </w:tc>
      </w:tr>
      <w:tr w:rsidR="00195EF2" w:rsidRPr="00755A56" w14:paraId="28259D35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24D5986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7AD1E2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6A88CB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ED0A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6768A4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262AA0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3E2E2A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7DECA2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5EEBC17D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6AD2EC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109,501</w:t>
            </w:r>
          </w:p>
        </w:tc>
        <w:tc>
          <w:tcPr>
            <w:tcW w:w="236" w:type="dxa"/>
            <w:vAlign w:val="bottom"/>
          </w:tcPr>
          <w:p w14:paraId="3E2A5A8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E0197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3D4F42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1661D5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  <w:tc>
          <w:tcPr>
            <w:tcW w:w="236" w:type="dxa"/>
            <w:vAlign w:val="bottom"/>
          </w:tcPr>
          <w:p w14:paraId="41B3ED77" w14:textId="77777777" w:rsidR="00195EF2" w:rsidRPr="00755A56" w:rsidRDefault="00195EF2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EA9B3D7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650F21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023E8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113,687</w:t>
            </w:r>
          </w:p>
        </w:tc>
      </w:tr>
      <w:tr w:rsidR="00195EF2" w:rsidRPr="00755A56" w14:paraId="7916E4CD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460CBDC4" w14:textId="77777777" w:rsidR="00195EF2" w:rsidRPr="00755A56" w:rsidRDefault="00195EF2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66D884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2C3B8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EB4A34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0A8A7700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03E0C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D287A9" w14:textId="77777777" w:rsidR="00195EF2" w:rsidRPr="00755A56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AB2ABF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93BEBF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098BA9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503FD046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5ED43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0C0965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12A4E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7C50B82A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B62E8D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24A479" w14:textId="77777777" w:rsidR="00195EF2" w:rsidRPr="00755A5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69A36" w14:textId="77777777" w:rsidR="00195EF2" w:rsidRPr="00755A56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3CEE38F6" w14:textId="4648B6F9" w:rsidR="00C61166" w:rsidRPr="00755A56" w:rsidRDefault="00697C5D" w:rsidP="00195EF2">
      <w:pPr>
        <w:pStyle w:val="block"/>
        <w:spacing w:before="240" w:after="0" w:line="240" w:lineRule="auto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755A56">
        <w:rPr>
          <w:rFonts w:ascii="Angsana New" w:hAnsi="Angsana New"/>
          <w:b/>
          <w:bCs/>
          <w:i/>
          <w:iCs/>
          <w:sz w:val="24"/>
          <w:szCs w:val="24"/>
        </w:rPr>
        <w:t>*</w:t>
      </w:r>
      <w:r w:rsidRPr="00755A56">
        <w:rPr>
          <w:rFonts w:ascii="Angsana New" w:hAnsi="Angsana New"/>
          <w:sz w:val="24"/>
          <w:szCs w:val="24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</w:rPr>
        <w:t>มูลค่ายุติธรรมของเงินกู้ยืมระยะยาวจากสถาบันการเงินที่มีอัตราดอกเบี้ยคงที่เท่านั้น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755A56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755A56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6E6E" w:rsidRPr="00755A56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7C02426E" w:rsidR="00EE6E6E" w:rsidRPr="00755A5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4749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755A56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9D8E91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755A5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755A5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6E6E" w:rsidRPr="00755A56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6E6E" w:rsidRPr="00755A56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787B" w:rsidRPr="00D9787B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D9787B" w:rsidRPr="00755A56" w:rsidRDefault="00D9787B" w:rsidP="00D9787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7FA40E18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53BDB909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090E5780" w:rsidR="00D9787B" w:rsidRPr="00D9787B" w:rsidRDefault="00D9787B" w:rsidP="00D9787B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  <w:gridSpan w:val="2"/>
          </w:tcPr>
          <w:p w14:paraId="2D6C22B5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5FEF06A3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15,969</w:t>
            </w:r>
          </w:p>
        </w:tc>
        <w:tc>
          <w:tcPr>
            <w:tcW w:w="236" w:type="dxa"/>
          </w:tcPr>
          <w:p w14:paraId="446082BC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0FC50854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16,186</w:t>
            </w:r>
          </w:p>
        </w:tc>
        <w:tc>
          <w:tcPr>
            <w:tcW w:w="236" w:type="dxa"/>
            <w:gridSpan w:val="2"/>
          </w:tcPr>
          <w:p w14:paraId="7FA2B91B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487B4497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40CA8EA1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60D2B7F5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28A9948F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D9787B" w:rsidRPr="00D9787B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D9787B" w:rsidRPr="00755A56" w:rsidRDefault="00D9787B" w:rsidP="00D9787B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77156F65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0C5F7DB1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729ACF06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236" w:type="dxa"/>
            <w:gridSpan w:val="2"/>
          </w:tcPr>
          <w:p w14:paraId="36A7F465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1B5B22D5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57A2DC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1506C68E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236" w:type="dxa"/>
            <w:gridSpan w:val="2"/>
          </w:tcPr>
          <w:p w14:paraId="5F076584" w14:textId="77777777" w:rsidR="00D9787B" w:rsidRPr="00D9787B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7E76803B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3D54260E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75BCEEA7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D9787B" w:rsidRPr="00D9787B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484E19E8" w:rsidR="00D9787B" w:rsidRPr="00D9787B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9787B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</w:tr>
      <w:tr w:rsidR="00D9787B" w:rsidRPr="00D9787B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D9787B" w:rsidRPr="00755A56" w:rsidRDefault="00D9787B" w:rsidP="00D9787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23D36A73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14:paraId="411EFCEC" w14:textId="77777777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510B9EB8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236" w:type="dxa"/>
          </w:tcPr>
          <w:p w14:paraId="290E31A1" w14:textId="77777777" w:rsidR="00D9787B" w:rsidRPr="000105D3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339384E6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D9787B" w:rsidRPr="000105D3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3D5E3BA7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D9787B" w:rsidRPr="000105D3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276A73B9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236" w:type="dxa"/>
            <w:gridSpan w:val="2"/>
          </w:tcPr>
          <w:p w14:paraId="7AEB7A62" w14:textId="77777777" w:rsidR="00D9787B" w:rsidRPr="000105D3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5DADD463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D9787B" w:rsidRPr="000105D3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224EF24A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D9787B" w:rsidRPr="000105D3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21A93B30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D9787B" w:rsidRPr="000105D3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44749BA9" w:rsidR="00D9787B" w:rsidRPr="000105D3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105D3">
              <w:rPr>
                <w:rFonts w:ascii="Angsana New" w:hAnsi="Angsana New"/>
                <w:sz w:val="26"/>
                <w:szCs w:val="26"/>
              </w:rPr>
              <w:t>939</w:t>
            </w:r>
          </w:p>
        </w:tc>
      </w:tr>
      <w:tr w:rsidR="00D9787B" w:rsidRPr="00D9787B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D9787B" w:rsidRPr="00755A56" w:rsidRDefault="00D9787B" w:rsidP="00D9787B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4B5C2AE6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074F1A8C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236" w:type="dxa"/>
            <w:vAlign w:val="bottom"/>
          </w:tcPr>
          <w:p w14:paraId="53ED4E3A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650016ED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19,68</w:t>
            </w:r>
            <w:r w:rsidR="000105D3" w:rsidRPr="001E681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7374308E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1BA93EF0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20,053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3C73F794" w:rsidR="00D9787B" w:rsidRPr="001E6811" w:rsidRDefault="000105D3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18</w:t>
            </w:r>
            <w:r w:rsidR="00D9787B" w:rsidRPr="001E6811">
              <w:rPr>
                <w:rFonts w:ascii="Angsana New" w:hAnsi="Angsana New"/>
                <w:sz w:val="26"/>
                <w:szCs w:val="26"/>
              </w:rPr>
              <w:t>,</w:t>
            </w:r>
            <w:r w:rsidRPr="001E6811"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72309E16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1,</w:t>
            </w:r>
            <w:r w:rsidR="000105D3" w:rsidRPr="001E6811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04149E7A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3A0BBB9A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2</w:t>
            </w:r>
            <w:r w:rsidR="000105D3" w:rsidRPr="001E6811">
              <w:rPr>
                <w:rFonts w:ascii="Angsana New" w:hAnsi="Angsana New"/>
                <w:sz w:val="26"/>
                <w:szCs w:val="26"/>
              </w:rPr>
              <w:t>0</w:t>
            </w:r>
            <w:r w:rsidRPr="001E6811">
              <w:rPr>
                <w:rFonts w:ascii="Angsana New" w:hAnsi="Angsana New"/>
                <w:sz w:val="26"/>
                <w:szCs w:val="26"/>
              </w:rPr>
              <w:t>,</w:t>
            </w:r>
            <w:r w:rsidR="000105D3" w:rsidRPr="001E6811">
              <w:rPr>
                <w:rFonts w:ascii="Angsana New" w:hAnsi="Angsana New"/>
                <w:sz w:val="26"/>
                <w:szCs w:val="26"/>
              </w:rPr>
              <w:t>053</w:t>
            </w:r>
          </w:p>
        </w:tc>
      </w:tr>
      <w:tr w:rsidR="00D9787B" w:rsidRPr="00D9787B" w14:paraId="45C2E7C5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D9787B" w:rsidRPr="00755A56" w:rsidRDefault="00D9787B" w:rsidP="00D9787B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1D5BE6F" w14:textId="625430B9" w:rsidR="00D9787B" w:rsidRPr="001E6811" w:rsidRDefault="001E6811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F77341" w14:textId="77777777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0D50AB" w14:textId="0EB7CE24" w:rsidR="00D9787B" w:rsidRPr="001E6811" w:rsidRDefault="001E6811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3,352</w:t>
            </w:r>
          </w:p>
        </w:tc>
        <w:tc>
          <w:tcPr>
            <w:tcW w:w="236" w:type="dxa"/>
          </w:tcPr>
          <w:p w14:paraId="00DC719D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F3E12" w14:textId="3469B797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FD0E90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4245702" w14:textId="56B4EC7A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2ABBC2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71E360" w14:textId="61E708D8" w:rsidR="00D9787B" w:rsidRPr="001E6811" w:rsidRDefault="001E6811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3,352</w:t>
            </w:r>
          </w:p>
        </w:tc>
        <w:tc>
          <w:tcPr>
            <w:tcW w:w="236" w:type="dxa"/>
            <w:gridSpan w:val="2"/>
          </w:tcPr>
          <w:p w14:paraId="1F2C864F" w14:textId="77777777" w:rsidR="00D9787B" w:rsidRPr="001E6811" w:rsidRDefault="00D9787B" w:rsidP="00D978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95387" w14:textId="5146FF14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7618D0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A2DB4C" w14:textId="18684545" w:rsidR="00D9787B" w:rsidRPr="001E6811" w:rsidRDefault="001E6811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3,352</w:t>
            </w:r>
          </w:p>
        </w:tc>
        <w:tc>
          <w:tcPr>
            <w:tcW w:w="236" w:type="dxa"/>
            <w:gridSpan w:val="2"/>
            <w:vAlign w:val="bottom"/>
          </w:tcPr>
          <w:p w14:paraId="59C3D6A3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0E17DC" w14:textId="48E9C85F" w:rsidR="00D9787B" w:rsidRPr="001E6811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CB63B4C" w14:textId="77777777" w:rsidR="00D9787B" w:rsidRPr="001E6811" w:rsidRDefault="00D9787B" w:rsidP="00D9787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0DAD6C" w14:textId="002CD9C1" w:rsidR="00D9787B" w:rsidRPr="001E6811" w:rsidRDefault="001E6811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E6811">
              <w:rPr>
                <w:rFonts w:asciiTheme="majorBidi" w:hAnsiTheme="majorBidi" w:cstheme="majorBidi"/>
                <w:sz w:val="26"/>
                <w:szCs w:val="26"/>
              </w:rPr>
              <w:t>3,352</w:t>
            </w:r>
          </w:p>
        </w:tc>
      </w:tr>
      <w:tr w:rsidR="00C40A17" w:rsidRPr="008D5E02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C40A17" w:rsidRPr="008D5E02" w:rsidRDefault="00C40A17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C40A17" w:rsidRPr="008D5E02" w:rsidRDefault="00C40A17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C40A17" w:rsidRPr="008D5E02" w:rsidRDefault="00C40A17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C40A17" w:rsidRPr="008D5E02" w:rsidRDefault="00C40A17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C40A17" w:rsidRPr="008D5E02" w:rsidRDefault="00C40A17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EE6E6E" w:rsidRPr="00D9787B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EE6E6E" w:rsidRPr="00D9787B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EE6E6E" w:rsidRPr="00D9787B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EE6E6E" w:rsidRPr="00D9787B" w:rsidRDefault="00EE6E6E" w:rsidP="00755A5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EE6E6E" w:rsidRPr="00D9787B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D9787B" w:rsidRPr="00344396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D9787B" w:rsidRPr="00344396" w:rsidRDefault="00D9787B" w:rsidP="00D9787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0E5BB324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68D1B647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236" w:type="dxa"/>
            <w:vAlign w:val="bottom"/>
          </w:tcPr>
          <w:p w14:paraId="3085B8FB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40C4BD47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569E2EE0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D9787B" w:rsidRPr="00344396" w:rsidRDefault="00D9787B" w:rsidP="00D978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584A4664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79A5FC0A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7868D1FD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D9787B" w:rsidRPr="00344396" w:rsidRDefault="00D9787B" w:rsidP="00D978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275991B2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648100E7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</w:tr>
      <w:tr w:rsidR="00D9787B" w:rsidRPr="00D9787B" w14:paraId="59022E57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D9787B" w:rsidRPr="00755A56" w:rsidRDefault="00D9787B" w:rsidP="00D9787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0A4CB2B6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3B70AE88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6CE47D02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0BC25908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99</w:t>
            </w:r>
            <w:r w:rsidR="00D9787B" w:rsidRPr="00344396">
              <w:rPr>
                <w:rFonts w:ascii="Angsana New" w:hAnsi="Angsana New"/>
                <w:sz w:val="26"/>
                <w:szCs w:val="26"/>
              </w:rPr>
              <w:t>,</w:t>
            </w:r>
            <w:r w:rsidRPr="00344396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236" w:type="dxa"/>
            <w:vAlign w:val="bottom"/>
          </w:tcPr>
          <w:p w14:paraId="7743B9B2" w14:textId="77777777" w:rsidR="00D9787B" w:rsidRPr="00344396" w:rsidRDefault="00D9787B" w:rsidP="00D978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56549F7B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99,415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3FD9B989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57D929E8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81</w:t>
            </w:r>
            <w:r w:rsidR="00D9787B" w:rsidRPr="00344396">
              <w:rPr>
                <w:rFonts w:ascii="Angsana New" w:hAnsi="Angsana New"/>
                <w:sz w:val="26"/>
                <w:szCs w:val="26"/>
              </w:rPr>
              <w:t>,</w:t>
            </w:r>
            <w:r w:rsidRPr="00344396">
              <w:rPr>
                <w:rFonts w:ascii="Angsana New" w:hAnsi="Angsana New"/>
                <w:sz w:val="26"/>
                <w:szCs w:val="26"/>
              </w:rPr>
              <w:t>172</w:t>
            </w:r>
            <w:r w:rsidR="00D9787B" w:rsidRPr="0034439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D9787B" w:rsidRPr="00344396" w:rsidRDefault="00D9787B" w:rsidP="00D978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51D868D8" w:rsidR="00D9787B" w:rsidRPr="00344396" w:rsidRDefault="00D9787B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D9787B" w:rsidRPr="00344396" w:rsidRDefault="00D9787B" w:rsidP="00D9787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6878B92" w14:textId="483FE628" w:rsidR="00D9787B" w:rsidRPr="00344396" w:rsidRDefault="00344396" w:rsidP="00D9787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81,172</w:t>
            </w:r>
          </w:p>
        </w:tc>
      </w:tr>
      <w:tr w:rsidR="00344396" w:rsidRPr="00D9787B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344396" w:rsidRPr="00755A56" w:rsidRDefault="00344396" w:rsidP="0034439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4F233868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1537D39D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19BDDBBE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4D32601D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89,927</w:t>
            </w:r>
          </w:p>
        </w:tc>
        <w:tc>
          <w:tcPr>
            <w:tcW w:w="236" w:type="dxa"/>
            <w:vAlign w:val="bottom"/>
          </w:tcPr>
          <w:p w14:paraId="77BEE41B" w14:textId="77777777" w:rsidR="00344396" w:rsidRPr="00344396" w:rsidRDefault="00344396" w:rsidP="003443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0CE13E73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89,927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3415DB8C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069469F0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85,457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344396" w:rsidRPr="00344396" w:rsidRDefault="00344396" w:rsidP="003443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6709CF7C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6A81C91C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85,457</w:t>
            </w:r>
          </w:p>
        </w:tc>
      </w:tr>
      <w:tr w:rsidR="00344396" w:rsidRPr="00D9787B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344396" w:rsidRPr="00755A56" w:rsidRDefault="00344396" w:rsidP="0034439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0E2D1267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52C34FAB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1FDD2AC4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1BDBFAD5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344396" w:rsidRPr="00344396" w:rsidRDefault="00344396" w:rsidP="003443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61327D24" w:rsidR="00344396" w:rsidRPr="00344396" w:rsidRDefault="00344396" w:rsidP="0092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344396" w:rsidRPr="00344396" w:rsidRDefault="00344396" w:rsidP="003443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009C4720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344396" w:rsidRPr="00344396" w:rsidRDefault="00344396" w:rsidP="003443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0341ADE5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344396" w:rsidRPr="00344396" w:rsidRDefault="00344396" w:rsidP="003443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5C874313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344396" w:rsidRPr="00344396" w:rsidRDefault="00344396" w:rsidP="003443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15D48703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443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344396" w:rsidRPr="00344396" w:rsidRDefault="00344396" w:rsidP="003443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472AECAD" w:rsidR="00344396" w:rsidRPr="00344396" w:rsidRDefault="00344396" w:rsidP="003443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44396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344396" w:rsidRPr="00755A56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344396" w:rsidRPr="008D5E02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19F77C83" w:rsidR="00344396" w:rsidRPr="00755A56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55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755A56">
              <w:rPr>
                <w:sz w:val="36"/>
                <w:szCs w:val="32"/>
              </w:rPr>
              <w:t xml:space="preserve"> </w:t>
            </w:r>
            <w:r w:rsidRPr="00755A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4"/>
        <w:gridCol w:w="1217"/>
        <w:gridCol w:w="40"/>
        <w:gridCol w:w="208"/>
        <w:gridCol w:w="31"/>
        <w:gridCol w:w="1116"/>
        <w:gridCol w:w="70"/>
        <w:gridCol w:w="176"/>
        <w:gridCol w:w="60"/>
        <w:gridCol w:w="1044"/>
        <w:gridCol w:w="236"/>
        <w:gridCol w:w="10"/>
        <w:gridCol w:w="1195"/>
        <w:gridCol w:w="236"/>
        <w:gridCol w:w="10"/>
        <w:gridCol w:w="1107"/>
        <w:gridCol w:w="236"/>
        <w:gridCol w:w="10"/>
        <w:gridCol w:w="1012"/>
        <w:gridCol w:w="54"/>
        <w:gridCol w:w="186"/>
        <w:gridCol w:w="60"/>
        <w:gridCol w:w="962"/>
        <w:gridCol w:w="236"/>
        <w:gridCol w:w="18"/>
        <w:gridCol w:w="922"/>
        <w:gridCol w:w="50"/>
        <w:gridCol w:w="186"/>
        <w:gridCol w:w="60"/>
        <w:gridCol w:w="868"/>
      </w:tblGrid>
      <w:tr w:rsidR="00C40A17" w:rsidRPr="00755A56" w14:paraId="600D0ABE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3AD4F7EE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173825C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55A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40A17" w:rsidRPr="00755A56" w14:paraId="5E633BFC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6F620C9D" w14:textId="77777777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6" w:type="dxa"/>
            <w:gridSpan w:val="15"/>
            <w:tcBorders>
              <w:bottom w:val="single" w:sz="4" w:space="0" w:color="auto"/>
            </w:tcBorders>
            <w:vAlign w:val="bottom"/>
          </w:tcPr>
          <w:p w14:paraId="1F8ACAF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6" w:type="dxa"/>
            <w:gridSpan w:val="2"/>
            <w:vAlign w:val="bottom"/>
          </w:tcPr>
          <w:p w14:paraId="2A9916C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14" w:type="dxa"/>
            <w:gridSpan w:val="12"/>
            <w:tcBorders>
              <w:bottom w:val="single" w:sz="4" w:space="0" w:color="auto"/>
            </w:tcBorders>
            <w:vAlign w:val="bottom"/>
          </w:tcPr>
          <w:p w14:paraId="4E0CDC1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1510" w:rsidRPr="00755A56" w14:paraId="61C3E6CC" w14:textId="77777777" w:rsidTr="00AF67EA">
        <w:trPr>
          <w:trHeight w:val="261"/>
          <w:tblHeader/>
        </w:trPr>
        <w:tc>
          <w:tcPr>
            <w:tcW w:w="3414" w:type="dxa"/>
            <w:vAlign w:val="bottom"/>
            <w:hideMark/>
          </w:tcPr>
          <w:p w14:paraId="20011B26" w14:textId="135A79E3" w:rsidR="00C40A17" w:rsidRPr="00755A56" w:rsidRDefault="00C40A17" w:rsidP="009071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7317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173171"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57B4A2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D8DA1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2897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CD0FC37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  <w:vAlign w:val="bottom"/>
          </w:tcPr>
          <w:p w14:paraId="08689D3B" w14:textId="77777777" w:rsidR="00C40A17" w:rsidRPr="00755A56" w:rsidRDefault="00C40A17" w:rsidP="0090716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648C5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C68D06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C0EECD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63A182A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</w:tcBorders>
            <w:vAlign w:val="bottom"/>
          </w:tcPr>
          <w:p w14:paraId="461ED6BA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8207A09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00F6644B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07724D7E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7138FC0" w14:textId="79AC1990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B00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547E87D6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755A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  <w:vAlign w:val="bottom"/>
          </w:tcPr>
          <w:p w14:paraId="152DFF0D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  <w:hideMark/>
          </w:tcPr>
          <w:p w14:paraId="209E5530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6" w:type="dxa"/>
            <w:gridSpan w:val="2"/>
            <w:vAlign w:val="bottom"/>
          </w:tcPr>
          <w:p w14:paraId="7536E681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6" w:type="dxa"/>
            <w:gridSpan w:val="2"/>
            <w:vAlign w:val="bottom"/>
            <w:hideMark/>
          </w:tcPr>
          <w:p w14:paraId="5635DB6C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46" w:type="dxa"/>
            <w:gridSpan w:val="2"/>
            <w:vAlign w:val="bottom"/>
          </w:tcPr>
          <w:p w14:paraId="6B2FA21D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vAlign w:val="bottom"/>
            <w:hideMark/>
          </w:tcPr>
          <w:p w14:paraId="1D6B113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54" w:type="dxa"/>
            <w:gridSpan w:val="2"/>
            <w:vAlign w:val="bottom"/>
          </w:tcPr>
          <w:p w14:paraId="2F816824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  <w:hideMark/>
          </w:tcPr>
          <w:p w14:paraId="12850725" w14:textId="77777777" w:rsidR="00C40A17" w:rsidRPr="00755A56" w:rsidRDefault="00C40A17" w:rsidP="0090716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55A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46FD6A8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8" w:type="dxa"/>
            <w:vAlign w:val="bottom"/>
            <w:hideMark/>
          </w:tcPr>
          <w:p w14:paraId="218AB80F" w14:textId="77777777" w:rsidR="00C40A17" w:rsidRPr="00755A56" w:rsidRDefault="00C40A17" w:rsidP="0090716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40A17" w:rsidRPr="00755A56" w14:paraId="16DC8597" w14:textId="77777777" w:rsidTr="00AF67EA">
        <w:trPr>
          <w:trHeight w:val="261"/>
          <w:tblHeader/>
        </w:trPr>
        <w:tc>
          <w:tcPr>
            <w:tcW w:w="3414" w:type="dxa"/>
            <w:vAlign w:val="bottom"/>
          </w:tcPr>
          <w:p w14:paraId="4D79B987" w14:textId="77777777" w:rsidR="00C40A17" w:rsidRPr="00755A56" w:rsidRDefault="00C40A17" w:rsidP="009071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6" w:type="dxa"/>
            <w:gridSpan w:val="29"/>
            <w:vAlign w:val="bottom"/>
          </w:tcPr>
          <w:p w14:paraId="51CF4024" w14:textId="77777777" w:rsidR="00C40A17" w:rsidRPr="00755A56" w:rsidRDefault="00C40A17" w:rsidP="009071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55A5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1510" w:rsidRPr="00755A56" w14:paraId="3CE38818" w14:textId="77777777" w:rsidTr="00AF67EA">
        <w:trPr>
          <w:trHeight w:val="261"/>
        </w:trPr>
        <w:tc>
          <w:tcPr>
            <w:tcW w:w="3414" w:type="dxa"/>
            <w:hideMark/>
          </w:tcPr>
          <w:p w14:paraId="32726168" w14:textId="52ADD0A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57" w:type="dxa"/>
            <w:gridSpan w:val="2"/>
          </w:tcPr>
          <w:p w14:paraId="152B11CE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3056C59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</w:tcPr>
          <w:p w14:paraId="0BE7A6E0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F9918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14FC93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65A0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</w:tcPr>
          <w:p w14:paraId="6C17C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1BC40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</w:tcPr>
          <w:p w14:paraId="2F3C4C9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2DCA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0E6C09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2F76375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6536EFEF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9F808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0D135F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40363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296C5AC9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3A86D1A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7FE8C799" w14:textId="07FC37EA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/>
                <w:sz w:val="26"/>
                <w:szCs w:val="26"/>
                <w:cs/>
              </w:rPr>
              <w:t>เงินสดและ</w:t>
            </w:r>
            <w:r w:rsidRPr="00755A56">
              <w:rPr>
                <w:rFonts w:ascii="Angsana New" w:hAnsi="Angsana New" w:hint="cs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257" w:type="dxa"/>
            <w:gridSpan w:val="2"/>
            <w:vAlign w:val="bottom"/>
          </w:tcPr>
          <w:p w14:paraId="0D1E13E4" w14:textId="4714D66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55EDD4F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00FD7FB" w14:textId="6534D0F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ADD804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3E8E8081" w14:textId="6BA654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7BE4997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BE185AA" w14:textId="30219FE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33,262</w:t>
            </w:r>
          </w:p>
        </w:tc>
        <w:tc>
          <w:tcPr>
            <w:tcW w:w="236" w:type="dxa"/>
          </w:tcPr>
          <w:p w14:paraId="65D18D3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3237B9B" w14:textId="213E40E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33,304</w:t>
            </w:r>
          </w:p>
        </w:tc>
        <w:tc>
          <w:tcPr>
            <w:tcW w:w="236" w:type="dxa"/>
          </w:tcPr>
          <w:p w14:paraId="7349B01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F63B53" w14:textId="6C7F7F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4EC37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1AE27EB" w14:textId="72588F7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bottom"/>
          </w:tcPr>
          <w:p w14:paraId="613E1ADE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6998ED7" w14:textId="4A845D6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099FE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8492E6C" w14:textId="530154B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F81510" w:rsidRPr="00755A56" w14:paraId="04E2F17A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6125ED80" w14:textId="3346ABEC" w:rsidR="00EE6E6E" w:rsidRPr="00755A56" w:rsidRDefault="00EE6E6E" w:rsidP="00755A56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52AC8142" w14:textId="057286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3EE795B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5679E64" w14:textId="3640D91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334476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7A43BE6" w14:textId="6707455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</w:tcPr>
          <w:p w14:paraId="429A953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F5C15D9" w14:textId="15010D1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18,058</w:t>
            </w:r>
          </w:p>
        </w:tc>
        <w:tc>
          <w:tcPr>
            <w:tcW w:w="236" w:type="dxa"/>
          </w:tcPr>
          <w:p w14:paraId="4ABF087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B38C07" w14:textId="6C4D18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19,054</w:t>
            </w:r>
          </w:p>
        </w:tc>
        <w:tc>
          <w:tcPr>
            <w:tcW w:w="236" w:type="dxa"/>
          </w:tcPr>
          <w:p w14:paraId="0C0FAC2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04B41AF" w14:textId="751D130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223AC4A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D958B4B" w14:textId="776FE61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236" w:type="dxa"/>
            <w:vAlign w:val="bottom"/>
          </w:tcPr>
          <w:p w14:paraId="4D0D923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CAE2264" w14:textId="1ADB8FAC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6A1FD5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5540F7D" w14:textId="742388A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996</w:t>
            </w:r>
          </w:p>
        </w:tc>
      </w:tr>
      <w:tr w:rsidR="00F81510" w:rsidRPr="00755A56" w14:paraId="68F93008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156783D" w14:textId="56D62164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F2F2736" w14:textId="1592A5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gridSpan w:val="2"/>
          </w:tcPr>
          <w:p w14:paraId="3F000AC6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FAA24B1" w14:textId="70D40C0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236" w:type="dxa"/>
            <w:gridSpan w:val="2"/>
          </w:tcPr>
          <w:p w14:paraId="3D4EA78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D7E421C" w14:textId="1CFB445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AF2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1E2F54C" w14:textId="645FAB2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E90B6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9680B85" w14:textId="64A5D8B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</w:tcPr>
          <w:p w14:paraId="078EE3A2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FBF6A10" w14:textId="123F7B3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D54A1BC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2CD6C6E" w14:textId="2865C39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236" w:type="dxa"/>
            <w:vAlign w:val="bottom"/>
          </w:tcPr>
          <w:p w14:paraId="4DC5AE9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3C7058F" w14:textId="630C776D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2D15B7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DA6F45B" w14:textId="704E840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</w:tr>
      <w:tr w:rsidR="00F81510" w:rsidRPr="00755A56" w14:paraId="6C0EF3B4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3BE2BD60" w14:textId="54C4CCFA" w:rsidR="00EE6E6E" w:rsidRPr="00755A56" w:rsidRDefault="00EE6E6E" w:rsidP="00755A56">
            <w:pPr>
              <w:spacing w:line="240" w:lineRule="auto"/>
              <w:ind w:left="189" w:hanging="18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6A9EA502" w14:textId="35E6AC7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32D1D09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4BFBDE8" w14:textId="218F7DA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36" w:type="dxa"/>
            <w:gridSpan w:val="2"/>
            <w:vAlign w:val="bottom"/>
          </w:tcPr>
          <w:p w14:paraId="5AE54CB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9BDD83C" w14:textId="2298BF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26,998</w:t>
            </w:r>
          </w:p>
        </w:tc>
        <w:tc>
          <w:tcPr>
            <w:tcW w:w="236" w:type="dxa"/>
            <w:vAlign w:val="bottom"/>
          </w:tcPr>
          <w:p w14:paraId="731D4D0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620566A" w14:textId="4534FC4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9FF0C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FE40A8F" w14:textId="04CC773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  <w:tc>
          <w:tcPr>
            <w:tcW w:w="236" w:type="dxa"/>
            <w:vAlign w:val="bottom"/>
          </w:tcPr>
          <w:p w14:paraId="7A75DFB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7158D63" w14:textId="539C456B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25,399</w:t>
            </w:r>
          </w:p>
        </w:tc>
        <w:tc>
          <w:tcPr>
            <w:tcW w:w="240" w:type="dxa"/>
            <w:gridSpan w:val="2"/>
            <w:vAlign w:val="bottom"/>
          </w:tcPr>
          <w:p w14:paraId="30DDD121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CA160" w14:textId="3E0BFC5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236" w:type="dxa"/>
            <w:vAlign w:val="bottom"/>
          </w:tcPr>
          <w:p w14:paraId="21B7B72B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FFAB78D" w14:textId="53DF220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0606846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D8D2D48" w14:textId="5638139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27,372</w:t>
            </w:r>
          </w:p>
        </w:tc>
      </w:tr>
      <w:tr w:rsidR="00F81510" w:rsidRPr="00755A56" w14:paraId="1E4F796D" w14:textId="77777777" w:rsidTr="00AF67EA">
        <w:trPr>
          <w:trHeight w:val="261"/>
        </w:trPr>
        <w:tc>
          <w:tcPr>
            <w:tcW w:w="3414" w:type="dxa"/>
            <w:vAlign w:val="bottom"/>
          </w:tcPr>
          <w:p w14:paraId="1C2C9DF4" w14:textId="00F49036" w:rsidR="00EE6E6E" w:rsidRPr="00755A56" w:rsidRDefault="00EE6E6E" w:rsidP="00755A56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02BC5300" w14:textId="08E8ECA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9" w:type="dxa"/>
            <w:gridSpan w:val="2"/>
          </w:tcPr>
          <w:p w14:paraId="0DC8CD4B" w14:textId="7777777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B7862C1" w14:textId="162E067F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47172E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F522499" w14:textId="482A989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2ADCA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7E1FEAA" w14:textId="7401D1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A942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5B11939" w14:textId="1C9738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26218E2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0573E1D" w14:textId="65086C2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DF6D778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1B4F706" w14:textId="0F298BC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7675989D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86CAD68" w14:textId="47E41DF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4537B0" w14:textId="77777777" w:rsidR="00EE6E6E" w:rsidRPr="00755A5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6762AAA" w14:textId="155D9FC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F81510" w:rsidRPr="004E2290" w14:paraId="19FB3EA4" w14:textId="77777777" w:rsidTr="00AF67EA">
        <w:trPr>
          <w:trHeight w:val="261"/>
        </w:trPr>
        <w:tc>
          <w:tcPr>
            <w:tcW w:w="3414" w:type="dxa"/>
          </w:tcPr>
          <w:p w14:paraId="60A0A5EF" w14:textId="77777777" w:rsidR="00EE6E6E" w:rsidRPr="004E229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257" w:type="dxa"/>
            <w:gridSpan w:val="2"/>
          </w:tcPr>
          <w:p w14:paraId="4C5268C5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  <w:gridSpan w:val="2"/>
          </w:tcPr>
          <w:p w14:paraId="108A1D5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D9563C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0721D82F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</w:tcPr>
          <w:p w14:paraId="386F4576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8972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D5BCAD2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580CCB4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939FD50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B7E3DD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9AD9483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3274FE9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631942E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E9055" w14:textId="77777777" w:rsidR="00EE6E6E" w:rsidRPr="004E2290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4C4151A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6A429C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48A5568" w14:textId="77777777" w:rsidR="00EE6E6E" w:rsidRPr="004E2290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81510" w:rsidRPr="00755A56" w14:paraId="48FF056D" w14:textId="77777777" w:rsidTr="00AF67EA">
        <w:trPr>
          <w:trHeight w:val="261"/>
        </w:trPr>
        <w:tc>
          <w:tcPr>
            <w:tcW w:w="3414" w:type="dxa"/>
          </w:tcPr>
          <w:p w14:paraId="0847D196" w14:textId="77777777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55A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57" w:type="dxa"/>
            <w:gridSpan w:val="2"/>
          </w:tcPr>
          <w:p w14:paraId="250C859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6C6EE0B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4AF3F3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2191B7E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84063A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BBDF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3F34B0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912787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6A6286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9DB4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B0D178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04CFB8D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45B11B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C34383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201F50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229BE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AC314B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510" w:rsidRPr="00755A56" w14:paraId="65EDDF09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A8008FA" w14:textId="157AADC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257" w:type="dxa"/>
            <w:gridSpan w:val="2"/>
            <w:vAlign w:val="bottom"/>
          </w:tcPr>
          <w:p w14:paraId="2392BC59" w14:textId="6A6A2F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gridSpan w:val="2"/>
            <w:vAlign w:val="bottom"/>
          </w:tcPr>
          <w:p w14:paraId="4F5074E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CA1A233" w14:textId="069AC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236" w:type="dxa"/>
            <w:gridSpan w:val="2"/>
            <w:vAlign w:val="bottom"/>
          </w:tcPr>
          <w:p w14:paraId="3FD8680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C1BA4CA" w14:textId="07D720A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8DC7D3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937DFF8" w14:textId="078E1D2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97D960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F7B1F20" w14:textId="0C547FB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7165F40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F4E9AFC" w14:textId="5DAD0B83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9CA078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54C4FD39" w14:textId="529F8FB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  <w:tc>
          <w:tcPr>
            <w:tcW w:w="236" w:type="dxa"/>
            <w:vAlign w:val="bottom"/>
          </w:tcPr>
          <w:p w14:paraId="2433678C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31838A7" w14:textId="4E58FAE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253D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297D5B3" w14:textId="469E5C3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1,331</w:t>
            </w:r>
          </w:p>
        </w:tc>
      </w:tr>
      <w:tr w:rsidR="00F81510" w:rsidRPr="00755A56" w14:paraId="1C70972B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71924025" w14:textId="731F73AE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7" w:type="dxa"/>
            <w:gridSpan w:val="2"/>
            <w:vAlign w:val="bottom"/>
          </w:tcPr>
          <w:p w14:paraId="17532236" w14:textId="7B060AD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B542551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6287B01" w14:textId="31DB305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03A277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87C858C" w14:textId="630C8C7E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1C2F4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04F0526" w14:textId="72022FB8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62853F6B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DEEA0D" w14:textId="20B38D6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123,642</w:t>
            </w:r>
          </w:p>
        </w:tc>
        <w:tc>
          <w:tcPr>
            <w:tcW w:w="236" w:type="dxa"/>
            <w:vAlign w:val="bottom"/>
          </w:tcPr>
          <w:p w14:paraId="7EC5CA10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04E5C3BF" w14:textId="44438956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D933AA5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3DB7FE" w14:textId="04753DE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  <w:r w:rsidRPr="00755A56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236" w:type="dxa"/>
            <w:vAlign w:val="bottom"/>
          </w:tcPr>
          <w:p w14:paraId="1EC83C0E" w14:textId="20D3A453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02B4A215" w14:textId="1F0A890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BAAD8F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2A12E0E" w14:textId="7236C06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119,119</w:t>
            </w:r>
          </w:p>
        </w:tc>
      </w:tr>
      <w:tr w:rsidR="00F81510" w:rsidRPr="00755A56" w14:paraId="0C8CCD98" w14:textId="77777777" w:rsidTr="00AF67EA">
        <w:trPr>
          <w:trHeight w:val="261"/>
        </w:trPr>
        <w:tc>
          <w:tcPr>
            <w:tcW w:w="3414" w:type="dxa"/>
            <w:vAlign w:val="bottom"/>
            <w:hideMark/>
          </w:tcPr>
          <w:p w14:paraId="26641C6C" w14:textId="2D516AE9" w:rsidR="00EE6E6E" w:rsidRPr="00755A56" w:rsidRDefault="00EE6E6E" w:rsidP="00755A5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755A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755A5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14:paraId="320A702D" w14:textId="40D9C5FB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57E30BC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5207396" w14:textId="7D8D0240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FF32C9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14C1512" w14:textId="7376B834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D13B6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7BE03BB9" w14:textId="58EDA705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64602496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7687C69" w14:textId="2344A789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51,894</w:t>
            </w:r>
          </w:p>
        </w:tc>
        <w:tc>
          <w:tcPr>
            <w:tcW w:w="236" w:type="dxa"/>
            <w:vAlign w:val="bottom"/>
          </w:tcPr>
          <w:p w14:paraId="5E79B3E4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DF7134E" w14:textId="398035D7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AACA39B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C0D25FC" w14:textId="069E4DDA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  <w:tc>
          <w:tcPr>
            <w:tcW w:w="236" w:type="dxa"/>
            <w:vAlign w:val="bottom"/>
          </w:tcPr>
          <w:p w14:paraId="3F77029F" w14:textId="77777777" w:rsidR="00EE6E6E" w:rsidRPr="00755A56" w:rsidRDefault="00EE6E6E" w:rsidP="00755A5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3AC71F1" w14:textId="021D6862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55A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9BFEC6" w14:textId="77777777" w:rsidR="00EE6E6E" w:rsidRPr="00755A56" w:rsidRDefault="00EE6E6E" w:rsidP="00755A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089ABB4" w14:textId="3D3A3651" w:rsidR="00EE6E6E" w:rsidRPr="00755A5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55A56">
              <w:rPr>
                <w:rFonts w:ascii="Angsana New" w:hAnsi="Angsana New"/>
                <w:sz w:val="26"/>
                <w:szCs w:val="26"/>
              </w:rPr>
              <w:t>52,995</w:t>
            </w:r>
          </w:p>
        </w:tc>
      </w:tr>
    </w:tbl>
    <w:p w14:paraId="737CB8F7" w14:textId="77777777" w:rsidR="004E2290" w:rsidRPr="004E2290" w:rsidRDefault="004E2290" w:rsidP="004E2290">
      <w:pPr>
        <w:pStyle w:val="block"/>
        <w:spacing w:after="0" w:line="240" w:lineRule="auto"/>
        <w:ind w:left="0"/>
        <w:jc w:val="both"/>
        <w:rPr>
          <w:rFonts w:ascii="Angsana New" w:hAnsi="Angsana New"/>
          <w:b/>
          <w:bCs/>
          <w:i/>
          <w:iCs/>
          <w:sz w:val="12"/>
          <w:szCs w:val="12"/>
          <w:lang w:val="en-US" w:bidi="th-TH"/>
        </w:rPr>
      </w:pPr>
    </w:p>
    <w:p w14:paraId="58D3EA1A" w14:textId="28BC2F64" w:rsidR="006A0FCA" w:rsidRPr="00755A56" w:rsidRDefault="005B3955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755A56" w:rsidSect="006A0FCA">
          <w:headerReference w:type="default" r:id="rId20"/>
          <w:footerReference w:type="default" r:id="rId21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  <w:r w:rsidRPr="00755A56"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  <w:t>*</w:t>
      </w:r>
      <w:r w:rsidRPr="00755A56">
        <w:rPr>
          <w:sz w:val="36"/>
          <w:szCs w:val="32"/>
        </w:rPr>
        <w:t xml:space="preserve"> </w:t>
      </w:r>
      <w:r w:rsidRPr="00755A56">
        <w:rPr>
          <w:rFonts w:ascii="Angsana New" w:hAnsi="Angsana New" w:hint="cs"/>
          <w:i/>
          <w:iCs/>
          <w:sz w:val="24"/>
          <w:szCs w:val="24"/>
          <w:cs/>
          <w:lang w:val="en-US" w:bidi="th-TH"/>
        </w:rPr>
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</w:r>
      <w:r w:rsidR="006A0FCA" w:rsidRPr="00755A56">
        <w:rPr>
          <w:rFonts w:asciiTheme="majorBidi" w:hAnsiTheme="majorBidi" w:cstheme="majorBidi"/>
          <w:sz w:val="30"/>
          <w:szCs w:val="30"/>
        </w:rPr>
        <w:tab/>
      </w:r>
    </w:p>
    <w:p w14:paraId="7959EC2D" w14:textId="77777777" w:rsidR="006F6469" w:rsidRPr="002E7EDB" w:rsidRDefault="006F6469" w:rsidP="006F6469">
      <w:pPr>
        <w:pStyle w:val="ListParagraph"/>
        <w:tabs>
          <w:tab w:val="left" w:pos="207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E7EDB">
        <w:rPr>
          <w:rFonts w:ascii="Angsana New" w:hAnsi="Angsana New"/>
          <w:spacing w:val="-4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ที่มีนัยสำคัญในระหว่างงวด</w:t>
      </w:r>
    </w:p>
    <w:p w14:paraId="09C6613A" w14:textId="77777777" w:rsidR="006F6469" w:rsidRPr="005171B2" w:rsidRDefault="006F6469" w:rsidP="006F6469">
      <w:pPr>
        <w:pStyle w:val="ListParagraph"/>
        <w:tabs>
          <w:tab w:val="left" w:pos="2070"/>
        </w:tabs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Style w:val="TableGrid"/>
        <w:tblW w:w="9312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6337"/>
      </w:tblGrid>
      <w:tr w:rsidR="006F6469" w:rsidRPr="00A969ED" w14:paraId="48874DB6" w14:textId="77777777" w:rsidTr="00D64BD5">
        <w:tc>
          <w:tcPr>
            <w:tcW w:w="2975" w:type="dxa"/>
          </w:tcPr>
          <w:p w14:paraId="1A8CB0AF" w14:textId="77777777" w:rsidR="006F6469" w:rsidRPr="002E7EDB" w:rsidRDefault="006F6469" w:rsidP="00D64BD5">
            <w:pPr>
              <w:pStyle w:val="ListParagraph"/>
              <w:tabs>
                <w:tab w:val="left" w:pos="2070"/>
              </w:tabs>
              <w:ind w:left="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7E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ประเภท</w:t>
            </w:r>
          </w:p>
        </w:tc>
        <w:tc>
          <w:tcPr>
            <w:tcW w:w="6337" w:type="dxa"/>
          </w:tcPr>
          <w:p w14:paraId="2262EF69" w14:textId="77777777" w:rsidR="006F6469" w:rsidRPr="002E7EDB" w:rsidRDefault="006F6469" w:rsidP="00D64BD5">
            <w:pPr>
              <w:pStyle w:val="ListParagraph"/>
              <w:tabs>
                <w:tab w:val="left" w:pos="2070"/>
              </w:tabs>
              <w:ind w:left="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E7ED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F6469" w:rsidRPr="00364651" w14:paraId="32091EB7" w14:textId="77777777" w:rsidTr="00D64BD5">
        <w:tc>
          <w:tcPr>
            <w:tcW w:w="2975" w:type="dxa"/>
          </w:tcPr>
          <w:p w14:paraId="09BD0C4C" w14:textId="77777777" w:rsidR="006F6469" w:rsidRPr="002E7EDB" w:rsidRDefault="006F6469" w:rsidP="00D64BD5">
            <w:pPr>
              <w:pStyle w:val="ListParagraph"/>
              <w:tabs>
                <w:tab w:val="left" w:pos="2070"/>
              </w:tabs>
              <w:ind w:left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ตราสารอนุพันธ์สินค้าโภคภัณฑ์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ที่ซื้อขายนอกตลาดหลักทรัพย์  </w:t>
            </w:r>
          </w:p>
        </w:tc>
        <w:tc>
          <w:tcPr>
            <w:tcW w:w="6337" w:type="dxa"/>
          </w:tcPr>
          <w:p w14:paraId="348D7688" w14:textId="77777777" w:rsidR="006F6469" w:rsidRPr="00364651" w:rsidRDefault="006F6469" w:rsidP="00D64BD5">
            <w:pPr>
              <w:tabs>
                <w:tab w:val="left" w:pos="2070"/>
              </w:tabs>
              <w:jc w:val="thaiDistribute"/>
            </w:pPr>
            <w:r w:rsidRPr="002E7ED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้างอิงจากราคาประมาณการโดยองค์กรกลางซึ่งเป็นผู้เชี่ยวชาญด้านปิโตรเลียมและ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และปัจจัยอื่นๆ ที่จะมีผลกระทบต่อทิศทางราคาในอนาคตมาประกอบ</w:t>
            </w:r>
          </w:p>
        </w:tc>
      </w:tr>
    </w:tbl>
    <w:p w14:paraId="36F76280" w14:textId="77777777" w:rsidR="006F6469" w:rsidRPr="005171B2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B1718C4" w14:textId="349E4630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755A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5171B2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096A9B" w:rsidRPr="00755A56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14700C92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474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74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C40A17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96A9B" w:rsidRPr="00755A56" w14:paraId="4BAFC5AC" w14:textId="77777777" w:rsidTr="00C40A17">
        <w:trPr>
          <w:tblHeader/>
        </w:trPr>
        <w:tc>
          <w:tcPr>
            <w:tcW w:w="3496" w:type="pct"/>
            <w:vAlign w:val="bottom"/>
          </w:tcPr>
          <w:p w14:paraId="04D7F535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C40A17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40A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96A9B" w:rsidRPr="00755A56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45CF0E82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781D31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093B3AEF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6A9B" w:rsidRPr="00755A56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1D57B407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6,825</w:t>
            </w:r>
          </w:p>
        </w:tc>
        <w:tc>
          <w:tcPr>
            <w:tcW w:w="142" w:type="pct"/>
          </w:tcPr>
          <w:p w14:paraId="56B16BF6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58C389F3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</w:tr>
      <w:tr w:rsidR="00096A9B" w:rsidRPr="00755A56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40A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704693AF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42" w:type="pct"/>
          </w:tcPr>
          <w:p w14:paraId="14245BB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0218AF29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096A9B" w:rsidRPr="00755A56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2AF28472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42" w:type="pct"/>
          </w:tcPr>
          <w:p w14:paraId="21F6697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3DB99F4A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096A9B" w:rsidRPr="00755A56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4BE149CE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8,077</w:t>
            </w:r>
          </w:p>
        </w:tc>
        <w:tc>
          <w:tcPr>
            <w:tcW w:w="142" w:type="pct"/>
          </w:tcPr>
          <w:p w14:paraId="35D4E86C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15AE0B9A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3,527</w:t>
            </w:r>
          </w:p>
        </w:tc>
      </w:tr>
      <w:tr w:rsidR="00096A9B" w:rsidRPr="00275E3F" w14:paraId="2DCED44F" w14:textId="77777777" w:rsidTr="005171B2">
        <w:tc>
          <w:tcPr>
            <w:tcW w:w="3496" w:type="pct"/>
          </w:tcPr>
          <w:p w14:paraId="30C64D4D" w14:textId="77777777" w:rsidR="00096A9B" w:rsidRPr="005171B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5171B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5171B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5171B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6A9B" w:rsidRPr="00755A56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C40A17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755A56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0088821B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42" w:type="pct"/>
          </w:tcPr>
          <w:p w14:paraId="3CBBFB2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5A64A428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096A9B" w:rsidRPr="00755A56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1FB77FC9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2" w:type="pct"/>
          </w:tcPr>
          <w:p w14:paraId="79CB52AA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62B9E08A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096A9B" w:rsidRPr="00755A56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445FF657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2" w:type="pct"/>
          </w:tcPr>
          <w:p w14:paraId="5DC29E3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590FE612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096A9B" w:rsidRPr="00275E3F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77777777" w:rsidR="00096A9B" w:rsidRPr="005171B2" w:rsidRDefault="00096A9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5171B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5171B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5171B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96A9B" w:rsidRPr="00755A56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C40A17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C40A17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A9B" w:rsidRPr="00755A56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7B23E36F" w:rsidR="00096A9B" w:rsidRPr="00C40A17" w:rsidRDefault="00AD1C6D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2" w:type="pct"/>
          </w:tcPr>
          <w:p w14:paraId="470F925D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0C09E96F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96A9B" w:rsidRPr="00755A56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12C7FB2B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9,426</w:t>
            </w:r>
          </w:p>
        </w:tc>
        <w:tc>
          <w:tcPr>
            <w:tcW w:w="142" w:type="pct"/>
          </w:tcPr>
          <w:p w14:paraId="661B59BB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264B3DA9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4,563</w:t>
            </w:r>
          </w:p>
        </w:tc>
      </w:tr>
      <w:tr w:rsidR="00275E3F" w:rsidRPr="00755A56" w14:paraId="08B4D125" w14:textId="77777777" w:rsidTr="00275E3F">
        <w:tc>
          <w:tcPr>
            <w:tcW w:w="3496" w:type="pct"/>
          </w:tcPr>
          <w:p w14:paraId="6015C5E5" w14:textId="77777777" w:rsidR="00275E3F" w:rsidRPr="00C40A17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3E55D13C" w14:textId="77777777" w:rsidR="00275E3F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7,321</w:t>
            </w:r>
          </w:p>
        </w:tc>
        <w:tc>
          <w:tcPr>
            <w:tcW w:w="142" w:type="pct"/>
          </w:tcPr>
          <w:p w14:paraId="7D48CBFA" w14:textId="77777777" w:rsidR="00275E3F" w:rsidRPr="00C40A17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77777777" w:rsidR="00275E3F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7,321</w:t>
            </w:r>
          </w:p>
        </w:tc>
      </w:tr>
      <w:tr w:rsidR="00096A9B" w:rsidRPr="00755A56" w14:paraId="1CD24F2A" w14:textId="77777777" w:rsidTr="005171B2">
        <w:tc>
          <w:tcPr>
            <w:tcW w:w="3496" w:type="pct"/>
            <w:hideMark/>
          </w:tcPr>
          <w:p w14:paraId="7C288AF7" w14:textId="5EF42403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40A1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3A682F00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2678B7F8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2" w:type="pct"/>
          </w:tcPr>
          <w:p w14:paraId="54CABF59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4AC4EA3D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129,179</w:t>
            </w:r>
          </w:p>
        </w:tc>
      </w:tr>
      <w:tr w:rsidR="00096A9B" w:rsidRPr="00755A56" w14:paraId="02C9DF9F" w14:textId="77777777" w:rsidTr="005171B2">
        <w:tc>
          <w:tcPr>
            <w:tcW w:w="3496" w:type="pct"/>
            <w:hideMark/>
          </w:tcPr>
          <w:p w14:paraId="4B33B81A" w14:textId="492F5F24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4193F236" w14:textId="67E43D81" w:rsidR="00096A9B" w:rsidRPr="00C40A17" w:rsidRDefault="00275E3F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4,425</w:t>
            </w:r>
          </w:p>
        </w:tc>
        <w:tc>
          <w:tcPr>
            <w:tcW w:w="142" w:type="pct"/>
          </w:tcPr>
          <w:p w14:paraId="63BFE472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</w:tcPr>
          <w:p w14:paraId="53ABD9A8" w14:textId="3A1870E1" w:rsidR="00096A9B" w:rsidRPr="00C40A17" w:rsidRDefault="00275E3F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096A9B" w:rsidRPr="00755A56" w14:paraId="4946BAA8" w14:textId="77777777" w:rsidTr="005171B2">
        <w:tc>
          <w:tcPr>
            <w:tcW w:w="3496" w:type="pct"/>
            <w:hideMark/>
          </w:tcPr>
          <w:p w14:paraId="15948538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A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105ED419" w:rsidR="00096A9B" w:rsidRPr="00C40A17" w:rsidRDefault="00AD1C6D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21,586</w:t>
            </w:r>
          </w:p>
        </w:tc>
        <w:tc>
          <w:tcPr>
            <w:tcW w:w="142" w:type="pct"/>
          </w:tcPr>
          <w:p w14:paraId="25176457" w14:textId="77777777" w:rsidR="00096A9B" w:rsidRPr="00C40A17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5445F6E" w:rsidR="00096A9B" w:rsidRPr="00C40A17" w:rsidRDefault="00AD1C6D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141,573</w:t>
            </w:r>
          </w:p>
        </w:tc>
      </w:tr>
    </w:tbl>
    <w:p w14:paraId="3BBC7890" w14:textId="4EB12505" w:rsidR="001160E2" w:rsidRDefault="00E4188D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4188D">
        <w:rPr>
          <w:rFonts w:asciiTheme="majorBidi" w:hAnsiTheme="majorBidi" w:hint="cs"/>
          <w:sz w:val="30"/>
          <w:szCs w:val="30"/>
          <w:cs/>
        </w:rPr>
        <w:lastRenderedPageBreak/>
        <w:t>ณ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วันที่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B47494">
        <w:rPr>
          <w:rFonts w:asciiTheme="majorBidi" w:hAnsiTheme="majorBidi"/>
          <w:sz w:val="30"/>
          <w:szCs w:val="30"/>
        </w:rPr>
        <w:t xml:space="preserve">30 </w:t>
      </w:r>
      <w:r w:rsidR="00B47494">
        <w:rPr>
          <w:rFonts w:asciiTheme="majorBidi" w:hAnsiTheme="majorBidi" w:hint="cs"/>
          <w:sz w:val="30"/>
          <w:szCs w:val="30"/>
          <w:cs/>
        </w:rPr>
        <w:t>กันยายน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2565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ภาระผูกพัน</w:t>
      </w:r>
      <w:r w:rsidR="002C640B">
        <w:rPr>
          <w:rFonts w:asciiTheme="majorBidi" w:hAnsiTheme="majorBidi" w:hint="cs"/>
          <w:sz w:val="30"/>
          <w:szCs w:val="30"/>
          <w:cs/>
        </w:rPr>
        <w:t>ตามสัญญา</w:t>
      </w:r>
      <w:r w:rsidRPr="00E4188D">
        <w:rPr>
          <w:rFonts w:asciiTheme="majorBidi" w:hAnsi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ไม่มีการเปลี่ยนแปลงอย่างมีสาระสำคัญในระหว่างงวดที่ต้องเป</w:t>
      </w:r>
      <w:r w:rsidR="00D97B55">
        <w:rPr>
          <w:rFonts w:asciiTheme="majorBidi" w:hAnsiTheme="majorBidi" w:hint="cs"/>
          <w:sz w:val="30"/>
          <w:szCs w:val="30"/>
          <w:cs/>
        </w:rPr>
        <w:t>ิ</w:t>
      </w:r>
      <w:r w:rsidRPr="00E4188D">
        <w:rPr>
          <w:rFonts w:asciiTheme="majorBidi" w:hAnsiTheme="majorBidi" w:hint="cs"/>
          <w:sz w:val="30"/>
          <w:szCs w:val="30"/>
          <w:cs/>
        </w:rPr>
        <w:t>ดเผยข้อมูลเพิ่มเติมจากที่แสดงไว้ในหมายเหตุประกอบงบการเงินสำหรับปีสิ้นสุดวันที่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31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Pr="00E4188D">
        <w:rPr>
          <w:rFonts w:asciiTheme="majorBidi" w:hAnsiTheme="majorBidi" w:hint="cs"/>
          <w:sz w:val="30"/>
          <w:szCs w:val="30"/>
          <w:cs/>
        </w:rPr>
        <w:t>ธันวา</w:t>
      </w:r>
      <w:r w:rsidR="00215FD4">
        <w:rPr>
          <w:rFonts w:asciiTheme="majorBidi" w:hAnsiTheme="majorBidi" w:hint="cs"/>
          <w:sz w:val="30"/>
          <w:szCs w:val="30"/>
          <w:cs/>
        </w:rPr>
        <w:t>ค</w:t>
      </w:r>
      <w:r w:rsidRPr="00E4188D">
        <w:rPr>
          <w:rFonts w:asciiTheme="majorBidi" w:hAnsiTheme="majorBidi" w:hint="cs"/>
          <w:sz w:val="30"/>
          <w:szCs w:val="30"/>
          <w:cs/>
        </w:rPr>
        <w:t>ม</w:t>
      </w:r>
      <w:r w:rsidRPr="00E4188D">
        <w:rPr>
          <w:rFonts w:asciiTheme="majorBidi" w:hAnsiTheme="majorBidi"/>
          <w:sz w:val="30"/>
          <w:szCs w:val="30"/>
          <w:cs/>
        </w:rPr>
        <w:t xml:space="preserve"> </w:t>
      </w:r>
      <w:r w:rsidR="001B6859">
        <w:rPr>
          <w:rFonts w:asciiTheme="majorBidi" w:hAnsiTheme="majorBidi"/>
          <w:sz w:val="30"/>
          <w:szCs w:val="30"/>
        </w:rPr>
        <w:t>2564</w:t>
      </w:r>
    </w:p>
    <w:p w14:paraId="5F1E87ED" w14:textId="7D7EF61D" w:rsidR="001B6859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9E61363" w14:textId="0606AA2B" w:rsidR="00F03B2B" w:rsidRPr="00755A5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63D388A" w14:textId="77777777" w:rsidR="00D90054" w:rsidRPr="008F702A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47FDA9A9" w14:textId="77777777" w:rsidR="006F6469" w:rsidRPr="008F702A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5" w:name="_Hlk7173166"/>
      <w:bookmarkStart w:id="6" w:name="_Hlk7192586"/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8F702A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7" w:name="_Hlk7192634"/>
    </w:p>
    <w:p w14:paraId="0884D776" w14:textId="77777777" w:rsidR="006F6469" w:rsidRPr="008F702A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ในระหว่างไตรมาสที่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กลุ่มบุคคลจำนวนหนึ่งในจังหวัดระยอง ได้ยื่นฟ้องต่อศาลแพ่งและศาลจังหวัดระยองจำนวนหลายคดี 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 จากกรณีท่อรับน้ำมันดิบของบริษัทรั่ว ซึ่งคดีฟ้องร้องบางส่วนได้ยุติแล้ว และคดีฟ้องร้องบางส่วนศาลแพ่งได้มีคำพิพากษาเมื่อวันที่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โดยให้บริษัทชดใช้ค่าเสียหายพร้อมดอกเบี้ยและค่าฟื้นฟูสภาพแวดล้อมเป็นจำนวนเงินประมาณ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8F7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8F702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8F702A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8F702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6B4A733A" w14:textId="77777777" w:rsidR="006F6469" w:rsidRPr="008F702A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bookmarkEnd w:id="5"/>
    <w:bookmarkEnd w:id="6"/>
    <w:bookmarkEnd w:id="7"/>
    <w:p w14:paraId="22335C1A" w14:textId="41E6AA59" w:rsidR="006F6469" w:rsidRPr="008013FC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color w:val="FF0000"/>
          <w:sz w:val="30"/>
          <w:szCs w:val="30"/>
          <w:lang w:val="en-US" w:bidi="th-TH"/>
        </w:rPr>
      </w:pPr>
      <w:r w:rsidRPr="008F702A">
        <w:rPr>
          <w:rFonts w:asciiTheme="majorBidi" w:hAnsiTheme="majorBidi" w:cstheme="majorBidi"/>
          <w:sz w:val="30"/>
          <w:szCs w:val="30"/>
          <w:cs/>
        </w:rPr>
        <w:t xml:space="preserve">สำหรับคดีฟ้องร้องที่ศาลจังหวัดระยอง 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ศาลจังหวัดระยองได้มีคำพิพากษาให้บริษัทชดใช้ค่าเสียหายพร้อมดอกเบี้ยเป็นจำนวนเงินสุทธิประมาณ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ล้านบาท โดยหักเงินเยียวยาที่บริษัทได้จ่ายชดใช้ให้โจทก์แล้วก่อนหน้านี้เป็นจำนวน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ล้านบาทและส่วนที่เหลือบริษัทได้นำเงินไปวางที่ศาลจังหวัดระยองในวันที่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โดยมีโจทก์บางรายยื่นอุทธรณ์คำพิพากษาของศาลจังหวัดระยอง และบริษัทได้ยื่นคำแก้อุทธรณ์ต่อศาลจังหวัดระยองเมื่อวันที่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80662A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80662A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ระยองในวันที่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>ต่อม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ศาลจังหวัดระยองได้นัดฟังคำพิพากษาหรือคำสั่งศาลอุทธรณ์ภาค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เพิ่มเติมในวันที่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8F702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8F702A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F702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</w:t>
      </w:r>
      <w:r w:rsidRPr="008D5E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คม </w:t>
      </w:r>
      <w:r w:rsidRPr="008D5E02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8D5E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D5E02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8D5E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D5E02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D5E02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8D5E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D5E02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8D5E02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8D5E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D5E02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8D5E02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8D5E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D5E02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8D5E02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8D5E02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8D5E02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8D5E02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8D5E02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8D5E02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8D5E02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276117CE" w14:textId="77777777" w:rsidR="006F6469" w:rsidRDefault="006F6469" w:rsidP="006F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color w:val="FF0000"/>
          <w:sz w:val="30"/>
          <w:szCs w:val="30"/>
          <w:lang w:val="en-GB"/>
        </w:rPr>
      </w:pPr>
      <w:r>
        <w:rPr>
          <w:rFonts w:asciiTheme="majorBidi" w:hAnsiTheme="majorBidi" w:cstheme="majorBidi"/>
          <w:strike/>
          <w:color w:val="FF0000"/>
          <w:sz w:val="30"/>
          <w:szCs w:val="30"/>
        </w:rPr>
        <w:br w:type="page"/>
      </w:r>
    </w:p>
    <w:p w14:paraId="52DB02D1" w14:textId="77777777" w:rsidR="006F6469" w:rsidRPr="00755A56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755A5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8F702A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755A5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755A56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755A5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755A56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1ADCAFEA" w14:textId="77777777" w:rsidR="006F646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755A56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2AD8A164" w14:textId="77777777" w:rsidR="006F646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755A56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755A56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2EB23B7" w14:textId="77777777" w:rsidR="006F646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755A5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755A5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51C5F12E" w14:textId="77777777" w:rsidR="006F6469" w:rsidRDefault="006F6469" w:rsidP="006F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lang w:val="en-GB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1C2596A" w14:textId="77777777" w:rsidR="006F6469" w:rsidRPr="0058345B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8" w:name="_Hlk110412512"/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20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2565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ยื่นขออนุญาตฎีกาต่อศาลฎีกาเมื่อวันที่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58345B">
        <w:rPr>
          <w:rFonts w:ascii="Angsana New" w:hAnsi="Angsana New"/>
          <w:spacing w:val="-4"/>
          <w:sz w:val="30"/>
          <w:szCs w:val="30"/>
        </w:rPr>
        <w:t xml:space="preserve">ACAP </w:t>
      </w:r>
      <w:r w:rsidRPr="0058345B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9" w:name="_Hlk110412473"/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ACAP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D5DA7">
        <w:rPr>
          <w:rFonts w:ascii="Angsana New" w:hAnsi="Angsana New"/>
          <w:spacing w:val="-4"/>
          <w:sz w:val="30"/>
          <w:szCs w:val="30"/>
        </w:rPr>
        <w:t xml:space="preserve">444 </w:t>
      </w:r>
      <w:r w:rsidRPr="004D5DA7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4D5DA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8"/>
    <w:bookmarkEnd w:id="9"/>
    <w:p w14:paraId="07ECF9F9" w14:textId="77777777" w:rsidR="006F6469" w:rsidRPr="004D5DA7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3E7D5B" w14:textId="77777777" w:rsidR="006F646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10" w:name="_Hlk110434480"/>
      <w:r w:rsidRPr="00866026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7EDB">
        <w:rPr>
          <w:rFonts w:ascii="Angsana New" w:hAnsi="Angsana New"/>
          <w:sz w:val="30"/>
          <w:szCs w:val="30"/>
          <w:lang w:val="en-US" w:bidi="th-TH"/>
        </w:rPr>
        <w:t>31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7EDB">
        <w:rPr>
          <w:rFonts w:ascii="Angsana New" w:hAnsi="Angsana New"/>
          <w:sz w:val="30"/>
          <w:szCs w:val="30"/>
          <w:lang w:val="en-US" w:bidi="th-TH"/>
        </w:rPr>
        <w:t>2565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ซึ่งบริษัท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ได้ยื่นคำร้องขอถอนการบังคับคดีดังกล่าวต่อศาลแพ่ง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7EDB">
        <w:rPr>
          <w:rFonts w:ascii="Angsana New" w:hAnsi="Angsana New"/>
          <w:sz w:val="30"/>
          <w:szCs w:val="30"/>
          <w:lang w:val="en-US" w:bidi="th-TH"/>
        </w:rPr>
        <w:t>17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7EDB">
        <w:rPr>
          <w:rFonts w:ascii="Angsana New" w:hAnsi="Angsana New"/>
          <w:sz w:val="30"/>
          <w:szCs w:val="30"/>
          <w:lang w:val="en-US" w:bidi="th-TH"/>
        </w:rPr>
        <w:t>2565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และให้บริษัท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นำหนังสือสัญญาค้ำประกันของธนาคารวงเงิน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2E7EDB">
        <w:rPr>
          <w:rFonts w:ascii="Angsana New" w:hAnsi="Angsana New"/>
          <w:sz w:val="30"/>
          <w:szCs w:val="30"/>
          <w:lang w:val="en-US" w:bidi="th-TH"/>
        </w:rPr>
        <w:t>503</w:t>
      </w:r>
      <w:r w:rsidRPr="00866026">
        <w:rPr>
          <w:rFonts w:ascii="Angsana New" w:hAnsi="Angsana New"/>
          <w:sz w:val="30"/>
          <w:szCs w:val="30"/>
          <w:cs/>
          <w:lang w:bidi="th-TH"/>
        </w:rPr>
        <w:t>.</w:t>
      </w:r>
      <w:r w:rsidRPr="002E7EDB">
        <w:rPr>
          <w:rFonts w:ascii="Angsana New" w:hAnsi="Angsana New"/>
          <w:sz w:val="30"/>
          <w:szCs w:val="30"/>
          <w:lang w:val="en-US" w:bidi="th-TH"/>
        </w:rPr>
        <w:t>31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86602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ซึ่งบริษัท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ได้นำเงินฝากธนาคารของบริษัท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เป็นหลักประกันสำหรับหนังสือสัญญาค้ำประกันที่บริษัท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ย่อย</w:t>
      </w:r>
      <w:r w:rsidRPr="00866026">
        <w:rPr>
          <w:rFonts w:ascii="Angsana New" w:hAnsi="Angsana New" w:hint="cs"/>
          <w:sz w:val="30"/>
          <w:szCs w:val="30"/>
          <w:cs/>
          <w:lang w:bidi="th-TH"/>
        </w:rPr>
        <w:t>ได้รับจากธนาคาร</w:t>
      </w:r>
    </w:p>
    <w:bookmarkEnd w:id="10"/>
    <w:p w14:paraId="5D5BD2DD" w14:textId="77777777" w:rsidR="006F6469" w:rsidRPr="004D5DA7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26B55B14" w14:textId="77777777" w:rsidR="006F6469" w:rsidRPr="0004479D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D64BD5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58345B">
        <w:rPr>
          <w:rFonts w:ascii="Angsana New" w:hAnsi="Angsana New"/>
          <w:spacing w:val="-2"/>
          <w:sz w:val="30"/>
          <w:szCs w:val="30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5834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58345B">
        <w:rPr>
          <w:rFonts w:ascii="Angsana New" w:hAnsi="Angsana New"/>
          <w:spacing w:val="-2"/>
          <w:sz w:val="30"/>
          <w:szCs w:val="30"/>
        </w:rPr>
        <w:t xml:space="preserve">1,069.23 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</w:t>
      </w:r>
      <w:r w:rsidRPr="006726D2">
        <w:rPr>
          <w:rFonts w:ascii="Angsana New" w:hAnsi="Angsana New" w:hint="cs"/>
          <w:spacing w:val="-2"/>
          <w:sz w:val="30"/>
          <w:szCs w:val="30"/>
          <w:cs/>
          <w:lang w:bidi="th-TH"/>
        </w:rPr>
        <w:t>บาท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คดีอยู่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>ระหว่างการสืบพยานและ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>พิจารณาของศาลชั้นต้น</w:t>
      </w:r>
      <w:r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04479D">
        <w:rPr>
          <w:rFonts w:ascii="Angsana New" w:hAnsi="Angsana New"/>
          <w:spacing w:val="-2"/>
          <w:sz w:val="30"/>
          <w:szCs w:val="30"/>
          <w:cs/>
          <w:lang w:bidi="th-TH"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1673CC3C" w14:textId="77777777" w:rsidR="006F6469" w:rsidRPr="00545B1D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36ED596" w14:textId="77777777" w:rsidR="006F6469" w:rsidRPr="008F702A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8F702A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8F702A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D64BD5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1B2250C7" w14:textId="77777777" w:rsidR="006F6469" w:rsidRPr="004D5DA7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4D5DA7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อย่างไรก็ตาม</w:t>
      </w:r>
      <w:r w:rsidRPr="004D5DA7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</w:rPr>
        <w:t>คดียังไม่ถึงที่สุด</w:t>
      </w:r>
      <w:r w:rsidRPr="00E541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3693">
        <w:rPr>
          <w:rFonts w:asciiTheme="majorBidi" w:hAnsiTheme="majorBidi" w:hint="cs"/>
          <w:sz w:val="30"/>
          <w:szCs w:val="30"/>
          <w:cs/>
        </w:rPr>
        <w:t>เนื่องจากทั้งโจทก์และบริษัท</w:t>
      </w:r>
      <w:r>
        <w:rPr>
          <w:rFonts w:asciiTheme="majorBidi" w:hAnsiTheme="majorBidi" w:hint="cs"/>
          <w:sz w:val="30"/>
          <w:szCs w:val="30"/>
          <w:cs/>
          <w:lang w:bidi="th-TH"/>
        </w:rPr>
        <w:t>ย่อย</w:t>
      </w:r>
      <w:r w:rsidRPr="004B3693">
        <w:rPr>
          <w:rFonts w:asciiTheme="majorBidi" w:hAnsiTheme="majorBidi" w:hint="cs"/>
          <w:sz w:val="30"/>
          <w:szCs w:val="30"/>
          <w:cs/>
        </w:rPr>
        <w:t>ได้ใช้สิทธิยื่นอุทธรณ์เมื่อวันที่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21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 w:rsidRPr="004B3693">
        <w:rPr>
          <w:rFonts w:asciiTheme="majorBidi" w:hAnsiTheme="majorBidi" w:hint="cs"/>
          <w:sz w:val="30"/>
          <w:szCs w:val="30"/>
          <w:cs/>
        </w:rPr>
        <w:t>พฤษภาคม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 w:rsidRPr="004B3693">
        <w:rPr>
          <w:rFonts w:asciiTheme="majorBidi" w:hAnsiTheme="majorBidi" w:hint="cs"/>
          <w:sz w:val="30"/>
          <w:szCs w:val="30"/>
          <w:cs/>
        </w:rPr>
        <w:t>และ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20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 w:rsidRPr="004B3693">
        <w:rPr>
          <w:rFonts w:asciiTheme="majorBidi" w:hAnsiTheme="majorBidi" w:hint="cs"/>
          <w:sz w:val="30"/>
          <w:szCs w:val="30"/>
          <w:cs/>
        </w:rPr>
        <w:t>พฤษภาคม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4B3693">
        <w:rPr>
          <w:rFonts w:asciiTheme="majorBidi" w:hAnsiTheme="majorBidi"/>
          <w:sz w:val="30"/>
          <w:szCs w:val="30"/>
          <w:cs/>
        </w:rPr>
        <w:t xml:space="preserve"> </w:t>
      </w:r>
      <w:r w:rsidRPr="004B3693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3E7F83E1" w14:textId="77777777" w:rsidR="006F6469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11761" w14:textId="34FBE479" w:rsidR="00F03B2B" w:rsidRPr="00755A56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5A56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950E1CD" w14:textId="3E78BDAA" w:rsidR="00E740DC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74B0514A" w14:textId="1B684878" w:rsidR="00B54134" w:rsidRPr="005171B2" w:rsidRDefault="00F3792B" w:rsidP="00F3792B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/>
          <w:sz w:val="30"/>
          <w:szCs w:val="30"/>
          <w:lang w:bidi="th-TH"/>
        </w:rPr>
        <w:t>27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>
        <w:rPr>
          <w:rFonts w:asciiTheme="majorBidi" w:hAnsiTheme="majorBidi"/>
          <w:sz w:val="30"/>
          <w:szCs w:val="30"/>
          <w:lang w:bidi="th-TH"/>
        </w:rPr>
        <w:t>2565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บริษัทย่อยแห่งหนึ่งได้ลงนามในสัญญาเงินกู้ยืมประเภทไม่มีหลักประกันจาก</w:t>
      </w:r>
      <w:r w:rsidR="00E836C8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สถาบันการเงินสำหรับวงเงินกู้ยืมรวมจำนวน </w:t>
      </w:r>
      <w:r>
        <w:rPr>
          <w:rFonts w:asciiTheme="majorBidi" w:hAnsiTheme="majorBidi"/>
          <w:sz w:val="30"/>
          <w:szCs w:val="30"/>
          <w:lang w:bidi="th-TH"/>
        </w:rPr>
        <w:t>450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ล้านยูโร และ</w:t>
      </w:r>
      <w:r w:rsidR="00DA49B8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/>
          <w:sz w:val="30"/>
          <w:szCs w:val="30"/>
          <w:lang w:bidi="th-TH"/>
        </w:rPr>
        <w:t>300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ล้านเหรียญสหรัฐอเมริกา และวงเงินหมุนเวียนจำนวน </w:t>
      </w:r>
      <w:r>
        <w:rPr>
          <w:rFonts w:asciiTheme="majorBidi" w:hAnsiTheme="majorBidi"/>
          <w:sz w:val="30"/>
          <w:szCs w:val="30"/>
          <w:lang w:bidi="th-TH"/>
        </w:rPr>
        <w:t>125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ล้านยูโร การจัดหาเงินกู้ในครั้งนี้มีวัตถุประสงค์เพื่อชำระคืนเงินกู้และ/หรือ เพื่อใช้เป็นเงินทุนหมุนเวียนในกิจการ โดยมีกำหนดเบิกเงินกู้ยืมดังกล่าวภายใน </w:t>
      </w:r>
      <w:r>
        <w:rPr>
          <w:rFonts w:asciiTheme="majorBidi" w:hAnsiTheme="majorBidi"/>
          <w:sz w:val="30"/>
          <w:szCs w:val="30"/>
          <w:lang w:bidi="th-TH"/>
        </w:rPr>
        <w:t>45</w:t>
      </w:r>
      <w:r w:rsidRPr="005171B2">
        <w:rPr>
          <w:rFonts w:asciiTheme="majorBidi" w:hAnsiTheme="majorBidi"/>
          <w:sz w:val="30"/>
          <w:szCs w:val="30"/>
          <w:cs/>
          <w:lang w:bidi="th-TH"/>
        </w:rPr>
        <w:t xml:space="preserve"> วันนับจากวันที่ลงนามในสัญญาและกำหนดเบิกวงเงินหมุนเวียนภายในเดือน</w:t>
      </w:r>
      <w:r w:rsidR="000B18DC">
        <w:rPr>
          <w:rFonts w:asciiTheme="majorBidi" w:hAnsiTheme="majorBidi" w:hint="cs"/>
          <w:sz w:val="30"/>
          <w:szCs w:val="30"/>
          <w:cs/>
          <w:lang w:bidi="th-TH"/>
        </w:rPr>
        <w:t xml:space="preserve">กันยายน </w:t>
      </w:r>
      <w:r>
        <w:rPr>
          <w:rFonts w:asciiTheme="majorBidi" w:hAnsiTheme="majorBidi"/>
          <w:sz w:val="30"/>
          <w:szCs w:val="30"/>
          <w:lang w:bidi="th-TH"/>
        </w:rPr>
        <w:t>2570</w:t>
      </w:r>
    </w:p>
    <w:sectPr w:rsidR="00B54134" w:rsidRPr="005171B2" w:rsidSect="000F2A0D">
      <w:headerReference w:type="default" r:id="rId22"/>
      <w:footerReference w:type="default" r:id="rId23"/>
      <w:headerReference w:type="first" r:id="rId2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0869" w14:textId="77777777" w:rsidR="00E730E7" w:rsidRDefault="00E730E7" w:rsidP="004956B4">
      <w:r>
        <w:separator/>
      </w:r>
    </w:p>
  </w:endnote>
  <w:endnote w:type="continuationSeparator" w:id="0">
    <w:p w14:paraId="66D3279A" w14:textId="77777777" w:rsidR="00E730E7" w:rsidRDefault="00E730E7" w:rsidP="004956B4">
      <w:r>
        <w:continuationSeparator/>
      </w:r>
    </w:p>
  </w:endnote>
  <w:endnote w:type="continuationNotice" w:id="1">
    <w:p w14:paraId="071150A4" w14:textId="77777777" w:rsidR="00E730E7" w:rsidRDefault="00E730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E4F5" w14:textId="77777777" w:rsidR="002C1204" w:rsidRDefault="002C12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3CC8" w14:textId="77777777" w:rsidR="002C1204" w:rsidRDefault="002C12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B25B" w14:textId="77777777" w:rsidR="00E730E7" w:rsidRDefault="00E730E7" w:rsidP="004956B4">
      <w:r>
        <w:separator/>
      </w:r>
    </w:p>
  </w:footnote>
  <w:footnote w:type="continuationSeparator" w:id="0">
    <w:p w14:paraId="18F43127" w14:textId="77777777" w:rsidR="00E730E7" w:rsidRDefault="00E730E7" w:rsidP="004956B4">
      <w:r>
        <w:continuationSeparator/>
      </w:r>
    </w:p>
  </w:footnote>
  <w:footnote w:type="continuationNotice" w:id="1">
    <w:p w14:paraId="201267A0" w14:textId="77777777" w:rsidR="00E730E7" w:rsidRDefault="00E730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43D0" w14:textId="77777777" w:rsidR="002C1204" w:rsidRDefault="002C1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0CB4642" w14:textId="3DCDBFD8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2A04" w14:textId="77777777" w:rsidR="002C1204" w:rsidRDefault="002C12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19CAA61" w14:textId="5EE053BF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เดือนและเก้าเดือน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4A7990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1CD02AB" w14:textId="0E646F25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A79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E186E20" w14:textId="6428B705" w:rsidR="00C463C8" w:rsidRDefault="00C463C8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A79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4A7990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666319731">
    <w:abstractNumId w:val="15"/>
  </w:num>
  <w:num w:numId="2" w16cid:durableId="2010478456">
    <w:abstractNumId w:val="14"/>
  </w:num>
  <w:num w:numId="3" w16cid:durableId="979270280">
    <w:abstractNumId w:val="6"/>
  </w:num>
  <w:num w:numId="4" w16cid:durableId="1968004008">
    <w:abstractNumId w:val="7"/>
  </w:num>
  <w:num w:numId="5" w16cid:durableId="2086756027">
    <w:abstractNumId w:val="19"/>
  </w:num>
  <w:num w:numId="6" w16cid:durableId="170566946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98613284">
    <w:abstractNumId w:val="2"/>
  </w:num>
  <w:num w:numId="8" w16cid:durableId="817651678">
    <w:abstractNumId w:val="5"/>
  </w:num>
  <w:num w:numId="9" w16cid:durableId="1576697482">
    <w:abstractNumId w:val="13"/>
  </w:num>
  <w:num w:numId="10" w16cid:durableId="95289993">
    <w:abstractNumId w:val="27"/>
  </w:num>
  <w:num w:numId="11" w16cid:durableId="1719891829">
    <w:abstractNumId w:val="21"/>
  </w:num>
  <w:num w:numId="12" w16cid:durableId="1467623607">
    <w:abstractNumId w:val="4"/>
  </w:num>
  <w:num w:numId="13" w16cid:durableId="112553755">
    <w:abstractNumId w:val="3"/>
  </w:num>
  <w:num w:numId="14" w16cid:durableId="2138177838">
    <w:abstractNumId w:val="10"/>
  </w:num>
  <w:num w:numId="15" w16cid:durableId="1890192516">
    <w:abstractNumId w:val="23"/>
  </w:num>
  <w:num w:numId="16" w16cid:durableId="1532375328">
    <w:abstractNumId w:val="16"/>
  </w:num>
  <w:num w:numId="17" w16cid:durableId="666132039">
    <w:abstractNumId w:val="0"/>
  </w:num>
  <w:num w:numId="18" w16cid:durableId="1511020163">
    <w:abstractNumId w:val="1"/>
  </w:num>
  <w:num w:numId="19" w16cid:durableId="1523862618">
    <w:abstractNumId w:val="8"/>
  </w:num>
  <w:num w:numId="20" w16cid:durableId="1715041062">
    <w:abstractNumId w:val="11"/>
  </w:num>
  <w:num w:numId="21" w16cid:durableId="1500073291">
    <w:abstractNumId w:val="20"/>
  </w:num>
  <w:num w:numId="22" w16cid:durableId="1548566173">
    <w:abstractNumId w:val="25"/>
  </w:num>
  <w:num w:numId="23" w16cid:durableId="1045371386">
    <w:abstractNumId w:val="1"/>
  </w:num>
  <w:num w:numId="24" w16cid:durableId="85813308">
    <w:abstractNumId w:val="17"/>
  </w:num>
  <w:num w:numId="25" w16cid:durableId="18070235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419300047">
    <w:abstractNumId w:val="26"/>
  </w:num>
  <w:num w:numId="27" w16cid:durableId="713890259">
    <w:abstractNumId w:val="18"/>
  </w:num>
  <w:num w:numId="28" w16cid:durableId="1594509463">
    <w:abstractNumId w:val="9"/>
  </w:num>
  <w:num w:numId="29" w16cid:durableId="2000229985">
    <w:abstractNumId w:val="24"/>
  </w:num>
  <w:num w:numId="30" w16cid:durableId="1340814924">
    <w:abstractNumId w:val="12"/>
  </w:num>
  <w:num w:numId="31" w16cid:durableId="1264342124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48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14F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AC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40</Pages>
  <Words>11568</Words>
  <Characters>46176</Characters>
  <Application>Microsoft Office Word</Application>
  <DocSecurity>0</DocSecurity>
  <Lines>384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57629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Pimnara P &lt;F-A1-GC/8683&gt;</cp:lastModifiedBy>
  <cp:revision>3</cp:revision>
  <cp:lastPrinted>2022-11-03T02:55:00Z</cp:lastPrinted>
  <dcterms:created xsi:type="dcterms:W3CDTF">2022-11-07T07:27:00Z</dcterms:created>
  <dcterms:modified xsi:type="dcterms:W3CDTF">2022-11-08T09:32:00Z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