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6154" w14:textId="77777777" w:rsidR="00C341CA" w:rsidRPr="001E7FA1" w:rsidRDefault="00C341CA" w:rsidP="00C341CA">
      <w:pPr>
        <w:spacing w:line="240" w:lineRule="atLeast"/>
        <w:jc w:val="center"/>
        <w:rPr>
          <w:rStyle w:val="Emphasis"/>
          <w:rFonts w:cs="Times New Roman"/>
        </w:rPr>
      </w:pPr>
      <w:bookmarkStart w:id="0" w:name="_Hlk101893073"/>
      <w:r w:rsidRPr="001E7FA1">
        <w:rPr>
          <w:rStyle w:val="Emphasis"/>
          <w:rFonts w:cs="Times New Roman"/>
        </w:rPr>
        <w:tab/>
        <w:t xml:space="preserve"> </w:t>
      </w:r>
    </w:p>
    <w:p w14:paraId="674DA63C" w14:textId="77777777" w:rsidR="00C341CA" w:rsidRPr="001E7FA1" w:rsidRDefault="00C341CA" w:rsidP="00C341CA">
      <w:pPr>
        <w:spacing w:line="240" w:lineRule="atLeast"/>
        <w:jc w:val="center"/>
        <w:rPr>
          <w:rFonts w:cs="Times New Roman"/>
          <w:b/>
          <w:bCs/>
          <w:sz w:val="40"/>
          <w:szCs w:val="40"/>
        </w:rPr>
      </w:pPr>
    </w:p>
    <w:p w14:paraId="28EF3A05" w14:textId="682A7535" w:rsidR="00C341CA" w:rsidRDefault="00C341CA" w:rsidP="00C341CA">
      <w:pPr>
        <w:spacing w:line="240" w:lineRule="atLeast"/>
        <w:jc w:val="center"/>
        <w:rPr>
          <w:rFonts w:cs="Times New Roman"/>
          <w:b/>
          <w:bCs/>
          <w:sz w:val="40"/>
          <w:szCs w:val="40"/>
        </w:rPr>
      </w:pPr>
    </w:p>
    <w:p w14:paraId="3FDF6066" w14:textId="77820357" w:rsidR="00D25D84" w:rsidRDefault="00D25D84" w:rsidP="00C341CA">
      <w:pPr>
        <w:spacing w:line="240" w:lineRule="atLeast"/>
        <w:jc w:val="center"/>
        <w:rPr>
          <w:rFonts w:cs="Times New Roman"/>
          <w:b/>
          <w:bCs/>
          <w:sz w:val="40"/>
          <w:szCs w:val="40"/>
        </w:rPr>
      </w:pPr>
    </w:p>
    <w:p w14:paraId="51C71C16" w14:textId="5E8D5F04" w:rsidR="00D25D84" w:rsidRPr="007E4B05" w:rsidRDefault="00D25D84" w:rsidP="00C341CA">
      <w:pPr>
        <w:spacing w:line="240" w:lineRule="atLeast"/>
        <w:jc w:val="center"/>
        <w:rPr>
          <w:rFonts w:cs="Times New Roman"/>
          <w:b/>
          <w:bCs/>
          <w:sz w:val="40"/>
          <w:szCs w:val="40"/>
          <w:lang w:val="en-US"/>
        </w:rPr>
      </w:pPr>
    </w:p>
    <w:p w14:paraId="6F87DADE" w14:textId="77777777" w:rsidR="00D25D84" w:rsidRPr="001E7FA1" w:rsidRDefault="00D25D84" w:rsidP="00D25D84">
      <w:pPr>
        <w:spacing w:line="240" w:lineRule="atLeast"/>
        <w:jc w:val="center"/>
        <w:rPr>
          <w:rFonts w:cs="Times New Roman"/>
          <w:b/>
          <w:bCs/>
          <w:sz w:val="40"/>
          <w:szCs w:val="40"/>
        </w:rPr>
      </w:pPr>
      <w:r w:rsidRPr="001E7FA1">
        <w:rPr>
          <w:rFonts w:cs="Times New Roman"/>
          <w:b/>
          <w:bCs/>
          <w:sz w:val="40"/>
          <w:szCs w:val="40"/>
        </w:rPr>
        <w:t xml:space="preserve">PTT Global Chemical Public Company Limited </w:t>
      </w:r>
    </w:p>
    <w:p w14:paraId="49E46086" w14:textId="77777777" w:rsidR="00D25D84" w:rsidRPr="001E7FA1" w:rsidRDefault="00D25D84" w:rsidP="00D25D84">
      <w:pPr>
        <w:spacing w:line="240" w:lineRule="atLeast"/>
        <w:jc w:val="center"/>
        <w:rPr>
          <w:rFonts w:cs="Times New Roman"/>
          <w:b/>
          <w:bCs/>
          <w:sz w:val="40"/>
          <w:szCs w:val="40"/>
        </w:rPr>
      </w:pPr>
      <w:r w:rsidRPr="001E7FA1">
        <w:rPr>
          <w:rFonts w:cs="Times New Roman"/>
          <w:b/>
          <w:bCs/>
          <w:sz w:val="40"/>
          <w:szCs w:val="40"/>
        </w:rPr>
        <w:t>and its Subsidiaries</w:t>
      </w:r>
    </w:p>
    <w:p w14:paraId="5957C17B" w14:textId="77777777" w:rsidR="00D25D84" w:rsidRPr="001E7FA1" w:rsidRDefault="00D25D84" w:rsidP="00D25D84">
      <w:pPr>
        <w:jc w:val="center"/>
        <w:rPr>
          <w:rFonts w:cs="Times New Roman"/>
          <w:sz w:val="36"/>
          <w:szCs w:val="36"/>
          <w:cs/>
        </w:rPr>
      </w:pPr>
    </w:p>
    <w:p w14:paraId="16A66C7E" w14:textId="77777777" w:rsidR="00D25D84" w:rsidRPr="001E7FA1" w:rsidRDefault="00D25D84" w:rsidP="00D25D84">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140B3443" w14:textId="5223FEC4" w:rsidR="00DF4A56" w:rsidRPr="00E27888" w:rsidRDefault="00D25D84" w:rsidP="00D25D84">
      <w:pPr>
        <w:pStyle w:val="CoverTitle"/>
        <w:spacing w:line="240" w:lineRule="atLeast"/>
        <w:jc w:val="center"/>
        <w:rPr>
          <w:rFonts w:cs="Times New Roman"/>
          <w:szCs w:val="36"/>
        </w:rPr>
      </w:pPr>
      <w:r w:rsidRPr="001E7FA1">
        <w:rPr>
          <w:rFonts w:cs="Times New Roman"/>
          <w:szCs w:val="36"/>
        </w:rPr>
        <w:t xml:space="preserve">for the </w:t>
      </w:r>
      <w:r w:rsidRPr="00E27888">
        <w:rPr>
          <w:rFonts w:cs="Times New Roman"/>
          <w:szCs w:val="36"/>
        </w:rPr>
        <w:t>three-month</w:t>
      </w:r>
      <w:r w:rsidR="007834CC" w:rsidRPr="00E27888">
        <w:rPr>
          <w:rFonts w:cs="Times New Roman"/>
          <w:szCs w:val="36"/>
        </w:rPr>
        <w:t xml:space="preserve"> and </w:t>
      </w:r>
      <w:r w:rsidR="009D0619">
        <w:rPr>
          <w:rFonts w:cs="Times New Roman"/>
          <w:szCs w:val="36"/>
        </w:rPr>
        <w:t>nine</w:t>
      </w:r>
      <w:r w:rsidR="007834CC" w:rsidRPr="00E27888">
        <w:rPr>
          <w:rFonts w:cs="Times New Roman"/>
          <w:szCs w:val="36"/>
        </w:rPr>
        <w:t>-month</w:t>
      </w:r>
      <w:r w:rsidRPr="00E27888">
        <w:rPr>
          <w:rFonts w:cs="Times New Roman"/>
          <w:szCs w:val="36"/>
        </w:rPr>
        <w:t xml:space="preserve"> period</w:t>
      </w:r>
      <w:r w:rsidR="00D844A8" w:rsidRPr="00E27888">
        <w:rPr>
          <w:rFonts w:cs="Times New Roman"/>
          <w:szCs w:val="36"/>
        </w:rPr>
        <w:t>s</w:t>
      </w:r>
      <w:r w:rsidRPr="00E27888">
        <w:rPr>
          <w:rFonts w:cs="Times New Roman"/>
          <w:szCs w:val="36"/>
        </w:rPr>
        <w:t xml:space="preserve"> ended</w:t>
      </w:r>
    </w:p>
    <w:p w14:paraId="099CEB54" w14:textId="79F6DE5F" w:rsidR="00D25D84" w:rsidRPr="00600C60" w:rsidRDefault="007834CC" w:rsidP="00D25D84">
      <w:pPr>
        <w:pStyle w:val="CoverTitle"/>
        <w:spacing w:line="240" w:lineRule="atLeast"/>
        <w:jc w:val="center"/>
        <w:rPr>
          <w:rFonts w:cstheme="minorBidi"/>
          <w:sz w:val="32"/>
          <w:szCs w:val="45"/>
          <w:cs/>
          <w:lang w:bidi="th-TH"/>
        </w:rPr>
      </w:pPr>
      <w:r w:rsidRPr="00E27888">
        <w:rPr>
          <w:rFonts w:cs="Times New Roman"/>
          <w:szCs w:val="36"/>
        </w:rPr>
        <w:t xml:space="preserve">30 </w:t>
      </w:r>
      <w:r w:rsidR="009D0619">
        <w:rPr>
          <w:rFonts w:cs="Times New Roman"/>
          <w:szCs w:val="36"/>
        </w:rPr>
        <w:t>September</w:t>
      </w:r>
      <w:r w:rsidR="00D25D84" w:rsidRPr="00E27888">
        <w:rPr>
          <w:rFonts w:cs="Times New Roman"/>
          <w:szCs w:val="36"/>
        </w:rPr>
        <w:t xml:space="preserve"> 202</w:t>
      </w:r>
      <w:r w:rsidR="0003677E" w:rsidRPr="00E27888">
        <w:rPr>
          <w:rFonts w:cs="Times New Roman"/>
          <w:szCs w:val="36"/>
        </w:rPr>
        <w:t>2</w:t>
      </w:r>
    </w:p>
    <w:p w14:paraId="63FCA8EA" w14:textId="77777777" w:rsidR="00D25D84" w:rsidRPr="001E7FA1" w:rsidRDefault="00D25D84" w:rsidP="00D25D84">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3940736F" w14:textId="77777777" w:rsidR="00C341CA" w:rsidRPr="001E7FA1" w:rsidRDefault="00C341CA" w:rsidP="00C341CA">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78993B38" w14:textId="77777777" w:rsidR="00C341CA" w:rsidRPr="00E17E8D" w:rsidRDefault="00C341CA" w:rsidP="00C341CA">
      <w:pPr>
        <w:pStyle w:val="CoverTitle"/>
        <w:spacing w:line="240" w:lineRule="atLeast"/>
        <w:jc w:val="center"/>
        <w:rPr>
          <w:rFonts w:cstheme="minorBidi"/>
          <w:spacing w:val="-3"/>
          <w:sz w:val="32"/>
          <w:szCs w:val="40"/>
          <w:cs/>
          <w:lang w:bidi="th-TH"/>
        </w:rPr>
      </w:pPr>
    </w:p>
    <w:p w14:paraId="2981C1A4" w14:textId="77777777" w:rsidR="00C341CA" w:rsidRPr="001E7FA1" w:rsidRDefault="00C341CA" w:rsidP="00C341CA">
      <w:pPr>
        <w:pStyle w:val="acctmainheading"/>
        <w:tabs>
          <w:tab w:val="left" w:pos="7810"/>
        </w:tabs>
        <w:spacing w:after="0" w:line="240" w:lineRule="atLeast"/>
        <w:outlineLvl w:val="0"/>
        <w:rPr>
          <w:rFonts w:cs="Times New Roman"/>
        </w:rPr>
        <w:sectPr w:rsidR="00C341CA" w:rsidRPr="001E7FA1" w:rsidSect="00D0652D">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6485FEE7" w14:textId="77777777" w:rsidR="00C341CA" w:rsidRPr="001E7FA1" w:rsidRDefault="00C341CA" w:rsidP="00C341CA">
      <w:pPr>
        <w:pStyle w:val="acctmainheading"/>
        <w:tabs>
          <w:tab w:val="left" w:pos="7810"/>
        </w:tabs>
        <w:spacing w:after="0" w:line="240" w:lineRule="atLeast"/>
        <w:outlineLvl w:val="0"/>
        <w:rPr>
          <w:rFonts w:cs="Times New Roman"/>
        </w:rPr>
      </w:pPr>
      <w:bookmarkStart w:id="1" w:name="_Hlk101893305"/>
    </w:p>
    <w:p w14:paraId="2C5B39A2" w14:textId="77777777" w:rsidR="00C341CA" w:rsidRPr="001E7FA1" w:rsidRDefault="00C341CA" w:rsidP="00C341CA">
      <w:pPr>
        <w:pStyle w:val="acctmainheading"/>
        <w:tabs>
          <w:tab w:val="left" w:pos="7810"/>
        </w:tabs>
        <w:spacing w:after="0" w:line="240" w:lineRule="atLeast"/>
        <w:outlineLvl w:val="0"/>
        <w:rPr>
          <w:rFonts w:cs="Times New Roman"/>
        </w:rPr>
      </w:pPr>
    </w:p>
    <w:p w14:paraId="42BEBB9E" w14:textId="77777777" w:rsidR="00C341CA" w:rsidRPr="001E7FA1" w:rsidRDefault="00C341CA" w:rsidP="00C341CA">
      <w:pPr>
        <w:pStyle w:val="acctmainheading"/>
        <w:tabs>
          <w:tab w:val="left" w:pos="7810"/>
        </w:tabs>
        <w:spacing w:after="0" w:line="240" w:lineRule="atLeast"/>
        <w:outlineLvl w:val="0"/>
        <w:rPr>
          <w:rFonts w:cs="Times New Roman"/>
        </w:rPr>
      </w:pPr>
    </w:p>
    <w:p w14:paraId="2A3065FB" w14:textId="77777777" w:rsidR="00C341CA" w:rsidRPr="001E7FA1" w:rsidRDefault="00C341CA" w:rsidP="00C341CA">
      <w:pPr>
        <w:pStyle w:val="acctmainheading"/>
        <w:tabs>
          <w:tab w:val="left" w:pos="7810"/>
        </w:tabs>
        <w:spacing w:after="0" w:line="240" w:lineRule="atLeast"/>
        <w:outlineLvl w:val="0"/>
        <w:rPr>
          <w:rFonts w:cs="Times New Roman"/>
        </w:rPr>
      </w:pPr>
    </w:p>
    <w:p w14:paraId="1DC50FE6" w14:textId="2270A7C1" w:rsidR="00C341CA" w:rsidRDefault="00C341CA" w:rsidP="00C341CA">
      <w:pPr>
        <w:pStyle w:val="acctmainheading"/>
        <w:tabs>
          <w:tab w:val="left" w:pos="7810"/>
        </w:tabs>
        <w:spacing w:after="0" w:line="240" w:lineRule="atLeast"/>
        <w:outlineLvl w:val="0"/>
        <w:rPr>
          <w:rFonts w:cs="Times New Roman"/>
        </w:rPr>
      </w:pPr>
    </w:p>
    <w:p w14:paraId="56E0681C" w14:textId="77777777" w:rsidR="00CD5776" w:rsidRPr="001E7FA1" w:rsidRDefault="00CD5776" w:rsidP="00C341CA">
      <w:pPr>
        <w:pStyle w:val="acctmainheading"/>
        <w:tabs>
          <w:tab w:val="left" w:pos="7810"/>
        </w:tabs>
        <w:spacing w:after="0" w:line="240" w:lineRule="atLeast"/>
        <w:outlineLvl w:val="0"/>
        <w:rPr>
          <w:rFonts w:cs="Times New Roman"/>
        </w:rPr>
      </w:pPr>
    </w:p>
    <w:p w14:paraId="2BFFA97F" w14:textId="77777777" w:rsidR="00C341CA" w:rsidRPr="001E7FA1" w:rsidRDefault="00C341CA" w:rsidP="00C341CA">
      <w:pPr>
        <w:pStyle w:val="acctmainheading"/>
        <w:tabs>
          <w:tab w:val="left" w:pos="7810"/>
        </w:tabs>
        <w:spacing w:after="0" w:line="240" w:lineRule="atLeast"/>
        <w:outlineLvl w:val="0"/>
        <w:rPr>
          <w:rFonts w:cs="Times New Roman"/>
        </w:rPr>
      </w:pPr>
    </w:p>
    <w:p w14:paraId="0A1636CB" w14:textId="77777777" w:rsidR="00C341CA" w:rsidRPr="001E7FA1" w:rsidRDefault="00C341CA" w:rsidP="00C341CA">
      <w:pPr>
        <w:pStyle w:val="acctmainheading"/>
        <w:tabs>
          <w:tab w:val="left" w:pos="7810"/>
        </w:tabs>
        <w:spacing w:after="0" w:line="240" w:lineRule="atLeast"/>
        <w:outlineLvl w:val="0"/>
        <w:rPr>
          <w:rFonts w:cs="Times New Roman"/>
        </w:rPr>
      </w:pPr>
    </w:p>
    <w:p w14:paraId="1140D26E" w14:textId="77777777" w:rsidR="00C341CA" w:rsidRPr="001E7FA1" w:rsidRDefault="00C341CA" w:rsidP="00C341CA">
      <w:pPr>
        <w:pStyle w:val="acctmainheading"/>
        <w:tabs>
          <w:tab w:val="left" w:pos="7810"/>
        </w:tabs>
        <w:spacing w:after="0" w:line="240" w:lineRule="atLeast"/>
        <w:outlineLvl w:val="0"/>
        <w:rPr>
          <w:rFonts w:cs="Times New Roman"/>
        </w:rPr>
      </w:pPr>
    </w:p>
    <w:bookmarkEnd w:id="1"/>
    <w:p w14:paraId="7ED580C7" w14:textId="77777777" w:rsidR="00C341CA" w:rsidRPr="001E7FA1" w:rsidRDefault="00C341CA" w:rsidP="00C341CA">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5FBA42AF"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079D1F1A"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31BECEA9" w14:textId="6D068A4D" w:rsidR="00C341CA" w:rsidRPr="001E7FA1" w:rsidRDefault="00C341CA" w:rsidP="00C341CA">
      <w:pPr>
        <w:pStyle w:val="acctmainheading"/>
        <w:tabs>
          <w:tab w:val="left" w:pos="7810"/>
        </w:tabs>
        <w:spacing w:after="0" w:line="240" w:lineRule="atLeast"/>
        <w:outlineLvl w:val="0"/>
        <w:rPr>
          <w:rFonts w:cs="Times New Roman"/>
          <w:sz w:val="24"/>
          <w:szCs w:val="24"/>
        </w:rPr>
      </w:pPr>
      <w:r w:rsidRPr="001E7FA1">
        <w:rPr>
          <w:rFonts w:cs="Times New Roman"/>
          <w:sz w:val="24"/>
          <w:szCs w:val="24"/>
        </w:rPr>
        <w:t>To the Board of Directors of</w:t>
      </w:r>
      <w:r w:rsidR="00C51A1D" w:rsidRPr="001E7FA1">
        <w:rPr>
          <w:rFonts w:cs="Times New Roman"/>
          <w:sz w:val="24"/>
          <w:szCs w:val="24"/>
        </w:rPr>
        <w:t xml:space="preserve"> PTT Global Chemical Public </w:t>
      </w:r>
      <w:r w:rsidRPr="001E7FA1">
        <w:rPr>
          <w:rFonts w:cs="Times New Roman"/>
          <w:sz w:val="24"/>
          <w:szCs w:val="24"/>
        </w:rPr>
        <w:t>Company Limited</w:t>
      </w:r>
    </w:p>
    <w:p w14:paraId="000AF54D" w14:textId="77777777" w:rsidR="00C341CA" w:rsidRPr="001E7FA1" w:rsidRDefault="00C341CA" w:rsidP="00C341CA">
      <w:pPr>
        <w:spacing w:line="240" w:lineRule="atLeast"/>
        <w:rPr>
          <w:rFonts w:cs="Times New Roman"/>
        </w:rPr>
      </w:pPr>
    </w:p>
    <w:p w14:paraId="3F713E86" w14:textId="77777777" w:rsidR="00C341CA" w:rsidRPr="001E7FA1" w:rsidRDefault="00C341CA" w:rsidP="00C341CA">
      <w:pPr>
        <w:spacing w:line="240" w:lineRule="atLeast"/>
        <w:ind w:right="47"/>
        <w:jc w:val="both"/>
        <w:rPr>
          <w:rFonts w:cs="Times New Roman"/>
        </w:rPr>
      </w:pPr>
    </w:p>
    <w:p w14:paraId="76787351" w14:textId="08B5EAC8" w:rsidR="00C341CA" w:rsidRPr="001E7FA1" w:rsidRDefault="00C341CA" w:rsidP="00C341CA">
      <w:pPr>
        <w:jc w:val="thaiDistribute"/>
        <w:rPr>
          <w:rFonts w:cs="Times New Roman"/>
        </w:rPr>
      </w:pPr>
      <w:r w:rsidRPr="001E7FA1">
        <w:rPr>
          <w:rFonts w:cs="Times New Roman"/>
        </w:rPr>
        <w:t xml:space="preserve">I have reviewed the accompanying consolidated and separate statements of financial position of </w:t>
      </w:r>
      <w:r w:rsidR="00C51A1D" w:rsidRPr="001E7FA1">
        <w:rPr>
          <w:rFonts w:cs="Times New Roman"/>
        </w:rPr>
        <w:t xml:space="preserve">PTT Global Chemical </w:t>
      </w:r>
      <w:r w:rsidRPr="001E7FA1">
        <w:rPr>
          <w:rFonts w:cs="Times New Roman"/>
        </w:rPr>
        <w:t>Public Company Limited and its subsidiaries</w:t>
      </w:r>
      <w:r w:rsidR="00C65AF4">
        <w:rPr>
          <w:rFonts w:cs="Times New Roman"/>
        </w:rPr>
        <w:t xml:space="preserve"> (“the Group”)</w:t>
      </w:r>
      <w:r w:rsidRPr="001E7FA1">
        <w:rPr>
          <w:rFonts w:cs="Times New Roman"/>
        </w:rPr>
        <w:t xml:space="preserve">, and of </w:t>
      </w:r>
      <w:r w:rsidR="00C51A1D" w:rsidRPr="001E7FA1">
        <w:rPr>
          <w:rFonts w:cs="Times New Roman"/>
        </w:rPr>
        <w:t xml:space="preserve">PTT Global Chemical </w:t>
      </w:r>
      <w:r w:rsidRPr="001E7FA1">
        <w:rPr>
          <w:rFonts w:cs="Times New Roman"/>
        </w:rPr>
        <w:t>Public Company Limited</w:t>
      </w:r>
      <w:r w:rsidR="00C65AF4">
        <w:rPr>
          <w:rFonts w:cs="Times New Roman"/>
        </w:rPr>
        <w:t xml:space="preserve"> (“the Company”)</w:t>
      </w:r>
      <w:r w:rsidRPr="001E7FA1">
        <w:rPr>
          <w:rFonts w:cs="Times New Roman"/>
        </w:rPr>
        <w:t xml:space="preserve">, respectively, </w:t>
      </w:r>
      <w:r w:rsidRPr="00E27888">
        <w:rPr>
          <w:rFonts w:cs="Times New Roman"/>
        </w:rPr>
        <w:t>as at 3</w:t>
      </w:r>
      <w:r w:rsidR="007834CC" w:rsidRPr="00E27888">
        <w:rPr>
          <w:rFonts w:cs="Times New Roman"/>
        </w:rPr>
        <w:t>0</w:t>
      </w:r>
      <w:r w:rsidRPr="00E27888">
        <w:rPr>
          <w:rFonts w:cs="Times New Roman"/>
        </w:rPr>
        <w:t xml:space="preserve"> </w:t>
      </w:r>
      <w:r w:rsidR="009D0619">
        <w:rPr>
          <w:rFonts w:cs="Times New Roman"/>
        </w:rPr>
        <w:t>September</w:t>
      </w:r>
      <w:r w:rsidRPr="00E27888">
        <w:rPr>
          <w:rFonts w:cs="Times New Roman"/>
        </w:rPr>
        <w:t xml:space="preserve"> 202</w:t>
      </w:r>
      <w:r w:rsidR="005C21CE" w:rsidRPr="00E27888">
        <w:rPr>
          <w:rFonts w:cs="Times New Roman"/>
        </w:rPr>
        <w:t>2</w:t>
      </w:r>
      <w:r w:rsidRPr="001E7FA1">
        <w:rPr>
          <w:rFonts w:cs="Times New Roman"/>
        </w:rPr>
        <w:t xml:space="preserve">; </w:t>
      </w:r>
      <w:r w:rsidR="00D114E5" w:rsidRPr="000B23C9">
        <w:rPr>
          <w:rFonts w:cs="Times New Roman"/>
          <w:szCs w:val="22"/>
        </w:rPr>
        <w:t>the consolidated and separate statements of income and comprehensive income</w:t>
      </w:r>
      <w:r w:rsidR="007834CC">
        <w:rPr>
          <w:rFonts w:cs="Times New Roman"/>
          <w:szCs w:val="22"/>
        </w:rPr>
        <w:t xml:space="preserve"> </w:t>
      </w:r>
      <w:r w:rsidR="007834CC" w:rsidRPr="00E27888">
        <w:rPr>
          <w:rFonts w:cs="Times New Roman"/>
        </w:rPr>
        <w:t xml:space="preserve">for the three-month and </w:t>
      </w:r>
      <w:r w:rsidR="009D0619">
        <w:rPr>
          <w:rFonts w:cs="Times New Roman"/>
        </w:rPr>
        <w:t>nine</w:t>
      </w:r>
      <w:r w:rsidR="007834CC" w:rsidRPr="00E27888">
        <w:rPr>
          <w:rFonts w:cs="Times New Roman"/>
        </w:rPr>
        <w:t>-month period</w:t>
      </w:r>
      <w:r w:rsidR="00D844A8" w:rsidRPr="00E27888">
        <w:rPr>
          <w:rFonts w:cs="Times New Roman"/>
        </w:rPr>
        <w:t>s</w:t>
      </w:r>
      <w:r w:rsidR="007834CC" w:rsidRPr="00E27888">
        <w:rPr>
          <w:rFonts w:cs="Times New Roman"/>
        </w:rPr>
        <w:t xml:space="preserve"> ended 30 </w:t>
      </w:r>
      <w:r w:rsidR="009D0619">
        <w:rPr>
          <w:rFonts w:cs="Times New Roman"/>
        </w:rPr>
        <w:t>September</w:t>
      </w:r>
      <w:r w:rsidR="007834CC" w:rsidRPr="00E27888">
        <w:rPr>
          <w:rFonts w:cs="Times New Roman"/>
        </w:rPr>
        <w:t xml:space="preserve"> 2022</w:t>
      </w:r>
      <w:r w:rsidRPr="00FF6C63">
        <w:rPr>
          <w:rFonts w:cs="Times New Roman"/>
        </w:rPr>
        <w:t xml:space="preserve">, changes in equity and cash flows for </w:t>
      </w:r>
      <w:r w:rsidR="007834CC" w:rsidRPr="00FF6C63">
        <w:rPr>
          <w:rFonts w:cs="Times New Roman"/>
        </w:rPr>
        <w:t xml:space="preserve">the </w:t>
      </w:r>
      <w:r w:rsidR="009D0619">
        <w:rPr>
          <w:rFonts w:cs="Times New Roman"/>
        </w:rPr>
        <w:t>nine</w:t>
      </w:r>
      <w:r w:rsidR="007834CC" w:rsidRPr="00FF6C63">
        <w:rPr>
          <w:rFonts w:cs="Times New Roman"/>
        </w:rPr>
        <w:t>-month</w:t>
      </w:r>
      <w:r w:rsidRPr="00FF6C63">
        <w:rPr>
          <w:rFonts w:cs="Times New Roman"/>
        </w:rPr>
        <w:t xml:space="preserve"> period ended 3</w:t>
      </w:r>
      <w:r w:rsidR="007834CC" w:rsidRPr="00FF6C63">
        <w:rPr>
          <w:rFonts w:cs="Times New Roman"/>
        </w:rPr>
        <w:t xml:space="preserve">0 </w:t>
      </w:r>
      <w:r w:rsidR="009D0619">
        <w:rPr>
          <w:rFonts w:cs="Times New Roman"/>
        </w:rPr>
        <w:t>September</w:t>
      </w:r>
      <w:r w:rsidRPr="00FF6C63">
        <w:rPr>
          <w:rFonts w:cs="Times New Roman"/>
        </w:rPr>
        <w:t xml:space="preserve"> 202</w:t>
      </w:r>
      <w:r w:rsidR="001E7FA1" w:rsidRPr="00FF6C63">
        <w:rPr>
          <w:rFonts w:cs="Times New Roman"/>
        </w:rPr>
        <w:t>2</w:t>
      </w:r>
      <w:r w:rsidRPr="00FF6C63">
        <w:rPr>
          <w:rFonts w:cs="Times New Roman"/>
        </w:rPr>
        <w:t>; and condensed notes (“interim f</w:t>
      </w:r>
      <w:r w:rsidRPr="001E7FA1">
        <w:rPr>
          <w:rFonts w:cs="Times New Roman"/>
        </w:rPr>
        <w:t>inancial information”).</w:t>
      </w:r>
      <w:r w:rsidRPr="001E7FA1">
        <w:rPr>
          <w:rFonts w:cs="Times New Roman"/>
          <w:color w:val="FFFFFF"/>
          <w:spacing w:val="-16"/>
        </w:rPr>
        <w:t>-</w:t>
      </w:r>
      <w:r w:rsidRPr="001E7FA1">
        <w:rPr>
          <w:rFonts w:cs="Times New Roman"/>
        </w:rPr>
        <w:t>Management</w:t>
      </w:r>
      <w:r w:rsidRPr="001E7FA1">
        <w:rPr>
          <w:rFonts w:cs="Times New Roman"/>
          <w:color w:val="FFFFFF"/>
          <w:spacing w:val="-16"/>
        </w:rPr>
        <w:t>-</w:t>
      </w:r>
      <w:r w:rsidRPr="001E7FA1">
        <w:rPr>
          <w:rFonts w:cs="Times New Roman"/>
        </w:rPr>
        <w:t xml:space="preserve">is responsible for the preparation and presentation of this interim financial information in accordance with Thai Accounting Standard 34, “Interim Financial </w:t>
      </w:r>
      <w:r w:rsidRPr="009A0DBC">
        <w:rPr>
          <w:rFonts w:cs="Times New Roman"/>
          <w:spacing w:val="-4"/>
        </w:rPr>
        <w:t>Reporting”.  My responsibility is to express a conclusion on this interim financial information based on my review.</w:t>
      </w:r>
      <w:r w:rsidRPr="001E7FA1">
        <w:rPr>
          <w:rFonts w:cs="Times New Roman"/>
          <w:i/>
          <w:iCs/>
        </w:rPr>
        <w:t xml:space="preserve"> </w:t>
      </w:r>
    </w:p>
    <w:p w14:paraId="05ECF3B3" w14:textId="77777777" w:rsidR="00C341CA" w:rsidRPr="001E7FA1" w:rsidRDefault="00C341CA" w:rsidP="00C341CA">
      <w:pPr>
        <w:pStyle w:val="RNormal"/>
        <w:jc w:val="left"/>
      </w:pPr>
    </w:p>
    <w:p w14:paraId="6E4DC482" w14:textId="77777777" w:rsidR="00C341CA" w:rsidRPr="001E7FA1" w:rsidRDefault="00C341CA" w:rsidP="00C341CA">
      <w:pPr>
        <w:jc w:val="thaiDistribute"/>
        <w:rPr>
          <w:rFonts w:cs="Times New Roman"/>
          <w:i/>
        </w:rPr>
      </w:pPr>
      <w:r w:rsidRPr="001E7FA1">
        <w:rPr>
          <w:rFonts w:cs="Times New Roman"/>
          <w:i/>
        </w:rPr>
        <w:t>Scope of Review</w:t>
      </w:r>
    </w:p>
    <w:p w14:paraId="3878AF0E" w14:textId="77777777" w:rsidR="00C341CA" w:rsidRPr="001E7FA1" w:rsidRDefault="00C341CA" w:rsidP="00C341CA">
      <w:pPr>
        <w:jc w:val="both"/>
        <w:rPr>
          <w:rFonts w:cs="Times New Roman"/>
        </w:rPr>
      </w:pPr>
    </w:p>
    <w:p w14:paraId="08E0816F" w14:textId="77777777" w:rsidR="00C341CA" w:rsidRPr="001E7FA1" w:rsidRDefault="00C341CA" w:rsidP="00C341CA">
      <w:pPr>
        <w:jc w:val="thaiDistribute"/>
        <w:rPr>
          <w:rFonts w:cs="Times New Roman"/>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33B04F08" w14:textId="77777777" w:rsidR="00C341CA" w:rsidRPr="001E7FA1" w:rsidRDefault="00C341CA" w:rsidP="00C341CA">
      <w:pPr>
        <w:jc w:val="both"/>
        <w:rPr>
          <w:rFonts w:cs="Times New Roman"/>
        </w:rPr>
      </w:pPr>
    </w:p>
    <w:p w14:paraId="44A2DBA0" w14:textId="77777777" w:rsidR="00D02518" w:rsidRPr="00D02518" w:rsidRDefault="00D02518" w:rsidP="00D02518">
      <w:pPr>
        <w:spacing w:line="240" w:lineRule="atLeast"/>
        <w:jc w:val="both"/>
        <w:rPr>
          <w:i/>
          <w:iCs/>
          <w:szCs w:val="22"/>
        </w:rPr>
      </w:pPr>
      <w:r w:rsidRPr="00D02518">
        <w:rPr>
          <w:i/>
          <w:iCs/>
          <w:szCs w:val="22"/>
        </w:rPr>
        <w:t>Conclusion</w:t>
      </w:r>
    </w:p>
    <w:p w14:paraId="36D05720" w14:textId="77777777" w:rsidR="00D02518" w:rsidRDefault="00D02518" w:rsidP="00D02518">
      <w:pPr>
        <w:spacing w:line="240" w:lineRule="atLeast"/>
        <w:rPr>
          <w:rFonts w:cs="Times New Roman"/>
          <w:szCs w:val="22"/>
          <w:lang w:val="en-US" w:bidi="th-TH"/>
        </w:rPr>
      </w:pPr>
    </w:p>
    <w:p w14:paraId="71AB43D5" w14:textId="5ACF202D" w:rsidR="00D02518" w:rsidRPr="00D02518" w:rsidRDefault="00D02518" w:rsidP="00D02518">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A435A6">
        <w:rPr>
          <w:rFonts w:cs="Times New Roman"/>
          <w:szCs w:val="22"/>
          <w:lang w:val="en-US" w:bidi="th-TH"/>
        </w:rPr>
        <w:t>“</w:t>
      </w:r>
      <w:r w:rsidRPr="00D02518">
        <w:rPr>
          <w:rFonts w:cs="Times New Roman"/>
          <w:szCs w:val="22"/>
          <w:lang w:val="en-US" w:bidi="th-TH"/>
        </w:rPr>
        <w:t>Interim Financial Reporting</w:t>
      </w:r>
      <w:r w:rsidR="00A435A6">
        <w:rPr>
          <w:rFonts w:cs="Times New Roman"/>
          <w:szCs w:val="22"/>
          <w:lang w:val="en-US" w:bidi="th-TH"/>
        </w:rPr>
        <w:t>”</w:t>
      </w:r>
      <w:r w:rsidRPr="00D02518">
        <w:rPr>
          <w:rFonts w:cs="Times New Roman"/>
          <w:szCs w:val="22"/>
          <w:lang w:val="en-US" w:bidi="th-TH"/>
        </w:rPr>
        <w:t>.</w:t>
      </w:r>
    </w:p>
    <w:p w14:paraId="78747119" w14:textId="77777777" w:rsidR="007E0C7E" w:rsidRDefault="007E0C7E" w:rsidP="00D02518">
      <w:pPr>
        <w:spacing w:line="240" w:lineRule="atLeast"/>
        <w:jc w:val="both"/>
        <w:rPr>
          <w:rFonts w:cstheme="minorBidi"/>
          <w:szCs w:val="22"/>
          <w:lang w:val="en-US" w:bidi="th-TH"/>
        </w:rPr>
      </w:pPr>
    </w:p>
    <w:p w14:paraId="7FE2522E" w14:textId="77777777" w:rsidR="00FC4C2D" w:rsidRDefault="00FC4C2D" w:rsidP="00FC4C2D">
      <w:pPr>
        <w:jc w:val="both"/>
        <w:rPr>
          <w:i/>
          <w:cs/>
          <w:lang w:val="en-US" w:bidi="th-TH"/>
        </w:rPr>
      </w:pPr>
      <w:r>
        <w:rPr>
          <w:i/>
        </w:rPr>
        <w:t>Emphasis of Matter</w:t>
      </w:r>
    </w:p>
    <w:p w14:paraId="2326515F" w14:textId="77777777" w:rsidR="008B0B33" w:rsidRDefault="008B0B33" w:rsidP="00D02518">
      <w:pPr>
        <w:spacing w:line="240" w:lineRule="atLeast"/>
        <w:jc w:val="both"/>
        <w:rPr>
          <w:rFonts w:cstheme="minorBidi"/>
          <w:szCs w:val="22"/>
          <w:lang w:val="en-US" w:bidi="th-TH"/>
        </w:rPr>
      </w:pPr>
    </w:p>
    <w:p w14:paraId="44A2E30D" w14:textId="3FA38934" w:rsidR="000C6C6C" w:rsidRPr="00D24998" w:rsidRDefault="000C6C6C" w:rsidP="00D24998">
      <w:pPr>
        <w:spacing w:line="240" w:lineRule="atLeast"/>
        <w:jc w:val="both"/>
        <w:rPr>
          <w:rFonts w:cs="Times New Roman"/>
          <w:szCs w:val="22"/>
          <w:lang w:val="en-US" w:bidi="th-TH"/>
        </w:rPr>
      </w:pPr>
      <w:r w:rsidRPr="00D24998">
        <w:rPr>
          <w:rFonts w:cs="Times New Roman"/>
          <w:szCs w:val="22"/>
          <w:lang w:val="en-US" w:bidi="th-TH"/>
        </w:rPr>
        <w:t>I draw attention to</w:t>
      </w:r>
      <w:r w:rsidR="003827DA">
        <w:rPr>
          <w:rFonts w:cs="Times New Roman"/>
          <w:szCs w:val="22"/>
          <w:lang w:val="en-US" w:bidi="th-TH"/>
        </w:rPr>
        <w:t xml:space="preserve"> note</w:t>
      </w:r>
      <w:r w:rsidR="00D425AA">
        <w:rPr>
          <w:rFonts w:cs="Times New Roman"/>
          <w:szCs w:val="22"/>
          <w:lang w:val="en-US" w:bidi="th-TH"/>
        </w:rPr>
        <w:t xml:space="preserve"> </w:t>
      </w:r>
      <w:r w:rsidR="001861D5">
        <w:rPr>
          <w:rFonts w:cstheme="minorBidi"/>
          <w:szCs w:val="22"/>
          <w:lang w:val="en-US" w:bidi="th-TH"/>
        </w:rPr>
        <w:t>2</w:t>
      </w:r>
      <w:r w:rsidR="003827DA">
        <w:rPr>
          <w:rFonts w:cs="Times New Roman"/>
          <w:szCs w:val="22"/>
          <w:lang w:val="en-US" w:bidi="th-TH"/>
        </w:rPr>
        <w:t xml:space="preserve"> to</w:t>
      </w:r>
      <w:r w:rsidR="00D425AA">
        <w:rPr>
          <w:rFonts w:cs="Times New Roman"/>
          <w:szCs w:val="22"/>
          <w:lang w:val="en-US" w:bidi="th-TH"/>
        </w:rPr>
        <w:t xml:space="preserve"> the</w:t>
      </w:r>
      <w:r w:rsidRPr="00D24998">
        <w:rPr>
          <w:rFonts w:cs="Times New Roman"/>
          <w:szCs w:val="22"/>
          <w:lang w:val="en-US" w:bidi="th-TH"/>
        </w:rPr>
        <w:t xml:space="preserve"> </w:t>
      </w:r>
      <w:r w:rsidR="003827DA">
        <w:rPr>
          <w:szCs w:val="28"/>
          <w:lang w:val="en-US" w:bidi="th-TH"/>
        </w:rPr>
        <w:t>c</w:t>
      </w:r>
      <w:r w:rsidR="003827DA" w:rsidRPr="003827DA">
        <w:rPr>
          <w:rFonts w:cstheme="minorBidi"/>
          <w:szCs w:val="22"/>
          <w:lang w:val="en-US" w:bidi="th-TH"/>
        </w:rPr>
        <w:t>ondensed interim financial statements</w:t>
      </w:r>
      <w:r w:rsidR="007C5139">
        <w:rPr>
          <w:rFonts w:cs="Times New Roman"/>
          <w:szCs w:val="22"/>
          <w:lang w:val="en-US" w:bidi="th-TH"/>
        </w:rPr>
        <w:t>.</w:t>
      </w:r>
      <w:r w:rsidRPr="00D24998">
        <w:rPr>
          <w:rFonts w:cs="Times New Roman"/>
          <w:szCs w:val="22"/>
          <w:lang w:val="en-US" w:bidi="th-TH"/>
        </w:rPr>
        <w:t xml:space="preserve"> </w:t>
      </w:r>
      <w:r w:rsidR="007C5139">
        <w:rPr>
          <w:rFonts w:cs="Times New Roman"/>
          <w:szCs w:val="22"/>
          <w:lang w:val="en-US" w:bidi="th-TH"/>
        </w:rPr>
        <w:t>D</w:t>
      </w:r>
      <w:r w:rsidR="007C5139" w:rsidRPr="00D24998">
        <w:rPr>
          <w:rFonts w:cs="Times New Roman"/>
          <w:szCs w:val="22"/>
          <w:lang w:val="en-US" w:bidi="th-TH"/>
        </w:rPr>
        <w:t xml:space="preserve">uring </w:t>
      </w:r>
      <w:r w:rsidRPr="00D24998">
        <w:rPr>
          <w:rFonts w:cs="Times New Roman"/>
          <w:szCs w:val="22"/>
          <w:lang w:val="en-US" w:bidi="th-TH"/>
        </w:rPr>
        <w:t>the year ended</w:t>
      </w:r>
      <w:r w:rsidR="000D6CC1">
        <w:rPr>
          <w:rFonts w:cs="Times New Roman"/>
          <w:szCs w:val="22"/>
          <w:lang w:val="en-US" w:bidi="th-TH"/>
        </w:rPr>
        <w:t xml:space="preserve"> 31 December 2021</w:t>
      </w:r>
      <w:r w:rsidRPr="00D24998">
        <w:rPr>
          <w:rFonts w:cs="Times New Roman"/>
          <w:szCs w:val="22"/>
          <w:lang w:val="en-US" w:bidi="th-TH"/>
        </w:rPr>
        <w:t>, the Group has acquired</w:t>
      </w:r>
      <w:r w:rsidR="006604C7">
        <w:rPr>
          <w:rFonts w:cs="Times New Roman"/>
          <w:szCs w:val="22"/>
          <w:lang w:val="en-US" w:bidi="th-TH"/>
        </w:rPr>
        <w:t xml:space="preserve"> </w:t>
      </w:r>
      <w:r w:rsidR="007C5139">
        <w:rPr>
          <w:rFonts w:cs="Times New Roman"/>
          <w:szCs w:val="22"/>
          <w:lang w:val="en-US" w:bidi="th-TH"/>
        </w:rPr>
        <w:t xml:space="preserve">a </w:t>
      </w:r>
      <w:r w:rsidR="006604C7">
        <w:rPr>
          <w:rFonts w:cs="Times New Roman"/>
          <w:szCs w:val="22"/>
          <w:lang w:val="en-US" w:bidi="th-TH"/>
        </w:rPr>
        <w:t>business</w:t>
      </w:r>
      <w:r w:rsidRPr="00D24998">
        <w:rPr>
          <w:rFonts w:cs="Times New Roman"/>
          <w:szCs w:val="22"/>
          <w:lang w:val="en-US" w:bidi="th-TH"/>
        </w:rPr>
        <w:t xml:space="preserve"> and has hired an independent appraiser to determine the fair value of the identifiable assets acquired and liabilities assumed from the business acquisition. As at the reporting date, the review ha</w:t>
      </w:r>
      <w:r w:rsidR="00095741">
        <w:rPr>
          <w:rFonts w:cs="Times New Roman"/>
          <w:szCs w:val="22"/>
          <w:lang w:val="en-US" w:bidi="th-TH"/>
        </w:rPr>
        <w:t>s</w:t>
      </w:r>
      <w:r w:rsidRPr="00D24998">
        <w:rPr>
          <w:rFonts w:cs="Times New Roman"/>
          <w:szCs w:val="22"/>
          <w:lang w:val="en-US" w:bidi="th-TH"/>
        </w:rPr>
        <w:t xml:space="preserve"> not yet been completed</w:t>
      </w:r>
      <w:r w:rsidR="00B23E2E">
        <w:rPr>
          <w:rFonts w:cstheme="minorBidi" w:hint="cs"/>
          <w:szCs w:val="22"/>
          <w:cs/>
          <w:lang w:val="en-US" w:bidi="th-TH"/>
        </w:rPr>
        <w:t xml:space="preserve"> </w:t>
      </w:r>
      <w:r w:rsidR="00B23E2E">
        <w:rPr>
          <w:rFonts w:cstheme="minorBidi"/>
          <w:szCs w:val="22"/>
          <w:lang w:val="en-US" w:bidi="th-TH"/>
        </w:rPr>
        <w:t>and</w:t>
      </w:r>
      <w:r w:rsidRPr="00D24998">
        <w:rPr>
          <w:rFonts w:cs="Times New Roman"/>
          <w:szCs w:val="22"/>
          <w:lang w:val="en-US" w:bidi="th-TH"/>
        </w:rPr>
        <w:t xml:space="preserve"> therefore the determination of the fair value</w:t>
      </w:r>
      <w:r w:rsidR="00FD1439">
        <w:rPr>
          <w:szCs w:val="28"/>
          <w:lang w:val="en-US" w:bidi="th-TH"/>
        </w:rPr>
        <w:t>s</w:t>
      </w:r>
      <w:r w:rsidRPr="00D24998">
        <w:rPr>
          <w:rFonts w:cs="Times New Roman"/>
          <w:szCs w:val="22"/>
          <w:lang w:val="en-US" w:bidi="th-TH"/>
        </w:rPr>
        <w:t xml:space="preserve"> and the allocation of the purchase price w</w:t>
      </w:r>
      <w:r w:rsidR="00FD1439">
        <w:rPr>
          <w:rFonts w:cs="Times New Roman"/>
          <w:szCs w:val="22"/>
          <w:lang w:val="en-US" w:bidi="th-TH"/>
        </w:rPr>
        <w:t>ere</w:t>
      </w:r>
      <w:r w:rsidRPr="00D24998">
        <w:rPr>
          <w:rFonts w:cs="Times New Roman"/>
          <w:szCs w:val="22"/>
          <w:lang w:val="en-US" w:bidi="th-TH"/>
        </w:rPr>
        <w:t xml:space="preserve"> determined provisionally and</w:t>
      </w:r>
      <w:r w:rsidR="00FD1439">
        <w:rPr>
          <w:rFonts w:cs="Times New Roman"/>
          <w:szCs w:val="22"/>
          <w:lang w:val="en-US" w:bidi="th-TH"/>
        </w:rPr>
        <w:t xml:space="preserve"> are</w:t>
      </w:r>
      <w:r w:rsidRPr="00D24998">
        <w:rPr>
          <w:rFonts w:cs="Times New Roman"/>
          <w:szCs w:val="22"/>
          <w:lang w:val="en-US" w:bidi="th-TH"/>
        </w:rPr>
        <w:t xml:space="preserve"> subject to potential amendment. My </w:t>
      </w:r>
      <w:r w:rsidR="00D114E5">
        <w:rPr>
          <w:rFonts w:cs="Times New Roman"/>
          <w:szCs w:val="22"/>
          <w:lang w:val="en-US" w:bidi="th-TH"/>
        </w:rPr>
        <w:t>conclusion</w:t>
      </w:r>
      <w:r w:rsidRPr="00D24998">
        <w:rPr>
          <w:rFonts w:cs="Times New Roman"/>
          <w:szCs w:val="22"/>
          <w:lang w:val="en-US" w:bidi="th-TH"/>
        </w:rPr>
        <w:t xml:space="preserve"> </w:t>
      </w:r>
      <w:r w:rsidRPr="007C5139">
        <w:rPr>
          <w:rFonts w:cs="Times New Roman"/>
          <w:szCs w:val="22"/>
          <w:lang w:val="en-US" w:bidi="th-TH"/>
        </w:rPr>
        <w:t xml:space="preserve">is not </w:t>
      </w:r>
      <w:r w:rsidR="00C24190" w:rsidRPr="007C5139">
        <w:rPr>
          <w:szCs w:val="28"/>
          <w:lang w:val="en-US" w:bidi="th-TH"/>
        </w:rPr>
        <w:t>qualified</w:t>
      </w:r>
      <w:r w:rsidRPr="007C5139">
        <w:rPr>
          <w:rFonts w:cs="Times New Roman"/>
          <w:szCs w:val="22"/>
          <w:lang w:val="en-US" w:bidi="th-TH"/>
        </w:rPr>
        <w:t xml:space="preserve"> in</w:t>
      </w:r>
      <w:r w:rsidRPr="00D24998">
        <w:rPr>
          <w:rFonts w:cs="Times New Roman"/>
          <w:szCs w:val="22"/>
          <w:lang w:val="en-US" w:bidi="th-TH"/>
        </w:rPr>
        <w:t xml:space="preserve"> respect of this matter.</w:t>
      </w:r>
    </w:p>
    <w:p w14:paraId="4F1E66E1" w14:textId="5C5DB1B5" w:rsidR="00677C2D" w:rsidRDefault="00677C2D" w:rsidP="00D02518">
      <w:pPr>
        <w:jc w:val="both"/>
        <w:rPr>
          <w:szCs w:val="22"/>
          <w:lang w:val="en-US"/>
        </w:rPr>
      </w:pPr>
    </w:p>
    <w:p w14:paraId="2E9A2DF1" w14:textId="77777777" w:rsidR="005327F3" w:rsidRDefault="005327F3" w:rsidP="00D02518">
      <w:pPr>
        <w:jc w:val="both"/>
        <w:rPr>
          <w:szCs w:val="22"/>
          <w:lang w:val="en-US"/>
        </w:rPr>
      </w:pPr>
    </w:p>
    <w:p w14:paraId="5C32CB8E" w14:textId="77777777" w:rsidR="001218C8" w:rsidRDefault="001218C8" w:rsidP="00D02518">
      <w:pPr>
        <w:jc w:val="both"/>
        <w:rPr>
          <w:szCs w:val="22"/>
          <w:lang w:val="en-US"/>
        </w:rPr>
        <w:sectPr w:rsidR="001218C8" w:rsidSect="00D0652D">
          <w:headerReference w:type="default" r:id="rId17"/>
          <w:footerReference w:type="default" r:id="rId18"/>
          <w:headerReference w:type="first" r:id="rId19"/>
          <w:footerReference w:type="first" r:id="rId20"/>
          <w:pgSz w:w="11907" w:h="16840" w:code="9"/>
          <w:pgMar w:top="691" w:right="1152" w:bottom="576" w:left="1152" w:header="720" w:footer="720" w:gutter="0"/>
          <w:cols w:space="720"/>
          <w:titlePg/>
          <w:docGrid w:linePitch="299"/>
        </w:sectPr>
      </w:pPr>
    </w:p>
    <w:p w14:paraId="3E62B7AA" w14:textId="12D04D51" w:rsidR="005327F3" w:rsidRDefault="005327F3" w:rsidP="00D02518">
      <w:pPr>
        <w:jc w:val="both"/>
        <w:rPr>
          <w:szCs w:val="22"/>
          <w:lang w:val="en-US"/>
        </w:rPr>
      </w:pPr>
    </w:p>
    <w:p w14:paraId="4AE22CF5" w14:textId="77777777" w:rsidR="005327F3" w:rsidRDefault="005327F3" w:rsidP="00D02518">
      <w:pPr>
        <w:jc w:val="both"/>
        <w:rPr>
          <w:szCs w:val="22"/>
          <w:lang w:val="en-US"/>
        </w:rPr>
      </w:pPr>
    </w:p>
    <w:p w14:paraId="30CB97B8" w14:textId="77777777" w:rsidR="00677C2D" w:rsidRPr="00677C2D" w:rsidRDefault="00677C2D" w:rsidP="00677C2D">
      <w:pPr>
        <w:jc w:val="both"/>
        <w:rPr>
          <w:i/>
          <w:iCs/>
          <w:szCs w:val="22"/>
        </w:rPr>
      </w:pPr>
      <w:r w:rsidRPr="00677C2D">
        <w:rPr>
          <w:i/>
          <w:iCs/>
          <w:szCs w:val="22"/>
        </w:rPr>
        <w:t xml:space="preserve">Other Matter </w:t>
      </w:r>
    </w:p>
    <w:p w14:paraId="0D884045" w14:textId="77777777" w:rsidR="00677C2D" w:rsidRPr="00677C2D" w:rsidRDefault="00677C2D" w:rsidP="00677C2D">
      <w:pPr>
        <w:jc w:val="both"/>
        <w:rPr>
          <w:szCs w:val="22"/>
          <w:lang w:val="en-US"/>
        </w:rPr>
      </w:pPr>
    </w:p>
    <w:p w14:paraId="190DC180" w14:textId="481C03C5" w:rsidR="005700A3" w:rsidRPr="00AA36B2" w:rsidRDefault="005700A3" w:rsidP="005700A3">
      <w:pPr>
        <w:spacing w:line="240" w:lineRule="atLeast"/>
        <w:ind w:right="99"/>
        <w:jc w:val="thaiDistribute"/>
        <w:rPr>
          <w:highlight w:val="yellow"/>
          <w:lang w:val="en-US" w:bidi="th-TH"/>
        </w:rPr>
      </w:pPr>
      <w:r>
        <w:t xml:space="preserve">The consolidated and separate statements of financial position of the Group and the Company as at                    31 December 2021, which are included as comparative information, were audited by another auditor who expressed an unqualified opinion thereon in his report dated 14 February 2022. Furthermore, </w:t>
      </w:r>
      <w:r w:rsidR="00D114E5" w:rsidRPr="000B23C9">
        <w:rPr>
          <w:rFonts w:cs="Times New Roman"/>
          <w:szCs w:val="22"/>
        </w:rPr>
        <w:t>the consolidated and separate statements of income and comprehensive income</w:t>
      </w:r>
      <w:r w:rsidR="006165B0">
        <w:rPr>
          <w:rFonts w:cs="Times New Roman"/>
          <w:szCs w:val="22"/>
        </w:rPr>
        <w:t xml:space="preserve"> </w:t>
      </w:r>
      <w:r w:rsidR="006165B0" w:rsidRPr="00E27888">
        <w:rPr>
          <w:rFonts w:cs="Times New Roman"/>
          <w:szCs w:val="22"/>
        </w:rPr>
        <w:t xml:space="preserve">for the three-month and </w:t>
      </w:r>
      <w:r w:rsidR="009D0619">
        <w:rPr>
          <w:rFonts w:cs="Times New Roman"/>
          <w:szCs w:val="22"/>
        </w:rPr>
        <w:t>nine</w:t>
      </w:r>
      <w:r w:rsidR="006165B0" w:rsidRPr="00E27888">
        <w:rPr>
          <w:rFonts w:cs="Times New Roman"/>
          <w:szCs w:val="22"/>
        </w:rPr>
        <w:t>-month period</w:t>
      </w:r>
      <w:r w:rsidR="00D844A8" w:rsidRPr="00E27888">
        <w:rPr>
          <w:rFonts w:cs="Times New Roman"/>
          <w:szCs w:val="22"/>
        </w:rPr>
        <w:t>s</w:t>
      </w:r>
      <w:r w:rsidR="006165B0" w:rsidRPr="00E27888">
        <w:rPr>
          <w:rFonts w:cs="Times New Roman"/>
          <w:szCs w:val="22"/>
        </w:rPr>
        <w:t xml:space="preserve"> ended 30 </w:t>
      </w:r>
      <w:r w:rsidR="009D0619">
        <w:rPr>
          <w:rFonts w:cs="Times New Roman"/>
          <w:szCs w:val="22"/>
        </w:rPr>
        <w:t>September</w:t>
      </w:r>
      <w:r w:rsidR="006165B0" w:rsidRPr="00E27888">
        <w:rPr>
          <w:rFonts w:cs="Times New Roman"/>
          <w:szCs w:val="22"/>
        </w:rPr>
        <w:t xml:space="preserve"> 2021</w:t>
      </w:r>
      <w:r>
        <w:t xml:space="preserve">, </w:t>
      </w:r>
      <w:r w:rsidRPr="001B7E82">
        <w:t>changes in equity and cash flows of the Group and</w:t>
      </w:r>
      <w:r w:rsidR="00D114E5" w:rsidRPr="001B7E82">
        <w:t xml:space="preserve"> </w:t>
      </w:r>
      <w:r w:rsidRPr="001B7E82">
        <w:t>the Company for</w:t>
      </w:r>
      <w:r w:rsidRPr="00E27888">
        <w:t xml:space="preserve"> the </w:t>
      </w:r>
      <w:r w:rsidR="009D0619">
        <w:t>nine</w:t>
      </w:r>
      <w:r w:rsidRPr="00E27888">
        <w:t xml:space="preserve">-month period ended </w:t>
      </w:r>
      <w:r w:rsidR="006165B0" w:rsidRPr="00E27888">
        <w:t xml:space="preserve">30 </w:t>
      </w:r>
      <w:r w:rsidR="009D0619">
        <w:t>September</w:t>
      </w:r>
      <w:r w:rsidRPr="00E27888">
        <w:t xml:space="preserve"> 2021</w:t>
      </w:r>
      <w:r>
        <w:t xml:space="preserve">, which are included as comparative information, were reviewed by another auditor who </w:t>
      </w:r>
      <w:r w:rsidRPr="007C5139">
        <w:t>expressed an</w:t>
      </w:r>
      <w:r w:rsidR="00FD1439" w:rsidRPr="007C5139">
        <w:rPr>
          <w:lang w:val="en-US"/>
        </w:rPr>
        <w:t xml:space="preserve"> </w:t>
      </w:r>
      <w:r w:rsidR="00C24190" w:rsidRPr="007C5139">
        <w:rPr>
          <w:lang w:val="en-US"/>
        </w:rPr>
        <w:t>unqualified</w:t>
      </w:r>
      <w:r w:rsidRPr="007C5139">
        <w:t xml:space="preserve"> conclusion</w:t>
      </w:r>
      <w:r>
        <w:t xml:space="preserve"> thereon in his report dated </w:t>
      </w:r>
      <w:r w:rsidR="00AA36B2">
        <w:rPr>
          <w:lang w:val="en-US" w:bidi="th-TH"/>
        </w:rPr>
        <w:t>10 November 2021.</w:t>
      </w:r>
    </w:p>
    <w:p w14:paraId="7C0C42CA" w14:textId="77777777" w:rsidR="005700A3" w:rsidRPr="005700A3" w:rsidRDefault="005700A3" w:rsidP="00677C2D">
      <w:pPr>
        <w:jc w:val="both"/>
        <w:rPr>
          <w:szCs w:val="22"/>
        </w:rPr>
      </w:pPr>
    </w:p>
    <w:p w14:paraId="4DEE9DCB" w14:textId="7C394F09" w:rsidR="00890A42" w:rsidRDefault="00890A42" w:rsidP="00D02518">
      <w:pPr>
        <w:spacing w:line="240" w:lineRule="atLeast"/>
        <w:ind w:right="-45"/>
        <w:rPr>
          <w:rFonts w:cs="Times New Roman"/>
        </w:rPr>
      </w:pPr>
    </w:p>
    <w:p w14:paraId="3D9A0009" w14:textId="5800252C" w:rsidR="005700A3" w:rsidRDefault="005700A3" w:rsidP="00D02518">
      <w:pPr>
        <w:spacing w:line="240" w:lineRule="atLeast"/>
        <w:ind w:right="-45"/>
        <w:rPr>
          <w:rFonts w:cs="Times New Roman"/>
        </w:rPr>
      </w:pPr>
    </w:p>
    <w:p w14:paraId="189EE2E7" w14:textId="22736A32" w:rsidR="005700A3" w:rsidRDefault="005700A3" w:rsidP="00D02518">
      <w:pPr>
        <w:spacing w:line="240" w:lineRule="atLeast"/>
        <w:ind w:right="-45"/>
        <w:rPr>
          <w:rFonts w:cs="Times New Roman"/>
        </w:rPr>
      </w:pPr>
    </w:p>
    <w:p w14:paraId="40BDD56F" w14:textId="4DB1D1EC" w:rsidR="005700A3" w:rsidRDefault="005700A3" w:rsidP="00D02518">
      <w:pPr>
        <w:spacing w:line="240" w:lineRule="atLeast"/>
        <w:ind w:right="-45"/>
        <w:rPr>
          <w:rFonts w:cs="Times New Roman"/>
        </w:rPr>
      </w:pPr>
    </w:p>
    <w:p w14:paraId="39CF3954" w14:textId="5DD72940" w:rsidR="005700A3" w:rsidRDefault="005700A3" w:rsidP="00D02518">
      <w:pPr>
        <w:spacing w:line="240" w:lineRule="atLeast"/>
        <w:ind w:right="-45"/>
        <w:rPr>
          <w:rFonts w:cs="Times New Roman"/>
        </w:rPr>
      </w:pPr>
    </w:p>
    <w:p w14:paraId="22565F02" w14:textId="77777777" w:rsidR="005700A3" w:rsidRDefault="005700A3" w:rsidP="00D02518">
      <w:pPr>
        <w:spacing w:line="240" w:lineRule="atLeast"/>
        <w:ind w:right="-45"/>
        <w:rPr>
          <w:rFonts w:cs="Times New Roman"/>
        </w:rPr>
      </w:pPr>
    </w:p>
    <w:p w14:paraId="1313151A" w14:textId="7CF49501" w:rsidR="00D02518" w:rsidRPr="001E7FA1" w:rsidRDefault="00D02518" w:rsidP="00D02518">
      <w:pPr>
        <w:spacing w:line="240" w:lineRule="atLeast"/>
        <w:ind w:right="-45"/>
        <w:rPr>
          <w:rFonts w:cs="Times New Roman"/>
        </w:rPr>
      </w:pPr>
      <w:r w:rsidRPr="001E7FA1">
        <w:rPr>
          <w:rFonts w:cs="Times New Roman"/>
        </w:rPr>
        <w:t>(</w:t>
      </w:r>
      <w:r w:rsidR="005C21CE" w:rsidRPr="005C21CE">
        <w:rPr>
          <w:rFonts w:cs="Times New Roman"/>
        </w:rPr>
        <w:t>Vairoj Jindamaneepitak</w:t>
      </w:r>
      <w:r w:rsidRPr="001E7FA1">
        <w:rPr>
          <w:rFonts w:cs="Times New Roman"/>
        </w:rPr>
        <w:t>)</w:t>
      </w:r>
    </w:p>
    <w:p w14:paraId="5E1D3BB8" w14:textId="77777777" w:rsidR="00D02518" w:rsidRPr="001E7FA1" w:rsidRDefault="00D02518" w:rsidP="00D02518">
      <w:pPr>
        <w:spacing w:line="240" w:lineRule="atLeast"/>
        <w:ind w:right="-45"/>
        <w:rPr>
          <w:rFonts w:cs="Times New Roman"/>
        </w:rPr>
      </w:pPr>
      <w:r w:rsidRPr="001E7FA1">
        <w:rPr>
          <w:rFonts w:cs="Times New Roman"/>
        </w:rPr>
        <w:t>Certified Public Accountant</w:t>
      </w:r>
    </w:p>
    <w:p w14:paraId="2288E14E" w14:textId="20D0C57C" w:rsidR="00D02518" w:rsidRPr="001E7FA1" w:rsidRDefault="00D02518" w:rsidP="00D02518">
      <w:pPr>
        <w:spacing w:line="240" w:lineRule="atLeast"/>
        <w:ind w:right="-45"/>
        <w:rPr>
          <w:rFonts w:cs="Times New Roman"/>
        </w:rPr>
      </w:pPr>
      <w:r w:rsidRPr="001E7FA1">
        <w:rPr>
          <w:rFonts w:cs="Times New Roman"/>
        </w:rPr>
        <w:t xml:space="preserve">Registration No. </w:t>
      </w:r>
      <w:r w:rsidR="005C21CE">
        <w:rPr>
          <w:rFonts w:cs="Times New Roman"/>
        </w:rPr>
        <w:t>3565</w:t>
      </w:r>
    </w:p>
    <w:p w14:paraId="7838308B" w14:textId="77777777" w:rsidR="00D02518" w:rsidRPr="001E7FA1" w:rsidRDefault="00D02518" w:rsidP="00D02518">
      <w:pPr>
        <w:spacing w:line="240" w:lineRule="atLeast"/>
        <w:ind w:right="-45"/>
        <w:rPr>
          <w:rFonts w:cs="Times New Roman"/>
        </w:rPr>
      </w:pPr>
    </w:p>
    <w:p w14:paraId="5D04C75E" w14:textId="77777777" w:rsidR="00081C21" w:rsidRPr="001E7FA1" w:rsidRDefault="00081C21" w:rsidP="00D02518">
      <w:pPr>
        <w:spacing w:line="240" w:lineRule="atLeast"/>
        <w:ind w:right="-45"/>
        <w:rPr>
          <w:rFonts w:cs="Times New Roman"/>
        </w:rPr>
      </w:pPr>
    </w:p>
    <w:p w14:paraId="1EAB4214" w14:textId="77777777" w:rsidR="00D02518" w:rsidRPr="001E7FA1" w:rsidRDefault="00D02518" w:rsidP="00D02518">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2B12BD3A" w14:textId="77777777" w:rsidR="00D02518" w:rsidRPr="001E7FA1" w:rsidRDefault="00D02518" w:rsidP="00D02518">
      <w:pPr>
        <w:tabs>
          <w:tab w:val="left" w:pos="5760"/>
        </w:tabs>
        <w:spacing w:line="240" w:lineRule="atLeast"/>
        <w:ind w:right="-45"/>
        <w:jc w:val="both"/>
        <w:rPr>
          <w:rFonts w:cs="Times New Roman"/>
        </w:rPr>
      </w:pPr>
      <w:r w:rsidRPr="001E7FA1">
        <w:rPr>
          <w:rFonts w:cs="Times New Roman"/>
        </w:rPr>
        <w:t>Bangkok</w:t>
      </w:r>
    </w:p>
    <w:p w14:paraId="30F5BFDB" w14:textId="077D30E0" w:rsidR="009278A0" w:rsidRDefault="00AA36B2" w:rsidP="00C341CA">
      <w:pPr>
        <w:tabs>
          <w:tab w:val="left" w:pos="5760"/>
        </w:tabs>
        <w:spacing w:line="240" w:lineRule="atLeast"/>
        <w:ind w:right="-45"/>
        <w:jc w:val="both"/>
        <w:rPr>
          <w:lang w:val="en-US" w:bidi="th-TH"/>
        </w:rPr>
      </w:pPr>
      <w:r>
        <w:rPr>
          <w:lang w:val="en-US" w:bidi="th-TH"/>
        </w:rPr>
        <w:t>9</w:t>
      </w:r>
      <w:r w:rsidR="006165B0" w:rsidRPr="00E27888">
        <w:rPr>
          <w:lang w:val="en-US" w:bidi="th-TH"/>
        </w:rPr>
        <w:t xml:space="preserve"> </w:t>
      </w:r>
      <w:r>
        <w:rPr>
          <w:lang w:val="en-US" w:bidi="th-TH"/>
        </w:rPr>
        <w:t>November</w:t>
      </w:r>
      <w:r w:rsidR="00884D17" w:rsidRPr="00E27888">
        <w:rPr>
          <w:lang w:val="en-US" w:bidi="th-TH"/>
        </w:rPr>
        <w:t xml:space="preserve"> </w:t>
      </w:r>
      <w:r w:rsidR="00F61C6C" w:rsidRPr="00E27888">
        <w:rPr>
          <w:lang w:val="en-US" w:bidi="th-TH"/>
        </w:rPr>
        <w:t>2022</w:t>
      </w:r>
    </w:p>
    <w:p w14:paraId="45B2975A" w14:textId="1958AB3B" w:rsidR="001218C8" w:rsidRDefault="001218C8" w:rsidP="00C341CA">
      <w:pPr>
        <w:tabs>
          <w:tab w:val="left" w:pos="5760"/>
        </w:tabs>
        <w:spacing w:line="240" w:lineRule="atLeast"/>
        <w:ind w:right="-45"/>
        <w:jc w:val="both"/>
        <w:rPr>
          <w:lang w:val="en-US" w:bidi="th-TH"/>
        </w:rPr>
      </w:pPr>
    </w:p>
    <w:bookmarkEnd w:id="0"/>
    <w:p w14:paraId="2C5E21C4" w14:textId="23B7EA18" w:rsidR="00687022" w:rsidRPr="0015323E" w:rsidRDefault="00687022" w:rsidP="001218C8">
      <w:pPr>
        <w:pStyle w:val="IndexHeading1"/>
        <w:tabs>
          <w:tab w:val="left" w:pos="900"/>
        </w:tabs>
        <w:spacing w:after="0" w:line="240" w:lineRule="atLeast"/>
        <w:ind w:left="0" w:firstLine="0"/>
        <w:outlineLvl w:val="0"/>
        <w:rPr>
          <w:rFonts w:cs="Times New Roman"/>
          <w:szCs w:val="22"/>
          <w:lang w:val="en-US"/>
        </w:rPr>
      </w:pPr>
    </w:p>
    <w:sectPr w:rsidR="00687022" w:rsidRPr="0015323E" w:rsidSect="001218C8">
      <w:headerReference w:type="default" r:id="rId21"/>
      <w:footerReference w:type="default" r:id="rId22"/>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E8FCA" w14:textId="77777777" w:rsidR="00605C8F" w:rsidRDefault="00605C8F">
      <w:r>
        <w:separator/>
      </w:r>
    </w:p>
  </w:endnote>
  <w:endnote w:type="continuationSeparator" w:id="0">
    <w:p w14:paraId="49B2F90F" w14:textId="77777777" w:rsidR="00605C8F" w:rsidRDefault="00605C8F">
      <w:r>
        <w:continuationSeparator/>
      </w:r>
    </w:p>
  </w:endnote>
  <w:endnote w:type="continuationNotice" w:id="1">
    <w:p w14:paraId="73346398" w14:textId="77777777" w:rsidR="00605C8F" w:rsidRDefault="00605C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panose1 w:val="02000000000000000000"/>
    <w:charset w:val="00"/>
    <w:family w:val="auto"/>
    <w:pitch w:val="variable"/>
    <w:sig w:usb0="80000023" w:usb1="00000000" w:usb2="00000000" w:usb3="00000000" w:csb0="00000001" w:csb1="00000000"/>
  </w:font>
  <w:font w:name="EucrosiaUPC">
    <w:charset w:val="DE"/>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C031D"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24B04F38" w14:textId="77777777" w:rsidR="00095741" w:rsidRDefault="00095741" w:rsidP="00C341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E4CBA"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42521A4B" w14:textId="77777777" w:rsidR="00095741" w:rsidRPr="007C40DD" w:rsidRDefault="00095741" w:rsidP="00C341CA">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60533" w14:textId="77777777" w:rsidR="00A435A6" w:rsidRDefault="00A435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9148478"/>
      <w:docPartObj>
        <w:docPartGallery w:val="Page Numbers (Bottom of Page)"/>
        <w:docPartUnique/>
      </w:docPartObj>
    </w:sdtPr>
    <w:sdtEndPr>
      <w:rPr>
        <w:noProof/>
        <w:sz w:val="22"/>
        <w:szCs w:val="22"/>
      </w:rPr>
    </w:sdtEndPr>
    <w:sdtContent>
      <w:p w14:paraId="0BB5689A" w14:textId="7E0811F6" w:rsidR="00095741" w:rsidRPr="00FD4CC9" w:rsidRDefault="00095741">
        <w:pPr>
          <w:pStyle w:val="Footer"/>
          <w:jc w:val="center"/>
          <w:rPr>
            <w:sz w:val="22"/>
            <w:szCs w:val="22"/>
          </w:rPr>
        </w:pPr>
        <w:r w:rsidRPr="00FD4CC9">
          <w:rPr>
            <w:sz w:val="22"/>
            <w:szCs w:val="22"/>
          </w:rPr>
          <w:fldChar w:fldCharType="begin"/>
        </w:r>
        <w:r w:rsidRPr="00FD4CC9">
          <w:rPr>
            <w:sz w:val="22"/>
            <w:szCs w:val="22"/>
          </w:rPr>
          <w:instrText xml:space="preserve"> PAGE   \* MERGEFORMAT </w:instrText>
        </w:r>
        <w:r w:rsidRPr="00FD4CC9">
          <w:rPr>
            <w:sz w:val="22"/>
            <w:szCs w:val="22"/>
          </w:rPr>
          <w:fldChar w:fldCharType="separate"/>
        </w:r>
        <w:r w:rsidRPr="00FD4CC9">
          <w:rPr>
            <w:noProof/>
            <w:sz w:val="22"/>
            <w:szCs w:val="22"/>
          </w:rPr>
          <w:t>2</w:t>
        </w:r>
        <w:r w:rsidRPr="00FD4CC9">
          <w:rPr>
            <w:noProof/>
            <w:sz w:val="22"/>
            <w:szCs w:val="22"/>
          </w:rPr>
          <w:fldChar w:fldCharType="end"/>
        </w:r>
      </w:p>
    </w:sdtContent>
  </w:sdt>
  <w:p w14:paraId="416B9BAC" w14:textId="77777777" w:rsidR="00095741" w:rsidRPr="00600741" w:rsidRDefault="00095741" w:rsidP="000970F9">
    <w:pPr>
      <w:pStyle w:val="Footer"/>
      <w:ind w:right="180"/>
      <w:jc w:val="right"/>
      <w:rPr>
        <w:rFonts w:cs="Times New Roman"/>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C1CF" w14:textId="77777777" w:rsidR="00095741" w:rsidRPr="00600741" w:rsidRDefault="00095741" w:rsidP="00370BB4">
    <w:pPr>
      <w:pStyle w:val="Footer"/>
      <w:ind w:right="180"/>
      <w:jc w:val="right"/>
      <w:rPr>
        <w:rFonts w:cs="Times New Roman"/>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014985"/>
      <w:docPartObj>
        <w:docPartGallery w:val="Page Numbers (Bottom of Page)"/>
        <w:docPartUnique/>
      </w:docPartObj>
    </w:sdtPr>
    <w:sdtEndPr>
      <w:rPr>
        <w:noProof/>
        <w:sz w:val="22"/>
        <w:szCs w:val="22"/>
      </w:rPr>
    </w:sdtEndPr>
    <w:sdtContent>
      <w:p w14:paraId="10151AFF" w14:textId="2790C4E1" w:rsidR="00095741" w:rsidRPr="0010367B" w:rsidRDefault="00095741">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A3D36" w14:textId="77777777" w:rsidR="00605C8F" w:rsidRDefault="00605C8F">
      <w:r>
        <w:separator/>
      </w:r>
    </w:p>
  </w:footnote>
  <w:footnote w:type="continuationSeparator" w:id="0">
    <w:p w14:paraId="0274D466" w14:textId="77777777" w:rsidR="00605C8F" w:rsidRDefault="00605C8F">
      <w:r>
        <w:continuationSeparator/>
      </w:r>
    </w:p>
  </w:footnote>
  <w:footnote w:type="continuationNotice" w:id="1">
    <w:p w14:paraId="7839B8D3" w14:textId="77777777" w:rsidR="00605C8F" w:rsidRDefault="00605C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7E4EF" w14:textId="77777777" w:rsidR="00A435A6" w:rsidRDefault="00A435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CA611" w14:textId="77777777" w:rsidR="00095741" w:rsidRDefault="00095741" w:rsidP="00C341CA">
    <w:pPr>
      <w:pStyle w:val="acctmainheading"/>
      <w:tabs>
        <w:tab w:val="left" w:pos="7810"/>
      </w:tabs>
      <w:spacing w:after="0" w:line="240" w:lineRule="atLeast"/>
    </w:pPr>
    <w:r>
      <w:t>Nation Multimedia Group Public Company Limited and its Subsidiaries</w:t>
    </w:r>
  </w:p>
  <w:p w14:paraId="42EBCC84" w14:textId="77777777" w:rsidR="00095741" w:rsidRPr="0093722D" w:rsidRDefault="00095741" w:rsidP="00C341C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6B11C4D5" w14:textId="77777777" w:rsidR="00095741" w:rsidRDefault="00095741" w:rsidP="00C341CA">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23B91A43" w14:textId="77777777" w:rsidR="00095741" w:rsidRDefault="00095741" w:rsidP="00C341CA">
    <w:pPr>
      <w:pStyle w:val="acctmainheading"/>
      <w:spacing w:after="0" w:line="240" w:lineRule="atLeast"/>
      <w:rPr>
        <w:sz w:val="24"/>
        <w:szCs w:val="24"/>
      </w:rPr>
    </w:pPr>
  </w:p>
  <w:p w14:paraId="0F3151FC" w14:textId="77777777" w:rsidR="00095741" w:rsidRPr="007C40DD" w:rsidRDefault="00095741" w:rsidP="00C341CA">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DC96" w14:textId="77777777" w:rsidR="00095741" w:rsidRDefault="00095741" w:rsidP="00C341CA">
    <w:pPr>
      <w:pStyle w:val="Header"/>
      <w:spacing w:line="240" w:lineRule="atLeast"/>
      <w:jc w:val="left"/>
      <w:rPr>
        <w:sz w:val="22"/>
      </w:rPr>
    </w:pPr>
  </w:p>
  <w:p w14:paraId="1F4D36F8" w14:textId="77777777" w:rsidR="00095741" w:rsidRDefault="00095741" w:rsidP="00C341CA">
    <w:pPr>
      <w:pStyle w:val="Header"/>
      <w:spacing w:line="240" w:lineRule="atLeast"/>
      <w:jc w:val="left"/>
      <w:rPr>
        <w:sz w:val="22"/>
      </w:rPr>
    </w:pPr>
  </w:p>
  <w:p w14:paraId="70427EB7" w14:textId="77777777" w:rsidR="00095741" w:rsidRDefault="00095741" w:rsidP="00C341CA">
    <w:pPr>
      <w:pStyle w:val="Header"/>
      <w:spacing w:line="240" w:lineRule="atLeast"/>
      <w:jc w:val="left"/>
      <w:rPr>
        <w:sz w:val="22"/>
      </w:rPr>
    </w:pPr>
  </w:p>
  <w:p w14:paraId="42041C48" w14:textId="77777777" w:rsidR="00095741" w:rsidRDefault="00095741" w:rsidP="00C341CA">
    <w:pPr>
      <w:pStyle w:val="Header"/>
      <w:spacing w:line="240" w:lineRule="atLeast"/>
      <w:jc w:val="left"/>
      <w:rPr>
        <w:sz w:val="22"/>
      </w:rPr>
    </w:pPr>
  </w:p>
  <w:p w14:paraId="32BDBBEA" w14:textId="77777777" w:rsidR="00095741" w:rsidRDefault="00095741" w:rsidP="00C341CA">
    <w:pPr>
      <w:pStyle w:val="Header"/>
      <w:spacing w:line="240" w:lineRule="atLeast"/>
      <w:jc w:val="left"/>
      <w:rPr>
        <w:sz w:val="22"/>
      </w:rPr>
    </w:pPr>
  </w:p>
  <w:p w14:paraId="33DEDDF8" w14:textId="77777777" w:rsidR="00095741" w:rsidRDefault="00095741" w:rsidP="00C341CA">
    <w:pPr>
      <w:pStyle w:val="Header"/>
      <w:spacing w:line="240" w:lineRule="atLeast"/>
      <w:jc w:val="left"/>
      <w:rPr>
        <w:sz w:val="22"/>
      </w:rPr>
    </w:pPr>
  </w:p>
  <w:p w14:paraId="07F64465" w14:textId="77777777" w:rsidR="00095741" w:rsidRDefault="00095741" w:rsidP="00C341CA">
    <w:pPr>
      <w:pStyle w:val="Header"/>
      <w:spacing w:line="240" w:lineRule="atLeast"/>
      <w:jc w:val="left"/>
      <w:rPr>
        <w:sz w:val="22"/>
      </w:rPr>
    </w:pPr>
  </w:p>
  <w:p w14:paraId="0DAA8D3E" w14:textId="77777777" w:rsidR="00095741" w:rsidRDefault="00095741" w:rsidP="00C341CA">
    <w:pPr>
      <w:pStyle w:val="Header"/>
      <w:spacing w:line="240" w:lineRule="atLeast"/>
      <w:jc w:val="left"/>
      <w:rPr>
        <w:sz w:val="22"/>
      </w:rPr>
    </w:pPr>
  </w:p>
  <w:p w14:paraId="62F93FFD" w14:textId="77777777" w:rsidR="00095741" w:rsidRDefault="00095741" w:rsidP="00C341CA">
    <w:pPr>
      <w:pStyle w:val="Header"/>
      <w:spacing w:line="240" w:lineRule="atLeast"/>
      <w:jc w:val="left"/>
      <w:rPr>
        <w:sz w:val="22"/>
      </w:rPr>
    </w:pPr>
  </w:p>
  <w:p w14:paraId="0F18BD28" w14:textId="77777777" w:rsidR="00095741" w:rsidRDefault="00095741" w:rsidP="00C341CA">
    <w:pPr>
      <w:pStyle w:val="Header"/>
      <w:spacing w:line="240" w:lineRule="atLeast"/>
      <w:jc w:val="left"/>
      <w:rPr>
        <w:sz w:val="22"/>
      </w:rPr>
    </w:pPr>
  </w:p>
  <w:p w14:paraId="431D5EC1" w14:textId="77777777" w:rsidR="00095741" w:rsidRPr="00A260EA" w:rsidRDefault="00095741" w:rsidP="00C341CA">
    <w:pPr>
      <w:pStyle w:val="Header"/>
      <w:spacing w:line="240" w:lineRule="atLeast"/>
      <w:jc w:val="left"/>
      <w:rPr>
        <w:sz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B9805" w14:textId="77777777" w:rsidR="00095741" w:rsidRPr="00E06395" w:rsidRDefault="00095741">
    <w:pPr>
      <w:pStyle w:val="Header"/>
      <w:jc w:val="center"/>
      <w:rPr>
        <w:b/>
        <w:bCs/>
        <w:i w:val="0"/>
        <w:iCs/>
        <w:sz w:val="20"/>
      </w:rPr>
    </w:pPr>
  </w:p>
  <w:p w14:paraId="2AB3D1BB" w14:textId="77777777" w:rsidR="00095741" w:rsidRPr="00324F63" w:rsidRDefault="00095741" w:rsidP="00324F63">
    <w:pPr>
      <w:pStyle w:val="Header"/>
      <w:jc w:val="center"/>
      <w:rPr>
        <w:b/>
        <w:bCs/>
        <w:i w:val="0"/>
        <w:iCs/>
        <w:sz w:val="24"/>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DE83A" w14:textId="77777777" w:rsidR="00095741" w:rsidRPr="00E06395" w:rsidRDefault="00095741" w:rsidP="007F26FE">
    <w:pPr>
      <w:pStyle w:val="Header"/>
      <w:jc w:val="center"/>
      <w:rPr>
        <w:b/>
        <w:bCs/>
        <w:i w:val="0"/>
        <w:iCs/>
        <w:sz w:val="20"/>
        <w:lang w:val="en-US"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52CD" w14:textId="77777777" w:rsidR="00095741" w:rsidRPr="00E22DE9" w:rsidRDefault="00095741" w:rsidP="001029F1">
    <w:pPr>
      <w:pStyle w:val="Header"/>
      <w:spacing w:line="240" w:lineRule="auto"/>
      <w:jc w:val="center"/>
      <w:rPr>
        <w:b/>
        <w:bCs/>
        <w:i w:val="0"/>
        <w:iCs/>
        <w:sz w:val="20"/>
        <w:lang w:val="en-US"/>
      </w:rPr>
    </w:pPr>
  </w:p>
  <w:p w14:paraId="5FA15E4E" w14:textId="40161E5C" w:rsidR="00095741" w:rsidRDefault="00095741" w:rsidP="001A6ECA">
    <w:pPr>
      <w:pStyle w:val="Header"/>
      <w:spacing w:line="240" w:lineRule="atLeast"/>
      <w:jc w:val="left"/>
      <w:rPr>
        <w:i w:val="0"/>
        <w:iCs/>
        <w:sz w:val="24"/>
        <w:szCs w:val="24"/>
      </w:rPr>
    </w:pPr>
  </w:p>
  <w:p w14:paraId="2B978A63" w14:textId="6FA4BF12" w:rsidR="001218C8" w:rsidRDefault="001218C8" w:rsidP="001A6ECA">
    <w:pPr>
      <w:pStyle w:val="Header"/>
      <w:spacing w:line="240" w:lineRule="atLeast"/>
      <w:jc w:val="left"/>
      <w:rPr>
        <w:i w:val="0"/>
        <w:iCs/>
        <w:sz w:val="24"/>
        <w:szCs w:val="24"/>
      </w:rPr>
    </w:pPr>
  </w:p>
  <w:p w14:paraId="1E42FDD7" w14:textId="77777777" w:rsidR="001218C8" w:rsidRPr="00B9595C" w:rsidRDefault="001218C8" w:rsidP="001A6ECA">
    <w:pPr>
      <w:pStyle w:val="Header"/>
      <w:spacing w:line="240" w:lineRule="atLeast"/>
      <w:jc w:val="left"/>
      <w:rPr>
        <w:i w:val="0"/>
        <w:iCs/>
        <w:sz w:val="24"/>
        <w:szCs w:val="24"/>
      </w:rPr>
    </w:pPr>
  </w:p>
  <w:p w14:paraId="4CABBCD6" w14:textId="77777777" w:rsidR="00095741" w:rsidRPr="00B9595C" w:rsidRDefault="00095741" w:rsidP="001A6EC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D392AD1"/>
    <w:multiLevelType w:val="hybridMultilevel"/>
    <w:tmpl w:val="914A4CFA"/>
    <w:lvl w:ilvl="0" w:tplc="04090001">
      <w:start w:val="1"/>
      <w:numFmt w:val="decimal"/>
      <w:lvlText w:val="%1"/>
      <w:lvlJc w:val="left"/>
      <w:pPr>
        <w:ind w:left="5321"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7"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8" w15:restartNumberingAfterBreak="0">
    <w:nsid w:val="54A62D4D"/>
    <w:multiLevelType w:val="hybridMultilevel"/>
    <w:tmpl w:val="3146B122"/>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0"/>
  </w:num>
  <w:num w:numId="2">
    <w:abstractNumId w:val="6"/>
  </w:num>
  <w:num w:numId="3">
    <w:abstractNumId w:val="10"/>
  </w:num>
  <w:num w:numId="4">
    <w:abstractNumId w:val="3"/>
  </w:num>
  <w:num w:numId="5">
    <w:abstractNumId w:val="8"/>
  </w:num>
  <w:num w:numId="6">
    <w:abstractNumId w:val="7"/>
  </w:num>
  <w:num w:numId="7">
    <w:abstractNumId w:val="5"/>
  </w:num>
  <w:num w:numId="8">
    <w:abstractNumId w:val="11"/>
    <w:lvlOverride w:ilvl="0">
      <w:startOverride w:val="1"/>
    </w:lvlOverride>
    <w:lvlOverride w:ilvl="1"/>
    <w:lvlOverride w:ilvl="2"/>
    <w:lvlOverride w:ilvl="3"/>
    <w:lvlOverride w:ilvl="4"/>
    <w:lvlOverride w:ilvl="5"/>
    <w:lvlOverride w:ilvl="6"/>
    <w:lvlOverride w:ilvl="7"/>
    <w:lvlOverride w:ilvl="8"/>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11"/>
    <w:lvlOverride w:ilvl="0">
      <w:startOverride w:val="1"/>
    </w:lvlOverride>
    <w:lvlOverride w:ilvl="1"/>
    <w:lvlOverride w:ilvl="2"/>
    <w:lvlOverride w:ilvl="3"/>
    <w:lvlOverride w:ilvl="4"/>
    <w:lvlOverride w:ilvl="5"/>
    <w:lvlOverride w:ilvl="6"/>
    <w:lvlOverride w:ilvl="7"/>
    <w:lvlOverride w:ilvl="8"/>
  </w:num>
  <w:num w:numId="12">
    <w:abstractNumId w:val="11"/>
    <w:lvlOverride w:ilvl="0">
      <w:startOverride w:val="1"/>
    </w:lvlOverride>
    <w:lvlOverride w:ilvl="1"/>
    <w:lvlOverride w:ilvl="2"/>
    <w:lvlOverride w:ilvl="3"/>
    <w:lvlOverride w:ilvl="4"/>
    <w:lvlOverride w:ilvl="5"/>
    <w:lvlOverride w:ilvl="6"/>
    <w:lvlOverride w:ilvl="7"/>
    <w:lvlOverride w:ilvl="8"/>
  </w:num>
  <w:num w:numId="13">
    <w:abstractNumId w:val="11"/>
    <w:lvlOverride w:ilvl="0">
      <w:startOverride w:val="1"/>
    </w:lvlOverride>
    <w:lvlOverride w:ilvl="1"/>
    <w:lvlOverride w:ilvl="2"/>
    <w:lvlOverride w:ilvl="3"/>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1"/>
    <w:lvlOverride w:ilvl="0">
      <w:startOverride w:val="1"/>
    </w:lvlOverride>
    <w:lvlOverride w:ilvl="1"/>
    <w:lvlOverride w:ilvl="2"/>
    <w:lvlOverride w:ilvl="3"/>
    <w:lvlOverride w:ilvl="4"/>
    <w:lvlOverride w:ilvl="5"/>
    <w:lvlOverride w:ilvl="6"/>
    <w:lvlOverride w:ilvl="7"/>
    <w:lvlOverride w:ilvl="8"/>
  </w:num>
  <w:num w:numId="16">
    <w:abstractNumId w:val="10"/>
  </w:num>
  <w:num w:numId="17">
    <w:abstractNumId w:val="10"/>
  </w:num>
  <w:num w:numId="18">
    <w:abstractNumId w:val="11"/>
    <w:lvlOverride w:ilvl="0">
      <w:startOverride w:val="1"/>
    </w:lvlOverride>
    <w:lvlOverride w:ilvl="1"/>
    <w:lvlOverride w:ilvl="2"/>
    <w:lvlOverride w:ilvl="3"/>
    <w:lvlOverride w:ilvl="4"/>
    <w:lvlOverride w:ilvl="5"/>
    <w:lvlOverride w:ilvl="6"/>
    <w:lvlOverride w:ilvl="7"/>
    <w:lvlOverride w:ilvl="8"/>
  </w:num>
  <w:num w:numId="19">
    <w:abstractNumId w:val="1"/>
  </w:num>
  <w:num w:numId="20">
    <w:abstractNumId w:val="2"/>
  </w:num>
  <w:num w:numId="21">
    <w:abstractNumId w:val="9"/>
  </w:num>
  <w:num w:numId="22">
    <w:abstractNumId w:val="4"/>
  </w:num>
  <w:num w:numId="2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F34"/>
    <w:rsid w:val="0001619A"/>
    <w:rsid w:val="00016342"/>
    <w:rsid w:val="00016614"/>
    <w:rsid w:val="000168B6"/>
    <w:rsid w:val="00016B72"/>
    <w:rsid w:val="00016BCD"/>
    <w:rsid w:val="00016C67"/>
    <w:rsid w:val="00016C89"/>
    <w:rsid w:val="00016F69"/>
    <w:rsid w:val="00017386"/>
    <w:rsid w:val="00017719"/>
    <w:rsid w:val="00017778"/>
    <w:rsid w:val="00017A8E"/>
    <w:rsid w:val="00017D21"/>
    <w:rsid w:val="00017D67"/>
    <w:rsid w:val="00017D95"/>
    <w:rsid w:val="00017E79"/>
    <w:rsid w:val="000202B4"/>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F"/>
    <w:rsid w:val="00035923"/>
    <w:rsid w:val="00035BBA"/>
    <w:rsid w:val="00035D87"/>
    <w:rsid w:val="00035DF8"/>
    <w:rsid w:val="000361A1"/>
    <w:rsid w:val="00036312"/>
    <w:rsid w:val="000364CA"/>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850"/>
    <w:rsid w:val="00046ACC"/>
    <w:rsid w:val="00046B5A"/>
    <w:rsid w:val="00046D48"/>
    <w:rsid w:val="00046E61"/>
    <w:rsid w:val="0004730F"/>
    <w:rsid w:val="00047B70"/>
    <w:rsid w:val="00047C35"/>
    <w:rsid w:val="000500A2"/>
    <w:rsid w:val="000500B3"/>
    <w:rsid w:val="000503DD"/>
    <w:rsid w:val="000506B6"/>
    <w:rsid w:val="0005076A"/>
    <w:rsid w:val="00050822"/>
    <w:rsid w:val="000508DA"/>
    <w:rsid w:val="00050C89"/>
    <w:rsid w:val="0005117B"/>
    <w:rsid w:val="000514D0"/>
    <w:rsid w:val="00051579"/>
    <w:rsid w:val="00051695"/>
    <w:rsid w:val="000519CF"/>
    <w:rsid w:val="00051FC5"/>
    <w:rsid w:val="0005215F"/>
    <w:rsid w:val="0005220A"/>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6286"/>
    <w:rsid w:val="0005641B"/>
    <w:rsid w:val="00056802"/>
    <w:rsid w:val="00056914"/>
    <w:rsid w:val="0005695C"/>
    <w:rsid w:val="00056A43"/>
    <w:rsid w:val="00056A4C"/>
    <w:rsid w:val="0005707C"/>
    <w:rsid w:val="00057B94"/>
    <w:rsid w:val="00057C31"/>
    <w:rsid w:val="000601DF"/>
    <w:rsid w:val="00060918"/>
    <w:rsid w:val="00060B83"/>
    <w:rsid w:val="00060C65"/>
    <w:rsid w:val="00060D23"/>
    <w:rsid w:val="00061151"/>
    <w:rsid w:val="00061335"/>
    <w:rsid w:val="0006168E"/>
    <w:rsid w:val="00061926"/>
    <w:rsid w:val="00061E0B"/>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B2"/>
    <w:rsid w:val="0006619C"/>
    <w:rsid w:val="000661BF"/>
    <w:rsid w:val="00066418"/>
    <w:rsid w:val="0006675E"/>
    <w:rsid w:val="0006677B"/>
    <w:rsid w:val="00066A2D"/>
    <w:rsid w:val="00066C50"/>
    <w:rsid w:val="00066D7D"/>
    <w:rsid w:val="00067148"/>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A39"/>
    <w:rsid w:val="00075B01"/>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B29"/>
    <w:rsid w:val="00087BD7"/>
    <w:rsid w:val="00087E1D"/>
    <w:rsid w:val="00087E8A"/>
    <w:rsid w:val="00087F0A"/>
    <w:rsid w:val="00090162"/>
    <w:rsid w:val="00090A04"/>
    <w:rsid w:val="00090F9A"/>
    <w:rsid w:val="000911A5"/>
    <w:rsid w:val="000911D5"/>
    <w:rsid w:val="00091740"/>
    <w:rsid w:val="00091F54"/>
    <w:rsid w:val="0009250E"/>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ED8"/>
    <w:rsid w:val="00095060"/>
    <w:rsid w:val="000956E6"/>
    <w:rsid w:val="00095741"/>
    <w:rsid w:val="00095994"/>
    <w:rsid w:val="00095FB7"/>
    <w:rsid w:val="00096009"/>
    <w:rsid w:val="000960E9"/>
    <w:rsid w:val="000961A0"/>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4B6"/>
    <w:rsid w:val="000A163E"/>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FC0"/>
    <w:rsid w:val="000B6187"/>
    <w:rsid w:val="000B6306"/>
    <w:rsid w:val="000B66A6"/>
    <w:rsid w:val="000B66D3"/>
    <w:rsid w:val="000B6783"/>
    <w:rsid w:val="000B68ED"/>
    <w:rsid w:val="000B6975"/>
    <w:rsid w:val="000B69B3"/>
    <w:rsid w:val="000B6B65"/>
    <w:rsid w:val="000B6F72"/>
    <w:rsid w:val="000B716D"/>
    <w:rsid w:val="000B7A50"/>
    <w:rsid w:val="000C043D"/>
    <w:rsid w:val="000C1073"/>
    <w:rsid w:val="000C10F8"/>
    <w:rsid w:val="000C1174"/>
    <w:rsid w:val="000C151C"/>
    <w:rsid w:val="000C153B"/>
    <w:rsid w:val="000C19A2"/>
    <w:rsid w:val="000C1AB4"/>
    <w:rsid w:val="000C1DE2"/>
    <w:rsid w:val="000C1EB5"/>
    <w:rsid w:val="000C1FE4"/>
    <w:rsid w:val="000C2216"/>
    <w:rsid w:val="000C2335"/>
    <w:rsid w:val="000C2531"/>
    <w:rsid w:val="000C2611"/>
    <w:rsid w:val="000C2A46"/>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627E"/>
    <w:rsid w:val="000C69DA"/>
    <w:rsid w:val="000C6BA4"/>
    <w:rsid w:val="000C6C20"/>
    <w:rsid w:val="000C6C6C"/>
    <w:rsid w:val="000C6DA7"/>
    <w:rsid w:val="000C6E2B"/>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5FF"/>
    <w:rsid w:val="000E0612"/>
    <w:rsid w:val="000E061B"/>
    <w:rsid w:val="000E09C4"/>
    <w:rsid w:val="000E0C46"/>
    <w:rsid w:val="000E0CFB"/>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570"/>
    <w:rsid w:val="000E49F3"/>
    <w:rsid w:val="000E4C3F"/>
    <w:rsid w:val="000E51BC"/>
    <w:rsid w:val="000E54B0"/>
    <w:rsid w:val="000E5575"/>
    <w:rsid w:val="000E5807"/>
    <w:rsid w:val="000E5A9F"/>
    <w:rsid w:val="000E5C92"/>
    <w:rsid w:val="000E5FEE"/>
    <w:rsid w:val="000E60F3"/>
    <w:rsid w:val="000E6312"/>
    <w:rsid w:val="000E6A4D"/>
    <w:rsid w:val="000E7047"/>
    <w:rsid w:val="000E7593"/>
    <w:rsid w:val="000E76D9"/>
    <w:rsid w:val="000E7818"/>
    <w:rsid w:val="000E790B"/>
    <w:rsid w:val="000E7D2B"/>
    <w:rsid w:val="000F0234"/>
    <w:rsid w:val="000F0419"/>
    <w:rsid w:val="000F07F8"/>
    <w:rsid w:val="000F0D43"/>
    <w:rsid w:val="000F1093"/>
    <w:rsid w:val="000F10AA"/>
    <w:rsid w:val="000F1489"/>
    <w:rsid w:val="000F1750"/>
    <w:rsid w:val="000F1997"/>
    <w:rsid w:val="000F1A96"/>
    <w:rsid w:val="000F1ADE"/>
    <w:rsid w:val="000F20AC"/>
    <w:rsid w:val="000F23B8"/>
    <w:rsid w:val="000F296C"/>
    <w:rsid w:val="000F3156"/>
    <w:rsid w:val="000F321A"/>
    <w:rsid w:val="000F329F"/>
    <w:rsid w:val="000F3491"/>
    <w:rsid w:val="000F374F"/>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607F"/>
    <w:rsid w:val="000F6612"/>
    <w:rsid w:val="000F669B"/>
    <w:rsid w:val="000F6802"/>
    <w:rsid w:val="000F6830"/>
    <w:rsid w:val="000F6848"/>
    <w:rsid w:val="000F6A41"/>
    <w:rsid w:val="000F6A5D"/>
    <w:rsid w:val="000F6A71"/>
    <w:rsid w:val="000F7485"/>
    <w:rsid w:val="000F7486"/>
    <w:rsid w:val="000F762A"/>
    <w:rsid w:val="000F79B6"/>
    <w:rsid w:val="000F7BB2"/>
    <w:rsid w:val="000F7C4D"/>
    <w:rsid w:val="000F7DE2"/>
    <w:rsid w:val="00100283"/>
    <w:rsid w:val="00100364"/>
    <w:rsid w:val="00100D44"/>
    <w:rsid w:val="00100F61"/>
    <w:rsid w:val="00101600"/>
    <w:rsid w:val="00101AAC"/>
    <w:rsid w:val="001020D6"/>
    <w:rsid w:val="0010214A"/>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A4D"/>
    <w:rsid w:val="00113A95"/>
    <w:rsid w:val="00113C48"/>
    <w:rsid w:val="00113DEF"/>
    <w:rsid w:val="00114032"/>
    <w:rsid w:val="0011436D"/>
    <w:rsid w:val="0011467F"/>
    <w:rsid w:val="00114859"/>
    <w:rsid w:val="00114966"/>
    <w:rsid w:val="00115303"/>
    <w:rsid w:val="00115881"/>
    <w:rsid w:val="00115E5F"/>
    <w:rsid w:val="001161A1"/>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8C8"/>
    <w:rsid w:val="00121FBB"/>
    <w:rsid w:val="00122178"/>
    <w:rsid w:val="0012267A"/>
    <w:rsid w:val="0012270B"/>
    <w:rsid w:val="00122734"/>
    <w:rsid w:val="001227FC"/>
    <w:rsid w:val="00122C79"/>
    <w:rsid w:val="00122F31"/>
    <w:rsid w:val="00123093"/>
    <w:rsid w:val="001231E0"/>
    <w:rsid w:val="00123572"/>
    <w:rsid w:val="0012384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236"/>
    <w:rsid w:val="00145300"/>
    <w:rsid w:val="00145A42"/>
    <w:rsid w:val="00146197"/>
    <w:rsid w:val="00146200"/>
    <w:rsid w:val="00146297"/>
    <w:rsid w:val="00146326"/>
    <w:rsid w:val="0014639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C77"/>
    <w:rsid w:val="00150F31"/>
    <w:rsid w:val="0015131C"/>
    <w:rsid w:val="0015140C"/>
    <w:rsid w:val="001515F2"/>
    <w:rsid w:val="00151881"/>
    <w:rsid w:val="00151927"/>
    <w:rsid w:val="00151B3D"/>
    <w:rsid w:val="00151B60"/>
    <w:rsid w:val="00152543"/>
    <w:rsid w:val="00152617"/>
    <w:rsid w:val="001529FF"/>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30E"/>
    <w:rsid w:val="00157843"/>
    <w:rsid w:val="001579AE"/>
    <w:rsid w:val="00157A0C"/>
    <w:rsid w:val="00157AA7"/>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B03"/>
    <w:rsid w:val="001711A4"/>
    <w:rsid w:val="0017127A"/>
    <w:rsid w:val="001714C9"/>
    <w:rsid w:val="001718BE"/>
    <w:rsid w:val="00172224"/>
    <w:rsid w:val="001727D2"/>
    <w:rsid w:val="001728BD"/>
    <w:rsid w:val="00172AC8"/>
    <w:rsid w:val="00172E4A"/>
    <w:rsid w:val="001730EE"/>
    <w:rsid w:val="00173183"/>
    <w:rsid w:val="00173EDF"/>
    <w:rsid w:val="001740C2"/>
    <w:rsid w:val="00174401"/>
    <w:rsid w:val="00174505"/>
    <w:rsid w:val="00174BE6"/>
    <w:rsid w:val="00175126"/>
    <w:rsid w:val="0017542D"/>
    <w:rsid w:val="00175837"/>
    <w:rsid w:val="00175E8E"/>
    <w:rsid w:val="00175FA5"/>
    <w:rsid w:val="00176422"/>
    <w:rsid w:val="00176B23"/>
    <w:rsid w:val="00176FBC"/>
    <w:rsid w:val="00177022"/>
    <w:rsid w:val="001770FE"/>
    <w:rsid w:val="00177335"/>
    <w:rsid w:val="001773D8"/>
    <w:rsid w:val="00177608"/>
    <w:rsid w:val="0017768A"/>
    <w:rsid w:val="00177795"/>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785"/>
    <w:rsid w:val="001847A4"/>
    <w:rsid w:val="00184A8A"/>
    <w:rsid w:val="00184B70"/>
    <w:rsid w:val="00184D94"/>
    <w:rsid w:val="00184D97"/>
    <w:rsid w:val="00185127"/>
    <w:rsid w:val="0018526E"/>
    <w:rsid w:val="001852CA"/>
    <w:rsid w:val="00185627"/>
    <w:rsid w:val="00185674"/>
    <w:rsid w:val="00185928"/>
    <w:rsid w:val="00185E4A"/>
    <w:rsid w:val="001861D5"/>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A99"/>
    <w:rsid w:val="001B3D1E"/>
    <w:rsid w:val="001B3D64"/>
    <w:rsid w:val="001B4357"/>
    <w:rsid w:val="001B43A5"/>
    <w:rsid w:val="001B43F5"/>
    <w:rsid w:val="001B47A4"/>
    <w:rsid w:val="001B48E2"/>
    <w:rsid w:val="001B4B9C"/>
    <w:rsid w:val="001B4FAD"/>
    <w:rsid w:val="001B508F"/>
    <w:rsid w:val="001B50EF"/>
    <w:rsid w:val="001B5142"/>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B7E82"/>
    <w:rsid w:val="001C00B4"/>
    <w:rsid w:val="001C0190"/>
    <w:rsid w:val="001C03FB"/>
    <w:rsid w:val="001C05DB"/>
    <w:rsid w:val="001C06C8"/>
    <w:rsid w:val="001C0CB7"/>
    <w:rsid w:val="001C0DB7"/>
    <w:rsid w:val="001C0FEF"/>
    <w:rsid w:val="001C0FFB"/>
    <w:rsid w:val="001C12BD"/>
    <w:rsid w:val="001C1319"/>
    <w:rsid w:val="001C15E1"/>
    <w:rsid w:val="001C1921"/>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5248"/>
    <w:rsid w:val="001E562D"/>
    <w:rsid w:val="001E5A2F"/>
    <w:rsid w:val="001E656B"/>
    <w:rsid w:val="001E680A"/>
    <w:rsid w:val="001E6A45"/>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4C2"/>
    <w:rsid w:val="001F4585"/>
    <w:rsid w:val="001F4CAE"/>
    <w:rsid w:val="001F53B1"/>
    <w:rsid w:val="001F587B"/>
    <w:rsid w:val="001F65EC"/>
    <w:rsid w:val="001F6D9D"/>
    <w:rsid w:val="001F70D5"/>
    <w:rsid w:val="001F71C0"/>
    <w:rsid w:val="001F7422"/>
    <w:rsid w:val="001F76D9"/>
    <w:rsid w:val="001F78FF"/>
    <w:rsid w:val="001F7D45"/>
    <w:rsid w:val="001F7F85"/>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BD8"/>
    <w:rsid w:val="00224D0B"/>
    <w:rsid w:val="00225851"/>
    <w:rsid w:val="00225A34"/>
    <w:rsid w:val="00225C47"/>
    <w:rsid w:val="00225EFE"/>
    <w:rsid w:val="002261C8"/>
    <w:rsid w:val="002267DD"/>
    <w:rsid w:val="00226876"/>
    <w:rsid w:val="00226C8A"/>
    <w:rsid w:val="00226F9B"/>
    <w:rsid w:val="00227051"/>
    <w:rsid w:val="0022774E"/>
    <w:rsid w:val="002277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F6E"/>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E54"/>
    <w:rsid w:val="00263F9A"/>
    <w:rsid w:val="00264640"/>
    <w:rsid w:val="00264919"/>
    <w:rsid w:val="00264992"/>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F3D"/>
    <w:rsid w:val="002B321C"/>
    <w:rsid w:val="002B32C3"/>
    <w:rsid w:val="002B3878"/>
    <w:rsid w:val="002B3A7E"/>
    <w:rsid w:val="002B3B35"/>
    <w:rsid w:val="002B3B3C"/>
    <w:rsid w:val="002B3B4E"/>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F02"/>
    <w:rsid w:val="002C10A3"/>
    <w:rsid w:val="002C120F"/>
    <w:rsid w:val="002C1377"/>
    <w:rsid w:val="002C1AF8"/>
    <w:rsid w:val="002C1B40"/>
    <w:rsid w:val="002C241E"/>
    <w:rsid w:val="002C25AF"/>
    <w:rsid w:val="002C27FD"/>
    <w:rsid w:val="002C2C3E"/>
    <w:rsid w:val="002C2F7D"/>
    <w:rsid w:val="002C300F"/>
    <w:rsid w:val="002C339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1038B"/>
    <w:rsid w:val="00310515"/>
    <w:rsid w:val="00310537"/>
    <w:rsid w:val="0031072E"/>
    <w:rsid w:val="00310941"/>
    <w:rsid w:val="00310A9F"/>
    <w:rsid w:val="00310E8C"/>
    <w:rsid w:val="00310EED"/>
    <w:rsid w:val="00311450"/>
    <w:rsid w:val="003116DE"/>
    <w:rsid w:val="00311857"/>
    <w:rsid w:val="00311D6C"/>
    <w:rsid w:val="00312069"/>
    <w:rsid w:val="00312355"/>
    <w:rsid w:val="0031261F"/>
    <w:rsid w:val="00312D32"/>
    <w:rsid w:val="00312D3E"/>
    <w:rsid w:val="0031309B"/>
    <w:rsid w:val="0031373C"/>
    <w:rsid w:val="00313923"/>
    <w:rsid w:val="00313D50"/>
    <w:rsid w:val="00313FC9"/>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628"/>
    <w:rsid w:val="003236FB"/>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64"/>
    <w:rsid w:val="00330AE6"/>
    <w:rsid w:val="00330B4A"/>
    <w:rsid w:val="00330BF2"/>
    <w:rsid w:val="00330DEC"/>
    <w:rsid w:val="00330DF2"/>
    <w:rsid w:val="003310B3"/>
    <w:rsid w:val="00331263"/>
    <w:rsid w:val="0033144D"/>
    <w:rsid w:val="003316CF"/>
    <w:rsid w:val="00331842"/>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FF"/>
    <w:rsid w:val="0034609A"/>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63B2"/>
    <w:rsid w:val="003964E1"/>
    <w:rsid w:val="003967DA"/>
    <w:rsid w:val="00396CE2"/>
    <w:rsid w:val="00396DED"/>
    <w:rsid w:val="00396FBC"/>
    <w:rsid w:val="0039712C"/>
    <w:rsid w:val="00397160"/>
    <w:rsid w:val="00397340"/>
    <w:rsid w:val="0039754A"/>
    <w:rsid w:val="003979E4"/>
    <w:rsid w:val="00397D84"/>
    <w:rsid w:val="003A05CB"/>
    <w:rsid w:val="003A09D4"/>
    <w:rsid w:val="003A0D26"/>
    <w:rsid w:val="003A0E21"/>
    <w:rsid w:val="003A1132"/>
    <w:rsid w:val="003A1594"/>
    <w:rsid w:val="003A1679"/>
    <w:rsid w:val="003A17B0"/>
    <w:rsid w:val="003A187C"/>
    <w:rsid w:val="003A1DA9"/>
    <w:rsid w:val="003A24C7"/>
    <w:rsid w:val="003A271D"/>
    <w:rsid w:val="003A2D2F"/>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57B"/>
    <w:rsid w:val="003B4CB1"/>
    <w:rsid w:val="003B4D69"/>
    <w:rsid w:val="003B4F7D"/>
    <w:rsid w:val="003B52FF"/>
    <w:rsid w:val="003B54FF"/>
    <w:rsid w:val="003B55C0"/>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735"/>
    <w:rsid w:val="003C079D"/>
    <w:rsid w:val="003C0841"/>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F1E"/>
    <w:rsid w:val="003C317E"/>
    <w:rsid w:val="003C318B"/>
    <w:rsid w:val="003C3225"/>
    <w:rsid w:val="003C378F"/>
    <w:rsid w:val="003C3808"/>
    <w:rsid w:val="003C3954"/>
    <w:rsid w:val="003C428E"/>
    <w:rsid w:val="003C42F5"/>
    <w:rsid w:val="003C44AE"/>
    <w:rsid w:val="003C4971"/>
    <w:rsid w:val="003C4D27"/>
    <w:rsid w:val="003C4D41"/>
    <w:rsid w:val="003C4FCB"/>
    <w:rsid w:val="003C52BE"/>
    <w:rsid w:val="003C541A"/>
    <w:rsid w:val="003C5529"/>
    <w:rsid w:val="003C59B8"/>
    <w:rsid w:val="003C5AFD"/>
    <w:rsid w:val="003C5C1F"/>
    <w:rsid w:val="003C647B"/>
    <w:rsid w:val="003C64AE"/>
    <w:rsid w:val="003C65EA"/>
    <w:rsid w:val="003C66B5"/>
    <w:rsid w:val="003C6726"/>
    <w:rsid w:val="003C68C7"/>
    <w:rsid w:val="003C7069"/>
    <w:rsid w:val="003C72A7"/>
    <w:rsid w:val="003C75A5"/>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F91"/>
    <w:rsid w:val="003D20BD"/>
    <w:rsid w:val="003D23C6"/>
    <w:rsid w:val="003D23EE"/>
    <w:rsid w:val="003D26FE"/>
    <w:rsid w:val="003D2744"/>
    <w:rsid w:val="003D2787"/>
    <w:rsid w:val="003D2A1F"/>
    <w:rsid w:val="003D32E6"/>
    <w:rsid w:val="003D33B4"/>
    <w:rsid w:val="003D3651"/>
    <w:rsid w:val="003D37AF"/>
    <w:rsid w:val="003D3AF4"/>
    <w:rsid w:val="003D3CAE"/>
    <w:rsid w:val="003D3CF8"/>
    <w:rsid w:val="003D3F12"/>
    <w:rsid w:val="003D3FE4"/>
    <w:rsid w:val="003D404E"/>
    <w:rsid w:val="003D40A0"/>
    <w:rsid w:val="003D422F"/>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04"/>
    <w:rsid w:val="003E1D25"/>
    <w:rsid w:val="003E2174"/>
    <w:rsid w:val="003E23FE"/>
    <w:rsid w:val="003E2445"/>
    <w:rsid w:val="003E2C3D"/>
    <w:rsid w:val="003E2D43"/>
    <w:rsid w:val="003E2D49"/>
    <w:rsid w:val="003E2E1F"/>
    <w:rsid w:val="003E3115"/>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6E1"/>
    <w:rsid w:val="003F27D2"/>
    <w:rsid w:val="003F28D6"/>
    <w:rsid w:val="003F2C93"/>
    <w:rsid w:val="003F2E91"/>
    <w:rsid w:val="003F30E1"/>
    <w:rsid w:val="003F3139"/>
    <w:rsid w:val="003F3328"/>
    <w:rsid w:val="003F3C35"/>
    <w:rsid w:val="003F3E22"/>
    <w:rsid w:val="003F3E34"/>
    <w:rsid w:val="003F3FAF"/>
    <w:rsid w:val="003F418B"/>
    <w:rsid w:val="003F43BB"/>
    <w:rsid w:val="003F4472"/>
    <w:rsid w:val="003F45A5"/>
    <w:rsid w:val="003F4D90"/>
    <w:rsid w:val="003F4F14"/>
    <w:rsid w:val="003F5030"/>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FF"/>
    <w:rsid w:val="00400766"/>
    <w:rsid w:val="00400D50"/>
    <w:rsid w:val="00401021"/>
    <w:rsid w:val="0040131B"/>
    <w:rsid w:val="00401404"/>
    <w:rsid w:val="004014FA"/>
    <w:rsid w:val="00401740"/>
    <w:rsid w:val="00401919"/>
    <w:rsid w:val="00401AF4"/>
    <w:rsid w:val="00401BC4"/>
    <w:rsid w:val="00401E36"/>
    <w:rsid w:val="00402292"/>
    <w:rsid w:val="004022E7"/>
    <w:rsid w:val="0040262E"/>
    <w:rsid w:val="004026CC"/>
    <w:rsid w:val="00402A82"/>
    <w:rsid w:val="00403039"/>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FA"/>
    <w:rsid w:val="00433936"/>
    <w:rsid w:val="00433D06"/>
    <w:rsid w:val="00433E4A"/>
    <w:rsid w:val="00433EB8"/>
    <w:rsid w:val="004343AC"/>
    <w:rsid w:val="00434610"/>
    <w:rsid w:val="004348DA"/>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B0"/>
    <w:rsid w:val="0044204D"/>
    <w:rsid w:val="00442349"/>
    <w:rsid w:val="00442655"/>
    <w:rsid w:val="00442858"/>
    <w:rsid w:val="00442940"/>
    <w:rsid w:val="00442AF8"/>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861"/>
    <w:rsid w:val="00446B8A"/>
    <w:rsid w:val="00446F3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4C0"/>
    <w:rsid w:val="0045471F"/>
    <w:rsid w:val="004547C6"/>
    <w:rsid w:val="004548E6"/>
    <w:rsid w:val="00454B72"/>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A91"/>
    <w:rsid w:val="00466B1E"/>
    <w:rsid w:val="004671CE"/>
    <w:rsid w:val="00467491"/>
    <w:rsid w:val="00467A4F"/>
    <w:rsid w:val="00467BB4"/>
    <w:rsid w:val="00467EF6"/>
    <w:rsid w:val="00467F02"/>
    <w:rsid w:val="004703E0"/>
    <w:rsid w:val="00470C71"/>
    <w:rsid w:val="00471199"/>
    <w:rsid w:val="004712A2"/>
    <w:rsid w:val="00471373"/>
    <w:rsid w:val="004713DD"/>
    <w:rsid w:val="00471B55"/>
    <w:rsid w:val="00471BC5"/>
    <w:rsid w:val="00471D1F"/>
    <w:rsid w:val="00471DDC"/>
    <w:rsid w:val="004723D7"/>
    <w:rsid w:val="00472493"/>
    <w:rsid w:val="004728C7"/>
    <w:rsid w:val="004728CF"/>
    <w:rsid w:val="00472917"/>
    <w:rsid w:val="00472D12"/>
    <w:rsid w:val="00472E13"/>
    <w:rsid w:val="0047301B"/>
    <w:rsid w:val="0047348C"/>
    <w:rsid w:val="00473A70"/>
    <w:rsid w:val="00473AA1"/>
    <w:rsid w:val="00473B61"/>
    <w:rsid w:val="0047420D"/>
    <w:rsid w:val="0047427F"/>
    <w:rsid w:val="0047451C"/>
    <w:rsid w:val="0047459B"/>
    <w:rsid w:val="00474C27"/>
    <w:rsid w:val="00474C64"/>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D10"/>
    <w:rsid w:val="00484D78"/>
    <w:rsid w:val="00484FB7"/>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8"/>
    <w:rsid w:val="004918E2"/>
    <w:rsid w:val="00491AF7"/>
    <w:rsid w:val="00491CAB"/>
    <w:rsid w:val="00491E33"/>
    <w:rsid w:val="00491FC6"/>
    <w:rsid w:val="004920B4"/>
    <w:rsid w:val="00492B8F"/>
    <w:rsid w:val="00492CBE"/>
    <w:rsid w:val="00493529"/>
    <w:rsid w:val="00493566"/>
    <w:rsid w:val="00493677"/>
    <w:rsid w:val="004936C7"/>
    <w:rsid w:val="00493B59"/>
    <w:rsid w:val="0049413F"/>
    <w:rsid w:val="00494151"/>
    <w:rsid w:val="004941A3"/>
    <w:rsid w:val="0049425B"/>
    <w:rsid w:val="004943D7"/>
    <w:rsid w:val="0049454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37D"/>
    <w:rsid w:val="004A4BF6"/>
    <w:rsid w:val="004A4D27"/>
    <w:rsid w:val="004A4DAC"/>
    <w:rsid w:val="004A50D5"/>
    <w:rsid w:val="004A5276"/>
    <w:rsid w:val="004A5384"/>
    <w:rsid w:val="004A538F"/>
    <w:rsid w:val="004A54BC"/>
    <w:rsid w:val="004A5539"/>
    <w:rsid w:val="004A55D4"/>
    <w:rsid w:val="004A5753"/>
    <w:rsid w:val="004A5764"/>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1A3"/>
    <w:rsid w:val="004C11F0"/>
    <w:rsid w:val="004C1279"/>
    <w:rsid w:val="004C1359"/>
    <w:rsid w:val="004C1499"/>
    <w:rsid w:val="004C2079"/>
    <w:rsid w:val="004C224B"/>
    <w:rsid w:val="004C2563"/>
    <w:rsid w:val="004C256F"/>
    <w:rsid w:val="004C2605"/>
    <w:rsid w:val="004C27C4"/>
    <w:rsid w:val="004C2800"/>
    <w:rsid w:val="004C2A92"/>
    <w:rsid w:val="004C325A"/>
    <w:rsid w:val="004C343C"/>
    <w:rsid w:val="004C3E06"/>
    <w:rsid w:val="004C41B3"/>
    <w:rsid w:val="004C4579"/>
    <w:rsid w:val="004C4679"/>
    <w:rsid w:val="004C478E"/>
    <w:rsid w:val="004C499C"/>
    <w:rsid w:val="004C49A5"/>
    <w:rsid w:val="004C4D62"/>
    <w:rsid w:val="004C4DC1"/>
    <w:rsid w:val="004C4F2F"/>
    <w:rsid w:val="004C54A4"/>
    <w:rsid w:val="004C5654"/>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E86"/>
    <w:rsid w:val="004D1EB6"/>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F06"/>
    <w:rsid w:val="004E2F30"/>
    <w:rsid w:val="004E3305"/>
    <w:rsid w:val="004E3590"/>
    <w:rsid w:val="004E3D3F"/>
    <w:rsid w:val="004E3DD1"/>
    <w:rsid w:val="004E3F7B"/>
    <w:rsid w:val="004E42F1"/>
    <w:rsid w:val="004E437F"/>
    <w:rsid w:val="004E4400"/>
    <w:rsid w:val="004E46BA"/>
    <w:rsid w:val="004E47EE"/>
    <w:rsid w:val="004E490C"/>
    <w:rsid w:val="004E49F0"/>
    <w:rsid w:val="004E4AA8"/>
    <w:rsid w:val="004E4F88"/>
    <w:rsid w:val="004E51D9"/>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90E"/>
    <w:rsid w:val="004F094C"/>
    <w:rsid w:val="004F0C66"/>
    <w:rsid w:val="004F0DF7"/>
    <w:rsid w:val="004F0EA5"/>
    <w:rsid w:val="004F0F9A"/>
    <w:rsid w:val="004F14E3"/>
    <w:rsid w:val="004F16A7"/>
    <w:rsid w:val="004F179A"/>
    <w:rsid w:val="004F219B"/>
    <w:rsid w:val="004F22E1"/>
    <w:rsid w:val="004F2641"/>
    <w:rsid w:val="004F2783"/>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30D"/>
    <w:rsid w:val="004F534C"/>
    <w:rsid w:val="004F5466"/>
    <w:rsid w:val="004F5716"/>
    <w:rsid w:val="004F5912"/>
    <w:rsid w:val="004F5A54"/>
    <w:rsid w:val="004F5B20"/>
    <w:rsid w:val="004F5B69"/>
    <w:rsid w:val="004F5F87"/>
    <w:rsid w:val="004F6654"/>
    <w:rsid w:val="004F6743"/>
    <w:rsid w:val="004F6972"/>
    <w:rsid w:val="004F6B6D"/>
    <w:rsid w:val="004F7337"/>
    <w:rsid w:val="004F7382"/>
    <w:rsid w:val="004F7688"/>
    <w:rsid w:val="004F7B22"/>
    <w:rsid w:val="004F7DBF"/>
    <w:rsid w:val="004F7E49"/>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88F"/>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2CD"/>
    <w:rsid w:val="0051234A"/>
    <w:rsid w:val="00512469"/>
    <w:rsid w:val="00512725"/>
    <w:rsid w:val="0051299A"/>
    <w:rsid w:val="005129D5"/>
    <w:rsid w:val="00512A48"/>
    <w:rsid w:val="00512C87"/>
    <w:rsid w:val="00512E2D"/>
    <w:rsid w:val="00513543"/>
    <w:rsid w:val="005140AD"/>
    <w:rsid w:val="005141EA"/>
    <w:rsid w:val="00514339"/>
    <w:rsid w:val="005143D7"/>
    <w:rsid w:val="00514E4B"/>
    <w:rsid w:val="00514F55"/>
    <w:rsid w:val="005150A1"/>
    <w:rsid w:val="0051510C"/>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51A"/>
    <w:rsid w:val="00524916"/>
    <w:rsid w:val="00524FD3"/>
    <w:rsid w:val="00525117"/>
    <w:rsid w:val="0052516C"/>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917"/>
    <w:rsid w:val="00530B69"/>
    <w:rsid w:val="00530C2D"/>
    <w:rsid w:val="00530CF6"/>
    <w:rsid w:val="00530DBF"/>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30A2"/>
    <w:rsid w:val="005331F2"/>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371"/>
    <w:rsid w:val="00537B19"/>
    <w:rsid w:val="00537E1C"/>
    <w:rsid w:val="00537FD8"/>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3317"/>
    <w:rsid w:val="0054380A"/>
    <w:rsid w:val="00543AE9"/>
    <w:rsid w:val="00543FE2"/>
    <w:rsid w:val="005442CC"/>
    <w:rsid w:val="005444F8"/>
    <w:rsid w:val="005445B6"/>
    <w:rsid w:val="00544764"/>
    <w:rsid w:val="00544B46"/>
    <w:rsid w:val="00544BC5"/>
    <w:rsid w:val="00544DE3"/>
    <w:rsid w:val="005452EE"/>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3033"/>
    <w:rsid w:val="00553279"/>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54"/>
    <w:rsid w:val="0059752A"/>
    <w:rsid w:val="00597598"/>
    <w:rsid w:val="00597634"/>
    <w:rsid w:val="005977B5"/>
    <w:rsid w:val="00597FD4"/>
    <w:rsid w:val="005A0159"/>
    <w:rsid w:val="005A02D1"/>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3438"/>
    <w:rsid w:val="005A3451"/>
    <w:rsid w:val="005A356E"/>
    <w:rsid w:val="005A368D"/>
    <w:rsid w:val="005A3CDB"/>
    <w:rsid w:val="005A4BBA"/>
    <w:rsid w:val="005A4C0E"/>
    <w:rsid w:val="005A4E2F"/>
    <w:rsid w:val="005A5078"/>
    <w:rsid w:val="005A52F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79A"/>
    <w:rsid w:val="005C1999"/>
    <w:rsid w:val="005C1C16"/>
    <w:rsid w:val="005C1EDC"/>
    <w:rsid w:val="005C1FE8"/>
    <w:rsid w:val="005C20A3"/>
    <w:rsid w:val="005C20F2"/>
    <w:rsid w:val="005C21CE"/>
    <w:rsid w:val="005C22E5"/>
    <w:rsid w:val="005C280D"/>
    <w:rsid w:val="005C2B88"/>
    <w:rsid w:val="005C2D91"/>
    <w:rsid w:val="005C2DC9"/>
    <w:rsid w:val="005C2E7C"/>
    <w:rsid w:val="005C365A"/>
    <w:rsid w:val="005C39A2"/>
    <w:rsid w:val="005C3C98"/>
    <w:rsid w:val="005C3DE0"/>
    <w:rsid w:val="005C3DEA"/>
    <w:rsid w:val="005C44F0"/>
    <w:rsid w:val="005C45FA"/>
    <w:rsid w:val="005C4669"/>
    <w:rsid w:val="005C46CC"/>
    <w:rsid w:val="005C47BC"/>
    <w:rsid w:val="005C4B10"/>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76"/>
    <w:rsid w:val="005D01EA"/>
    <w:rsid w:val="005D0574"/>
    <w:rsid w:val="005D0704"/>
    <w:rsid w:val="005D0BB4"/>
    <w:rsid w:val="005D0CC3"/>
    <w:rsid w:val="005D17C8"/>
    <w:rsid w:val="005D18B7"/>
    <w:rsid w:val="005D21AA"/>
    <w:rsid w:val="005D21F1"/>
    <w:rsid w:val="005D2240"/>
    <w:rsid w:val="005D2244"/>
    <w:rsid w:val="005D26D7"/>
    <w:rsid w:val="005D2711"/>
    <w:rsid w:val="005D2754"/>
    <w:rsid w:val="005D27C9"/>
    <w:rsid w:val="005D2890"/>
    <w:rsid w:val="005D28ED"/>
    <w:rsid w:val="005D2AFA"/>
    <w:rsid w:val="005D2B04"/>
    <w:rsid w:val="005D2B42"/>
    <w:rsid w:val="005D2D57"/>
    <w:rsid w:val="005D2EAC"/>
    <w:rsid w:val="005D32A8"/>
    <w:rsid w:val="005D35F3"/>
    <w:rsid w:val="005D3B32"/>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63"/>
    <w:rsid w:val="005E661D"/>
    <w:rsid w:val="005E6AA8"/>
    <w:rsid w:val="005E6F1C"/>
    <w:rsid w:val="005E7645"/>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23"/>
    <w:rsid w:val="005F2ACA"/>
    <w:rsid w:val="005F2E56"/>
    <w:rsid w:val="005F3247"/>
    <w:rsid w:val="005F327B"/>
    <w:rsid w:val="005F32CA"/>
    <w:rsid w:val="005F378D"/>
    <w:rsid w:val="005F3884"/>
    <w:rsid w:val="005F3FC6"/>
    <w:rsid w:val="005F4352"/>
    <w:rsid w:val="005F43F2"/>
    <w:rsid w:val="005F4588"/>
    <w:rsid w:val="005F473A"/>
    <w:rsid w:val="005F481E"/>
    <w:rsid w:val="005F48CE"/>
    <w:rsid w:val="005F4C37"/>
    <w:rsid w:val="005F4DB1"/>
    <w:rsid w:val="005F4EF8"/>
    <w:rsid w:val="005F579C"/>
    <w:rsid w:val="005F57C4"/>
    <w:rsid w:val="005F57EB"/>
    <w:rsid w:val="005F5E0E"/>
    <w:rsid w:val="005F605D"/>
    <w:rsid w:val="005F61A2"/>
    <w:rsid w:val="005F6898"/>
    <w:rsid w:val="005F692C"/>
    <w:rsid w:val="005F6EC8"/>
    <w:rsid w:val="005F713D"/>
    <w:rsid w:val="005F7391"/>
    <w:rsid w:val="005F76D6"/>
    <w:rsid w:val="005F77FB"/>
    <w:rsid w:val="005F788D"/>
    <w:rsid w:val="005F7A01"/>
    <w:rsid w:val="005F7CE1"/>
    <w:rsid w:val="006000C5"/>
    <w:rsid w:val="006004CD"/>
    <w:rsid w:val="00600741"/>
    <w:rsid w:val="00600C60"/>
    <w:rsid w:val="00600CD2"/>
    <w:rsid w:val="00601024"/>
    <w:rsid w:val="006011C7"/>
    <w:rsid w:val="006012CF"/>
    <w:rsid w:val="00601365"/>
    <w:rsid w:val="006015D0"/>
    <w:rsid w:val="00601818"/>
    <w:rsid w:val="00601B57"/>
    <w:rsid w:val="00601E51"/>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C8F"/>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5B0"/>
    <w:rsid w:val="00616B67"/>
    <w:rsid w:val="00616F1D"/>
    <w:rsid w:val="00617232"/>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FC"/>
    <w:rsid w:val="0064213E"/>
    <w:rsid w:val="00642309"/>
    <w:rsid w:val="0064281C"/>
    <w:rsid w:val="0064286B"/>
    <w:rsid w:val="006429EA"/>
    <w:rsid w:val="00643070"/>
    <w:rsid w:val="006431A8"/>
    <w:rsid w:val="00643433"/>
    <w:rsid w:val="006435A1"/>
    <w:rsid w:val="00643726"/>
    <w:rsid w:val="00643783"/>
    <w:rsid w:val="00643A24"/>
    <w:rsid w:val="006440C1"/>
    <w:rsid w:val="00644332"/>
    <w:rsid w:val="006454BC"/>
    <w:rsid w:val="0064564C"/>
    <w:rsid w:val="0064567B"/>
    <w:rsid w:val="006456B3"/>
    <w:rsid w:val="006456BC"/>
    <w:rsid w:val="0064597F"/>
    <w:rsid w:val="00645D44"/>
    <w:rsid w:val="00645E5E"/>
    <w:rsid w:val="00645EE7"/>
    <w:rsid w:val="00646027"/>
    <w:rsid w:val="006461A8"/>
    <w:rsid w:val="00646561"/>
    <w:rsid w:val="006465E7"/>
    <w:rsid w:val="00646BC6"/>
    <w:rsid w:val="006473F5"/>
    <w:rsid w:val="00647612"/>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DA3"/>
    <w:rsid w:val="00655FEC"/>
    <w:rsid w:val="00656210"/>
    <w:rsid w:val="00656259"/>
    <w:rsid w:val="0065665E"/>
    <w:rsid w:val="006566D8"/>
    <w:rsid w:val="00656949"/>
    <w:rsid w:val="00656B80"/>
    <w:rsid w:val="00656C2E"/>
    <w:rsid w:val="0065730F"/>
    <w:rsid w:val="0065769A"/>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7253"/>
    <w:rsid w:val="00677367"/>
    <w:rsid w:val="00677464"/>
    <w:rsid w:val="006774BE"/>
    <w:rsid w:val="00677681"/>
    <w:rsid w:val="006776DF"/>
    <w:rsid w:val="006779E6"/>
    <w:rsid w:val="00677AB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523"/>
    <w:rsid w:val="00683A26"/>
    <w:rsid w:val="00683AE6"/>
    <w:rsid w:val="00683B46"/>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55"/>
    <w:rsid w:val="00686F18"/>
    <w:rsid w:val="00686FB2"/>
    <w:rsid w:val="00687022"/>
    <w:rsid w:val="006873B9"/>
    <w:rsid w:val="00687571"/>
    <w:rsid w:val="006877AB"/>
    <w:rsid w:val="00690271"/>
    <w:rsid w:val="006904B1"/>
    <w:rsid w:val="006905EB"/>
    <w:rsid w:val="0069087F"/>
    <w:rsid w:val="006908E3"/>
    <w:rsid w:val="00690972"/>
    <w:rsid w:val="00690996"/>
    <w:rsid w:val="006909F6"/>
    <w:rsid w:val="00690C72"/>
    <w:rsid w:val="00690E75"/>
    <w:rsid w:val="006914CC"/>
    <w:rsid w:val="0069173D"/>
    <w:rsid w:val="00691744"/>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73"/>
    <w:rsid w:val="006A166E"/>
    <w:rsid w:val="006A1F56"/>
    <w:rsid w:val="006A214C"/>
    <w:rsid w:val="006A21AB"/>
    <w:rsid w:val="006A23A5"/>
    <w:rsid w:val="006A29B1"/>
    <w:rsid w:val="006A2AF7"/>
    <w:rsid w:val="006A3080"/>
    <w:rsid w:val="006A332F"/>
    <w:rsid w:val="006A3370"/>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325"/>
    <w:rsid w:val="006A65A6"/>
    <w:rsid w:val="006A6A93"/>
    <w:rsid w:val="006A6CEC"/>
    <w:rsid w:val="006A6D20"/>
    <w:rsid w:val="006A7477"/>
    <w:rsid w:val="006A762C"/>
    <w:rsid w:val="006A769B"/>
    <w:rsid w:val="006A77D8"/>
    <w:rsid w:val="006A7A4A"/>
    <w:rsid w:val="006A7AEA"/>
    <w:rsid w:val="006B04D9"/>
    <w:rsid w:val="006B0703"/>
    <w:rsid w:val="006B07C4"/>
    <w:rsid w:val="006B0B95"/>
    <w:rsid w:val="006B0EFC"/>
    <w:rsid w:val="006B106F"/>
    <w:rsid w:val="006B12A6"/>
    <w:rsid w:val="006B13E4"/>
    <w:rsid w:val="006B14BB"/>
    <w:rsid w:val="006B1657"/>
    <w:rsid w:val="006B17EA"/>
    <w:rsid w:val="006B19FF"/>
    <w:rsid w:val="006B1B6C"/>
    <w:rsid w:val="006B1D27"/>
    <w:rsid w:val="006B1F02"/>
    <w:rsid w:val="006B1FEC"/>
    <w:rsid w:val="006B2023"/>
    <w:rsid w:val="006B233A"/>
    <w:rsid w:val="006B2440"/>
    <w:rsid w:val="006B24DC"/>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CC2"/>
    <w:rsid w:val="006B5D5A"/>
    <w:rsid w:val="006B5DF3"/>
    <w:rsid w:val="006B5FC8"/>
    <w:rsid w:val="006B623B"/>
    <w:rsid w:val="006B6390"/>
    <w:rsid w:val="006B647B"/>
    <w:rsid w:val="006B6CA8"/>
    <w:rsid w:val="006B6EA4"/>
    <w:rsid w:val="006B768E"/>
    <w:rsid w:val="006B797C"/>
    <w:rsid w:val="006B79EA"/>
    <w:rsid w:val="006B7B9E"/>
    <w:rsid w:val="006B7F80"/>
    <w:rsid w:val="006C006A"/>
    <w:rsid w:val="006C0312"/>
    <w:rsid w:val="006C0439"/>
    <w:rsid w:val="006C0752"/>
    <w:rsid w:val="006C0B40"/>
    <w:rsid w:val="006C0D70"/>
    <w:rsid w:val="006C13E5"/>
    <w:rsid w:val="006C161E"/>
    <w:rsid w:val="006C180B"/>
    <w:rsid w:val="006C2065"/>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D1B"/>
    <w:rsid w:val="006C7EC6"/>
    <w:rsid w:val="006C7F08"/>
    <w:rsid w:val="006C7F15"/>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FC"/>
    <w:rsid w:val="006D2F74"/>
    <w:rsid w:val="006D3314"/>
    <w:rsid w:val="006D356B"/>
    <w:rsid w:val="006D3A27"/>
    <w:rsid w:val="006D3ACC"/>
    <w:rsid w:val="006D3CD6"/>
    <w:rsid w:val="006D47B8"/>
    <w:rsid w:val="006D4910"/>
    <w:rsid w:val="006D4AEB"/>
    <w:rsid w:val="006D4BFE"/>
    <w:rsid w:val="006D4D45"/>
    <w:rsid w:val="006D4DA3"/>
    <w:rsid w:val="006D4E6A"/>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50F6"/>
    <w:rsid w:val="006E50FC"/>
    <w:rsid w:val="006E55F8"/>
    <w:rsid w:val="006E5925"/>
    <w:rsid w:val="006E5963"/>
    <w:rsid w:val="006E5AC2"/>
    <w:rsid w:val="006E6450"/>
    <w:rsid w:val="006E6924"/>
    <w:rsid w:val="006E6B51"/>
    <w:rsid w:val="006E6CD5"/>
    <w:rsid w:val="006E6D86"/>
    <w:rsid w:val="006E6F81"/>
    <w:rsid w:val="006E7520"/>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557"/>
    <w:rsid w:val="0070768D"/>
    <w:rsid w:val="007078A2"/>
    <w:rsid w:val="00707A2C"/>
    <w:rsid w:val="00707ABA"/>
    <w:rsid w:val="00707DFC"/>
    <w:rsid w:val="00707FEB"/>
    <w:rsid w:val="00710028"/>
    <w:rsid w:val="00710079"/>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43D"/>
    <w:rsid w:val="0071579C"/>
    <w:rsid w:val="00715AAA"/>
    <w:rsid w:val="00715AD0"/>
    <w:rsid w:val="00715D7E"/>
    <w:rsid w:val="00715F33"/>
    <w:rsid w:val="00715F45"/>
    <w:rsid w:val="0071638B"/>
    <w:rsid w:val="0071667C"/>
    <w:rsid w:val="007166A3"/>
    <w:rsid w:val="00716A38"/>
    <w:rsid w:val="00716AA4"/>
    <w:rsid w:val="00716C77"/>
    <w:rsid w:val="00717017"/>
    <w:rsid w:val="00717233"/>
    <w:rsid w:val="0071726B"/>
    <w:rsid w:val="00717BB1"/>
    <w:rsid w:val="00720208"/>
    <w:rsid w:val="007207CB"/>
    <w:rsid w:val="00720C43"/>
    <w:rsid w:val="00720F65"/>
    <w:rsid w:val="00721256"/>
    <w:rsid w:val="0072132B"/>
    <w:rsid w:val="007213C3"/>
    <w:rsid w:val="0072193D"/>
    <w:rsid w:val="00721C0A"/>
    <w:rsid w:val="0072223A"/>
    <w:rsid w:val="007226C6"/>
    <w:rsid w:val="0072288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6B6"/>
    <w:rsid w:val="00760765"/>
    <w:rsid w:val="007607F2"/>
    <w:rsid w:val="00760D55"/>
    <w:rsid w:val="00760DC8"/>
    <w:rsid w:val="00760F97"/>
    <w:rsid w:val="007610C8"/>
    <w:rsid w:val="00761103"/>
    <w:rsid w:val="007613B5"/>
    <w:rsid w:val="007619D9"/>
    <w:rsid w:val="00761C3F"/>
    <w:rsid w:val="0076215F"/>
    <w:rsid w:val="007623A7"/>
    <w:rsid w:val="00762430"/>
    <w:rsid w:val="00762601"/>
    <w:rsid w:val="007628BA"/>
    <w:rsid w:val="00762BB1"/>
    <w:rsid w:val="00762D6D"/>
    <w:rsid w:val="007632E8"/>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9BF"/>
    <w:rsid w:val="007719E6"/>
    <w:rsid w:val="00771B41"/>
    <w:rsid w:val="00771E8C"/>
    <w:rsid w:val="00771E92"/>
    <w:rsid w:val="00771FDB"/>
    <w:rsid w:val="00772019"/>
    <w:rsid w:val="007720FD"/>
    <w:rsid w:val="0077255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8A2"/>
    <w:rsid w:val="00782A3B"/>
    <w:rsid w:val="00782F44"/>
    <w:rsid w:val="00782F7A"/>
    <w:rsid w:val="007831CC"/>
    <w:rsid w:val="007833BC"/>
    <w:rsid w:val="007834CC"/>
    <w:rsid w:val="00783D87"/>
    <w:rsid w:val="00783EF8"/>
    <w:rsid w:val="007845D8"/>
    <w:rsid w:val="0078470B"/>
    <w:rsid w:val="00784AFC"/>
    <w:rsid w:val="00784BD6"/>
    <w:rsid w:val="0078525C"/>
    <w:rsid w:val="00785352"/>
    <w:rsid w:val="007853AE"/>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E3"/>
    <w:rsid w:val="007A5F6A"/>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C61"/>
    <w:rsid w:val="007B1242"/>
    <w:rsid w:val="007B1505"/>
    <w:rsid w:val="007B15ED"/>
    <w:rsid w:val="007B19F5"/>
    <w:rsid w:val="007B1DE0"/>
    <w:rsid w:val="007B1F51"/>
    <w:rsid w:val="007B2055"/>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AA8"/>
    <w:rsid w:val="007D5F15"/>
    <w:rsid w:val="007D64A9"/>
    <w:rsid w:val="007D6733"/>
    <w:rsid w:val="007D69E2"/>
    <w:rsid w:val="007D6A5C"/>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52C"/>
    <w:rsid w:val="007E2744"/>
    <w:rsid w:val="007E2B7C"/>
    <w:rsid w:val="007E35AC"/>
    <w:rsid w:val="007E39B3"/>
    <w:rsid w:val="007E3BBE"/>
    <w:rsid w:val="007E3D56"/>
    <w:rsid w:val="007E3DD6"/>
    <w:rsid w:val="007E3E0A"/>
    <w:rsid w:val="007E41BA"/>
    <w:rsid w:val="007E4256"/>
    <w:rsid w:val="007E44E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221"/>
    <w:rsid w:val="007F34D0"/>
    <w:rsid w:val="007F34F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4000"/>
    <w:rsid w:val="00804064"/>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4DC"/>
    <w:rsid w:val="00807774"/>
    <w:rsid w:val="00807B67"/>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F19"/>
    <w:rsid w:val="00815FA7"/>
    <w:rsid w:val="008162AB"/>
    <w:rsid w:val="0081644A"/>
    <w:rsid w:val="00816452"/>
    <w:rsid w:val="00816575"/>
    <w:rsid w:val="0081670F"/>
    <w:rsid w:val="00816A04"/>
    <w:rsid w:val="00816A20"/>
    <w:rsid w:val="00816A57"/>
    <w:rsid w:val="00816B43"/>
    <w:rsid w:val="00816C1F"/>
    <w:rsid w:val="00816CC5"/>
    <w:rsid w:val="00816FBE"/>
    <w:rsid w:val="00817252"/>
    <w:rsid w:val="00817496"/>
    <w:rsid w:val="008175C4"/>
    <w:rsid w:val="00817600"/>
    <w:rsid w:val="00817725"/>
    <w:rsid w:val="00817741"/>
    <w:rsid w:val="0081776D"/>
    <w:rsid w:val="008177A9"/>
    <w:rsid w:val="00817862"/>
    <w:rsid w:val="008178CA"/>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14A4"/>
    <w:rsid w:val="00831503"/>
    <w:rsid w:val="008316B3"/>
    <w:rsid w:val="008316D4"/>
    <w:rsid w:val="008317DA"/>
    <w:rsid w:val="008318EE"/>
    <w:rsid w:val="00831A83"/>
    <w:rsid w:val="00831D0B"/>
    <w:rsid w:val="00831F14"/>
    <w:rsid w:val="0083203F"/>
    <w:rsid w:val="0083209C"/>
    <w:rsid w:val="0083210D"/>
    <w:rsid w:val="0083264F"/>
    <w:rsid w:val="008328F2"/>
    <w:rsid w:val="00832D0D"/>
    <w:rsid w:val="00833041"/>
    <w:rsid w:val="0083308E"/>
    <w:rsid w:val="00833434"/>
    <w:rsid w:val="00833ADE"/>
    <w:rsid w:val="00833D50"/>
    <w:rsid w:val="00833D70"/>
    <w:rsid w:val="00833DFF"/>
    <w:rsid w:val="00833FBD"/>
    <w:rsid w:val="00834550"/>
    <w:rsid w:val="00834B04"/>
    <w:rsid w:val="00834C06"/>
    <w:rsid w:val="00834CEE"/>
    <w:rsid w:val="00834DFB"/>
    <w:rsid w:val="00834EC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9F"/>
    <w:rsid w:val="00854F32"/>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588C"/>
    <w:rsid w:val="00865CDA"/>
    <w:rsid w:val="00865E05"/>
    <w:rsid w:val="00865EB3"/>
    <w:rsid w:val="0086617E"/>
    <w:rsid w:val="00866198"/>
    <w:rsid w:val="008661F9"/>
    <w:rsid w:val="00866366"/>
    <w:rsid w:val="00866400"/>
    <w:rsid w:val="00866658"/>
    <w:rsid w:val="008666A5"/>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E11"/>
    <w:rsid w:val="00873378"/>
    <w:rsid w:val="008734C5"/>
    <w:rsid w:val="0087351E"/>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CD"/>
    <w:rsid w:val="00883AF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683"/>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B0165"/>
    <w:rsid w:val="008B0B33"/>
    <w:rsid w:val="008B0B64"/>
    <w:rsid w:val="008B0C23"/>
    <w:rsid w:val="008B0EAD"/>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8D"/>
    <w:rsid w:val="008B45DC"/>
    <w:rsid w:val="008B4736"/>
    <w:rsid w:val="008B4863"/>
    <w:rsid w:val="008B4D8D"/>
    <w:rsid w:val="008B4E26"/>
    <w:rsid w:val="008B4EBF"/>
    <w:rsid w:val="008B4FE7"/>
    <w:rsid w:val="008B546B"/>
    <w:rsid w:val="008B54B0"/>
    <w:rsid w:val="008B5676"/>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AA1"/>
    <w:rsid w:val="008D1EF0"/>
    <w:rsid w:val="008D1FC4"/>
    <w:rsid w:val="008D211C"/>
    <w:rsid w:val="008D21C7"/>
    <w:rsid w:val="008D2225"/>
    <w:rsid w:val="008D2424"/>
    <w:rsid w:val="008D24F7"/>
    <w:rsid w:val="008D2BA6"/>
    <w:rsid w:val="008D2BB2"/>
    <w:rsid w:val="008D2DAF"/>
    <w:rsid w:val="008D2E06"/>
    <w:rsid w:val="008D32D8"/>
    <w:rsid w:val="008D32D9"/>
    <w:rsid w:val="008D35CF"/>
    <w:rsid w:val="008D3936"/>
    <w:rsid w:val="008D399E"/>
    <w:rsid w:val="008D3ED6"/>
    <w:rsid w:val="008D4340"/>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994"/>
    <w:rsid w:val="008F5F65"/>
    <w:rsid w:val="008F6035"/>
    <w:rsid w:val="008F60F5"/>
    <w:rsid w:val="008F6281"/>
    <w:rsid w:val="008F6633"/>
    <w:rsid w:val="008F6822"/>
    <w:rsid w:val="008F6873"/>
    <w:rsid w:val="008F6B92"/>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51F"/>
    <w:rsid w:val="009055D4"/>
    <w:rsid w:val="0090596A"/>
    <w:rsid w:val="00905973"/>
    <w:rsid w:val="00905B43"/>
    <w:rsid w:val="00905C89"/>
    <w:rsid w:val="00905EDF"/>
    <w:rsid w:val="009067DD"/>
    <w:rsid w:val="0090683E"/>
    <w:rsid w:val="0090697C"/>
    <w:rsid w:val="00906B3E"/>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8A6"/>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823"/>
    <w:rsid w:val="009158C8"/>
    <w:rsid w:val="00915936"/>
    <w:rsid w:val="00915AAD"/>
    <w:rsid w:val="00915E05"/>
    <w:rsid w:val="009160B6"/>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8A"/>
    <w:rsid w:val="00922D47"/>
    <w:rsid w:val="009230C8"/>
    <w:rsid w:val="00923E3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F9"/>
    <w:rsid w:val="00932C70"/>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65C"/>
    <w:rsid w:val="009528F1"/>
    <w:rsid w:val="00952A95"/>
    <w:rsid w:val="00952AF2"/>
    <w:rsid w:val="00952B34"/>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B77"/>
    <w:rsid w:val="00955CC8"/>
    <w:rsid w:val="00955ED5"/>
    <w:rsid w:val="009561C3"/>
    <w:rsid w:val="0095623E"/>
    <w:rsid w:val="009562A2"/>
    <w:rsid w:val="0095666F"/>
    <w:rsid w:val="009567DC"/>
    <w:rsid w:val="00956918"/>
    <w:rsid w:val="0095691A"/>
    <w:rsid w:val="00956A39"/>
    <w:rsid w:val="00956B4B"/>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E4D"/>
    <w:rsid w:val="00973FB0"/>
    <w:rsid w:val="009740A2"/>
    <w:rsid w:val="00974158"/>
    <w:rsid w:val="0097439E"/>
    <w:rsid w:val="00974472"/>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503B"/>
    <w:rsid w:val="00995117"/>
    <w:rsid w:val="0099515F"/>
    <w:rsid w:val="009951B7"/>
    <w:rsid w:val="009952CE"/>
    <w:rsid w:val="009956AA"/>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A02A0"/>
    <w:rsid w:val="009A032A"/>
    <w:rsid w:val="009A0B72"/>
    <w:rsid w:val="009A0BFF"/>
    <w:rsid w:val="009A0DBC"/>
    <w:rsid w:val="009A0EBB"/>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1088"/>
    <w:rsid w:val="009B12C8"/>
    <w:rsid w:val="009B132C"/>
    <w:rsid w:val="009B1724"/>
    <w:rsid w:val="009B17EB"/>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CE0"/>
    <w:rsid w:val="009B509F"/>
    <w:rsid w:val="009B5787"/>
    <w:rsid w:val="009B5A6C"/>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19"/>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C21"/>
    <w:rsid w:val="009F224C"/>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F6E"/>
    <w:rsid w:val="009F4FDB"/>
    <w:rsid w:val="009F5314"/>
    <w:rsid w:val="009F5FAC"/>
    <w:rsid w:val="009F6340"/>
    <w:rsid w:val="009F6620"/>
    <w:rsid w:val="009F66E2"/>
    <w:rsid w:val="009F68F8"/>
    <w:rsid w:val="009F6B72"/>
    <w:rsid w:val="009F6E2A"/>
    <w:rsid w:val="009F70A2"/>
    <w:rsid w:val="009F745E"/>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BAC"/>
    <w:rsid w:val="00A02BDE"/>
    <w:rsid w:val="00A03029"/>
    <w:rsid w:val="00A03238"/>
    <w:rsid w:val="00A03BDB"/>
    <w:rsid w:val="00A0405D"/>
    <w:rsid w:val="00A0408F"/>
    <w:rsid w:val="00A0429A"/>
    <w:rsid w:val="00A046BE"/>
    <w:rsid w:val="00A04BF9"/>
    <w:rsid w:val="00A055E6"/>
    <w:rsid w:val="00A05B35"/>
    <w:rsid w:val="00A05D55"/>
    <w:rsid w:val="00A060F5"/>
    <w:rsid w:val="00A06C51"/>
    <w:rsid w:val="00A06E40"/>
    <w:rsid w:val="00A06E50"/>
    <w:rsid w:val="00A074CA"/>
    <w:rsid w:val="00A07642"/>
    <w:rsid w:val="00A07879"/>
    <w:rsid w:val="00A0788B"/>
    <w:rsid w:val="00A07947"/>
    <w:rsid w:val="00A0794E"/>
    <w:rsid w:val="00A1006D"/>
    <w:rsid w:val="00A10247"/>
    <w:rsid w:val="00A10549"/>
    <w:rsid w:val="00A10C16"/>
    <w:rsid w:val="00A10C9A"/>
    <w:rsid w:val="00A10D96"/>
    <w:rsid w:val="00A10DC2"/>
    <w:rsid w:val="00A10F45"/>
    <w:rsid w:val="00A11072"/>
    <w:rsid w:val="00A1196A"/>
    <w:rsid w:val="00A11FEE"/>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B3D"/>
    <w:rsid w:val="00A35FEE"/>
    <w:rsid w:val="00A36042"/>
    <w:rsid w:val="00A36356"/>
    <w:rsid w:val="00A36379"/>
    <w:rsid w:val="00A365BE"/>
    <w:rsid w:val="00A366DB"/>
    <w:rsid w:val="00A3670C"/>
    <w:rsid w:val="00A368BC"/>
    <w:rsid w:val="00A36AF3"/>
    <w:rsid w:val="00A36B3F"/>
    <w:rsid w:val="00A372CD"/>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5A6"/>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15A4"/>
    <w:rsid w:val="00A516D1"/>
    <w:rsid w:val="00A518FF"/>
    <w:rsid w:val="00A51975"/>
    <w:rsid w:val="00A51B13"/>
    <w:rsid w:val="00A51D93"/>
    <w:rsid w:val="00A51F71"/>
    <w:rsid w:val="00A521C5"/>
    <w:rsid w:val="00A5227F"/>
    <w:rsid w:val="00A52512"/>
    <w:rsid w:val="00A528A6"/>
    <w:rsid w:val="00A529AD"/>
    <w:rsid w:val="00A52A8E"/>
    <w:rsid w:val="00A52AC3"/>
    <w:rsid w:val="00A52CD7"/>
    <w:rsid w:val="00A52F7D"/>
    <w:rsid w:val="00A53307"/>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1F5"/>
    <w:rsid w:val="00A623E8"/>
    <w:rsid w:val="00A62564"/>
    <w:rsid w:val="00A6263C"/>
    <w:rsid w:val="00A62A7E"/>
    <w:rsid w:val="00A62CE9"/>
    <w:rsid w:val="00A62FF5"/>
    <w:rsid w:val="00A631E8"/>
    <w:rsid w:val="00A63417"/>
    <w:rsid w:val="00A63A5D"/>
    <w:rsid w:val="00A63AE1"/>
    <w:rsid w:val="00A63B11"/>
    <w:rsid w:val="00A642C5"/>
    <w:rsid w:val="00A64574"/>
    <w:rsid w:val="00A648FB"/>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C0C"/>
    <w:rsid w:val="00A972BB"/>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6B2"/>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42DB"/>
    <w:rsid w:val="00AB4332"/>
    <w:rsid w:val="00AB443C"/>
    <w:rsid w:val="00AB4C70"/>
    <w:rsid w:val="00AB4C96"/>
    <w:rsid w:val="00AB5088"/>
    <w:rsid w:val="00AB57C2"/>
    <w:rsid w:val="00AB5815"/>
    <w:rsid w:val="00AB5A5D"/>
    <w:rsid w:val="00AB5C18"/>
    <w:rsid w:val="00AB60D8"/>
    <w:rsid w:val="00AB65F5"/>
    <w:rsid w:val="00AB6805"/>
    <w:rsid w:val="00AB6CBA"/>
    <w:rsid w:val="00AB6DCE"/>
    <w:rsid w:val="00AB70B6"/>
    <w:rsid w:val="00AB718D"/>
    <w:rsid w:val="00AB7512"/>
    <w:rsid w:val="00AB7D79"/>
    <w:rsid w:val="00AB7F3B"/>
    <w:rsid w:val="00AB7F4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D5C"/>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29DD"/>
    <w:rsid w:val="00AD2E8D"/>
    <w:rsid w:val="00AD345C"/>
    <w:rsid w:val="00AD358B"/>
    <w:rsid w:val="00AD36E0"/>
    <w:rsid w:val="00AD3703"/>
    <w:rsid w:val="00AD4214"/>
    <w:rsid w:val="00AD4464"/>
    <w:rsid w:val="00AD4516"/>
    <w:rsid w:val="00AD485A"/>
    <w:rsid w:val="00AD49A0"/>
    <w:rsid w:val="00AD4A2C"/>
    <w:rsid w:val="00AD4BF6"/>
    <w:rsid w:val="00AD4DF9"/>
    <w:rsid w:val="00AD4F0D"/>
    <w:rsid w:val="00AD54F5"/>
    <w:rsid w:val="00AD56FB"/>
    <w:rsid w:val="00AD5843"/>
    <w:rsid w:val="00AD5E1A"/>
    <w:rsid w:val="00AD62CF"/>
    <w:rsid w:val="00AD64E6"/>
    <w:rsid w:val="00AD6606"/>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FA5"/>
    <w:rsid w:val="00B014F0"/>
    <w:rsid w:val="00B01826"/>
    <w:rsid w:val="00B01A68"/>
    <w:rsid w:val="00B01ED6"/>
    <w:rsid w:val="00B01F3E"/>
    <w:rsid w:val="00B0219F"/>
    <w:rsid w:val="00B0248B"/>
    <w:rsid w:val="00B02655"/>
    <w:rsid w:val="00B02BF6"/>
    <w:rsid w:val="00B02F5C"/>
    <w:rsid w:val="00B02F9E"/>
    <w:rsid w:val="00B03422"/>
    <w:rsid w:val="00B035E3"/>
    <w:rsid w:val="00B03842"/>
    <w:rsid w:val="00B038F7"/>
    <w:rsid w:val="00B03D8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99E"/>
    <w:rsid w:val="00B25A10"/>
    <w:rsid w:val="00B25BA4"/>
    <w:rsid w:val="00B25F62"/>
    <w:rsid w:val="00B26A37"/>
    <w:rsid w:val="00B26B29"/>
    <w:rsid w:val="00B26E20"/>
    <w:rsid w:val="00B274DC"/>
    <w:rsid w:val="00B2754B"/>
    <w:rsid w:val="00B27A87"/>
    <w:rsid w:val="00B27B6A"/>
    <w:rsid w:val="00B30123"/>
    <w:rsid w:val="00B308F8"/>
    <w:rsid w:val="00B30CBC"/>
    <w:rsid w:val="00B30CC5"/>
    <w:rsid w:val="00B31D1C"/>
    <w:rsid w:val="00B31E48"/>
    <w:rsid w:val="00B31E86"/>
    <w:rsid w:val="00B322A6"/>
    <w:rsid w:val="00B325B8"/>
    <w:rsid w:val="00B32661"/>
    <w:rsid w:val="00B3267F"/>
    <w:rsid w:val="00B32787"/>
    <w:rsid w:val="00B334C7"/>
    <w:rsid w:val="00B33D93"/>
    <w:rsid w:val="00B33DC7"/>
    <w:rsid w:val="00B33F3C"/>
    <w:rsid w:val="00B341D5"/>
    <w:rsid w:val="00B34333"/>
    <w:rsid w:val="00B344BF"/>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100B"/>
    <w:rsid w:val="00B4105F"/>
    <w:rsid w:val="00B419E1"/>
    <w:rsid w:val="00B41E1B"/>
    <w:rsid w:val="00B422AD"/>
    <w:rsid w:val="00B425C3"/>
    <w:rsid w:val="00B42E84"/>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C00"/>
    <w:rsid w:val="00B47243"/>
    <w:rsid w:val="00B472D0"/>
    <w:rsid w:val="00B47716"/>
    <w:rsid w:val="00B47960"/>
    <w:rsid w:val="00B5004B"/>
    <w:rsid w:val="00B50092"/>
    <w:rsid w:val="00B5075D"/>
    <w:rsid w:val="00B50894"/>
    <w:rsid w:val="00B5097B"/>
    <w:rsid w:val="00B50C28"/>
    <w:rsid w:val="00B50CAF"/>
    <w:rsid w:val="00B50E80"/>
    <w:rsid w:val="00B50F27"/>
    <w:rsid w:val="00B510C3"/>
    <w:rsid w:val="00B5140F"/>
    <w:rsid w:val="00B51905"/>
    <w:rsid w:val="00B520E4"/>
    <w:rsid w:val="00B52132"/>
    <w:rsid w:val="00B52234"/>
    <w:rsid w:val="00B523EB"/>
    <w:rsid w:val="00B52860"/>
    <w:rsid w:val="00B52978"/>
    <w:rsid w:val="00B5297B"/>
    <w:rsid w:val="00B52A25"/>
    <w:rsid w:val="00B52A2B"/>
    <w:rsid w:val="00B52AB6"/>
    <w:rsid w:val="00B52C15"/>
    <w:rsid w:val="00B52E61"/>
    <w:rsid w:val="00B5329A"/>
    <w:rsid w:val="00B537FE"/>
    <w:rsid w:val="00B538EC"/>
    <w:rsid w:val="00B54703"/>
    <w:rsid w:val="00B5484F"/>
    <w:rsid w:val="00B54A77"/>
    <w:rsid w:val="00B54F92"/>
    <w:rsid w:val="00B550E0"/>
    <w:rsid w:val="00B55A24"/>
    <w:rsid w:val="00B55D1A"/>
    <w:rsid w:val="00B5618C"/>
    <w:rsid w:val="00B56489"/>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BDA"/>
    <w:rsid w:val="00B63DFD"/>
    <w:rsid w:val="00B63E93"/>
    <w:rsid w:val="00B6411A"/>
    <w:rsid w:val="00B6418A"/>
    <w:rsid w:val="00B643D2"/>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A91"/>
    <w:rsid w:val="00B67AFF"/>
    <w:rsid w:val="00B67B35"/>
    <w:rsid w:val="00B67F92"/>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C39"/>
    <w:rsid w:val="00B84CC4"/>
    <w:rsid w:val="00B84FFD"/>
    <w:rsid w:val="00B85058"/>
    <w:rsid w:val="00B8537B"/>
    <w:rsid w:val="00B8543C"/>
    <w:rsid w:val="00B85460"/>
    <w:rsid w:val="00B859AE"/>
    <w:rsid w:val="00B85B8A"/>
    <w:rsid w:val="00B85BFC"/>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C36"/>
    <w:rsid w:val="00BB1C7C"/>
    <w:rsid w:val="00BB1FE0"/>
    <w:rsid w:val="00BB21F5"/>
    <w:rsid w:val="00BB2BAA"/>
    <w:rsid w:val="00BB2D14"/>
    <w:rsid w:val="00BB306C"/>
    <w:rsid w:val="00BB30D6"/>
    <w:rsid w:val="00BB320B"/>
    <w:rsid w:val="00BB33F9"/>
    <w:rsid w:val="00BB359E"/>
    <w:rsid w:val="00BB3863"/>
    <w:rsid w:val="00BB3AD4"/>
    <w:rsid w:val="00BB42EF"/>
    <w:rsid w:val="00BB44D3"/>
    <w:rsid w:val="00BB45D4"/>
    <w:rsid w:val="00BB4603"/>
    <w:rsid w:val="00BB47DC"/>
    <w:rsid w:val="00BB49CD"/>
    <w:rsid w:val="00BB4A28"/>
    <w:rsid w:val="00BB4A7F"/>
    <w:rsid w:val="00BB4DF2"/>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412"/>
    <w:rsid w:val="00BB7677"/>
    <w:rsid w:val="00BB7762"/>
    <w:rsid w:val="00BB7D19"/>
    <w:rsid w:val="00BB7D22"/>
    <w:rsid w:val="00BB7F39"/>
    <w:rsid w:val="00BC0281"/>
    <w:rsid w:val="00BC033C"/>
    <w:rsid w:val="00BC03DE"/>
    <w:rsid w:val="00BC051F"/>
    <w:rsid w:val="00BC05AF"/>
    <w:rsid w:val="00BC0C8E"/>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478"/>
    <w:rsid w:val="00BF0713"/>
    <w:rsid w:val="00BF0813"/>
    <w:rsid w:val="00BF0817"/>
    <w:rsid w:val="00BF09BF"/>
    <w:rsid w:val="00BF0A59"/>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A44"/>
    <w:rsid w:val="00C13D5F"/>
    <w:rsid w:val="00C13D6B"/>
    <w:rsid w:val="00C13E28"/>
    <w:rsid w:val="00C14655"/>
    <w:rsid w:val="00C14741"/>
    <w:rsid w:val="00C14AE1"/>
    <w:rsid w:val="00C14E01"/>
    <w:rsid w:val="00C150DB"/>
    <w:rsid w:val="00C154E0"/>
    <w:rsid w:val="00C15538"/>
    <w:rsid w:val="00C1573C"/>
    <w:rsid w:val="00C158D6"/>
    <w:rsid w:val="00C15914"/>
    <w:rsid w:val="00C15BAD"/>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A3D"/>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62A"/>
    <w:rsid w:val="00C92923"/>
    <w:rsid w:val="00C93165"/>
    <w:rsid w:val="00C931D1"/>
    <w:rsid w:val="00C9323B"/>
    <w:rsid w:val="00C93314"/>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B75"/>
    <w:rsid w:val="00CB3F1A"/>
    <w:rsid w:val="00CB407B"/>
    <w:rsid w:val="00CB41A2"/>
    <w:rsid w:val="00CB42F4"/>
    <w:rsid w:val="00CB44B9"/>
    <w:rsid w:val="00CB473F"/>
    <w:rsid w:val="00CB4A2F"/>
    <w:rsid w:val="00CB52B1"/>
    <w:rsid w:val="00CB5433"/>
    <w:rsid w:val="00CB549C"/>
    <w:rsid w:val="00CB59D3"/>
    <w:rsid w:val="00CB5BCF"/>
    <w:rsid w:val="00CB5E46"/>
    <w:rsid w:val="00CB648A"/>
    <w:rsid w:val="00CB67B6"/>
    <w:rsid w:val="00CB6A7B"/>
    <w:rsid w:val="00CB6C5B"/>
    <w:rsid w:val="00CB70D6"/>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9B"/>
    <w:rsid w:val="00CD1AF7"/>
    <w:rsid w:val="00CD1D2B"/>
    <w:rsid w:val="00CD1DB4"/>
    <w:rsid w:val="00CD231F"/>
    <w:rsid w:val="00CD2596"/>
    <w:rsid w:val="00CD2648"/>
    <w:rsid w:val="00CD269B"/>
    <w:rsid w:val="00CD293A"/>
    <w:rsid w:val="00CD2B2B"/>
    <w:rsid w:val="00CD2C01"/>
    <w:rsid w:val="00CD2C48"/>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8C6"/>
    <w:rsid w:val="00CE48F2"/>
    <w:rsid w:val="00CE4A83"/>
    <w:rsid w:val="00CE4AAD"/>
    <w:rsid w:val="00CE50C5"/>
    <w:rsid w:val="00CE518F"/>
    <w:rsid w:val="00CE571A"/>
    <w:rsid w:val="00CE60F0"/>
    <w:rsid w:val="00CE6159"/>
    <w:rsid w:val="00CE63B9"/>
    <w:rsid w:val="00CE649E"/>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B93"/>
    <w:rsid w:val="00CF5CEE"/>
    <w:rsid w:val="00CF5DB4"/>
    <w:rsid w:val="00CF5DF0"/>
    <w:rsid w:val="00CF5FB8"/>
    <w:rsid w:val="00CF5FF3"/>
    <w:rsid w:val="00CF607A"/>
    <w:rsid w:val="00CF623E"/>
    <w:rsid w:val="00CF62B1"/>
    <w:rsid w:val="00CF6488"/>
    <w:rsid w:val="00CF66DD"/>
    <w:rsid w:val="00CF69F7"/>
    <w:rsid w:val="00CF6C36"/>
    <w:rsid w:val="00CF771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E48"/>
    <w:rsid w:val="00D01F8D"/>
    <w:rsid w:val="00D01FE3"/>
    <w:rsid w:val="00D0208D"/>
    <w:rsid w:val="00D0221F"/>
    <w:rsid w:val="00D0237F"/>
    <w:rsid w:val="00D0249F"/>
    <w:rsid w:val="00D02518"/>
    <w:rsid w:val="00D02704"/>
    <w:rsid w:val="00D0271E"/>
    <w:rsid w:val="00D02B6E"/>
    <w:rsid w:val="00D02BD6"/>
    <w:rsid w:val="00D02BF2"/>
    <w:rsid w:val="00D03649"/>
    <w:rsid w:val="00D037C8"/>
    <w:rsid w:val="00D03AE6"/>
    <w:rsid w:val="00D03B83"/>
    <w:rsid w:val="00D03CCD"/>
    <w:rsid w:val="00D03E77"/>
    <w:rsid w:val="00D03F96"/>
    <w:rsid w:val="00D03FAD"/>
    <w:rsid w:val="00D04023"/>
    <w:rsid w:val="00D040F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4FE"/>
    <w:rsid w:val="00D0652D"/>
    <w:rsid w:val="00D069B1"/>
    <w:rsid w:val="00D06A26"/>
    <w:rsid w:val="00D07122"/>
    <w:rsid w:val="00D07125"/>
    <w:rsid w:val="00D07470"/>
    <w:rsid w:val="00D0764E"/>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FDC"/>
    <w:rsid w:val="00D136FC"/>
    <w:rsid w:val="00D137C9"/>
    <w:rsid w:val="00D13C31"/>
    <w:rsid w:val="00D13D4C"/>
    <w:rsid w:val="00D1439B"/>
    <w:rsid w:val="00D14A48"/>
    <w:rsid w:val="00D14CCE"/>
    <w:rsid w:val="00D155B1"/>
    <w:rsid w:val="00D1569E"/>
    <w:rsid w:val="00D15708"/>
    <w:rsid w:val="00D1589F"/>
    <w:rsid w:val="00D15B48"/>
    <w:rsid w:val="00D15BFB"/>
    <w:rsid w:val="00D15D1E"/>
    <w:rsid w:val="00D15F1D"/>
    <w:rsid w:val="00D162E6"/>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F8"/>
    <w:rsid w:val="00D32003"/>
    <w:rsid w:val="00D32310"/>
    <w:rsid w:val="00D32316"/>
    <w:rsid w:val="00D3280E"/>
    <w:rsid w:val="00D3282D"/>
    <w:rsid w:val="00D3329A"/>
    <w:rsid w:val="00D3376E"/>
    <w:rsid w:val="00D338BF"/>
    <w:rsid w:val="00D33B12"/>
    <w:rsid w:val="00D33B4A"/>
    <w:rsid w:val="00D33C73"/>
    <w:rsid w:val="00D33CA3"/>
    <w:rsid w:val="00D33D93"/>
    <w:rsid w:val="00D349EB"/>
    <w:rsid w:val="00D34A82"/>
    <w:rsid w:val="00D34EFC"/>
    <w:rsid w:val="00D350B7"/>
    <w:rsid w:val="00D35597"/>
    <w:rsid w:val="00D35600"/>
    <w:rsid w:val="00D35677"/>
    <w:rsid w:val="00D35A3F"/>
    <w:rsid w:val="00D35AC8"/>
    <w:rsid w:val="00D35C36"/>
    <w:rsid w:val="00D35C75"/>
    <w:rsid w:val="00D35C76"/>
    <w:rsid w:val="00D36001"/>
    <w:rsid w:val="00D362B1"/>
    <w:rsid w:val="00D36379"/>
    <w:rsid w:val="00D36CA9"/>
    <w:rsid w:val="00D36CFC"/>
    <w:rsid w:val="00D36E08"/>
    <w:rsid w:val="00D36FE0"/>
    <w:rsid w:val="00D378AC"/>
    <w:rsid w:val="00D37A5A"/>
    <w:rsid w:val="00D37BFE"/>
    <w:rsid w:val="00D37D1C"/>
    <w:rsid w:val="00D37E22"/>
    <w:rsid w:val="00D40048"/>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807"/>
    <w:rsid w:val="00D74B44"/>
    <w:rsid w:val="00D74F81"/>
    <w:rsid w:val="00D75330"/>
    <w:rsid w:val="00D7548C"/>
    <w:rsid w:val="00D75777"/>
    <w:rsid w:val="00D75B07"/>
    <w:rsid w:val="00D7600E"/>
    <w:rsid w:val="00D7613E"/>
    <w:rsid w:val="00D7647D"/>
    <w:rsid w:val="00D7661B"/>
    <w:rsid w:val="00D766C6"/>
    <w:rsid w:val="00D76760"/>
    <w:rsid w:val="00D76A74"/>
    <w:rsid w:val="00D77216"/>
    <w:rsid w:val="00D77400"/>
    <w:rsid w:val="00D774B9"/>
    <w:rsid w:val="00D77AC1"/>
    <w:rsid w:val="00D77B0C"/>
    <w:rsid w:val="00D77C64"/>
    <w:rsid w:val="00D77D8F"/>
    <w:rsid w:val="00D80162"/>
    <w:rsid w:val="00D802CA"/>
    <w:rsid w:val="00D80338"/>
    <w:rsid w:val="00D80546"/>
    <w:rsid w:val="00D8098A"/>
    <w:rsid w:val="00D80C3B"/>
    <w:rsid w:val="00D80CFA"/>
    <w:rsid w:val="00D817D4"/>
    <w:rsid w:val="00D818E7"/>
    <w:rsid w:val="00D8199F"/>
    <w:rsid w:val="00D81A63"/>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FB7"/>
    <w:rsid w:val="00D83321"/>
    <w:rsid w:val="00D8335F"/>
    <w:rsid w:val="00D83370"/>
    <w:rsid w:val="00D83641"/>
    <w:rsid w:val="00D839B7"/>
    <w:rsid w:val="00D83A50"/>
    <w:rsid w:val="00D83D7F"/>
    <w:rsid w:val="00D84090"/>
    <w:rsid w:val="00D840EB"/>
    <w:rsid w:val="00D842A1"/>
    <w:rsid w:val="00D842B0"/>
    <w:rsid w:val="00D844A8"/>
    <w:rsid w:val="00D84671"/>
    <w:rsid w:val="00D84714"/>
    <w:rsid w:val="00D8478D"/>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D1A"/>
    <w:rsid w:val="00D96F21"/>
    <w:rsid w:val="00D974DA"/>
    <w:rsid w:val="00D977A3"/>
    <w:rsid w:val="00D97D1F"/>
    <w:rsid w:val="00D97DE1"/>
    <w:rsid w:val="00D97DFF"/>
    <w:rsid w:val="00DA016E"/>
    <w:rsid w:val="00DA0295"/>
    <w:rsid w:val="00DA037A"/>
    <w:rsid w:val="00DA0660"/>
    <w:rsid w:val="00DA08FE"/>
    <w:rsid w:val="00DA0B5E"/>
    <w:rsid w:val="00DA0FB0"/>
    <w:rsid w:val="00DA10C5"/>
    <w:rsid w:val="00DA1550"/>
    <w:rsid w:val="00DA1970"/>
    <w:rsid w:val="00DA1C90"/>
    <w:rsid w:val="00DA1D44"/>
    <w:rsid w:val="00DA1D71"/>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3E6"/>
    <w:rsid w:val="00DC19D9"/>
    <w:rsid w:val="00DC1B35"/>
    <w:rsid w:val="00DC239B"/>
    <w:rsid w:val="00DC29C1"/>
    <w:rsid w:val="00DC29F2"/>
    <w:rsid w:val="00DC2AC9"/>
    <w:rsid w:val="00DC2F48"/>
    <w:rsid w:val="00DC2FD5"/>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DC2"/>
    <w:rsid w:val="00DC7327"/>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78"/>
    <w:rsid w:val="00DF194E"/>
    <w:rsid w:val="00DF1BE4"/>
    <w:rsid w:val="00DF1EF8"/>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5BD"/>
    <w:rsid w:val="00DF583B"/>
    <w:rsid w:val="00DF5874"/>
    <w:rsid w:val="00DF594A"/>
    <w:rsid w:val="00DF5A4F"/>
    <w:rsid w:val="00DF5CD9"/>
    <w:rsid w:val="00DF5D5D"/>
    <w:rsid w:val="00DF5DD2"/>
    <w:rsid w:val="00DF638B"/>
    <w:rsid w:val="00DF6656"/>
    <w:rsid w:val="00DF69F3"/>
    <w:rsid w:val="00DF6A43"/>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599"/>
    <w:rsid w:val="00E13B7D"/>
    <w:rsid w:val="00E13CDC"/>
    <w:rsid w:val="00E13D9C"/>
    <w:rsid w:val="00E14000"/>
    <w:rsid w:val="00E140A6"/>
    <w:rsid w:val="00E141C7"/>
    <w:rsid w:val="00E143F2"/>
    <w:rsid w:val="00E14A6C"/>
    <w:rsid w:val="00E14FB1"/>
    <w:rsid w:val="00E1515B"/>
    <w:rsid w:val="00E1531A"/>
    <w:rsid w:val="00E154B4"/>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B71"/>
    <w:rsid w:val="00E20DFB"/>
    <w:rsid w:val="00E21684"/>
    <w:rsid w:val="00E21E44"/>
    <w:rsid w:val="00E2261A"/>
    <w:rsid w:val="00E22741"/>
    <w:rsid w:val="00E229BA"/>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7599"/>
    <w:rsid w:val="00E27865"/>
    <w:rsid w:val="00E27888"/>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D60"/>
    <w:rsid w:val="00E37DAA"/>
    <w:rsid w:val="00E4008A"/>
    <w:rsid w:val="00E401DF"/>
    <w:rsid w:val="00E4098D"/>
    <w:rsid w:val="00E40A10"/>
    <w:rsid w:val="00E40F9A"/>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D0D"/>
    <w:rsid w:val="00E44ED4"/>
    <w:rsid w:val="00E45002"/>
    <w:rsid w:val="00E454B2"/>
    <w:rsid w:val="00E457A7"/>
    <w:rsid w:val="00E4587E"/>
    <w:rsid w:val="00E45908"/>
    <w:rsid w:val="00E45C7C"/>
    <w:rsid w:val="00E45E9B"/>
    <w:rsid w:val="00E45F6B"/>
    <w:rsid w:val="00E4623F"/>
    <w:rsid w:val="00E462F7"/>
    <w:rsid w:val="00E46832"/>
    <w:rsid w:val="00E46DC3"/>
    <w:rsid w:val="00E46FDB"/>
    <w:rsid w:val="00E470EE"/>
    <w:rsid w:val="00E4713B"/>
    <w:rsid w:val="00E47548"/>
    <w:rsid w:val="00E4759E"/>
    <w:rsid w:val="00E475DB"/>
    <w:rsid w:val="00E47763"/>
    <w:rsid w:val="00E477C4"/>
    <w:rsid w:val="00E478E2"/>
    <w:rsid w:val="00E47B37"/>
    <w:rsid w:val="00E47BB9"/>
    <w:rsid w:val="00E47BC6"/>
    <w:rsid w:val="00E50038"/>
    <w:rsid w:val="00E50239"/>
    <w:rsid w:val="00E5049C"/>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F9"/>
    <w:rsid w:val="00E52C2C"/>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E"/>
    <w:rsid w:val="00E60774"/>
    <w:rsid w:val="00E60BB2"/>
    <w:rsid w:val="00E60F59"/>
    <w:rsid w:val="00E610AA"/>
    <w:rsid w:val="00E612AF"/>
    <w:rsid w:val="00E61B9D"/>
    <w:rsid w:val="00E61C36"/>
    <w:rsid w:val="00E61F04"/>
    <w:rsid w:val="00E61F88"/>
    <w:rsid w:val="00E6219E"/>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E3"/>
    <w:rsid w:val="00E64F03"/>
    <w:rsid w:val="00E64F3C"/>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11C2"/>
    <w:rsid w:val="00E71338"/>
    <w:rsid w:val="00E713BC"/>
    <w:rsid w:val="00E7158F"/>
    <w:rsid w:val="00E716F2"/>
    <w:rsid w:val="00E71864"/>
    <w:rsid w:val="00E718E4"/>
    <w:rsid w:val="00E71B6C"/>
    <w:rsid w:val="00E7200A"/>
    <w:rsid w:val="00E72B13"/>
    <w:rsid w:val="00E72DAF"/>
    <w:rsid w:val="00E72F39"/>
    <w:rsid w:val="00E73531"/>
    <w:rsid w:val="00E737FA"/>
    <w:rsid w:val="00E738F6"/>
    <w:rsid w:val="00E74326"/>
    <w:rsid w:val="00E7446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5012"/>
    <w:rsid w:val="00E85096"/>
    <w:rsid w:val="00E8526A"/>
    <w:rsid w:val="00E853F6"/>
    <w:rsid w:val="00E85503"/>
    <w:rsid w:val="00E85C5C"/>
    <w:rsid w:val="00E85EAE"/>
    <w:rsid w:val="00E860B4"/>
    <w:rsid w:val="00E862DF"/>
    <w:rsid w:val="00E863D6"/>
    <w:rsid w:val="00E868E7"/>
    <w:rsid w:val="00E86AB9"/>
    <w:rsid w:val="00E86AD3"/>
    <w:rsid w:val="00E871E4"/>
    <w:rsid w:val="00E87539"/>
    <w:rsid w:val="00E87696"/>
    <w:rsid w:val="00E877BD"/>
    <w:rsid w:val="00E8780A"/>
    <w:rsid w:val="00E8780E"/>
    <w:rsid w:val="00E87877"/>
    <w:rsid w:val="00E879C9"/>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F9C"/>
    <w:rsid w:val="00E9731C"/>
    <w:rsid w:val="00E973EF"/>
    <w:rsid w:val="00E97513"/>
    <w:rsid w:val="00E975D4"/>
    <w:rsid w:val="00E975FE"/>
    <w:rsid w:val="00E97A54"/>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B91"/>
    <w:rsid w:val="00EC0DA7"/>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8A7"/>
    <w:rsid w:val="00ED727B"/>
    <w:rsid w:val="00ED7577"/>
    <w:rsid w:val="00ED7880"/>
    <w:rsid w:val="00ED7FE2"/>
    <w:rsid w:val="00EE0064"/>
    <w:rsid w:val="00EE0782"/>
    <w:rsid w:val="00EE0998"/>
    <w:rsid w:val="00EE0C34"/>
    <w:rsid w:val="00EE0D47"/>
    <w:rsid w:val="00EE1015"/>
    <w:rsid w:val="00EE10E6"/>
    <w:rsid w:val="00EE1B95"/>
    <w:rsid w:val="00EE1BDF"/>
    <w:rsid w:val="00EE2075"/>
    <w:rsid w:val="00EE2150"/>
    <w:rsid w:val="00EE26C3"/>
    <w:rsid w:val="00EE2898"/>
    <w:rsid w:val="00EE2EC2"/>
    <w:rsid w:val="00EE312C"/>
    <w:rsid w:val="00EE3F5A"/>
    <w:rsid w:val="00EE3FA0"/>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116F"/>
    <w:rsid w:val="00EF11CD"/>
    <w:rsid w:val="00EF13DC"/>
    <w:rsid w:val="00EF1941"/>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900"/>
    <w:rsid w:val="00EF7BCE"/>
    <w:rsid w:val="00EF7C1D"/>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F90"/>
    <w:rsid w:val="00F11FBB"/>
    <w:rsid w:val="00F121B2"/>
    <w:rsid w:val="00F1229A"/>
    <w:rsid w:val="00F122D7"/>
    <w:rsid w:val="00F125DF"/>
    <w:rsid w:val="00F12A52"/>
    <w:rsid w:val="00F12A5A"/>
    <w:rsid w:val="00F12C72"/>
    <w:rsid w:val="00F12CAA"/>
    <w:rsid w:val="00F12F41"/>
    <w:rsid w:val="00F12F4E"/>
    <w:rsid w:val="00F13153"/>
    <w:rsid w:val="00F137B9"/>
    <w:rsid w:val="00F13900"/>
    <w:rsid w:val="00F13952"/>
    <w:rsid w:val="00F13BB4"/>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40034"/>
    <w:rsid w:val="00F4007E"/>
    <w:rsid w:val="00F40604"/>
    <w:rsid w:val="00F4069E"/>
    <w:rsid w:val="00F406DB"/>
    <w:rsid w:val="00F40700"/>
    <w:rsid w:val="00F40A73"/>
    <w:rsid w:val="00F40B9D"/>
    <w:rsid w:val="00F41411"/>
    <w:rsid w:val="00F417E8"/>
    <w:rsid w:val="00F42144"/>
    <w:rsid w:val="00F424F7"/>
    <w:rsid w:val="00F42570"/>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606E"/>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31E1"/>
    <w:rsid w:val="00F833BF"/>
    <w:rsid w:val="00F836BA"/>
    <w:rsid w:val="00F8384C"/>
    <w:rsid w:val="00F838D1"/>
    <w:rsid w:val="00F83970"/>
    <w:rsid w:val="00F842B7"/>
    <w:rsid w:val="00F842F6"/>
    <w:rsid w:val="00F84975"/>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607"/>
    <w:rsid w:val="00FA2816"/>
    <w:rsid w:val="00FA2C7A"/>
    <w:rsid w:val="00FA2CA3"/>
    <w:rsid w:val="00FA3364"/>
    <w:rsid w:val="00FA39D2"/>
    <w:rsid w:val="00FA3DA1"/>
    <w:rsid w:val="00FA3E71"/>
    <w:rsid w:val="00FA4120"/>
    <w:rsid w:val="00FA459E"/>
    <w:rsid w:val="00FA4817"/>
    <w:rsid w:val="00FA4918"/>
    <w:rsid w:val="00FA4ABE"/>
    <w:rsid w:val="00FA4AFA"/>
    <w:rsid w:val="00FA5733"/>
    <w:rsid w:val="00FA5907"/>
    <w:rsid w:val="00FA5953"/>
    <w:rsid w:val="00FA5BDF"/>
    <w:rsid w:val="00FA6526"/>
    <w:rsid w:val="00FA675B"/>
    <w:rsid w:val="00FA677E"/>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511"/>
    <w:rsid w:val="00FB3651"/>
    <w:rsid w:val="00FB372C"/>
    <w:rsid w:val="00FB38CA"/>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CE1"/>
    <w:rsid w:val="00FD7CFC"/>
    <w:rsid w:val="00FD7D34"/>
    <w:rsid w:val="00FD7FDB"/>
    <w:rsid w:val="00FE0421"/>
    <w:rsid w:val="00FE0514"/>
    <w:rsid w:val="00FE05E9"/>
    <w:rsid w:val="00FE0A94"/>
    <w:rsid w:val="00FE0B06"/>
    <w:rsid w:val="00FE0C86"/>
    <w:rsid w:val="00FE0D56"/>
    <w:rsid w:val="00FE140B"/>
    <w:rsid w:val="00FE198E"/>
    <w:rsid w:val="00FE1A21"/>
    <w:rsid w:val="00FE1AB3"/>
    <w:rsid w:val="00FE1AE7"/>
    <w:rsid w:val="00FE1B42"/>
    <w:rsid w:val="00FE1BC8"/>
    <w:rsid w:val="00FE1C16"/>
    <w:rsid w:val="00FE2224"/>
    <w:rsid w:val="00FE2319"/>
    <w:rsid w:val="00FE27D1"/>
    <w:rsid w:val="00FE28C8"/>
    <w:rsid w:val="00FE29F1"/>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C6C"/>
    <w:rsid w:val="00FE5EFC"/>
    <w:rsid w:val="00FE678D"/>
    <w:rsid w:val="00FE6979"/>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6C63"/>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customXml/itemProps2.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9EC163-4167-4638-9794-29F428FB0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2AC4CA-B457-42B9-8DCC-A67DA302DD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551</Words>
  <Characters>3143</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Kesinee, Lorwachirawat</cp:lastModifiedBy>
  <cp:revision>3</cp:revision>
  <cp:lastPrinted>2022-05-03T09:20:00Z</cp:lastPrinted>
  <dcterms:created xsi:type="dcterms:W3CDTF">2022-09-25T16:45:00Z</dcterms:created>
  <dcterms:modified xsi:type="dcterms:W3CDTF">2022-09-25T16:46:00Z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