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1289C" w14:textId="77777777" w:rsidR="003D743A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  <w:bookmarkStart w:id="0" w:name="Title"/>
    </w:p>
    <w:p w14:paraId="02FFD971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C4585C4" w14:textId="45B9E8B8" w:rsidR="00F62D2A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821B1B0" w14:textId="704EF2E8" w:rsidR="002220A1" w:rsidRDefault="002220A1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FC993D0" w14:textId="77777777" w:rsidR="002220A1" w:rsidRPr="00FC3D7D" w:rsidRDefault="002220A1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2296F26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A99BF1A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7450810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32073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610B3B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CC634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10A74A9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2A629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9B979F" w14:textId="77777777" w:rsidR="00293B08" w:rsidRPr="00134E94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bookmarkStart w:id="1" w:name="Start"/>
      <w:bookmarkEnd w:id="0"/>
      <w:bookmarkEnd w:id="1"/>
      <w:r w:rsidRPr="00134E94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134E94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134E94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134E94">
        <w:rPr>
          <w:rFonts w:ascii="Angsana New" w:hAnsi="Angsana New" w:cs="Angsana New"/>
          <w:sz w:val="50"/>
          <w:szCs w:val="50"/>
        </w:rPr>
        <w:t xml:space="preserve"> </w:t>
      </w:r>
      <w:r w:rsidR="00F12C71" w:rsidRPr="00134E94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251460D1" w14:textId="77777777" w:rsidR="006F6438" w:rsidRPr="00134E94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134E94">
        <w:rPr>
          <w:rFonts w:ascii="Angsana New" w:hAnsi="Angsana New" w:cs="Angsana New"/>
          <w:sz w:val="44"/>
          <w:szCs w:val="44"/>
        </w:rPr>
        <w:tab/>
      </w:r>
      <w:r w:rsidRPr="00134E94">
        <w:rPr>
          <w:rFonts w:ascii="Angsana New" w:hAnsi="Angsana New" w:cs="Angsana New"/>
          <w:sz w:val="44"/>
          <w:szCs w:val="44"/>
        </w:rPr>
        <w:tab/>
      </w:r>
    </w:p>
    <w:p w14:paraId="19D2F24B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83126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CA5DBD8" w14:textId="3072FE9B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DC32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3569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DC32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5695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356954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="006C3342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75E0E" w:rsidRPr="00134E94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11EFDAF1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AF117D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83126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3EBC42" w14:textId="77777777" w:rsidR="003D4E48" w:rsidRPr="00134E94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134E94" w:rsidSect="006B087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DC8ED44" w14:textId="77777777" w:rsidR="00F470B8" w:rsidRPr="00134E94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04339E0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E0FF6A1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5576E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1A7F01F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B3DB4F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F13DE3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E025A7" w14:textId="77777777" w:rsidR="002357BF" w:rsidRPr="00134E94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4E9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71138A1" w14:textId="77777777" w:rsidR="0087701D" w:rsidRPr="00134E94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1AB664D6" w14:textId="77777777" w:rsidR="006F0F74" w:rsidRPr="00134E94" w:rsidRDefault="00293B08" w:rsidP="006F0F7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4E94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134E94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="001103FB" w:rsidRPr="00134E94">
        <w:rPr>
          <w:rFonts w:ascii="Angsana New" w:hAnsi="Angsana New" w:hint="cs"/>
          <w:b/>
          <w:bCs/>
          <w:sz w:val="32"/>
          <w:szCs w:val="32"/>
          <w:cs/>
        </w:rPr>
        <w:t>บริษัท ทาคูนิ กรุ๊ป จำกัด (มหาชน)</w:t>
      </w:r>
      <w:r w:rsidR="000409F8" w:rsidRPr="00134E9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247323E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5F5FD2" w14:textId="2D1F47A3" w:rsidR="0087701D" w:rsidRPr="00134E94" w:rsidRDefault="002357BF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4E9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 w:rsidR="00053159" w:rsidRPr="00134E94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356954">
        <w:rPr>
          <w:rFonts w:ascii="Angsana New" w:hAnsi="Angsana New"/>
          <w:sz w:val="30"/>
          <w:szCs w:val="30"/>
        </w:rPr>
        <w:t xml:space="preserve">30 </w:t>
      </w:r>
      <w:r w:rsidR="00356954">
        <w:rPr>
          <w:rFonts w:ascii="Angsana New" w:hAnsi="Angsana New"/>
          <w:sz w:val="30"/>
          <w:szCs w:val="30"/>
          <w:cs/>
        </w:rPr>
        <w:t>กันยายน</w:t>
      </w:r>
      <w:r w:rsidR="009558C6" w:rsidRPr="00134E94">
        <w:rPr>
          <w:rFonts w:ascii="Angsana New" w:hAnsi="Angsana New" w:hint="cs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z w:val="30"/>
          <w:szCs w:val="30"/>
        </w:rPr>
        <w:t>2565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="000B6151"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D2683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</w:t>
      </w:r>
      <w:r w:rsidR="00356954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3D2683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3D2683">
        <w:rPr>
          <w:rFonts w:ascii="Angsana New" w:hAnsi="Angsana New"/>
          <w:spacing w:val="-2"/>
          <w:sz w:val="30"/>
          <w:szCs w:val="30"/>
          <w:cs/>
        </w:rPr>
        <w:br/>
      </w:r>
      <w:r w:rsidR="00356954">
        <w:rPr>
          <w:rFonts w:ascii="Angsana New" w:hAnsi="Angsana New"/>
          <w:spacing w:val="-2"/>
          <w:sz w:val="30"/>
          <w:szCs w:val="30"/>
        </w:rPr>
        <w:t xml:space="preserve">30 </w:t>
      </w:r>
      <w:r w:rsidR="00356954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3D268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21468" w:rsidRPr="00F21468">
        <w:rPr>
          <w:rFonts w:ascii="Angsana New" w:hAnsi="Angsana New" w:hint="cs"/>
          <w:spacing w:val="-2"/>
          <w:sz w:val="30"/>
          <w:szCs w:val="30"/>
        </w:rPr>
        <w:t>2565</w:t>
      </w:r>
      <w:r w:rsidR="00FF047D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191F" w:rsidRPr="00134E94">
        <w:rPr>
          <w:rFonts w:ascii="Angsana New" w:hAnsi="Angsana New"/>
          <w:spacing w:val="2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2"/>
          <w:sz w:val="30"/>
          <w:szCs w:val="30"/>
          <w:cs/>
        </w:rPr>
        <w:t>ส</w:t>
      </w:r>
      <w:r w:rsidR="00053159" w:rsidRPr="00134E94">
        <w:rPr>
          <w:rFonts w:ascii="Angsana New" w:hAnsi="Angsana New"/>
          <w:spacing w:val="-2"/>
          <w:sz w:val="30"/>
          <w:szCs w:val="30"/>
          <w:cs/>
        </w:rPr>
        <w:t>ำหรับงวด</w:t>
      </w:r>
      <w:r w:rsidR="00356954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="00053159" w:rsidRPr="00134E94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356954">
        <w:rPr>
          <w:rFonts w:ascii="Angsana New" w:hAnsi="Angsana New"/>
          <w:spacing w:val="-2"/>
          <w:sz w:val="30"/>
          <w:szCs w:val="30"/>
        </w:rPr>
        <w:t xml:space="preserve">30 </w:t>
      </w:r>
      <w:r w:rsidR="00356954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9558C6" w:rsidRPr="00134E9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pacing w:val="-2"/>
          <w:sz w:val="30"/>
          <w:szCs w:val="30"/>
        </w:rPr>
        <w:t>2565</w:t>
      </w:r>
      <w:r w:rsidRPr="00134E9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B7EAC" w:rsidRPr="00134E94">
        <w:rPr>
          <w:rFonts w:ascii="Angsana New" w:hAnsi="Angsana New"/>
          <w:spacing w:val="-2"/>
          <w:sz w:val="30"/>
          <w:szCs w:val="30"/>
          <w:cs/>
        </w:rPr>
        <w:t>และ</w:t>
      </w:r>
      <w:r w:rsidR="008150F3">
        <w:rPr>
          <w:rFonts w:ascii="Angsana New" w:hAnsi="Angsana New"/>
          <w:spacing w:val="-2"/>
          <w:sz w:val="30"/>
          <w:szCs w:val="30"/>
          <w:cs/>
        </w:rPr>
        <w:br/>
      </w:r>
      <w:r w:rsidRPr="00134E94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134E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93B08" w:rsidRPr="00134E94">
        <w:rPr>
          <w:rFonts w:ascii="Angsana New" w:hAnsi="Angsana New"/>
          <w:spacing w:val="-4"/>
          <w:sz w:val="30"/>
          <w:szCs w:val="30"/>
          <w:cs/>
        </w:rPr>
        <w:t>ของ</w:t>
      </w:r>
      <w:r w:rsidR="001103FB" w:rsidRPr="00134E94">
        <w:rPr>
          <w:rFonts w:ascii="Angsana New" w:hAnsi="Angsana New"/>
          <w:spacing w:val="-4"/>
          <w:sz w:val="30"/>
          <w:szCs w:val="30"/>
          <w:cs/>
        </w:rPr>
        <w:t>บริษัท ทาคูนิ กรุ๊ป จำกัด (มหาชน)</w:t>
      </w:r>
      <w:r w:rsidR="005224B2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C13BE3" w:rsidRPr="00134E94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="00FF047D" w:rsidRPr="00134E94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134E94">
        <w:rPr>
          <w:rFonts w:ascii="Angsana New" w:hAnsi="Angsana New"/>
          <w:spacing w:val="4"/>
          <w:sz w:val="30"/>
          <w:szCs w:val="30"/>
          <w:cs/>
        </w:rPr>
        <w:t>และของเฉพาะบริษัท ทาคูนิ กรุ๊ป จำกัด (มหาชน)</w:t>
      </w:r>
      <w:r w:rsidR="00FF047D" w:rsidRPr="00134E94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134E94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  <w:r w:rsidR="00293B08"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134E94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="00FF047D" w:rsidRPr="00134E94">
        <w:rPr>
          <w:rFonts w:ascii="Angsana New" w:hAnsi="Angsana New"/>
          <w:sz w:val="30"/>
          <w:szCs w:val="30"/>
        </w:rPr>
        <w:t>34</w:t>
      </w:r>
      <w:r w:rsidRPr="00134E94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134E94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EBD953" w14:textId="77777777" w:rsidR="0087701D" w:rsidRPr="00134E94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FD1D6C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34E9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05E6AAA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2EB899" w14:textId="30732B7B" w:rsidR="008576AE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34E94">
        <w:rPr>
          <w:rFonts w:ascii="Angsana New" w:hAnsi="Angsana New"/>
          <w:sz w:val="30"/>
          <w:szCs w:val="30"/>
        </w:rPr>
        <w:t>2410</w:t>
      </w:r>
      <w:r w:rsidRPr="00134E94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86CB24D" w14:textId="77777777" w:rsidR="002451A5" w:rsidRPr="00134E94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  <w:sectPr w:rsidR="002451A5" w:rsidRPr="00134E94" w:rsidSect="00D32B0F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360" w:gutter="0"/>
          <w:pgNumType w:start="2"/>
          <w:cols w:space="720"/>
          <w:docGrid w:linePitch="245"/>
        </w:sectPr>
      </w:pPr>
    </w:p>
    <w:p w14:paraId="5D012351" w14:textId="77777777" w:rsidR="002B7F30" w:rsidRPr="00134E94" w:rsidRDefault="002B7F30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FB4B11F" w14:textId="77777777" w:rsidR="002B7F30" w:rsidRPr="00134E94" w:rsidRDefault="002B7F30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FBABCF" w14:textId="77777777" w:rsidR="002357BF" w:rsidRPr="00134E94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4E9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EFAEADB" w14:textId="77777777" w:rsidR="002357BF" w:rsidRPr="00134E94" w:rsidRDefault="002357BF" w:rsidP="002357B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10B86A" w14:textId="77777777" w:rsidR="002357BF" w:rsidRPr="00134E94" w:rsidRDefault="002357BF" w:rsidP="00A36A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16013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ไม</w:t>
      </w:r>
      <w:r w:rsidR="0043244A" w:rsidRPr="00134E94">
        <w:rPr>
          <w:rFonts w:ascii="Angsana New" w:hAnsi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="00076A81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43244A" w:rsidRPr="00134E94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916DB5" w:rsidRPr="00134E94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="00076A81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</w:rPr>
        <w:t>34</w:t>
      </w:r>
      <w:r w:rsidRPr="00134E9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244A" w:rsidRPr="00134E94">
        <w:rPr>
          <w:rFonts w:ascii="Angsana New" w:hAnsi="Angsana New"/>
          <w:spacing w:val="4"/>
          <w:sz w:val="30"/>
          <w:szCs w:val="30"/>
          <w:cs/>
        </w:rPr>
        <w:br/>
      </w:r>
      <w:r w:rsidRPr="00134E94">
        <w:rPr>
          <w:rFonts w:ascii="Angsana New" w:hAnsi="Angsana New"/>
          <w:sz w:val="30"/>
          <w:szCs w:val="30"/>
          <w:cs/>
        </w:rPr>
        <w:t>เรื่อง การ</w:t>
      </w:r>
      <w:r w:rsidR="008F3E0B" w:rsidRPr="00134E94">
        <w:rPr>
          <w:rFonts w:ascii="Angsana New" w:hAnsi="Angsana New" w:hint="cs"/>
          <w:sz w:val="30"/>
          <w:szCs w:val="30"/>
          <w:cs/>
        </w:rPr>
        <w:t>ร</w:t>
      </w:r>
      <w:r w:rsidRPr="00134E94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B7F80B8" w14:textId="77777777" w:rsidR="00063A8F" w:rsidRPr="00134E94" w:rsidRDefault="00063A8F" w:rsidP="00063A8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579CDE4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CDC5C67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D19437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2FCFAF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3F2DE9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</w:rPr>
        <w:t>(</w:t>
      </w:r>
      <w:r w:rsidR="0011387D" w:rsidRPr="00134E94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134E94">
        <w:rPr>
          <w:rFonts w:ascii="Angsana New" w:hAnsi="Angsana New"/>
          <w:sz w:val="30"/>
          <w:szCs w:val="30"/>
        </w:rPr>
        <w:t xml:space="preserve"> </w:t>
      </w:r>
      <w:r w:rsidR="0011387D" w:rsidRPr="00134E94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134E94">
        <w:rPr>
          <w:rFonts w:ascii="Angsana New" w:hAnsi="Angsana New"/>
          <w:sz w:val="30"/>
          <w:szCs w:val="30"/>
        </w:rPr>
        <w:t>)</w:t>
      </w:r>
    </w:p>
    <w:p w14:paraId="0AD12C79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5A3D5DB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134E94">
        <w:rPr>
          <w:rFonts w:ascii="Angsana New" w:hAnsi="Angsana New"/>
          <w:sz w:val="30"/>
          <w:szCs w:val="30"/>
        </w:rPr>
        <w:t>4795</w:t>
      </w:r>
    </w:p>
    <w:p w14:paraId="494FF95E" w14:textId="77777777" w:rsidR="006F69A3" w:rsidRPr="00134E94" w:rsidRDefault="006F69A3" w:rsidP="00764E43">
      <w:pPr>
        <w:rPr>
          <w:rFonts w:ascii="Angsana New" w:hAnsi="Angsana New"/>
          <w:sz w:val="30"/>
          <w:szCs w:val="30"/>
        </w:rPr>
      </w:pPr>
    </w:p>
    <w:p w14:paraId="1C1E5794" w14:textId="77777777" w:rsidR="006F69A3" w:rsidRPr="00134E94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31286BB" w14:textId="77777777" w:rsidR="0043244A" w:rsidRPr="00134E94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8C79618" w14:textId="78DB2F7D" w:rsidR="00ED0E6E" w:rsidRPr="00134E94" w:rsidRDefault="00F21468" w:rsidP="00764E43">
      <w:pPr>
        <w:jc w:val="both"/>
        <w:rPr>
          <w:rFonts w:ascii="Angsana New" w:hAnsi="Angsana New"/>
          <w:sz w:val="30"/>
          <w:szCs w:val="30"/>
        </w:rPr>
      </w:pPr>
      <w:r w:rsidRPr="00F21468">
        <w:rPr>
          <w:rFonts w:ascii="Angsana New" w:hAnsi="Angsana New" w:hint="cs"/>
          <w:sz w:val="30"/>
          <w:szCs w:val="30"/>
        </w:rPr>
        <w:t>9</w:t>
      </w:r>
      <w:r w:rsidR="008150F3">
        <w:rPr>
          <w:rFonts w:ascii="Angsana New" w:hAnsi="Angsana New" w:hint="cs"/>
          <w:sz w:val="30"/>
          <w:szCs w:val="30"/>
          <w:cs/>
        </w:rPr>
        <w:t xml:space="preserve"> </w:t>
      </w:r>
      <w:r w:rsidR="00F013D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E75E0E" w:rsidRPr="00134E94">
        <w:rPr>
          <w:rFonts w:ascii="Angsana New" w:hAnsi="Angsana New"/>
          <w:sz w:val="30"/>
          <w:szCs w:val="30"/>
        </w:rPr>
        <w:t>2565</w:t>
      </w:r>
    </w:p>
    <w:sectPr w:rsidR="00ED0E6E" w:rsidRPr="00134E94" w:rsidSect="004D366B">
      <w:headerReference w:type="default" r:id="rId12"/>
      <w:footerReference w:type="default" r:id="rId13"/>
      <w:pgSz w:w="11909" w:h="16834" w:code="9"/>
      <w:pgMar w:top="691" w:right="1152" w:bottom="576" w:left="1152" w:header="720" w:footer="36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9C60F" w14:textId="77777777" w:rsidR="00B364E2" w:rsidRDefault="00B364E2" w:rsidP="003D743A">
      <w:r>
        <w:separator/>
      </w:r>
    </w:p>
  </w:endnote>
  <w:endnote w:type="continuationSeparator" w:id="0">
    <w:p w14:paraId="640AAB6C" w14:textId="77777777" w:rsidR="00B364E2" w:rsidRDefault="00B364E2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775D" w14:textId="77777777" w:rsidR="0098159C" w:rsidRPr="00EA1E3C" w:rsidRDefault="0098159C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9F2F5" w14:textId="77777777" w:rsidR="0098159C" w:rsidRPr="00C37A07" w:rsidRDefault="0098159C">
    <w:pPr>
      <w:pStyle w:val="Footer"/>
      <w:jc w:val="center"/>
      <w:rPr>
        <w:rFonts w:ascii="Angsana New" w:hAnsi="Angsana New"/>
        <w:sz w:val="32"/>
        <w:szCs w:val="32"/>
      </w:rPr>
    </w:pPr>
  </w:p>
  <w:p w14:paraId="35EA8615" w14:textId="77777777" w:rsidR="0098159C" w:rsidRPr="00C37A07" w:rsidRDefault="0098159C">
    <w:pPr>
      <w:pStyle w:val="Footer"/>
      <w:jc w:val="center"/>
      <w:rPr>
        <w:rFonts w:ascii="Angsana New" w:hAnsi="Angsana New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3402A" w14:textId="77777777" w:rsidR="004D366B" w:rsidRPr="004D366B" w:rsidRDefault="004D366B">
    <w:pPr>
      <w:pStyle w:val="Footer"/>
      <w:jc w:val="center"/>
      <w:rPr>
        <w:rFonts w:ascii="Angsana New" w:hAnsi="Angsana New"/>
        <w:sz w:val="30"/>
        <w:szCs w:val="30"/>
      </w:rPr>
    </w:pPr>
    <w:r w:rsidRPr="004D366B">
      <w:rPr>
        <w:rFonts w:ascii="Angsana New" w:hAnsi="Angsana New"/>
        <w:sz w:val="30"/>
        <w:szCs w:val="30"/>
      </w:rPr>
      <w:fldChar w:fldCharType="begin"/>
    </w:r>
    <w:r w:rsidRPr="004D366B">
      <w:rPr>
        <w:rFonts w:ascii="Angsana New" w:hAnsi="Angsana New"/>
        <w:sz w:val="30"/>
        <w:szCs w:val="30"/>
      </w:rPr>
      <w:instrText xml:space="preserve"> PAGE   \* MERGEFORMAT </w:instrText>
    </w:r>
    <w:r w:rsidRPr="004D366B">
      <w:rPr>
        <w:rFonts w:ascii="Angsana New" w:hAnsi="Angsana New"/>
        <w:sz w:val="30"/>
        <w:szCs w:val="30"/>
      </w:rPr>
      <w:fldChar w:fldCharType="separate"/>
    </w:r>
    <w:r w:rsidRPr="004D366B">
      <w:rPr>
        <w:rFonts w:ascii="Angsana New" w:hAnsi="Angsana New"/>
        <w:noProof/>
        <w:sz w:val="30"/>
        <w:szCs w:val="30"/>
      </w:rPr>
      <w:t>2</w:t>
    </w:r>
    <w:r w:rsidRPr="004D366B">
      <w:rPr>
        <w:rFonts w:ascii="Angsana New" w:hAnsi="Angsana New"/>
        <w:noProof/>
        <w:sz w:val="30"/>
        <w:szCs w:val="30"/>
      </w:rPr>
      <w:fldChar w:fldCharType="end"/>
    </w:r>
  </w:p>
  <w:p w14:paraId="290463AA" w14:textId="77777777" w:rsidR="004D366B" w:rsidRPr="00C37A07" w:rsidRDefault="004D366B">
    <w:pPr>
      <w:pStyle w:val="Footer"/>
      <w:jc w:val="center"/>
      <w:rPr>
        <w:rFonts w:ascii="Angsana New" w:hAnsi="Angsana New"/>
        <w:noProof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56B6F" w14:textId="77777777" w:rsidR="00B364E2" w:rsidRDefault="00B364E2" w:rsidP="003D743A">
      <w:r>
        <w:separator/>
      </w:r>
    </w:p>
  </w:footnote>
  <w:footnote w:type="continuationSeparator" w:id="0">
    <w:p w14:paraId="53615BB1" w14:textId="77777777" w:rsidR="00B364E2" w:rsidRDefault="00B364E2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C16C2" w14:textId="77777777" w:rsidR="0098159C" w:rsidRDefault="0098159C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FA1D602" w14:textId="77777777" w:rsidR="0098159C" w:rsidRPr="00562FFF" w:rsidRDefault="0098159C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2EACA" w14:textId="77777777" w:rsidR="0098159C" w:rsidRPr="00C37A07" w:rsidRDefault="0098159C" w:rsidP="003D4E48">
    <w:pPr>
      <w:pStyle w:val="Header"/>
      <w:rPr>
        <w:rFonts w:ascii="Angsana New" w:hAnsi="Angsana New"/>
        <w:sz w:val="32"/>
        <w:szCs w:val="32"/>
      </w:rPr>
    </w:pPr>
  </w:p>
  <w:p w14:paraId="0C8625CC" w14:textId="77777777" w:rsidR="0098159C" w:rsidRPr="00C37A07" w:rsidRDefault="0098159C" w:rsidP="003D4E48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F228" w14:textId="77777777" w:rsidR="0098159C" w:rsidRPr="00695955" w:rsidRDefault="0098159C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B6AA4"/>
    <w:multiLevelType w:val="hybridMultilevel"/>
    <w:tmpl w:val="CAAE0ED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3017F"/>
    <w:multiLevelType w:val="hybridMultilevel"/>
    <w:tmpl w:val="591E2FFA"/>
    <w:lvl w:ilvl="0" w:tplc="0D06F0BE">
      <w:start w:val="9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2795690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5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1C275C5"/>
    <w:multiLevelType w:val="hybridMultilevel"/>
    <w:tmpl w:val="AF14486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2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4" w15:restartNumberingAfterBreak="0">
    <w:nsid w:val="5C95140C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61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3"/>
  </w:num>
  <w:num w:numId="13">
    <w:abstractNumId w:val="37"/>
  </w:num>
  <w:num w:numId="14">
    <w:abstractNumId w:val="26"/>
  </w:num>
  <w:num w:numId="15">
    <w:abstractNumId w:val="28"/>
  </w:num>
  <w:num w:numId="16">
    <w:abstractNumId w:val="39"/>
  </w:num>
  <w:num w:numId="17">
    <w:abstractNumId w:val="41"/>
  </w:num>
  <w:num w:numId="18">
    <w:abstractNumId w:val="17"/>
  </w:num>
  <w:num w:numId="19">
    <w:abstractNumId w:val="12"/>
  </w:num>
  <w:num w:numId="20">
    <w:abstractNumId w:val="35"/>
  </w:num>
  <w:num w:numId="21">
    <w:abstractNumId w:val="14"/>
  </w:num>
  <w:num w:numId="22">
    <w:abstractNumId w:val="25"/>
  </w:num>
  <w:num w:numId="23">
    <w:abstractNumId w:val="36"/>
  </w:num>
  <w:num w:numId="24">
    <w:abstractNumId w:val="18"/>
  </w:num>
  <w:num w:numId="25">
    <w:abstractNumId w:val="38"/>
  </w:num>
  <w:num w:numId="26">
    <w:abstractNumId w:val="32"/>
  </w:num>
  <w:num w:numId="27">
    <w:abstractNumId w:val="30"/>
  </w:num>
  <w:num w:numId="28">
    <w:abstractNumId w:val="15"/>
  </w:num>
  <w:num w:numId="29">
    <w:abstractNumId w:val="31"/>
  </w:num>
  <w:num w:numId="30">
    <w:abstractNumId w:val="33"/>
  </w:num>
  <w:num w:numId="31">
    <w:abstractNumId w:val="43"/>
  </w:num>
  <w:num w:numId="32">
    <w:abstractNumId w:val="11"/>
  </w:num>
  <w:num w:numId="33">
    <w:abstractNumId w:val="19"/>
  </w:num>
  <w:num w:numId="34">
    <w:abstractNumId w:val="42"/>
  </w:num>
  <w:num w:numId="35">
    <w:abstractNumId w:val="21"/>
  </w:num>
  <w:num w:numId="36">
    <w:abstractNumId w:val="20"/>
  </w:num>
  <w:num w:numId="37">
    <w:abstractNumId w:val="24"/>
  </w:num>
  <w:num w:numId="38">
    <w:abstractNumId w:val="22"/>
  </w:num>
  <w:num w:numId="39">
    <w:abstractNumId w:val="40"/>
  </w:num>
  <w:num w:numId="40">
    <w:abstractNumId w:val="34"/>
  </w:num>
  <w:num w:numId="41">
    <w:abstractNumId w:val="10"/>
  </w:num>
  <w:num w:numId="42">
    <w:abstractNumId w:val="29"/>
  </w:num>
  <w:num w:numId="43">
    <w:abstractNumId w:val="13"/>
  </w:num>
  <w:num w:numId="44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31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6E3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4"/>
    <w:rsid w:val="0000720D"/>
    <w:rsid w:val="000072EF"/>
    <w:rsid w:val="00007CEB"/>
    <w:rsid w:val="0001054B"/>
    <w:rsid w:val="00010892"/>
    <w:rsid w:val="0001126C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4DAD"/>
    <w:rsid w:val="0001512B"/>
    <w:rsid w:val="00015363"/>
    <w:rsid w:val="00015846"/>
    <w:rsid w:val="000158EB"/>
    <w:rsid w:val="00015B11"/>
    <w:rsid w:val="00015CD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2E60"/>
    <w:rsid w:val="00033666"/>
    <w:rsid w:val="00033A34"/>
    <w:rsid w:val="00033E87"/>
    <w:rsid w:val="00033EF6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1B46"/>
    <w:rsid w:val="00042012"/>
    <w:rsid w:val="00042379"/>
    <w:rsid w:val="000424F0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6D61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2F7"/>
    <w:rsid w:val="00062F98"/>
    <w:rsid w:val="00063256"/>
    <w:rsid w:val="000634DB"/>
    <w:rsid w:val="00063A8F"/>
    <w:rsid w:val="00064280"/>
    <w:rsid w:val="00064514"/>
    <w:rsid w:val="00064669"/>
    <w:rsid w:val="0006500B"/>
    <w:rsid w:val="0006508D"/>
    <w:rsid w:val="000654DA"/>
    <w:rsid w:val="00065859"/>
    <w:rsid w:val="00065947"/>
    <w:rsid w:val="00065B1F"/>
    <w:rsid w:val="00065DB2"/>
    <w:rsid w:val="00066054"/>
    <w:rsid w:val="0006613E"/>
    <w:rsid w:val="000662CD"/>
    <w:rsid w:val="00066A49"/>
    <w:rsid w:val="000675E2"/>
    <w:rsid w:val="00067783"/>
    <w:rsid w:val="00070263"/>
    <w:rsid w:val="000702D5"/>
    <w:rsid w:val="00070B95"/>
    <w:rsid w:val="00071349"/>
    <w:rsid w:val="000713D2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3F13"/>
    <w:rsid w:val="0007409F"/>
    <w:rsid w:val="00074285"/>
    <w:rsid w:val="0007457F"/>
    <w:rsid w:val="0007469B"/>
    <w:rsid w:val="00074F99"/>
    <w:rsid w:val="000758B9"/>
    <w:rsid w:val="00075A91"/>
    <w:rsid w:val="00076046"/>
    <w:rsid w:val="000764FA"/>
    <w:rsid w:val="0007657C"/>
    <w:rsid w:val="000765FC"/>
    <w:rsid w:val="000769B3"/>
    <w:rsid w:val="00076A81"/>
    <w:rsid w:val="000773AD"/>
    <w:rsid w:val="00077D38"/>
    <w:rsid w:val="000800C7"/>
    <w:rsid w:val="00080164"/>
    <w:rsid w:val="00080304"/>
    <w:rsid w:val="000804DD"/>
    <w:rsid w:val="000807AC"/>
    <w:rsid w:val="00080B42"/>
    <w:rsid w:val="00080D76"/>
    <w:rsid w:val="00080EA7"/>
    <w:rsid w:val="00080F95"/>
    <w:rsid w:val="00080FB0"/>
    <w:rsid w:val="000813AF"/>
    <w:rsid w:val="000815E1"/>
    <w:rsid w:val="000815FE"/>
    <w:rsid w:val="000817C0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611"/>
    <w:rsid w:val="00085A47"/>
    <w:rsid w:val="00086322"/>
    <w:rsid w:val="0008634C"/>
    <w:rsid w:val="00086E02"/>
    <w:rsid w:val="0008740C"/>
    <w:rsid w:val="0008752A"/>
    <w:rsid w:val="00087B59"/>
    <w:rsid w:val="00087D7E"/>
    <w:rsid w:val="00090162"/>
    <w:rsid w:val="00090A66"/>
    <w:rsid w:val="00090DB1"/>
    <w:rsid w:val="00090E2F"/>
    <w:rsid w:val="000912BA"/>
    <w:rsid w:val="0009192B"/>
    <w:rsid w:val="00092746"/>
    <w:rsid w:val="00092E69"/>
    <w:rsid w:val="00093104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5F16"/>
    <w:rsid w:val="000965DD"/>
    <w:rsid w:val="000967FD"/>
    <w:rsid w:val="00096F03"/>
    <w:rsid w:val="0009759D"/>
    <w:rsid w:val="000979D8"/>
    <w:rsid w:val="00097D74"/>
    <w:rsid w:val="00097DD5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7B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69CF"/>
    <w:rsid w:val="000A6CC2"/>
    <w:rsid w:val="000A74EE"/>
    <w:rsid w:val="000A7CAC"/>
    <w:rsid w:val="000A7D6E"/>
    <w:rsid w:val="000B034E"/>
    <w:rsid w:val="000B04CD"/>
    <w:rsid w:val="000B0890"/>
    <w:rsid w:val="000B1FAF"/>
    <w:rsid w:val="000B22EC"/>
    <w:rsid w:val="000B268D"/>
    <w:rsid w:val="000B2C33"/>
    <w:rsid w:val="000B2F7C"/>
    <w:rsid w:val="000B2F95"/>
    <w:rsid w:val="000B308C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B5F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31"/>
    <w:rsid w:val="000C1B73"/>
    <w:rsid w:val="000C1B88"/>
    <w:rsid w:val="000C1FE9"/>
    <w:rsid w:val="000C23F9"/>
    <w:rsid w:val="000C2AA3"/>
    <w:rsid w:val="000C2EF0"/>
    <w:rsid w:val="000C33F6"/>
    <w:rsid w:val="000C3485"/>
    <w:rsid w:val="000C3768"/>
    <w:rsid w:val="000C3AA9"/>
    <w:rsid w:val="000C3BE3"/>
    <w:rsid w:val="000C3FF2"/>
    <w:rsid w:val="000C41C8"/>
    <w:rsid w:val="000C422B"/>
    <w:rsid w:val="000C4E55"/>
    <w:rsid w:val="000C4F84"/>
    <w:rsid w:val="000C5080"/>
    <w:rsid w:val="000C5120"/>
    <w:rsid w:val="000C5125"/>
    <w:rsid w:val="000C5B47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63C"/>
    <w:rsid w:val="000C77E5"/>
    <w:rsid w:val="000D06B1"/>
    <w:rsid w:val="000D09EB"/>
    <w:rsid w:val="000D0A07"/>
    <w:rsid w:val="000D0BE4"/>
    <w:rsid w:val="000D16EE"/>
    <w:rsid w:val="000D17AF"/>
    <w:rsid w:val="000D19BC"/>
    <w:rsid w:val="000D1C8A"/>
    <w:rsid w:val="000D22E1"/>
    <w:rsid w:val="000D294E"/>
    <w:rsid w:val="000D333B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936"/>
    <w:rsid w:val="000D7B38"/>
    <w:rsid w:val="000E0108"/>
    <w:rsid w:val="000E01AB"/>
    <w:rsid w:val="000E041D"/>
    <w:rsid w:val="000E0423"/>
    <w:rsid w:val="000E04D5"/>
    <w:rsid w:val="000E06F2"/>
    <w:rsid w:val="000E0E9F"/>
    <w:rsid w:val="000E0EC0"/>
    <w:rsid w:val="000E1E23"/>
    <w:rsid w:val="000E1EA0"/>
    <w:rsid w:val="000E20D3"/>
    <w:rsid w:val="000E235D"/>
    <w:rsid w:val="000E240C"/>
    <w:rsid w:val="000E27AF"/>
    <w:rsid w:val="000E284C"/>
    <w:rsid w:val="000E28CA"/>
    <w:rsid w:val="000E32B0"/>
    <w:rsid w:val="000E3D5A"/>
    <w:rsid w:val="000E3ECF"/>
    <w:rsid w:val="000E453D"/>
    <w:rsid w:val="000E56E0"/>
    <w:rsid w:val="000E571C"/>
    <w:rsid w:val="000E5A8D"/>
    <w:rsid w:val="000E628A"/>
    <w:rsid w:val="000E7875"/>
    <w:rsid w:val="000E7D6C"/>
    <w:rsid w:val="000E7E2A"/>
    <w:rsid w:val="000E7E80"/>
    <w:rsid w:val="000E7EA7"/>
    <w:rsid w:val="000F09D9"/>
    <w:rsid w:val="000F1359"/>
    <w:rsid w:val="000F1BEC"/>
    <w:rsid w:val="000F1D04"/>
    <w:rsid w:val="000F1F5D"/>
    <w:rsid w:val="000F28CD"/>
    <w:rsid w:val="000F327C"/>
    <w:rsid w:val="000F39AB"/>
    <w:rsid w:val="000F42A3"/>
    <w:rsid w:val="000F46D1"/>
    <w:rsid w:val="000F47B4"/>
    <w:rsid w:val="000F4C6F"/>
    <w:rsid w:val="000F4F27"/>
    <w:rsid w:val="000F5A07"/>
    <w:rsid w:val="000F5D11"/>
    <w:rsid w:val="000F6C22"/>
    <w:rsid w:val="000F6C2A"/>
    <w:rsid w:val="000F71D3"/>
    <w:rsid w:val="000F7259"/>
    <w:rsid w:val="000F7489"/>
    <w:rsid w:val="000F7504"/>
    <w:rsid w:val="000F75E3"/>
    <w:rsid w:val="000F7604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1874"/>
    <w:rsid w:val="0010212B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79E"/>
    <w:rsid w:val="00114BB5"/>
    <w:rsid w:val="00114CA1"/>
    <w:rsid w:val="00114CDD"/>
    <w:rsid w:val="0011505B"/>
    <w:rsid w:val="001150FA"/>
    <w:rsid w:val="0011535B"/>
    <w:rsid w:val="0011588F"/>
    <w:rsid w:val="00115B5A"/>
    <w:rsid w:val="00115BF5"/>
    <w:rsid w:val="0011642D"/>
    <w:rsid w:val="001168DD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9E6"/>
    <w:rsid w:val="00131E59"/>
    <w:rsid w:val="00131EEE"/>
    <w:rsid w:val="00132318"/>
    <w:rsid w:val="001323A6"/>
    <w:rsid w:val="001323F8"/>
    <w:rsid w:val="001326E1"/>
    <w:rsid w:val="00132D0D"/>
    <w:rsid w:val="00132EBC"/>
    <w:rsid w:val="00132FEC"/>
    <w:rsid w:val="0013349B"/>
    <w:rsid w:val="00133837"/>
    <w:rsid w:val="0013415D"/>
    <w:rsid w:val="001344A0"/>
    <w:rsid w:val="00134AF8"/>
    <w:rsid w:val="00134E94"/>
    <w:rsid w:val="001354A3"/>
    <w:rsid w:val="00135A10"/>
    <w:rsid w:val="00135B65"/>
    <w:rsid w:val="00135DE2"/>
    <w:rsid w:val="001364AF"/>
    <w:rsid w:val="00136AAF"/>
    <w:rsid w:val="00136ACF"/>
    <w:rsid w:val="00136EC2"/>
    <w:rsid w:val="0013727E"/>
    <w:rsid w:val="001374DB"/>
    <w:rsid w:val="00137AE2"/>
    <w:rsid w:val="00137C16"/>
    <w:rsid w:val="00137E9E"/>
    <w:rsid w:val="00137EA8"/>
    <w:rsid w:val="0014099B"/>
    <w:rsid w:val="00140C7C"/>
    <w:rsid w:val="001410B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3C3A"/>
    <w:rsid w:val="001543A0"/>
    <w:rsid w:val="001544AE"/>
    <w:rsid w:val="00154955"/>
    <w:rsid w:val="00154DF5"/>
    <w:rsid w:val="001550FB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4E2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675"/>
    <w:rsid w:val="00166953"/>
    <w:rsid w:val="00166BEC"/>
    <w:rsid w:val="00166CB4"/>
    <w:rsid w:val="00167704"/>
    <w:rsid w:val="00167E42"/>
    <w:rsid w:val="00167FB3"/>
    <w:rsid w:val="00170046"/>
    <w:rsid w:val="00170430"/>
    <w:rsid w:val="001704D4"/>
    <w:rsid w:val="0017070E"/>
    <w:rsid w:val="00170BBA"/>
    <w:rsid w:val="00171756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20C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CDB"/>
    <w:rsid w:val="00192FC8"/>
    <w:rsid w:val="00193628"/>
    <w:rsid w:val="00193A8A"/>
    <w:rsid w:val="00194030"/>
    <w:rsid w:val="0019462F"/>
    <w:rsid w:val="0019470F"/>
    <w:rsid w:val="00194765"/>
    <w:rsid w:val="0019494C"/>
    <w:rsid w:val="001949CA"/>
    <w:rsid w:val="001949E5"/>
    <w:rsid w:val="00195031"/>
    <w:rsid w:val="001955DB"/>
    <w:rsid w:val="0019622E"/>
    <w:rsid w:val="00196C80"/>
    <w:rsid w:val="00196DDD"/>
    <w:rsid w:val="00196E91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3918"/>
    <w:rsid w:val="001A3E20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CE2"/>
    <w:rsid w:val="001B5E27"/>
    <w:rsid w:val="001B5FEE"/>
    <w:rsid w:val="001B64E2"/>
    <w:rsid w:val="001B67DC"/>
    <w:rsid w:val="001B6E4E"/>
    <w:rsid w:val="001B7121"/>
    <w:rsid w:val="001B725A"/>
    <w:rsid w:val="001B7CBE"/>
    <w:rsid w:val="001C0241"/>
    <w:rsid w:val="001C15A2"/>
    <w:rsid w:val="001C17CF"/>
    <w:rsid w:val="001C1981"/>
    <w:rsid w:val="001C1B0D"/>
    <w:rsid w:val="001C2D46"/>
    <w:rsid w:val="001C33DD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D0C60"/>
    <w:rsid w:val="001D0E64"/>
    <w:rsid w:val="001D1006"/>
    <w:rsid w:val="001D1F9C"/>
    <w:rsid w:val="001D2164"/>
    <w:rsid w:val="001D2694"/>
    <w:rsid w:val="001D2DC2"/>
    <w:rsid w:val="001D35D5"/>
    <w:rsid w:val="001D39D8"/>
    <w:rsid w:val="001D3A75"/>
    <w:rsid w:val="001D443F"/>
    <w:rsid w:val="001D4604"/>
    <w:rsid w:val="001D4790"/>
    <w:rsid w:val="001D522E"/>
    <w:rsid w:val="001D545F"/>
    <w:rsid w:val="001D56A8"/>
    <w:rsid w:val="001D5736"/>
    <w:rsid w:val="001D60D9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1A60"/>
    <w:rsid w:val="001E1CAD"/>
    <w:rsid w:val="001E20BC"/>
    <w:rsid w:val="001E2842"/>
    <w:rsid w:val="001E32F5"/>
    <w:rsid w:val="001E36B9"/>
    <w:rsid w:val="001E3B25"/>
    <w:rsid w:val="001E3FF6"/>
    <w:rsid w:val="001E4042"/>
    <w:rsid w:val="001E4608"/>
    <w:rsid w:val="001E4714"/>
    <w:rsid w:val="001E48BC"/>
    <w:rsid w:val="001E48DF"/>
    <w:rsid w:val="001E4C6D"/>
    <w:rsid w:val="001E506A"/>
    <w:rsid w:val="001E5104"/>
    <w:rsid w:val="001E5135"/>
    <w:rsid w:val="001E516D"/>
    <w:rsid w:val="001E5960"/>
    <w:rsid w:val="001E61DB"/>
    <w:rsid w:val="001E6549"/>
    <w:rsid w:val="001E656C"/>
    <w:rsid w:val="001E65BD"/>
    <w:rsid w:val="001E66C2"/>
    <w:rsid w:val="001E76ED"/>
    <w:rsid w:val="001E78E5"/>
    <w:rsid w:val="001E7B89"/>
    <w:rsid w:val="001E7EC5"/>
    <w:rsid w:val="001F0000"/>
    <w:rsid w:val="001F03CB"/>
    <w:rsid w:val="001F0C97"/>
    <w:rsid w:val="001F13E5"/>
    <w:rsid w:val="001F16E3"/>
    <w:rsid w:val="001F1726"/>
    <w:rsid w:val="001F1784"/>
    <w:rsid w:val="001F1988"/>
    <w:rsid w:val="001F1E8E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CF3"/>
    <w:rsid w:val="001F6D62"/>
    <w:rsid w:val="001F7409"/>
    <w:rsid w:val="001F7C3F"/>
    <w:rsid w:val="00201EA5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1CC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16B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4DE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17918"/>
    <w:rsid w:val="0022067A"/>
    <w:rsid w:val="002215CB"/>
    <w:rsid w:val="0022198A"/>
    <w:rsid w:val="00221A9A"/>
    <w:rsid w:val="00221D4C"/>
    <w:rsid w:val="00221EC9"/>
    <w:rsid w:val="002220A1"/>
    <w:rsid w:val="0022241C"/>
    <w:rsid w:val="00222429"/>
    <w:rsid w:val="00222599"/>
    <w:rsid w:val="002225D7"/>
    <w:rsid w:val="0022264A"/>
    <w:rsid w:val="00222904"/>
    <w:rsid w:val="00222A93"/>
    <w:rsid w:val="00222F6F"/>
    <w:rsid w:val="00222F96"/>
    <w:rsid w:val="002231D4"/>
    <w:rsid w:val="0022342A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584"/>
    <w:rsid w:val="002357BF"/>
    <w:rsid w:val="00235F64"/>
    <w:rsid w:val="00236295"/>
    <w:rsid w:val="002366E3"/>
    <w:rsid w:val="00236D16"/>
    <w:rsid w:val="00237145"/>
    <w:rsid w:val="00237EB3"/>
    <w:rsid w:val="00240461"/>
    <w:rsid w:val="00240CEE"/>
    <w:rsid w:val="00240FAC"/>
    <w:rsid w:val="00241122"/>
    <w:rsid w:val="00241460"/>
    <w:rsid w:val="0024173E"/>
    <w:rsid w:val="002421EC"/>
    <w:rsid w:val="0024225F"/>
    <w:rsid w:val="0024253D"/>
    <w:rsid w:val="002431FC"/>
    <w:rsid w:val="00243459"/>
    <w:rsid w:val="002435FA"/>
    <w:rsid w:val="0024373A"/>
    <w:rsid w:val="00243953"/>
    <w:rsid w:val="0024441D"/>
    <w:rsid w:val="002451A5"/>
    <w:rsid w:val="00245237"/>
    <w:rsid w:val="00245497"/>
    <w:rsid w:val="00246640"/>
    <w:rsid w:val="00246ADD"/>
    <w:rsid w:val="00246EBF"/>
    <w:rsid w:val="0024724E"/>
    <w:rsid w:val="0024767A"/>
    <w:rsid w:val="002476D9"/>
    <w:rsid w:val="00250573"/>
    <w:rsid w:val="002511DF"/>
    <w:rsid w:val="00251B69"/>
    <w:rsid w:val="00251E47"/>
    <w:rsid w:val="00251E7E"/>
    <w:rsid w:val="00252AFF"/>
    <w:rsid w:val="00253083"/>
    <w:rsid w:val="00253A3B"/>
    <w:rsid w:val="00253BB4"/>
    <w:rsid w:val="00253C11"/>
    <w:rsid w:val="0025404F"/>
    <w:rsid w:val="002541C2"/>
    <w:rsid w:val="0025423C"/>
    <w:rsid w:val="002549D0"/>
    <w:rsid w:val="00254C95"/>
    <w:rsid w:val="00254F87"/>
    <w:rsid w:val="0025565B"/>
    <w:rsid w:val="002562A3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D76"/>
    <w:rsid w:val="00261F66"/>
    <w:rsid w:val="00262350"/>
    <w:rsid w:val="00262488"/>
    <w:rsid w:val="00262DD7"/>
    <w:rsid w:val="00263141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440"/>
    <w:rsid w:val="00266937"/>
    <w:rsid w:val="00266AF7"/>
    <w:rsid w:val="0026717C"/>
    <w:rsid w:val="0026774A"/>
    <w:rsid w:val="002677F1"/>
    <w:rsid w:val="00267E2B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FE"/>
    <w:rsid w:val="00271E5A"/>
    <w:rsid w:val="00271FCB"/>
    <w:rsid w:val="00272C34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41A"/>
    <w:rsid w:val="002757EE"/>
    <w:rsid w:val="002759DC"/>
    <w:rsid w:val="00275A3C"/>
    <w:rsid w:val="00276BE4"/>
    <w:rsid w:val="00276E29"/>
    <w:rsid w:val="0027722A"/>
    <w:rsid w:val="00277535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029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56E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4E8"/>
    <w:rsid w:val="0029582F"/>
    <w:rsid w:val="00295FFD"/>
    <w:rsid w:val="00296C4A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3C02"/>
    <w:rsid w:val="002A420B"/>
    <w:rsid w:val="002A4694"/>
    <w:rsid w:val="002A46B2"/>
    <w:rsid w:val="002A485D"/>
    <w:rsid w:val="002A4C2D"/>
    <w:rsid w:val="002A5564"/>
    <w:rsid w:val="002A654B"/>
    <w:rsid w:val="002A67C0"/>
    <w:rsid w:val="002A688D"/>
    <w:rsid w:val="002A6BEA"/>
    <w:rsid w:val="002A6D7B"/>
    <w:rsid w:val="002A6DC2"/>
    <w:rsid w:val="002A6DCB"/>
    <w:rsid w:val="002A7320"/>
    <w:rsid w:val="002A799E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813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061"/>
    <w:rsid w:val="002B6407"/>
    <w:rsid w:val="002B64F2"/>
    <w:rsid w:val="002B754D"/>
    <w:rsid w:val="002B78D5"/>
    <w:rsid w:val="002B7A32"/>
    <w:rsid w:val="002B7BD7"/>
    <w:rsid w:val="002B7DB8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7B"/>
    <w:rsid w:val="002C1CB1"/>
    <w:rsid w:val="002C20A4"/>
    <w:rsid w:val="002C2136"/>
    <w:rsid w:val="002C243B"/>
    <w:rsid w:val="002C368D"/>
    <w:rsid w:val="002C40B3"/>
    <w:rsid w:val="002C412E"/>
    <w:rsid w:val="002C43A9"/>
    <w:rsid w:val="002C553B"/>
    <w:rsid w:val="002C5880"/>
    <w:rsid w:val="002C6002"/>
    <w:rsid w:val="002C692E"/>
    <w:rsid w:val="002C69C2"/>
    <w:rsid w:val="002C69DC"/>
    <w:rsid w:val="002C6B0A"/>
    <w:rsid w:val="002C71E7"/>
    <w:rsid w:val="002C7354"/>
    <w:rsid w:val="002C7398"/>
    <w:rsid w:val="002C7609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5EAF"/>
    <w:rsid w:val="002D6404"/>
    <w:rsid w:val="002D702A"/>
    <w:rsid w:val="002D71AF"/>
    <w:rsid w:val="002D730C"/>
    <w:rsid w:val="002D79DD"/>
    <w:rsid w:val="002E164B"/>
    <w:rsid w:val="002E178E"/>
    <w:rsid w:val="002E192B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25F"/>
    <w:rsid w:val="002E4718"/>
    <w:rsid w:val="002E47F5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C6"/>
    <w:rsid w:val="002F0613"/>
    <w:rsid w:val="002F12B5"/>
    <w:rsid w:val="002F15B2"/>
    <w:rsid w:val="002F1922"/>
    <w:rsid w:val="002F2292"/>
    <w:rsid w:val="002F238C"/>
    <w:rsid w:val="002F2718"/>
    <w:rsid w:val="002F289C"/>
    <w:rsid w:val="002F2C89"/>
    <w:rsid w:val="002F302B"/>
    <w:rsid w:val="002F35A8"/>
    <w:rsid w:val="002F3B6D"/>
    <w:rsid w:val="002F4CC7"/>
    <w:rsid w:val="002F4ECF"/>
    <w:rsid w:val="002F5301"/>
    <w:rsid w:val="002F5613"/>
    <w:rsid w:val="002F5981"/>
    <w:rsid w:val="002F5A34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B9D"/>
    <w:rsid w:val="00301D0A"/>
    <w:rsid w:val="003025B4"/>
    <w:rsid w:val="003026D4"/>
    <w:rsid w:val="00303F96"/>
    <w:rsid w:val="0030417A"/>
    <w:rsid w:val="00304290"/>
    <w:rsid w:val="00304CF0"/>
    <w:rsid w:val="003053E3"/>
    <w:rsid w:val="00305635"/>
    <w:rsid w:val="003057A0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1D4A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A3A"/>
    <w:rsid w:val="00314BF4"/>
    <w:rsid w:val="003153A8"/>
    <w:rsid w:val="0031555D"/>
    <w:rsid w:val="00315D41"/>
    <w:rsid w:val="00315E62"/>
    <w:rsid w:val="00315EDD"/>
    <w:rsid w:val="003160DB"/>
    <w:rsid w:val="0031619D"/>
    <w:rsid w:val="00316231"/>
    <w:rsid w:val="00316AFB"/>
    <w:rsid w:val="00316BD4"/>
    <w:rsid w:val="00317057"/>
    <w:rsid w:val="00317551"/>
    <w:rsid w:val="00317B67"/>
    <w:rsid w:val="00317CA3"/>
    <w:rsid w:val="0032065B"/>
    <w:rsid w:val="0032069A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6FF"/>
    <w:rsid w:val="003258D5"/>
    <w:rsid w:val="00325A22"/>
    <w:rsid w:val="00326257"/>
    <w:rsid w:val="00326456"/>
    <w:rsid w:val="00326780"/>
    <w:rsid w:val="00327035"/>
    <w:rsid w:val="0033009E"/>
    <w:rsid w:val="0033020B"/>
    <w:rsid w:val="00330DFD"/>
    <w:rsid w:val="00330E8D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4FC2"/>
    <w:rsid w:val="0033500E"/>
    <w:rsid w:val="00335C80"/>
    <w:rsid w:val="003362CD"/>
    <w:rsid w:val="0033643B"/>
    <w:rsid w:val="00336504"/>
    <w:rsid w:val="003367EB"/>
    <w:rsid w:val="003369A2"/>
    <w:rsid w:val="003369A4"/>
    <w:rsid w:val="003369CA"/>
    <w:rsid w:val="00337648"/>
    <w:rsid w:val="00337818"/>
    <w:rsid w:val="003378FF"/>
    <w:rsid w:val="00337A42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8CA"/>
    <w:rsid w:val="003429E8"/>
    <w:rsid w:val="00342F74"/>
    <w:rsid w:val="003436D9"/>
    <w:rsid w:val="0034395D"/>
    <w:rsid w:val="00343F43"/>
    <w:rsid w:val="00344012"/>
    <w:rsid w:val="00344268"/>
    <w:rsid w:val="003443F8"/>
    <w:rsid w:val="00344C44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2EF"/>
    <w:rsid w:val="00346A6B"/>
    <w:rsid w:val="00346D4D"/>
    <w:rsid w:val="00347534"/>
    <w:rsid w:val="003501AA"/>
    <w:rsid w:val="003509B3"/>
    <w:rsid w:val="00350A08"/>
    <w:rsid w:val="00350DBE"/>
    <w:rsid w:val="00350F3C"/>
    <w:rsid w:val="0035164B"/>
    <w:rsid w:val="00351CF7"/>
    <w:rsid w:val="00352785"/>
    <w:rsid w:val="00352B08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4E0C"/>
    <w:rsid w:val="00355603"/>
    <w:rsid w:val="0035575E"/>
    <w:rsid w:val="00355CC5"/>
    <w:rsid w:val="00355DAE"/>
    <w:rsid w:val="003562AE"/>
    <w:rsid w:val="003568A5"/>
    <w:rsid w:val="00356954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23F"/>
    <w:rsid w:val="003616B9"/>
    <w:rsid w:val="003618E9"/>
    <w:rsid w:val="00361C89"/>
    <w:rsid w:val="00361CA2"/>
    <w:rsid w:val="00362150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752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7048"/>
    <w:rsid w:val="003671AE"/>
    <w:rsid w:val="00367666"/>
    <w:rsid w:val="003678FD"/>
    <w:rsid w:val="003700BB"/>
    <w:rsid w:val="00370EBD"/>
    <w:rsid w:val="0037107F"/>
    <w:rsid w:val="003716AE"/>
    <w:rsid w:val="00371957"/>
    <w:rsid w:val="003719AA"/>
    <w:rsid w:val="00371F58"/>
    <w:rsid w:val="0037242E"/>
    <w:rsid w:val="00372A48"/>
    <w:rsid w:val="00372AFA"/>
    <w:rsid w:val="00373373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6F89"/>
    <w:rsid w:val="00377351"/>
    <w:rsid w:val="003773E5"/>
    <w:rsid w:val="00377452"/>
    <w:rsid w:val="003776C8"/>
    <w:rsid w:val="0037784D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144"/>
    <w:rsid w:val="0039194F"/>
    <w:rsid w:val="003919B5"/>
    <w:rsid w:val="00391A4C"/>
    <w:rsid w:val="00391CF6"/>
    <w:rsid w:val="00391D97"/>
    <w:rsid w:val="00392437"/>
    <w:rsid w:val="00392854"/>
    <w:rsid w:val="0039294B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358"/>
    <w:rsid w:val="003A29DF"/>
    <w:rsid w:val="003A2B3B"/>
    <w:rsid w:val="003A2BF8"/>
    <w:rsid w:val="003A3A50"/>
    <w:rsid w:val="003A3A93"/>
    <w:rsid w:val="003A4311"/>
    <w:rsid w:val="003A4620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674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6A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50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0D74"/>
    <w:rsid w:val="003C1155"/>
    <w:rsid w:val="003C13EA"/>
    <w:rsid w:val="003C179F"/>
    <w:rsid w:val="003C1934"/>
    <w:rsid w:val="003C1C51"/>
    <w:rsid w:val="003C22F4"/>
    <w:rsid w:val="003C23A6"/>
    <w:rsid w:val="003C250F"/>
    <w:rsid w:val="003C2B6C"/>
    <w:rsid w:val="003C2BC1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683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377"/>
    <w:rsid w:val="003E0397"/>
    <w:rsid w:val="003E052B"/>
    <w:rsid w:val="003E05CE"/>
    <w:rsid w:val="003E0616"/>
    <w:rsid w:val="003E075F"/>
    <w:rsid w:val="003E086E"/>
    <w:rsid w:val="003E09C3"/>
    <w:rsid w:val="003E09D5"/>
    <w:rsid w:val="003E1342"/>
    <w:rsid w:val="003E1AFF"/>
    <w:rsid w:val="003E1B92"/>
    <w:rsid w:val="003E1BBD"/>
    <w:rsid w:val="003E2395"/>
    <w:rsid w:val="003E23E3"/>
    <w:rsid w:val="003E25D5"/>
    <w:rsid w:val="003E2EB1"/>
    <w:rsid w:val="003E3795"/>
    <w:rsid w:val="003E384E"/>
    <w:rsid w:val="003E3AC9"/>
    <w:rsid w:val="003E43AB"/>
    <w:rsid w:val="003E4ADB"/>
    <w:rsid w:val="003E4D42"/>
    <w:rsid w:val="003E50D9"/>
    <w:rsid w:val="003E5277"/>
    <w:rsid w:val="003E533A"/>
    <w:rsid w:val="003E53DF"/>
    <w:rsid w:val="003E55FE"/>
    <w:rsid w:val="003E5CF3"/>
    <w:rsid w:val="003E6109"/>
    <w:rsid w:val="003E66A3"/>
    <w:rsid w:val="003E6B4D"/>
    <w:rsid w:val="003E7D24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4A0C"/>
    <w:rsid w:val="003F4DB2"/>
    <w:rsid w:val="003F5275"/>
    <w:rsid w:val="003F5D3F"/>
    <w:rsid w:val="003F6017"/>
    <w:rsid w:val="003F601A"/>
    <w:rsid w:val="003F60D1"/>
    <w:rsid w:val="003F64B1"/>
    <w:rsid w:val="003F757B"/>
    <w:rsid w:val="003F77F9"/>
    <w:rsid w:val="003F7AF0"/>
    <w:rsid w:val="003F7F03"/>
    <w:rsid w:val="00400217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4D1E"/>
    <w:rsid w:val="00404E27"/>
    <w:rsid w:val="004050CE"/>
    <w:rsid w:val="00405AD9"/>
    <w:rsid w:val="0040631F"/>
    <w:rsid w:val="004063AE"/>
    <w:rsid w:val="00406575"/>
    <w:rsid w:val="004066DF"/>
    <w:rsid w:val="00406A1F"/>
    <w:rsid w:val="00407DC3"/>
    <w:rsid w:val="00410338"/>
    <w:rsid w:val="004107F6"/>
    <w:rsid w:val="00410C53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C92"/>
    <w:rsid w:val="00415FAE"/>
    <w:rsid w:val="00416183"/>
    <w:rsid w:val="004163F0"/>
    <w:rsid w:val="00416663"/>
    <w:rsid w:val="00416AAC"/>
    <w:rsid w:val="00417405"/>
    <w:rsid w:val="00417626"/>
    <w:rsid w:val="00417984"/>
    <w:rsid w:val="00417ACE"/>
    <w:rsid w:val="00420F34"/>
    <w:rsid w:val="00421EA5"/>
    <w:rsid w:val="00422DF3"/>
    <w:rsid w:val="00423057"/>
    <w:rsid w:val="004239D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A3A"/>
    <w:rsid w:val="00434D24"/>
    <w:rsid w:val="004353B3"/>
    <w:rsid w:val="00436B1B"/>
    <w:rsid w:val="00437186"/>
    <w:rsid w:val="0043726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4AF"/>
    <w:rsid w:val="0044453D"/>
    <w:rsid w:val="00444A08"/>
    <w:rsid w:val="00444BB9"/>
    <w:rsid w:val="00444E51"/>
    <w:rsid w:val="004454B5"/>
    <w:rsid w:val="004458DA"/>
    <w:rsid w:val="00445DE5"/>
    <w:rsid w:val="00445F1D"/>
    <w:rsid w:val="0044606C"/>
    <w:rsid w:val="00446AA5"/>
    <w:rsid w:val="00447063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A96"/>
    <w:rsid w:val="00452AB9"/>
    <w:rsid w:val="004530D3"/>
    <w:rsid w:val="00453316"/>
    <w:rsid w:val="00453572"/>
    <w:rsid w:val="004541DC"/>
    <w:rsid w:val="0045438C"/>
    <w:rsid w:val="004543E4"/>
    <w:rsid w:val="00454B2A"/>
    <w:rsid w:val="00454CE6"/>
    <w:rsid w:val="00454DBF"/>
    <w:rsid w:val="00455201"/>
    <w:rsid w:val="004558CE"/>
    <w:rsid w:val="004558D2"/>
    <w:rsid w:val="00455EBD"/>
    <w:rsid w:val="00456A46"/>
    <w:rsid w:val="00457085"/>
    <w:rsid w:val="00457182"/>
    <w:rsid w:val="00457555"/>
    <w:rsid w:val="00457FDC"/>
    <w:rsid w:val="00460061"/>
    <w:rsid w:val="004602BF"/>
    <w:rsid w:val="004607E0"/>
    <w:rsid w:val="004612D8"/>
    <w:rsid w:val="00461569"/>
    <w:rsid w:val="004615B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472"/>
    <w:rsid w:val="004669DE"/>
    <w:rsid w:val="00466A60"/>
    <w:rsid w:val="0046777B"/>
    <w:rsid w:val="00467951"/>
    <w:rsid w:val="00467A5C"/>
    <w:rsid w:val="00470121"/>
    <w:rsid w:val="004704B6"/>
    <w:rsid w:val="00470E0D"/>
    <w:rsid w:val="00471458"/>
    <w:rsid w:val="00472210"/>
    <w:rsid w:val="004724FE"/>
    <w:rsid w:val="004726EE"/>
    <w:rsid w:val="00472822"/>
    <w:rsid w:val="00472FF5"/>
    <w:rsid w:val="004731AD"/>
    <w:rsid w:val="0047326A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72F"/>
    <w:rsid w:val="00480EF7"/>
    <w:rsid w:val="004810AA"/>
    <w:rsid w:val="004812C5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411B"/>
    <w:rsid w:val="0048521D"/>
    <w:rsid w:val="0048522E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5B2"/>
    <w:rsid w:val="00491BC5"/>
    <w:rsid w:val="00491F9F"/>
    <w:rsid w:val="004925B9"/>
    <w:rsid w:val="004926C7"/>
    <w:rsid w:val="00492726"/>
    <w:rsid w:val="0049313D"/>
    <w:rsid w:val="004931DC"/>
    <w:rsid w:val="00493385"/>
    <w:rsid w:val="00493683"/>
    <w:rsid w:val="00493867"/>
    <w:rsid w:val="00493A76"/>
    <w:rsid w:val="00493C19"/>
    <w:rsid w:val="00493D46"/>
    <w:rsid w:val="00493D8B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0B9"/>
    <w:rsid w:val="00496BA3"/>
    <w:rsid w:val="00496E4D"/>
    <w:rsid w:val="004974EA"/>
    <w:rsid w:val="00497AAA"/>
    <w:rsid w:val="00497C36"/>
    <w:rsid w:val="00497DD5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ADD"/>
    <w:rsid w:val="004A2B69"/>
    <w:rsid w:val="004A2BB4"/>
    <w:rsid w:val="004A2CBA"/>
    <w:rsid w:val="004A2D2B"/>
    <w:rsid w:val="004A3147"/>
    <w:rsid w:val="004A324F"/>
    <w:rsid w:val="004A38AA"/>
    <w:rsid w:val="004A41D5"/>
    <w:rsid w:val="004A4D92"/>
    <w:rsid w:val="004A4F28"/>
    <w:rsid w:val="004A5520"/>
    <w:rsid w:val="004A59D3"/>
    <w:rsid w:val="004A6D7E"/>
    <w:rsid w:val="004A7BEF"/>
    <w:rsid w:val="004A7E38"/>
    <w:rsid w:val="004B0199"/>
    <w:rsid w:val="004B020E"/>
    <w:rsid w:val="004B02D0"/>
    <w:rsid w:val="004B06AE"/>
    <w:rsid w:val="004B0A09"/>
    <w:rsid w:val="004B0BB8"/>
    <w:rsid w:val="004B11D7"/>
    <w:rsid w:val="004B16A7"/>
    <w:rsid w:val="004B19E9"/>
    <w:rsid w:val="004B1AAF"/>
    <w:rsid w:val="004B1CED"/>
    <w:rsid w:val="004B1FAA"/>
    <w:rsid w:val="004B2214"/>
    <w:rsid w:val="004B2A2B"/>
    <w:rsid w:val="004B2BD9"/>
    <w:rsid w:val="004B2D28"/>
    <w:rsid w:val="004B30D6"/>
    <w:rsid w:val="004B3B98"/>
    <w:rsid w:val="004B4026"/>
    <w:rsid w:val="004B402B"/>
    <w:rsid w:val="004B40EF"/>
    <w:rsid w:val="004B41A4"/>
    <w:rsid w:val="004B42BE"/>
    <w:rsid w:val="004B47D7"/>
    <w:rsid w:val="004B48AA"/>
    <w:rsid w:val="004B4F13"/>
    <w:rsid w:val="004B548D"/>
    <w:rsid w:val="004B59D6"/>
    <w:rsid w:val="004B5CB2"/>
    <w:rsid w:val="004B5F0D"/>
    <w:rsid w:val="004B6564"/>
    <w:rsid w:val="004B661E"/>
    <w:rsid w:val="004B66DC"/>
    <w:rsid w:val="004B68BA"/>
    <w:rsid w:val="004B6BDC"/>
    <w:rsid w:val="004B6E77"/>
    <w:rsid w:val="004B7068"/>
    <w:rsid w:val="004B7178"/>
    <w:rsid w:val="004B7234"/>
    <w:rsid w:val="004B72D6"/>
    <w:rsid w:val="004C00CC"/>
    <w:rsid w:val="004C09C7"/>
    <w:rsid w:val="004C09ED"/>
    <w:rsid w:val="004C0A7B"/>
    <w:rsid w:val="004C0B6B"/>
    <w:rsid w:val="004C112F"/>
    <w:rsid w:val="004C13AB"/>
    <w:rsid w:val="004C18D0"/>
    <w:rsid w:val="004C1A20"/>
    <w:rsid w:val="004C1CB0"/>
    <w:rsid w:val="004C1CED"/>
    <w:rsid w:val="004C1DD3"/>
    <w:rsid w:val="004C20C8"/>
    <w:rsid w:val="004C2119"/>
    <w:rsid w:val="004C217E"/>
    <w:rsid w:val="004C2656"/>
    <w:rsid w:val="004C29B8"/>
    <w:rsid w:val="004C3053"/>
    <w:rsid w:val="004C3646"/>
    <w:rsid w:val="004C3703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7CD"/>
    <w:rsid w:val="004C6C55"/>
    <w:rsid w:val="004C757C"/>
    <w:rsid w:val="004C7C39"/>
    <w:rsid w:val="004C7D2A"/>
    <w:rsid w:val="004D0C89"/>
    <w:rsid w:val="004D0FB1"/>
    <w:rsid w:val="004D19A4"/>
    <w:rsid w:val="004D1BD2"/>
    <w:rsid w:val="004D1FAA"/>
    <w:rsid w:val="004D2DBE"/>
    <w:rsid w:val="004D322D"/>
    <w:rsid w:val="004D366B"/>
    <w:rsid w:val="004D3AC9"/>
    <w:rsid w:val="004D40C1"/>
    <w:rsid w:val="004D5FF3"/>
    <w:rsid w:val="004D635B"/>
    <w:rsid w:val="004D67B4"/>
    <w:rsid w:val="004D69A5"/>
    <w:rsid w:val="004D75ED"/>
    <w:rsid w:val="004D7AFA"/>
    <w:rsid w:val="004D7E83"/>
    <w:rsid w:val="004E021B"/>
    <w:rsid w:val="004E026F"/>
    <w:rsid w:val="004E0ACE"/>
    <w:rsid w:val="004E16A9"/>
    <w:rsid w:val="004E1D74"/>
    <w:rsid w:val="004E2471"/>
    <w:rsid w:val="004E2799"/>
    <w:rsid w:val="004E29E5"/>
    <w:rsid w:val="004E2A8A"/>
    <w:rsid w:val="004E2ACE"/>
    <w:rsid w:val="004E2D77"/>
    <w:rsid w:val="004E3526"/>
    <w:rsid w:val="004E3ADD"/>
    <w:rsid w:val="004E45C8"/>
    <w:rsid w:val="004E51F9"/>
    <w:rsid w:val="004E5D97"/>
    <w:rsid w:val="004E5F94"/>
    <w:rsid w:val="004E6430"/>
    <w:rsid w:val="004E78D0"/>
    <w:rsid w:val="004E7A2C"/>
    <w:rsid w:val="004F009D"/>
    <w:rsid w:val="004F02D3"/>
    <w:rsid w:val="004F03C3"/>
    <w:rsid w:val="004F0457"/>
    <w:rsid w:val="004F0BD1"/>
    <w:rsid w:val="004F0E6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80F"/>
    <w:rsid w:val="004F7986"/>
    <w:rsid w:val="004F7D9E"/>
    <w:rsid w:val="004F7E41"/>
    <w:rsid w:val="005002CB"/>
    <w:rsid w:val="005004FD"/>
    <w:rsid w:val="0050064D"/>
    <w:rsid w:val="005006C6"/>
    <w:rsid w:val="00500DC3"/>
    <w:rsid w:val="005014A5"/>
    <w:rsid w:val="005016A7"/>
    <w:rsid w:val="005027B6"/>
    <w:rsid w:val="00503109"/>
    <w:rsid w:val="00503206"/>
    <w:rsid w:val="00503CDE"/>
    <w:rsid w:val="00503DBE"/>
    <w:rsid w:val="0050427F"/>
    <w:rsid w:val="00504287"/>
    <w:rsid w:val="00504A6A"/>
    <w:rsid w:val="00505C61"/>
    <w:rsid w:val="0050678C"/>
    <w:rsid w:val="005068DD"/>
    <w:rsid w:val="00506E8F"/>
    <w:rsid w:val="00507863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2A7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44FC"/>
    <w:rsid w:val="005154FD"/>
    <w:rsid w:val="00515671"/>
    <w:rsid w:val="005158B5"/>
    <w:rsid w:val="00516AEF"/>
    <w:rsid w:val="00517045"/>
    <w:rsid w:val="005172FB"/>
    <w:rsid w:val="00517332"/>
    <w:rsid w:val="00517BC6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A3D"/>
    <w:rsid w:val="00522D6E"/>
    <w:rsid w:val="00522FB0"/>
    <w:rsid w:val="005231B3"/>
    <w:rsid w:val="00523968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2C1"/>
    <w:rsid w:val="0052647E"/>
    <w:rsid w:val="00526521"/>
    <w:rsid w:val="005266BA"/>
    <w:rsid w:val="0052670E"/>
    <w:rsid w:val="005268D9"/>
    <w:rsid w:val="00526B3D"/>
    <w:rsid w:val="00526EE7"/>
    <w:rsid w:val="0052728C"/>
    <w:rsid w:val="0052756D"/>
    <w:rsid w:val="0053100F"/>
    <w:rsid w:val="00531615"/>
    <w:rsid w:val="005317C1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C53"/>
    <w:rsid w:val="00533F3C"/>
    <w:rsid w:val="0053412A"/>
    <w:rsid w:val="005345F7"/>
    <w:rsid w:val="005354F8"/>
    <w:rsid w:val="00535893"/>
    <w:rsid w:val="00536597"/>
    <w:rsid w:val="00537CFF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4D0"/>
    <w:rsid w:val="005438B6"/>
    <w:rsid w:val="005440BA"/>
    <w:rsid w:val="00544210"/>
    <w:rsid w:val="00544B7B"/>
    <w:rsid w:val="00544D44"/>
    <w:rsid w:val="00545981"/>
    <w:rsid w:val="00545A2D"/>
    <w:rsid w:val="00545B6C"/>
    <w:rsid w:val="005461CD"/>
    <w:rsid w:val="005469E3"/>
    <w:rsid w:val="00546BFE"/>
    <w:rsid w:val="00546ECA"/>
    <w:rsid w:val="00546F25"/>
    <w:rsid w:val="005473F0"/>
    <w:rsid w:val="005474E9"/>
    <w:rsid w:val="005504DB"/>
    <w:rsid w:val="005506CF"/>
    <w:rsid w:val="00550E2B"/>
    <w:rsid w:val="005510D0"/>
    <w:rsid w:val="005519C6"/>
    <w:rsid w:val="005521C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46"/>
    <w:rsid w:val="00555E9B"/>
    <w:rsid w:val="00556206"/>
    <w:rsid w:val="005563AF"/>
    <w:rsid w:val="0055653B"/>
    <w:rsid w:val="005567B1"/>
    <w:rsid w:val="00557249"/>
    <w:rsid w:val="00557430"/>
    <w:rsid w:val="00557850"/>
    <w:rsid w:val="00557933"/>
    <w:rsid w:val="00557E53"/>
    <w:rsid w:val="00560442"/>
    <w:rsid w:val="00560B9B"/>
    <w:rsid w:val="00560D7D"/>
    <w:rsid w:val="0056114A"/>
    <w:rsid w:val="00561279"/>
    <w:rsid w:val="005621E6"/>
    <w:rsid w:val="005625BB"/>
    <w:rsid w:val="005627C1"/>
    <w:rsid w:val="005628AE"/>
    <w:rsid w:val="00562A71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581B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70438"/>
    <w:rsid w:val="005707EA"/>
    <w:rsid w:val="005709DD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6D3"/>
    <w:rsid w:val="00575DEB"/>
    <w:rsid w:val="0057669F"/>
    <w:rsid w:val="00576877"/>
    <w:rsid w:val="005773FF"/>
    <w:rsid w:val="00577556"/>
    <w:rsid w:val="00577563"/>
    <w:rsid w:val="00577744"/>
    <w:rsid w:val="00577A62"/>
    <w:rsid w:val="00577A6C"/>
    <w:rsid w:val="00577ACE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498"/>
    <w:rsid w:val="00583869"/>
    <w:rsid w:val="00583F8F"/>
    <w:rsid w:val="005845B2"/>
    <w:rsid w:val="005845BC"/>
    <w:rsid w:val="005846AE"/>
    <w:rsid w:val="005848EC"/>
    <w:rsid w:val="00584B7E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783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676"/>
    <w:rsid w:val="005A1BFF"/>
    <w:rsid w:val="005A1CC1"/>
    <w:rsid w:val="005A1DE4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4EF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49D9"/>
    <w:rsid w:val="005B5893"/>
    <w:rsid w:val="005B58FC"/>
    <w:rsid w:val="005B6A10"/>
    <w:rsid w:val="005B7451"/>
    <w:rsid w:val="005B7797"/>
    <w:rsid w:val="005B78F1"/>
    <w:rsid w:val="005B7BB2"/>
    <w:rsid w:val="005B7FE6"/>
    <w:rsid w:val="005C0015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5D2"/>
    <w:rsid w:val="005C26C8"/>
    <w:rsid w:val="005C2A11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A64"/>
    <w:rsid w:val="005C7BB9"/>
    <w:rsid w:val="005D1239"/>
    <w:rsid w:val="005D12F2"/>
    <w:rsid w:val="005D1572"/>
    <w:rsid w:val="005D16C1"/>
    <w:rsid w:val="005D1C9B"/>
    <w:rsid w:val="005D2138"/>
    <w:rsid w:val="005D23AE"/>
    <w:rsid w:val="005D2730"/>
    <w:rsid w:val="005D29E5"/>
    <w:rsid w:val="005D343A"/>
    <w:rsid w:val="005D3728"/>
    <w:rsid w:val="005D3F24"/>
    <w:rsid w:val="005D4247"/>
    <w:rsid w:val="005D448E"/>
    <w:rsid w:val="005D5245"/>
    <w:rsid w:val="005D5457"/>
    <w:rsid w:val="005D596D"/>
    <w:rsid w:val="005D59D9"/>
    <w:rsid w:val="005D5D1B"/>
    <w:rsid w:val="005D604A"/>
    <w:rsid w:val="005D6414"/>
    <w:rsid w:val="005D6545"/>
    <w:rsid w:val="005D7223"/>
    <w:rsid w:val="005D72E7"/>
    <w:rsid w:val="005D7B73"/>
    <w:rsid w:val="005D7F63"/>
    <w:rsid w:val="005E000B"/>
    <w:rsid w:val="005E074F"/>
    <w:rsid w:val="005E0E28"/>
    <w:rsid w:val="005E1069"/>
    <w:rsid w:val="005E157F"/>
    <w:rsid w:val="005E16E7"/>
    <w:rsid w:val="005E24F6"/>
    <w:rsid w:val="005E268E"/>
    <w:rsid w:val="005E2BB9"/>
    <w:rsid w:val="005E2BE1"/>
    <w:rsid w:val="005E2EBE"/>
    <w:rsid w:val="005E3D87"/>
    <w:rsid w:val="005E4260"/>
    <w:rsid w:val="005E4573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3FC8"/>
    <w:rsid w:val="005F4425"/>
    <w:rsid w:val="005F45A0"/>
    <w:rsid w:val="005F45AC"/>
    <w:rsid w:val="005F464E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182F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B14"/>
    <w:rsid w:val="0060529B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B2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4E7"/>
    <w:rsid w:val="006166F4"/>
    <w:rsid w:val="00617819"/>
    <w:rsid w:val="00617BB5"/>
    <w:rsid w:val="00617D06"/>
    <w:rsid w:val="00617D2D"/>
    <w:rsid w:val="00620670"/>
    <w:rsid w:val="00620A08"/>
    <w:rsid w:val="00620DCA"/>
    <w:rsid w:val="00620E7A"/>
    <w:rsid w:val="0062136B"/>
    <w:rsid w:val="006217F3"/>
    <w:rsid w:val="00621B43"/>
    <w:rsid w:val="00621D46"/>
    <w:rsid w:val="00623046"/>
    <w:rsid w:val="00623062"/>
    <w:rsid w:val="00623115"/>
    <w:rsid w:val="00623417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2924"/>
    <w:rsid w:val="00633442"/>
    <w:rsid w:val="006338F6"/>
    <w:rsid w:val="00633A30"/>
    <w:rsid w:val="00633EE3"/>
    <w:rsid w:val="00633EF4"/>
    <w:rsid w:val="006345AB"/>
    <w:rsid w:val="006348AB"/>
    <w:rsid w:val="00634FE8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5D7"/>
    <w:rsid w:val="00643025"/>
    <w:rsid w:val="006437AA"/>
    <w:rsid w:val="00643950"/>
    <w:rsid w:val="00643F5D"/>
    <w:rsid w:val="00643FAF"/>
    <w:rsid w:val="00644010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1A75"/>
    <w:rsid w:val="006525C9"/>
    <w:rsid w:val="006526EF"/>
    <w:rsid w:val="00652ACF"/>
    <w:rsid w:val="00652EAA"/>
    <w:rsid w:val="00652F16"/>
    <w:rsid w:val="00653192"/>
    <w:rsid w:val="00653B5A"/>
    <w:rsid w:val="00653E17"/>
    <w:rsid w:val="00653F8F"/>
    <w:rsid w:val="006548D1"/>
    <w:rsid w:val="00654C16"/>
    <w:rsid w:val="00656C68"/>
    <w:rsid w:val="00657BD8"/>
    <w:rsid w:val="00657E79"/>
    <w:rsid w:val="006605A5"/>
    <w:rsid w:val="00660751"/>
    <w:rsid w:val="006608DD"/>
    <w:rsid w:val="00660ADB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37F3"/>
    <w:rsid w:val="00663A00"/>
    <w:rsid w:val="00663D9E"/>
    <w:rsid w:val="0066405D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086"/>
    <w:rsid w:val="00670123"/>
    <w:rsid w:val="006701E3"/>
    <w:rsid w:val="00670934"/>
    <w:rsid w:val="00670C8F"/>
    <w:rsid w:val="00670F35"/>
    <w:rsid w:val="00670FF3"/>
    <w:rsid w:val="006718A6"/>
    <w:rsid w:val="00672116"/>
    <w:rsid w:val="00672528"/>
    <w:rsid w:val="00672D0D"/>
    <w:rsid w:val="006734D6"/>
    <w:rsid w:val="00673AA7"/>
    <w:rsid w:val="00673DCB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76C17"/>
    <w:rsid w:val="006779DF"/>
    <w:rsid w:val="00680CFF"/>
    <w:rsid w:val="00680EA9"/>
    <w:rsid w:val="0068105F"/>
    <w:rsid w:val="0068119A"/>
    <w:rsid w:val="00682BC5"/>
    <w:rsid w:val="0068341A"/>
    <w:rsid w:val="0068392E"/>
    <w:rsid w:val="00683988"/>
    <w:rsid w:val="00683D83"/>
    <w:rsid w:val="0068428A"/>
    <w:rsid w:val="00684CEC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8DB"/>
    <w:rsid w:val="00693F4D"/>
    <w:rsid w:val="00694BA7"/>
    <w:rsid w:val="00694E4B"/>
    <w:rsid w:val="00695955"/>
    <w:rsid w:val="00695AD3"/>
    <w:rsid w:val="00695C6C"/>
    <w:rsid w:val="00695EFB"/>
    <w:rsid w:val="006960C5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7E3"/>
    <w:rsid w:val="006A3A1D"/>
    <w:rsid w:val="006A3C93"/>
    <w:rsid w:val="006A3DE0"/>
    <w:rsid w:val="006A4350"/>
    <w:rsid w:val="006A4A5E"/>
    <w:rsid w:val="006A51B6"/>
    <w:rsid w:val="006A51C0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DDF"/>
    <w:rsid w:val="006B2EFA"/>
    <w:rsid w:val="006B2F4F"/>
    <w:rsid w:val="006B4085"/>
    <w:rsid w:val="006B42E7"/>
    <w:rsid w:val="006B4885"/>
    <w:rsid w:val="006B48DD"/>
    <w:rsid w:val="006B4B64"/>
    <w:rsid w:val="006B4B79"/>
    <w:rsid w:val="006B4E1C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084"/>
    <w:rsid w:val="006C63C6"/>
    <w:rsid w:val="006C663D"/>
    <w:rsid w:val="006C7A88"/>
    <w:rsid w:val="006C7B10"/>
    <w:rsid w:val="006C7B29"/>
    <w:rsid w:val="006C7CA6"/>
    <w:rsid w:val="006C7CD0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461E"/>
    <w:rsid w:val="006D5504"/>
    <w:rsid w:val="006D63C1"/>
    <w:rsid w:val="006D6697"/>
    <w:rsid w:val="006D6CC2"/>
    <w:rsid w:val="006D6F7A"/>
    <w:rsid w:val="006D70DF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19C"/>
    <w:rsid w:val="006E6442"/>
    <w:rsid w:val="006E65CB"/>
    <w:rsid w:val="006E68A9"/>
    <w:rsid w:val="006E7506"/>
    <w:rsid w:val="006E7BB0"/>
    <w:rsid w:val="006E7E45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3DA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E86"/>
    <w:rsid w:val="00702FAF"/>
    <w:rsid w:val="00703859"/>
    <w:rsid w:val="0070394B"/>
    <w:rsid w:val="00703C35"/>
    <w:rsid w:val="007040E8"/>
    <w:rsid w:val="00704579"/>
    <w:rsid w:val="007045D6"/>
    <w:rsid w:val="00704743"/>
    <w:rsid w:val="00705677"/>
    <w:rsid w:val="00705A3A"/>
    <w:rsid w:val="00705BE8"/>
    <w:rsid w:val="007068C7"/>
    <w:rsid w:val="00706910"/>
    <w:rsid w:val="00706DCE"/>
    <w:rsid w:val="00706F09"/>
    <w:rsid w:val="00706F3B"/>
    <w:rsid w:val="0070706B"/>
    <w:rsid w:val="00707837"/>
    <w:rsid w:val="007079F1"/>
    <w:rsid w:val="00711776"/>
    <w:rsid w:val="007117F0"/>
    <w:rsid w:val="00711949"/>
    <w:rsid w:val="00711C05"/>
    <w:rsid w:val="00711F9B"/>
    <w:rsid w:val="00712456"/>
    <w:rsid w:val="0071275B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012"/>
    <w:rsid w:val="00715D25"/>
    <w:rsid w:val="0071648A"/>
    <w:rsid w:val="007164A5"/>
    <w:rsid w:val="00716A45"/>
    <w:rsid w:val="00716D32"/>
    <w:rsid w:val="00716F5D"/>
    <w:rsid w:val="00717446"/>
    <w:rsid w:val="00717E43"/>
    <w:rsid w:val="007201A0"/>
    <w:rsid w:val="0072026C"/>
    <w:rsid w:val="00720932"/>
    <w:rsid w:val="007209B8"/>
    <w:rsid w:val="00720A68"/>
    <w:rsid w:val="00721347"/>
    <w:rsid w:val="007228F0"/>
    <w:rsid w:val="00722A4B"/>
    <w:rsid w:val="0072357D"/>
    <w:rsid w:val="00723DCB"/>
    <w:rsid w:val="00724172"/>
    <w:rsid w:val="007244ED"/>
    <w:rsid w:val="0072457F"/>
    <w:rsid w:val="0072482D"/>
    <w:rsid w:val="007253DF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14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6E8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141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1F2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5C9"/>
    <w:rsid w:val="00754910"/>
    <w:rsid w:val="00754D33"/>
    <w:rsid w:val="0075535D"/>
    <w:rsid w:val="0075551F"/>
    <w:rsid w:val="00755532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2E2F"/>
    <w:rsid w:val="00763003"/>
    <w:rsid w:val="0076343D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6ED"/>
    <w:rsid w:val="00766E29"/>
    <w:rsid w:val="007676BC"/>
    <w:rsid w:val="00767866"/>
    <w:rsid w:val="00767BAE"/>
    <w:rsid w:val="00770021"/>
    <w:rsid w:val="007700A8"/>
    <w:rsid w:val="007701A9"/>
    <w:rsid w:val="0077059E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2F6C"/>
    <w:rsid w:val="0077360F"/>
    <w:rsid w:val="00773AB1"/>
    <w:rsid w:val="00773BC5"/>
    <w:rsid w:val="007741F2"/>
    <w:rsid w:val="00774411"/>
    <w:rsid w:val="00774F03"/>
    <w:rsid w:val="00775F1F"/>
    <w:rsid w:val="0077610F"/>
    <w:rsid w:val="00776C2C"/>
    <w:rsid w:val="007775F2"/>
    <w:rsid w:val="00780DAB"/>
    <w:rsid w:val="00780DB8"/>
    <w:rsid w:val="007811C7"/>
    <w:rsid w:val="007813D2"/>
    <w:rsid w:val="007814E8"/>
    <w:rsid w:val="0078193A"/>
    <w:rsid w:val="007819BB"/>
    <w:rsid w:val="00781B2D"/>
    <w:rsid w:val="00781C0E"/>
    <w:rsid w:val="00781D0D"/>
    <w:rsid w:val="00781D91"/>
    <w:rsid w:val="0078244E"/>
    <w:rsid w:val="0078258C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27E"/>
    <w:rsid w:val="007853B6"/>
    <w:rsid w:val="007862FF"/>
    <w:rsid w:val="007867E7"/>
    <w:rsid w:val="00786B9B"/>
    <w:rsid w:val="00786BAD"/>
    <w:rsid w:val="007875F4"/>
    <w:rsid w:val="00790640"/>
    <w:rsid w:val="00790985"/>
    <w:rsid w:val="00791402"/>
    <w:rsid w:val="007919DF"/>
    <w:rsid w:val="00791B6B"/>
    <w:rsid w:val="00791B70"/>
    <w:rsid w:val="00791BC6"/>
    <w:rsid w:val="00792824"/>
    <w:rsid w:val="00792BE1"/>
    <w:rsid w:val="00792D16"/>
    <w:rsid w:val="00792F2B"/>
    <w:rsid w:val="00793D88"/>
    <w:rsid w:val="00793EFA"/>
    <w:rsid w:val="0079402A"/>
    <w:rsid w:val="00794266"/>
    <w:rsid w:val="00794364"/>
    <w:rsid w:val="00794518"/>
    <w:rsid w:val="00794D7C"/>
    <w:rsid w:val="00794FEB"/>
    <w:rsid w:val="00795539"/>
    <w:rsid w:val="0079569F"/>
    <w:rsid w:val="00795895"/>
    <w:rsid w:val="00795E38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16A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0B9C"/>
    <w:rsid w:val="007B1171"/>
    <w:rsid w:val="007B154F"/>
    <w:rsid w:val="007B1620"/>
    <w:rsid w:val="007B18E2"/>
    <w:rsid w:val="007B1A71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5D5"/>
    <w:rsid w:val="007B4CF4"/>
    <w:rsid w:val="007B4FF7"/>
    <w:rsid w:val="007B5571"/>
    <w:rsid w:val="007B5D80"/>
    <w:rsid w:val="007B6277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A07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6C46"/>
    <w:rsid w:val="007D724F"/>
    <w:rsid w:val="007D7CBE"/>
    <w:rsid w:val="007D7EBD"/>
    <w:rsid w:val="007D7F2A"/>
    <w:rsid w:val="007E04CD"/>
    <w:rsid w:val="007E0B52"/>
    <w:rsid w:val="007E0C1F"/>
    <w:rsid w:val="007E0D87"/>
    <w:rsid w:val="007E15C7"/>
    <w:rsid w:val="007E1667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161"/>
    <w:rsid w:val="007E43E5"/>
    <w:rsid w:val="007E471D"/>
    <w:rsid w:val="007E4890"/>
    <w:rsid w:val="007E48B3"/>
    <w:rsid w:val="007E48CD"/>
    <w:rsid w:val="007E5455"/>
    <w:rsid w:val="007E59B7"/>
    <w:rsid w:val="007E5AA8"/>
    <w:rsid w:val="007E622D"/>
    <w:rsid w:val="007E696C"/>
    <w:rsid w:val="007E69D9"/>
    <w:rsid w:val="007E69DD"/>
    <w:rsid w:val="007E6CAD"/>
    <w:rsid w:val="007E74FF"/>
    <w:rsid w:val="007E7857"/>
    <w:rsid w:val="007E7D72"/>
    <w:rsid w:val="007F02AA"/>
    <w:rsid w:val="007F0360"/>
    <w:rsid w:val="007F0924"/>
    <w:rsid w:val="007F12D2"/>
    <w:rsid w:val="007F133B"/>
    <w:rsid w:val="007F17F4"/>
    <w:rsid w:val="007F2757"/>
    <w:rsid w:val="007F2761"/>
    <w:rsid w:val="007F2D0A"/>
    <w:rsid w:val="007F2F02"/>
    <w:rsid w:val="007F31F6"/>
    <w:rsid w:val="007F3FB2"/>
    <w:rsid w:val="007F4107"/>
    <w:rsid w:val="007F4313"/>
    <w:rsid w:val="007F4486"/>
    <w:rsid w:val="007F4CD6"/>
    <w:rsid w:val="007F5069"/>
    <w:rsid w:val="007F5795"/>
    <w:rsid w:val="007F58C4"/>
    <w:rsid w:val="007F5BBF"/>
    <w:rsid w:val="007F5C22"/>
    <w:rsid w:val="007F6B2D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058"/>
    <w:rsid w:val="00803500"/>
    <w:rsid w:val="008038D6"/>
    <w:rsid w:val="00803F47"/>
    <w:rsid w:val="0080402D"/>
    <w:rsid w:val="00804F68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38"/>
    <w:rsid w:val="0081219B"/>
    <w:rsid w:val="0081222F"/>
    <w:rsid w:val="0081254C"/>
    <w:rsid w:val="00812887"/>
    <w:rsid w:val="00813091"/>
    <w:rsid w:val="008148D2"/>
    <w:rsid w:val="008150DA"/>
    <w:rsid w:val="008150F3"/>
    <w:rsid w:val="008169B4"/>
    <w:rsid w:val="0081717E"/>
    <w:rsid w:val="00817F7B"/>
    <w:rsid w:val="00820BD1"/>
    <w:rsid w:val="00820C11"/>
    <w:rsid w:val="00821023"/>
    <w:rsid w:val="00821429"/>
    <w:rsid w:val="00821562"/>
    <w:rsid w:val="008216DC"/>
    <w:rsid w:val="008218B4"/>
    <w:rsid w:val="00821983"/>
    <w:rsid w:val="00821C4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58E"/>
    <w:rsid w:val="008246C5"/>
    <w:rsid w:val="008247F1"/>
    <w:rsid w:val="008248EB"/>
    <w:rsid w:val="008250F4"/>
    <w:rsid w:val="00825317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8A2"/>
    <w:rsid w:val="00830B07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46CB"/>
    <w:rsid w:val="008351C4"/>
    <w:rsid w:val="00835213"/>
    <w:rsid w:val="00835322"/>
    <w:rsid w:val="00835565"/>
    <w:rsid w:val="00835F12"/>
    <w:rsid w:val="00836CC2"/>
    <w:rsid w:val="00837155"/>
    <w:rsid w:val="008377AC"/>
    <w:rsid w:val="008378DE"/>
    <w:rsid w:val="00837C4E"/>
    <w:rsid w:val="00837DC6"/>
    <w:rsid w:val="00840C05"/>
    <w:rsid w:val="008412CB"/>
    <w:rsid w:val="00841E82"/>
    <w:rsid w:val="00841FCA"/>
    <w:rsid w:val="008422E4"/>
    <w:rsid w:val="00842F1B"/>
    <w:rsid w:val="008430A5"/>
    <w:rsid w:val="008437B2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1D9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02"/>
    <w:rsid w:val="00853459"/>
    <w:rsid w:val="008534C1"/>
    <w:rsid w:val="008534D7"/>
    <w:rsid w:val="00854402"/>
    <w:rsid w:val="00854CD5"/>
    <w:rsid w:val="00854D62"/>
    <w:rsid w:val="00855933"/>
    <w:rsid w:val="00855C1E"/>
    <w:rsid w:val="00855E0D"/>
    <w:rsid w:val="00856073"/>
    <w:rsid w:val="00856824"/>
    <w:rsid w:val="008568CD"/>
    <w:rsid w:val="00856E5F"/>
    <w:rsid w:val="00856FE0"/>
    <w:rsid w:val="0085732E"/>
    <w:rsid w:val="008575E9"/>
    <w:rsid w:val="008576AE"/>
    <w:rsid w:val="008579C0"/>
    <w:rsid w:val="00857B1F"/>
    <w:rsid w:val="00860025"/>
    <w:rsid w:val="008605A3"/>
    <w:rsid w:val="008605F7"/>
    <w:rsid w:val="0086071E"/>
    <w:rsid w:val="00861150"/>
    <w:rsid w:val="0086127C"/>
    <w:rsid w:val="00861413"/>
    <w:rsid w:val="008618A5"/>
    <w:rsid w:val="008618C9"/>
    <w:rsid w:val="00861B20"/>
    <w:rsid w:val="0086261E"/>
    <w:rsid w:val="008626EF"/>
    <w:rsid w:val="008628C6"/>
    <w:rsid w:val="00862E33"/>
    <w:rsid w:val="008631C5"/>
    <w:rsid w:val="0086333D"/>
    <w:rsid w:val="0086387C"/>
    <w:rsid w:val="00863EC2"/>
    <w:rsid w:val="008644AD"/>
    <w:rsid w:val="008645D9"/>
    <w:rsid w:val="00864F04"/>
    <w:rsid w:val="00865104"/>
    <w:rsid w:val="008651C6"/>
    <w:rsid w:val="00865720"/>
    <w:rsid w:val="00865CE8"/>
    <w:rsid w:val="00866D4C"/>
    <w:rsid w:val="008670EE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77"/>
    <w:rsid w:val="008740FF"/>
    <w:rsid w:val="00874170"/>
    <w:rsid w:val="008745FE"/>
    <w:rsid w:val="0087460C"/>
    <w:rsid w:val="008747DD"/>
    <w:rsid w:val="00874B52"/>
    <w:rsid w:val="00874E4A"/>
    <w:rsid w:val="0087543D"/>
    <w:rsid w:val="0087574D"/>
    <w:rsid w:val="008757C5"/>
    <w:rsid w:val="00875BDB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91"/>
    <w:rsid w:val="00880E51"/>
    <w:rsid w:val="00880ED0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7A"/>
    <w:rsid w:val="008877F9"/>
    <w:rsid w:val="00887856"/>
    <w:rsid w:val="00887FFA"/>
    <w:rsid w:val="008902DE"/>
    <w:rsid w:val="00890448"/>
    <w:rsid w:val="00890890"/>
    <w:rsid w:val="00890B1D"/>
    <w:rsid w:val="00890F30"/>
    <w:rsid w:val="008911AD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38D"/>
    <w:rsid w:val="00895ABD"/>
    <w:rsid w:val="00895DFE"/>
    <w:rsid w:val="008960FC"/>
    <w:rsid w:val="00896102"/>
    <w:rsid w:val="0089634F"/>
    <w:rsid w:val="00896946"/>
    <w:rsid w:val="00897022"/>
    <w:rsid w:val="0089781D"/>
    <w:rsid w:val="0089797E"/>
    <w:rsid w:val="00897B45"/>
    <w:rsid w:val="00897C4F"/>
    <w:rsid w:val="008A0965"/>
    <w:rsid w:val="008A09DC"/>
    <w:rsid w:val="008A0EC4"/>
    <w:rsid w:val="008A12E2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BEC"/>
    <w:rsid w:val="008A41E3"/>
    <w:rsid w:val="008A4207"/>
    <w:rsid w:val="008A4A6B"/>
    <w:rsid w:val="008A4A93"/>
    <w:rsid w:val="008A4E61"/>
    <w:rsid w:val="008A505C"/>
    <w:rsid w:val="008A5709"/>
    <w:rsid w:val="008A59E3"/>
    <w:rsid w:val="008A5BD2"/>
    <w:rsid w:val="008A5C10"/>
    <w:rsid w:val="008A5F9C"/>
    <w:rsid w:val="008A6367"/>
    <w:rsid w:val="008A6EB8"/>
    <w:rsid w:val="008A71E8"/>
    <w:rsid w:val="008A786C"/>
    <w:rsid w:val="008A7CB2"/>
    <w:rsid w:val="008A7D19"/>
    <w:rsid w:val="008B02DA"/>
    <w:rsid w:val="008B04A6"/>
    <w:rsid w:val="008B05E1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0E0"/>
    <w:rsid w:val="008B454F"/>
    <w:rsid w:val="008B4748"/>
    <w:rsid w:val="008B491E"/>
    <w:rsid w:val="008B4A17"/>
    <w:rsid w:val="008B4F96"/>
    <w:rsid w:val="008B5220"/>
    <w:rsid w:val="008B5491"/>
    <w:rsid w:val="008B6066"/>
    <w:rsid w:val="008B62D5"/>
    <w:rsid w:val="008B6638"/>
    <w:rsid w:val="008B686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B98"/>
    <w:rsid w:val="008C1CBF"/>
    <w:rsid w:val="008C2D81"/>
    <w:rsid w:val="008C3155"/>
    <w:rsid w:val="008C3EF6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3EB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CCC"/>
    <w:rsid w:val="008D3F0B"/>
    <w:rsid w:val="008D4415"/>
    <w:rsid w:val="008D4BD5"/>
    <w:rsid w:val="008D5394"/>
    <w:rsid w:val="008D53F8"/>
    <w:rsid w:val="008D623E"/>
    <w:rsid w:val="008D64C7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50A"/>
    <w:rsid w:val="008E1AC5"/>
    <w:rsid w:val="008E1E32"/>
    <w:rsid w:val="008E1FB3"/>
    <w:rsid w:val="008E281B"/>
    <w:rsid w:val="008E2F9C"/>
    <w:rsid w:val="008E3148"/>
    <w:rsid w:val="008E31CB"/>
    <w:rsid w:val="008E3539"/>
    <w:rsid w:val="008E3F35"/>
    <w:rsid w:val="008E4087"/>
    <w:rsid w:val="008E4216"/>
    <w:rsid w:val="008E4307"/>
    <w:rsid w:val="008E46CF"/>
    <w:rsid w:val="008E47D2"/>
    <w:rsid w:val="008E4869"/>
    <w:rsid w:val="008E4E8E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A8E"/>
    <w:rsid w:val="008E7E49"/>
    <w:rsid w:val="008E7F23"/>
    <w:rsid w:val="008F01C7"/>
    <w:rsid w:val="008F05EC"/>
    <w:rsid w:val="008F0692"/>
    <w:rsid w:val="008F0A0A"/>
    <w:rsid w:val="008F0D27"/>
    <w:rsid w:val="008F10FA"/>
    <w:rsid w:val="008F27F6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150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959"/>
    <w:rsid w:val="00902FAF"/>
    <w:rsid w:val="00903767"/>
    <w:rsid w:val="00903BC1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56C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409"/>
    <w:rsid w:val="009165C1"/>
    <w:rsid w:val="0091690A"/>
    <w:rsid w:val="00916B41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BCD"/>
    <w:rsid w:val="00921F5E"/>
    <w:rsid w:val="00922652"/>
    <w:rsid w:val="00922D2F"/>
    <w:rsid w:val="00923274"/>
    <w:rsid w:val="00923927"/>
    <w:rsid w:val="00923F09"/>
    <w:rsid w:val="00923F65"/>
    <w:rsid w:val="0092433D"/>
    <w:rsid w:val="0092502F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D90"/>
    <w:rsid w:val="00926FCA"/>
    <w:rsid w:val="00926FF5"/>
    <w:rsid w:val="00927058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4EF"/>
    <w:rsid w:val="0093153A"/>
    <w:rsid w:val="00931A7F"/>
    <w:rsid w:val="00931FD6"/>
    <w:rsid w:val="009321F3"/>
    <w:rsid w:val="0093256B"/>
    <w:rsid w:val="00933375"/>
    <w:rsid w:val="009335E5"/>
    <w:rsid w:val="00934FDA"/>
    <w:rsid w:val="00935879"/>
    <w:rsid w:val="009359F6"/>
    <w:rsid w:val="00935E31"/>
    <w:rsid w:val="0093655C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743"/>
    <w:rsid w:val="00943B0B"/>
    <w:rsid w:val="00943B3B"/>
    <w:rsid w:val="00943CC6"/>
    <w:rsid w:val="00943E83"/>
    <w:rsid w:val="009443DA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9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4EC3"/>
    <w:rsid w:val="009551F2"/>
    <w:rsid w:val="0095571A"/>
    <w:rsid w:val="009558C6"/>
    <w:rsid w:val="0095592A"/>
    <w:rsid w:val="00955EE8"/>
    <w:rsid w:val="00956202"/>
    <w:rsid w:val="0095643B"/>
    <w:rsid w:val="009565AC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8B"/>
    <w:rsid w:val="00962DE7"/>
    <w:rsid w:val="00962FCB"/>
    <w:rsid w:val="00963301"/>
    <w:rsid w:val="009633CA"/>
    <w:rsid w:val="009633CB"/>
    <w:rsid w:val="00963744"/>
    <w:rsid w:val="00963B4E"/>
    <w:rsid w:val="00963DB7"/>
    <w:rsid w:val="00963E7D"/>
    <w:rsid w:val="009640CF"/>
    <w:rsid w:val="009645BF"/>
    <w:rsid w:val="00964C09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A0D"/>
    <w:rsid w:val="00967C50"/>
    <w:rsid w:val="00967C99"/>
    <w:rsid w:val="00967CA6"/>
    <w:rsid w:val="00967FB1"/>
    <w:rsid w:val="00967FC3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36"/>
    <w:rsid w:val="00973969"/>
    <w:rsid w:val="00973AD1"/>
    <w:rsid w:val="00973DAE"/>
    <w:rsid w:val="0097426B"/>
    <w:rsid w:val="0097426E"/>
    <w:rsid w:val="0097449A"/>
    <w:rsid w:val="0097498E"/>
    <w:rsid w:val="00974B38"/>
    <w:rsid w:val="00974E75"/>
    <w:rsid w:val="00975673"/>
    <w:rsid w:val="00975900"/>
    <w:rsid w:val="00975AD0"/>
    <w:rsid w:val="00975CE0"/>
    <w:rsid w:val="00975DF8"/>
    <w:rsid w:val="00976B97"/>
    <w:rsid w:val="009800D0"/>
    <w:rsid w:val="00980797"/>
    <w:rsid w:val="00980958"/>
    <w:rsid w:val="00980C78"/>
    <w:rsid w:val="00980DFA"/>
    <w:rsid w:val="0098118D"/>
    <w:rsid w:val="009811E6"/>
    <w:rsid w:val="0098159C"/>
    <w:rsid w:val="00981680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592"/>
    <w:rsid w:val="0098366C"/>
    <w:rsid w:val="00983BD5"/>
    <w:rsid w:val="009840DA"/>
    <w:rsid w:val="00984574"/>
    <w:rsid w:val="00984685"/>
    <w:rsid w:val="00984D48"/>
    <w:rsid w:val="00985345"/>
    <w:rsid w:val="009855F6"/>
    <w:rsid w:val="0098571F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B87"/>
    <w:rsid w:val="00991F8C"/>
    <w:rsid w:val="00991FC4"/>
    <w:rsid w:val="009921E3"/>
    <w:rsid w:val="00992288"/>
    <w:rsid w:val="009925E3"/>
    <w:rsid w:val="0099298D"/>
    <w:rsid w:val="00993569"/>
    <w:rsid w:val="0099359F"/>
    <w:rsid w:val="00993ACA"/>
    <w:rsid w:val="00993CA4"/>
    <w:rsid w:val="00993F32"/>
    <w:rsid w:val="00993FC6"/>
    <w:rsid w:val="009942A1"/>
    <w:rsid w:val="009945BB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32"/>
    <w:rsid w:val="009A04ED"/>
    <w:rsid w:val="009A06D9"/>
    <w:rsid w:val="009A0B29"/>
    <w:rsid w:val="009A0B96"/>
    <w:rsid w:val="009A1064"/>
    <w:rsid w:val="009A116C"/>
    <w:rsid w:val="009A13CA"/>
    <w:rsid w:val="009A15D8"/>
    <w:rsid w:val="009A173C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663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0E2D"/>
    <w:rsid w:val="009B11E7"/>
    <w:rsid w:val="009B16CE"/>
    <w:rsid w:val="009B1BFA"/>
    <w:rsid w:val="009B1F3B"/>
    <w:rsid w:val="009B214C"/>
    <w:rsid w:val="009B28A1"/>
    <w:rsid w:val="009B2CFF"/>
    <w:rsid w:val="009B3031"/>
    <w:rsid w:val="009B34CD"/>
    <w:rsid w:val="009B34DC"/>
    <w:rsid w:val="009B3837"/>
    <w:rsid w:val="009B3971"/>
    <w:rsid w:val="009B39B7"/>
    <w:rsid w:val="009B39CD"/>
    <w:rsid w:val="009B3FA5"/>
    <w:rsid w:val="009B4EAE"/>
    <w:rsid w:val="009B4F70"/>
    <w:rsid w:val="009B5FC7"/>
    <w:rsid w:val="009B6495"/>
    <w:rsid w:val="009B67F2"/>
    <w:rsid w:val="009B683A"/>
    <w:rsid w:val="009B6A60"/>
    <w:rsid w:val="009C0480"/>
    <w:rsid w:val="009C084E"/>
    <w:rsid w:val="009C0A65"/>
    <w:rsid w:val="009C0C9B"/>
    <w:rsid w:val="009C0E6F"/>
    <w:rsid w:val="009C0EA8"/>
    <w:rsid w:val="009C128B"/>
    <w:rsid w:val="009C1357"/>
    <w:rsid w:val="009C15EF"/>
    <w:rsid w:val="009C1A17"/>
    <w:rsid w:val="009C1BBB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5C3F"/>
    <w:rsid w:val="009C6064"/>
    <w:rsid w:val="009C65D8"/>
    <w:rsid w:val="009C686B"/>
    <w:rsid w:val="009C6D4C"/>
    <w:rsid w:val="009C731B"/>
    <w:rsid w:val="009C741E"/>
    <w:rsid w:val="009C7456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6E1C"/>
    <w:rsid w:val="009D70F8"/>
    <w:rsid w:val="009D73F8"/>
    <w:rsid w:val="009D775A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E7A9E"/>
    <w:rsid w:val="009F017B"/>
    <w:rsid w:val="009F019D"/>
    <w:rsid w:val="009F0266"/>
    <w:rsid w:val="009F054F"/>
    <w:rsid w:val="009F0CB2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2CE3"/>
    <w:rsid w:val="009F33B5"/>
    <w:rsid w:val="009F3406"/>
    <w:rsid w:val="009F3417"/>
    <w:rsid w:val="009F3BF6"/>
    <w:rsid w:val="009F3F55"/>
    <w:rsid w:val="009F4095"/>
    <w:rsid w:val="009F419A"/>
    <w:rsid w:val="009F42C3"/>
    <w:rsid w:val="009F4740"/>
    <w:rsid w:val="009F4D38"/>
    <w:rsid w:val="009F5578"/>
    <w:rsid w:val="009F55A1"/>
    <w:rsid w:val="009F57C2"/>
    <w:rsid w:val="009F58FF"/>
    <w:rsid w:val="009F5E3F"/>
    <w:rsid w:val="009F5E5E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09E"/>
    <w:rsid w:val="00A02292"/>
    <w:rsid w:val="00A023C4"/>
    <w:rsid w:val="00A025AF"/>
    <w:rsid w:val="00A02698"/>
    <w:rsid w:val="00A0322F"/>
    <w:rsid w:val="00A032C5"/>
    <w:rsid w:val="00A03672"/>
    <w:rsid w:val="00A03822"/>
    <w:rsid w:val="00A03899"/>
    <w:rsid w:val="00A038F7"/>
    <w:rsid w:val="00A03DA7"/>
    <w:rsid w:val="00A03E25"/>
    <w:rsid w:val="00A03F19"/>
    <w:rsid w:val="00A04521"/>
    <w:rsid w:val="00A048DA"/>
    <w:rsid w:val="00A04BD3"/>
    <w:rsid w:val="00A04C44"/>
    <w:rsid w:val="00A04C6F"/>
    <w:rsid w:val="00A04D85"/>
    <w:rsid w:val="00A05541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C00"/>
    <w:rsid w:val="00A11E0C"/>
    <w:rsid w:val="00A120DF"/>
    <w:rsid w:val="00A122EA"/>
    <w:rsid w:val="00A125EB"/>
    <w:rsid w:val="00A12C93"/>
    <w:rsid w:val="00A13D2A"/>
    <w:rsid w:val="00A1432D"/>
    <w:rsid w:val="00A149DD"/>
    <w:rsid w:val="00A15A4A"/>
    <w:rsid w:val="00A16379"/>
    <w:rsid w:val="00A163B0"/>
    <w:rsid w:val="00A16C52"/>
    <w:rsid w:val="00A1737A"/>
    <w:rsid w:val="00A17456"/>
    <w:rsid w:val="00A17B53"/>
    <w:rsid w:val="00A208AA"/>
    <w:rsid w:val="00A21173"/>
    <w:rsid w:val="00A212D7"/>
    <w:rsid w:val="00A21CEC"/>
    <w:rsid w:val="00A22036"/>
    <w:rsid w:val="00A2264E"/>
    <w:rsid w:val="00A2336A"/>
    <w:rsid w:val="00A2377F"/>
    <w:rsid w:val="00A23CF4"/>
    <w:rsid w:val="00A23D45"/>
    <w:rsid w:val="00A23FE0"/>
    <w:rsid w:val="00A242F7"/>
    <w:rsid w:val="00A24530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278F1"/>
    <w:rsid w:val="00A27D14"/>
    <w:rsid w:val="00A3042E"/>
    <w:rsid w:val="00A30C4C"/>
    <w:rsid w:val="00A30D30"/>
    <w:rsid w:val="00A30E1F"/>
    <w:rsid w:val="00A30F1A"/>
    <w:rsid w:val="00A3125F"/>
    <w:rsid w:val="00A3158F"/>
    <w:rsid w:val="00A3187F"/>
    <w:rsid w:val="00A32B95"/>
    <w:rsid w:val="00A32CC9"/>
    <w:rsid w:val="00A32E8F"/>
    <w:rsid w:val="00A33112"/>
    <w:rsid w:val="00A33143"/>
    <w:rsid w:val="00A331EB"/>
    <w:rsid w:val="00A336FA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0B46"/>
    <w:rsid w:val="00A41008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9C3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5716"/>
    <w:rsid w:val="00A558A3"/>
    <w:rsid w:val="00A55DA8"/>
    <w:rsid w:val="00A5628C"/>
    <w:rsid w:val="00A565D0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035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875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0F92"/>
    <w:rsid w:val="00A810F0"/>
    <w:rsid w:val="00A81301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389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2CF"/>
    <w:rsid w:val="00A92547"/>
    <w:rsid w:val="00A9271A"/>
    <w:rsid w:val="00A92CBA"/>
    <w:rsid w:val="00A92E4E"/>
    <w:rsid w:val="00A932F2"/>
    <w:rsid w:val="00A9362E"/>
    <w:rsid w:val="00A938A8"/>
    <w:rsid w:val="00A93BD0"/>
    <w:rsid w:val="00A93BD4"/>
    <w:rsid w:val="00A93DFD"/>
    <w:rsid w:val="00A93EBF"/>
    <w:rsid w:val="00A94101"/>
    <w:rsid w:val="00A94112"/>
    <w:rsid w:val="00A941F1"/>
    <w:rsid w:val="00A9432C"/>
    <w:rsid w:val="00A94A2C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F9B"/>
    <w:rsid w:val="00AA0127"/>
    <w:rsid w:val="00AA06DC"/>
    <w:rsid w:val="00AA1527"/>
    <w:rsid w:val="00AA166E"/>
    <w:rsid w:val="00AA200A"/>
    <w:rsid w:val="00AA2068"/>
    <w:rsid w:val="00AA21B6"/>
    <w:rsid w:val="00AA26C9"/>
    <w:rsid w:val="00AA274A"/>
    <w:rsid w:val="00AA2E7D"/>
    <w:rsid w:val="00AA2EBA"/>
    <w:rsid w:val="00AA3179"/>
    <w:rsid w:val="00AA3770"/>
    <w:rsid w:val="00AA3BB3"/>
    <w:rsid w:val="00AA4097"/>
    <w:rsid w:val="00AA4431"/>
    <w:rsid w:val="00AA4514"/>
    <w:rsid w:val="00AA4A27"/>
    <w:rsid w:val="00AA4F32"/>
    <w:rsid w:val="00AA57C6"/>
    <w:rsid w:val="00AA5889"/>
    <w:rsid w:val="00AA5BE1"/>
    <w:rsid w:val="00AA71D9"/>
    <w:rsid w:val="00AA7489"/>
    <w:rsid w:val="00AA7574"/>
    <w:rsid w:val="00AA7A97"/>
    <w:rsid w:val="00AB037A"/>
    <w:rsid w:val="00AB081D"/>
    <w:rsid w:val="00AB1443"/>
    <w:rsid w:val="00AB1BBF"/>
    <w:rsid w:val="00AB2C11"/>
    <w:rsid w:val="00AB33DA"/>
    <w:rsid w:val="00AB385E"/>
    <w:rsid w:val="00AB474E"/>
    <w:rsid w:val="00AB4A50"/>
    <w:rsid w:val="00AB4C79"/>
    <w:rsid w:val="00AB4D60"/>
    <w:rsid w:val="00AB503B"/>
    <w:rsid w:val="00AB5D1E"/>
    <w:rsid w:val="00AB686A"/>
    <w:rsid w:val="00AB7093"/>
    <w:rsid w:val="00AC010D"/>
    <w:rsid w:val="00AC0128"/>
    <w:rsid w:val="00AC0199"/>
    <w:rsid w:val="00AC04DF"/>
    <w:rsid w:val="00AC0503"/>
    <w:rsid w:val="00AC0569"/>
    <w:rsid w:val="00AC09D1"/>
    <w:rsid w:val="00AC0C67"/>
    <w:rsid w:val="00AC0DC8"/>
    <w:rsid w:val="00AC13AD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02D"/>
    <w:rsid w:val="00AC64CC"/>
    <w:rsid w:val="00AC66F2"/>
    <w:rsid w:val="00AC67AB"/>
    <w:rsid w:val="00AC68E2"/>
    <w:rsid w:val="00AC6B07"/>
    <w:rsid w:val="00AC6B22"/>
    <w:rsid w:val="00AC6EAA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163"/>
    <w:rsid w:val="00AD42F5"/>
    <w:rsid w:val="00AD5014"/>
    <w:rsid w:val="00AD5282"/>
    <w:rsid w:val="00AD5457"/>
    <w:rsid w:val="00AD5D5F"/>
    <w:rsid w:val="00AD669D"/>
    <w:rsid w:val="00AD6A48"/>
    <w:rsid w:val="00AD6FBE"/>
    <w:rsid w:val="00AD7050"/>
    <w:rsid w:val="00AD7701"/>
    <w:rsid w:val="00AD7805"/>
    <w:rsid w:val="00AD7A51"/>
    <w:rsid w:val="00AD7AF8"/>
    <w:rsid w:val="00AE01A2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4E1"/>
    <w:rsid w:val="00AE679F"/>
    <w:rsid w:val="00AE68B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AF7BC8"/>
    <w:rsid w:val="00B00F81"/>
    <w:rsid w:val="00B010DA"/>
    <w:rsid w:val="00B014C1"/>
    <w:rsid w:val="00B01994"/>
    <w:rsid w:val="00B01C14"/>
    <w:rsid w:val="00B01DF1"/>
    <w:rsid w:val="00B01E89"/>
    <w:rsid w:val="00B027E0"/>
    <w:rsid w:val="00B02C7A"/>
    <w:rsid w:val="00B02F6C"/>
    <w:rsid w:val="00B0332B"/>
    <w:rsid w:val="00B03D8B"/>
    <w:rsid w:val="00B0412A"/>
    <w:rsid w:val="00B04490"/>
    <w:rsid w:val="00B05050"/>
    <w:rsid w:val="00B05460"/>
    <w:rsid w:val="00B054A5"/>
    <w:rsid w:val="00B05BEF"/>
    <w:rsid w:val="00B06344"/>
    <w:rsid w:val="00B065E8"/>
    <w:rsid w:val="00B06B26"/>
    <w:rsid w:val="00B06EC3"/>
    <w:rsid w:val="00B07316"/>
    <w:rsid w:val="00B07549"/>
    <w:rsid w:val="00B077B5"/>
    <w:rsid w:val="00B11509"/>
    <w:rsid w:val="00B1219D"/>
    <w:rsid w:val="00B1219E"/>
    <w:rsid w:val="00B12254"/>
    <w:rsid w:val="00B1345F"/>
    <w:rsid w:val="00B13788"/>
    <w:rsid w:val="00B1383D"/>
    <w:rsid w:val="00B1387D"/>
    <w:rsid w:val="00B139A4"/>
    <w:rsid w:val="00B143EA"/>
    <w:rsid w:val="00B14788"/>
    <w:rsid w:val="00B14867"/>
    <w:rsid w:val="00B1535D"/>
    <w:rsid w:val="00B15763"/>
    <w:rsid w:val="00B15867"/>
    <w:rsid w:val="00B15B74"/>
    <w:rsid w:val="00B16013"/>
    <w:rsid w:val="00B1647D"/>
    <w:rsid w:val="00B16609"/>
    <w:rsid w:val="00B16885"/>
    <w:rsid w:val="00B168A5"/>
    <w:rsid w:val="00B16A7B"/>
    <w:rsid w:val="00B16F31"/>
    <w:rsid w:val="00B173FB"/>
    <w:rsid w:val="00B17400"/>
    <w:rsid w:val="00B175BF"/>
    <w:rsid w:val="00B17D08"/>
    <w:rsid w:val="00B202D3"/>
    <w:rsid w:val="00B20578"/>
    <w:rsid w:val="00B20A1A"/>
    <w:rsid w:val="00B20BD1"/>
    <w:rsid w:val="00B20C8B"/>
    <w:rsid w:val="00B20F33"/>
    <w:rsid w:val="00B223C1"/>
    <w:rsid w:val="00B22E45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0B1"/>
    <w:rsid w:val="00B26257"/>
    <w:rsid w:val="00B263FE"/>
    <w:rsid w:val="00B26AB6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3000"/>
    <w:rsid w:val="00B33421"/>
    <w:rsid w:val="00B3450B"/>
    <w:rsid w:val="00B34873"/>
    <w:rsid w:val="00B34AFA"/>
    <w:rsid w:val="00B34E33"/>
    <w:rsid w:val="00B34F68"/>
    <w:rsid w:val="00B34FC7"/>
    <w:rsid w:val="00B35564"/>
    <w:rsid w:val="00B3556B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4E2"/>
    <w:rsid w:val="00B36A53"/>
    <w:rsid w:val="00B36E74"/>
    <w:rsid w:val="00B37586"/>
    <w:rsid w:val="00B3775B"/>
    <w:rsid w:val="00B37A3C"/>
    <w:rsid w:val="00B406E5"/>
    <w:rsid w:val="00B40CBD"/>
    <w:rsid w:val="00B4116D"/>
    <w:rsid w:val="00B41647"/>
    <w:rsid w:val="00B417A5"/>
    <w:rsid w:val="00B41908"/>
    <w:rsid w:val="00B41E59"/>
    <w:rsid w:val="00B42496"/>
    <w:rsid w:val="00B429C6"/>
    <w:rsid w:val="00B42A96"/>
    <w:rsid w:val="00B43081"/>
    <w:rsid w:val="00B4312A"/>
    <w:rsid w:val="00B433CA"/>
    <w:rsid w:val="00B43670"/>
    <w:rsid w:val="00B43ABD"/>
    <w:rsid w:val="00B44136"/>
    <w:rsid w:val="00B4467C"/>
    <w:rsid w:val="00B44738"/>
    <w:rsid w:val="00B44782"/>
    <w:rsid w:val="00B44A53"/>
    <w:rsid w:val="00B44ADD"/>
    <w:rsid w:val="00B44F4D"/>
    <w:rsid w:val="00B45413"/>
    <w:rsid w:val="00B45518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2F40"/>
    <w:rsid w:val="00B5349D"/>
    <w:rsid w:val="00B535BC"/>
    <w:rsid w:val="00B53BE3"/>
    <w:rsid w:val="00B53DE5"/>
    <w:rsid w:val="00B5449D"/>
    <w:rsid w:val="00B54990"/>
    <w:rsid w:val="00B54C88"/>
    <w:rsid w:val="00B558E0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09C"/>
    <w:rsid w:val="00B65939"/>
    <w:rsid w:val="00B65ECE"/>
    <w:rsid w:val="00B66756"/>
    <w:rsid w:val="00B66988"/>
    <w:rsid w:val="00B67854"/>
    <w:rsid w:val="00B70757"/>
    <w:rsid w:val="00B70AC6"/>
    <w:rsid w:val="00B71022"/>
    <w:rsid w:val="00B7160C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76F45"/>
    <w:rsid w:val="00B76F5E"/>
    <w:rsid w:val="00B80316"/>
    <w:rsid w:val="00B80522"/>
    <w:rsid w:val="00B807FD"/>
    <w:rsid w:val="00B80DDD"/>
    <w:rsid w:val="00B80E87"/>
    <w:rsid w:val="00B80EC6"/>
    <w:rsid w:val="00B813CD"/>
    <w:rsid w:val="00B817B7"/>
    <w:rsid w:val="00B81B9C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676"/>
    <w:rsid w:val="00B8688F"/>
    <w:rsid w:val="00B86950"/>
    <w:rsid w:val="00B86A69"/>
    <w:rsid w:val="00B86B83"/>
    <w:rsid w:val="00B875B1"/>
    <w:rsid w:val="00B87A70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666"/>
    <w:rsid w:val="00BA2C44"/>
    <w:rsid w:val="00BA2E24"/>
    <w:rsid w:val="00BA3169"/>
    <w:rsid w:val="00BA41DD"/>
    <w:rsid w:val="00BA50ED"/>
    <w:rsid w:val="00BA5EB3"/>
    <w:rsid w:val="00BA60EB"/>
    <w:rsid w:val="00BA620D"/>
    <w:rsid w:val="00BA6245"/>
    <w:rsid w:val="00BA68E8"/>
    <w:rsid w:val="00BA6B84"/>
    <w:rsid w:val="00BA7210"/>
    <w:rsid w:val="00BA79AF"/>
    <w:rsid w:val="00BB029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4B6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C0AFC"/>
    <w:rsid w:val="00BC18DD"/>
    <w:rsid w:val="00BC24C7"/>
    <w:rsid w:val="00BC28A2"/>
    <w:rsid w:val="00BC2EB8"/>
    <w:rsid w:val="00BC2F2C"/>
    <w:rsid w:val="00BC306B"/>
    <w:rsid w:val="00BC319F"/>
    <w:rsid w:val="00BC3268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653"/>
    <w:rsid w:val="00BC6D19"/>
    <w:rsid w:val="00BC7267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1E"/>
    <w:rsid w:val="00BD4B2E"/>
    <w:rsid w:val="00BD4D91"/>
    <w:rsid w:val="00BD4E05"/>
    <w:rsid w:val="00BD4E6B"/>
    <w:rsid w:val="00BD50BE"/>
    <w:rsid w:val="00BD5457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7F5"/>
    <w:rsid w:val="00BE284F"/>
    <w:rsid w:val="00BE2866"/>
    <w:rsid w:val="00BE2892"/>
    <w:rsid w:val="00BE2BC6"/>
    <w:rsid w:val="00BE2C55"/>
    <w:rsid w:val="00BE2DB5"/>
    <w:rsid w:val="00BE2DF0"/>
    <w:rsid w:val="00BE3386"/>
    <w:rsid w:val="00BE3BA3"/>
    <w:rsid w:val="00BE4091"/>
    <w:rsid w:val="00BE4F94"/>
    <w:rsid w:val="00BE5863"/>
    <w:rsid w:val="00BE5CFF"/>
    <w:rsid w:val="00BE651D"/>
    <w:rsid w:val="00BE6661"/>
    <w:rsid w:val="00BE7001"/>
    <w:rsid w:val="00BE72BA"/>
    <w:rsid w:val="00BE760C"/>
    <w:rsid w:val="00BE78E4"/>
    <w:rsid w:val="00BE7D4C"/>
    <w:rsid w:val="00BF00F8"/>
    <w:rsid w:val="00BF0410"/>
    <w:rsid w:val="00BF0888"/>
    <w:rsid w:val="00BF0CDE"/>
    <w:rsid w:val="00BF1358"/>
    <w:rsid w:val="00BF18CC"/>
    <w:rsid w:val="00BF1C6F"/>
    <w:rsid w:val="00BF23D8"/>
    <w:rsid w:val="00BF25BB"/>
    <w:rsid w:val="00BF2A1F"/>
    <w:rsid w:val="00BF367E"/>
    <w:rsid w:val="00BF3D1C"/>
    <w:rsid w:val="00BF3D32"/>
    <w:rsid w:val="00BF3D58"/>
    <w:rsid w:val="00BF4772"/>
    <w:rsid w:val="00BF482F"/>
    <w:rsid w:val="00BF4996"/>
    <w:rsid w:val="00BF4B15"/>
    <w:rsid w:val="00BF4B68"/>
    <w:rsid w:val="00BF4C37"/>
    <w:rsid w:val="00BF5362"/>
    <w:rsid w:val="00BF5472"/>
    <w:rsid w:val="00BF5551"/>
    <w:rsid w:val="00BF5CFE"/>
    <w:rsid w:val="00BF5FEB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BA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4AC"/>
    <w:rsid w:val="00C04DE9"/>
    <w:rsid w:val="00C05721"/>
    <w:rsid w:val="00C057B5"/>
    <w:rsid w:val="00C05E3F"/>
    <w:rsid w:val="00C06266"/>
    <w:rsid w:val="00C0694B"/>
    <w:rsid w:val="00C07521"/>
    <w:rsid w:val="00C07C4D"/>
    <w:rsid w:val="00C07CC3"/>
    <w:rsid w:val="00C108DF"/>
    <w:rsid w:val="00C11230"/>
    <w:rsid w:val="00C11BF5"/>
    <w:rsid w:val="00C12303"/>
    <w:rsid w:val="00C124A3"/>
    <w:rsid w:val="00C1271A"/>
    <w:rsid w:val="00C128D1"/>
    <w:rsid w:val="00C12F4D"/>
    <w:rsid w:val="00C13096"/>
    <w:rsid w:val="00C130CC"/>
    <w:rsid w:val="00C13BE3"/>
    <w:rsid w:val="00C13C93"/>
    <w:rsid w:val="00C143C5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3D0"/>
    <w:rsid w:val="00C16794"/>
    <w:rsid w:val="00C16D3F"/>
    <w:rsid w:val="00C17561"/>
    <w:rsid w:val="00C202F5"/>
    <w:rsid w:val="00C2065E"/>
    <w:rsid w:val="00C208EF"/>
    <w:rsid w:val="00C2094D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678"/>
    <w:rsid w:val="00C23A04"/>
    <w:rsid w:val="00C23C86"/>
    <w:rsid w:val="00C23E58"/>
    <w:rsid w:val="00C24360"/>
    <w:rsid w:val="00C246F9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EA7"/>
    <w:rsid w:val="00C301FB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2B2"/>
    <w:rsid w:val="00C35676"/>
    <w:rsid w:val="00C35694"/>
    <w:rsid w:val="00C360A2"/>
    <w:rsid w:val="00C36904"/>
    <w:rsid w:val="00C37592"/>
    <w:rsid w:val="00C37782"/>
    <w:rsid w:val="00C37A07"/>
    <w:rsid w:val="00C37EE7"/>
    <w:rsid w:val="00C40161"/>
    <w:rsid w:val="00C40F08"/>
    <w:rsid w:val="00C4118B"/>
    <w:rsid w:val="00C41483"/>
    <w:rsid w:val="00C41B21"/>
    <w:rsid w:val="00C428FF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182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20D"/>
    <w:rsid w:val="00C57E51"/>
    <w:rsid w:val="00C608D8"/>
    <w:rsid w:val="00C60A10"/>
    <w:rsid w:val="00C60F31"/>
    <w:rsid w:val="00C6105D"/>
    <w:rsid w:val="00C6131B"/>
    <w:rsid w:val="00C6132F"/>
    <w:rsid w:val="00C615F8"/>
    <w:rsid w:val="00C61601"/>
    <w:rsid w:val="00C61AB2"/>
    <w:rsid w:val="00C61B51"/>
    <w:rsid w:val="00C61D5E"/>
    <w:rsid w:val="00C623D1"/>
    <w:rsid w:val="00C629AF"/>
    <w:rsid w:val="00C63273"/>
    <w:rsid w:val="00C634A7"/>
    <w:rsid w:val="00C6397B"/>
    <w:rsid w:val="00C63A88"/>
    <w:rsid w:val="00C6433C"/>
    <w:rsid w:val="00C64AA3"/>
    <w:rsid w:val="00C650BE"/>
    <w:rsid w:val="00C650CF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2BD2"/>
    <w:rsid w:val="00C7310F"/>
    <w:rsid w:val="00C731FA"/>
    <w:rsid w:val="00C7382C"/>
    <w:rsid w:val="00C73957"/>
    <w:rsid w:val="00C74190"/>
    <w:rsid w:val="00C745CA"/>
    <w:rsid w:val="00C74D85"/>
    <w:rsid w:val="00C74EA5"/>
    <w:rsid w:val="00C75198"/>
    <w:rsid w:val="00C755A1"/>
    <w:rsid w:val="00C755A6"/>
    <w:rsid w:val="00C75CA5"/>
    <w:rsid w:val="00C76669"/>
    <w:rsid w:val="00C769BF"/>
    <w:rsid w:val="00C76C53"/>
    <w:rsid w:val="00C770FB"/>
    <w:rsid w:val="00C77B17"/>
    <w:rsid w:val="00C77BE0"/>
    <w:rsid w:val="00C801D2"/>
    <w:rsid w:val="00C80213"/>
    <w:rsid w:val="00C811BF"/>
    <w:rsid w:val="00C81896"/>
    <w:rsid w:val="00C819E1"/>
    <w:rsid w:val="00C81BA4"/>
    <w:rsid w:val="00C81DB8"/>
    <w:rsid w:val="00C820A9"/>
    <w:rsid w:val="00C83250"/>
    <w:rsid w:val="00C8342D"/>
    <w:rsid w:val="00C8361E"/>
    <w:rsid w:val="00C838E8"/>
    <w:rsid w:val="00C839F2"/>
    <w:rsid w:val="00C83B57"/>
    <w:rsid w:val="00C83E6E"/>
    <w:rsid w:val="00C83F40"/>
    <w:rsid w:val="00C83FC5"/>
    <w:rsid w:val="00C84959"/>
    <w:rsid w:val="00C84A37"/>
    <w:rsid w:val="00C85048"/>
    <w:rsid w:val="00C8518B"/>
    <w:rsid w:val="00C854D1"/>
    <w:rsid w:val="00C8593B"/>
    <w:rsid w:val="00C85B94"/>
    <w:rsid w:val="00C85C53"/>
    <w:rsid w:val="00C85FD7"/>
    <w:rsid w:val="00C8615E"/>
    <w:rsid w:val="00C865B8"/>
    <w:rsid w:val="00C86756"/>
    <w:rsid w:val="00C86B69"/>
    <w:rsid w:val="00C86C0B"/>
    <w:rsid w:val="00C86F8D"/>
    <w:rsid w:val="00C86FC0"/>
    <w:rsid w:val="00C87788"/>
    <w:rsid w:val="00C87B54"/>
    <w:rsid w:val="00C87CBF"/>
    <w:rsid w:val="00C87D31"/>
    <w:rsid w:val="00C87E62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231"/>
    <w:rsid w:val="00C934A9"/>
    <w:rsid w:val="00C93D92"/>
    <w:rsid w:val="00C9402A"/>
    <w:rsid w:val="00C95470"/>
    <w:rsid w:val="00C962BB"/>
    <w:rsid w:val="00C964AB"/>
    <w:rsid w:val="00C96766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1EB9"/>
    <w:rsid w:val="00CA2667"/>
    <w:rsid w:val="00CA2783"/>
    <w:rsid w:val="00CA2E22"/>
    <w:rsid w:val="00CA34B3"/>
    <w:rsid w:val="00CA39CA"/>
    <w:rsid w:val="00CA3F12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439"/>
    <w:rsid w:val="00CB3303"/>
    <w:rsid w:val="00CB3581"/>
    <w:rsid w:val="00CB4150"/>
    <w:rsid w:val="00CB5029"/>
    <w:rsid w:val="00CB5240"/>
    <w:rsid w:val="00CB586E"/>
    <w:rsid w:val="00CB6D66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8A9"/>
    <w:rsid w:val="00CC191F"/>
    <w:rsid w:val="00CC2BAB"/>
    <w:rsid w:val="00CC2BD1"/>
    <w:rsid w:val="00CC2C29"/>
    <w:rsid w:val="00CC3195"/>
    <w:rsid w:val="00CC32BB"/>
    <w:rsid w:val="00CC33F6"/>
    <w:rsid w:val="00CC3F43"/>
    <w:rsid w:val="00CC4860"/>
    <w:rsid w:val="00CC4F1A"/>
    <w:rsid w:val="00CC5149"/>
    <w:rsid w:val="00CC53BE"/>
    <w:rsid w:val="00CC57B4"/>
    <w:rsid w:val="00CC57BE"/>
    <w:rsid w:val="00CC6921"/>
    <w:rsid w:val="00CC7089"/>
    <w:rsid w:val="00CC78A6"/>
    <w:rsid w:val="00CC7AAD"/>
    <w:rsid w:val="00CC7AEE"/>
    <w:rsid w:val="00CC7F29"/>
    <w:rsid w:val="00CD06CC"/>
    <w:rsid w:val="00CD0D62"/>
    <w:rsid w:val="00CD0E6D"/>
    <w:rsid w:val="00CD17B0"/>
    <w:rsid w:val="00CD1D5D"/>
    <w:rsid w:val="00CD1E1D"/>
    <w:rsid w:val="00CD1F2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A92"/>
    <w:rsid w:val="00CD6DA7"/>
    <w:rsid w:val="00CD72DF"/>
    <w:rsid w:val="00CD76DE"/>
    <w:rsid w:val="00CE0024"/>
    <w:rsid w:val="00CE020A"/>
    <w:rsid w:val="00CE0431"/>
    <w:rsid w:val="00CE0C60"/>
    <w:rsid w:val="00CE1015"/>
    <w:rsid w:val="00CE1241"/>
    <w:rsid w:val="00CE183A"/>
    <w:rsid w:val="00CE2870"/>
    <w:rsid w:val="00CE29FB"/>
    <w:rsid w:val="00CE2AB2"/>
    <w:rsid w:val="00CE2B5F"/>
    <w:rsid w:val="00CE3DCC"/>
    <w:rsid w:val="00CE436E"/>
    <w:rsid w:val="00CE46DB"/>
    <w:rsid w:val="00CE4EEB"/>
    <w:rsid w:val="00CE51FB"/>
    <w:rsid w:val="00CE5594"/>
    <w:rsid w:val="00CE5E61"/>
    <w:rsid w:val="00CE6B28"/>
    <w:rsid w:val="00CE7583"/>
    <w:rsid w:val="00CE7603"/>
    <w:rsid w:val="00CE76B5"/>
    <w:rsid w:val="00CF0184"/>
    <w:rsid w:val="00CF056F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705"/>
    <w:rsid w:val="00D008F1"/>
    <w:rsid w:val="00D00AEA"/>
    <w:rsid w:val="00D00BC5"/>
    <w:rsid w:val="00D00D7D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4F67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AA6"/>
    <w:rsid w:val="00D11BBD"/>
    <w:rsid w:val="00D12765"/>
    <w:rsid w:val="00D12EE4"/>
    <w:rsid w:val="00D13262"/>
    <w:rsid w:val="00D135B5"/>
    <w:rsid w:val="00D13812"/>
    <w:rsid w:val="00D13B95"/>
    <w:rsid w:val="00D13C43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47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1D84"/>
    <w:rsid w:val="00D322C9"/>
    <w:rsid w:val="00D32605"/>
    <w:rsid w:val="00D32682"/>
    <w:rsid w:val="00D32B0F"/>
    <w:rsid w:val="00D32D2D"/>
    <w:rsid w:val="00D32F6E"/>
    <w:rsid w:val="00D33382"/>
    <w:rsid w:val="00D3355E"/>
    <w:rsid w:val="00D34400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E99"/>
    <w:rsid w:val="00D372AB"/>
    <w:rsid w:val="00D40D8E"/>
    <w:rsid w:val="00D41081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4A"/>
    <w:rsid w:val="00D505B5"/>
    <w:rsid w:val="00D50809"/>
    <w:rsid w:val="00D50848"/>
    <w:rsid w:val="00D509E9"/>
    <w:rsid w:val="00D50F64"/>
    <w:rsid w:val="00D50F93"/>
    <w:rsid w:val="00D50FF9"/>
    <w:rsid w:val="00D51521"/>
    <w:rsid w:val="00D51C4F"/>
    <w:rsid w:val="00D51F14"/>
    <w:rsid w:val="00D5203D"/>
    <w:rsid w:val="00D529D3"/>
    <w:rsid w:val="00D52C16"/>
    <w:rsid w:val="00D5302A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B2B"/>
    <w:rsid w:val="00D602FA"/>
    <w:rsid w:val="00D6074B"/>
    <w:rsid w:val="00D60AFA"/>
    <w:rsid w:val="00D6111D"/>
    <w:rsid w:val="00D61941"/>
    <w:rsid w:val="00D61F93"/>
    <w:rsid w:val="00D62607"/>
    <w:rsid w:val="00D6264A"/>
    <w:rsid w:val="00D6288F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14E"/>
    <w:rsid w:val="00D65462"/>
    <w:rsid w:val="00D65684"/>
    <w:rsid w:val="00D656EA"/>
    <w:rsid w:val="00D65A24"/>
    <w:rsid w:val="00D65A69"/>
    <w:rsid w:val="00D65F5F"/>
    <w:rsid w:val="00D6621A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86E"/>
    <w:rsid w:val="00D70ADB"/>
    <w:rsid w:val="00D70C9C"/>
    <w:rsid w:val="00D70F13"/>
    <w:rsid w:val="00D70F9B"/>
    <w:rsid w:val="00D71017"/>
    <w:rsid w:val="00D71221"/>
    <w:rsid w:val="00D71774"/>
    <w:rsid w:val="00D717F2"/>
    <w:rsid w:val="00D71E36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6F60"/>
    <w:rsid w:val="00D77392"/>
    <w:rsid w:val="00D779C5"/>
    <w:rsid w:val="00D77E0C"/>
    <w:rsid w:val="00D80550"/>
    <w:rsid w:val="00D80586"/>
    <w:rsid w:val="00D80A06"/>
    <w:rsid w:val="00D80C97"/>
    <w:rsid w:val="00D80E05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B6F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D2D"/>
    <w:rsid w:val="00D92E1D"/>
    <w:rsid w:val="00D92FA7"/>
    <w:rsid w:val="00D93051"/>
    <w:rsid w:val="00D93B02"/>
    <w:rsid w:val="00D93ED0"/>
    <w:rsid w:val="00D940AF"/>
    <w:rsid w:val="00D941C1"/>
    <w:rsid w:val="00D94211"/>
    <w:rsid w:val="00D943EA"/>
    <w:rsid w:val="00D945C6"/>
    <w:rsid w:val="00D9466A"/>
    <w:rsid w:val="00D9472D"/>
    <w:rsid w:val="00D947F1"/>
    <w:rsid w:val="00D94A62"/>
    <w:rsid w:val="00D94D48"/>
    <w:rsid w:val="00D94F58"/>
    <w:rsid w:val="00D954AD"/>
    <w:rsid w:val="00D95748"/>
    <w:rsid w:val="00D9580B"/>
    <w:rsid w:val="00D95CCE"/>
    <w:rsid w:val="00D96216"/>
    <w:rsid w:val="00D96A7E"/>
    <w:rsid w:val="00D96EC3"/>
    <w:rsid w:val="00D97311"/>
    <w:rsid w:val="00D975A0"/>
    <w:rsid w:val="00D97AD6"/>
    <w:rsid w:val="00D97CB1"/>
    <w:rsid w:val="00D97F37"/>
    <w:rsid w:val="00DA185C"/>
    <w:rsid w:val="00DA2BC3"/>
    <w:rsid w:val="00DA33DA"/>
    <w:rsid w:val="00DA370F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A7DB9"/>
    <w:rsid w:val="00DB00A0"/>
    <w:rsid w:val="00DB0210"/>
    <w:rsid w:val="00DB0373"/>
    <w:rsid w:val="00DB0912"/>
    <w:rsid w:val="00DB0A3A"/>
    <w:rsid w:val="00DB1498"/>
    <w:rsid w:val="00DB1AD4"/>
    <w:rsid w:val="00DB1E5D"/>
    <w:rsid w:val="00DB3926"/>
    <w:rsid w:val="00DB54A3"/>
    <w:rsid w:val="00DB57B0"/>
    <w:rsid w:val="00DB5B77"/>
    <w:rsid w:val="00DB5BE2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1C83"/>
    <w:rsid w:val="00DC24AB"/>
    <w:rsid w:val="00DC2A57"/>
    <w:rsid w:val="00DC3220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8B"/>
    <w:rsid w:val="00DD28AA"/>
    <w:rsid w:val="00DD28AD"/>
    <w:rsid w:val="00DD2A88"/>
    <w:rsid w:val="00DD311A"/>
    <w:rsid w:val="00DD3535"/>
    <w:rsid w:val="00DD40B8"/>
    <w:rsid w:val="00DD468C"/>
    <w:rsid w:val="00DD582D"/>
    <w:rsid w:val="00DD586E"/>
    <w:rsid w:val="00DD5B89"/>
    <w:rsid w:val="00DD5C12"/>
    <w:rsid w:val="00DD6581"/>
    <w:rsid w:val="00DD6F5B"/>
    <w:rsid w:val="00DD714B"/>
    <w:rsid w:val="00DD7637"/>
    <w:rsid w:val="00DD78CA"/>
    <w:rsid w:val="00DD7998"/>
    <w:rsid w:val="00DE0AAE"/>
    <w:rsid w:val="00DE1097"/>
    <w:rsid w:val="00DE10C3"/>
    <w:rsid w:val="00DE1698"/>
    <w:rsid w:val="00DE17E0"/>
    <w:rsid w:val="00DE1DCD"/>
    <w:rsid w:val="00DE1F11"/>
    <w:rsid w:val="00DE20B6"/>
    <w:rsid w:val="00DE21B1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1D6B"/>
    <w:rsid w:val="00DF2480"/>
    <w:rsid w:val="00DF28C1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5988"/>
    <w:rsid w:val="00DF60D0"/>
    <w:rsid w:val="00DF7F9D"/>
    <w:rsid w:val="00E0049A"/>
    <w:rsid w:val="00E0065E"/>
    <w:rsid w:val="00E0074C"/>
    <w:rsid w:val="00E007CC"/>
    <w:rsid w:val="00E00820"/>
    <w:rsid w:val="00E00B1B"/>
    <w:rsid w:val="00E00C3B"/>
    <w:rsid w:val="00E00F42"/>
    <w:rsid w:val="00E01A99"/>
    <w:rsid w:val="00E01CEB"/>
    <w:rsid w:val="00E01E3C"/>
    <w:rsid w:val="00E02081"/>
    <w:rsid w:val="00E0255E"/>
    <w:rsid w:val="00E027DA"/>
    <w:rsid w:val="00E0280E"/>
    <w:rsid w:val="00E02CD7"/>
    <w:rsid w:val="00E02DC1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AD0"/>
    <w:rsid w:val="00E06FD4"/>
    <w:rsid w:val="00E0759A"/>
    <w:rsid w:val="00E07B9F"/>
    <w:rsid w:val="00E07D1D"/>
    <w:rsid w:val="00E10017"/>
    <w:rsid w:val="00E103BE"/>
    <w:rsid w:val="00E10C4C"/>
    <w:rsid w:val="00E10FA0"/>
    <w:rsid w:val="00E112A7"/>
    <w:rsid w:val="00E1146B"/>
    <w:rsid w:val="00E117EE"/>
    <w:rsid w:val="00E117F3"/>
    <w:rsid w:val="00E1185F"/>
    <w:rsid w:val="00E11A94"/>
    <w:rsid w:val="00E12773"/>
    <w:rsid w:val="00E128AF"/>
    <w:rsid w:val="00E12D00"/>
    <w:rsid w:val="00E12FA8"/>
    <w:rsid w:val="00E13573"/>
    <w:rsid w:val="00E13D46"/>
    <w:rsid w:val="00E13E96"/>
    <w:rsid w:val="00E13FC2"/>
    <w:rsid w:val="00E141FF"/>
    <w:rsid w:val="00E14347"/>
    <w:rsid w:val="00E14367"/>
    <w:rsid w:val="00E145BC"/>
    <w:rsid w:val="00E146E6"/>
    <w:rsid w:val="00E147EA"/>
    <w:rsid w:val="00E1596B"/>
    <w:rsid w:val="00E15BC4"/>
    <w:rsid w:val="00E15CD9"/>
    <w:rsid w:val="00E15D6C"/>
    <w:rsid w:val="00E167CD"/>
    <w:rsid w:val="00E17032"/>
    <w:rsid w:val="00E17251"/>
    <w:rsid w:val="00E17486"/>
    <w:rsid w:val="00E176BB"/>
    <w:rsid w:val="00E17908"/>
    <w:rsid w:val="00E201AC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96A"/>
    <w:rsid w:val="00E21F5A"/>
    <w:rsid w:val="00E22AA1"/>
    <w:rsid w:val="00E22AFC"/>
    <w:rsid w:val="00E23023"/>
    <w:rsid w:val="00E23A4C"/>
    <w:rsid w:val="00E23FDF"/>
    <w:rsid w:val="00E244D1"/>
    <w:rsid w:val="00E25762"/>
    <w:rsid w:val="00E26701"/>
    <w:rsid w:val="00E2736F"/>
    <w:rsid w:val="00E2745D"/>
    <w:rsid w:val="00E274E5"/>
    <w:rsid w:val="00E27AF9"/>
    <w:rsid w:val="00E27B1A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60C9"/>
    <w:rsid w:val="00E36495"/>
    <w:rsid w:val="00E36924"/>
    <w:rsid w:val="00E3738C"/>
    <w:rsid w:val="00E376C7"/>
    <w:rsid w:val="00E37D12"/>
    <w:rsid w:val="00E400B6"/>
    <w:rsid w:val="00E4054A"/>
    <w:rsid w:val="00E40716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5596"/>
    <w:rsid w:val="00E46179"/>
    <w:rsid w:val="00E4684F"/>
    <w:rsid w:val="00E46A52"/>
    <w:rsid w:val="00E46AB0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1A2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46"/>
    <w:rsid w:val="00E54897"/>
    <w:rsid w:val="00E54B4E"/>
    <w:rsid w:val="00E54CA7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448"/>
    <w:rsid w:val="00E60864"/>
    <w:rsid w:val="00E60EB8"/>
    <w:rsid w:val="00E61002"/>
    <w:rsid w:val="00E6109E"/>
    <w:rsid w:val="00E6177C"/>
    <w:rsid w:val="00E61804"/>
    <w:rsid w:val="00E61B55"/>
    <w:rsid w:val="00E61BC1"/>
    <w:rsid w:val="00E61C8C"/>
    <w:rsid w:val="00E61FBD"/>
    <w:rsid w:val="00E6207C"/>
    <w:rsid w:val="00E6234E"/>
    <w:rsid w:val="00E62A8E"/>
    <w:rsid w:val="00E63505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695E"/>
    <w:rsid w:val="00E67183"/>
    <w:rsid w:val="00E67319"/>
    <w:rsid w:val="00E67634"/>
    <w:rsid w:val="00E67947"/>
    <w:rsid w:val="00E67D81"/>
    <w:rsid w:val="00E67DB9"/>
    <w:rsid w:val="00E70098"/>
    <w:rsid w:val="00E70753"/>
    <w:rsid w:val="00E70928"/>
    <w:rsid w:val="00E70FE4"/>
    <w:rsid w:val="00E71020"/>
    <w:rsid w:val="00E7103C"/>
    <w:rsid w:val="00E71176"/>
    <w:rsid w:val="00E71257"/>
    <w:rsid w:val="00E713EF"/>
    <w:rsid w:val="00E71C4A"/>
    <w:rsid w:val="00E72054"/>
    <w:rsid w:val="00E724A2"/>
    <w:rsid w:val="00E729C2"/>
    <w:rsid w:val="00E72B73"/>
    <w:rsid w:val="00E72FEB"/>
    <w:rsid w:val="00E73117"/>
    <w:rsid w:val="00E73685"/>
    <w:rsid w:val="00E73787"/>
    <w:rsid w:val="00E73AC8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C10"/>
    <w:rsid w:val="00E75E03"/>
    <w:rsid w:val="00E75E0E"/>
    <w:rsid w:val="00E75E4B"/>
    <w:rsid w:val="00E761E4"/>
    <w:rsid w:val="00E7650D"/>
    <w:rsid w:val="00E76D0E"/>
    <w:rsid w:val="00E7709E"/>
    <w:rsid w:val="00E773F3"/>
    <w:rsid w:val="00E80359"/>
    <w:rsid w:val="00E80698"/>
    <w:rsid w:val="00E80E5D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3B3"/>
    <w:rsid w:val="00E847B5"/>
    <w:rsid w:val="00E84881"/>
    <w:rsid w:val="00E84A61"/>
    <w:rsid w:val="00E84CBD"/>
    <w:rsid w:val="00E84E31"/>
    <w:rsid w:val="00E84FC9"/>
    <w:rsid w:val="00E85497"/>
    <w:rsid w:val="00E85541"/>
    <w:rsid w:val="00E85CD4"/>
    <w:rsid w:val="00E85E20"/>
    <w:rsid w:val="00E87096"/>
    <w:rsid w:val="00E871FA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7E6"/>
    <w:rsid w:val="00E9282B"/>
    <w:rsid w:val="00E92EBD"/>
    <w:rsid w:val="00E92F49"/>
    <w:rsid w:val="00E9327E"/>
    <w:rsid w:val="00E933B4"/>
    <w:rsid w:val="00E934A5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8E0"/>
    <w:rsid w:val="00E96BDD"/>
    <w:rsid w:val="00E96FD1"/>
    <w:rsid w:val="00E970CB"/>
    <w:rsid w:val="00E970D0"/>
    <w:rsid w:val="00E97122"/>
    <w:rsid w:val="00E97351"/>
    <w:rsid w:val="00E97790"/>
    <w:rsid w:val="00E9794C"/>
    <w:rsid w:val="00E979A5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776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4BA"/>
    <w:rsid w:val="00EA799B"/>
    <w:rsid w:val="00EA7F37"/>
    <w:rsid w:val="00EB005C"/>
    <w:rsid w:val="00EB00E1"/>
    <w:rsid w:val="00EB0374"/>
    <w:rsid w:val="00EB0412"/>
    <w:rsid w:val="00EB06C3"/>
    <w:rsid w:val="00EB09AC"/>
    <w:rsid w:val="00EB0B10"/>
    <w:rsid w:val="00EB0BEB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922"/>
    <w:rsid w:val="00EB5429"/>
    <w:rsid w:val="00EB5567"/>
    <w:rsid w:val="00EB5623"/>
    <w:rsid w:val="00EB5CF9"/>
    <w:rsid w:val="00EB5D79"/>
    <w:rsid w:val="00EB6898"/>
    <w:rsid w:val="00EB6AD5"/>
    <w:rsid w:val="00EB6F4C"/>
    <w:rsid w:val="00EB7060"/>
    <w:rsid w:val="00EB71C4"/>
    <w:rsid w:val="00EB7687"/>
    <w:rsid w:val="00EB7D3B"/>
    <w:rsid w:val="00EC0228"/>
    <w:rsid w:val="00EC04C0"/>
    <w:rsid w:val="00EC0AE0"/>
    <w:rsid w:val="00EC0C99"/>
    <w:rsid w:val="00EC0FBE"/>
    <w:rsid w:val="00EC1571"/>
    <w:rsid w:val="00EC1D33"/>
    <w:rsid w:val="00EC218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8D3"/>
    <w:rsid w:val="00EC5B3D"/>
    <w:rsid w:val="00EC6080"/>
    <w:rsid w:val="00EC62B8"/>
    <w:rsid w:val="00EC6382"/>
    <w:rsid w:val="00EC68D8"/>
    <w:rsid w:val="00EC6BC0"/>
    <w:rsid w:val="00EC6E2E"/>
    <w:rsid w:val="00EC6EA3"/>
    <w:rsid w:val="00EC6F25"/>
    <w:rsid w:val="00EC712B"/>
    <w:rsid w:val="00EC778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3CA"/>
    <w:rsid w:val="00ED44BA"/>
    <w:rsid w:val="00ED4ACE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18DE"/>
    <w:rsid w:val="00EF21B3"/>
    <w:rsid w:val="00EF2244"/>
    <w:rsid w:val="00EF22D0"/>
    <w:rsid w:val="00EF2C20"/>
    <w:rsid w:val="00EF2DC5"/>
    <w:rsid w:val="00EF369E"/>
    <w:rsid w:val="00EF38E0"/>
    <w:rsid w:val="00EF3B46"/>
    <w:rsid w:val="00EF3EA4"/>
    <w:rsid w:val="00EF3EE3"/>
    <w:rsid w:val="00EF4220"/>
    <w:rsid w:val="00EF47BA"/>
    <w:rsid w:val="00EF4DB3"/>
    <w:rsid w:val="00EF4E0E"/>
    <w:rsid w:val="00EF5198"/>
    <w:rsid w:val="00EF52EF"/>
    <w:rsid w:val="00EF55E6"/>
    <w:rsid w:val="00EF580D"/>
    <w:rsid w:val="00EF5998"/>
    <w:rsid w:val="00EF59DF"/>
    <w:rsid w:val="00EF5DB5"/>
    <w:rsid w:val="00EF5E15"/>
    <w:rsid w:val="00EF639A"/>
    <w:rsid w:val="00EF6693"/>
    <w:rsid w:val="00EF6A7D"/>
    <w:rsid w:val="00EF7898"/>
    <w:rsid w:val="00EF7A60"/>
    <w:rsid w:val="00EF7B4F"/>
    <w:rsid w:val="00F008A8"/>
    <w:rsid w:val="00F009AC"/>
    <w:rsid w:val="00F0127F"/>
    <w:rsid w:val="00F01333"/>
    <w:rsid w:val="00F013D2"/>
    <w:rsid w:val="00F01D94"/>
    <w:rsid w:val="00F01F83"/>
    <w:rsid w:val="00F026E9"/>
    <w:rsid w:val="00F0283D"/>
    <w:rsid w:val="00F02AC3"/>
    <w:rsid w:val="00F02E16"/>
    <w:rsid w:val="00F0333B"/>
    <w:rsid w:val="00F0411C"/>
    <w:rsid w:val="00F04E91"/>
    <w:rsid w:val="00F0546C"/>
    <w:rsid w:val="00F05572"/>
    <w:rsid w:val="00F057E7"/>
    <w:rsid w:val="00F057EB"/>
    <w:rsid w:val="00F05935"/>
    <w:rsid w:val="00F05A3B"/>
    <w:rsid w:val="00F05B10"/>
    <w:rsid w:val="00F068B0"/>
    <w:rsid w:val="00F06D46"/>
    <w:rsid w:val="00F071B6"/>
    <w:rsid w:val="00F0721F"/>
    <w:rsid w:val="00F072CF"/>
    <w:rsid w:val="00F07845"/>
    <w:rsid w:val="00F07CBA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5ED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33"/>
    <w:rsid w:val="00F16EE6"/>
    <w:rsid w:val="00F17330"/>
    <w:rsid w:val="00F176C1"/>
    <w:rsid w:val="00F177CB"/>
    <w:rsid w:val="00F20134"/>
    <w:rsid w:val="00F20545"/>
    <w:rsid w:val="00F206F8"/>
    <w:rsid w:val="00F20F3C"/>
    <w:rsid w:val="00F20FB3"/>
    <w:rsid w:val="00F21190"/>
    <w:rsid w:val="00F21468"/>
    <w:rsid w:val="00F21C6E"/>
    <w:rsid w:val="00F21CE9"/>
    <w:rsid w:val="00F21E5F"/>
    <w:rsid w:val="00F22164"/>
    <w:rsid w:val="00F22486"/>
    <w:rsid w:val="00F22C64"/>
    <w:rsid w:val="00F22E34"/>
    <w:rsid w:val="00F231B3"/>
    <w:rsid w:val="00F231F6"/>
    <w:rsid w:val="00F23C86"/>
    <w:rsid w:val="00F23C87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54"/>
    <w:rsid w:val="00F31E98"/>
    <w:rsid w:val="00F32287"/>
    <w:rsid w:val="00F3237D"/>
    <w:rsid w:val="00F33F9F"/>
    <w:rsid w:val="00F34E0A"/>
    <w:rsid w:val="00F34E16"/>
    <w:rsid w:val="00F34E90"/>
    <w:rsid w:val="00F35535"/>
    <w:rsid w:val="00F360F6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0F5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CCD"/>
    <w:rsid w:val="00F53E21"/>
    <w:rsid w:val="00F54CAE"/>
    <w:rsid w:val="00F551E2"/>
    <w:rsid w:val="00F554B7"/>
    <w:rsid w:val="00F555F7"/>
    <w:rsid w:val="00F556B6"/>
    <w:rsid w:val="00F55906"/>
    <w:rsid w:val="00F55E65"/>
    <w:rsid w:val="00F56DC1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AD6"/>
    <w:rsid w:val="00F65B7C"/>
    <w:rsid w:val="00F662C0"/>
    <w:rsid w:val="00F66D07"/>
    <w:rsid w:val="00F66E40"/>
    <w:rsid w:val="00F671ED"/>
    <w:rsid w:val="00F67288"/>
    <w:rsid w:val="00F67522"/>
    <w:rsid w:val="00F67587"/>
    <w:rsid w:val="00F67AA6"/>
    <w:rsid w:val="00F70017"/>
    <w:rsid w:val="00F700D9"/>
    <w:rsid w:val="00F70513"/>
    <w:rsid w:val="00F71353"/>
    <w:rsid w:val="00F71E4D"/>
    <w:rsid w:val="00F71F15"/>
    <w:rsid w:val="00F72436"/>
    <w:rsid w:val="00F72F42"/>
    <w:rsid w:val="00F74C06"/>
    <w:rsid w:val="00F74C0F"/>
    <w:rsid w:val="00F750E4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6F0"/>
    <w:rsid w:val="00F81C7E"/>
    <w:rsid w:val="00F81ECA"/>
    <w:rsid w:val="00F81F35"/>
    <w:rsid w:val="00F821FA"/>
    <w:rsid w:val="00F82601"/>
    <w:rsid w:val="00F8287E"/>
    <w:rsid w:val="00F82CED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87B1D"/>
    <w:rsid w:val="00F900DD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078"/>
    <w:rsid w:val="00F937FB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4D5"/>
    <w:rsid w:val="00FA15AC"/>
    <w:rsid w:val="00FA17B8"/>
    <w:rsid w:val="00FA1A34"/>
    <w:rsid w:val="00FA1A79"/>
    <w:rsid w:val="00FA32A5"/>
    <w:rsid w:val="00FA36FE"/>
    <w:rsid w:val="00FA3A3A"/>
    <w:rsid w:val="00FA3DE3"/>
    <w:rsid w:val="00FA3DF9"/>
    <w:rsid w:val="00FA3EA6"/>
    <w:rsid w:val="00FA400D"/>
    <w:rsid w:val="00FA4779"/>
    <w:rsid w:val="00FA4BED"/>
    <w:rsid w:val="00FA5BDC"/>
    <w:rsid w:val="00FA5C76"/>
    <w:rsid w:val="00FA5F52"/>
    <w:rsid w:val="00FA612F"/>
    <w:rsid w:val="00FA62BE"/>
    <w:rsid w:val="00FA6913"/>
    <w:rsid w:val="00FA6FBB"/>
    <w:rsid w:val="00FA76EB"/>
    <w:rsid w:val="00FB022C"/>
    <w:rsid w:val="00FB07B9"/>
    <w:rsid w:val="00FB0A81"/>
    <w:rsid w:val="00FB0E7C"/>
    <w:rsid w:val="00FB0F74"/>
    <w:rsid w:val="00FB1132"/>
    <w:rsid w:val="00FB160D"/>
    <w:rsid w:val="00FB17F9"/>
    <w:rsid w:val="00FB1BA5"/>
    <w:rsid w:val="00FB1D82"/>
    <w:rsid w:val="00FB1DF6"/>
    <w:rsid w:val="00FB209F"/>
    <w:rsid w:val="00FB2712"/>
    <w:rsid w:val="00FB29A8"/>
    <w:rsid w:val="00FB365F"/>
    <w:rsid w:val="00FB3719"/>
    <w:rsid w:val="00FB3902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8C3"/>
    <w:rsid w:val="00FB6F6B"/>
    <w:rsid w:val="00FB702B"/>
    <w:rsid w:val="00FB7061"/>
    <w:rsid w:val="00FB70A5"/>
    <w:rsid w:val="00FB7380"/>
    <w:rsid w:val="00FB7903"/>
    <w:rsid w:val="00FB7C38"/>
    <w:rsid w:val="00FC00D3"/>
    <w:rsid w:val="00FC0A20"/>
    <w:rsid w:val="00FC1369"/>
    <w:rsid w:val="00FC1BA2"/>
    <w:rsid w:val="00FC2246"/>
    <w:rsid w:val="00FC2778"/>
    <w:rsid w:val="00FC2AD9"/>
    <w:rsid w:val="00FC2C2B"/>
    <w:rsid w:val="00FC3A66"/>
    <w:rsid w:val="00FC3D7D"/>
    <w:rsid w:val="00FC465F"/>
    <w:rsid w:val="00FC5244"/>
    <w:rsid w:val="00FC6357"/>
    <w:rsid w:val="00FC6D60"/>
    <w:rsid w:val="00FC7055"/>
    <w:rsid w:val="00FC7B21"/>
    <w:rsid w:val="00FC7B91"/>
    <w:rsid w:val="00FC7CCB"/>
    <w:rsid w:val="00FD0B18"/>
    <w:rsid w:val="00FD0BC8"/>
    <w:rsid w:val="00FD0E13"/>
    <w:rsid w:val="00FD16ED"/>
    <w:rsid w:val="00FD1795"/>
    <w:rsid w:val="00FD1D1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5C0"/>
    <w:rsid w:val="00FD66F5"/>
    <w:rsid w:val="00FD6B3D"/>
    <w:rsid w:val="00FD6CA7"/>
    <w:rsid w:val="00FD6DD7"/>
    <w:rsid w:val="00FD727B"/>
    <w:rsid w:val="00FD72A6"/>
    <w:rsid w:val="00FD7497"/>
    <w:rsid w:val="00FD7886"/>
    <w:rsid w:val="00FE0020"/>
    <w:rsid w:val="00FE0E2F"/>
    <w:rsid w:val="00FE10DE"/>
    <w:rsid w:val="00FE1AF2"/>
    <w:rsid w:val="00FE2351"/>
    <w:rsid w:val="00FE251B"/>
    <w:rsid w:val="00FE25B7"/>
    <w:rsid w:val="00FE2989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BA4"/>
    <w:rsid w:val="00FE6C01"/>
    <w:rsid w:val="00FE6C04"/>
    <w:rsid w:val="00FE6C77"/>
    <w:rsid w:val="00FE6DFC"/>
    <w:rsid w:val="00FE707F"/>
    <w:rsid w:val="00FE79C1"/>
    <w:rsid w:val="00FE7AD1"/>
    <w:rsid w:val="00FE7BD9"/>
    <w:rsid w:val="00FE7D31"/>
    <w:rsid w:val="00FE7E9D"/>
    <w:rsid w:val="00FF047D"/>
    <w:rsid w:val="00FF0550"/>
    <w:rsid w:val="00FF16BB"/>
    <w:rsid w:val="00FF1813"/>
    <w:rsid w:val="00FF1825"/>
    <w:rsid w:val="00FF1A80"/>
    <w:rsid w:val="00FF1C77"/>
    <w:rsid w:val="00FF1DDE"/>
    <w:rsid w:val="00FF229F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6C663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1473E-458C-40EB-B6C3-23C8F0CB0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Klinsukon, Yendee</cp:lastModifiedBy>
  <cp:revision>2</cp:revision>
  <cp:lastPrinted>2022-05-03T09:49:00Z</cp:lastPrinted>
  <dcterms:created xsi:type="dcterms:W3CDTF">2022-11-09T04:27:00Z</dcterms:created>
  <dcterms:modified xsi:type="dcterms:W3CDTF">2022-11-09T04:27:00Z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GrammarlyDocumentId">
    <vt:lpwstr>a04e3603c596b48ec4e861ef95548f0ee014755cd4c0d86f76cd2cb88b40a744</vt:lpwstr>
  </property>
</Properties>
</file>