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4E7E9F4B" w:rsidR="00137B29" w:rsidRPr="00580287" w:rsidRDefault="005546F1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Hlk102125874"/>
      <w:bookmarkEnd w:id="0"/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3FE98E6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30619B2" w14:textId="2D5D9A9A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DC3C8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</w:t>
      </w:r>
      <w:r w:rsidR="003206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51DB7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33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351D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1A19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0CF02B" w14:textId="14604B2D" w:rsidR="00D97A16" w:rsidRPr="00AE6818" w:rsidRDefault="00D97A16" w:rsidP="00D97A1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F233D1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 w:rsidR="00D37686">
        <w:rPr>
          <w:rFonts w:ascii="Angsana New" w:hAnsi="Angsana New"/>
          <w:sz w:val="30"/>
          <w:szCs w:val="30"/>
          <w:lang w:val="en-US"/>
        </w:rPr>
        <w:t>5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F065D7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3206A2">
        <w:rPr>
          <w:rFonts w:ascii="Angsana New" w:hAnsi="Angsana New" w:hint="cs"/>
          <w:sz w:val="30"/>
          <w:szCs w:val="30"/>
          <w:cs/>
        </w:rPr>
        <w:t>เก้า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F233D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141A4F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</w:t>
      </w:r>
      <w:r w:rsidR="003206A2">
        <w:rPr>
          <w:rFonts w:ascii="Angsana New" w:hAnsi="Angsana New" w:hint="cs"/>
          <w:sz w:val="30"/>
          <w:szCs w:val="30"/>
          <w:cs/>
        </w:rPr>
        <w:t>เก้า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F233D1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C819B9">
        <w:rPr>
          <w:rFonts w:ascii="Angsana New" w:hAnsi="Angsana New"/>
          <w:sz w:val="30"/>
          <w:szCs w:val="30"/>
          <w:lang w:val="en-US"/>
        </w:rPr>
        <w:t>256</w:t>
      </w:r>
      <w:r w:rsidR="00141A4F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4B39F7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4DFA2E" w14:textId="77777777" w:rsidR="00632CC8" w:rsidRPr="00F065D7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D149E7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F065D7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70EE6F83" w:rsidR="00B6617F" w:rsidRPr="00E51116" w:rsidRDefault="00BD4114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9</w:t>
      </w:r>
      <w:r w:rsidR="00E67B59" w:rsidRPr="00E51116">
        <w:rPr>
          <w:rFonts w:ascii="Angsana New" w:hAnsi="Angsana New"/>
          <w:sz w:val="30"/>
          <w:szCs w:val="30"/>
          <w:lang w:val="en-US"/>
        </w:rPr>
        <w:t xml:space="preserve"> </w:t>
      </w:r>
      <w:r w:rsidR="00E51116" w:rsidRPr="00E51116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E67B59" w:rsidRPr="00E5111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49E7" w:rsidRPr="00E51116">
        <w:rPr>
          <w:rFonts w:ascii="Angsana New" w:hAnsi="Angsana New"/>
          <w:sz w:val="30"/>
          <w:szCs w:val="30"/>
          <w:lang w:val="en-US"/>
        </w:rPr>
        <w:t>2565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930F3BF" w14:textId="047F9AEA" w:rsidR="007A70B3" w:rsidRDefault="007A70B3" w:rsidP="007A70B3">
      <w:pPr>
        <w:spacing w:line="240" w:lineRule="atLeast"/>
        <w:ind w:right="-43"/>
        <w:rPr>
          <w:rFonts w:ascii="Angsana New" w:hAnsi="Angsana New"/>
          <w:sz w:val="32"/>
          <w:szCs w:val="32"/>
        </w:rPr>
      </w:pPr>
    </w:p>
    <w:sectPr w:rsidR="007A70B3" w:rsidSect="007A70B3">
      <w:pgSz w:w="11909" w:h="16834" w:code="9"/>
      <w:pgMar w:top="691" w:right="1152" w:bottom="576" w:left="1152" w:header="720" w:footer="720" w:gutter="0"/>
      <w:paperSrc w:first="7" w:other="7"/>
      <w:pgNumType w:start="1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51DCF" w14:textId="77777777" w:rsidR="003E6F78" w:rsidRDefault="003E6F78">
      <w:r>
        <w:separator/>
      </w:r>
    </w:p>
  </w:endnote>
  <w:endnote w:type="continuationSeparator" w:id="0">
    <w:p w14:paraId="39AA5CAB" w14:textId="77777777" w:rsidR="003E6F78" w:rsidRDefault="003E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3D41A2" w:rsidRDefault="003D41A2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3D41A2" w:rsidRDefault="003D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7D16E0" w:rsidRPr="007D16E0" w:rsidRDefault="007D16E0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0B2A91" w:rsidRPr="000B2A91" w:rsidRDefault="000B2A91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40813" w14:textId="77777777" w:rsidR="003E6F78" w:rsidRDefault="003E6F78">
      <w:r>
        <w:separator/>
      </w:r>
    </w:p>
  </w:footnote>
  <w:footnote w:type="continuationSeparator" w:id="0">
    <w:p w14:paraId="26711D8C" w14:textId="77777777" w:rsidR="003E6F78" w:rsidRDefault="003E6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DCB2" w14:textId="64200B21" w:rsidR="003D41A2" w:rsidRDefault="003D41A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3C57DDC9" w14:textId="73414FAC" w:rsidR="00775513" w:rsidRDefault="00775513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2B9A6A67" w14:textId="77777777" w:rsidR="00775513" w:rsidRPr="000E5F74" w:rsidRDefault="00775513" w:rsidP="00297920">
    <w:pPr>
      <w:spacing w:line="240" w:lineRule="atLeast"/>
      <w:ind w:right="360"/>
      <w:rPr>
        <w:rFonts w:ascii="Angsana New" w:hAnsi="Angsana New" w:hint="cs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3D41A2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3D41A2" w:rsidRPr="00297920" w:rsidRDefault="003D41A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2D1"/>
    <w:rsid w:val="00021877"/>
    <w:rsid w:val="000218A5"/>
    <w:rsid w:val="00021C38"/>
    <w:rsid w:val="00021C7F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653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87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65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2635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CE6"/>
    <w:rsid w:val="001674E3"/>
    <w:rsid w:val="00167541"/>
    <w:rsid w:val="00167A56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C1"/>
    <w:rsid w:val="001A3F22"/>
    <w:rsid w:val="001A4517"/>
    <w:rsid w:val="001A490C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243"/>
    <w:rsid w:val="001B5699"/>
    <w:rsid w:val="001B6D7B"/>
    <w:rsid w:val="001B725C"/>
    <w:rsid w:val="001B730F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FC9"/>
    <w:rsid w:val="001E3430"/>
    <w:rsid w:val="001E467B"/>
    <w:rsid w:val="001E4833"/>
    <w:rsid w:val="001E493B"/>
    <w:rsid w:val="001E4BFB"/>
    <w:rsid w:val="001E4C79"/>
    <w:rsid w:val="001E4E20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501E"/>
    <w:rsid w:val="002353C5"/>
    <w:rsid w:val="002354E3"/>
    <w:rsid w:val="00236542"/>
    <w:rsid w:val="00236B72"/>
    <w:rsid w:val="00236EDA"/>
    <w:rsid w:val="0023735A"/>
    <w:rsid w:val="00237937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46A"/>
    <w:rsid w:val="0025354B"/>
    <w:rsid w:val="0025393E"/>
    <w:rsid w:val="00253B64"/>
    <w:rsid w:val="00253F79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FFD"/>
    <w:rsid w:val="0026439C"/>
    <w:rsid w:val="00264553"/>
    <w:rsid w:val="002647BC"/>
    <w:rsid w:val="00264956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3CF2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2AAF"/>
    <w:rsid w:val="002930DE"/>
    <w:rsid w:val="00293AFE"/>
    <w:rsid w:val="002943C1"/>
    <w:rsid w:val="0029444E"/>
    <w:rsid w:val="00294645"/>
    <w:rsid w:val="002948E8"/>
    <w:rsid w:val="00294F21"/>
    <w:rsid w:val="0029549E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1A2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602"/>
    <w:rsid w:val="003E4DFC"/>
    <w:rsid w:val="003E509D"/>
    <w:rsid w:val="003E63C5"/>
    <w:rsid w:val="003E6604"/>
    <w:rsid w:val="003E66A1"/>
    <w:rsid w:val="003E6A2D"/>
    <w:rsid w:val="003E6F78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46"/>
    <w:rsid w:val="00434492"/>
    <w:rsid w:val="00434882"/>
    <w:rsid w:val="00434982"/>
    <w:rsid w:val="00434A6C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409CD"/>
    <w:rsid w:val="00440D7F"/>
    <w:rsid w:val="00440DB5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0E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44FE"/>
    <w:rsid w:val="004D465A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77C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AB"/>
    <w:rsid w:val="006C1192"/>
    <w:rsid w:val="006C1625"/>
    <w:rsid w:val="006C1B2F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607C"/>
    <w:rsid w:val="007163A2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52D7"/>
    <w:rsid w:val="00725B69"/>
    <w:rsid w:val="00725F0E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13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0B3"/>
    <w:rsid w:val="007A74A7"/>
    <w:rsid w:val="007A7899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6DF6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8C0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1D2"/>
    <w:rsid w:val="0083346C"/>
    <w:rsid w:val="008338BF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27D"/>
    <w:rsid w:val="008D64AB"/>
    <w:rsid w:val="008D653F"/>
    <w:rsid w:val="008D6D76"/>
    <w:rsid w:val="008D6F56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E2"/>
    <w:rsid w:val="009144D7"/>
    <w:rsid w:val="009145C3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F10"/>
    <w:rsid w:val="009506DF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D55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EAA"/>
    <w:rsid w:val="00991F42"/>
    <w:rsid w:val="009924F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B7B3F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51DF"/>
    <w:rsid w:val="009F56FD"/>
    <w:rsid w:val="009F5E91"/>
    <w:rsid w:val="009F60C3"/>
    <w:rsid w:val="009F60E0"/>
    <w:rsid w:val="009F6230"/>
    <w:rsid w:val="009F62AB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63C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0E"/>
    <w:rsid w:val="00A606B0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47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810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41E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6"/>
    <w:rsid w:val="00BE5CC5"/>
    <w:rsid w:val="00BE5EA1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EE"/>
    <w:rsid w:val="00C85750"/>
    <w:rsid w:val="00C86897"/>
    <w:rsid w:val="00C86E92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540"/>
    <w:rsid w:val="00CE39B9"/>
    <w:rsid w:val="00CE3A44"/>
    <w:rsid w:val="00CE3E20"/>
    <w:rsid w:val="00CE3FEC"/>
    <w:rsid w:val="00CE4135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7C"/>
    <w:rsid w:val="00D222E9"/>
    <w:rsid w:val="00D22713"/>
    <w:rsid w:val="00D227D7"/>
    <w:rsid w:val="00D2288A"/>
    <w:rsid w:val="00D229A7"/>
    <w:rsid w:val="00D22B68"/>
    <w:rsid w:val="00D23025"/>
    <w:rsid w:val="00D238E0"/>
    <w:rsid w:val="00D23A04"/>
    <w:rsid w:val="00D23E1D"/>
    <w:rsid w:val="00D24023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668"/>
    <w:rsid w:val="00D4077D"/>
    <w:rsid w:val="00D40A7C"/>
    <w:rsid w:val="00D412EA"/>
    <w:rsid w:val="00D414E2"/>
    <w:rsid w:val="00D41CC2"/>
    <w:rsid w:val="00D42062"/>
    <w:rsid w:val="00D4296B"/>
    <w:rsid w:val="00D42B8F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986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52B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ACD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87E"/>
    <w:rsid w:val="00DD1BDD"/>
    <w:rsid w:val="00DD1C00"/>
    <w:rsid w:val="00DD203D"/>
    <w:rsid w:val="00DD226C"/>
    <w:rsid w:val="00DD2819"/>
    <w:rsid w:val="00DD35FF"/>
    <w:rsid w:val="00DD42DF"/>
    <w:rsid w:val="00DD47D2"/>
    <w:rsid w:val="00DD4E57"/>
    <w:rsid w:val="00DD5228"/>
    <w:rsid w:val="00DD5423"/>
    <w:rsid w:val="00DD5D56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DAA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514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C3C"/>
    <w:rsid w:val="00F36F0C"/>
    <w:rsid w:val="00F3727D"/>
    <w:rsid w:val="00F376C3"/>
    <w:rsid w:val="00F37A33"/>
    <w:rsid w:val="00F37A47"/>
    <w:rsid w:val="00F40329"/>
    <w:rsid w:val="00F40635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E91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F8E"/>
    <w:rsid w:val="00F64174"/>
    <w:rsid w:val="00F6464C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60"/>
    <w:rsid w:val="00F765AC"/>
    <w:rsid w:val="00F768DF"/>
    <w:rsid w:val="00F76CB6"/>
    <w:rsid w:val="00F76F5E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EEC"/>
    <w:rsid w:val="00F9612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3D90C-1492-4D88-8233-47F5B58856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3</cp:revision>
  <cp:lastPrinted>2022-10-27T06:42:00Z</cp:lastPrinted>
  <dcterms:created xsi:type="dcterms:W3CDTF">2022-11-03T03:02:00Z</dcterms:created>
  <dcterms:modified xsi:type="dcterms:W3CDTF">2022-11-03T03:11:00Z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