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2.xml" ContentType="application/vnd.openxmlformats-officedocument.wordprocessingml.foot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footer3.xml" ContentType="application/vnd.openxmlformats-officedocument.wordprocessingml.footer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drawings/drawing1.xml" ContentType="application/vnd.openxmlformats-officedocument.drawingml.chartshapes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drawings/drawing2.xml" ContentType="application/vnd.openxmlformats-officedocument.drawingml.chartshapes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drawings/drawing3.xml" ContentType="application/vnd.openxmlformats-officedocument.drawingml.chartshapes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drawings/drawing4.xml" ContentType="application/vnd.openxmlformats-officedocument.drawingml.chartshapes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F065D7" w14:paraId="64F8B879" w14:textId="77777777" w:rsidTr="00212863">
        <w:trPr>
          <w:tblHeader/>
        </w:trPr>
        <w:tc>
          <w:tcPr>
            <w:tcW w:w="1278" w:type="dxa"/>
          </w:tcPr>
          <w:p w14:paraId="78B5E574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75309CB5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F065D7" w14:paraId="5A14948E" w14:textId="77777777" w:rsidTr="00212863">
        <w:trPr>
          <w:tblHeader/>
        </w:trPr>
        <w:tc>
          <w:tcPr>
            <w:tcW w:w="1278" w:type="dxa"/>
          </w:tcPr>
          <w:p w14:paraId="34C9E960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10AE589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F065D7" w14:paraId="27721DEC" w14:textId="77777777" w:rsidTr="00B17529">
        <w:tc>
          <w:tcPr>
            <w:tcW w:w="1278" w:type="dxa"/>
            <w:vAlign w:val="center"/>
          </w:tcPr>
          <w:p w14:paraId="6293F8FB" w14:textId="77777777" w:rsidR="00B36D3F" w:rsidRPr="00F065D7" w:rsidRDefault="00B36D3F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1C39684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F065D7" w14:paraId="2A1B9D7F" w14:textId="77777777" w:rsidTr="00B17529">
        <w:tc>
          <w:tcPr>
            <w:tcW w:w="1278" w:type="dxa"/>
            <w:vAlign w:val="center"/>
          </w:tcPr>
          <w:p w14:paraId="5FF2A3A6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A7D0AFE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5B24" w:rsidRPr="00F065D7" w14:paraId="7183B919" w14:textId="77777777" w:rsidTr="00B17529">
        <w:tc>
          <w:tcPr>
            <w:tcW w:w="1278" w:type="dxa"/>
            <w:vAlign w:val="center"/>
          </w:tcPr>
          <w:p w14:paraId="0075E848" w14:textId="77777777" w:rsidR="00D95B24" w:rsidRPr="00F065D7" w:rsidRDefault="00D95B2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65CCF26" w14:textId="77777777" w:rsidR="00D95B24" w:rsidRPr="00F065D7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F065D7" w14:paraId="4CB8D6F6" w14:textId="77777777" w:rsidTr="00B17529">
        <w:tc>
          <w:tcPr>
            <w:tcW w:w="1278" w:type="dxa"/>
            <w:vAlign w:val="center"/>
          </w:tcPr>
          <w:p w14:paraId="6560E6A5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7D3DCE" w14:textId="5B8C2951" w:rsidR="00B64D42" w:rsidRPr="00F065D7" w:rsidRDefault="004354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="00C12743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F065D7" w14:paraId="3B874C0E" w14:textId="77777777" w:rsidTr="00B17529">
        <w:tc>
          <w:tcPr>
            <w:tcW w:w="1278" w:type="dxa"/>
            <w:vAlign w:val="center"/>
          </w:tcPr>
          <w:p w14:paraId="3658DA2C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B68E8C" w14:textId="77777777" w:rsidR="00B64D42" w:rsidRPr="00F065D7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F065D7" w14:paraId="5BCB062A" w14:textId="77777777" w:rsidTr="00B17529">
        <w:tc>
          <w:tcPr>
            <w:tcW w:w="1278" w:type="dxa"/>
            <w:vAlign w:val="center"/>
          </w:tcPr>
          <w:p w14:paraId="507D7B98" w14:textId="77777777" w:rsidR="00ED511E" w:rsidRPr="00F065D7" w:rsidRDefault="00ED511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8FB4D22" w14:textId="77777777" w:rsidR="00ED511E" w:rsidRPr="00F065D7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64D42" w:rsidRPr="00F065D7" w14:paraId="5FDC4E71" w14:textId="77777777" w:rsidTr="00B17529">
        <w:tc>
          <w:tcPr>
            <w:tcW w:w="1278" w:type="dxa"/>
            <w:vAlign w:val="center"/>
          </w:tcPr>
          <w:p w14:paraId="16B859FE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612BDB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B6375E" w:rsidRPr="00F065D7" w14:paraId="5B693050" w14:textId="77777777" w:rsidTr="00521943">
        <w:tc>
          <w:tcPr>
            <w:tcW w:w="1278" w:type="dxa"/>
            <w:vAlign w:val="center"/>
          </w:tcPr>
          <w:p w14:paraId="43F60FC0" w14:textId="77777777" w:rsidR="00B6375E" w:rsidRPr="00F065D7" w:rsidRDefault="00B6375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C70720" w14:textId="77777777" w:rsidR="00B6375E" w:rsidRPr="00F065D7" w:rsidRDefault="00B6375E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E61008" w:rsidRPr="00F065D7" w14:paraId="1041FC45" w14:textId="77777777" w:rsidTr="00521943">
        <w:tc>
          <w:tcPr>
            <w:tcW w:w="1278" w:type="dxa"/>
            <w:vAlign w:val="center"/>
          </w:tcPr>
          <w:p w14:paraId="7D120BB1" w14:textId="77777777" w:rsidR="00E61008" w:rsidRPr="00F065D7" w:rsidRDefault="00E61008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85782CE" w14:textId="5D0DC1B6" w:rsidR="00E61008" w:rsidRPr="00F065D7" w:rsidRDefault="00E61008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C665D6" w:rsidRPr="00F065D7" w14:paraId="2B2363FA" w14:textId="77777777" w:rsidTr="00B17529">
        <w:tc>
          <w:tcPr>
            <w:tcW w:w="1278" w:type="dxa"/>
            <w:vAlign w:val="center"/>
          </w:tcPr>
          <w:p w14:paraId="276C960E" w14:textId="77777777" w:rsidR="00C665D6" w:rsidRPr="00F065D7" w:rsidRDefault="00C665D6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BC54CE3" w14:textId="77777777" w:rsidR="00C665D6" w:rsidRPr="00F065D7" w:rsidRDefault="0071060C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B64D42" w:rsidRPr="00F065D7" w14:paraId="04E032B4" w14:textId="77777777" w:rsidTr="00B17529">
        <w:tc>
          <w:tcPr>
            <w:tcW w:w="1278" w:type="dxa"/>
            <w:vAlign w:val="center"/>
          </w:tcPr>
          <w:p w14:paraId="07BF3A8D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35E6B3" w14:textId="77777777" w:rsidR="00B64D42" w:rsidRPr="00F065D7" w:rsidRDefault="00B64D42" w:rsidP="004C31A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2D1934" w:rsidRPr="00F065D7" w14:paraId="2207ABD6" w14:textId="77777777" w:rsidTr="00B17529">
        <w:tc>
          <w:tcPr>
            <w:tcW w:w="1278" w:type="dxa"/>
            <w:vAlign w:val="center"/>
          </w:tcPr>
          <w:p w14:paraId="2805D66B" w14:textId="77777777" w:rsidR="002D1934" w:rsidRPr="00F065D7" w:rsidRDefault="002D193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FF951A" w14:textId="77777777" w:rsidR="002D1934" w:rsidRPr="00F065D7" w:rsidRDefault="002D193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</w:tbl>
    <w:p w14:paraId="589E5447" w14:textId="77777777" w:rsidR="00B36D3F" w:rsidRPr="00F065D7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F065D7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4D141FC1" w14:textId="77777777" w:rsidR="00142C8F" w:rsidRPr="00F065D7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813018A" w14:textId="4F761FB3" w:rsidR="00142C8F" w:rsidRPr="00CA0121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</w:t>
      </w:r>
      <w:r w:rsidRPr="00F065D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065D7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F065D7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CA0121">
        <w:rPr>
          <w:rFonts w:ascii="Angsana New" w:hAnsi="Angsana New"/>
          <w:sz w:val="30"/>
          <w:szCs w:val="30"/>
          <w:cs/>
        </w:rPr>
        <w:t>เมื่อ</w:t>
      </w:r>
      <w:r w:rsidRPr="00EE53F8">
        <w:rPr>
          <w:rFonts w:ascii="Angsana New" w:hAnsi="Angsana New"/>
          <w:sz w:val="30"/>
          <w:szCs w:val="30"/>
          <w:cs/>
        </w:rPr>
        <w:t>วันที่</w:t>
      </w:r>
      <w:r w:rsidR="00E35DB9" w:rsidRPr="00EE53F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D4114">
        <w:rPr>
          <w:rFonts w:ascii="Angsana New" w:hAnsi="Angsana New"/>
          <w:sz w:val="30"/>
          <w:szCs w:val="30"/>
          <w:lang w:val="en-US"/>
        </w:rPr>
        <w:t>9</w:t>
      </w:r>
      <w:r w:rsidR="001F60BD" w:rsidRPr="009E5C1C">
        <w:rPr>
          <w:rFonts w:ascii="Angsana New" w:hAnsi="Angsana New"/>
          <w:sz w:val="30"/>
          <w:szCs w:val="30"/>
          <w:lang w:val="en-US"/>
        </w:rPr>
        <w:t xml:space="preserve"> </w:t>
      </w:r>
      <w:r w:rsidR="000F2044" w:rsidRPr="009E5C1C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1F60BD" w:rsidRPr="009E5C1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149E7" w:rsidRPr="009E5C1C">
        <w:rPr>
          <w:rFonts w:ascii="Angsana New" w:hAnsi="Angsana New"/>
          <w:sz w:val="30"/>
          <w:szCs w:val="30"/>
          <w:lang w:val="en-US"/>
        </w:rPr>
        <w:t>2565</w:t>
      </w:r>
    </w:p>
    <w:p w14:paraId="2C2EB71E" w14:textId="77777777" w:rsidR="00B36D3F" w:rsidRPr="00CA0121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733C547" w14:textId="77777777" w:rsidR="00B36D3F" w:rsidRPr="00CA0121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A012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824044B" w14:textId="77777777" w:rsidR="00B36D3F" w:rsidRPr="00CA0121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58C5805F" w14:textId="3CFB33E2" w:rsidR="00B6617F" w:rsidRPr="00CA0121" w:rsidRDefault="00B6617F" w:rsidP="00B6617F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CA0121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CA0121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348</w:t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CA0121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10240</w:t>
      </w:r>
    </w:p>
    <w:p w14:paraId="2BDA8F29" w14:textId="77777777" w:rsidR="0005074E" w:rsidRPr="00CA0121" w:rsidRDefault="00050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AB2D8C7" w14:textId="2218F04C" w:rsidR="00272AC4" w:rsidRPr="00F065D7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A0121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CA0121">
        <w:rPr>
          <w:rFonts w:ascii="Angsana New" w:hAnsi="Angsana New"/>
          <w:sz w:val="30"/>
          <w:szCs w:val="30"/>
        </w:rPr>
        <w:t>“</w:t>
      </w:r>
      <w:r w:rsidRPr="00CA012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A0121">
        <w:rPr>
          <w:rFonts w:ascii="Angsana New" w:hAnsi="Angsana New"/>
          <w:sz w:val="30"/>
          <w:szCs w:val="30"/>
        </w:rPr>
        <w:t xml:space="preserve">” </w:t>
      </w:r>
      <w:r w:rsidRPr="00CA0121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CA0121">
        <w:rPr>
          <w:rFonts w:ascii="Angsana New" w:hAnsi="Angsana New" w:hint="cs"/>
          <w:sz w:val="30"/>
          <w:szCs w:val="30"/>
          <w:cs/>
        </w:rPr>
        <w:t xml:space="preserve"> </w:t>
      </w:r>
      <w:r w:rsidRPr="00CA0121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</w:t>
      </w:r>
      <w:r w:rsidR="004F20C5" w:rsidRPr="00CA0121">
        <w:rPr>
          <w:rFonts w:ascii="Angsana New" w:hAnsi="Angsana New" w:hint="cs"/>
          <w:sz w:val="30"/>
          <w:szCs w:val="30"/>
          <w:cs/>
        </w:rPr>
        <w:t>ของใช้</w:t>
      </w:r>
      <w:r w:rsidRPr="00CA0121">
        <w:rPr>
          <w:rFonts w:ascii="Angsana New" w:hAnsi="Angsana New"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B3030A" w:rsidRPr="00CA0121">
        <w:rPr>
          <w:rFonts w:ascii="Angsana New" w:hAnsi="Angsana New" w:hint="cs"/>
          <w:sz w:val="30"/>
          <w:szCs w:val="30"/>
          <w:cs/>
        </w:rPr>
        <w:t>และ</w:t>
      </w:r>
      <w:r w:rsidR="004D2BE3" w:rsidRPr="00CA0121">
        <w:rPr>
          <w:rFonts w:ascii="Angsana New" w:hAnsi="Angsana New" w:hint="cs"/>
          <w:sz w:val="30"/>
          <w:szCs w:val="30"/>
          <w:cs/>
        </w:rPr>
        <w:t>จัดจำหน่ายสินค้า</w:t>
      </w:r>
      <w:r w:rsidR="00196978" w:rsidRPr="00CA01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73393" w:rsidRPr="00CA0121">
        <w:rPr>
          <w:rFonts w:ascii="Angsana New" w:hAnsi="Angsana New" w:hint="cs"/>
          <w:sz w:val="30"/>
          <w:szCs w:val="30"/>
          <w:cs/>
          <w:lang w:val="en-US"/>
        </w:rPr>
        <w:t>รวมถึงให้บริการทางด้านการตลาด</w:t>
      </w:r>
    </w:p>
    <w:p w14:paraId="3A335609" w14:textId="77777777" w:rsidR="0076474E" w:rsidRPr="00F065D7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7867F7" w14:textId="77777777" w:rsidR="00B36D3F" w:rsidRPr="00F065D7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2A71618A" w14:textId="7FDA575A" w:rsidR="00201B10" w:rsidRDefault="00201B10" w:rsidP="00914F1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3D1FFC" w14:textId="3D427033" w:rsidR="007A7899" w:rsidRDefault="00201B10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201B10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201B10">
        <w:rPr>
          <w:rFonts w:ascii="Angsana New" w:hAnsi="Angsana New" w:hint="cs"/>
          <w:sz w:val="30"/>
          <w:szCs w:val="30"/>
          <w:cs/>
        </w:rPr>
        <w:t>แบบย่อ</w:t>
      </w:r>
      <w:r w:rsidRPr="00201B10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201B10">
        <w:rPr>
          <w:rFonts w:ascii="Angsana New" w:hAnsi="Angsana New"/>
          <w:sz w:val="30"/>
          <w:szCs w:val="30"/>
          <w:cs/>
        </w:rPr>
        <w:br/>
        <w:t>หมายเหตุประกอบงบการเงินระหว่างกาลในรูปแบบย่อ</w:t>
      </w:r>
      <w:r w:rsidRPr="00201B10">
        <w:rPr>
          <w:rFonts w:ascii="Angsana New" w:hAnsi="Angsana New" w:hint="cs"/>
          <w:sz w:val="30"/>
          <w:szCs w:val="30"/>
          <w:cs/>
        </w:rPr>
        <w:t xml:space="preserve"> (</w:t>
      </w:r>
      <w:r w:rsidRPr="00201B10">
        <w:rPr>
          <w:rFonts w:ascii="Angsana New" w:hAnsi="Angsana New"/>
          <w:sz w:val="30"/>
          <w:szCs w:val="30"/>
        </w:rPr>
        <w:t>“</w:t>
      </w:r>
      <w:r w:rsidRPr="00201B10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201B10">
        <w:rPr>
          <w:rFonts w:ascii="Angsana New" w:hAnsi="Angsana New"/>
          <w:sz w:val="30"/>
          <w:szCs w:val="30"/>
        </w:rPr>
        <w:t xml:space="preserve">”) </w:t>
      </w:r>
      <w:r w:rsidRPr="00201B10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Pr="00201B10">
        <w:rPr>
          <w:rFonts w:ascii="Angsana New" w:hAnsi="Angsana New"/>
          <w:sz w:val="30"/>
          <w:szCs w:val="30"/>
          <w:cs/>
        </w:rPr>
        <w:br/>
      </w:r>
      <w:r w:rsidRPr="00201B10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201B10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201B10">
        <w:rPr>
          <w:rFonts w:ascii="Angsana New" w:hAnsi="Angsana New"/>
          <w:spacing w:val="-4"/>
          <w:sz w:val="30"/>
          <w:szCs w:val="30"/>
        </w:rPr>
        <w:t xml:space="preserve"> </w:t>
      </w:r>
      <w:r w:rsidRPr="00201B10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201B10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201B10">
        <w:rPr>
          <w:rFonts w:ascii="Angsana New" w:hAnsi="Angsana New"/>
          <w:spacing w:val="-4"/>
          <w:sz w:val="30"/>
          <w:szCs w:val="30"/>
          <w:cs/>
        </w:rPr>
        <w:t xml:space="preserve">การเงินระหว่างกาล </w:t>
      </w:r>
      <w:r w:rsidRPr="00201B10">
        <w:rPr>
          <w:rFonts w:ascii="Angsana New" w:hAnsi="Angsana New"/>
          <w:spacing w:val="-4"/>
          <w:sz w:val="30"/>
          <w:szCs w:val="30"/>
        </w:rPr>
        <w:t xml:space="preserve"> </w:t>
      </w:r>
      <w:r w:rsidRPr="00201B10">
        <w:rPr>
          <w:rFonts w:ascii="Angsana New" w:hAnsi="Angsana New"/>
          <w:spacing w:val="-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01B10">
        <w:rPr>
          <w:rFonts w:ascii="Angsana New" w:hAnsi="Angsana New"/>
          <w:sz w:val="30"/>
          <w:szCs w:val="30"/>
          <w:cs/>
        </w:rPr>
        <w:t xml:space="preserve"> </w:t>
      </w:r>
      <w:r w:rsidRPr="00201B10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201B10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01B10">
        <w:rPr>
          <w:rFonts w:ascii="Angsana New" w:hAnsi="Angsana New"/>
          <w:sz w:val="30"/>
          <w:szCs w:val="30"/>
        </w:rPr>
        <w:t xml:space="preserve"> </w:t>
      </w:r>
      <w:r w:rsidRPr="00201B10">
        <w:rPr>
          <w:rFonts w:ascii="Angsana New" w:hAnsi="Angsana New"/>
          <w:sz w:val="30"/>
          <w:szCs w:val="30"/>
          <w:lang w:val="en-US"/>
        </w:rPr>
        <w:t>31</w:t>
      </w:r>
      <w:r w:rsidRPr="00201B10">
        <w:rPr>
          <w:rFonts w:ascii="Angsana New" w:hAnsi="Angsana New"/>
          <w:sz w:val="30"/>
          <w:szCs w:val="30"/>
        </w:rPr>
        <w:t xml:space="preserve"> </w:t>
      </w:r>
      <w:r w:rsidRPr="00201B10">
        <w:rPr>
          <w:rFonts w:ascii="Angsana New" w:hAnsi="Angsana New"/>
          <w:sz w:val="30"/>
          <w:szCs w:val="30"/>
          <w:cs/>
        </w:rPr>
        <w:t>ธันวาค</w:t>
      </w:r>
      <w:r w:rsidRPr="00201B10">
        <w:rPr>
          <w:rFonts w:ascii="Angsana New" w:hAnsi="Angsana New" w:hint="cs"/>
          <w:sz w:val="30"/>
          <w:szCs w:val="30"/>
          <w:cs/>
        </w:rPr>
        <w:t xml:space="preserve">ม </w:t>
      </w:r>
      <w:r w:rsidRPr="00201B10">
        <w:rPr>
          <w:rFonts w:ascii="Angsana New" w:hAnsi="Angsana New"/>
          <w:sz w:val="30"/>
          <w:szCs w:val="30"/>
          <w:lang w:val="en-US"/>
        </w:rPr>
        <w:t>2564</w:t>
      </w:r>
    </w:p>
    <w:p w14:paraId="38D739AE" w14:textId="77777777" w:rsidR="00F87FDD" w:rsidRDefault="00F87FDD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811C67" w14:textId="39D14481" w:rsidR="00F87FDD" w:rsidRDefault="00F87FDD" w:rsidP="004B3EF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F87FDD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="004B3EFE">
        <w:rPr>
          <w:rFonts w:ascii="Angsana New" w:hAnsi="Angsana New"/>
          <w:sz w:val="30"/>
          <w:szCs w:val="30"/>
          <w:lang w:val="en-US"/>
        </w:rPr>
        <w:br/>
      </w:r>
      <w:r w:rsidRPr="00F87FDD">
        <w:rPr>
          <w:rFonts w:ascii="Angsana New" w:hAnsi="Angsana New"/>
          <w:sz w:val="30"/>
          <w:szCs w:val="30"/>
          <w:cs/>
          <w:lang w:val="en-US"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87FDD">
        <w:rPr>
          <w:rFonts w:ascii="Angsana New" w:hAnsi="Angsana New"/>
          <w:sz w:val="30"/>
          <w:szCs w:val="30"/>
          <w:lang w:val="en-US"/>
        </w:rPr>
        <w:t xml:space="preserve">31 </w:t>
      </w:r>
      <w:r w:rsidRPr="00F87FDD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F87FDD">
        <w:rPr>
          <w:rFonts w:ascii="Angsana New" w:hAnsi="Angsana New"/>
          <w:sz w:val="30"/>
          <w:szCs w:val="30"/>
          <w:lang w:val="en-US"/>
        </w:rPr>
        <w:t>2564</w:t>
      </w:r>
    </w:p>
    <w:p w14:paraId="6E24FC81" w14:textId="4707C90F" w:rsidR="00F87FDD" w:rsidRPr="007A7899" w:rsidRDefault="00F87FDD" w:rsidP="004B3EFE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05A5AE08" w14:textId="7D804222" w:rsidR="00B6375E" w:rsidRPr="00F065D7" w:rsidRDefault="00B6375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9F4397B" w14:textId="77777777" w:rsidR="00DD11C1" w:rsidRPr="009144D7" w:rsidRDefault="00DD11C1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4E0BD5" w14:textId="3E4776D2" w:rsidR="00A222B0" w:rsidRPr="00F065D7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F065D7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F065D7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</w:t>
      </w:r>
      <w:r w:rsidR="000B2E84" w:rsidRPr="00876183">
        <w:rPr>
          <w:rFonts w:hint="cs"/>
          <w:b w:val="0"/>
          <w:bCs w:val="0"/>
          <w:i w:val="0"/>
          <w:iCs w:val="0"/>
          <w:cs/>
          <w:lang w:val="en-GB"/>
        </w:rPr>
        <w:t>ร่วมค้า</w:t>
      </w:r>
      <w:r w:rsidR="00077D95" w:rsidRPr="00876183">
        <w:rPr>
          <w:rFonts w:hint="cs"/>
          <w:b w:val="0"/>
          <w:bCs w:val="0"/>
          <w:i w:val="0"/>
          <w:iCs w:val="0"/>
          <w:cs/>
          <w:lang w:val="en-GB"/>
        </w:rPr>
        <w:t>ที่มีการเปลี่ยนแปลงอย่างมีสาระสำคัญ</w:t>
      </w:r>
      <w:r w:rsidRPr="00876183">
        <w:rPr>
          <w:rFonts w:hint="cs"/>
          <w:b w:val="0"/>
          <w:bCs w:val="0"/>
          <w:i w:val="0"/>
          <w:iCs w:val="0"/>
          <w:cs/>
          <w:lang w:val="en-GB"/>
        </w:rPr>
        <w:t>ได้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เปิดเผย</w:t>
      </w:r>
      <w:r w:rsidR="00077D95">
        <w:rPr>
          <w:rFonts w:hint="cs"/>
          <w:b w:val="0"/>
          <w:bCs w:val="0"/>
          <w:i w:val="0"/>
          <w:iCs w:val="0"/>
          <w:cs/>
          <w:lang w:val="en-GB"/>
        </w:rPr>
        <w:t xml:space="preserve">              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ในหมายเหตุ</w:t>
      </w:r>
      <w:r w:rsidRPr="005B0732">
        <w:rPr>
          <w:rFonts w:hint="cs"/>
          <w:b w:val="0"/>
          <w:bCs w:val="0"/>
          <w:i w:val="0"/>
          <w:iCs w:val="0"/>
          <w:cs/>
          <w:lang w:val="en-GB"/>
        </w:rPr>
        <w:t>ข้อ</w:t>
      </w:r>
      <w:r w:rsidR="00D05BB4" w:rsidRPr="005B0732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D149E7" w:rsidRPr="00D149E7">
        <w:rPr>
          <w:b w:val="0"/>
          <w:bCs w:val="0"/>
          <w:i w:val="0"/>
          <w:iCs w:val="0"/>
          <w:lang w:val="en-US"/>
        </w:rPr>
        <w:t>5</w:t>
      </w:r>
      <w:r w:rsidRPr="005B0732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D149E7" w:rsidRPr="00D149E7">
        <w:rPr>
          <w:b w:val="0"/>
          <w:bCs w:val="0"/>
          <w:i w:val="0"/>
          <w:iCs w:val="0"/>
          <w:lang w:val="en-US"/>
        </w:rPr>
        <w:t>6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สำหรับความสัมพันธ์กับผู้บริหารสำคัญและบุคคลหรือกิจการที่เกี่ยวข้องกันอื่นไม่ได้มี</w:t>
      </w:r>
      <w:r w:rsidR="004C38A3">
        <w:rPr>
          <w:b w:val="0"/>
          <w:bCs w:val="0"/>
          <w:i w:val="0"/>
          <w:iCs w:val="0"/>
          <w:cs/>
          <w:lang w:val="en-US"/>
        </w:rPr>
        <w:br/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การเปลี่ยนแปลงอย่างมีสาระสำคัญ</w:t>
      </w:r>
    </w:p>
    <w:p w14:paraId="2228D6A7" w14:textId="77777777" w:rsidR="00A86765" w:rsidRPr="009144D7" w:rsidRDefault="00A86765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2B990" w14:textId="67BA528F" w:rsidR="0059601A" w:rsidRPr="00F065D7" w:rsidRDefault="00F51EBA" w:rsidP="00435CBD">
      <w:pPr>
        <w:pStyle w:val="BodyText2"/>
        <w:ind w:left="540" w:right="18"/>
      </w:pPr>
      <w:r w:rsidRPr="00F065D7">
        <w:rPr>
          <w:cs/>
        </w:rPr>
        <w:t>รายการที่สำคัญกับบุคคลหรือกิจการที่เกี่ยวข้องกัน</w:t>
      </w:r>
      <w:r w:rsidR="009B0A6F">
        <w:rPr>
          <w:cs/>
        </w:rPr>
        <w:t>สำหรับ</w:t>
      </w:r>
      <w:r w:rsidR="00D149E7">
        <w:rPr>
          <w:rFonts w:hint="cs"/>
          <w:cs/>
        </w:rPr>
        <w:t>งวด</w:t>
      </w:r>
      <w:r w:rsidR="003206A2">
        <w:rPr>
          <w:rFonts w:hint="cs"/>
          <w:cs/>
        </w:rPr>
        <w:t>เก้า</w:t>
      </w:r>
      <w:r w:rsidR="009B0A6F">
        <w:rPr>
          <w:cs/>
        </w:rPr>
        <w:t>เดือนสิ้นสุดวันที่</w:t>
      </w:r>
      <w:r w:rsidR="00B833D7">
        <w:t xml:space="preserve"> </w:t>
      </w:r>
      <w:r w:rsidR="00E67B59" w:rsidRPr="00E67B59">
        <w:rPr>
          <w:lang w:val="en-US"/>
        </w:rPr>
        <w:t xml:space="preserve">30 </w:t>
      </w:r>
      <w:r w:rsidR="00F233D1">
        <w:rPr>
          <w:rFonts w:hint="cs"/>
          <w:cs/>
          <w:lang w:val="en-US"/>
        </w:rPr>
        <w:t>กันยา</w:t>
      </w:r>
      <w:r w:rsidR="00E67B59" w:rsidRPr="00E67B59">
        <w:rPr>
          <w:cs/>
          <w:lang w:val="en-US"/>
        </w:rPr>
        <w:t xml:space="preserve">ยน </w:t>
      </w:r>
      <w:r w:rsidRPr="00F065D7">
        <w:rPr>
          <w:cs/>
        </w:rPr>
        <w:t>สรุปได้ดังนี้</w:t>
      </w:r>
    </w:p>
    <w:p w14:paraId="1903C9D3" w14:textId="20896489" w:rsidR="0028416E" w:rsidRPr="009144D7" w:rsidRDefault="0028416E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69"/>
        <w:gridCol w:w="1172"/>
        <w:gridCol w:w="269"/>
        <w:gridCol w:w="1170"/>
        <w:gridCol w:w="273"/>
        <w:gridCol w:w="1075"/>
      </w:tblGrid>
      <w:tr w:rsidR="0028416E" w:rsidRPr="00F065D7" w14:paraId="62808B7C" w14:textId="77777777" w:rsidTr="00A9102B">
        <w:trPr>
          <w:tblHeader/>
        </w:trPr>
        <w:tc>
          <w:tcPr>
            <w:tcW w:w="2088" w:type="pct"/>
          </w:tcPr>
          <w:p w14:paraId="244F3364" w14:textId="77777777" w:rsidR="0028416E" w:rsidRPr="00F065D7" w:rsidRDefault="0028416E" w:rsidP="00A9102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0D735394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C5A1CD9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481180A1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6E" w:rsidRPr="00F065D7" w14:paraId="52E37549" w14:textId="77777777" w:rsidTr="00A9102B">
        <w:trPr>
          <w:tblHeader/>
        </w:trPr>
        <w:tc>
          <w:tcPr>
            <w:tcW w:w="2088" w:type="pct"/>
          </w:tcPr>
          <w:p w14:paraId="7873FC92" w14:textId="0AEA9050" w:rsidR="0028416E" w:rsidRPr="00E67B59" w:rsidRDefault="00447218" w:rsidP="00A9102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16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D149E7" w:rsidRPr="00D149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E67B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16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E67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632" w:type="pct"/>
          </w:tcPr>
          <w:p w14:paraId="14AD55CB" w14:textId="5909E346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58C0FDD3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ED66084" w14:textId="7B6E8364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01419221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B8FBE4D" w14:textId="5860A377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7" w:type="pct"/>
          </w:tcPr>
          <w:p w14:paraId="6484604C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456F1E1F" w14:textId="5BD9388C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28416E" w:rsidRPr="00F065D7" w14:paraId="706C30FA" w14:textId="77777777" w:rsidTr="00A9102B">
        <w:trPr>
          <w:tblHeader/>
        </w:trPr>
        <w:tc>
          <w:tcPr>
            <w:tcW w:w="2088" w:type="pct"/>
          </w:tcPr>
          <w:p w14:paraId="7B174C2E" w14:textId="77777777" w:rsidR="0028416E" w:rsidRPr="00F065D7" w:rsidRDefault="0028416E" w:rsidP="00A910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47D278AC" w14:textId="77777777" w:rsidR="0028416E" w:rsidRPr="00F065D7" w:rsidRDefault="0028416E" w:rsidP="00A9102B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4DB4" w:rsidRPr="00F065D7" w14:paraId="4C981634" w14:textId="77777777" w:rsidTr="00A9102B">
        <w:tc>
          <w:tcPr>
            <w:tcW w:w="2088" w:type="pct"/>
          </w:tcPr>
          <w:p w14:paraId="019FE681" w14:textId="77777777" w:rsidR="000E4DB4" w:rsidRPr="00F065D7" w:rsidRDefault="000E4DB4" w:rsidP="000E4DB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E5A83C1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17D795A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5A548D6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0E81D1A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3B11C61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C9A75FA" w14:textId="77777777" w:rsidR="000E4DB4" w:rsidRPr="00F065D7" w:rsidRDefault="000E4DB4" w:rsidP="000E4DB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ACCF43" w14:textId="77777777" w:rsidR="000E4DB4" w:rsidRPr="00F065D7" w:rsidRDefault="000E4DB4" w:rsidP="000E4DB4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2B3D" w:rsidRPr="00F065D7" w14:paraId="749390A4" w14:textId="77777777" w:rsidTr="00A9102B">
        <w:tc>
          <w:tcPr>
            <w:tcW w:w="2088" w:type="pct"/>
          </w:tcPr>
          <w:p w14:paraId="0198B311" w14:textId="77777777" w:rsidR="007D2B3D" w:rsidRPr="00F065D7" w:rsidRDefault="007D2B3D" w:rsidP="007D2B3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A1A5569" w14:textId="77777777" w:rsidR="007D2B3D" w:rsidRPr="00F065D7" w:rsidRDefault="007D2B3D" w:rsidP="007D2B3D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4B8CDD" w14:textId="77777777" w:rsidR="007D2B3D" w:rsidRPr="00F065D7" w:rsidRDefault="007D2B3D" w:rsidP="007D2B3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067D8EB" w14:textId="77777777" w:rsidR="007D2B3D" w:rsidRPr="00F065D7" w:rsidRDefault="007D2B3D" w:rsidP="007D2B3D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F99905" w14:textId="77777777" w:rsidR="007D2B3D" w:rsidRPr="00F065D7" w:rsidRDefault="007D2B3D" w:rsidP="007D2B3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4703301" w14:textId="6EE63314" w:rsidR="007D2B3D" w:rsidRPr="00F065D7" w:rsidRDefault="007D2B3D" w:rsidP="007D2B3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B3D">
              <w:rPr>
                <w:rFonts w:ascii="Angsana New" w:hAnsi="Angsana New"/>
                <w:sz w:val="30"/>
                <w:szCs w:val="30"/>
                <w:lang w:val="en-US"/>
              </w:rPr>
              <w:t xml:space="preserve"> 7,597,615 </w:t>
            </w:r>
          </w:p>
        </w:tc>
        <w:tc>
          <w:tcPr>
            <w:tcW w:w="147" w:type="pct"/>
          </w:tcPr>
          <w:p w14:paraId="2F616D34" w14:textId="77777777" w:rsidR="007D2B3D" w:rsidRPr="00F065D7" w:rsidRDefault="007D2B3D" w:rsidP="007D2B3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7A73470" w14:textId="26404789" w:rsidR="007D2B3D" w:rsidRPr="00F065D7" w:rsidRDefault="007D2B3D" w:rsidP="007D2B3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0F08">
              <w:rPr>
                <w:rFonts w:ascii="Angsana New" w:hAnsi="Angsana New"/>
                <w:sz w:val="30"/>
                <w:szCs w:val="30"/>
                <w:lang w:val="en-US"/>
              </w:rPr>
              <w:t>8,799,900</w:t>
            </w:r>
          </w:p>
        </w:tc>
      </w:tr>
      <w:tr w:rsidR="007D2B3D" w:rsidRPr="00F065D7" w14:paraId="220CADB3" w14:textId="77777777" w:rsidTr="00A9102B">
        <w:tc>
          <w:tcPr>
            <w:tcW w:w="2088" w:type="pct"/>
          </w:tcPr>
          <w:p w14:paraId="5C20C941" w14:textId="77777777" w:rsidR="007D2B3D" w:rsidRPr="00F065D7" w:rsidRDefault="007D2B3D" w:rsidP="007D2B3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70D5AF2F" w14:textId="77777777" w:rsidR="007D2B3D" w:rsidRPr="00F065D7" w:rsidRDefault="007D2B3D" w:rsidP="007D2B3D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AE7F7B" w14:textId="77777777" w:rsidR="007D2B3D" w:rsidRPr="00F065D7" w:rsidRDefault="007D2B3D" w:rsidP="007D2B3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15D709E" w14:textId="77777777" w:rsidR="007D2B3D" w:rsidRPr="00F065D7" w:rsidRDefault="007D2B3D" w:rsidP="007D2B3D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B63C90" w14:textId="77777777" w:rsidR="007D2B3D" w:rsidRPr="00F065D7" w:rsidRDefault="007D2B3D" w:rsidP="007D2B3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23E07A6" w14:textId="10427E4E" w:rsidR="007D2B3D" w:rsidRPr="00F065D7" w:rsidRDefault="007D2B3D" w:rsidP="007D2B3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B3D">
              <w:rPr>
                <w:rFonts w:ascii="Angsana New" w:hAnsi="Angsana New"/>
                <w:sz w:val="30"/>
                <w:szCs w:val="30"/>
                <w:lang w:val="en-US"/>
              </w:rPr>
              <w:t xml:space="preserve"> 4,269,543 </w:t>
            </w:r>
          </w:p>
        </w:tc>
        <w:tc>
          <w:tcPr>
            <w:tcW w:w="147" w:type="pct"/>
          </w:tcPr>
          <w:p w14:paraId="30B85302" w14:textId="77777777" w:rsidR="007D2B3D" w:rsidRPr="00F065D7" w:rsidRDefault="007D2B3D" w:rsidP="007D2B3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553631" w14:textId="0B051CBA" w:rsidR="007D2B3D" w:rsidRPr="00F065D7" w:rsidRDefault="007D2B3D" w:rsidP="007D2B3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4,206,035</w:t>
            </w:r>
          </w:p>
        </w:tc>
      </w:tr>
      <w:tr w:rsidR="007D2B3D" w:rsidRPr="00F065D7" w14:paraId="239F4919" w14:textId="77777777" w:rsidTr="00A9102B">
        <w:tc>
          <w:tcPr>
            <w:tcW w:w="2088" w:type="pct"/>
          </w:tcPr>
          <w:p w14:paraId="4B202542" w14:textId="100442F3" w:rsidR="007D2B3D" w:rsidRPr="00F065D7" w:rsidRDefault="007D2B3D" w:rsidP="007D2B3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4730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2B423DE1" w14:textId="69F53066" w:rsidR="007D2B3D" w:rsidRPr="00AE6818" w:rsidRDefault="007D2B3D" w:rsidP="007D2B3D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74C9F9B" w14:textId="77777777" w:rsidR="007D2B3D" w:rsidRPr="00F065D7" w:rsidRDefault="007D2B3D" w:rsidP="007D2B3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193BFFF" w14:textId="7E4EA7B8" w:rsidR="007D2B3D" w:rsidRPr="00AE6818" w:rsidRDefault="007D2B3D" w:rsidP="007D2B3D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396670" w14:textId="77777777" w:rsidR="007D2B3D" w:rsidRPr="00F065D7" w:rsidRDefault="007D2B3D" w:rsidP="007D2B3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11BB77F" w14:textId="61F42983" w:rsidR="007D2B3D" w:rsidRPr="00970826" w:rsidRDefault="007D2B3D" w:rsidP="007D2B3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B3D">
              <w:rPr>
                <w:rFonts w:ascii="Angsana New" w:hAnsi="Angsana New"/>
                <w:sz w:val="30"/>
                <w:szCs w:val="30"/>
                <w:lang w:val="en-US"/>
              </w:rPr>
              <w:t xml:space="preserve"> 1,034,406 </w:t>
            </w:r>
          </w:p>
        </w:tc>
        <w:tc>
          <w:tcPr>
            <w:tcW w:w="147" w:type="pct"/>
          </w:tcPr>
          <w:p w14:paraId="3F5B50B0" w14:textId="77777777" w:rsidR="007D2B3D" w:rsidRPr="00F065D7" w:rsidRDefault="007D2B3D" w:rsidP="007D2B3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3349B4" w14:textId="5E2BC9C2" w:rsidR="007D2B3D" w:rsidRPr="00BD6887" w:rsidRDefault="007D2B3D" w:rsidP="007D2B3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459,770</w:t>
            </w:r>
          </w:p>
        </w:tc>
      </w:tr>
      <w:tr w:rsidR="000E4DB4" w:rsidRPr="00F065D7" w14:paraId="37994020" w14:textId="77777777" w:rsidTr="00A9102B">
        <w:tc>
          <w:tcPr>
            <w:tcW w:w="2088" w:type="pct"/>
          </w:tcPr>
          <w:p w14:paraId="6BB3F638" w14:textId="77777777" w:rsidR="000E4DB4" w:rsidRPr="00F065D7" w:rsidRDefault="000E4DB4" w:rsidP="000E4DB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71F9B043" w14:textId="77777777" w:rsidR="000E4DB4" w:rsidRPr="00F065D7" w:rsidRDefault="000E4DB4" w:rsidP="000E4DB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EBE62A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EE99B6A" w14:textId="77777777" w:rsidR="000E4DB4" w:rsidRPr="00F065D7" w:rsidRDefault="000E4DB4" w:rsidP="000E4DB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2FC409E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247EB35" w14:textId="1BC8EEF2" w:rsidR="000E4DB4" w:rsidRPr="00F065D7" w:rsidRDefault="007D2B3D" w:rsidP="000E4DB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B3D">
              <w:rPr>
                <w:rFonts w:ascii="Angsana New" w:hAnsi="Angsana New"/>
                <w:sz w:val="30"/>
                <w:szCs w:val="30"/>
                <w:lang w:val="en-US"/>
              </w:rPr>
              <w:t>126,295</w:t>
            </w:r>
          </w:p>
        </w:tc>
        <w:tc>
          <w:tcPr>
            <w:tcW w:w="147" w:type="pct"/>
          </w:tcPr>
          <w:p w14:paraId="1C1702C2" w14:textId="77777777" w:rsidR="000E4DB4" w:rsidRPr="00F065D7" w:rsidRDefault="000E4DB4" w:rsidP="000E4DB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D1904A" w14:textId="50E80E89" w:rsidR="000E4DB4" w:rsidRPr="00F065D7" w:rsidRDefault="000E4DB4" w:rsidP="000E4DB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127,973</w:t>
            </w:r>
          </w:p>
        </w:tc>
      </w:tr>
      <w:tr w:rsidR="000E4DB4" w:rsidRPr="007D2B3D" w14:paraId="2CC74954" w14:textId="77777777" w:rsidTr="00A9102B">
        <w:tc>
          <w:tcPr>
            <w:tcW w:w="2088" w:type="pct"/>
          </w:tcPr>
          <w:p w14:paraId="2C86827C" w14:textId="79539BD5" w:rsidR="000E4DB4" w:rsidRPr="00F065D7" w:rsidRDefault="000E4DB4" w:rsidP="000E4DB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632" w:type="pct"/>
          </w:tcPr>
          <w:p w14:paraId="3F488E49" w14:textId="178E417A" w:rsidR="000E4DB4" w:rsidRPr="002C4297" w:rsidRDefault="000E4DB4" w:rsidP="000E4DB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D876C0C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F48E6EC" w14:textId="4772ABFA" w:rsidR="000E4DB4" w:rsidRPr="00AE6818" w:rsidRDefault="000E4DB4" w:rsidP="000E4DB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ACFA80E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B6EDD08" w14:textId="56805AA9" w:rsidR="000E4DB4" w:rsidRPr="003D41A2" w:rsidRDefault="007D2B3D" w:rsidP="000E4DB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41A2">
              <w:rPr>
                <w:rFonts w:ascii="Angsana New" w:hAnsi="Angsana New"/>
                <w:sz w:val="30"/>
                <w:szCs w:val="30"/>
                <w:cs/>
                <w:lang w:val="en-US"/>
              </w:rPr>
              <w:t>15</w:t>
            </w:r>
            <w:r w:rsidRPr="003D41A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D41A2">
              <w:rPr>
                <w:rFonts w:ascii="Angsana New" w:hAnsi="Angsana New"/>
                <w:sz w:val="30"/>
                <w:szCs w:val="30"/>
                <w:cs/>
                <w:lang w:val="en-US"/>
              </w:rPr>
              <w:t>519</w:t>
            </w:r>
          </w:p>
        </w:tc>
        <w:tc>
          <w:tcPr>
            <w:tcW w:w="147" w:type="pct"/>
          </w:tcPr>
          <w:p w14:paraId="57223B5F" w14:textId="77777777" w:rsidR="000E4DB4" w:rsidRPr="003D41A2" w:rsidRDefault="000E4DB4" w:rsidP="000E4DB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74C7F95" w14:textId="285B62ED" w:rsidR="000E4DB4" w:rsidRPr="003D41A2" w:rsidRDefault="007D2B3D" w:rsidP="007D2B3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41A2">
              <w:rPr>
                <w:rFonts w:ascii="Angsana New" w:hAnsi="Angsana New"/>
                <w:sz w:val="30"/>
                <w:szCs w:val="30"/>
                <w:lang w:val="en-US"/>
              </w:rPr>
              <w:t>14,019</w:t>
            </w:r>
          </w:p>
        </w:tc>
      </w:tr>
      <w:tr w:rsidR="007D2B3D" w:rsidRPr="00F065D7" w14:paraId="37356335" w14:textId="77777777" w:rsidTr="00A9102B">
        <w:tc>
          <w:tcPr>
            <w:tcW w:w="2088" w:type="pct"/>
          </w:tcPr>
          <w:p w14:paraId="0D3DCBEB" w14:textId="77777777" w:rsidR="007D2B3D" w:rsidRPr="00F065D7" w:rsidRDefault="007D2B3D" w:rsidP="007D2B3D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16C4A401" w14:textId="77777777" w:rsidR="007D2B3D" w:rsidRPr="00F065D7" w:rsidRDefault="007D2B3D" w:rsidP="007D2B3D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D48598" w14:textId="77777777" w:rsidR="007D2B3D" w:rsidRPr="00F065D7" w:rsidRDefault="007D2B3D" w:rsidP="007D2B3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415D9C8" w14:textId="77777777" w:rsidR="007D2B3D" w:rsidRPr="00F065D7" w:rsidRDefault="007D2B3D" w:rsidP="007D2B3D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50A507" w14:textId="77777777" w:rsidR="007D2B3D" w:rsidRPr="00F065D7" w:rsidRDefault="007D2B3D" w:rsidP="007D2B3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D7A913" w14:textId="07D95F45" w:rsidR="007D2B3D" w:rsidRPr="003D41A2" w:rsidRDefault="007D2B3D" w:rsidP="007D2B3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41A2">
              <w:rPr>
                <w:rFonts w:ascii="Angsana New" w:hAnsi="Angsana New"/>
                <w:sz w:val="30"/>
                <w:szCs w:val="30"/>
                <w:lang w:val="en-US"/>
              </w:rPr>
              <w:t xml:space="preserve"> 11,562 </w:t>
            </w:r>
          </w:p>
        </w:tc>
        <w:tc>
          <w:tcPr>
            <w:tcW w:w="147" w:type="pct"/>
          </w:tcPr>
          <w:p w14:paraId="597E2C32" w14:textId="77777777" w:rsidR="007D2B3D" w:rsidRPr="003D41A2" w:rsidRDefault="007D2B3D" w:rsidP="007D2B3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8726263" w14:textId="35AEB189" w:rsidR="007D2B3D" w:rsidRPr="003D41A2" w:rsidRDefault="007D2B3D" w:rsidP="007D2B3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41A2">
              <w:rPr>
                <w:rFonts w:ascii="Angsana New" w:hAnsi="Angsana New"/>
                <w:sz w:val="30"/>
                <w:szCs w:val="30"/>
                <w:lang w:val="en-US"/>
              </w:rPr>
              <w:t>13,575</w:t>
            </w:r>
          </w:p>
        </w:tc>
      </w:tr>
      <w:tr w:rsidR="007D2B3D" w:rsidRPr="00F065D7" w14:paraId="275F736D" w14:textId="77777777" w:rsidTr="00A9102B">
        <w:tc>
          <w:tcPr>
            <w:tcW w:w="2088" w:type="pct"/>
          </w:tcPr>
          <w:p w14:paraId="162BA9AB" w14:textId="77777777" w:rsidR="007D2B3D" w:rsidRPr="00F065D7" w:rsidRDefault="007D2B3D" w:rsidP="007D2B3D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2418CE8E" w14:textId="77777777" w:rsidR="007D2B3D" w:rsidRPr="00F065D7" w:rsidRDefault="007D2B3D" w:rsidP="007D2B3D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B8D15C" w14:textId="77777777" w:rsidR="007D2B3D" w:rsidRPr="00F065D7" w:rsidRDefault="007D2B3D" w:rsidP="007D2B3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B44A3F7" w14:textId="77777777" w:rsidR="007D2B3D" w:rsidRPr="00F065D7" w:rsidRDefault="007D2B3D" w:rsidP="007D2B3D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5329FF" w14:textId="77777777" w:rsidR="007D2B3D" w:rsidRPr="00F065D7" w:rsidRDefault="007D2B3D" w:rsidP="007D2B3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87F11B9" w14:textId="392885D3" w:rsidR="007D2B3D" w:rsidRPr="003D41A2" w:rsidRDefault="007D2B3D" w:rsidP="007D2B3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41A2">
              <w:rPr>
                <w:rFonts w:ascii="Angsana New" w:hAnsi="Angsana New"/>
                <w:sz w:val="30"/>
                <w:szCs w:val="30"/>
                <w:lang w:val="en-US"/>
              </w:rPr>
              <w:t xml:space="preserve"> 24,236 </w:t>
            </w:r>
          </w:p>
        </w:tc>
        <w:tc>
          <w:tcPr>
            <w:tcW w:w="147" w:type="pct"/>
          </w:tcPr>
          <w:p w14:paraId="1DD7CA3D" w14:textId="77777777" w:rsidR="007D2B3D" w:rsidRPr="003D41A2" w:rsidRDefault="007D2B3D" w:rsidP="007D2B3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A764C71" w14:textId="7BA77AFB" w:rsidR="007D2B3D" w:rsidRPr="003D41A2" w:rsidRDefault="007D2B3D" w:rsidP="007D2B3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D41A2">
              <w:rPr>
                <w:rFonts w:ascii="Angsana New" w:hAnsi="Angsana New"/>
                <w:sz w:val="30"/>
                <w:szCs w:val="30"/>
                <w:lang w:val="en-US"/>
              </w:rPr>
              <w:t>30,403</w:t>
            </w:r>
          </w:p>
        </w:tc>
      </w:tr>
      <w:tr w:rsidR="00254334" w:rsidRPr="00F065D7" w14:paraId="5DBA14F0" w14:textId="77777777" w:rsidTr="00A9102B">
        <w:tc>
          <w:tcPr>
            <w:tcW w:w="2088" w:type="pct"/>
          </w:tcPr>
          <w:p w14:paraId="13DBF77D" w14:textId="77777777" w:rsidR="00254334" w:rsidRPr="00F065D7" w:rsidRDefault="00254334" w:rsidP="0025433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78B2368C" w14:textId="77777777" w:rsidR="00254334" w:rsidRPr="00F065D7" w:rsidRDefault="00254334" w:rsidP="0025433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E38547" w14:textId="77777777" w:rsidR="00254334" w:rsidRPr="00F065D7" w:rsidRDefault="00254334" w:rsidP="0025433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7CEEB4" w14:textId="77777777" w:rsidR="00254334" w:rsidRPr="00F065D7" w:rsidRDefault="00254334" w:rsidP="0025433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DE372C" w14:textId="77777777" w:rsidR="00254334" w:rsidRPr="00F065D7" w:rsidRDefault="00254334" w:rsidP="0025433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CF76D47" w14:textId="7BDE3EDD" w:rsidR="00254334" w:rsidRPr="003D41A2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41A2">
              <w:rPr>
                <w:rFonts w:ascii="Angsana New" w:hAnsi="Angsana New"/>
                <w:sz w:val="30"/>
                <w:szCs w:val="30"/>
                <w:lang w:val="en-US"/>
              </w:rPr>
              <w:t xml:space="preserve"> 187,420 </w:t>
            </w:r>
          </w:p>
        </w:tc>
        <w:tc>
          <w:tcPr>
            <w:tcW w:w="147" w:type="pct"/>
          </w:tcPr>
          <w:p w14:paraId="5B27EB8C" w14:textId="77777777" w:rsidR="00254334" w:rsidRPr="003D41A2" w:rsidRDefault="00254334" w:rsidP="0025433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58440E3" w14:textId="43B2E9E7" w:rsidR="00254334" w:rsidRPr="003D41A2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D41A2">
              <w:rPr>
                <w:rFonts w:ascii="Angsana New" w:hAnsi="Angsana New"/>
                <w:sz w:val="30"/>
                <w:szCs w:val="30"/>
                <w:lang w:val="en-US"/>
              </w:rPr>
              <w:t>178,358</w:t>
            </w:r>
          </w:p>
        </w:tc>
      </w:tr>
      <w:tr w:rsidR="00254334" w:rsidRPr="00F065D7" w14:paraId="5784997C" w14:textId="77777777" w:rsidTr="00A9102B">
        <w:tc>
          <w:tcPr>
            <w:tcW w:w="2088" w:type="pct"/>
          </w:tcPr>
          <w:p w14:paraId="46C2182C" w14:textId="77777777" w:rsidR="00254334" w:rsidRPr="00F065D7" w:rsidRDefault="00254334" w:rsidP="0025433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1F2639C9" w14:textId="77777777" w:rsidR="00254334" w:rsidRPr="00F065D7" w:rsidRDefault="00254334" w:rsidP="0025433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8399C8" w14:textId="77777777" w:rsidR="00254334" w:rsidRPr="00F065D7" w:rsidRDefault="00254334" w:rsidP="0025433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BAF4542" w14:textId="77777777" w:rsidR="00254334" w:rsidRPr="00F065D7" w:rsidRDefault="00254334" w:rsidP="0025433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009FE9" w14:textId="77777777" w:rsidR="00254334" w:rsidRPr="00F065D7" w:rsidRDefault="00254334" w:rsidP="0025433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9038A8E" w14:textId="181E9CFF" w:rsidR="00254334" w:rsidRPr="00BD6887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334">
              <w:rPr>
                <w:rFonts w:ascii="Angsana New" w:hAnsi="Angsana New"/>
                <w:sz w:val="30"/>
                <w:szCs w:val="30"/>
                <w:lang w:val="en-US"/>
              </w:rPr>
              <w:t xml:space="preserve"> 81,773 </w:t>
            </w:r>
          </w:p>
        </w:tc>
        <w:tc>
          <w:tcPr>
            <w:tcW w:w="147" w:type="pct"/>
          </w:tcPr>
          <w:p w14:paraId="77E74C6A" w14:textId="77777777" w:rsidR="00254334" w:rsidRPr="00254334" w:rsidRDefault="00254334" w:rsidP="0025433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F6B6EBF" w14:textId="18AD5163" w:rsidR="00254334" w:rsidRPr="00F065D7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109,700</w:t>
            </w:r>
          </w:p>
        </w:tc>
      </w:tr>
      <w:tr w:rsidR="00254334" w:rsidRPr="00F065D7" w14:paraId="32FF3005" w14:textId="77777777" w:rsidTr="00A9102B">
        <w:tc>
          <w:tcPr>
            <w:tcW w:w="2088" w:type="pct"/>
          </w:tcPr>
          <w:p w14:paraId="15010CE1" w14:textId="77777777" w:rsidR="00254334" w:rsidRPr="00F065D7" w:rsidRDefault="00254334" w:rsidP="0025433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6457DD9E" w14:textId="77777777" w:rsidR="00254334" w:rsidRPr="00F065D7" w:rsidRDefault="00254334" w:rsidP="0025433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DDD3FD" w14:textId="77777777" w:rsidR="00254334" w:rsidRPr="00F065D7" w:rsidRDefault="00254334" w:rsidP="0025433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E1A3F5D" w14:textId="77777777" w:rsidR="00254334" w:rsidRPr="00F065D7" w:rsidRDefault="00254334" w:rsidP="0025433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FDC44C" w14:textId="77777777" w:rsidR="00254334" w:rsidRPr="00F065D7" w:rsidRDefault="00254334" w:rsidP="0025433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5609F01" w14:textId="6979AE16" w:rsidR="00254334" w:rsidRPr="00BD6887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334">
              <w:rPr>
                <w:rFonts w:ascii="Angsana New" w:hAnsi="Angsana New"/>
                <w:sz w:val="30"/>
                <w:szCs w:val="30"/>
                <w:lang w:val="en-US"/>
              </w:rPr>
              <w:t xml:space="preserve"> 14,875 </w:t>
            </w:r>
          </w:p>
        </w:tc>
        <w:tc>
          <w:tcPr>
            <w:tcW w:w="147" w:type="pct"/>
          </w:tcPr>
          <w:p w14:paraId="26C0CBE5" w14:textId="77777777" w:rsidR="00254334" w:rsidRPr="00254334" w:rsidRDefault="00254334" w:rsidP="0025433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D5AE48F" w14:textId="51C2D747" w:rsidR="00254334" w:rsidRPr="00F065D7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13,669</w:t>
            </w:r>
          </w:p>
        </w:tc>
      </w:tr>
      <w:tr w:rsidR="00254334" w:rsidRPr="00F065D7" w14:paraId="115D8EBB" w14:textId="77777777" w:rsidTr="00A9102B">
        <w:tc>
          <w:tcPr>
            <w:tcW w:w="2088" w:type="pct"/>
          </w:tcPr>
          <w:p w14:paraId="02E20324" w14:textId="77777777" w:rsidR="00254334" w:rsidRPr="00F065D7" w:rsidRDefault="00254334" w:rsidP="0025433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339F2EF5" w14:textId="77777777" w:rsidR="00254334" w:rsidRPr="00F065D7" w:rsidRDefault="00254334" w:rsidP="0025433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D92D4B" w14:textId="77777777" w:rsidR="00254334" w:rsidRPr="00F065D7" w:rsidRDefault="00254334" w:rsidP="0025433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AB813F" w14:textId="77777777" w:rsidR="00254334" w:rsidRPr="00F065D7" w:rsidRDefault="00254334" w:rsidP="0025433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8A100C" w14:textId="77777777" w:rsidR="00254334" w:rsidRPr="00F065D7" w:rsidRDefault="00254334" w:rsidP="0025433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396851B" w14:textId="3CCEFE3F" w:rsidR="00254334" w:rsidRPr="000F43C4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334">
              <w:rPr>
                <w:rFonts w:ascii="Angsana New" w:hAnsi="Angsana New"/>
                <w:sz w:val="30"/>
                <w:szCs w:val="30"/>
                <w:lang w:val="en-US"/>
              </w:rPr>
              <w:t xml:space="preserve"> 6,886 </w:t>
            </w:r>
          </w:p>
        </w:tc>
        <w:tc>
          <w:tcPr>
            <w:tcW w:w="147" w:type="pct"/>
          </w:tcPr>
          <w:p w14:paraId="207D5A9E" w14:textId="77777777" w:rsidR="00254334" w:rsidRPr="00254334" w:rsidRDefault="00254334" w:rsidP="0025433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040A11E7" w14:textId="643BE1A6" w:rsidR="00254334" w:rsidRPr="00F065D7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11,320</w:t>
            </w:r>
          </w:p>
        </w:tc>
      </w:tr>
      <w:tr w:rsidR="00254334" w:rsidRPr="00F065D7" w14:paraId="72B4FAFF" w14:textId="77777777" w:rsidTr="00A9102B">
        <w:tc>
          <w:tcPr>
            <w:tcW w:w="2088" w:type="pct"/>
          </w:tcPr>
          <w:p w14:paraId="4D395E2B" w14:textId="77777777" w:rsidR="00254334" w:rsidRPr="00F065D7" w:rsidRDefault="00254334" w:rsidP="0025433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2CDE8757" w14:textId="77777777" w:rsidR="00254334" w:rsidRPr="00F065D7" w:rsidRDefault="00254334" w:rsidP="0025433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FAE7C6" w14:textId="77777777" w:rsidR="00254334" w:rsidRPr="00F065D7" w:rsidRDefault="00254334" w:rsidP="0025433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9A889A" w14:textId="77777777" w:rsidR="00254334" w:rsidRPr="00F065D7" w:rsidRDefault="00254334" w:rsidP="0025433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E771E30" w14:textId="77777777" w:rsidR="00254334" w:rsidRPr="00F065D7" w:rsidRDefault="00254334" w:rsidP="0025433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ACDF1A7" w14:textId="6BFC7AB2" w:rsidR="00254334" w:rsidRPr="000F43C4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334">
              <w:rPr>
                <w:rFonts w:ascii="Angsana New" w:hAnsi="Angsana New"/>
                <w:sz w:val="30"/>
                <w:szCs w:val="30"/>
                <w:lang w:val="en-US"/>
              </w:rPr>
              <w:t xml:space="preserve"> 1,739 </w:t>
            </w:r>
          </w:p>
        </w:tc>
        <w:tc>
          <w:tcPr>
            <w:tcW w:w="147" w:type="pct"/>
          </w:tcPr>
          <w:p w14:paraId="59BC61D1" w14:textId="77777777" w:rsidR="00254334" w:rsidRPr="00254334" w:rsidRDefault="00254334" w:rsidP="0025433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B017A13" w14:textId="5C29CE15" w:rsidR="00254334" w:rsidRPr="00F065D7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2,099</w:t>
            </w:r>
          </w:p>
        </w:tc>
      </w:tr>
      <w:tr w:rsidR="00254334" w:rsidRPr="00F065D7" w14:paraId="065E9FA6" w14:textId="77777777" w:rsidTr="00A9102B">
        <w:tc>
          <w:tcPr>
            <w:tcW w:w="2088" w:type="pct"/>
          </w:tcPr>
          <w:p w14:paraId="240E0F82" w14:textId="77777777" w:rsidR="00254334" w:rsidRPr="00F065D7" w:rsidRDefault="00254334" w:rsidP="00254334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A75C644" w14:textId="77777777" w:rsidR="00254334" w:rsidRPr="00F065D7" w:rsidRDefault="00254334" w:rsidP="0025433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4408F4" w14:textId="77777777" w:rsidR="00254334" w:rsidRPr="00F065D7" w:rsidRDefault="00254334" w:rsidP="0025433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41841D9" w14:textId="77777777" w:rsidR="00254334" w:rsidRPr="00F065D7" w:rsidRDefault="00254334" w:rsidP="0025433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A2E711" w14:textId="77777777" w:rsidR="00254334" w:rsidRPr="00F065D7" w:rsidRDefault="00254334" w:rsidP="0025433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874AB8" w14:textId="3111C2AD" w:rsidR="00254334" w:rsidRPr="000F43C4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334">
              <w:rPr>
                <w:rFonts w:ascii="Angsana New" w:hAnsi="Angsana New"/>
                <w:sz w:val="30"/>
                <w:szCs w:val="30"/>
                <w:lang w:val="en-US"/>
              </w:rPr>
              <w:t xml:space="preserve"> 2</w:t>
            </w:r>
            <w:r w:rsidR="003C0CE3">
              <w:rPr>
                <w:rFonts w:ascii="Angsana New" w:hAnsi="Angsana New"/>
                <w:sz w:val="30"/>
                <w:szCs w:val="30"/>
                <w:lang w:val="en-US"/>
              </w:rPr>
              <w:t>0,696</w:t>
            </w:r>
            <w:r w:rsidRPr="0025433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4E4A62FD" w14:textId="77777777" w:rsidR="00254334" w:rsidRPr="00254334" w:rsidRDefault="00254334" w:rsidP="0025433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16C45E34" w14:textId="3C214939" w:rsidR="00254334" w:rsidRPr="00F065D7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12,888</w:t>
            </w:r>
          </w:p>
        </w:tc>
      </w:tr>
      <w:tr w:rsidR="004375FE" w:rsidRPr="00F065D7" w14:paraId="70CA43AB" w14:textId="77777777" w:rsidTr="00A9102B">
        <w:tc>
          <w:tcPr>
            <w:tcW w:w="2088" w:type="pct"/>
          </w:tcPr>
          <w:p w14:paraId="771F63F7" w14:textId="77777777" w:rsidR="004375FE" w:rsidRPr="00F065D7" w:rsidRDefault="004375FE" w:rsidP="004375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0A4AF192" w14:textId="77777777" w:rsidR="004375FE" w:rsidRPr="00F065D7" w:rsidRDefault="004375FE" w:rsidP="004375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2224CF" w14:textId="77777777" w:rsidR="004375FE" w:rsidRPr="00F065D7" w:rsidRDefault="004375FE" w:rsidP="004375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0EB10EF" w14:textId="77777777" w:rsidR="004375FE" w:rsidRPr="00F065D7" w:rsidRDefault="004375FE" w:rsidP="004375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F584DA" w14:textId="77777777" w:rsidR="004375FE" w:rsidRPr="00F065D7" w:rsidRDefault="004375FE" w:rsidP="004375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9F68BD8" w14:textId="1FF945CE" w:rsidR="004375FE" w:rsidRPr="00BE3109" w:rsidRDefault="00254334" w:rsidP="004375FE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25F9F7B" w14:textId="77777777" w:rsidR="004375FE" w:rsidRPr="00F065D7" w:rsidRDefault="004375FE" w:rsidP="004375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9760C7F" w14:textId="5D9E5EDA" w:rsidR="004375FE" w:rsidRPr="001C7C26" w:rsidRDefault="004375FE" w:rsidP="004375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18,234</w:t>
            </w:r>
          </w:p>
        </w:tc>
      </w:tr>
      <w:tr w:rsidR="004375FE" w:rsidRPr="00F065D7" w14:paraId="48D9D72B" w14:textId="77777777" w:rsidTr="00A9102B">
        <w:tc>
          <w:tcPr>
            <w:tcW w:w="2088" w:type="pct"/>
          </w:tcPr>
          <w:p w14:paraId="02814623" w14:textId="1BF16364" w:rsidR="004375FE" w:rsidRPr="00AE6818" w:rsidRDefault="004375FE" w:rsidP="004375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346C668F" w14:textId="181F1321" w:rsidR="004375FE" w:rsidRPr="00AE6818" w:rsidRDefault="00254334" w:rsidP="004375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A75E7C" w14:textId="77777777" w:rsidR="004375FE" w:rsidRPr="00F065D7" w:rsidRDefault="004375FE" w:rsidP="004375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8E0800E" w14:textId="7B2D9D52" w:rsidR="004375FE" w:rsidRPr="00AE6818" w:rsidRDefault="00254334" w:rsidP="004375F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9D7E17" w14:textId="77777777" w:rsidR="004375FE" w:rsidRPr="00F065D7" w:rsidRDefault="004375FE" w:rsidP="004375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FFB0C80" w14:textId="0603B57B" w:rsidR="004375FE" w:rsidRPr="00BE3109" w:rsidRDefault="00A843E7" w:rsidP="00CC041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43E7">
              <w:rPr>
                <w:rFonts w:ascii="Angsana New" w:hAnsi="Angsana New"/>
                <w:sz w:val="30"/>
                <w:szCs w:val="30"/>
                <w:cs/>
                <w:lang w:val="en-US"/>
              </w:rPr>
              <w:t>69</w:t>
            </w:r>
            <w:r w:rsidRPr="00A843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843E7">
              <w:rPr>
                <w:rFonts w:ascii="Angsana New" w:hAnsi="Angsana New"/>
                <w:sz w:val="30"/>
                <w:szCs w:val="30"/>
                <w:cs/>
                <w:lang w:val="en-US"/>
              </w:rPr>
              <w:t>663</w:t>
            </w:r>
          </w:p>
        </w:tc>
        <w:tc>
          <w:tcPr>
            <w:tcW w:w="147" w:type="pct"/>
          </w:tcPr>
          <w:p w14:paraId="4D1B63AA" w14:textId="77777777" w:rsidR="004375FE" w:rsidRPr="00F065D7" w:rsidRDefault="004375FE" w:rsidP="004375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CB5071" w14:textId="4B60E673" w:rsidR="004375FE" w:rsidRPr="00210F08" w:rsidRDefault="004375FE" w:rsidP="004375F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0F08">
              <w:rPr>
                <w:rFonts w:ascii="Angsana New" w:hAnsi="Angsana New"/>
                <w:sz w:val="30"/>
                <w:szCs w:val="30"/>
                <w:lang w:val="en-US"/>
              </w:rPr>
              <w:t>2,783</w:t>
            </w:r>
          </w:p>
        </w:tc>
      </w:tr>
      <w:tr w:rsidR="000E4DB4" w:rsidRPr="00F065D7" w14:paraId="618B7ACC" w14:textId="77777777" w:rsidTr="00A9102B">
        <w:tc>
          <w:tcPr>
            <w:tcW w:w="2088" w:type="pct"/>
          </w:tcPr>
          <w:p w14:paraId="721F8CA3" w14:textId="77777777" w:rsidR="000E4DB4" w:rsidRPr="00F065D7" w:rsidRDefault="000E4DB4" w:rsidP="000E4DB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F634AEB" w14:textId="77777777" w:rsidR="000E4DB4" w:rsidRPr="00014DE2" w:rsidRDefault="000E4DB4" w:rsidP="000E4DB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F3DDD08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3555691" w14:textId="77777777" w:rsidR="000E4DB4" w:rsidRPr="00F065D7" w:rsidRDefault="000E4DB4" w:rsidP="000E4DB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E6F0A2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5AA6FA3" w14:textId="77777777" w:rsidR="000E4DB4" w:rsidRPr="002B1224" w:rsidRDefault="000E4DB4" w:rsidP="000E4DB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36899290" w14:textId="77777777" w:rsidR="000E4DB4" w:rsidRPr="00F065D7" w:rsidRDefault="000E4DB4" w:rsidP="000E4DB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6C869B0" w14:textId="77777777" w:rsidR="000E4DB4" w:rsidRPr="00F065D7" w:rsidRDefault="000E4DB4" w:rsidP="000E4DB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41A2" w:rsidRPr="00F065D7" w14:paraId="66557C2D" w14:textId="77777777" w:rsidTr="00A9102B">
        <w:tc>
          <w:tcPr>
            <w:tcW w:w="2088" w:type="pct"/>
          </w:tcPr>
          <w:p w14:paraId="5B5C6AC5" w14:textId="77777777" w:rsidR="003D41A2" w:rsidRPr="00F065D7" w:rsidRDefault="003D41A2" w:rsidP="000E4DB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378F890" w14:textId="77777777" w:rsidR="003D41A2" w:rsidRPr="00014DE2" w:rsidRDefault="003D41A2" w:rsidP="000E4DB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2E45C7E" w14:textId="77777777" w:rsidR="003D41A2" w:rsidRPr="00F065D7" w:rsidRDefault="003D41A2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DBD1FBF" w14:textId="77777777" w:rsidR="003D41A2" w:rsidRPr="00F065D7" w:rsidRDefault="003D41A2" w:rsidP="000E4DB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B77B148" w14:textId="77777777" w:rsidR="003D41A2" w:rsidRPr="00F065D7" w:rsidRDefault="003D41A2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9D921A0" w14:textId="77777777" w:rsidR="003D41A2" w:rsidRPr="002B1224" w:rsidRDefault="003D41A2" w:rsidP="000E4DB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59EBC460" w14:textId="77777777" w:rsidR="003D41A2" w:rsidRPr="00F065D7" w:rsidRDefault="003D41A2" w:rsidP="000E4DB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D97B21" w14:textId="77777777" w:rsidR="003D41A2" w:rsidRPr="00F065D7" w:rsidRDefault="003D41A2" w:rsidP="000E4DB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41A2" w:rsidRPr="00F065D7" w14:paraId="23A1A676" w14:textId="77777777" w:rsidTr="00A9102B">
        <w:tc>
          <w:tcPr>
            <w:tcW w:w="2088" w:type="pct"/>
          </w:tcPr>
          <w:p w14:paraId="20F96A8B" w14:textId="77777777" w:rsidR="003D41A2" w:rsidRPr="00F065D7" w:rsidRDefault="003D41A2" w:rsidP="000E4DB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B792792" w14:textId="77777777" w:rsidR="003D41A2" w:rsidRPr="00014DE2" w:rsidRDefault="003D41A2" w:rsidP="000E4DB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1EFD40C" w14:textId="77777777" w:rsidR="003D41A2" w:rsidRPr="00F065D7" w:rsidRDefault="003D41A2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8A69931" w14:textId="77777777" w:rsidR="003D41A2" w:rsidRPr="00F065D7" w:rsidRDefault="003D41A2" w:rsidP="000E4DB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4FB58E" w14:textId="77777777" w:rsidR="003D41A2" w:rsidRPr="00F065D7" w:rsidRDefault="003D41A2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EF4F0BD" w14:textId="77777777" w:rsidR="003D41A2" w:rsidRPr="002B1224" w:rsidRDefault="003D41A2" w:rsidP="000E4DB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65C44891" w14:textId="77777777" w:rsidR="003D41A2" w:rsidRPr="00F065D7" w:rsidRDefault="003D41A2" w:rsidP="000E4DB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620CE93" w14:textId="77777777" w:rsidR="003D41A2" w:rsidRPr="00F065D7" w:rsidRDefault="003D41A2" w:rsidP="000E4DB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41A2" w:rsidRPr="00F065D7" w14:paraId="4B18E74F" w14:textId="77777777" w:rsidTr="00A9102B">
        <w:tc>
          <w:tcPr>
            <w:tcW w:w="2088" w:type="pct"/>
          </w:tcPr>
          <w:p w14:paraId="0DE04D90" w14:textId="77777777" w:rsidR="003D41A2" w:rsidRPr="00F065D7" w:rsidRDefault="003D41A2" w:rsidP="000E4DB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10C3300" w14:textId="77777777" w:rsidR="003D41A2" w:rsidRPr="00014DE2" w:rsidRDefault="003D41A2" w:rsidP="000E4DB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C0D6ED9" w14:textId="77777777" w:rsidR="003D41A2" w:rsidRPr="00F065D7" w:rsidRDefault="003D41A2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A6271BF" w14:textId="77777777" w:rsidR="003D41A2" w:rsidRPr="00F065D7" w:rsidRDefault="003D41A2" w:rsidP="000E4DB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B26A0E" w14:textId="77777777" w:rsidR="003D41A2" w:rsidRPr="00F065D7" w:rsidRDefault="003D41A2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09B615E" w14:textId="77777777" w:rsidR="003D41A2" w:rsidRPr="002B1224" w:rsidRDefault="003D41A2" w:rsidP="000E4DB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43F33B86" w14:textId="77777777" w:rsidR="003D41A2" w:rsidRPr="00F065D7" w:rsidRDefault="003D41A2" w:rsidP="000E4DB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53F5E7E" w14:textId="77777777" w:rsidR="003D41A2" w:rsidRPr="00F065D7" w:rsidRDefault="003D41A2" w:rsidP="000E4DB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41A2" w:rsidRPr="00F065D7" w14:paraId="0E864D9D" w14:textId="77777777" w:rsidTr="00A9102B">
        <w:tc>
          <w:tcPr>
            <w:tcW w:w="2088" w:type="pct"/>
          </w:tcPr>
          <w:p w14:paraId="1F5A6AD5" w14:textId="77777777" w:rsidR="003D41A2" w:rsidRPr="00F065D7" w:rsidRDefault="003D41A2" w:rsidP="000E4DB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AC13BE7" w14:textId="77777777" w:rsidR="003D41A2" w:rsidRPr="00014DE2" w:rsidRDefault="003D41A2" w:rsidP="000E4DB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223F48C" w14:textId="77777777" w:rsidR="003D41A2" w:rsidRPr="00F065D7" w:rsidRDefault="003D41A2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8695A5B" w14:textId="77777777" w:rsidR="003D41A2" w:rsidRPr="00F065D7" w:rsidRDefault="003D41A2" w:rsidP="000E4DB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BC1113" w14:textId="77777777" w:rsidR="003D41A2" w:rsidRPr="00F065D7" w:rsidRDefault="003D41A2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5E7F2B2" w14:textId="77777777" w:rsidR="003D41A2" w:rsidRPr="002B1224" w:rsidRDefault="003D41A2" w:rsidP="000E4DB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0E568CFB" w14:textId="77777777" w:rsidR="003D41A2" w:rsidRPr="00F065D7" w:rsidRDefault="003D41A2" w:rsidP="000E4DB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96B2565" w14:textId="77777777" w:rsidR="003D41A2" w:rsidRPr="00F065D7" w:rsidRDefault="003D41A2" w:rsidP="000E4DB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4DB4" w:rsidRPr="00F065D7" w14:paraId="695B7DA5" w14:textId="77777777" w:rsidTr="00A9102B">
        <w:tc>
          <w:tcPr>
            <w:tcW w:w="2088" w:type="pct"/>
          </w:tcPr>
          <w:p w14:paraId="3EF2D999" w14:textId="77777777" w:rsidR="000E4DB4" w:rsidRPr="00F065D7" w:rsidRDefault="000E4DB4" w:rsidP="000E4DB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32" w:type="pct"/>
          </w:tcPr>
          <w:p w14:paraId="0592953B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373B952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999642A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CA4963F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24B373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804FDF8" w14:textId="77777777" w:rsidR="000E4DB4" w:rsidRPr="00F065D7" w:rsidRDefault="000E4DB4" w:rsidP="000E4DB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8FFFF8" w14:textId="77777777" w:rsidR="000E4DB4" w:rsidRPr="00F065D7" w:rsidRDefault="000E4DB4" w:rsidP="000E4DB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54334" w:rsidRPr="00F065D7" w14:paraId="724DC4F8" w14:textId="77777777" w:rsidTr="00A9102B">
        <w:tc>
          <w:tcPr>
            <w:tcW w:w="2088" w:type="pct"/>
          </w:tcPr>
          <w:p w14:paraId="75F017C1" w14:textId="77777777" w:rsidR="00254334" w:rsidRPr="005A3338" w:rsidRDefault="00254334" w:rsidP="0025433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16CC3EC7" w14:textId="6A22670C" w:rsidR="00254334" w:rsidRPr="00CD5A6F" w:rsidRDefault="005A3338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5A3338">
              <w:rPr>
                <w:rFonts w:ascii="Angsana New" w:hAnsi="Angsana New"/>
                <w:sz w:val="30"/>
                <w:szCs w:val="30"/>
              </w:rPr>
              <w:t>96</w:t>
            </w:r>
            <w:r w:rsidR="00237F2F">
              <w:rPr>
                <w:rFonts w:ascii="Angsana New" w:hAnsi="Angsana New"/>
                <w:sz w:val="30"/>
                <w:szCs w:val="30"/>
              </w:rPr>
              <w:t>5</w:t>
            </w:r>
            <w:r w:rsidRPr="005A3338">
              <w:rPr>
                <w:rFonts w:ascii="Angsana New" w:hAnsi="Angsana New"/>
                <w:sz w:val="30"/>
                <w:szCs w:val="30"/>
              </w:rPr>
              <w:t>,</w:t>
            </w:r>
            <w:r w:rsidR="00237F2F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145" w:type="pct"/>
          </w:tcPr>
          <w:p w14:paraId="34910EEB" w14:textId="77777777" w:rsidR="00254334" w:rsidRPr="00F065D7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BF610CF" w14:textId="26B5E410" w:rsidR="00254334" w:rsidRPr="007C5040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860,037</w:t>
            </w:r>
          </w:p>
        </w:tc>
        <w:tc>
          <w:tcPr>
            <w:tcW w:w="145" w:type="pct"/>
          </w:tcPr>
          <w:p w14:paraId="69EF9AF5" w14:textId="77777777" w:rsidR="00254334" w:rsidRPr="00F065D7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1886F7" w14:textId="7AD2792D" w:rsidR="00254334" w:rsidRPr="000F43C4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334">
              <w:rPr>
                <w:rFonts w:ascii="Angsana New" w:hAnsi="Angsana New"/>
                <w:sz w:val="30"/>
                <w:szCs w:val="30"/>
                <w:lang w:val="en-US"/>
              </w:rPr>
              <w:t xml:space="preserve"> 3,149,232 </w:t>
            </w:r>
          </w:p>
        </w:tc>
        <w:tc>
          <w:tcPr>
            <w:tcW w:w="147" w:type="pct"/>
          </w:tcPr>
          <w:p w14:paraId="4FFE8307" w14:textId="77777777" w:rsidR="00254334" w:rsidRPr="00254334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1F58074" w14:textId="77D2BED0" w:rsidR="00254334" w:rsidRPr="007C5040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3,202,645</w:t>
            </w:r>
          </w:p>
        </w:tc>
      </w:tr>
      <w:tr w:rsidR="00254334" w:rsidRPr="00F065D7" w14:paraId="51CE695F" w14:textId="77777777" w:rsidTr="00A9102B">
        <w:tc>
          <w:tcPr>
            <w:tcW w:w="2088" w:type="pct"/>
          </w:tcPr>
          <w:p w14:paraId="2C8A4E6A" w14:textId="77777777" w:rsidR="00254334" w:rsidRPr="00F065D7" w:rsidRDefault="00254334" w:rsidP="0025433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50EEF6C6" w14:textId="46A87ABF" w:rsidR="00254334" w:rsidRPr="00CD5A6F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54334">
              <w:rPr>
                <w:rFonts w:ascii="Angsana New" w:hAnsi="Angsana New"/>
                <w:sz w:val="30"/>
                <w:szCs w:val="30"/>
              </w:rPr>
              <w:t xml:space="preserve"> 1,850,840 </w:t>
            </w:r>
          </w:p>
        </w:tc>
        <w:tc>
          <w:tcPr>
            <w:tcW w:w="145" w:type="pct"/>
          </w:tcPr>
          <w:p w14:paraId="7A7DE198" w14:textId="77777777" w:rsidR="00254334" w:rsidRPr="00F065D7" w:rsidRDefault="00254334" w:rsidP="0025433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4471FD" w14:textId="2AFB1334" w:rsidR="00254334" w:rsidRPr="007C5040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1,490,700</w:t>
            </w:r>
          </w:p>
        </w:tc>
        <w:tc>
          <w:tcPr>
            <w:tcW w:w="145" w:type="pct"/>
          </w:tcPr>
          <w:p w14:paraId="3ED5D4CC" w14:textId="77777777" w:rsidR="00254334" w:rsidRPr="00F065D7" w:rsidRDefault="00254334" w:rsidP="0025433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C516071" w14:textId="777FA131" w:rsidR="00254334" w:rsidRPr="000F43C4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334">
              <w:rPr>
                <w:rFonts w:ascii="Angsana New" w:hAnsi="Angsana New"/>
                <w:sz w:val="30"/>
                <w:szCs w:val="30"/>
                <w:lang w:val="en-US"/>
              </w:rPr>
              <w:t xml:space="preserve"> 508,666 </w:t>
            </w:r>
          </w:p>
        </w:tc>
        <w:tc>
          <w:tcPr>
            <w:tcW w:w="147" w:type="pct"/>
          </w:tcPr>
          <w:p w14:paraId="48ED89B8" w14:textId="77777777" w:rsidR="00254334" w:rsidRPr="00254334" w:rsidRDefault="00254334" w:rsidP="0025433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BC93A4C" w14:textId="6AEF3762" w:rsidR="00254334" w:rsidRPr="007C5040" w:rsidRDefault="00254334" w:rsidP="0025433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439,805</w:t>
            </w:r>
          </w:p>
        </w:tc>
      </w:tr>
      <w:tr w:rsidR="00C83D18" w:rsidRPr="00F065D7" w14:paraId="0E7CDA7A" w14:textId="77777777" w:rsidTr="00A9102B">
        <w:tc>
          <w:tcPr>
            <w:tcW w:w="2088" w:type="pct"/>
          </w:tcPr>
          <w:p w14:paraId="4CDC4C0F" w14:textId="2C4F72D3" w:rsidR="00C83D18" w:rsidRPr="00F065D7" w:rsidRDefault="00C83D18" w:rsidP="00C83D1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6D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3A5EAC86" w14:textId="2D41EE31" w:rsidR="00C83D18" w:rsidRPr="00CD5A6F" w:rsidRDefault="00254334" w:rsidP="00C83D1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D0D58AF" w14:textId="77777777" w:rsidR="00C83D18" w:rsidRPr="00F065D7" w:rsidRDefault="00C83D18" w:rsidP="00C83D1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41020C4" w14:textId="496BCAA7" w:rsidR="00C83D18" w:rsidRPr="00BE3109" w:rsidRDefault="00C83D18" w:rsidP="00C83D1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9C5EE52" w14:textId="77777777" w:rsidR="00C83D18" w:rsidRPr="00F065D7" w:rsidRDefault="00C83D18" w:rsidP="00C83D1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1954A7F1" w14:textId="567AF2A2" w:rsidR="00C83D18" w:rsidRPr="000F43C4" w:rsidRDefault="00254334" w:rsidP="00AC468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43E7">
              <w:rPr>
                <w:rFonts w:ascii="Angsana New" w:hAnsi="Angsana New"/>
                <w:sz w:val="30"/>
                <w:szCs w:val="30"/>
                <w:lang w:val="en-US"/>
              </w:rPr>
              <w:t>507,30</w:t>
            </w:r>
            <w:r w:rsidR="006C1B2F" w:rsidRPr="00A843E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14:paraId="5FBB8E75" w14:textId="77777777" w:rsidR="00C83D18" w:rsidRPr="00F065D7" w:rsidRDefault="00C83D18" w:rsidP="00C83D1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550A67" w14:textId="762C9453" w:rsidR="00C83D18" w:rsidRPr="00BE3109" w:rsidRDefault="00C83D18" w:rsidP="00C83D1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285,474</w:t>
            </w:r>
          </w:p>
        </w:tc>
      </w:tr>
      <w:tr w:rsidR="005A3338" w:rsidRPr="00F065D7" w14:paraId="17F38583" w14:textId="77777777" w:rsidTr="00A9102B">
        <w:tc>
          <w:tcPr>
            <w:tcW w:w="2088" w:type="pct"/>
          </w:tcPr>
          <w:p w14:paraId="1C56607E" w14:textId="179B53D1" w:rsidR="005A3338" w:rsidRPr="00F065D7" w:rsidRDefault="005A3338" w:rsidP="005A333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38C088E2" w14:textId="7DA9E4CC" w:rsidR="005A3338" w:rsidRPr="00CA0121" w:rsidRDefault="005A3338" w:rsidP="005A333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A3338">
              <w:rPr>
                <w:rFonts w:ascii="Angsana New" w:hAnsi="Angsana New"/>
                <w:sz w:val="30"/>
                <w:szCs w:val="30"/>
              </w:rPr>
              <w:t xml:space="preserve"> 6,118 </w:t>
            </w:r>
          </w:p>
        </w:tc>
        <w:tc>
          <w:tcPr>
            <w:tcW w:w="145" w:type="pct"/>
          </w:tcPr>
          <w:p w14:paraId="4D50080A" w14:textId="77777777" w:rsidR="005A3338" w:rsidRPr="00CA0121" w:rsidRDefault="005A3338" w:rsidP="005A33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2513B7B" w14:textId="6548810D" w:rsidR="005A3338" w:rsidRPr="007C5040" w:rsidRDefault="005A3338" w:rsidP="005A333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13,610</w:t>
            </w:r>
          </w:p>
        </w:tc>
        <w:tc>
          <w:tcPr>
            <w:tcW w:w="145" w:type="pct"/>
          </w:tcPr>
          <w:p w14:paraId="51639AF9" w14:textId="77777777" w:rsidR="005A3338" w:rsidRPr="00CA0121" w:rsidRDefault="005A3338" w:rsidP="005A33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53D329F" w14:textId="2AD84347" w:rsidR="005A3338" w:rsidRPr="00CA0121" w:rsidRDefault="005A3338" w:rsidP="005A333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334">
              <w:rPr>
                <w:rFonts w:ascii="Angsana New" w:hAnsi="Angsana New"/>
                <w:sz w:val="30"/>
                <w:szCs w:val="30"/>
                <w:lang w:val="en-US"/>
              </w:rPr>
              <w:t xml:space="preserve"> 5,208 </w:t>
            </w:r>
          </w:p>
        </w:tc>
        <w:tc>
          <w:tcPr>
            <w:tcW w:w="147" w:type="pct"/>
          </w:tcPr>
          <w:p w14:paraId="47CBFABE" w14:textId="77777777" w:rsidR="005A3338" w:rsidRPr="00CA0121" w:rsidRDefault="005A3338" w:rsidP="005A333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5F23F6" w14:textId="54A2DFAE" w:rsidR="005A3338" w:rsidRPr="00CA0121" w:rsidRDefault="005A3338" w:rsidP="005A333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13,053</w:t>
            </w:r>
          </w:p>
        </w:tc>
      </w:tr>
      <w:tr w:rsidR="005A3338" w:rsidRPr="00F065D7" w14:paraId="0500A40B" w14:textId="77777777" w:rsidTr="007425A1">
        <w:tc>
          <w:tcPr>
            <w:tcW w:w="2088" w:type="pct"/>
            <w:shd w:val="clear" w:color="auto" w:fill="auto"/>
          </w:tcPr>
          <w:p w14:paraId="1E053B4A" w14:textId="5CC13F16" w:rsidR="005A3338" w:rsidRPr="00F065D7" w:rsidRDefault="005A3338" w:rsidP="005A333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25A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9C04A38" w14:textId="79BB60EA" w:rsidR="005A3338" w:rsidRPr="00CA0121" w:rsidRDefault="005A3338" w:rsidP="005A333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A3338">
              <w:rPr>
                <w:rFonts w:ascii="Angsana New" w:hAnsi="Angsana New"/>
                <w:sz w:val="30"/>
                <w:szCs w:val="30"/>
              </w:rPr>
              <w:t xml:space="preserve"> 1,040 </w:t>
            </w:r>
          </w:p>
        </w:tc>
        <w:tc>
          <w:tcPr>
            <w:tcW w:w="145" w:type="pct"/>
          </w:tcPr>
          <w:p w14:paraId="70EC12FE" w14:textId="77777777" w:rsidR="005A3338" w:rsidRPr="00CA0121" w:rsidRDefault="005A3338" w:rsidP="005A33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BA19382" w14:textId="731C2F9F" w:rsidR="005A3338" w:rsidRPr="000F43C4" w:rsidRDefault="005A3338" w:rsidP="005A333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A4B82B" w14:textId="77777777" w:rsidR="005A3338" w:rsidRPr="00CA0121" w:rsidRDefault="005A3338" w:rsidP="005A33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A3A3092" w14:textId="4599BB4E" w:rsidR="005A3338" w:rsidRPr="00CA0121" w:rsidRDefault="005A3338" w:rsidP="005A333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334">
              <w:rPr>
                <w:rFonts w:ascii="Angsana New" w:hAnsi="Angsana New"/>
                <w:sz w:val="30"/>
                <w:szCs w:val="30"/>
                <w:lang w:val="en-US"/>
              </w:rPr>
              <w:t xml:space="preserve"> 1,040 </w:t>
            </w:r>
          </w:p>
        </w:tc>
        <w:tc>
          <w:tcPr>
            <w:tcW w:w="147" w:type="pct"/>
          </w:tcPr>
          <w:p w14:paraId="2566410F" w14:textId="77777777" w:rsidR="005A3338" w:rsidRPr="00CA0121" w:rsidRDefault="005A3338" w:rsidP="005A333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EDAA534" w14:textId="56D5E700" w:rsidR="005A3338" w:rsidRPr="009506DF" w:rsidRDefault="005A3338" w:rsidP="005A3338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1556" w:rsidRPr="00F065D7" w14:paraId="11A70006" w14:textId="77777777" w:rsidTr="00A9102B">
        <w:tc>
          <w:tcPr>
            <w:tcW w:w="2088" w:type="pct"/>
          </w:tcPr>
          <w:p w14:paraId="0128455A" w14:textId="76EC14E3" w:rsidR="00041556" w:rsidRPr="00F065D7" w:rsidRDefault="00041556" w:rsidP="0004155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00F94692" w14:textId="0B0E2E4E" w:rsidR="00041556" w:rsidRPr="00CA0121" w:rsidRDefault="005A3338" w:rsidP="00041556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614FD58" w14:textId="77777777" w:rsidR="00041556" w:rsidRPr="00CA0121" w:rsidRDefault="00041556" w:rsidP="000415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E48080D" w14:textId="2DE3D87C" w:rsidR="00041556" w:rsidRPr="00C819B9" w:rsidRDefault="00041556" w:rsidP="0004155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3,339</w:t>
            </w:r>
          </w:p>
        </w:tc>
        <w:tc>
          <w:tcPr>
            <w:tcW w:w="145" w:type="pct"/>
          </w:tcPr>
          <w:p w14:paraId="4C69953E" w14:textId="77777777" w:rsidR="00041556" w:rsidRPr="00CA0121" w:rsidRDefault="00041556" w:rsidP="0004155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8F400C" w14:textId="5F110E3A" w:rsidR="00041556" w:rsidRPr="00BE3109" w:rsidRDefault="00254334" w:rsidP="00041556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5798BBA3" w14:textId="77777777" w:rsidR="00041556" w:rsidRPr="00CA0121" w:rsidRDefault="00041556" w:rsidP="0004155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634DA9" w14:textId="4B2C0B06" w:rsidR="00041556" w:rsidRDefault="00041556" w:rsidP="0004155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3,339</w:t>
            </w:r>
          </w:p>
        </w:tc>
      </w:tr>
      <w:tr w:rsidR="001D7043" w:rsidRPr="00F065D7" w14:paraId="1C6D1C0B" w14:textId="77777777" w:rsidTr="00A9102B">
        <w:tc>
          <w:tcPr>
            <w:tcW w:w="2088" w:type="pct"/>
          </w:tcPr>
          <w:p w14:paraId="05EE2A8F" w14:textId="77777777" w:rsidR="001D7043" w:rsidRPr="00F065D7" w:rsidRDefault="001D7043" w:rsidP="001D704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CE361C7" w14:textId="77777777" w:rsidR="001D7043" w:rsidRPr="00CA0121" w:rsidRDefault="001D7043" w:rsidP="001D704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5A2AE11D" w14:textId="77777777" w:rsidR="001D7043" w:rsidRPr="00CA0121" w:rsidRDefault="001D7043" w:rsidP="001D704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14:paraId="3A0AFCDD" w14:textId="77777777" w:rsidR="001D7043" w:rsidRPr="00CA0121" w:rsidRDefault="001D7043" w:rsidP="001D704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52937044" w14:textId="77777777" w:rsidR="001D7043" w:rsidRPr="00CA0121" w:rsidRDefault="001D7043" w:rsidP="001D704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14:paraId="7D46D391" w14:textId="1B3F9B7F" w:rsidR="001D7043" w:rsidRPr="00BE3109" w:rsidRDefault="001D7043" w:rsidP="001D704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12F4CFA" w14:textId="77777777" w:rsidR="001D7043" w:rsidRPr="00CA0121" w:rsidRDefault="001D7043" w:rsidP="001D704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2EA8CA7E" w14:textId="77777777" w:rsidR="001D7043" w:rsidRPr="00CA0121" w:rsidRDefault="001D7043" w:rsidP="001D704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7043" w:rsidRPr="00F065D7" w14:paraId="5BBE9AF1" w14:textId="77777777" w:rsidTr="00A9102B">
        <w:tc>
          <w:tcPr>
            <w:tcW w:w="2088" w:type="pct"/>
            <w:shd w:val="clear" w:color="auto" w:fill="FFFFFF"/>
          </w:tcPr>
          <w:p w14:paraId="20D9846D" w14:textId="77777777" w:rsidR="001D7043" w:rsidRPr="00F065D7" w:rsidRDefault="001D7043" w:rsidP="001D704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</w:tcPr>
          <w:p w14:paraId="53BA0670" w14:textId="77777777" w:rsidR="001D7043" w:rsidRPr="00CA0121" w:rsidRDefault="001D7043" w:rsidP="001D704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295E369" w14:textId="77777777" w:rsidR="001D7043" w:rsidRPr="00CA0121" w:rsidRDefault="001D7043" w:rsidP="001D704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B41FC1F" w14:textId="77777777" w:rsidR="001D7043" w:rsidRPr="00CA0121" w:rsidRDefault="001D7043" w:rsidP="001D704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D722E51" w14:textId="77777777" w:rsidR="001D7043" w:rsidRPr="00CA0121" w:rsidRDefault="001D7043" w:rsidP="001D704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067B96A" w14:textId="77777777" w:rsidR="001D7043" w:rsidRPr="00CA0121" w:rsidRDefault="001D7043" w:rsidP="001D704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40BEC6" w14:textId="77777777" w:rsidR="001D7043" w:rsidRPr="00CA0121" w:rsidRDefault="001D7043" w:rsidP="001D704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E36C4E" w14:textId="77777777" w:rsidR="001D7043" w:rsidRPr="00CA0121" w:rsidRDefault="001D7043" w:rsidP="001D704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338" w:rsidRPr="008260A0" w14:paraId="1B83428B" w14:textId="77777777" w:rsidTr="00A9102B">
        <w:tc>
          <w:tcPr>
            <w:tcW w:w="2088" w:type="pct"/>
            <w:shd w:val="clear" w:color="auto" w:fill="FFFFFF"/>
          </w:tcPr>
          <w:p w14:paraId="3A4AE8A4" w14:textId="77777777" w:rsidR="005A3338" w:rsidRPr="00951309" w:rsidRDefault="005A3338" w:rsidP="005A333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130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66CBB44B" w14:textId="7907629F" w:rsidR="005A3338" w:rsidRPr="005A3338" w:rsidRDefault="002423F1" w:rsidP="002423F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FD07D7C" w14:textId="77777777" w:rsidR="005A3338" w:rsidRPr="00A04429" w:rsidRDefault="005A3338" w:rsidP="005A3338">
            <w:pPr>
              <w:pStyle w:val="BodyText"/>
              <w:tabs>
                <w:tab w:val="decimal" w:pos="640"/>
                <w:tab w:val="decimal" w:pos="1329"/>
              </w:tabs>
              <w:spacing w:after="0"/>
              <w:ind w:left="-108" w:right="25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C6AC886" w14:textId="0367A561" w:rsidR="005A3338" w:rsidRPr="00951309" w:rsidRDefault="005A3338" w:rsidP="005A333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145" w:type="pct"/>
          </w:tcPr>
          <w:p w14:paraId="579BABA6" w14:textId="77777777" w:rsidR="005A3338" w:rsidRPr="00951309" w:rsidRDefault="005A3338" w:rsidP="005A33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A14D999" w14:textId="2C5BBA3D" w:rsidR="005A3338" w:rsidRPr="000F43C4" w:rsidRDefault="005A3338" w:rsidP="005A333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CEC7156" w14:textId="77777777" w:rsidR="005A3338" w:rsidRPr="00951309" w:rsidRDefault="005A3338" w:rsidP="005A3338">
            <w:pPr>
              <w:pStyle w:val="BodyText"/>
              <w:tabs>
                <w:tab w:val="decimal" w:pos="59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C4D744" w14:textId="2B12532E" w:rsidR="005A3338" w:rsidRPr="00951309" w:rsidRDefault="005A3338" w:rsidP="005A3338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556C" w:rsidRPr="00F065D7" w14:paraId="5DA5D8E6" w14:textId="77777777" w:rsidTr="00A9102B">
        <w:tc>
          <w:tcPr>
            <w:tcW w:w="2088" w:type="pct"/>
            <w:shd w:val="clear" w:color="auto" w:fill="FFFFFF"/>
          </w:tcPr>
          <w:p w14:paraId="5A886895" w14:textId="77777777" w:rsidR="00BE556C" w:rsidRPr="004375FE" w:rsidRDefault="00BE556C" w:rsidP="00BE556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5FE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4375F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3E20EFF9" w14:textId="77777777" w:rsidR="00BE556C" w:rsidRPr="001D7043" w:rsidRDefault="00BE556C" w:rsidP="00BE55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10A3071D" w14:textId="77777777" w:rsidR="00BE556C" w:rsidRPr="001D7043" w:rsidRDefault="00BE556C" w:rsidP="00BE55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5954AD57" w14:textId="0BB48DAC" w:rsidR="00BE556C" w:rsidRPr="001D7043" w:rsidRDefault="00BE556C" w:rsidP="00BE55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208AB93A" w14:textId="77777777" w:rsidR="00BE556C" w:rsidRPr="001D7043" w:rsidRDefault="00BE556C" w:rsidP="00BE55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</w:tcPr>
          <w:p w14:paraId="04F098A7" w14:textId="77777777" w:rsidR="00BE556C" w:rsidRPr="001D7043" w:rsidRDefault="00BE556C" w:rsidP="00BE556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D1CE316" w14:textId="77777777" w:rsidR="00BE556C" w:rsidRPr="001D7043" w:rsidRDefault="00BE556C" w:rsidP="00BE556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7840811B" w14:textId="19C9E668" w:rsidR="00BE556C" w:rsidRPr="001D7043" w:rsidRDefault="00BE556C" w:rsidP="00BE556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67514" w:rsidRPr="00F065D7" w14:paraId="3D4328EE" w14:textId="77777777" w:rsidTr="00BD4114">
        <w:tc>
          <w:tcPr>
            <w:tcW w:w="2088" w:type="pct"/>
            <w:shd w:val="clear" w:color="auto" w:fill="FFFFFF"/>
          </w:tcPr>
          <w:p w14:paraId="7B990F16" w14:textId="77777777" w:rsidR="00E67514" w:rsidRDefault="00E67514" w:rsidP="00E67514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E7EE591" w14:textId="31A755F3" w:rsidR="00E67514" w:rsidRPr="00F065D7" w:rsidRDefault="00E67514" w:rsidP="00E67514">
            <w:pPr>
              <w:ind w:left="252" w:firstLine="174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2728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28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</w:tcPr>
          <w:p w14:paraId="6E2556B5" w14:textId="77777777" w:rsidR="00E67514" w:rsidRPr="00E67514" w:rsidRDefault="00E67514" w:rsidP="00E67514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539C8BD" w14:textId="5FF15028" w:rsidR="00E67514" w:rsidRPr="00E67514" w:rsidRDefault="00E67514" w:rsidP="00E6751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7514">
              <w:rPr>
                <w:rFonts w:ascii="Angsana New" w:hAnsi="Angsana New"/>
                <w:sz w:val="30"/>
                <w:szCs w:val="30"/>
                <w:lang w:val="en-US"/>
              </w:rPr>
              <w:t xml:space="preserve"> 149,804 </w:t>
            </w:r>
          </w:p>
        </w:tc>
        <w:tc>
          <w:tcPr>
            <w:tcW w:w="145" w:type="pct"/>
          </w:tcPr>
          <w:p w14:paraId="34D6C511" w14:textId="77777777" w:rsidR="00E67514" w:rsidRPr="00CA0121" w:rsidRDefault="00E67514" w:rsidP="00E6751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14:paraId="2E52DED0" w14:textId="6BABD1B0" w:rsidR="00E67514" w:rsidRPr="00CA0121" w:rsidRDefault="00E67514" w:rsidP="00E6751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136,381</w:t>
            </w:r>
          </w:p>
        </w:tc>
        <w:tc>
          <w:tcPr>
            <w:tcW w:w="145" w:type="pct"/>
          </w:tcPr>
          <w:p w14:paraId="3C3AAFE6" w14:textId="77777777" w:rsidR="00E67514" w:rsidRPr="00CA0121" w:rsidRDefault="00E67514" w:rsidP="00E6751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429BA1C" w14:textId="77777777" w:rsidR="00E67514" w:rsidRDefault="00E67514" w:rsidP="00E6751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751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  <w:p w14:paraId="327AD855" w14:textId="0FD5909A" w:rsidR="00E67514" w:rsidRPr="00E67514" w:rsidRDefault="00E67514" w:rsidP="00E6751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7514">
              <w:rPr>
                <w:rFonts w:ascii="Angsana New" w:hAnsi="Angsana New"/>
                <w:sz w:val="30"/>
                <w:szCs w:val="30"/>
                <w:lang w:val="en-US"/>
              </w:rPr>
              <w:t xml:space="preserve">130,762 </w:t>
            </w:r>
          </w:p>
        </w:tc>
        <w:tc>
          <w:tcPr>
            <w:tcW w:w="147" w:type="pct"/>
          </w:tcPr>
          <w:p w14:paraId="2DC9FD30" w14:textId="77777777" w:rsidR="00E67514" w:rsidRPr="00CA0121" w:rsidRDefault="00E67514" w:rsidP="00E6751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3902D8C7" w14:textId="2BBBE237" w:rsidR="00E67514" w:rsidRPr="00CA0121" w:rsidRDefault="00E67514" w:rsidP="00E6751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41FA">
              <w:rPr>
                <w:rFonts w:ascii="Angsana New" w:hAnsi="Angsana New"/>
                <w:sz w:val="30"/>
                <w:szCs w:val="30"/>
                <w:lang w:val="en-US"/>
              </w:rPr>
              <w:t>124,111</w:t>
            </w:r>
          </w:p>
        </w:tc>
      </w:tr>
      <w:tr w:rsidR="00E67514" w:rsidRPr="00F065D7" w14:paraId="254447B5" w14:textId="77777777" w:rsidTr="00A9102B">
        <w:tc>
          <w:tcPr>
            <w:tcW w:w="2088" w:type="pct"/>
            <w:shd w:val="clear" w:color="auto" w:fill="FFFFFF"/>
          </w:tcPr>
          <w:p w14:paraId="5485F5BF" w14:textId="77777777" w:rsidR="00E67514" w:rsidRPr="00F065D7" w:rsidRDefault="00E67514" w:rsidP="00E67514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32317E93" w14:textId="6CB5F1B6" w:rsidR="00E67514" w:rsidRPr="00E67514" w:rsidRDefault="00E67514" w:rsidP="00E6751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7514">
              <w:rPr>
                <w:rFonts w:ascii="Angsana New" w:hAnsi="Angsana New"/>
                <w:sz w:val="30"/>
                <w:szCs w:val="30"/>
                <w:lang w:val="en-US"/>
              </w:rPr>
              <w:t xml:space="preserve"> 6,231 </w:t>
            </w:r>
          </w:p>
        </w:tc>
        <w:tc>
          <w:tcPr>
            <w:tcW w:w="145" w:type="pct"/>
          </w:tcPr>
          <w:p w14:paraId="2FD18D3E" w14:textId="77777777" w:rsidR="00E67514" w:rsidRPr="00CA0121" w:rsidRDefault="00E67514" w:rsidP="00E6751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5245413" w14:textId="2058EC7C" w:rsidR="00E67514" w:rsidRPr="00CA0121" w:rsidRDefault="00E67514" w:rsidP="00E6751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7,965</w:t>
            </w:r>
          </w:p>
        </w:tc>
        <w:tc>
          <w:tcPr>
            <w:tcW w:w="145" w:type="pct"/>
          </w:tcPr>
          <w:p w14:paraId="2DBA1A7F" w14:textId="77777777" w:rsidR="00E67514" w:rsidRPr="00CA0121" w:rsidRDefault="00E67514" w:rsidP="00E6751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7973973" w14:textId="286DFE10" w:rsidR="00E67514" w:rsidRPr="00E67514" w:rsidRDefault="00E67514" w:rsidP="00E6751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7514">
              <w:rPr>
                <w:rFonts w:ascii="Angsana New" w:hAnsi="Angsana New"/>
                <w:sz w:val="30"/>
                <w:szCs w:val="30"/>
                <w:lang w:val="en-US"/>
              </w:rPr>
              <w:t xml:space="preserve"> 4,806 </w:t>
            </w:r>
          </w:p>
        </w:tc>
        <w:tc>
          <w:tcPr>
            <w:tcW w:w="147" w:type="pct"/>
          </w:tcPr>
          <w:p w14:paraId="5F83DD46" w14:textId="77777777" w:rsidR="00E67514" w:rsidRPr="00CA0121" w:rsidRDefault="00E67514" w:rsidP="00E6751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CCA0DE" w14:textId="3D6A594A" w:rsidR="00E67514" w:rsidRPr="00CA0121" w:rsidRDefault="00E67514" w:rsidP="00E6751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41FA">
              <w:rPr>
                <w:rFonts w:ascii="Angsana New" w:hAnsi="Angsana New"/>
                <w:sz w:val="30"/>
                <w:szCs w:val="30"/>
                <w:lang w:val="en-US"/>
              </w:rPr>
              <w:t>6,580</w:t>
            </w:r>
          </w:p>
        </w:tc>
      </w:tr>
      <w:tr w:rsidR="00B51810" w:rsidRPr="00F065D7" w14:paraId="73DAE826" w14:textId="77777777" w:rsidTr="00BD4114">
        <w:tc>
          <w:tcPr>
            <w:tcW w:w="2088" w:type="pct"/>
            <w:shd w:val="clear" w:color="auto" w:fill="FFFFFF"/>
          </w:tcPr>
          <w:p w14:paraId="477FA32D" w14:textId="77777777" w:rsidR="00B51810" w:rsidRPr="00F065D7" w:rsidRDefault="00B51810" w:rsidP="00B51810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6A3C693" w14:textId="4848F809" w:rsidR="00B51810" w:rsidRPr="00BE3109" w:rsidRDefault="00E67514" w:rsidP="00B518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E675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156,035</w:t>
            </w:r>
          </w:p>
        </w:tc>
        <w:tc>
          <w:tcPr>
            <w:tcW w:w="145" w:type="pct"/>
          </w:tcPr>
          <w:p w14:paraId="5405A4FB" w14:textId="77777777" w:rsidR="00B51810" w:rsidRPr="00CA0121" w:rsidRDefault="00B51810" w:rsidP="00B518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7971822" w14:textId="3AC27446" w:rsidR="00B51810" w:rsidRPr="00CA0121" w:rsidRDefault="00B51810" w:rsidP="00B518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41FA">
              <w:rPr>
                <w:rFonts w:ascii="Angsana New" w:hAnsi="Angsana New"/>
                <w:b/>
                <w:bCs/>
                <w:sz w:val="30"/>
                <w:szCs w:val="30"/>
              </w:rPr>
              <w:t>144,346</w:t>
            </w:r>
          </w:p>
        </w:tc>
        <w:tc>
          <w:tcPr>
            <w:tcW w:w="145" w:type="pct"/>
          </w:tcPr>
          <w:p w14:paraId="7A85C037" w14:textId="77777777" w:rsidR="00B51810" w:rsidRPr="00CA0121" w:rsidRDefault="00B51810" w:rsidP="00B518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82C0586" w14:textId="34B75760" w:rsidR="00B51810" w:rsidRPr="000F43C4" w:rsidRDefault="00E67514" w:rsidP="00B518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E67514">
              <w:rPr>
                <w:rFonts w:ascii="Angsana New" w:hAnsi="Angsana New"/>
                <w:b/>
                <w:bCs/>
                <w:sz w:val="30"/>
                <w:szCs w:val="30"/>
              </w:rPr>
              <w:t>135,568</w:t>
            </w:r>
          </w:p>
        </w:tc>
        <w:tc>
          <w:tcPr>
            <w:tcW w:w="147" w:type="pct"/>
          </w:tcPr>
          <w:p w14:paraId="4BDCD626" w14:textId="77777777" w:rsidR="00B51810" w:rsidRPr="00CA0121" w:rsidRDefault="00B51810" w:rsidP="00B5181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2103C01" w14:textId="233CA10E" w:rsidR="00B51810" w:rsidRPr="00CA0121" w:rsidRDefault="00B51810" w:rsidP="00B518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41FA">
              <w:rPr>
                <w:rFonts w:ascii="Angsana New" w:hAnsi="Angsana New"/>
                <w:b/>
                <w:bCs/>
                <w:sz w:val="30"/>
                <w:szCs w:val="30"/>
              </w:rPr>
              <w:t>130,691</w:t>
            </w:r>
          </w:p>
        </w:tc>
      </w:tr>
      <w:tr w:rsidR="00BE556C" w:rsidRPr="00F065D7" w14:paraId="34BF8465" w14:textId="77777777" w:rsidTr="00A9102B">
        <w:trPr>
          <w:trHeight w:val="314"/>
        </w:trPr>
        <w:tc>
          <w:tcPr>
            <w:tcW w:w="2088" w:type="pct"/>
          </w:tcPr>
          <w:p w14:paraId="3008E853" w14:textId="77777777" w:rsidR="00BE556C" w:rsidRPr="00F065D7" w:rsidRDefault="00BE556C" w:rsidP="00BE556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0C58EFE" w14:textId="77777777" w:rsidR="00BE556C" w:rsidRPr="00F065D7" w:rsidRDefault="00BE556C" w:rsidP="00BE55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160B941F" w14:textId="77777777" w:rsidR="00BE556C" w:rsidRPr="00F065D7" w:rsidRDefault="00BE556C" w:rsidP="00BE55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14:paraId="553E27AD" w14:textId="77777777" w:rsidR="00BE556C" w:rsidRPr="00F065D7" w:rsidRDefault="00BE556C" w:rsidP="00BE55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4C84FD73" w14:textId="77777777" w:rsidR="00BE556C" w:rsidRPr="00F065D7" w:rsidRDefault="00BE556C" w:rsidP="00BE55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14:paraId="24FC0A4F" w14:textId="77777777" w:rsidR="00BE556C" w:rsidRPr="00F065D7" w:rsidRDefault="00BE556C" w:rsidP="00BE55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742430E5" w14:textId="77777777" w:rsidR="00BE556C" w:rsidRPr="00F065D7" w:rsidRDefault="00BE556C" w:rsidP="00BE55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2B74A3E0" w14:textId="77777777" w:rsidR="00BE556C" w:rsidRPr="00F065D7" w:rsidRDefault="00BE556C" w:rsidP="00BE55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556C" w:rsidRPr="00F065D7" w14:paraId="58E64C51" w14:textId="77777777" w:rsidTr="00A9102B">
        <w:tc>
          <w:tcPr>
            <w:tcW w:w="2088" w:type="pct"/>
          </w:tcPr>
          <w:p w14:paraId="3246DD20" w14:textId="18805372" w:rsidR="00BE556C" w:rsidRPr="00F065D7" w:rsidRDefault="00BE556C" w:rsidP="00BE556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639DE492" w14:textId="77777777" w:rsidR="00BE556C" w:rsidRPr="00F065D7" w:rsidRDefault="00BE556C" w:rsidP="00BE55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56ADF9" w14:textId="77777777" w:rsidR="00BE556C" w:rsidRPr="00F065D7" w:rsidRDefault="00BE556C" w:rsidP="00BE55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5D09BE" w14:textId="77777777" w:rsidR="00BE556C" w:rsidRPr="00F065D7" w:rsidRDefault="00BE556C" w:rsidP="00BE55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4B8129" w14:textId="77777777" w:rsidR="00BE556C" w:rsidRPr="00F065D7" w:rsidRDefault="00BE556C" w:rsidP="00BE55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6A6D225" w14:textId="77777777" w:rsidR="00BE556C" w:rsidRPr="00F065D7" w:rsidRDefault="00BE556C" w:rsidP="00BE55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D89D87" w14:textId="77777777" w:rsidR="00BE556C" w:rsidRPr="00F065D7" w:rsidRDefault="00BE556C" w:rsidP="00BE556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1FED7A" w14:textId="77777777" w:rsidR="00BE556C" w:rsidRPr="00F065D7" w:rsidRDefault="00BE556C" w:rsidP="00BE55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B38" w:rsidRPr="00F065D7" w14:paraId="67CD5882" w14:textId="77777777" w:rsidTr="00A9102B">
        <w:tc>
          <w:tcPr>
            <w:tcW w:w="2088" w:type="pct"/>
          </w:tcPr>
          <w:p w14:paraId="160AA7F4" w14:textId="77777777" w:rsidR="00667B38" w:rsidRPr="00F065D7" w:rsidRDefault="00667B38" w:rsidP="00667B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31D9FE07" w14:textId="15134EDE" w:rsidR="00667B38" w:rsidRPr="005D70C9" w:rsidRDefault="005D70C9" w:rsidP="00667B3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2F329D6" w14:textId="77777777" w:rsidR="00667B38" w:rsidRPr="00F065D7" w:rsidRDefault="00667B38" w:rsidP="00667B38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598C1AC" w14:textId="4C05EFAF" w:rsidR="00667B38" w:rsidRPr="00F065D7" w:rsidRDefault="00667B38" w:rsidP="00667B3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14:paraId="204AAF8A" w14:textId="77777777" w:rsidR="00667B38" w:rsidRPr="00F065D7" w:rsidRDefault="00667B38" w:rsidP="00667B38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3D029E" w14:textId="39BA1B5D" w:rsidR="00667B38" w:rsidRPr="00BD6887" w:rsidRDefault="00254334" w:rsidP="00667B3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9A5E28" w14:textId="77777777" w:rsidR="00667B38" w:rsidRPr="00F065D7" w:rsidRDefault="00667B38" w:rsidP="00667B3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C1B20FC" w14:textId="2772EB26" w:rsidR="00667B38" w:rsidRPr="005E20D8" w:rsidRDefault="00667B38" w:rsidP="00667B38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B38" w:rsidRPr="00F065D7" w14:paraId="3107DA02" w14:textId="77777777" w:rsidTr="00A9102B">
        <w:tc>
          <w:tcPr>
            <w:tcW w:w="2088" w:type="pct"/>
          </w:tcPr>
          <w:p w14:paraId="4BC961E5" w14:textId="77777777" w:rsidR="00667B38" w:rsidRPr="00F065D7" w:rsidRDefault="00667B38" w:rsidP="00667B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  <w:shd w:val="clear" w:color="auto" w:fill="auto"/>
          </w:tcPr>
          <w:p w14:paraId="07BD72E6" w14:textId="20C564D4" w:rsidR="00667B38" w:rsidRPr="00A04429" w:rsidRDefault="005D70C9" w:rsidP="00667B3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ED99D4" w14:textId="77777777" w:rsidR="00667B38" w:rsidRPr="00F065D7" w:rsidRDefault="00667B38" w:rsidP="00667B38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B331D4C" w14:textId="2867603E" w:rsidR="00667B38" w:rsidRPr="00AE6818" w:rsidRDefault="00667B38" w:rsidP="00667B3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72F7F128" w14:textId="77777777" w:rsidR="00667B38" w:rsidRPr="00F065D7" w:rsidRDefault="00667B38" w:rsidP="00667B38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CEB71CF" w14:textId="33B888E4" w:rsidR="00667B38" w:rsidRPr="00AE6818" w:rsidRDefault="00254334" w:rsidP="00667B3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F79E9CA" w14:textId="77777777" w:rsidR="00667B38" w:rsidRPr="00F065D7" w:rsidRDefault="00667B38" w:rsidP="00667B3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30AD12F" w14:textId="55FB9C19" w:rsidR="00667B38" w:rsidRPr="005E20D8" w:rsidRDefault="00667B38" w:rsidP="00667B38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70C9" w:rsidRPr="00F065D7" w14:paraId="72DB0746" w14:textId="77777777" w:rsidTr="00A9102B">
        <w:tc>
          <w:tcPr>
            <w:tcW w:w="2088" w:type="pct"/>
          </w:tcPr>
          <w:p w14:paraId="154341B7" w14:textId="77777777" w:rsidR="005D70C9" w:rsidRPr="00F065D7" w:rsidRDefault="005D70C9" w:rsidP="005D70C9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503CCBCB" w14:textId="18AF26DE" w:rsidR="005D70C9" w:rsidRPr="009B57D1" w:rsidRDefault="005D70C9" w:rsidP="005D7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70C9">
              <w:rPr>
                <w:rFonts w:ascii="Angsana New" w:hAnsi="Angsana New"/>
                <w:sz w:val="30"/>
                <w:szCs w:val="30"/>
                <w:lang w:val="en-US"/>
              </w:rPr>
              <w:t xml:space="preserve"> 4,320 </w:t>
            </w:r>
          </w:p>
        </w:tc>
        <w:tc>
          <w:tcPr>
            <w:tcW w:w="145" w:type="pct"/>
          </w:tcPr>
          <w:p w14:paraId="4762FB12" w14:textId="77777777" w:rsidR="005D70C9" w:rsidRPr="00F065D7" w:rsidRDefault="005D70C9" w:rsidP="005D70C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B46B097" w14:textId="62F33EB6" w:rsidR="005D70C9" w:rsidRPr="00F065D7" w:rsidRDefault="005D70C9" w:rsidP="005D7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3,712</w:t>
            </w:r>
          </w:p>
        </w:tc>
        <w:tc>
          <w:tcPr>
            <w:tcW w:w="145" w:type="pct"/>
          </w:tcPr>
          <w:p w14:paraId="21F15C89" w14:textId="77777777" w:rsidR="005D70C9" w:rsidRPr="00F065D7" w:rsidRDefault="005D70C9" w:rsidP="005D7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377B8C7" w14:textId="254F6657" w:rsidR="005D70C9" w:rsidRPr="000F43C4" w:rsidRDefault="005D70C9" w:rsidP="005D7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334">
              <w:rPr>
                <w:rFonts w:ascii="Angsana New" w:hAnsi="Angsana New"/>
                <w:sz w:val="30"/>
                <w:szCs w:val="30"/>
                <w:lang w:val="en-US"/>
              </w:rPr>
              <w:t xml:space="preserve"> 4,320 </w:t>
            </w:r>
          </w:p>
        </w:tc>
        <w:tc>
          <w:tcPr>
            <w:tcW w:w="147" w:type="pct"/>
          </w:tcPr>
          <w:p w14:paraId="62F88F4B" w14:textId="77777777" w:rsidR="005D70C9" w:rsidRPr="00254334" w:rsidRDefault="005D70C9" w:rsidP="005D7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49E2AC0" w14:textId="0FA361DC" w:rsidR="005D70C9" w:rsidRPr="00F065D7" w:rsidRDefault="005D70C9" w:rsidP="005D7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3,253</w:t>
            </w:r>
          </w:p>
        </w:tc>
      </w:tr>
      <w:tr w:rsidR="005D70C9" w:rsidRPr="00F065D7" w14:paraId="32EAB96F" w14:textId="77777777" w:rsidTr="00A9102B">
        <w:tc>
          <w:tcPr>
            <w:tcW w:w="2088" w:type="pct"/>
          </w:tcPr>
          <w:p w14:paraId="56CCF16B" w14:textId="795B189E" w:rsidR="005D70C9" w:rsidRPr="00F065D7" w:rsidRDefault="005D70C9" w:rsidP="005D70C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0F5675B5" w14:textId="062404A8" w:rsidR="005D70C9" w:rsidRPr="00D149E7" w:rsidRDefault="00A843E7" w:rsidP="005D7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43E7">
              <w:rPr>
                <w:rFonts w:ascii="Angsana New" w:hAnsi="Angsana New"/>
                <w:sz w:val="30"/>
                <w:szCs w:val="30"/>
                <w:lang w:val="en-US"/>
              </w:rPr>
              <w:t>2,738</w:t>
            </w:r>
          </w:p>
        </w:tc>
        <w:tc>
          <w:tcPr>
            <w:tcW w:w="145" w:type="pct"/>
          </w:tcPr>
          <w:p w14:paraId="02EE6072" w14:textId="77777777" w:rsidR="005D70C9" w:rsidRPr="00F065D7" w:rsidRDefault="005D70C9" w:rsidP="005D70C9">
            <w:pPr>
              <w:pStyle w:val="BodyText"/>
              <w:tabs>
                <w:tab w:val="decimal" w:pos="910"/>
                <w:tab w:val="decimal" w:pos="1329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0DF6B807" w14:textId="59D5BD1A" w:rsidR="005D70C9" w:rsidRPr="00D149E7" w:rsidRDefault="005D70C9" w:rsidP="005D70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F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FEAA61" w14:textId="77777777" w:rsidR="005D70C9" w:rsidRPr="00F065D7" w:rsidRDefault="005D70C9" w:rsidP="005D70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0DB20CE" w14:textId="758A7BFD" w:rsidR="005D70C9" w:rsidRPr="00D149E7" w:rsidRDefault="00A843E7" w:rsidP="005D70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43E7">
              <w:rPr>
                <w:rFonts w:ascii="Angsana New" w:hAnsi="Angsana New"/>
                <w:sz w:val="30"/>
                <w:szCs w:val="30"/>
                <w:lang w:val="en-US"/>
              </w:rPr>
              <w:t>2,738</w:t>
            </w:r>
          </w:p>
        </w:tc>
        <w:tc>
          <w:tcPr>
            <w:tcW w:w="147" w:type="pct"/>
          </w:tcPr>
          <w:p w14:paraId="5186694F" w14:textId="77777777" w:rsidR="005D70C9" w:rsidRPr="00254334" w:rsidRDefault="005D70C9" w:rsidP="005D70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C82D9D0" w14:textId="486B0174" w:rsidR="005D70C9" w:rsidRPr="00D149E7" w:rsidRDefault="005D70C9" w:rsidP="005D70C9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739E8B34" w14:textId="23C4A580" w:rsidR="0028416E" w:rsidRDefault="0028416E" w:rsidP="008A343A">
      <w:pPr>
        <w:pStyle w:val="BodyText2"/>
        <w:tabs>
          <w:tab w:val="left" w:pos="540"/>
        </w:tabs>
        <w:ind w:right="18"/>
        <w:rPr>
          <w:cs/>
        </w:rPr>
      </w:pPr>
    </w:p>
    <w:p w14:paraId="5AF7827F" w14:textId="645619BA" w:rsidR="00D32BE5" w:rsidRPr="00F72E87" w:rsidRDefault="00F24A1E" w:rsidP="00F24A1E">
      <w:pPr>
        <w:spacing w:line="240" w:lineRule="auto"/>
        <w:rPr>
          <w:lang w:val="en-US"/>
        </w:rPr>
      </w:pPr>
      <w:r>
        <w:br w:type="page"/>
      </w:r>
    </w:p>
    <w:p w14:paraId="243C014A" w14:textId="39932B87" w:rsidR="00B67D8D" w:rsidRPr="00A2273B" w:rsidRDefault="008A2355" w:rsidP="00F8469A">
      <w:pPr>
        <w:pStyle w:val="BodyText2"/>
        <w:tabs>
          <w:tab w:val="left" w:pos="540"/>
        </w:tabs>
        <w:ind w:right="18"/>
        <w:rPr>
          <w:lang w:val="en-US"/>
        </w:rPr>
      </w:pPr>
      <w:r>
        <w:lastRenderedPageBreak/>
        <w:tab/>
      </w:r>
      <w:r w:rsidR="00B67D8D" w:rsidRPr="00F065D7">
        <w:rPr>
          <w:cs/>
        </w:rPr>
        <w:t>ยอดคงเหลือกับบุคคลหรือกิจการที่เกี่ยวข้องกัน ณ วันที่</w:t>
      </w:r>
      <w:r w:rsidR="00B67D8D" w:rsidRPr="00F065D7">
        <w:t xml:space="preserve"> </w:t>
      </w:r>
      <w:r w:rsidR="00D149E7" w:rsidRPr="00D149E7">
        <w:rPr>
          <w:lang w:val="en-US"/>
        </w:rPr>
        <w:t>3</w:t>
      </w:r>
      <w:r w:rsidR="00E67B59">
        <w:t>0</w:t>
      </w:r>
      <w:r w:rsidR="00F33928" w:rsidRPr="00F065D7">
        <w:t xml:space="preserve"> </w:t>
      </w:r>
      <w:r w:rsidR="00667B38">
        <w:rPr>
          <w:rFonts w:hint="cs"/>
          <w:cs/>
        </w:rPr>
        <w:t>กันยา</w:t>
      </w:r>
      <w:r w:rsidR="00E67B59">
        <w:rPr>
          <w:rFonts w:hint="cs"/>
          <w:cs/>
        </w:rPr>
        <w:t>ยน</w:t>
      </w:r>
      <w:r w:rsidR="00D14264">
        <w:rPr>
          <w:rFonts w:hint="cs"/>
          <w:cs/>
        </w:rPr>
        <w:t xml:space="preserve"> </w:t>
      </w:r>
      <w:r w:rsidR="00D149E7" w:rsidRPr="00D149E7">
        <w:rPr>
          <w:lang w:val="en-US"/>
        </w:rPr>
        <w:t>2565</w:t>
      </w:r>
      <w:r w:rsidR="00CF709A" w:rsidRPr="00F065D7">
        <w:t xml:space="preserve"> </w:t>
      </w:r>
      <w:r w:rsidR="00F51EBA" w:rsidRPr="00F065D7">
        <w:rPr>
          <w:cs/>
        </w:rPr>
        <w:t>และ</w:t>
      </w:r>
      <w:r w:rsidR="00F51EBA" w:rsidRPr="00F065D7">
        <w:t xml:space="preserve"> </w:t>
      </w:r>
      <w:r w:rsidR="00D149E7" w:rsidRPr="00D149E7">
        <w:rPr>
          <w:lang w:val="en-US"/>
        </w:rPr>
        <w:t>31</w:t>
      </w:r>
      <w:r w:rsidR="00F51EBA" w:rsidRPr="00F065D7">
        <w:t xml:space="preserve"> </w:t>
      </w:r>
      <w:r w:rsidR="00F51EBA" w:rsidRPr="00F065D7">
        <w:rPr>
          <w:cs/>
        </w:rPr>
        <w:t xml:space="preserve">ธันวาคม </w:t>
      </w:r>
      <w:r w:rsidR="00D149E7" w:rsidRPr="00D149E7">
        <w:rPr>
          <w:lang w:val="en-US"/>
        </w:rPr>
        <w:t>2564</w:t>
      </w:r>
      <w:r w:rsidR="00CF709A" w:rsidRPr="00F065D7">
        <w:t xml:space="preserve"> </w:t>
      </w:r>
      <w:r w:rsidR="00B67D8D" w:rsidRPr="00F065D7">
        <w:rPr>
          <w:cs/>
        </w:rPr>
        <w:t>มีดังนี้</w:t>
      </w:r>
    </w:p>
    <w:p w14:paraId="2D0A2EC7" w14:textId="112F7A7C" w:rsidR="00A56FEF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tbl>
      <w:tblPr>
        <w:tblW w:w="9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7"/>
        <w:gridCol w:w="1163"/>
        <w:gridCol w:w="275"/>
        <w:gridCol w:w="1174"/>
        <w:gridCol w:w="271"/>
        <w:gridCol w:w="1170"/>
        <w:gridCol w:w="269"/>
        <w:gridCol w:w="1009"/>
        <w:gridCol w:w="6"/>
      </w:tblGrid>
      <w:tr w:rsidR="00951309" w:rsidRPr="00D65DC7" w14:paraId="284DBE56" w14:textId="77777777" w:rsidTr="00081886">
        <w:tc>
          <w:tcPr>
            <w:tcW w:w="2186" w:type="pct"/>
          </w:tcPr>
          <w:p w14:paraId="44A6017F" w14:textId="6C40CA8C" w:rsidR="00951309" w:rsidRPr="00D65DC7" w:rsidRDefault="00951309" w:rsidP="00614B9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7" w:type="pct"/>
            <w:gridSpan w:val="3"/>
          </w:tcPr>
          <w:p w14:paraId="2F943024" w14:textId="77777777" w:rsidR="00951309" w:rsidRPr="00D65DC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3" w:type="pct"/>
          </w:tcPr>
          <w:p w14:paraId="6307A819" w14:textId="77777777" w:rsidR="00951309" w:rsidRPr="00D65DC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pct"/>
            <w:gridSpan w:val="4"/>
          </w:tcPr>
          <w:p w14:paraId="37C8AAD0" w14:textId="77777777" w:rsidR="00951309" w:rsidRPr="00D65DC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85A" w:rsidRPr="00D65DC7" w14:paraId="19CB62B2" w14:textId="77777777" w:rsidTr="00081886">
        <w:tc>
          <w:tcPr>
            <w:tcW w:w="2186" w:type="pct"/>
          </w:tcPr>
          <w:p w14:paraId="498BBBBD" w14:textId="77777777" w:rsidR="00EF185A" w:rsidRPr="00D65DC7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10AE1AFA" w14:textId="592C835A" w:rsidR="00EF185A" w:rsidRPr="00E67B59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67B5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7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E67B5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5" w:type="pct"/>
          </w:tcPr>
          <w:p w14:paraId="024DB015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968BF23" w14:textId="1192A87B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427993AF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D23759E" w14:textId="00319797" w:rsidR="00EF185A" w:rsidRPr="00D65DC7" w:rsidRDefault="00E67B59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7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2" w:type="pct"/>
          </w:tcPr>
          <w:p w14:paraId="64640E74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6D8B7318" w14:textId="3999CFEF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F185A" w:rsidRPr="00D65DC7" w14:paraId="5248D880" w14:textId="77777777" w:rsidTr="00081886">
        <w:tc>
          <w:tcPr>
            <w:tcW w:w="2186" w:type="pct"/>
          </w:tcPr>
          <w:p w14:paraId="2A960D9F" w14:textId="77777777" w:rsidR="00EF185A" w:rsidRPr="00D65DC7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9956720" w14:textId="431E6F8F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53A212B6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BB4B307" w14:textId="074C1CB7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3" w:type="pct"/>
          </w:tcPr>
          <w:p w14:paraId="2E44BE07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E3AEC02" w14:textId="3E9E89B8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2" w:type="pct"/>
          </w:tcPr>
          <w:p w14:paraId="557CDDEB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325A6E5E" w14:textId="65366B73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EF185A" w:rsidRPr="00D65DC7" w14:paraId="7F25FD0A" w14:textId="77777777" w:rsidTr="00081886">
        <w:tc>
          <w:tcPr>
            <w:tcW w:w="2186" w:type="pct"/>
          </w:tcPr>
          <w:p w14:paraId="4FA683DC" w14:textId="77777777" w:rsidR="00EF185A" w:rsidRPr="00D65DC7" w:rsidRDefault="00EF185A" w:rsidP="00EF185A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4" w:type="pct"/>
            <w:gridSpan w:val="8"/>
          </w:tcPr>
          <w:p w14:paraId="421D7533" w14:textId="77777777" w:rsidR="00EF185A" w:rsidRPr="00D65DC7" w:rsidRDefault="00EF185A" w:rsidP="00EF185A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185A" w:rsidRPr="00D65DC7" w14:paraId="1A62BE80" w14:textId="77777777" w:rsidTr="00081886">
        <w:tc>
          <w:tcPr>
            <w:tcW w:w="2186" w:type="pct"/>
          </w:tcPr>
          <w:p w14:paraId="516F28A2" w14:textId="62FF03C7" w:rsidR="00EF185A" w:rsidRPr="00D65DC7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3" w:type="pct"/>
          </w:tcPr>
          <w:p w14:paraId="3076C158" w14:textId="56D34C38" w:rsidR="00EF185A" w:rsidRPr="00D65DC7" w:rsidRDefault="00EF185A" w:rsidP="00EF185A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6E4156C" w14:textId="77777777" w:rsidR="00EF185A" w:rsidRPr="00D65DC7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716C2E1" w14:textId="7724B8D2" w:rsidR="00EF185A" w:rsidRPr="00D65DC7" w:rsidRDefault="00EF185A" w:rsidP="00EF185A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F3EE1C5" w14:textId="77777777" w:rsidR="00EF185A" w:rsidRPr="00D65DC7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A680699" w14:textId="1258E3B8" w:rsidR="00EF185A" w:rsidRPr="00D65DC7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D21917" w14:textId="77777777" w:rsidR="00EF185A" w:rsidRPr="00D65DC7" w:rsidRDefault="00EF185A" w:rsidP="00EF18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2E19446C" w14:textId="5932F11E" w:rsidR="00EF185A" w:rsidRPr="00D65DC7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7453" w:rsidRPr="00D65DC7" w14:paraId="3C9E2EA7" w14:textId="77777777" w:rsidTr="00081886">
        <w:tc>
          <w:tcPr>
            <w:tcW w:w="2186" w:type="pct"/>
          </w:tcPr>
          <w:p w14:paraId="6F696ED4" w14:textId="77777777" w:rsidR="00D67453" w:rsidRPr="00D65DC7" w:rsidRDefault="00D67453" w:rsidP="00D67453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3ACDA125" w14:textId="6656F606" w:rsidR="00D67453" w:rsidRPr="00D65DC7" w:rsidRDefault="005C6FD7" w:rsidP="003007C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DABD218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3A7D1C3" w14:textId="77777777" w:rsidR="00D67453" w:rsidRPr="00D65DC7" w:rsidRDefault="00D67453" w:rsidP="003007C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827072D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C4AFAF4" w14:textId="61ED40D5" w:rsidR="00D67453" w:rsidRPr="00D65DC7" w:rsidRDefault="005D70C9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0C9">
              <w:rPr>
                <w:rFonts w:asciiTheme="majorBidi" w:hAnsiTheme="majorBidi" w:cstheme="majorBidi"/>
                <w:sz w:val="30"/>
                <w:szCs w:val="30"/>
              </w:rPr>
              <w:t>842,160</w:t>
            </w:r>
          </w:p>
        </w:tc>
        <w:tc>
          <w:tcPr>
            <w:tcW w:w="142" w:type="pct"/>
          </w:tcPr>
          <w:p w14:paraId="538A1F8E" w14:textId="77777777" w:rsidR="00D67453" w:rsidRPr="00D65DC7" w:rsidRDefault="00D67453" w:rsidP="00D6745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74E97E46" w14:textId="5C48F34E" w:rsidR="00D67453" w:rsidRPr="00D65DC7" w:rsidRDefault="00D149E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878</w:t>
            </w:r>
            <w:r w:rsidR="00D67453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D67453" w:rsidRPr="00D65DC7" w14:paraId="52F8CB76" w14:textId="77777777" w:rsidTr="00081886">
        <w:tc>
          <w:tcPr>
            <w:tcW w:w="2186" w:type="pct"/>
          </w:tcPr>
          <w:p w14:paraId="1B7093D0" w14:textId="77777777" w:rsidR="00D67453" w:rsidRPr="00D65DC7" w:rsidRDefault="00D67453" w:rsidP="00D67453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8E34F8E" w14:textId="62A95025" w:rsidR="00D67453" w:rsidRPr="00D65DC7" w:rsidRDefault="005C6FD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6FD7">
              <w:rPr>
                <w:rFonts w:asciiTheme="majorBidi" w:hAnsiTheme="majorBidi" w:cstheme="majorBidi"/>
                <w:sz w:val="30"/>
                <w:szCs w:val="30"/>
              </w:rPr>
              <w:t>693,160</w:t>
            </w:r>
          </w:p>
        </w:tc>
        <w:tc>
          <w:tcPr>
            <w:tcW w:w="145" w:type="pct"/>
          </w:tcPr>
          <w:p w14:paraId="536FCEE1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36074D8" w14:textId="1DF3C92B" w:rsidR="00D67453" w:rsidRPr="00D65DC7" w:rsidRDefault="00D149E7" w:rsidP="00D6745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 w:rsidR="00D67453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143" w:type="pct"/>
          </w:tcPr>
          <w:p w14:paraId="266F338C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13195ABA" w14:textId="2990704D" w:rsidR="00D67453" w:rsidRPr="00D65DC7" w:rsidRDefault="005D70C9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0C9">
              <w:rPr>
                <w:rFonts w:asciiTheme="majorBidi" w:hAnsiTheme="majorBidi" w:cstheme="majorBidi"/>
                <w:sz w:val="30"/>
                <w:szCs w:val="30"/>
              </w:rPr>
              <w:t>647,493</w:t>
            </w:r>
          </w:p>
        </w:tc>
        <w:tc>
          <w:tcPr>
            <w:tcW w:w="142" w:type="pct"/>
          </w:tcPr>
          <w:p w14:paraId="4EBA5561" w14:textId="77777777" w:rsidR="00D67453" w:rsidRPr="00D65DC7" w:rsidRDefault="00D67453" w:rsidP="00D6745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5D6A52D6" w14:textId="2CCC74E4" w:rsidR="00D67453" w:rsidRPr="00D65DC7" w:rsidRDefault="00D149E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  <w:r w:rsidR="00D67453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</w:tr>
      <w:tr w:rsidR="00D67453" w:rsidRPr="00D65DC7" w14:paraId="74D451A7" w14:textId="77777777" w:rsidTr="00081886">
        <w:tc>
          <w:tcPr>
            <w:tcW w:w="2186" w:type="pct"/>
          </w:tcPr>
          <w:p w14:paraId="2DA2410A" w14:textId="77777777" w:rsidR="00D67453" w:rsidRPr="00D65DC7" w:rsidRDefault="00D67453" w:rsidP="00D6745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4A5E7F0" w14:textId="64E42F09" w:rsidR="00D67453" w:rsidRPr="00D65DC7" w:rsidRDefault="005C6FD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6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693,160</w:t>
            </w:r>
          </w:p>
        </w:tc>
        <w:tc>
          <w:tcPr>
            <w:tcW w:w="145" w:type="pct"/>
          </w:tcPr>
          <w:p w14:paraId="2BBFAAB8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3052816" w14:textId="1F995E52" w:rsidR="00D67453" w:rsidRPr="00D65DC7" w:rsidRDefault="00D149E7" w:rsidP="00D6745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721</w:t>
            </w:r>
            <w:r w:rsidR="00D67453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43" w:type="pct"/>
          </w:tcPr>
          <w:p w14:paraId="27DFCCA1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FBA010C" w14:textId="19C9C61B" w:rsidR="00D67453" w:rsidRPr="00225F90" w:rsidRDefault="00225F90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1,489,653</w:t>
            </w:r>
          </w:p>
        </w:tc>
        <w:tc>
          <w:tcPr>
            <w:tcW w:w="142" w:type="pct"/>
          </w:tcPr>
          <w:p w14:paraId="2DC70AEB" w14:textId="77777777" w:rsidR="00D67453" w:rsidRPr="00D65DC7" w:rsidRDefault="00D67453" w:rsidP="00D6745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FA9FE1" w14:textId="58D6A7D8" w:rsidR="00D67453" w:rsidRPr="00D65DC7" w:rsidRDefault="00D149E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67453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567</w:t>
            </w:r>
            <w:r w:rsidR="00D67453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</w:p>
        </w:tc>
      </w:tr>
      <w:tr w:rsidR="00D67453" w:rsidRPr="00D65DC7" w14:paraId="543C3054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60C269D6" w14:textId="1A3E8AD7" w:rsidR="00D67453" w:rsidRPr="00D65DC7" w:rsidRDefault="00D67453" w:rsidP="00D67453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OLE_LINK7"/>
          </w:p>
        </w:tc>
        <w:tc>
          <w:tcPr>
            <w:tcW w:w="613" w:type="pct"/>
          </w:tcPr>
          <w:p w14:paraId="1D632749" w14:textId="77F55804" w:rsidR="00D67453" w:rsidRPr="00D65DC7" w:rsidRDefault="00D67453" w:rsidP="00D67453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E6EE9D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95CE7BB" w14:textId="68CF68D3" w:rsidR="00D67453" w:rsidRPr="00D65DC7" w:rsidRDefault="00D67453" w:rsidP="00D67453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C32E3F2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75FB426" w14:textId="5A6B7E0C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1D8EEB9A" w14:textId="77777777" w:rsidR="00D67453" w:rsidRPr="00D65DC7" w:rsidRDefault="00D67453" w:rsidP="00D6745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EF1259A" w14:textId="25662378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453" w:rsidRPr="00D65DC7" w14:paraId="68878318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334B88BC" w14:textId="7EEB5699" w:rsidR="00D67453" w:rsidRPr="00D65DC7" w:rsidRDefault="00D67453" w:rsidP="00D6745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3" w:type="pct"/>
          </w:tcPr>
          <w:p w14:paraId="73C950FC" w14:textId="77777777" w:rsidR="00D67453" w:rsidRPr="00D65DC7" w:rsidRDefault="00D67453" w:rsidP="00D67453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D34D8B3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F69F5F6" w14:textId="77777777" w:rsidR="00D67453" w:rsidRPr="00D65DC7" w:rsidRDefault="00D67453" w:rsidP="00D67453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0DBB47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CD675A0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A6B4501" w14:textId="77777777" w:rsidR="00D67453" w:rsidRPr="00D65DC7" w:rsidRDefault="00D67453" w:rsidP="00D6745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04314F3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5DC7" w:rsidRPr="00D65DC7" w14:paraId="0ABDCB65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0201DD2B" w14:textId="77777777" w:rsidR="00D65DC7" w:rsidRPr="008E15B3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1C8E5A2B" w14:textId="20ED5CE4" w:rsidR="00D65DC7" w:rsidRPr="00C80DCE" w:rsidRDefault="005C6FD7" w:rsidP="009F0585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C25E929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56E8396" w14:textId="7A6A9F16" w:rsidR="00D65DC7" w:rsidRPr="00D65DC7" w:rsidRDefault="00D65DC7" w:rsidP="003007C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BBB0C73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1D97477" w14:textId="49752CB4" w:rsidR="00D65DC7" w:rsidRPr="00D65DC7" w:rsidRDefault="00225F90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5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118,331</w:t>
            </w:r>
          </w:p>
        </w:tc>
        <w:tc>
          <w:tcPr>
            <w:tcW w:w="142" w:type="pct"/>
          </w:tcPr>
          <w:p w14:paraId="4E55C728" w14:textId="77777777" w:rsidR="00D65DC7" w:rsidRPr="00D65DC7" w:rsidRDefault="00D65DC7" w:rsidP="00D65DC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BC61FC6" w14:textId="13CF3BD5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D65DC7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</w:tr>
      <w:tr w:rsidR="00D65DC7" w:rsidRPr="00D65DC7" w14:paraId="2183F83F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2E309AB7" w14:textId="77777777" w:rsidR="00D65DC7" w:rsidRPr="00D65DC7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</w:tcPr>
          <w:p w14:paraId="19AC1ABA" w14:textId="74C6CADB" w:rsidR="00D65DC7" w:rsidRPr="00D65DC7" w:rsidRDefault="005C6FD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6F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165,</w:t>
            </w:r>
            <w:r w:rsidR="00FD00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</w:p>
        </w:tc>
        <w:tc>
          <w:tcPr>
            <w:tcW w:w="145" w:type="pct"/>
          </w:tcPr>
          <w:p w14:paraId="7A8A068B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C29EC72" w14:textId="10A7FF7D" w:rsidR="00D65DC7" w:rsidRPr="00D65DC7" w:rsidRDefault="00D149E7" w:rsidP="003C0CE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="00D65DC7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  <w:tc>
          <w:tcPr>
            <w:tcW w:w="143" w:type="pct"/>
          </w:tcPr>
          <w:p w14:paraId="0F60A543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9B0B8A3" w14:textId="3CF57A94" w:rsidR="00D65DC7" w:rsidRPr="00D65DC7" w:rsidRDefault="00225F90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5F90">
              <w:rPr>
                <w:rFonts w:asciiTheme="majorBidi" w:hAnsiTheme="majorBidi" w:cstheme="majorBidi"/>
                <w:sz w:val="30"/>
                <w:szCs w:val="30"/>
              </w:rPr>
              <w:t>5,522</w:t>
            </w:r>
          </w:p>
        </w:tc>
        <w:tc>
          <w:tcPr>
            <w:tcW w:w="142" w:type="pct"/>
          </w:tcPr>
          <w:p w14:paraId="5BA7E8A8" w14:textId="77777777" w:rsidR="00D65DC7" w:rsidRPr="00D65DC7" w:rsidRDefault="00D65DC7" w:rsidP="00D65DC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3954BA6" w14:textId="27E0471F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D65DC7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</w:t>
            </w:r>
          </w:p>
        </w:tc>
      </w:tr>
      <w:tr w:rsidR="00D65DC7" w:rsidRPr="00D65DC7" w14:paraId="0D1EFE72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5ED753AA" w14:textId="77777777" w:rsidR="00D65DC7" w:rsidRPr="00D65DC7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05B1853E" w14:textId="09560888" w:rsidR="00D65DC7" w:rsidRPr="00D65DC7" w:rsidRDefault="005C6FD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6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</w:t>
            </w:r>
            <w:r w:rsidR="00FD0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086</w:t>
            </w:r>
          </w:p>
        </w:tc>
        <w:tc>
          <w:tcPr>
            <w:tcW w:w="145" w:type="pct"/>
          </w:tcPr>
          <w:p w14:paraId="06513EE5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75E68079" w14:textId="167F7C1F" w:rsidR="00D65DC7" w:rsidRPr="00D65DC7" w:rsidRDefault="00D149E7" w:rsidP="00964D2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  <w:r w:rsidR="00D65DC7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664</w:t>
            </w:r>
          </w:p>
        </w:tc>
        <w:tc>
          <w:tcPr>
            <w:tcW w:w="143" w:type="pct"/>
          </w:tcPr>
          <w:p w14:paraId="26DBA562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53646B28" w14:textId="672E621E" w:rsidR="00D65DC7" w:rsidRPr="00D65DC7" w:rsidRDefault="00225F90" w:rsidP="007D0CA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123,853</w:t>
            </w:r>
          </w:p>
        </w:tc>
        <w:tc>
          <w:tcPr>
            <w:tcW w:w="142" w:type="pct"/>
          </w:tcPr>
          <w:p w14:paraId="4E6FAD1B" w14:textId="77777777" w:rsidR="00D65DC7" w:rsidRPr="00D65DC7" w:rsidRDefault="00D65DC7" w:rsidP="00D65DC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2D50BAE7" w14:textId="73407B87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</w:t>
            </w:r>
            <w:r w:rsidR="00D65DC7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</w:tr>
      <w:tr w:rsidR="005C6FD7" w:rsidRPr="00D65DC7" w14:paraId="426B2CED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79141CAC" w14:textId="11526432" w:rsidR="005C6FD7" w:rsidRPr="00D65DC7" w:rsidRDefault="005C6FD7" w:rsidP="005C6FD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39CFAB5" w14:textId="0296785D" w:rsidR="005C6FD7" w:rsidRPr="00D65DC7" w:rsidRDefault="005C6FD7" w:rsidP="005C6FD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6FD7">
              <w:rPr>
                <w:rFonts w:asciiTheme="majorBidi" w:hAnsiTheme="majorBidi" w:cstheme="majorBidi"/>
                <w:sz w:val="30"/>
                <w:szCs w:val="30"/>
              </w:rPr>
              <w:t xml:space="preserve"> (24,614)</w:t>
            </w:r>
          </w:p>
        </w:tc>
        <w:tc>
          <w:tcPr>
            <w:tcW w:w="145" w:type="pct"/>
          </w:tcPr>
          <w:p w14:paraId="084AADED" w14:textId="77777777" w:rsidR="005C6FD7" w:rsidRPr="00D65DC7" w:rsidRDefault="005C6FD7" w:rsidP="005C6FD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33FF0B1B" w14:textId="34DE6A46" w:rsidR="005C6FD7" w:rsidRPr="00D65DC7" w:rsidRDefault="005C6FD7" w:rsidP="005C6FD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A59D284" w14:textId="77777777" w:rsidR="005C6FD7" w:rsidRPr="00D65DC7" w:rsidRDefault="005C6FD7" w:rsidP="005C6FD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42EDE546" w14:textId="156F3AC5" w:rsidR="005C6FD7" w:rsidRPr="00D65DC7" w:rsidRDefault="005C6FD7" w:rsidP="005C6FD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5F90">
              <w:rPr>
                <w:rFonts w:asciiTheme="majorBidi" w:hAnsiTheme="majorBidi" w:cstheme="majorBidi"/>
                <w:sz w:val="30"/>
                <w:szCs w:val="30"/>
              </w:rPr>
              <w:t>(8,655)</w:t>
            </w:r>
          </w:p>
        </w:tc>
        <w:tc>
          <w:tcPr>
            <w:tcW w:w="142" w:type="pct"/>
          </w:tcPr>
          <w:p w14:paraId="3B8187AB" w14:textId="77777777" w:rsidR="005C6FD7" w:rsidRPr="00D65DC7" w:rsidRDefault="005C6FD7" w:rsidP="005C6FD7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733E91C5" w14:textId="1AEFFC01" w:rsidR="005C6FD7" w:rsidRPr="00D65DC7" w:rsidRDefault="005C6FD7" w:rsidP="005C6FD7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C6FD7" w:rsidRPr="00D65DC7" w14:paraId="69AC0690" w14:textId="77777777" w:rsidTr="00453927">
        <w:trPr>
          <w:gridAfter w:val="1"/>
          <w:wAfter w:w="3" w:type="pct"/>
        </w:trPr>
        <w:tc>
          <w:tcPr>
            <w:tcW w:w="2186" w:type="pct"/>
          </w:tcPr>
          <w:p w14:paraId="5577864E" w14:textId="77777777" w:rsidR="005C6FD7" w:rsidRPr="00D65DC7" w:rsidRDefault="005C6FD7" w:rsidP="005C6FD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5684C2E" w14:textId="01AE380A" w:rsidR="005C6FD7" w:rsidRPr="005C6FD7" w:rsidRDefault="005C6FD7" w:rsidP="00C840C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6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140,</w:t>
            </w:r>
            <w:r w:rsidR="00FD0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  <w:r w:rsidRPr="005C6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6D3F657D" w14:textId="77777777" w:rsidR="005C6FD7" w:rsidRPr="00D65DC7" w:rsidRDefault="005C6FD7" w:rsidP="00C840C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4255204" w14:textId="6B1E87F3" w:rsidR="005C6FD7" w:rsidRPr="00D65DC7" w:rsidRDefault="005C6FD7" w:rsidP="00292AA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2A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076</w:t>
            </w:r>
          </w:p>
        </w:tc>
        <w:tc>
          <w:tcPr>
            <w:tcW w:w="143" w:type="pct"/>
          </w:tcPr>
          <w:p w14:paraId="16C8229F" w14:textId="77777777" w:rsidR="005C6FD7" w:rsidRPr="00D65DC7" w:rsidRDefault="005C6FD7" w:rsidP="005C6FD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6E4E5F6" w14:textId="79770ED5" w:rsidR="005C6FD7" w:rsidRPr="00D65DC7" w:rsidRDefault="005C6FD7" w:rsidP="005C6FD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115,198</w:t>
            </w:r>
          </w:p>
        </w:tc>
        <w:tc>
          <w:tcPr>
            <w:tcW w:w="142" w:type="pct"/>
          </w:tcPr>
          <w:p w14:paraId="6656CAAF" w14:textId="77777777" w:rsidR="005C6FD7" w:rsidRPr="00D65DC7" w:rsidRDefault="005C6FD7" w:rsidP="005C6F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2AAA7DE2" w14:textId="2034F42A" w:rsidR="005C6FD7" w:rsidRPr="00D65DC7" w:rsidRDefault="005C6FD7" w:rsidP="005C6FD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402</w:t>
            </w:r>
          </w:p>
        </w:tc>
      </w:tr>
      <w:tr w:rsidR="00D65DC7" w:rsidRPr="00D65DC7" w14:paraId="75D52DEB" w14:textId="77777777" w:rsidTr="00453927">
        <w:trPr>
          <w:gridAfter w:val="1"/>
          <w:wAfter w:w="3" w:type="pct"/>
        </w:trPr>
        <w:tc>
          <w:tcPr>
            <w:tcW w:w="2186" w:type="pct"/>
          </w:tcPr>
          <w:p w14:paraId="201E6991" w14:textId="7D6BA0DE" w:rsidR="00D65DC7" w:rsidRPr="00D65DC7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49C4A2E3" w14:textId="77777777" w:rsidR="00D65DC7" w:rsidRPr="00D65DC7" w:rsidRDefault="00D65DC7" w:rsidP="00D65DC7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A9B5AF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4ABBE88" w14:textId="77777777" w:rsidR="00D65DC7" w:rsidRPr="00D65DC7" w:rsidRDefault="00D65DC7" w:rsidP="00D65DC7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B95DF2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155CE08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53CDB676" w14:textId="77777777" w:rsidR="00D65DC7" w:rsidRPr="00D65DC7" w:rsidRDefault="00D65DC7" w:rsidP="00D65DC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5DDB77F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37A51" w:rsidRPr="00D65DC7" w14:paraId="7438B55C" w14:textId="77777777" w:rsidTr="00453927">
        <w:trPr>
          <w:gridAfter w:val="1"/>
          <w:wAfter w:w="3" w:type="pct"/>
        </w:trPr>
        <w:tc>
          <w:tcPr>
            <w:tcW w:w="2186" w:type="pct"/>
          </w:tcPr>
          <w:p w14:paraId="78F86D27" w14:textId="38940891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613" w:type="pct"/>
          </w:tcPr>
          <w:p w14:paraId="6D805D83" w14:textId="77777777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905D9A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63D640" w14:textId="77777777" w:rsidR="00337A51" w:rsidRPr="00D65DC7" w:rsidRDefault="00337A51" w:rsidP="00337A51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1F5873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F910FB8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B14B473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45B78DD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37A51" w:rsidRPr="00D65DC7" w14:paraId="69ACEA08" w14:textId="77777777" w:rsidTr="00B5583E">
        <w:trPr>
          <w:gridAfter w:val="1"/>
          <w:wAfter w:w="3" w:type="pct"/>
        </w:trPr>
        <w:tc>
          <w:tcPr>
            <w:tcW w:w="2186" w:type="pct"/>
          </w:tcPr>
          <w:p w14:paraId="0E4F85B6" w14:textId="7777777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1BC95BFB" w14:textId="5D88B00C" w:rsidR="00337A51" w:rsidRPr="00C335C4" w:rsidRDefault="005C6FD7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DA5CE4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22A4CDA" w14:textId="373B8CE5" w:rsidR="00337A51" w:rsidRPr="00D65DC7" w:rsidRDefault="00337A51" w:rsidP="00C300DB">
            <w:pPr>
              <w:pStyle w:val="BodyText"/>
              <w:tabs>
                <w:tab w:val="decimal" w:pos="62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BD31F9C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D708A66" w14:textId="56A28875" w:rsidR="00337A51" w:rsidRPr="00D65DC7" w:rsidRDefault="00225F90" w:rsidP="00225F9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5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764,750</w:t>
            </w:r>
          </w:p>
        </w:tc>
        <w:tc>
          <w:tcPr>
            <w:tcW w:w="142" w:type="pct"/>
          </w:tcPr>
          <w:p w14:paraId="517A4604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ADCF4EC" w14:textId="344B91E5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</w:tr>
      <w:tr w:rsidR="00337A51" w:rsidRPr="00D65DC7" w14:paraId="4E7D0B27" w14:textId="77777777" w:rsidTr="00926FEF">
        <w:trPr>
          <w:gridAfter w:val="1"/>
          <w:wAfter w:w="3" w:type="pct"/>
        </w:trPr>
        <w:tc>
          <w:tcPr>
            <w:tcW w:w="2186" w:type="pct"/>
          </w:tcPr>
          <w:p w14:paraId="299B2F1E" w14:textId="7777777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16B4F31" w14:textId="53116626" w:rsidR="00337A51" w:rsidRPr="00D65DC7" w:rsidRDefault="005C6FD7" w:rsidP="00337A51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6F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71,075</w:t>
            </w:r>
          </w:p>
        </w:tc>
        <w:tc>
          <w:tcPr>
            <w:tcW w:w="145" w:type="pct"/>
          </w:tcPr>
          <w:p w14:paraId="4CC9D49B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5EE14EC" w14:textId="65FD4465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  <w:tc>
          <w:tcPr>
            <w:tcW w:w="143" w:type="pct"/>
          </w:tcPr>
          <w:p w14:paraId="49A5A10A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21FC77C" w14:textId="3459CA1F" w:rsidR="00337A51" w:rsidRPr="00D65DC7" w:rsidRDefault="00225F90" w:rsidP="00337A51">
            <w:pPr>
              <w:pStyle w:val="BodyText"/>
              <w:tabs>
                <w:tab w:val="decimal" w:pos="1329"/>
              </w:tabs>
              <w:spacing w:after="0"/>
              <w:ind w:left="-108" w:right="2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834CB7E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2C6F8CE5" w14:textId="304D9909" w:rsidR="00337A51" w:rsidRPr="00D65DC7" w:rsidRDefault="00337A51" w:rsidP="00337A51">
            <w:pPr>
              <w:pStyle w:val="BodyText"/>
              <w:spacing w:after="0"/>
              <w:ind w:left="-108" w:right="-2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5F90" w:rsidRPr="00D65DC7" w14:paraId="3A35D6E4" w14:textId="77777777" w:rsidTr="00B5583E">
        <w:trPr>
          <w:gridAfter w:val="1"/>
          <w:wAfter w:w="3" w:type="pct"/>
        </w:trPr>
        <w:tc>
          <w:tcPr>
            <w:tcW w:w="2186" w:type="pct"/>
          </w:tcPr>
          <w:p w14:paraId="6E374BA4" w14:textId="77777777" w:rsidR="00225F90" w:rsidRPr="00D65DC7" w:rsidRDefault="00225F90" w:rsidP="00225F9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A5DD6E6" w14:textId="2101B853" w:rsidR="00225F90" w:rsidRPr="00A04429" w:rsidRDefault="005C6FD7" w:rsidP="00225F9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6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71,075</w:t>
            </w:r>
          </w:p>
        </w:tc>
        <w:tc>
          <w:tcPr>
            <w:tcW w:w="145" w:type="pct"/>
          </w:tcPr>
          <w:p w14:paraId="5D0A2D5D" w14:textId="77777777" w:rsidR="00225F90" w:rsidRPr="00D65DC7" w:rsidRDefault="00225F90" w:rsidP="00225F9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6A7B33A1" w14:textId="4F64652A" w:rsidR="00225F90" w:rsidRPr="00D65DC7" w:rsidRDefault="00225F90" w:rsidP="00225F9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338</w:t>
            </w:r>
          </w:p>
        </w:tc>
        <w:tc>
          <w:tcPr>
            <w:tcW w:w="143" w:type="pct"/>
          </w:tcPr>
          <w:p w14:paraId="1378A871" w14:textId="77777777" w:rsidR="00225F90" w:rsidRPr="00D65DC7" w:rsidRDefault="00225F90" w:rsidP="00225F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16E2C1AF" w14:textId="4D086392" w:rsidR="00225F90" w:rsidRPr="00CF6590" w:rsidRDefault="00225F90" w:rsidP="00CF659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65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764,750</w:t>
            </w:r>
          </w:p>
        </w:tc>
        <w:tc>
          <w:tcPr>
            <w:tcW w:w="142" w:type="pct"/>
          </w:tcPr>
          <w:p w14:paraId="142D06C2" w14:textId="77777777" w:rsidR="00225F90" w:rsidRPr="00CF6590" w:rsidRDefault="00225F90" w:rsidP="00CF659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1E68EC16" w14:textId="70D45ABA" w:rsidR="00225F90" w:rsidRPr="00D65DC7" w:rsidRDefault="00225F90" w:rsidP="00225F9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</w:t>
            </w:r>
          </w:p>
        </w:tc>
      </w:tr>
      <w:tr w:rsidR="00337A51" w:rsidRPr="00D65DC7" w14:paraId="56EC2FA7" w14:textId="77777777" w:rsidTr="008260A0">
        <w:trPr>
          <w:gridAfter w:val="1"/>
          <w:wAfter w:w="3" w:type="pct"/>
        </w:trPr>
        <w:tc>
          <w:tcPr>
            <w:tcW w:w="2186" w:type="pct"/>
          </w:tcPr>
          <w:p w14:paraId="4028B967" w14:textId="7777777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55D77CF" w14:textId="7332014D" w:rsidR="00337A51" w:rsidRPr="00A04429" w:rsidRDefault="005C6FD7" w:rsidP="00337A51">
            <w:pPr>
              <w:pStyle w:val="BodyText"/>
              <w:tabs>
                <w:tab w:val="decimal" w:pos="1244"/>
              </w:tabs>
              <w:spacing w:after="0"/>
              <w:ind w:left="-108" w:right="-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6FD7">
              <w:rPr>
                <w:rFonts w:asciiTheme="majorBidi" w:hAnsiTheme="majorBidi" w:cstheme="majorBidi"/>
                <w:sz w:val="30"/>
                <w:szCs w:val="30"/>
              </w:rPr>
              <w:t>71,075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DCA46C6" w14:textId="77777777" w:rsidR="00337A51" w:rsidRPr="00D65DC7" w:rsidRDefault="00337A51" w:rsidP="00337A51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7409D618" w14:textId="7F301543" w:rsidR="00337A51" w:rsidRPr="00D65DC7" w:rsidRDefault="00337A51" w:rsidP="00337A51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8675174" w14:textId="77777777" w:rsidR="00337A51" w:rsidRPr="00D65DC7" w:rsidRDefault="00337A51" w:rsidP="00337A51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6EAC96FF" w14:textId="1179BC64" w:rsidR="00337A51" w:rsidRPr="00D65DC7" w:rsidRDefault="00225F90" w:rsidP="00337A51">
            <w:pPr>
              <w:pStyle w:val="BodyText"/>
              <w:tabs>
                <w:tab w:val="decimal" w:pos="1329"/>
              </w:tabs>
              <w:spacing w:after="0"/>
              <w:ind w:left="-108" w:right="2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E2995E4" w14:textId="77777777" w:rsidR="00337A51" w:rsidRPr="00D65DC7" w:rsidRDefault="00337A51" w:rsidP="00337A51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2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4C684357" w14:textId="58885248" w:rsidR="00337A51" w:rsidRPr="00D65DC7" w:rsidRDefault="00337A51" w:rsidP="00C300DB">
            <w:pPr>
              <w:pStyle w:val="BodyText"/>
              <w:spacing w:after="0"/>
              <w:ind w:left="-108" w:right="-2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A51" w:rsidRPr="00D65DC7" w14:paraId="70ED89E1" w14:textId="77777777" w:rsidTr="00F40A97">
        <w:trPr>
          <w:gridAfter w:val="1"/>
          <w:wAfter w:w="3" w:type="pct"/>
        </w:trPr>
        <w:tc>
          <w:tcPr>
            <w:tcW w:w="2186" w:type="pct"/>
          </w:tcPr>
          <w:p w14:paraId="3DED0BB6" w14:textId="7777777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9E70A20" w14:textId="6068DE42" w:rsidR="00337A51" w:rsidRPr="00D65DC7" w:rsidRDefault="005C6FD7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7C52A1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F7ABEA3" w14:textId="371D5DD1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2F02604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1EF4724" w14:textId="27C81CE4" w:rsidR="00337A51" w:rsidRPr="00D65DC7" w:rsidRDefault="00DA652B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764,750</w:t>
            </w:r>
          </w:p>
        </w:tc>
        <w:tc>
          <w:tcPr>
            <w:tcW w:w="142" w:type="pct"/>
          </w:tcPr>
          <w:p w14:paraId="2388E1D5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554C733B" w14:textId="384E6C80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</w:t>
            </w:r>
          </w:p>
        </w:tc>
      </w:tr>
      <w:tr w:rsidR="00337A51" w:rsidRPr="00D65DC7" w14:paraId="208A667F" w14:textId="77777777" w:rsidTr="00F40A97">
        <w:trPr>
          <w:gridAfter w:val="1"/>
          <w:wAfter w:w="3" w:type="pct"/>
        </w:trPr>
        <w:tc>
          <w:tcPr>
            <w:tcW w:w="2186" w:type="pct"/>
          </w:tcPr>
          <w:p w14:paraId="5B6DAD0A" w14:textId="7777777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19944CA0" w14:textId="77777777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94C507E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2FB8DEB8" w14:textId="77777777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24516BA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0F85CE44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B46C160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</w:tcPr>
          <w:p w14:paraId="04753BF9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7A51" w:rsidRPr="00D65DC7" w14:paraId="0AC3D444" w14:textId="77777777" w:rsidTr="00FC3962">
        <w:trPr>
          <w:gridAfter w:val="1"/>
          <w:wAfter w:w="3" w:type="pct"/>
        </w:trPr>
        <w:tc>
          <w:tcPr>
            <w:tcW w:w="2186" w:type="pct"/>
          </w:tcPr>
          <w:p w14:paraId="6B682830" w14:textId="6208925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13" w:type="pct"/>
          </w:tcPr>
          <w:p w14:paraId="15DABAC4" w14:textId="77777777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33BB877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52056BE" w14:textId="77777777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4AC82A0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91C2F88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9585477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2CAD2DD3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7A51" w:rsidRPr="00FC3962" w14:paraId="25E585F2" w14:textId="77777777" w:rsidTr="00337A51">
        <w:trPr>
          <w:gridAfter w:val="1"/>
          <w:wAfter w:w="3" w:type="pct"/>
          <w:trHeight w:val="262"/>
        </w:trPr>
        <w:tc>
          <w:tcPr>
            <w:tcW w:w="2186" w:type="pct"/>
          </w:tcPr>
          <w:p w14:paraId="548CA243" w14:textId="7DE3073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3239C0F4" w14:textId="32236A69" w:rsidR="00337A51" w:rsidRPr="00D65DC7" w:rsidRDefault="005C6FD7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AC1798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211222F3" w14:textId="46FA6FEB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9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FD37A26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vAlign w:val="bottom"/>
          </w:tcPr>
          <w:p w14:paraId="7F01F4A5" w14:textId="3D549C83" w:rsidR="00337A51" w:rsidRPr="00D65DC7" w:rsidRDefault="00DA652B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42" w:type="pct"/>
          </w:tcPr>
          <w:p w14:paraId="09134CEA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447A60EF" w14:textId="69026E3E" w:rsidR="00337A51" w:rsidRPr="00FC3962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  <w:bookmarkEnd w:id="0"/>
    </w:tbl>
    <w:p w14:paraId="35DA0C90" w14:textId="1FB37AEE" w:rsidR="001E5B1E" w:rsidRDefault="001E5B1E" w:rsidP="00D86C5F">
      <w:pPr>
        <w:spacing w:line="240" w:lineRule="auto"/>
        <w:rPr>
          <w:rFonts w:ascii="Angsana New" w:hAnsi="Angsana New"/>
          <w:sz w:val="19"/>
          <w:szCs w:val="19"/>
        </w:rPr>
      </w:pPr>
    </w:p>
    <w:p w14:paraId="3818156D" w14:textId="77777777" w:rsidR="00F40A97" w:rsidRDefault="00F40A97" w:rsidP="00D86C5F">
      <w:pPr>
        <w:spacing w:line="240" w:lineRule="auto"/>
        <w:rPr>
          <w:rFonts w:ascii="Angsana New" w:hAnsi="Angsana New"/>
          <w:sz w:val="19"/>
          <w:szCs w:val="19"/>
        </w:rPr>
      </w:pPr>
    </w:p>
    <w:p w14:paraId="64B387BE" w14:textId="77777777" w:rsidR="00F40A97" w:rsidRDefault="00F40A97" w:rsidP="00D86C5F">
      <w:pPr>
        <w:spacing w:line="240" w:lineRule="auto"/>
        <w:rPr>
          <w:rFonts w:ascii="Angsana New" w:hAnsi="Angsana New"/>
          <w:sz w:val="19"/>
          <w:szCs w:val="19"/>
        </w:rPr>
      </w:pPr>
    </w:p>
    <w:p w14:paraId="27E55C3B" w14:textId="77777777" w:rsidR="00F40A97" w:rsidRDefault="00F40A97" w:rsidP="00D86C5F">
      <w:pPr>
        <w:spacing w:line="240" w:lineRule="auto"/>
        <w:rPr>
          <w:rFonts w:ascii="Angsana New" w:hAnsi="Angsana New"/>
          <w:sz w:val="19"/>
          <w:szCs w:val="19"/>
        </w:rPr>
      </w:pPr>
    </w:p>
    <w:p w14:paraId="251002E6" w14:textId="77777777" w:rsidR="00F40A97" w:rsidRDefault="00F40A97" w:rsidP="00D86C5F">
      <w:pPr>
        <w:spacing w:line="240" w:lineRule="auto"/>
        <w:rPr>
          <w:rFonts w:ascii="Angsana New" w:hAnsi="Angsana New"/>
          <w:sz w:val="19"/>
          <w:szCs w:val="19"/>
        </w:rPr>
      </w:pPr>
    </w:p>
    <w:p w14:paraId="566B7983" w14:textId="77777777" w:rsidR="00F40A97" w:rsidRDefault="00F40A97" w:rsidP="00D86C5F">
      <w:pPr>
        <w:spacing w:line="240" w:lineRule="auto"/>
        <w:rPr>
          <w:rFonts w:ascii="Angsana New" w:hAnsi="Angsana New"/>
          <w:sz w:val="19"/>
          <w:szCs w:val="19"/>
        </w:rPr>
      </w:pPr>
    </w:p>
    <w:p w14:paraId="7421693C" w14:textId="77777777" w:rsidR="00F40A97" w:rsidRDefault="00F40A97" w:rsidP="00D86C5F">
      <w:pPr>
        <w:spacing w:line="240" w:lineRule="auto"/>
        <w:rPr>
          <w:rFonts w:ascii="Angsana New" w:hAnsi="Angsana New"/>
          <w:sz w:val="19"/>
          <w:szCs w:val="19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3"/>
        <w:gridCol w:w="1194"/>
        <w:gridCol w:w="239"/>
        <w:gridCol w:w="1237"/>
        <w:gridCol w:w="239"/>
        <w:gridCol w:w="1105"/>
        <w:gridCol w:w="7"/>
        <w:gridCol w:w="239"/>
        <w:gridCol w:w="1193"/>
      </w:tblGrid>
      <w:tr w:rsidR="009B6809" w:rsidRPr="00A2069A" w14:paraId="7D652262" w14:textId="77777777" w:rsidTr="002A26BF">
        <w:tc>
          <w:tcPr>
            <w:tcW w:w="2029" w:type="pct"/>
          </w:tcPr>
          <w:p w14:paraId="3213BC67" w14:textId="57DCBF4E" w:rsidR="009B6809" w:rsidRPr="001F519E" w:rsidRDefault="002E59D1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19"/>
                <w:szCs w:val="19"/>
              </w:rPr>
              <w:lastRenderedPageBreak/>
              <w:br w:type="page"/>
            </w:r>
          </w:p>
        </w:tc>
        <w:tc>
          <w:tcPr>
            <w:tcW w:w="1455" w:type="pct"/>
            <w:gridSpan w:val="3"/>
            <w:vAlign w:val="bottom"/>
          </w:tcPr>
          <w:p w14:paraId="3A2F823A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4BA3B77F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pct"/>
            <w:gridSpan w:val="4"/>
            <w:vAlign w:val="bottom"/>
          </w:tcPr>
          <w:p w14:paraId="62C36777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809" w:rsidRPr="00A2069A" w14:paraId="7C32B590" w14:textId="77777777" w:rsidTr="002A26BF">
        <w:tc>
          <w:tcPr>
            <w:tcW w:w="2029" w:type="pct"/>
          </w:tcPr>
          <w:p w14:paraId="2BE507DB" w14:textId="77777777" w:rsidR="009B6809" w:rsidRPr="00A2069A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0C6B38F3" w14:textId="65FE1D77" w:rsidR="009B6809" w:rsidRPr="00A2069A" w:rsidRDefault="00E67B5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7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30" w:type="pct"/>
          </w:tcPr>
          <w:p w14:paraId="08747455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69FA13D" w14:textId="162A9A62" w:rsidR="009B6809" w:rsidRPr="00A2069A" w:rsidRDefault="00D149E7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A206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64F9A27C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7DB5CAA" w14:textId="1EC15A3E" w:rsidR="009B6809" w:rsidRPr="00A2069A" w:rsidRDefault="00E67B5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7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34" w:type="pct"/>
            <w:gridSpan w:val="2"/>
          </w:tcPr>
          <w:p w14:paraId="157EDBFF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ECA913D" w14:textId="07FBC6F3" w:rsidR="009B6809" w:rsidRPr="00A2069A" w:rsidRDefault="00D149E7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A206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72E5F" w:rsidRPr="00A2069A" w14:paraId="0C831FA3" w14:textId="77777777" w:rsidTr="002A26BF">
        <w:tc>
          <w:tcPr>
            <w:tcW w:w="2029" w:type="pct"/>
          </w:tcPr>
          <w:p w14:paraId="406C3E70" w14:textId="77777777" w:rsidR="00172E5F" w:rsidRPr="00A2069A" w:rsidRDefault="00172E5F" w:rsidP="00172E5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13A42289" w14:textId="16E75954" w:rsidR="00172E5F" w:rsidRPr="00A2069A" w:rsidRDefault="00D149E7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0" w:type="pct"/>
          </w:tcPr>
          <w:p w14:paraId="1ACD9F10" w14:textId="77777777" w:rsidR="00172E5F" w:rsidRPr="00A2069A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5D5BF29E" w14:textId="67273EB0" w:rsidR="00172E5F" w:rsidRPr="00A2069A" w:rsidRDefault="00D149E7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" w:type="pct"/>
          </w:tcPr>
          <w:p w14:paraId="2B776E04" w14:textId="77777777" w:rsidR="00172E5F" w:rsidRPr="00A2069A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FC46865" w14:textId="079AB73F" w:rsidR="00172E5F" w:rsidRPr="00A2069A" w:rsidRDefault="00D149E7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4" w:type="pct"/>
            <w:gridSpan w:val="2"/>
          </w:tcPr>
          <w:p w14:paraId="4CE5B578" w14:textId="77777777" w:rsidR="00172E5F" w:rsidRPr="00A2069A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36FA113" w14:textId="78150D4E" w:rsidR="00172E5F" w:rsidRPr="00A2069A" w:rsidRDefault="00D149E7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9B6809" w:rsidRPr="00A2069A" w14:paraId="0E8C3EB8" w14:textId="77777777" w:rsidTr="002A26BF">
        <w:tc>
          <w:tcPr>
            <w:tcW w:w="2029" w:type="pct"/>
          </w:tcPr>
          <w:p w14:paraId="1D615981" w14:textId="77777777" w:rsidR="009B6809" w:rsidRPr="00A2069A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8"/>
          </w:tcPr>
          <w:p w14:paraId="3AB36090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06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6897" w:rsidRPr="00A2069A" w14:paraId="479D0AE1" w14:textId="77777777" w:rsidTr="00453927">
        <w:tc>
          <w:tcPr>
            <w:tcW w:w="2029" w:type="pct"/>
          </w:tcPr>
          <w:p w14:paraId="7594F89F" w14:textId="7B14EA5B" w:rsidR="00E86897" w:rsidRPr="00A2069A" w:rsidRDefault="00E86897" w:rsidP="0045392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51" w:type="pct"/>
          </w:tcPr>
          <w:p w14:paraId="6F12E01F" w14:textId="04839A3D" w:rsidR="00E86897" w:rsidRPr="00A2069A" w:rsidRDefault="00E86897" w:rsidP="0045392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22D08E9" w14:textId="77777777" w:rsidR="00E86897" w:rsidRPr="00A2069A" w:rsidRDefault="00E86897" w:rsidP="0045392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54BBB207" w14:textId="73184107" w:rsidR="00E86897" w:rsidRPr="00A2069A" w:rsidRDefault="00E86897" w:rsidP="0045392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3FA99926" w14:textId="77777777" w:rsidR="00E86897" w:rsidRPr="00A2069A" w:rsidRDefault="00E86897" w:rsidP="0045392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8652224" w14:textId="3A01D369" w:rsidR="00E86897" w:rsidRPr="00A2069A" w:rsidRDefault="00E86897" w:rsidP="0045392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0ADBA908" w14:textId="77777777" w:rsidR="00E86897" w:rsidRPr="00A2069A" w:rsidRDefault="00E86897" w:rsidP="004539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27F0453D" w14:textId="2EEC4AE4" w:rsidR="00E86897" w:rsidRPr="00A2069A" w:rsidRDefault="00E86897" w:rsidP="0045392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264" w:rsidRPr="00A2069A" w14:paraId="64161BC8" w14:textId="77777777" w:rsidTr="002A26BF">
        <w:tc>
          <w:tcPr>
            <w:tcW w:w="2029" w:type="pct"/>
          </w:tcPr>
          <w:p w14:paraId="354EDA7B" w14:textId="77777777" w:rsidR="00A90264" w:rsidRPr="00A2069A" w:rsidRDefault="00A90264" w:rsidP="00A9026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</w:tcPr>
          <w:p w14:paraId="2D207F05" w14:textId="14983515" w:rsidR="00A90264" w:rsidRPr="00A2069A" w:rsidRDefault="005C6FD7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52B5B097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F447F87" w14:textId="15BD4FA8" w:rsidR="00A90264" w:rsidRPr="00A2069A" w:rsidRDefault="00A90264" w:rsidP="00DD47D2">
            <w:pPr>
              <w:pStyle w:val="BodyText"/>
              <w:tabs>
                <w:tab w:val="decimal" w:pos="77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DD1C63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A96BA3D" w14:textId="032CC521" w:rsidR="00A90264" w:rsidRPr="00A2069A" w:rsidRDefault="00DA652B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652B">
              <w:rPr>
                <w:rFonts w:asciiTheme="majorBidi" w:hAnsiTheme="majorBidi" w:cstheme="majorBidi"/>
                <w:sz w:val="30"/>
                <w:szCs w:val="30"/>
              </w:rPr>
              <w:t>619,361</w:t>
            </w:r>
          </w:p>
        </w:tc>
        <w:tc>
          <w:tcPr>
            <w:tcW w:w="134" w:type="pct"/>
            <w:gridSpan w:val="2"/>
          </w:tcPr>
          <w:p w14:paraId="43737972" w14:textId="77777777" w:rsidR="00A90264" w:rsidRPr="00A2069A" w:rsidRDefault="00A90264" w:rsidP="00A9026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4006E899" w14:textId="608CFBFA" w:rsidR="00A90264" w:rsidRPr="00A2069A" w:rsidRDefault="00D149E7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  <w:r w:rsidR="00A90264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</w:p>
        </w:tc>
      </w:tr>
      <w:tr w:rsidR="00A90264" w:rsidRPr="00A2069A" w14:paraId="095AC6DB" w14:textId="77777777" w:rsidTr="002A26BF">
        <w:tc>
          <w:tcPr>
            <w:tcW w:w="2029" w:type="pct"/>
          </w:tcPr>
          <w:p w14:paraId="3F34BE91" w14:textId="77777777" w:rsidR="00A90264" w:rsidRPr="00A2069A" w:rsidRDefault="00A90264" w:rsidP="00A9026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</w:tcPr>
          <w:p w14:paraId="657FA4A1" w14:textId="2FF37390" w:rsidR="00A90264" w:rsidRPr="00A2069A" w:rsidRDefault="005C6FD7" w:rsidP="00A9026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6F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853,523</w:t>
            </w:r>
          </w:p>
        </w:tc>
        <w:tc>
          <w:tcPr>
            <w:tcW w:w="130" w:type="pct"/>
          </w:tcPr>
          <w:p w14:paraId="6CDB9A2A" w14:textId="77777777" w:rsidR="00A90264" w:rsidRPr="00A2069A" w:rsidRDefault="00A90264" w:rsidP="00A9026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3FB629C1" w14:textId="1D644709" w:rsidR="00A90264" w:rsidRPr="00A2069A" w:rsidRDefault="00D149E7" w:rsidP="00A9026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  <w:r w:rsidR="00A90264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</w:p>
        </w:tc>
        <w:tc>
          <w:tcPr>
            <w:tcW w:w="130" w:type="pct"/>
          </w:tcPr>
          <w:p w14:paraId="4A6CAB8D" w14:textId="77777777" w:rsidR="00A90264" w:rsidRPr="00A2069A" w:rsidRDefault="00A90264" w:rsidP="00A90264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5FE2347" w14:textId="682BA3B9" w:rsidR="00A90264" w:rsidRPr="00A2069A" w:rsidRDefault="00DA652B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652B">
              <w:rPr>
                <w:rFonts w:asciiTheme="majorBidi" w:hAnsiTheme="majorBidi" w:cstheme="majorBidi"/>
                <w:sz w:val="30"/>
                <w:szCs w:val="30"/>
              </w:rPr>
              <w:t>40,391</w:t>
            </w:r>
          </w:p>
        </w:tc>
        <w:tc>
          <w:tcPr>
            <w:tcW w:w="134" w:type="pct"/>
            <w:gridSpan w:val="2"/>
          </w:tcPr>
          <w:p w14:paraId="419C3994" w14:textId="77777777" w:rsidR="00A90264" w:rsidRPr="00A2069A" w:rsidRDefault="00A90264" w:rsidP="00A90264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159B3FD" w14:textId="2778CBCC" w:rsidR="00A90264" w:rsidRPr="00A2069A" w:rsidRDefault="00D149E7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A90264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</w:tr>
      <w:tr w:rsidR="00A90264" w:rsidRPr="00A2069A" w14:paraId="3D115FA4" w14:textId="77777777" w:rsidTr="002A26BF">
        <w:tc>
          <w:tcPr>
            <w:tcW w:w="2029" w:type="pct"/>
          </w:tcPr>
          <w:p w14:paraId="7A8B8025" w14:textId="77777777" w:rsidR="00A90264" w:rsidRPr="00A2069A" w:rsidRDefault="00A90264" w:rsidP="00A9026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54BFFB4F" w14:textId="30C870B2" w:rsidR="00A90264" w:rsidRPr="00A2069A" w:rsidRDefault="005C6FD7" w:rsidP="00A9026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C6F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853,523</w:t>
            </w:r>
          </w:p>
        </w:tc>
        <w:tc>
          <w:tcPr>
            <w:tcW w:w="130" w:type="pct"/>
          </w:tcPr>
          <w:p w14:paraId="6418E6E1" w14:textId="77777777" w:rsidR="00A90264" w:rsidRPr="00A2069A" w:rsidRDefault="00A90264" w:rsidP="00A9026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A5E3622" w14:textId="496434A7" w:rsidR="00A90264" w:rsidRPr="00A2069A" w:rsidRDefault="00D149E7" w:rsidP="00A9026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933</w:t>
            </w:r>
            <w:r w:rsidR="00A90264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</w:t>
            </w:r>
          </w:p>
        </w:tc>
        <w:tc>
          <w:tcPr>
            <w:tcW w:w="130" w:type="pct"/>
          </w:tcPr>
          <w:p w14:paraId="7B4F7B82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3421D2B" w14:textId="6D34CFAA" w:rsidR="00A90264" w:rsidRPr="00A2069A" w:rsidRDefault="00DA652B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659,752</w:t>
            </w:r>
          </w:p>
        </w:tc>
        <w:tc>
          <w:tcPr>
            <w:tcW w:w="134" w:type="pct"/>
            <w:gridSpan w:val="2"/>
          </w:tcPr>
          <w:p w14:paraId="0A65C6AD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D839C55" w14:textId="7F8965FF" w:rsidR="00A90264" w:rsidRPr="00A2069A" w:rsidRDefault="00D149E7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  <w:r w:rsidR="00A90264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</w:t>
            </w:r>
          </w:p>
        </w:tc>
      </w:tr>
      <w:tr w:rsidR="00A90264" w:rsidRPr="00A2069A" w14:paraId="242F5AFB" w14:textId="77777777" w:rsidTr="002A26BF">
        <w:tc>
          <w:tcPr>
            <w:tcW w:w="2029" w:type="pct"/>
          </w:tcPr>
          <w:p w14:paraId="765156CE" w14:textId="7465612C" w:rsidR="00A90264" w:rsidRPr="00A2069A" w:rsidRDefault="00A90264" w:rsidP="00A9026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297C1ADE" w14:textId="2E215C5F" w:rsidR="00A90264" w:rsidRPr="00A2069A" w:rsidRDefault="00A90264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191F7E35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8397CA3" w14:textId="6112ED2A" w:rsidR="00A90264" w:rsidRPr="00A2069A" w:rsidRDefault="00A90264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006F5AB3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AF74491" w14:textId="7B540363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0B0E49B8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E2ECB05" w14:textId="47C212B2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264" w:rsidRPr="00A2069A" w14:paraId="7D687477" w14:textId="77777777" w:rsidTr="002A26BF">
        <w:tc>
          <w:tcPr>
            <w:tcW w:w="2029" w:type="pct"/>
          </w:tcPr>
          <w:p w14:paraId="27577885" w14:textId="72F677F8" w:rsidR="00A90264" w:rsidRPr="00A2069A" w:rsidRDefault="00A90264" w:rsidP="00A9026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51" w:type="pct"/>
          </w:tcPr>
          <w:p w14:paraId="61B75F2E" w14:textId="77777777" w:rsidR="00A90264" w:rsidRPr="00A2069A" w:rsidRDefault="00A90264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2CB51E2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5D1133B3" w14:textId="77777777" w:rsidR="00A90264" w:rsidRPr="00A2069A" w:rsidRDefault="00A90264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77F949BE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18EF78F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4BBF467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99BE9E3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264" w:rsidRPr="00A2069A" w14:paraId="7FE411E6" w14:textId="77777777" w:rsidTr="002A26BF">
        <w:tc>
          <w:tcPr>
            <w:tcW w:w="2029" w:type="pct"/>
          </w:tcPr>
          <w:p w14:paraId="191A23B8" w14:textId="77777777" w:rsidR="00A90264" w:rsidRPr="00A2069A" w:rsidRDefault="00A90264" w:rsidP="00A9026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</w:tcPr>
          <w:p w14:paraId="1AD8FE85" w14:textId="2E3926FE" w:rsidR="00A90264" w:rsidRPr="00A2069A" w:rsidRDefault="005C6FD7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11A90265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BCD9A83" w14:textId="77609FB0" w:rsidR="00A90264" w:rsidRPr="00A2069A" w:rsidRDefault="00A90264" w:rsidP="00DD47D2">
            <w:pPr>
              <w:pStyle w:val="BodyText"/>
              <w:tabs>
                <w:tab w:val="decimal" w:pos="77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9AD4172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6B4928C" w14:textId="08D4B11E" w:rsidR="00A90264" w:rsidRPr="00A2069A" w:rsidRDefault="00DA652B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65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278,529</w:t>
            </w:r>
          </w:p>
        </w:tc>
        <w:tc>
          <w:tcPr>
            <w:tcW w:w="130" w:type="pct"/>
          </w:tcPr>
          <w:p w14:paraId="1866E06D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DBC67BA" w14:textId="62462CF0" w:rsidR="00A90264" w:rsidRPr="00A2069A" w:rsidRDefault="00D149E7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  <w:r w:rsidR="00A90264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</w:tr>
      <w:tr w:rsidR="00A04429" w:rsidRPr="00A2069A" w14:paraId="7F656EA5" w14:textId="77777777" w:rsidTr="002A26BF">
        <w:tc>
          <w:tcPr>
            <w:tcW w:w="2029" w:type="pct"/>
          </w:tcPr>
          <w:p w14:paraId="6B8FA1C2" w14:textId="77777777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</w:tcPr>
          <w:p w14:paraId="003D7D67" w14:textId="6199B93C" w:rsidR="00A04429" w:rsidRPr="00A2069A" w:rsidRDefault="005C6FD7" w:rsidP="00A04429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007783" w14:textId="77777777" w:rsidR="00A04429" w:rsidRPr="00A2069A" w:rsidRDefault="00A04429" w:rsidP="00A04429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6F5C50A" w14:textId="15635884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30" w:type="pct"/>
          </w:tcPr>
          <w:p w14:paraId="4D9500CD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684C8F2A" w14:textId="629B872A" w:rsidR="00A04429" w:rsidRPr="00A2069A" w:rsidRDefault="00DA652B" w:rsidP="00A04429">
            <w:pPr>
              <w:pStyle w:val="BodyText"/>
              <w:tabs>
                <w:tab w:val="decimal" w:pos="61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5C1D1E2A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</w:tcPr>
          <w:p w14:paraId="641B1E47" w14:textId="69F318C3" w:rsidR="00A04429" w:rsidRPr="00A2069A" w:rsidRDefault="00A04429" w:rsidP="00A04429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429" w:rsidRPr="00A2069A" w14:paraId="069901BE" w14:textId="77777777" w:rsidTr="002A26BF">
        <w:tc>
          <w:tcPr>
            <w:tcW w:w="2029" w:type="pct"/>
          </w:tcPr>
          <w:p w14:paraId="71529C83" w14:textId="77777777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1" w:type="pct"/>
          </w:tcPr>
          <w:p w14:paraId="094B2F13" w14:textId="295E6DF8" w:rsidR="00A04429" w:rsidRPr="00A2069A" w:rsidRDefault="005C6FD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6FD7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130" w:type="pct"/>
          </w:tcPr>
          <w:p w14:paraId="2459AB85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F15C8F6" w14:textId="3C559E59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4429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0" w:type="pct"/>
          </w:tcPr>
          <w:p w14:paraId="21CB4F53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0FAEE159" w14:textId="20B0387A" w:rsidR="00A04429" w:rsidRPr="00A2069A" w:rsidRDefault="00DA652B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65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  <w:tc>
          <w:tcPr>
            <w:tcW w:w="130" w:type="pct"/>
          </w:tcPr>
          <w:p w14:paraId="4307BDAB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B0414A7" w14:textId="7A2550F7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4429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</w:tr>
      <w:tr w:rsidR="00A04429" w:rsidRPr="00A2069A" w14:paraId="3B45BB90" w14:textId="77777777" w:rsidTr="002A26BF">
        <w:tc>
          <w:tcPr>
            <w:tcW w:w="2029" w:type="pct"/>
          </w:tcPr>
          <w:p w14:paraId="36E49CE8" w14:textId="04D299B4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</w:tcPr>
          <w:p w14:paraId="7B6443AC" w14:textId="30D7AC3B" w:rsidR="00A04429" w:rsidRPr="00A2069A" w:rsidRDefault="005C6FD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6FD7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30" w:type="pct"/>
          </w:tcPr>
          <w:p w14:paraId="5085240E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EC50F9E" w14:textId="6B2BDA2D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130" w:type="pct"/>
          </w:tcPr>
          <w:p w14:paraId="08F4F4C5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85EF146" w14:textId="738C0B4B" w:rsidR="00A04429" w:rsidRPr="00A2069A" w:rsidRDefault="00DA652B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652B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30" w:type="pct"/>
          </w:tcPr>
          <w:p w14:paraId="2D5ADDC0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1F9E7FE" w14:textId="14AB2E49" w:rsidR="00A04429" w:rsidRPr="00A2069A" w:rsidRDefault="00D149E7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A04429" w:rsidRPr="00A2069A" w14:paraId="44F83DDF" w14:textId="77777777" w:rsidTr="002A26BF">
        <w:tc>
          <w:tcPr>
            <w:tcW w:w="2029" w:type="pct"/>
          </w:tcPr>
          <w:p w14:paraId="7D39574E" w14:textId="77777777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1BD73CEE" w14:textId="5CF70FC0" w:rsidR="00A04429" w:rsidRPr="00A2069A" w:rsidRDefault="005C6FD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130" w:type="pct"/>
          </w:tcPr>
          <w:p w14:paraId="2B493806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2F7158C" w14:textId="51CFC875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04429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</w:t>
            </w:r>
          </w:p>
        </w:tc>
        <w:tc>
          <w:tcPr>
            <w:tcW w:w="130" w:type="pct"/>
            <w:tcBorders>
              <w:bottom w:val="nil"/>
            </w:tcBorders>
          </w:tcPr>
          <w:p w14:paraId="4C026DC1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397369" w14:textId="5E9A2F8F" w:rsidR="00A04429" w:rsidRPr="00A2069A" w:rsidRDefault="00DA652B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279,507</w:t>
            </w:r>
          </w:p>
        </w:tc>
        <w:tc>
          <w:tcPr>
            <w:tcW w:w="130" w:type="pct"/>
            <w:tcBorders>
              <w:bottom w:val="nil"/>
            </w:tcBorders>
          </w:tcPr>
          <w:p w14:paraId="7B0D4501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71D2A9A" w14:textId="62E816D7" w:rsidR="00A04429" w:rsidRPr="00A2069A" w:rsidRDefault="00D149E7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="00A04429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543</w:t>
            </w:r>
          </w:p>
        </w:tc>
      </w:tr>
      <w:tr w:rsidR="00A04429" w:rsidRPr="00A2069A" w14:paraId="6D9E6DA1" w14:textId="77777777" w:rsidTr="002A26BF">
        <w:tc>
          <w:tcPr>
            <w:tcW w:w="2029" w:type="pct"/>
          </w:tcPr>
          <w:p w14:paraId="694C29D4" w14:textId="1C3ED19B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29ED9F48" w14:textId="4FA8DD4E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C044AE6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BBA26CE" w14:textId="3F4EDE09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F6F9117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61DFAB1" w14:textId="7A739603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274240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82564F3" w14:textId="2412A5E9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4429" w:rsidRPr="00A2069A" w14:paraId="58E7F2F8" w14:textId="77777777" w:rsidTr="002A26BF">
        <w:tc>
          <w:tcPr>
            <w:tcW w:w="2029" w:type="pct"/>
          </w:tcPr>
          <w:p w14:paraId="77DD292E" w14:textId="5779BFFF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51" w:type="pct"/>
          </w:tcPr>
          <w:p w14:paraId="7A81CF74" w14:textId="77777777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009E2F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FC15374" w14:textId="77777777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AB75EF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AD84822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543949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582685CD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3A3" w:rsidRPr="00A2069A" w14:paraId="29FC96C8" w14:textId="77777777" w:rsidTr="002A26BF">
        <w:tc>
          <w:tcPr>
            <w:tcW w:w="2029" w:type="pct"/>
          </w:tcPr>
          <w:p w14:paraId="5CDB3E04" w14:textId="1C29CFA3" w:rsidR="00EA33A3" w:rsidRPr="00A2069A" w:rsidRDefault="00EA33A3" w:rsidP="00EA33A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61E70CEC" w14:textId="3498D603" w:rsidR="00EA33A3" w:rsidRPr="00A2069A" w:rsidRDefault="005C6FD7" w:rsidP="00EA33A3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7E7A208" w14:textId="77777777" w:rsidR="00EA33A3" w:rsidRPr="00A2069A" w:rsidRDefault="00EA33A3" w:rsidP="00EA33A3">
            <w:pPr>
              <w:pStyle w:val="BodyText"/>
              <w:tabs>
                <w:tab w:val="decimal" w:pos="66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0C40071E" w14:textId="49843F78" w:rsidR="00EA33A3" w:rsidRPr="00A2069A" w:rsidRDefault="00EA33A3" w:rsidP="00DD47D2">
            <w:pPr>
              <w:pStyle w:val="BodyText"/>
              <w:tabs>
                <w:tab w:val="decimal" w:pos="77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F5DC745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double" w:sz="4" w:space="0" w:color="auto"/>
            </w:tcBorders>
          </w:tcPr>
          <w:p w14:paraId="1BB24C7A" w14:textId="7E32A4DA" w:rsidR="00EA33A3" w:rsidRPr="00A2069A" w:rsidRDefault="00DA652B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2,217,163</w:t>
            </w:r>
          </w:p>
        </w:tc>
        <w:tc>
          <w:tcPr>
            <w:tcW w:w="130" w:type="pct"/>
          </w:tcPr>
          <w:p w14:paraId="222CB6D2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286E493E" w14:textId="260839BE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902</w:t>
            </w: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377</w:t>
            </w:r>
          </w:p>
        </w:tc>
      </w:tr>
      <w:tr w:rsidR="00EA33A3" w:rsidRPr="00A2069A" w14:paraId="06694F10" w14:textId="77777777" w:rsidTr="00586728">
        <w:tc>
          <w:tcPr>
            <w:tcW w:w="2029" w:type="pct"/>
          </w:tcPr>
          <w:p w14:paraId="288CC535" w14:textId="77777777" w:rsidR="00EA33A3" w:rsidRPr="00A2069A" w:rsidRDefault="00EA33A3" w:rsidP="00EA33A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3B76440B" w14:textId="77777777" w:rsidR="00EA33A3" w:rsidRPr="00A2069A" w:rsidRDefault="00EA33A3" w:rsidP="00EA33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31D1FE8" w14:textId="77777777" w:rsidR="00EA33A3" w:rsidRPr="00A2069A" w:rsidRDefault="00EA33A3" w:rsidP="00EA33A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4F5DCCD0" w14:textId="77777777" w:rsidR="00EA33A3" w:rsidRPr="00A2069A" w:rsidRDefault="00EA33A3" w:rsidP="00EA33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C8736FB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</w:tcBorders>
          </w:tcPr>
          <w:p w14:paraId="4A5518D8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DA6F242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48A89502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3A3" w:rsidRPr="00A2069A" w14:paraId="1691A22F" w14:textId="77777777" w:rsidTr="00995312">
        <w:tc>
          <w:tcPr>
            <w:tcW w:w="2029" w:type="pct"/>
          </w:tcPr>
          <w:p w14:paraId="616956A0" w14:textId="0D20DD3B" w:rsidR="00EA33A3" w:rsidRPr="00A3764E" w:rsidRDefault="00EA33A3" w:rsidP="00EA33A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76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51" w:type="pct"/>
          </w:tcPr>
          <w:p w14:paraId="212D28BF" w14:textId="77777777" w:rsidR="00EA33A3" w:rsidRPr="00A2069A" w:rsidRDefault="00EA33A3" w:rsidP="00EA33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5C80DB16" w14:textId="77777777" w:rsidR="00EA33A3" w:rsidRPr="00A2069A" w:rsidRDefault="00EA33A3" w:rsidP="00EA33A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</w:tcPr>
          <w:p w14:paraId="5661C191" w14:textId="77777777" w:rsidR="00EA33A3" w:rsidRPr="00A2069A" w:rsidRDefault="00EA33A3" w:rsidP="00EA33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7F4BCB10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gridSpan w:val="2"/>
          </w:tcPr>
          <w:p w14:paraId="19BA1A87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13986E4F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</w:tcPr>
          <w:p w14:paraId="59CC8831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40A97" w:rsidRPr="00A2069A" w14:paraId="32E931D8" w14:textId="77777777" w:rsidTr="00995312">
        <w:tc>
          <w:tcPr>
            <w:tcW w:w="2029" w:type="pct"/>
          </w:tcPr>
          <w:p w14:paraId="06F52FCB" w14:textId="27BF4A50" w:rsidR="00F40A97" w:rsidRPr="00995312" w:rsidRDefault="00F40A97" w:rsidP="00F40A9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3E7">
              <w:rPr>
                <w:rFonts w:hint="cs"/>
                <w:sz w:val="30"/>
                <w:szCs w:val="30"/>
                <w:cs/>
              </w:rPr>
              <w:t>บริษัทย่อ</w:t>
            </w:r>
            <w:r w:rsidR="00995312" w:rsidRPr="00A843E7">
              <w:rPr>
                <w:rFonts w:hint="cs"/>
                <w:sz w:val="30"/>
                <w:szCs w:val="30"/>
                <w:cs/>
              </w:rPr>
              <w:t>ย</w:t>
            </w:r>
          </w:p>
        </w:tc>
        <w:tc>
          <w:tcPr>
            <w:tcW w:w="651" w:type="pct"/>
          </w:tcPr>
          <w:p w14:paraId="0737445C" w14:textId="642B39DC" w:rsidR="00F40A97" w:rsidRPr="00995312" w:rsidRDefault="00F40A97" w:rsidP="00F40A97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53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E462714" w14:textId="77777777" w:rsidR="00F40A97" w:rsidRPr="00995312" w:rsidRDefault="00F40A97" w:rsidP="00F40A97">
            <w:pPr>
              <w:pStyle w:val="BodyText"/>
              <w:tabs>
                <w:tab w:val="decimal" w:pos="66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4562A2C" w14:textId="5EF64BB5" w:rsidR="00F40A97" w:rsidRPr="00995312" w:rsidRDefault="00F40A97" w:rsidP="005C27D5">
            <w:pPr>
              <w:pStyle w:val="BodyText"/>
              <w:tabs>
                <w:tab w:val="decimal" w:pos="77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3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89C8FDC" w14:textId="77777777" w:rsidR="00F40A97" w:rsidRPr="00995312" w:rsidRDefault="00F40A97" w:rsidP="00F40A97">
            <w:pPr>
              <w:pStyle w:val="BodyText"/>
              <w:tabs>
                <w:tab w:val="decimal" w:pos="66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vAlign w:val="bottom"/>
          </w:tcPr>
          <w:p w14:paraId="3947B567" w14:textId="42512E7F" w:rsidR="00F40A97" w:rsidRPr="00995312" w:rsidRDefault="00F40A97" w:rsidP="00F40A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5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61,385</w:t>
            </w:r>
          </w:p>
        </w:tc>
        <w:tc>
          <w:tcPr>
            <w:tcW w:w="130" w:type="pct"/>
          </w:tcPr>
          <w:p w14:paraId="0F06F907" w14:textId="77777777" w:rsidR="00F40A97" w:rsidRPr="00995312" w:rsidRDefault="00F40A97" w:rsidP="00F40A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vAlign w:val="bottom"/>
          </w:tcPr>
          <w:p w14:paraId="198C3565" w14:textId="3F7185EB" w:rsidR="00F40A97" w:rsidRPr="00995312" w:rsidRDefault="00F40A97" w:rsidP="00F40A97">
            <w:pPr>
              <w:pStyle w:val="BodyText"/>
              <w:tabs>
                <w:tab w:val="decimal" w:pos="61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53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A97" w:rsidRPr="00A2069A" w14:paraId="6B44147C" w14:textId="77777777" w:rsidTr="00995312">
        <w:tc>
          <w:tcPr>
            <w:tcW w:w="2029" w:type="pct"/>
          </w:tcPr>
          <w:p w14:paraId="2B561162" w14:textId="40D3E1B2" w:rsidR="00F40A97" w:rsidRPr="00995312" w:rsidRDefault="00F40A97" w:rsidP="00F40A9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312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1FE5A356" w14:textId="587C5369" w:rsidR="00F40A97" w:rsidRPr="00995312" w:rsidRDefault="00F40A97" w:rsidP="00F40A97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53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7B7DFB3" w14:textId="77777777" w:rsidR="00F40A97" w:rsidRPr="00995312" w:rsidRDefault="00F40A97" w:rsidP="00F40A97">
            <w:pPr>
              <w:pStyle w:val="BodyText"/>
              <w:tabs>
                <w:tab w:val="decimal" w:pos="66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40DBE79" w14:textId="200E4315" w:rsidR="00F40A97" w:rsidRPr="00995312" w:rsidRDefault="00F40A97" w:rsidP="00F40A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95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Pr="00995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5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  <w:tc>
          <w:tcPr>
            <w:tcW w:w="130" w:type="pct"/>
          </w:tcPr>
          <w:p w14:paraId="4E51301A" w14:textId="77777777" w:rsidR="00F40A97" w:rsidRPr="00995312" w:rsidRDefault="00F40A97" w:rsidP="00F40A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14:paraId="1BAF30EF" w14:textId="77EB3E7F" w:rsidR="00F40A97" w:rsidRPr="00995312" w:rsidRDefault="00F40A97" w:rsidP="00F40A97">
            <w:pPr>
              <w:pStyle w:val="BodyText"/>
              <w:tabs>
                <w:tab w:val="decimal" w:pos="61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3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AF51259" w14:textId="77777777" w:rsidR="00F40A97" w:rsidRPr="00995312" w:rsidRDefault="00F40A97" w:rsidP="00F40A97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6CDABCA" w14:textId="71234397" w:rsidR="00F40A97" w:rsidRPr="00995312" w:rsidRDefault="00F40A97" w:rsidP="00F40A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95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Pr="00995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5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</w:tr>
      <w:tr w:rsidR="00995312" w:rsidRPr="00A2069A" w14:paraId="0D032690" w14:textId="77777777" w:rsidTr="00995312">
        <w:tc>
          <w:tcPr>
            <w:tcW w:w="2029" w:type="pct"/>
          </w:tcPr>
          <w:p w14:paraId="6B3F2021" w14:textId="66FF032D" w:rsidR="00995312" w:rsidRPr="00A3764E" w:rsidRDefault="00995312" w:rsidP="0099531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6FC08646" w14:textId="7399E438" w:rsidR="00995312" w:rsidRDefault="00995312" w:rsidP="00995312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7EC2809" w14:textId="77777777" w:rsidR="00995312" w:rsidRPr="00EA33A3" w:rsidRDefault="00995312" w:rsidP="00995312">
            <w:pPr>
              <w:pStyle w:val="BodyText"/>
              <w:tabs>
                <w:tab w:val="decimal" w:pos="66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49C8BDCE" w14:textId="71D53878" w:rsidR="00995312" w:rsidRPr="00D149E7" w:rsidRDefault="00995312" w:rsidP="0099531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</w:p>
        </w:tc>
        <w:tc>
          <w:tcPr>
            <w:tcW w:w="130" w:type="pct"/>
          </w:tcPr>
          <w:p w14:paraId="35266E30" w14:textId="77777777" w:rsidR="00995312" w:rsidRPr="00A2069A" w:rsidRDefault="00995312" w:rsidP="009953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</w:tcPr>
          <w:p w14:paraId="1E5E05ED" w14:textId="1897DAA7" w:rsidR="00995312" w:rsidRDefault="00995312" w:rsidP="00995312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A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61,385</w:t>
            </w:r>
          </w:p>
        </w:tc>
        <w:tc>
          <w:tcPr>
            <w:tcW w:w="130" w:type="pct"/>
          </w:tcPr>
          <w:p w14:paraId="18160A73" w14:textId="77777777" w:rsidR="00995312" w:rsidRPr="00A3764E" w:rsidRDefault="00995312" w:rsidP="00995312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209B9DD8" w14:textId="1F30A4B9" w:rsidR="00995312" w:rsidRPr="00D149E7" w:rsidRDefault="00995312" w:rsidP="009953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</w:p>
        </w:tc>
      </w:tr>
      <w:tr w:rsidR="00995312" w:rsidRPr="00A2069A" w14:paraId="62FF18F1" w14:textId="77777777" w:rsidTr="002A26BF">
        <w:tc>
          <w:tcPr>
            <w:tcW w:w="2029" w:type="pct"/>
          </w:tcPr>
          <w:p w14:paraId="52C1DA9C" w14:textId="77777777" w:rsidR="00995312" w:rsidRPr="00A2069A" w:rsidRDefault="00995312" w:rsidP="0099531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71EC6F0E" w14:textId="77777777" w:rsidR="00995312" w:rsidRPr="00A2069A" w:rsidRDefault="00995312" w:rsidP="0099531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6D6ADE" w14:textId="77777777" w:rsidR="00995312" w:rsidRPr="00A2069A" w:rsidRDefault="00995312" w:rsidP="0099531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7EA98702" w14:textId="77777777" w:rsidR="00995312" w:rsidRPr="00A2069A" w:rsidRDefault="00995312" w:rsidP="0099531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8AD590D" w14:textId="77777777" w:rsidR="00995312" w:rsidRPr="00A2069A" w:rsidRDefault="00995312" w:rsidP="009953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</w:tcBorders>
          </w:tcPr>
          <w:p w14:paraId="3D3E3558" w14:textId="77777777" w:rsidR="00995312" w:rsidRPr="00A2069A" w:rsidRDefault="00995312" w:rsidP="009953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9140D8" w14:textId="77777777" w:rsidR="00995312" w:rsidRPr="00A2069A" w:rsidRDefault="00995312" w:rsidP="009953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5D716A12" w14:textId="77777777" w:rsidR="00995312" w:rsidRPr="00A2069A" w:rsidRDefault="00995312" w:rsidP="009953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5312" w:rsidRPr="00A2069A" w14:paraId="4A6DAF33" w14:textId="77777777" w:rsidTr="002A26BF">
        <w:tc>
          <w:tcPr>
            <w:tcW w:w="2029" w:type="pct"/>
          </w:tcPr>
          <w:p w14:paraId="24929864" w14:textId="7A6C33F8" w:rsidR="00995312" w:rsidRPr="00A2069A" w:rsidRDefault="00995312" w:rsidP="0099531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51" w:type="pct"/>
          </w:tcPr>
          <w:p w14:paraId="26ECECFA" w14:textId="77777777" w:rsidR="00995312" w:rsidRPr="00A2069A" w:rsidRDefault="00995312" w:rsidP="0099531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A4BF295" w14:textId="77777777" w:rsidR="00995312" w:rsidRPr="00A2069A" w:rsidRDefault="00995312" w:rsidP="0099531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EA62E11" w14:textId="77777777" w:rsidR="00995312" w:rsidRPr="00A2069A" w:rsidRDefault="00995312" w:rsidP="0099531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842509D" w14:textId="77777777" w:rsidR="00995312" w:rsidRPr="00A2069A" w:rsidRDefault="00995312" w:rsidP="009953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31B7C6A" w14:textId="77777777" w:rsidR="00995312" w:rsidRPr="00A2069A" w:rsidRDefault="00995312" w:rsidP="009953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080BF22" w14:textId="77777777" w:rsidR="00995312" w:rsidRPr="00A2069A" w:rsidRDefault="00995312" w:rsidP="009953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6313FEA" w14:textId="77777777" w:rsidR="00995312" w:rsidRPr="00A2069A" w:rsidRDefault="00995312" w:rsidP="009953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5312" w:rsidRPr="00A2069A" w14:paraId="5F93C504" w14:textId="77777777" w:rsidTr="002A26BF">
        <w:tc>
          <w:tcPr>
            <w:tcW w:w="2029" w:type="pct"/>
          </w:tcPr>
          <w:p w14:paraId="520D0089" w14:textId="77777777" w:rsidR="00995312" w:rsidRPr="00A2069A" w:rsidRDefault="00995312" w:rsidP="0099531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57DA5F96" w14:textId="6D5E5F56" w:rsidR="00995312" w:rsidRPr="00A2069A" w:rsidRDefault="00995312" w:rsidP="00995312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F91D2D5" w14:textId="77777777" w:rsidR="00995312" w:rsidRPr="00A2069A" w:rsidRDefault="00995312" w:rsidP="0099531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852314F" w14:textId="77777777" w:rsidR="00995312" w:rsidRPr="00A2069A" w:rsidRDefault="00995312" w:rsidP="00995312">
            <w:pPr>
              <w:pStyle w:val="BodyText"/>
              <w:tabs>
                <w:tab w:val="decimal" w:pos="77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43A8E53" w14:textId="77777777" w:rsidR="00995312" w:rsidRPr="00A2069A" w:rsidRDefault="00995312" w:rsidP="0099531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double" w:sz="4" w:space="0" w:color="auto"/>
            </w:tcBorders>
          </w:tcPr>
          <w:p w14:paraId="2572CBD6" w14:textId="4B278B38" w:rsidR="00995312" w:rsidRPr="00A2069A" w:rsidRDefault="00995312" w:rsidP="00995312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</w:p>
        </w:tc>
        <w:tc>
          <w:tcPr>
            <w:tcW w:w="130" w:type="pct"/>
          </w:tcPr>
          <w:p w14:paraId="4002A7BC" w14:textId="77777777" w:rsidR="00995312" w:rsidRPr="00A2069A" w:rsidRDefault="00995312" w:rsidP="0099531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40E9ACB7" w14:textId="708EA440" w:rsidR="00995312" w:rsidRPr="00A2069A" w:rsidRDefault="00995312" w:rsidP="00995312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</w:p>
        </w:tc>
      </w:tr>
    </w:tbl>
    <w:p w14:paraId="6F117A77" w14:textId="3EF47ACC" w:rsidR="008061C1" w:rsidRPr="00995312" w:rsidRDefault="008061C1" w:rsidP="009B3D1E">
      <w:pPr>
        <w:spacing w:line="240" w:lineRule="auto"/>
        <w:rPr>
          <w:rFonts w:asciiTheme="majorBidi" w:hAnsiTheme="majorBidi" w:cstheme="majorBidi"/>
        </w:rPr>
      </w:pPr>
    </w:p>
    <w:p w14:paraId="50CCBB33" w14:textId="77777777" w:rsidR="006D2747" w:rsidRPr="00A72127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721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สัญญาบริหารจัดการโรงงาน</w:t>
      </w:r>
    </w:p>
    <w:p w14:paraId="5936693E" w14:textId="77777777" w:rsidR="006D2747" w:rsidRPr="00995312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lang w:val="en-US"/>
        </w:rPr>
      </w:pPr>
    </w:p>
    <w:p w14:paraId="1B99E088" w14:textId="32110DDB" w:rsidR="00137135" w:rsidRPr="00A72127" w:rsidRDefault="006D2747" w:rsidP="00C7604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72127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บริษัทได้ทำสัญญาว่าจ้าง</w:t>
      </w:r>
      <w:r w:rsidR="00765A22" w:rsidRPr="00A72127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</w:t>
      </w:r>
      <w:r w:rsidRPr="00A72127">
        <w:rPr>
          <w:rFonts w:asciiTheme="majorBidi" w:hAnsiTheme="majorBidi" w:cstheme="majorBidi" w:hint="cs"/>
          <w:sz w:val="30"/>
          <w:szCs w:val="30"/>
          <w:cs/>
        </w:rPr>
        <w:t xml:space="preserve">ให้บริหารงานการผลิตขวดแก้ว ให้คำปรึกษาแนะนำด้านการบริหารโรงงานผลิตขวดแก้ว </w:t>
      </w:r>
      <w:r w:rsidRPr="00873011">
        <w:rPr>
          <w:rFonts w:asciiTheme="majorBidi" w:hAnsiTheme="majorBidi" w:cstheme="majorBidi" w:hint="cs"/>
          <w:sz w:val="30"/>
          <w:szCs w:val="30"/>
          <w:cs/>
        </w:rPr>
        <w:t xml:space="preserve">เริ่มตั้งแต่วันที่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87301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BB668B" w:rsidRPr="0087301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BB668B" w:rsidRPr="0087301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F24CF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="00D1502E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3601E4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85227B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โดย</w:t>
      </w:r>
      <w:r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บริษัทตกลงที่จะจ่ายค่าบริการ</w:t>
      </w:r>
      <w:r w:rsidR="00AA49A0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ราย</w:t>
      </w:r>
      <w:r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เดือน</w:t>
      </w:r>
      <w:r w:rsidR="00AA49A0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ตามอัตราที่</w:t>
      </w:r>
      <w:r w:rsidR="00204846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ระบุ</w:t>
      </w:r>
      <w:r w:rsidR="00AA49A0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ในสัญญา</w:t>
      </w:r>
      <w:r w:rsidR="008C0541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3601E4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จะมีการ</w:t>
      </w:r>
      <w:r w:rsidR="0085227B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ทบทวนค่าบริการเป็นประจำทุกปี</w:t>
      </w:r>
    </w:p>
    <w:p w14:paraId="70C39348" w14:textId="77777777" w:rsidR="00F8469A" w:rsidRPr="00A7212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/>
        </w:rPr>
      </w:pPr>
      <w:r w:rsidRPr="00A72127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</w:rPr>
        <w:lastRenderedPageBreak/>
        <w:t>สัญญาการบริหารการเงินระหว่างกัน</w:t>
      </w:r>
    </w:p>
    <w:p w14:paraId="19F62526" w14:textId="77777777" w:rsidR="00F8469A" w:rsidRPr="00A7212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FBDD2D" w14:textId="60AF3FDA" w:rsidR="00F95A1D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A72127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 w:rsidRPr="00A72127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A72127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="00DF72DB" w:rsidRPr="00A72127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ที่เกิด</w:t>
      </w:r>
      <w:r w:rsidRPr="00A72127">
        <w:rPr>
          <w:rFonts w:asciiTheme="majorBidi" w:hAnsiTheme="majorBidi"/>
          <w:spacing w:val="-4"/>
          <w:sz w:val="30"/>
          <w:szCs w:val="30"/>
          <w:cs/>
        </w:rPr>
        <w:t>จากการ</w:t>
      </w:r>
      <w:r w:rsidR="00C463A9" w:rsidRPr="00A72127">
        <w:rPr>
          <w:rFonts w:asciiTheme="majorBidi" w:hAnsiTheme="majorBidi"/>
          <w:spacing w:val="-4"/>
          <w:sz w:val="30"/>
          <w:szCs w:val="30"/>
          <w:cs/>
        </w:rPr>
        <w:t>บริหารคำนวณจากอัตราดอกเบี้ย</w:t>
      </w:r>
      <w:r w:rsidR="00C463A9" w:rsidRPr="00A72127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C463A9" w:rsidRPr="00A7212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463A9" w:rsidRPr="00A72127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="00C463A9" w:rsidRPr="00A72127">
        <w:rPr>
          <w:rFonts w:asciiTheme="majorBidi" w:hAnsiTheme="majorBidi"/>
          <w:spacing w:val="-4"/>
          <w:sz w:val="30"/>
          <w:szCs w:val="30"/>
          <w:cs/>
        </w:rPr>
        <w:t>จากธนาคารพาณิชย์เฉลี่ย</w:t>
      </w:r>
      <w:r w:rsidR="008A2355" w:rsidRPr="00A72127">
        <w:rPr>
          <w:rFonts w:asciiTheme="majorBidi" w:hAnsiTheme="majorBidi"/>
          <w:spacing w:val="-4"/>
          <w:sz w:val="30"/>
          <w:szCs w:val="30"/>
          <w:cs/>
        </w:rPr>
        <w:t xml:space="preserve">บวกร้อยละ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8A2355" w:rsidRPr="00A72127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="008A2355" w:rsidRPr="00A721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95A1D" w:rsidRPr="00A72127">
        <w:rPr>
          <w:rFonts w:asciiTheme="majorBidi" w:hAnsiTheme="majorBidi"/>
          <w:spacing w:val="-4"/>
          <w:sz w:val="30"/>
          <w:szCs w:val="30"/>
          <w:cs/>
        </w:rPr>
        <w:t>หรืออัตราดอกเบี้ยเงินกู้ยืมเฉลี่ยที่</w:t>
      </w:r>
      <w:r w:rsidR="008A2355" w:rsidRPr="00A72127">
        <w:rPr>
          <w:rFonts w:asciiTheme="majorBidi" w:hAnsiTheme="majorBidi"/>
          <w:spacing w:val="-4"/>
          <w:sz w:val="30"/>
          <w:szCs w:val="30"/>
          <w:cs/>
        </w:rPr>
        <w:t>ต้องชำระคืนเมื่อทวงถามบวกร้อยละ</w:t>
      </w:r>
      <w:r w:rsidR="00F95A1D" w:rsidRPr="00A721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3307AF" w:rsidRPr="00A72127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6</w:t>
      </w:r>
      <w:r w:rsidR="00F95A1D" w:rsidRPr="00A72127">
        <w:rPr>
          <w:rFonts w:asciiTheme="majorBidi" w:hAnsiTheme="majorBidi"/>
          <w:spacing w:val="-4"/>
          <w:sz w:val="30"/>
          <w:szCs w:val="30"/>
          <w:cs/>
        </w:rPr>
        <w:t xml:space="preserve"> และอัตราดอกเบี้ยเงินฝากประจำ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A72127">
        <w:rPr>
          <w:rFonts w:asciiTheme="majorBidi" w:hAnsiTheme="majorBidi"/>
          <w:spacing w:val="-4"/>
          <w:sz w:val="30"/>
          <w:szCs w:val="30"/>
          <w:cs/>
        </w:rPr>
        <w:t xml:space="preserve"> เดือนหรือ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A72127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</w:t>
      </w:r>
      <w:r w:rsidR="00F95A1D" w:rsidRPr="00A72127">
        <w:rPr>
          <w:rFonts w:asciiTheme="majorBidi" w:hAnsiTheme="majorBidi"/>
          <w:sz w:val="30"/>
          <w:szCs w:val="30"/>
          <w:cs/>
        </w:rPr>
        <w:t>พาณิชย์ ตามลำดับ</w:t>
      </w:r>
      <w:r w:rsidR="003314C4" w:rsidRPr="00A72127">
        <w:rPr>
          <w:rFonts w:asciiTheme="majorBidi" w:hAnsiTheme="majorBidi"/>
          <w:sz w:val="30"/>
          <w:szCs w:val="30"/>
        </w:rPr>
        <w:t xml:space="preserve"> </w:t>
      </w:r>
      <w:r w:rsidRPr="00A72127">
        <w:rPr>
          <w:rFonts w:asciiTheme="majorBidi" w:hAnsiTheme="majorBidi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A72127">
        <w:rPr>
          <w:rFonts w:asciiTheme="majorBidi" w:hAnsiTheme="majorBidi" w:cstheme="majorBidi"/>
          <w:sz w:val="30"/>
          <w:szCs w:val="30"/>
        </w:rPr>
        <w:t>“</w:t>
      </w:r>
      <w:r w:rsidRPr="00A72127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="00DD5D56">
        <w:rPr>
          <w:rFonts w:asciiTheme="majorBidi" w:hAnsiTheme="majorBidi"/>
          <w:sz w:val="30"/>
          <w:szCs w:val="30"/>
          <w:cs/>
        </w:rPr>
        <w:br/>
      </w:r>
      <w:r w:rsidRPr="00A72127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A7212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A72127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A72127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72127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A7212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A72127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77B2F432" w14:textId="06BB08FA" w:rsidR="00F95A1D" w:rsidRPr="00F065D7" w:rsidRDefault="00F95A1D">
      <w:pPr>
        <w:spacing w:line="240" w:lineRule="auto"/>
        <w:rPr>
          <w:rFonts w:asciiTheme="majorBidi" w:hAnsiTheme="majorBidi"/>
          <w:spacing w:val="-4"/>
          <w:sz w:val="30"/>
          <w:szCs w:val="30"/>
          <w:cs/>
        </w:rPr>
      </w:pPr>
    </w:p>
    <w:p w14:paraId="13C90159" w14:textId="54B9E55B" w:rsidR="00B36D3F" w:rsidRPr="00B833D7" w:rsidRDefault="00DB521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B833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สินทรัพย์ทางการเงินอื่น</w:t>
      </w:r>
    </w:p>
    <w:p w14:paraId="21457DAA" w14:textId="77777777" w:rsidR="006E7855" w:rsidRPr="008C0E74" w:rsidRDefault="006E7855" w:rsidP="008C0E74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1351"/>
        <w:gridCol w:w="1620"/>
        <w:gridCol w:w="236"/>
        <w:gridCol w:w="1654"/>
      </w:tblGrid>
      <w:tr w:rsidR="009C1869" w:rsidRPr="00B833D7" w14:paraId="57165567" w14:textId="77777777" w:rsidTr="009C1869">
        <w:trPr>
          <w:tblHeader/>
        </w:trPr>
        <w:tc>
          <w:tcPr>
            <w:tcW w:w="2378" w:type="pct"/>
          </w:tcPr>
          <w:p w14:paraId="01F29D6E" w14:textId="77777777" w:rsidR="009C1869" w:rsidRPr="00B833D7" w:rsidRDefault="009C1869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1362837E" w14:textId="77777777" w:rsidR="009C1869" w:rsidRPr="00B833D7" w:rsidRDefault="009C1869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3" w:type="pct"/>
            <w:gridSpan w:val="3"/>
            <w:vAlign w:val="bottom"/>
          </w:tcPr>
          <w:p w14:paraId="455B353E" w14:textId="3CD03A98" w:rsidR="009C1869" w:rsidRPr="00B833D7" w:rsidRDefault="009C1869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/ </w:t>
            </w:r>
            <w:r w:rsidRPr="00B83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869" w:rsidRPr="00B833D7" w14:paraId="08812CBC" w14:textId="77777777" w:rsidTr="009C1869">
        <w:trPr>
          <w:tblHeader/>
        </w:trPr>
        <w:tc>
          <w:tcPr>
            <w:tcW w:w="2378" w:type="pct"/>
          </w:tcPr>
          <w:p w14:paraId="0ED72E02" w14:textId="77777777" w:rsidR="009C1869" w:rsidRPr="00B833D7" w:rsidRDefault="009C1869" w:rsidP="00FF668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4AB4CE7" w14:textId="77777777" w:rsidR="009C1869" w:rsidRPr="00B833D7" w:rsidRDefault="009C1869" w:rsidP="00FF66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4" w:type="pct"/>
          </w:tcPr>
          <w:p w14:paraId="2AB20752" w14:textId="26C50BE0" w:rsidR="009C1869" w:rsidRPr="00B833D7" w:rsidRDefault="008E58CE" w:rsidP="00FF66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36C1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" w:type="pct"/>
          </w:tcPr>
          <w:p w14:paraId="0ACFA09F" w14:textId="77777777" w:rsidR="009C1869" w:rsidRPr="00B833D7" w:rsidRDefault="009C1869" w:rsidP="00FF66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</w:tcPr>
          <w:p w14:paraId="5A51A058" w14:textId="6CACDB7C" w:rsidR="009C1869" w:rsidRPr="00B833D7" w:rsidRDefault="00D149E7" w:rsidP="00FF66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C1869" w:rsidRPr="00B833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1869" w:rsidRPr="00B833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C1869" w:rsidRPr="00B833D7" w14:paraId="3AA3CD4B" w14:textId="77777777" w:rsidTr="009C1869">
        <w:trPr>
          <w:tblHeader/>
        </w:trPr>
        <w:tc>
          <w:tcPr>
            <w:tcW w:w="2378" w:type="pct"/>
          </w:tcPr>
          <w:p w14:paraId="5E9DD6D3" w14:textId="77777777" w:rsidR="009C1869" w:rsidRPr="00B833D7" w:rsidRDefault="009C1869" w:rsidP="00FF668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8E9DEFF" w14:textId="77777777" w:rsidR="009C1869" w:rsidRPr="00B833D7" w:rsidRDefault="009C1869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5F1C937C" w14:textId="02632268" w:rsidR="009C1869" w:rsidRPr="00B833D7" w:rsidRDefault="00D149E7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" w:type="pct"/>
          </w:tcPr>
          <w:p w14:paraId="6652D463" w14:textId="77777777" w:rsidR="009C1869" w:rsidRPr="00B833D7" w:rsidRDefault="009C1869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</w:tcPr>
          <w:p w14:paraId="12AAB9BA" w14:textId="16A9DB11" w:rsidR="009C1869" w:rsidRPr="00B833D7" w:rsidRDefault="00D149E7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9C1869" w:rsidRPr="00B833D7" w14:paraId="268766C4" w14:textId="77777777" w:rsidTr="009C1869">
        <w:trPr>
          <w:tblHeader/>
        </w:trPr>
        <w:tc>
          <w:tcPr>
            <w:tcW w:w="2378" w:type="pct"/>
          </w:tcPr>
          <w:p w14:paraId="246453CF" w14:textId="77777777" w:rsidR="009C1869" w:rsidRPr="00B833D7" w:rsidRDefault="009C1869" w:rsidP="00FF668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7EFF93A" w14:textId="77777777" w:rsidR="009C1869" w:rsidRPr="00B833D7" w:rsidRDefault="009C1869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3" w:type="pct"/>
            <w:gridSpan w:val="3"/>
          </w:tcPr>
          <w:p w14:paraId="30D99720" w14:textId="00E917BF" w:rsidR="009C1869" w:rsidRPr="009C1869" w:rsidRDefault="009C1869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C186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9C186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C1869" w:rsidRPr="00B833D7" w14:paraId="24CCE82C" w14:textId="77777777" w:rsidTr="009C1869">
        <w:trPr>
          <w:tblHeader/>
        </w:trPr>
        <w:tc>
          <w:tcPr>
            <w:tcW w:w="2378" w:type="pct"/>
          </w:tcPr>
          <w:p w14:paraId="27586032" w14:textId="1F0A2C17" w:rsidR="009C1869" w:rsidRPr="00B833D7" w:rsidRDefault="009C1869" w:rsidP="00ED1B72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3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9" w:type="pct"/>
          </w:tcPr>
          <w:p w14:paraId="619C529F" w14:textId="77777777" w:rsidR="009C1869" w:rsidRPr="00B833D7" w:rsidRDefault="009C1869" w:rsidP="00ED1B72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451A91AD" w14:textId="77777777" w:rsidR="009C1869" w:rsidRPr="00B833D7" w:rsidRDefault="009C1869" w:rsidP="00ED1B72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2753739D" w14:textId="77777777" w:rsidR="009C1869" w:rsidRPr="00B833D7" w:rsidRDefault="009C1869" w:rsidP="00ED1B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14:paraId="478718BD" w14:textId="77777777" w:rsidR="009C1869" w:rsidRPr="00B833D7" w:rsidRDefault="009C1869" w:rsidP="00ED1B72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F14E5" w:rsidRPr="00B833D7" w14:paraId="21D904F0" w14:textId="77777777" w:rsidTr="005041B5">
        <w:trPr>
          <w:tblHeader/>
        </w:trPr>
        <w:tc>
          <w:tcPr>
            <w:tcW w:w="2378" w:type="pct"/>
          </w:tcPr>
          <w:p w14:paraId="1660BA05" w14:textId="60B66F9F" w:rsidR="000F14E5" w:rsidRPr="00B833D7" w:rsidRDefault="000F14E5" w:rsidP="000F14E5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833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729" w:type="pct"/>
            <w:vAlign w:val="bottom"/>
          </w:tcPr>
          <w:p w14:paraId="02F62051" w14:textId="77777777" w:rsidR="000F14E5" w:rsidRPr="00B833D7" w:rsidRDefault="000F14E5" w:rsidP="000F14E5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14:paraId="37428524" w14:textId="1CDE1CD5" w:rsidR="000F14E5" w:rsidRPr="00B833D7" w:rsidRDefault="007F0620" w:rsidP="000F14E5">
            <w:pPr>
              <w:pStyle w:val="BodyText"/>
              <w:tabs>
                <w:tab w:val="decimal" w:pos="105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0DFA7506" w14:textId="77777777" w:rsidR="000F14E5" w:rsidRPr="00B833D7" w:rsidRDefault="000F14E5" w:rsidP="000F14E5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2" w:type="pct"/>
            <w:vAlign w:val="bottom"/>
          </w:tcPr>
          <w:p w14:paraId="5C682179" w14:textId="5E6BB9D0" w:rsidR="000F14E5" w:rsidRPr="00B833D7" w:rsidRDefault="00D149E7" w:rsidP="000F14E5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F14E5" w:rsidRPr="00B83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</w:p>
        </w:tc>
      </w:tr>
      <w:tr w:rsidR="000F14E5" w:rsidRPr="00B833D7" w14:paraId="0070DB1E" w14:textId="77777777" w:rsidTr="005041B5">
        <w:trPr>
          <w:tblHeader/>
        </w:trPr>
        <w:tc>
          <w:tcPr>
            <w:tcW w:w="2378" w:type="pct"/>
          </w:tcPr>
          <w:p w14:paraId="1D9F26D5" w14:textId="13428E6F" w:rsidR="000F14E5" w:rsidRPr="00B833D7" w:rsidRDefault="000F14E5" w:rsidP="000F14E5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3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729" w:type="pct"/>
            <w:vAlign w:val="bottom"/>
          </w:tcPr>
          <w:p w14:paraId="41543073" w14:textId="77777777" w:rsidR="000F14E5" w:rsidRPr="00B833D7" w:rsidRDefault="000F14E5" w:rsidP="000F14E5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14:paraId="55D380F8" w14:textId="05AB02B3" w:rsidR="000F14E5" w:rsidRPr="00B833D7" w:rsidRDefault="007F0620" w:rsidP="000F14E5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F0620">
              <w:rPr>
                <w:rFonts w:asciiTheme="majorBidi" w:hAnsiTheme="majorBidi" w:cstheme="majorBidi"/>
                <w:sz w:val="30"/>
                <w:szCs w:val="30"/>
              </w:rPr>
              <w:t>2,413,550</w:t>
            </w:r>
          </w:p>
        </w:tc>
        <w:tc>
          <w:tcPr>
            <w:tcW w:w="127" w:type="pct"/>
            <w:vAlign w:val="bottom"/>
          </w:tcPr>
          <w:p w14:paraId="2E079817" w14:textId="77777777" w:rsidR="000F14E5" w:rsidRPr="00B833D7" w:rsidRDefault="000F14E5" w:rsidP="000F14E5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2" w:type="pct"/>
            <w:vAlign w:val="bottom"/>
          </w:tcPr>
          <w:p w14:paraId="746276B4" w14:textId="1210F4A5" w:rsidR="000F14E5" w:rsidRPr="00B833D7" w:rsidRDefault="00D149E7" w:rsidP="000F14E5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F14E5" w:rsidRPr="00B83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  <w:r w:rsidR="000F14E5" w:rsidRPr="00B83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</w:p>
        </w:tc>
      </w:tr>
      <w:tr w:rsidR="000F14E5" w:rsidRPr="0022295F" w14:paraId="1DC1F1A9" w14:textId="77777777" w:rsidTr="009C1869">
        <w:trPr>
          <w:tblHeader/>
        </w:trPr>
        <w:tc>
          <w:tcPr>
            <w:tcW w:w="2378" w:type="pct"/>
          </w:tcPr>
          <w:p w14:paraId="4AF6020B" w14:textId="7CE672F7" w:rsidR="000F14E5" w:rsidRPr="00B833D7" w:rsidRDefault="000F14E5" w:rsidP="000F14E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9" w:type="pct"/>
          </w:tcPr>
          <w:p w14:paraId="6A6F0A66" w14:textId="77777777" w:rsidR="000F14E5" w:rsidRPr="00B833D7" w:rsidRDefault="000F14E5" w:rsidP="000F14E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40EEEA6F" w14:textId="10B4B81C" w:rsidR="000F14E5" w:rsidRPr="00B833D7" w:rsidRDefault="007F0620" w:rsidP="000F14E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6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2,413,550</w:t>
            </w:r>
          </w:p>
        </w:tc>
        <w:tc>
          <w:tcPr>
            <w:tcW w:w="127" w:type="pct"/>
          </w:tcPr>
          <w:p w14:paraId="28A47613" w14:textId="77777777" w:rsidR="000F14E5" w:rsidRPr="00B833D7" w:rsidRDefault="000F14E5" w:rsidP="000F14E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double" w:sz="4" w:space="0" w:color="auto"/>
            </w:tcBorders>
          </w:tcPr>
          <w:p w14:paraId="485270E6" w14:textId="34DBC943" w:rsidR="000F14E5" w:rsidRPr="00B833D7" w:rsidRDefault="00D149E7" w:rsidP="000F14E5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F14E5" w:rsidRPr="00B8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417</w:t>
            </w:r>
            <w:r w:rsidR="000F14E5" w:rsidRPr="00B8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</w:tr>
    </w:tbl>
    <w:p w14:paraId="5532FA3C" w14:textId="77777777" w:rsidR="00C33077" w:rsidRPr="008C0E74" w:rsidRDefault="00C33077" w:rsidP="008C0E74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p w14:paraId="4D0D3247" w14:textId="69170FDD" w:rsidR="00CD3CB0" w:rsidRPr="00F065D7" w:rsidRDefault="00CD3CB0" w:rsidP="00CD3CB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รายการเคลื่อนไหวของตราสารหนี้ (ในกองทุนส่วนบุคคล) มีดังนี้</w:t>
      </w:r>
      <w:r w:rsidRPr="00F065D7">
        <w:rPr>
          <w:rFonts w:asciiTheme="majorBidi" w:hAnsiTheme="majorBidi" w:cstheme="majorBidi"/>
          <w:color w:val="000000"/>
          <w:cs/>
        </w:rPr>
        <w:t xml:space="preserve"> </w:t>
      </w:r>
    </w:p>
    <w:p w14:paraId="271663B3" w14:textId="60A4AC7C" w:rsidR="0035066C" w:rsidRPr="008C0E74" w:rsidRDefault="0035066C" w:rsidP="00CD3CB0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tbl>
      <w:tblPr>
        <w:tblStyle w:val="TableGrid"/>
        <w:tblW w:w="9264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7"/>
        <w:gridCol w:w="998"/>
        <w:gridCol w:w="236"/>
        <w:gridCol w:w="960"/>
        <w:gridCol w:w="273"/>
        <w:gridCol w:w="1051"/>
        <w:gridCol w:w="244"/>
        <w:gridCol w:w="1196"/>
        <w:gridCol w:w="236"/>
        <w:gridCol w:w="1013"/>
      </w:tblGrid>
      <w:tr w:rsidR="0035066C" w:rsidRPr="00F065D7" w14:paraId="485B7F2E" w14:textId="77777777" w:rsidTr="00134DBA">
        <w:tc>
          <w:tcPr>
            <w:tcW w:w="3057" w:type="dxa"/>
          </w:tcPr>
          <w:p w14:paraId="681BCF99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</w:tcPr>
          <w:p w14:paraId="60AF83AD" w14:textId="63010A9F" w:rsidR="0035066C" w:rsidRPr="00F065D7" w:rsidRDefault="0035066C" w:rsidP="003506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="008C4BF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 xml:space="preserve"> 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/</w:t>
            </w:r>
            <w:r w:rsidR="008C4BF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 xml:space="preserve"> 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5066C" w:rsidRPr="00F065D7" w14:paraId="3D1E9746" w14:textId="77777777" w:rsidTr="00134DBA">
        <w:tc>
          <w:tcPr>
            <w:tcW w:w="3057" w:type="dxa"/>
          </w:tcPr>
          <w:p w14:paraId="792AE0C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6C549705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CFEF12F" w14:textId="49F60FC3" w:rsidR="0035066C" w:rsidRPr="00F065D7" w:rsidRDefault="00D149E7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5B779AA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1675A967" w14:textId="2069EEEB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3" w:type="dxa"/>
            <w:vAlign w:val="bottom"/>
          </w:tcPr>
          <w:p w14:paraId="3AF0A3FE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CD01D5E" w14:textId="50EDF0F5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="00324D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51D7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/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44" w:type="dxa"/>
            <w:vAlign w:val="bottom"/>
          </w:tcPr>
          <w:p w14:paraId="17036DAD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7993471B" w14:textId="5560B1E7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รายการปรับปรุงจากมูลค่ายุติธรรมและอื่นๆ</w:t>
            </w:r>
          </w:p>
        </w:tc>
        <w:tc>
          <w:tcPr>
            <w:tcW w:w="236" w:type="dxa"/>
            <w:vAlign w:val="bottom"/>
          </w:tcPr>
          <w:p w14:paraId="221BDF08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995DB4F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247F213" w14:textId="6A205A8B" w:rsidR="0035066C" w:rsidRPr="00F065D7" w:rsidRDefault="008E58CE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58CE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F46E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E58CE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ยน</w:t>
            </w:r>
            <w:r w:rsidR="006D77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35066C" w:rsidRPr="00F065D7" w14:paraId="65AB44A6" w14:textId="77777777" w:rsidTr="00134DBA">
        <w:tc>
          <w:tcPr>
            <w:tcW w:w="3057" w:type="dxa"/>
          </w:tcPr>
          <w:p w14:paraId="599E2023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</w:tcPr>
          <w:p w14:paraId="32258D52" w14:textId="0E61962E" w:rsidR="0035066C" w:rsidRPr="00F065D7" w:rsidRDefault="0035066C" w:rsidP="0035066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35066C" w:rsidRPr="00F065D7" w14:paraId="68811E19" w14:textId="77777777" w:rsidTr="00134DBA">
        <w:tc>
          <w:tcPr>
            <w:tcW w:w="3057" w:type="dxa"/>
          </w:tcPr>
          <w:p w14:paraId="5E01D29E" w14:textId="532E1621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06F9DD01" w14:textId="247DC993" w:rsidR="0035066C" w:rsidRPr="00F065D7" w:rsidRDefault="009C4DE8" w:rsidP="00F307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4</w:t>
            </w:r>
            <w:r w:rsidR="0029444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D149E7"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028</w:t>
            </w:r>
          </w:p>
        </w:tc>
        <w:tc>
          <w:tcPr>
            <w:tcW w:w="236" w:type="dxa"/>
          </w:tcPr>
          <w:p w14:paraId="3AA02E87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</w:tcPr>
          <w:p w14:paraId="2E25CF9B" w14:textId="45EB2D5E" w:rsidR="0035066C" w:rsidRPr="00F556C3" w:rsidRDefault="00F64174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14:paraId="7B9A299F" w14:textId="77777777" w:rsidR="0035066C" w:rsidRPr="000277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43BC16E" w14:textId="0B5A6BC4" w:rsidR="0035066C" w:rsidRPr="00DB5A29" w:rsidRDefault="00F64174" w:rsidP="00F556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(4,05</w:t>
            </w:r>
            <w:r w:rsidR="003D05B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63787EC9" w14:textId="77777777" w:rsidR="0035066C" w:rsidRPr="00DB5A29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0A4DF74" w14:textId="09D1DF2C" w:rsidR="0035066C" w:rsidRPr="00DB5A29" w:rsidRDefault="003D05B9" w:rsidP="00F6417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701D3756" w14:textId="77777777" w:rsidR="0035066C" w:rsidRPr="00DB5A29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2BE0C20C" w14:textId="6DDE6BD5" w:rsidR="0035066C" w:rsidRPr="00F065D7" w:rsidRDefault="00F64174" w:rsidP="000F14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D0B4CC7" w14:textId="77777777" w:rsidR="000F14E5" w:rsidRDefault="000F14E5" w:rsidP="000F14E5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58D39BF" w14:textId="77777777" w:rsidR="000F14E5" w:rsidRDefault="000F14E5" w:rsidP="000F14E5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55ED2ADA" w14:textId="77777777" w:rsidR="000F14E5" w:rsidRDefault="000F14E5" w:rsidP="000F14E5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4EB93BE" w14:textId="4B95ACC8" w:rsidR="000A2CC0" w:rsidRDefault="004C3DEB" w:rsidP="001D6913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  <w:specVanish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  <w:r w:rsidR="000A2CC0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="00A30680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บริษัทร่วมและการร่วมค้า</w:t>
      </w:r>
    </w:p>
    <w:p w14:paraId="48124F05" w14:textId="77777777" w:rsidR="003D41A2" w:rsidRPr="003D41A2" w:rsidRDefault="003D41A2" w:rsidP="003D41A2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20"/>
          <w:szCs w:val="20"/>
          <w:cs/>
          <w:lang w:val="th-TH"/>
          <w:specVanish/>
        </w:rPr>
      </w:pPr>
    </w:p>
    <w:tbl>
      <w:tblPr>
        <w:tblW w:w="93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8"/>
        <w:gridCol w:w="240"/>
        <w:gridCol w:w="9"/>
        <w:gridCol w:w="1080"/>
        <w:gridCol w:w="274"/>
        <w:gridCol w:w="1078"/>
        <w:gridCol w:w="237"/>
        <w:gridCol w:w="1056"/>
        <w:gridCol w:w="274"/>
        <w:gridCol w:w="1056"/>
      </w:tblGrid>
      <w:tr w:rsidR="008E6872" w:rsidRPr="00B667C3" w14:paraId="27BAECF8" w14:textId="77777777" w:rsidTr="00A94BCD">
        <w:trPr>
          <w:trHeight w:val="313"/>
          <w:tblHeader/>
        </w:trPr>
        <w:tc>
          <w:tcPr>
            <w:tcW w:w="2176" w:type="pct"/>
          </w:tcPr>
          <w:p w14:paraId="1AE6A981" w14:textId="77777777" w:rsidR="008E6872" w:rsidRPr="00B667C3" w:rsidRDefault="008E6872" w:rsidP="000C493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E016A58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4"/>
          </w:tcPr>
          <w:p w14:paraId="37597974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7E95158D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pct"/>
            <w:gridSpan w:val="3"/>
          </w:tcPr>
          <w:p w14:paraId="3868CE31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0B7" w:rsidRPr="00B667C3" w14:paraId="76046F33" w14:textId="77777777" w:rsidTr="005920B7">
        <w:trPr>
          <w:trHeight w:val="275"/>
          <w:tblHeader/>
        </w:trPr>
        <w:tc>
          <w:tcPr>
            <w:tcW w:w="2176" w:type="pct"/>
          </w:tcPr>
          <w:p w14:paraId="49219E4A" w14:textId="5E61F45C" w:rsidR="001B3763" w:rsidRPr="007244BD" w:rsidRDefault="00447218" w:rsidP="00FD6C5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66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15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66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149E7"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7244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B66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115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vAlign w:val="bottom"/>
          </w:tcPr>
          <w:p w14:paraId="29C25F91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20D8F99F" w14:textId="2ADEE983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  <w:vAlign w:val="bottom"/>
          </w:tcPr>
          <w:p w14:paraId="3EED083A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6616D24" w14:textId="578F8C27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" w:type="pct"/>
            <w:vAlign w:val="bottom"/>
          </w:tcPr>
          <w:p w14:paraId="02A4D047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7D6F13D" w14:textId="6748DDE5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  <w:vAlign w:val="bottom"/>
          </w:tcPr>
          <w:p w14:paraId="5BF1628A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65E2D80" w14:textId="43A614EC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B3763" w:rsidRPr="00B667C3" w14:paraId="73F3D4E1" w14:textId="77777777" w:rsidTr="00A94BCD">
        <w:trPr>
          <w:trHeight w:val="313"/>
          <w:tblHeader/>
        </w:trPr>
        <w:tc>
          <w:tcPr>
            <w:tcW w:w="2176" w:type="pct"/>
          </w:tcPr>
          <w:p w14:paraId="232AE05B" w14:textId="77777777" w:rsidR="001B3763" w:rsidRPr="00B667C3" w:rsidRDefault="001B3763" w:rsidP="001B376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EEDBB08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6" w:type="pct"/>
            <w:gridSpan w:val="8"/>
          </w:tcPr>
          <w:p w14:paraId="412CEFAF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20B7" w:rsidRPr="00B667C3" w14:paraId="7A73BBCC" w14:textId="77777777" w:rsidTr="005920B7">
        <w:trPr>
          <w:trHeight w:val="313"/>
        </w:trPr>
        <w:tc>
          <w:tcPr>
            <w:tcW w:w="2176" w:type="pct"/>
          </w:tcPr>
          <w:p w14:paraId="6C3AA071" w14:textId="77777777" w:rsidR="001B3763" w:rsidRPr="00B667C3" w:rsidRDefault="001B3763" w:rsidP="001B376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8" w:type="pct"/>
          </w:tcPr>
          <w:p w14:paraId="2029EDB0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3903C4D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6614C3" w14:textId="77777777" w:rsidR="001B3763" w:rsidRPr="00B667C3" w:rsidRDefault="001B3763" w:rsidP="001B3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A375EEC" w14:textId="77777777" w:rsidR="001B3763" w:rsidRPr="00B667C3" w:rsidRDefault="001B3763" w:rsidP="001B3763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94154A8" w14:textId="77777777" w:rsidR="001B3763" w:rsidRPr="00B667C3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3A599177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2E534E" w14:textId="77777777" w:rsidR="001B3763" w:rsidRPr="00B667C3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213E9F58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339" w:rsidRPr="00B667C3" w14:paraId="47D495EC" w14:textId="77777777" w:rsidTr="005920B7">
        <w:trPr>
          <w:trHeight w:val="300"/>
        </w:trPr>
        <w:tc>
          <w:tcPr>
            <w:tcW w:w="2176" w:type="pct"/>
          </w:tcPr>
          <w:p w14:paraId="44F8703A" w14:textId="4EC92C01" w:rsidR="00947339" w:rsidRPr="00B667C3" w:rsidRDefault="00947339" w:rsidP="009473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" w:type="pct"/>
          </w:tcPr>
          <w:p w14:paraId="09F6494D" w14:textId="77777777" w:rsidR="00947339" w:rsidRPr="00B667C3" w:rsidRDefault="00947339" w:rsidP="00947339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</w:tcPr>
          <w:p w14:paraId="4866B57C" w14:textId="57E6F3EE" w:rsidR="00947339" w:rsidRPr="00F54046" w:rsidRDefault="009E5C1C" w:rsidP="00947339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424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883</w:t>
            </w:r>
          </w:p>
        </w:tc>
        <w:tc>
          <w:tcPr>
            <w:tcW w:w="146" w:type="pct"/>
          </w:tcPr>
          <w:p w14:paraId="274D3DD3" w14:textId="77777777" w:rsidR="00947339" w:rsidRPr="00B667C3" w:rsidRDefault="00947339" w:rsidP="00947339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59499115" w14:textId="4E8140DD" w:rsidR="00947339" w:rsidRPr="00B667C3" w:rsidRDefault="00947339" w:rsidP="00947339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389</w:t>
            </w:r>
            <w:r w:rsidRPr="00F424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</w:p>
        </w:tc>
        <w:tc>
          <w:tcPr>
            <w:tcW w:w="126" w:type="pct"/>
          </w:tcPr>
          <w:p w14:paraId="764FACC4" w14:textId="77777777" w:rsidR="00947339" w:rsidRPr="00B667C3" w:rsidRDefault="00947339" w:rsidP="00947339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9A3C8BF" w14:textId="1CCEE902" w:rsidR="00947339" w:rsidRPr="00B667C3" w:rsidRDefault="009D6B8E" w:rsidP="00947339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8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B5936CE" w14:textId="77777777" w:rsidR="00947339" w:rsidRPr="00B667C3" w:rsidRDefault="00947339" w:rsidP="009473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38985A7F" w14:textId="73F36112" w:rsidR="00947339" w:rsidRPr="00B667C3" w:rsidRDefault="00947339" w:rsidP="00947339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8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47339" w:rsidRPr="00B667C3" w14:paraId="3124253A" w14:textId="77777777" w:rsidTr="00BD4114">
        <w:trPr>
          <w:trHeight w:val="395"/>
        </w:trPr>
        <w:tc>
          <w:tcPr>
            <w:tcW w:w="2176" w:type="pct"/>
          </w:tcPr>
          <w:p w14:paraId="11E703CA" w14:textId="09F145F4" w:rsidR="00947339" w:rsidRPr="005920B7" w:rsidRDefault="00947339" w:rsidP="00947339">
            <w:pPr>
              <w:pStyle w:val="BodyText"/>
              <w:spacing w:after="0" w:line="240" w:lineRule="atLeast"/>
              <w:ind w:left="151" w:right="21" w:hanging="142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5920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ส่วนแบ่งขาดทุนสุทธิจากเงินลงทุนในบริษัทร่วม</w:t>
            </w:r>
          </w:p>
        </w:tc>
        <w:tc>
          <w:tcPr>
            <w:tcW w:w="128" w:type="pct"/>
          </w:tcPr>
          <w:p w14:paraId="668910D5" w14:textId="77777777" w:rsidR="00947339" w:rsidRPr="00B667C3" w:rsidRDefault="00947339" w:rsidP="00947339">
            <w:pPr>
              <w:pStyle w:val="BodyText"/>
              <w:tabs>
                <w:tab w:val="decimal" w:pos="1089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33579AEA" w14:textId="55866FC9" w:rsidR="00947339" w:rsidRPr="007F0620" w:rsidRDefault="007F0620" w:rsidP="00947339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0620"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  <w:tc>
          <w:tcPr>
            <w:tcW w:w="146" w:type="pct"/>
            <w:vAlign w:val="bottom"/>
          </w:tcPr>
          <w:p w14:paraId="42DECD30" w14:textId="77777777" w:rsidR="00947339" w:rsidRPr="007F0620" w:rsidRDefault="00947339" w:rsidP="00947339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8727D88" w14:textId="4145E003" w:rsidR="00947339" w:rsidRPr="005920B7" w:rsidRDefault="00947339" w:rsidP="00947339">
            <w:pPr>
              <w:pStyle w:val="BodyText"/>
              <w:spacing w:after="0"/>
              <w:ind w:left="-108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(9,907)</w:t>
            </w:r>
          </w:p>
        </w:tc>
        <w:tc>
          <w:tcPr>
            <w:tcW w:w="126" w:type="pct"/>
          </w:tcPr>
          <w:p w14:paraId="5B46B51A" w14:textId="77777777" w:rsidR="00947339" w:rsidRPr="00B667C3" w:rsidRDefault="00947339" w:rsidP="00947339">
            <w:pPr>
              <w:pStyle w:val="BodyText"/>
              <w:tabs>
                <w:tab w:val="decimal" w:pos="1244"/>
              </w:tabs>
              <w:spacing w:after="0" w:line="24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597216BD" w14:textId="08457E3D" w:rsidR="00947339" w:rsidRPr="00B667C3" w:rsidRDefault="007F0620" w:rsidP="00947339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08DF2675" w14:textId="77777777" w:rsidR="00947339" w:rsidRPr="00B667C3" w:rsidRDefault="00947339" w:rsidP="0094733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2131548" w14:textId="5ADFDE48" w:rsidR="00947339" w:rsidRPr="00B667C3" w:rsidRDefault="00947339" w:rsidP="00947339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7339" w:rsidRPr="00B667C3" w14:paraId="70325A5D" w14:textId="77777777" w:rsidTr="005920B7">
        <w:trPr>
          <w:trHeight w:val="392"/>
        </w:trPr>
        <w:tc>
          <w:tcPr>
            <w:tcW w:w="2176" w:type="pct"/>
          </w:tcPr>
          <w:p w14:paraId="52B4F325" w14:textId="3508F291" w:rsidR="00947339" w:rsidRPr="00B667C3" w:rsidRDefault="00947339" w:rsidP="00947339">
            <w:pPr>
              <w:pStyle w:val="BodyText"/>
              <w:spacing w:after="0" w:line="240" w:lineRule="atLeas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8" w:type="pct"/>
          </w:tcPr>
          <w:p w14:paraId="02E0B174" w14:textId="77777777" w:rsidR="00947339" w:rsidRPr="00B667C3" w:rsidRDefault="00947339" w:rsidP="00947339">
            <w:pPr>
              <w:pStyle w:val="BodyText"/>
              <w:spacing w:after="0"/>
              <w:ind w:left="-108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01046EE9" w14:textId="79EFD564" w:rsidR="00947339" w:rsidRPr="00003C8B" w:rsidRDefault="007F0620" w:rsidP="00947339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(1,426)</w:t>
            </w:r>
          </w:p>
        </w:tc>
        <w:tc>
          <w:tcPr>
            <w:tcW w:w="146" w:type="pct"/>
          </w:tcPr>
          <w:p w14:paraId="221F83DE" w14:textId="77777777" w:rsidR="00947339" w:rsidRPr="00B667C3" w:rsidRDefault="00947339" w:rsidP="0094733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E128DFF" w14:textId="30AFAAE8" w:rsidR="00947339" w:rsidRPr="00B667C3" w:rsidRDefault="00947339" w:rsidP="00947339">
            <w:pPr>
              <w:pStyle w:val="BodyText"/>
              <w:tabs>
                <w:tab w:val="decimal" w:pos="108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3,651</w:t>
            </w:r>
          </w:p>
        </w:tc>
        <w:tc>
          <w:tcPr>
            <w:tcW w:w="126" w:type="pct"/>
          </w:tcPr>
          <w:p w14:paraId="18DE38BB" w14:textId="77777777" w:rsidR="00947339" w:rsidRPr="00B667C3" w:rsidRDefault="00947339" w:rsidP="00947339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20332BE6" w14:textId="6D08A5F3" w:rsidR="00947339" w:rsidRPr="00B667C3" w:rsidRDefault="007F0620" w:rsidP="00947339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27DD19" w14:textId="77777777" w:rsidR="00947339" w:rsidRPr="00B667C3" w:rsidRDefault="00947339" w:rsidP="009473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2259F5AB" w14:textId="595F5BFA" w:rsidR="00947339" w:rsidRPr="00B667C3" w:rsidRDefault="00947339" w:rsidP="00947339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7339" w:rsidRPr="00B667C3" w14:paraId="00C8B7A6" w14:textId="77777777" w:rsidTr="005920B7">
        <w:trPr>
          <w:trHeight w:val="313"/>
        </w:trPr>
        <w:tc>
          <w:tcPr>
            <w:tcW w:w="2176" w:type="pct"/>
          </w:tcPr>
          <w:p w14:paraId="56C1994B" w14:textId="0DE28DDA" w:rsidR="00947339" w:rsidRPr="00B667C3" w:rsidRDefault="00947339" w:rsidP="0094733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F233D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8" w:type="pct"/>
          </w:tcPr>
          <w:p w14:paraId="5C22C7A8" w14:textId="77777777" w:rsidR="00947339" w:rsidRPr="00B667C3" w:rsidRDefault="00947339" w:rsidP="00947339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26A13" w14:textId="60F09308" w:rsidR="00947339" w:rsidRPr="00003C8B" w:rsidRDefault="007F0620" w:rsidP="00947339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F06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379,913</w:t>
            </w:r>
          </w:p>
        </w:tc>
        <w:tc>
          <w:tcPr>
            <w:tcW w:w="146" w:type="pct"/>
          </w:tcPr>
          <w:p w14:paraId="1DBC1FEA" w14:textId="77777777" w:rsidR="00947339" w:rsidRPr="00B667C3" w:rsidRDefault="00947339" w:rsidP="0094733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52112A6" w14:textId="5E3C5BA0" w:rsidR="00947339" w:rsidRPr="00B667C3" w:rsidRDefault="00947339" w:rsidP="00947339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382,843</w:t>
            </w:r>
          </w:p>
        </w:tc>
        <w:tc>
          <w:tcPr>
            <w:tcW w:w="126" w:type="pct"/>
          </w:tcPr>
          <w:p w14:paraId="70D53E72" w14:textId="77777777" w:rsidR="00947339" w:rsidRPr="00B667C3" w:rsidRDefault="00947339" w:rsidP="0094733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3FC99AF1" w14:textId="7FD35987" w:rsidR="00947339" w:rsidRPr="00B667C3" w:rsidRDefault="007F0620" w:rsidP="00947339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449EF63" w14:textId="77777777" w:rsidR="00947339" w:rsidRPr="00B667C3" w:rsidRDefault="00947339" w:rsidP="0094733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137168A8" w14:textId="38675A47" w:rsidR="00947339" w:rsidRPr="00B667C3" w:rsidRDefault="00CF219D" w:rsidP="00947339">
            <w:pPr>
              <w:pStyle w:val="BodyText"/>
              <w:tabs>
                <w:tab w:val="decimal" w:pos="59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947339" w:rsidRPr="00B667C3" w14:paraId="14F3D905" w14:textId="77777777" w:rsidTr="005920B7">
        <w:trPr>
          <w:trHeight w:val="288"/>
        </w:trPr>
        <w:tc>
          <w:tcPr>
            <w:tcW w:w="2176" w:type="pct"/>
          </w:tcPr>
          <w:p w14:paraId="2F39FAC7" w14:textId="77777777" w:rsidR="00947339" w:rsidRPr="00B667C3" w:rsidRDefault="00947339" w:rsidP="00947339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</w:tcPr>
          <w:p w14:paraId="5E5662DC" w14:textId="77777777" w:rsidR="00947339" w:rsidRPr="00B667C3" w:rsidRDefault="00947339" w:rsidP="0094733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</w:tcBorders>
          </w:tcPr>
          <w:p w14:paraId="331B6A9A" w14:textId="77777777" w:rsidR="00947339" w:rsidRPr="00B667C3" w:rsidRDefault="00947339" w:rsidP="0094733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D55B7B" w14:textId="77777777" w:rsidR="00947339" w:rsidRPr="00B667C3" w:rsidRDefault="00947339" w:rsidP="0094733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D2346BD" w14:textId="77777777" w:rsidR="00947339" w:rsidRPr="00B667C3" w:rsidRDefault="00947339" w:rsidP="0094733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D5D9E53" w14:textId="77777777" w:rsidR="00947339" w:rsidRPr="00B667C3" w:rsidRDefault="00947339" w:rsidP="009473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5B8F8B93" w14:textId="77777777" w:rsidR="00947339" w:rsidRPr="00B667C3" w:rsidRDefault="00947339" w:rsidP="009473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EA73CD" w14:textId="77777777" w:rsidR="00947339" w:rsidRPr="00B667C3" w:rsidRDefault="00947339" w:rsidP="009473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39693A71" w14:textId="77777777" w:rsidR="00947339" w:rsidRPr="00B667C3" w:rsidRDefault="00947339" w:rsidP="009473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339" w:rsidRPr="00B667C3" w14:paraId="0CD08CF2" w14:textId="77777777" w:rsidTr="005920B7">
        <w:trPr>
          <w:trHeight w:val="418"/>
        </w:trPr>
        <w:tc>
          <w:tcPr>
            <w:tcW w:w="2176" w:type="pct"/>
          </w:tcPr>
          <w:p w14:paraId="69D951BB" w14:textId="77777777" w:rsidR="00947339" w:rsidRPr="00B667C3" w:rsidRDefault="00947339" w:rsidP="0094733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3" w:type="pct"/>
            <w:gridSpan w:val="2"/>
          </w:tcPr>
          <w:p w14:paraId="5121669F" w14:textId="77777777" w:rsidR="00947339" w:rsidRPr="00B667C3" w:rsidRDefault="00947339" w:rsidP="0094733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96ACCFD" w14:textId="77777777" w:rsidR="00947339" w:rsidRPr="00B667C3" w:rsidRDefault="00947339" w:rsidP="0094733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46B69D" w14:textId="77777777" w:rsidR="00947339" w:rsidRPr="00B667C3" w:rsidRDefault="00947339" w:rsidP="0094733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0D8816B" w14:textId="77777777" w:rsidR="00947339" w:rsidRPr="00B667C3" w:rsidRDefault="00947339" w:rsidP="0094733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E9E4A6" w14:textId="77777777" w:rsidR="00947339" w:rsidRPr="00B667C3" w:rsidRDefault="00947339" w:rsidP="009473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73F59B07" w14:textId="77777777" w:rsidR="00947339" w:rsidRPr="00B667C3" w:rsidRDefault="00947339" w:rsidP="009473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495CDF" w14:textId="77777777" w:rsidR="00947339" w:rsidRPr="00B667C3" w:rsidRDefault="00947339" w:rsidP="009473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097C9E46" w14:textId="77777777" w:rsidR="00947339" w:rsidRPr="00B667C3" w:rsidRDefault="00947339" w:rsidP="0094733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1952" w:rsidRPr="00B667C3" w14:paraId="31822A2D" w14:textId="77777777" w:rsidTr="005920B7">
        <w:trPr>
          <w:trHeight w:val="401"/>
        </w:trPr>
        <w:tc>
          <w:tcPr>
            <w:tcW w:w="2176" w:type="pct"/>
          </w:tcPr>
          <w:p w14:paraId="37BBC527" w14:textId="24D55730" w:rsidR="00981952" w:rsidRPr="00B667C3" w:rsidRDefault="00981952" w:rsidP="0098195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" w:type="pct"/>
            <w:gridSpan w:val="2"/>
          </w:tcPr>
          <w:p w14:paraId="39874D93" w14:textId="77777777" w:rsidR="00981952" w:rsidRPr="00B667C3" w:rsidRDefault="00981952" w:rsidP="00981952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16B7C32B" w14:textId="4D92BC69" w:rsidR="00981952" w:rsidRPr="00B667C3" w:rsidRDefault="009E5C1C" w:rsidP="00981952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  <w:tc>
          <w:tcPr>
            <w:tcW w:w="146" w:type="pct"/>
          </w:tcPr>
          <w:p w14:paraId="22C6F608" w14:textId="77777777" w:rsidR="00981952" w:rsidRPr="00B667C3" w:rsidRDefault="00981952" w:rsidP="0098195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45D9473B" w14:textId="2155616D" w:rsidR="00981952" w:rsidRPr="00B667C3" w:rsidRDefault="00981952" w:rsidP="00981952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</w:p>
        </w:tc>
        <w:tc>
          <w:tcPr>
            <w:tcW w:w="126" w:type="pct"/>
          </w:tcPr>
          <w:p w14:paraId="3B8E705C" w14:textId="77777777" w:rsidR="00981952" w:rsidRPr="00B667C3" w:rsidRDefault="00981952" w:rsidP="0098195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62794FAA" w14:textId="15561913" w:rsidR="00981952" w:rsidRPr="00B667C3" w:rsidRDefault="009E5C1C" w:rsidP="00981952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146" w:type="pct"/>
          </w:tcPr>
          <w:p w14:paraId="62F20938" w14:textId="77777777" w:rsidR="00981952" w:rsidRPr="00B667C3" w:rsidRDefault="00981952" w:rsidP="0098195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7A5888B9" w14:textId="75B3B916" w:rsidR="00981952" w:rsidRPr="00B667C3" w:rsidRDefault="00981952" w:rsidP="0098195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</w:tr>
      <w:tr w:rsidR="00981952" w:rsidRPr="00B667C3" w14:paraId="4111D726" w14:textId="77777777" w:rsidTr="005920B7">
        <w:trPr>
          <w:trHeight w:val="401"/>
        </w:trPr>
        <w:tc>
          <w:tcPr>
            <w:tcW w:w="2176" w:type="pct"/>
          </w:tcPr>
          <w:p w14:paraId="40ED7AD9" w14:textId="5F885F5C" w:rsidR="00981952" w:rsidRPr="000F14E5" w:rsidRDefault="00981952" w:rsidP="0098195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3" w:type="pct"/>
            <w:gridSpan w:val="2"/>
          </w:tcPr>
          <w:p w14:paraId="718E9F96" w14:textId="77777777" w:rsidR="00981952" w:rsidRPr="00B667C3" w:rsidRDefault="00981952" w:rsidP="00981952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078D25A5" w14:textId="31D14C26" w:rsidR="00981952" w:rsidRPr="00B667C3" w:rsidRDefault="007F0620" w:rsidP="00981952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146" w:type="pct"/>
          </w:tcPr>
          <w:p w14:paraId="4CE9F100" w14:textId="77777777" w:rsidR="00981952" w:rsidRPr="00B667C3" w:rsidRDefault="00981952" w:rsidP="0098195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45CF6078" w14:textId="63874D44" w:rsidR="00981952" w:rsidRPr="00B667C3" w:rsidRDefault="00981952" w:rsidP="00981952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3FB4C2C5" w14:textId="77777777" w:rsidR="00981952" w:rsidRPr="00B667C3" w:rsidRDefault="00981952" w:rsidP="0098195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14A0DDFB" w14:textId="6A1E92CA" w:rsidR="00981952" w:rsidRPr="00A94BCD" w:rsidRDefault="007F0620" w:rsidP="005C27D5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709490" w14:textId="77777777" w:rsidR="00981952" w:rsidRPr="00B667C3" w:rsidRDefault="00981952" w:rsidP="0098195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4C0042DC" w14:textId="0AD071B0" w:rsidR="00981952" w:rsidRPr="00B667C3" w:rsidRDefault="00981952" w:rsidP="00981952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81952" w:rsidRPr="00B667C3" w14:paraId="23D046A3" w14:textId="77777777" w:rsidTr="005920B7">
        <w:trPr>
          <w:trHeight w:val="403"/>
        </w:trPr>
        <w:tc>
          <w:tcPr>
            <w:tcW w:w="2176" w:type="pct"/>
          </w:tcPr>
          <w:p w14:paraId="6998DBAF" w14:textId="32F9ADE5" w:rsidR="00981952" w:rsidRPr="00B667C3" w:rsidRDefault="00981952" w:rsidP="00981952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3" w:type="pct"/>
            <w:gridSpan w:val="2"/>
          </w:tcPr>
          <w:p w14:paraId="2830B286" w14:textId="77777777" w:rsidR="00981952" w:rsidRPr="00B667C3" w:rsidRDefault="00981952" w:rsidP="00981952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F3D925F" w14:textId="0473DEF8" w:rsidR="00981952" w:rsidRPr="007F0620" w:rsidRDefault="007F0620" w:rsidP="00981952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06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252,961</w:t>
            </w:r>
          </w:p>
        </w:tc>
        <w:tc>
          <w:tcPr>
            <w:tcW w:w="146" w:type="pct"/>
          </w:tcPr>
          <w:p w14:paraId="28254298" w14:textId="77777777" w:rsidR="00981952" w:rsidRPr="00B667C3" w:rsidRDefault="00981952" w:rsidP="0098195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8789344" w14:textId="58AC0C28" w:rsidR="00981952" w:rsidRPr="00B667C3" w:rsidRDefault="00981952" w:rsidP="00981952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183,98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26" w:type="pct"/>
          </w:tcPr>
          <w:p w14:paraId="04B66D93" w14:textId="77777777" w:rsidR="00981952" w:rsidRPr="00B667C3" w:rsidRDefault="00981952" w:rsidP="0098195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0865CE" w14:textId="31F24E3D" w:rsidR="00981952" w:rsidRPr="00A94BCD" w:rsidRDefault="007F0620" w:rsidP="005C27D5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367091" w14:textId="77777777" w:rsidR="00981952" w:rsidRPr="00B667C3" w:rsidRDefault="00981952" w:rsidP="0098195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2FF34CA6" w14:textId="4B42A0B8" w:rsidR="00981952" w:rsidRPr="00283CF2" w:rsidRDefault="00283CF2" w:rsidP="00981952">
            <w:pPr>
              <w:pStyle w:val="BodyText"/>
              <w:tabs>
                <w:tab w:val="decimal" w:pos="610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1952" w:rsidRPr="00B667C3" w14:paraId="0D93703F" w14:textId="77777777" w:rsidTr="00BD4114">
        <w:trPr>
          <w:trHeight w:val="401"/>
        </w:trPr>
        <w:tc>
          <w:tcPr>
            <w:tcW w:w="2176" w:type="pct"/>
          </w:tcPr>
          <w:p w14:paraId="00D27915" w14:textId="4E3BEFE1" w:rsidR="00981952" w:rsidRPr="00B667C3" w:rsidRDefault="00981952" w:rsidP="0098195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4F4A">
              <w:rPr>
                <w:rFonts w:asciiTheme="majorBidi" w:hAnsi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" w:type="pct"/>
            <w:gridSpan w:val="2"/>
          </w:tcPr>
          <w:p w14:paraId="257BD380" w14:textId="77777777" w:rsidR="00981952" w:rsidRPr="00B667C3" w:rsidRDefault="00981952" w:rsidP="00981952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1A6DAA2C" w14:textId="45B7833E" w:rsidR="00981952" w:rsidRPr="007F0620" w:rsidRDefault="007F0620" w:rsidP="00981952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06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(507,30</w:t>
            </w:r>
            <w:r w:rsidR="00435A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7F06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7C2622B3" w14:textId="77777777" w:rsidR="00981952" w:rsidRPr="00B667C3" w:rsidRDefault="00981952" w:rsidP="0098195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vAlign w:val="bottom"/>
          </w:tcPr>
          <w:p w14:paraId="5E0E24E0" w14:textId="5B5B4E4B" w:rsidR="00981952" w:rsidRPr="00FD6C5D" w:rsidRDefault="00981952" w:rsidP="00981952">
            <w:pPr>
              <w:pStyle w:val="BodyText"/>
              <w:spacing w:after="0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(285,474)</w:t>
            </w:r>
          </w:p>
        </w:tc>
        <w:tc>
          <w:tcPr>
            <w:tcW w:w="126" w:type="pct"/>
          </w:tcPr>
          <w:p w14:paraId="5FA98090" w14:textId="77777777" w:rsidR="00981952" w:rsidRPr="00B667C3" w:rsidRDefault="00981952" w:rsidP="0098195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04B5F054" w14:textId="37B0417E" w:rsidR="00981952" w:rsidRPr="00A94BCD" w:rsidRDefault="007F0620" w:rsidP="005C27D5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D17C17" w14:textId="77777777" w:rsidR="00981952" w:rsidRPr="00B667C3" w:rsidRDefault="00981952" w:rsidP="0098195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49925353" w14:textId="3D2B7EF3" w:rsidR="00981952" w:rsidRPr="00D149E7" w:rsidRDefault="00630D20" w:rsidP="00981952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1952" w:rsidRPr="00B667C3" w14:paraId="170D01C5" w14:textId="77777777" w:rsidTr="004C4774">
        <w:trPr>
          <w:trHeight w:val="263"/>
        </w:trPr>
        <w:tc>
          <w:tcPr>
            <w:tcW w:w="2176" w:type="pct"/>
          </w:tcPr>
          <w:p w14:paraId="6CB0A1D6" w14:textId="70C7B6D1" w:rsidR="00981952" w:rsidRPr="00B667C3" w:rsidRDefault="00981952" w:rsidP="00981952">
            <w:pPr>
              <w:pStyle w:val="BodyText"/>
              <w:spacing w:after="0" w:line="240" w:lineRule="atLeas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เงินลงทุนในการร่วมค้า</w:t>
            </w:r>
          </w:p>
        </w:tc>
        <w:tc>
          <w:tcPr>
            <w:tcW w:w="133" w:type="pct"/>
            <w:gridSpan w:val="2"/>
          </w:tcPr>
          <w:p w14:paraId="4F3D795D" w14:textId="77777777" w:rsidR="00981952" w:rsidRPr="00B667C3" w:rsidRDefault="00981952" w:rsidP="00981952">
            <w:pPr>
              <w:pStyle w:val="BodyText"/>
              <w:spacing w:after="0"/>
              <w:ind w:left="-108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0465D0E9" w14:textId="32C05FA5" w:rsidR="00981952" w:rsidRPr="00A94BCD" w:rsidRDefault="007F0620" w:rsidP="00435AA9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F0620">
              <w:rPr>
                <w:rFonts w:asciiTheme="majorBidi" w:hAnsiTheme="majorBidi" w:cstheme="majorBidi"/>
                <w:sz w:val="30"/>
                <w:szCs w:val="30"/>
              </w:rPr>
              <w:t>(3,48</w:t>
            </w:r>
            <w:r w:rsidR="00435AA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F062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10C323E" w14:textId="77777777" w:rsidR="00981952" w:rsidRPr="00B667C3" w:rsidRDefault="00981952" w:rsidP="0098195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BF045D2" w14:textId="42B1B067" w:rsidR="00981952" w:rsidRPr="00B667C3" w:rsidRDefault="00981952" w:rsidP="00981952">
            <w:pPr>
              <w:pStyle w:val="BodyText"/>
              <w:spacing w:after="0"/>
              <w:ind w:left="-108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(27,612)</w:t>
            </w:r>
          </w:p>
        </w:tc>
        <w:tc>
          <w:tcPr>
            <w:tcW w:w="126" w:type="pct"/>
          </w:tcPr>
          <w:p w14:paraId="2BB36634" w14:textId="77777777" w:rsidR="00981952" w:rsidRPr="00B667C3" w:rsidRDefault="00981952" w:rsidP="00981952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7FCD559D" w14:textId="77777777" w:rsidR="00981952" w:rsidRDefault="00981952" w:rsidP="00981952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64955C" w14:textId="035A55E2" w:rsidR="007F0620" w:rsidRPr="00B667C3" w:rsidRDefault="007F0620" w:rsidP="005C27D5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9C2B44D" w14:textId="77777777" w:rsidR="00981952" w:rsidRPr="00B667C3" w:rsidRDefault="00981952" w:rsidP="0098195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246670DD" w14:textId="77777777" w:rsidR="00BD4114" w:rsidRDefault="00BD4114" w:rsidP="00981952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8BCB8F" w14:textId="48B1F9A2" w:rsidR="00981952" w:rsidRPr="00B667C3" w:rsidRDefault="00630D20" w:rsidP="00981952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223B" w:rsidRPr="00B667C3" w14:paraId="625BC179" w14:textId="77777777" w:rsidTr="005920B7">
        <w:trPr>
          <w:trHeight w:val="401"/>
        </w:trPr>
        <w:tc>
          <w:tcPr>
            <w:tcW w:w="2176" w:type="pct"/>
          </w:tcPr>
          <w:p w14:paraId="6902536A" w14:textId="406782D7" w:rsidR="0080223B" w:rsidRPr="00B667C3" w:rsidRDefault="0080223B" w:rsidP="0080223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F233D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</w:t>
            </w: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33" w:type="pct"/>
            <w:gridSpan w:val="2"/>
          </w:tcPr>
          <w:p w14:paraId="1946E6F2" w14:textId="77777777" w:rsidR="0080223B" w:rsidRPr="00B667C3" w:rsidRDefault="0080223B" w:rsidP="0080223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501698CC" w14:textId="5C966644" w:rsidR="0080223B" w:rsidRPr="00B667C3" w:rsidRDefault="007F0620" w:rsidP="0080223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06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814,511</w:t>
            </w:r>
          </w:p>
        </w:tc>
        <w:tc>
          <w:tcPr>
            <w:tcW w:w="146" w:type="pct"/>
          </w:tcPr>
          <w:p w14:paraId="0DF09D82" w14:textId="77777777" w:rsidR="0080223B" w:rsidRPr="00B667C3" w:rsidRDefault="0080223B" w:rsidP="0080223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62D73E12" w14:textId="35C93FDA" w:rsidR="0080223B" w:rsidRPr="00B667C3" w:rsidRDefault="0080223B" w:rsidP="0080223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923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063</w:t>
            </w:r>
          </w:p>
        </w:tc>
        <w:tc>
          <w:tcPr>
            <w:tcW w:w="126" w:type="pct"/>
          </w:tcPr>
          <w:p w14:paraId="76751B11" w14:textId="77777777" w:rsidR="0080223B" w:rsidRPr="00B667C3" w:rsidRDefault="0080223B" w:rsidP="0080223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059C55EA" w14:textId="7EB30597" w:rsidR="0080223B" w:rsidRPr="00B667C3" w:rsidRDefault="007F0620" w:rsidP="0080223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06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108,829</w:t>
            </w:r>
          </w:p>
        </w:tc>
        <w:tc>
          <w:tcPr>
            <w:tcW w:w="146" w:type="pct"/>
          </w:tcPr>
          <w:p w14:paraId="59989380" w14:textId="77777777" w:rsidR="0080223B" w:rsidRPr="00B667C3" w:rsidRDefault="0080223B" w:rsidP="0080223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4D5F76C2" w14:textId="02331A59" w:rsidR="0080223B" w:rsidRPr="00B667C3" w:rsidRDefault="0080223B" w:rsidP="0080223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108,829</w:t>
            </w:r>
          </w:p>
        </w:tc>
      </w:tr>
      <w:tr w:rsidR="0080223B" w:rsidRPr="008C0E74" w14:paraId="2D35F58D" w14:textId="77777777" w:rsidTr="005920B7">
        <w:trPr>
          <w:trHeight w:val="401"/>
        </w:trPr>
        <w:tc>
          <w:tcPr>
            <w:tcW w:w="2176" w:type="pct"/>
          </w:tcPr>
          <w:p w14:paraId="751A265B" w14:textId="77777777" w:rsidR="0080223B" w:rsidRPr="008C0E74" w:rsidRDefault="0080223B" w:rsidP="0080223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  <w:gridSpan w:val="2"/>
          </w:tcPr>
          <w:p w14:paraId="073E6461" w14:textId="77777777" w:rsidR="0080223B" w:rsidRPr="008C0E74" w:rsidRDefault="0080223B" w:rsidP="0080223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7F9D7F54" w14:textId="77777777" w:rsidR="0080223B" w:rsidRPr="008C0E74" w:rsidRDefault="0080223B" w:rsidP="0080223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82AAC28" w14:textId="77777777" w:rsidR="0080223B" w:rsidRPr="008C0E74" w:rsidRDefault="0080223B" w:rsidP="0080223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781B5112" w14:textId="77777777" w:rsidR="0080223B" w:rsidRPr="008C0E74" w:rsidRDefault="0080223B" w:rsidP="0080223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B0217E0" w14:textId="77777777" w:rsidR="0080223B" w:rsidRPr="008C0E74" w:rsidRDefault="0080223B" w:rsidP="0080223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2A5ABB6D" w14:textId="77777777" w:rsidR="0080223B" w:rsidRPr="008C0E74" w:rsidRDefault="0080223B" w:rsidP="0080223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5D51046" w14:textId="77777777" w:rsidR="0080223B" w:rsidRPr="008C0E74" w:rsidRDefault="0080223B" w:rsidP="0080223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09DE38CE" w14:textId="77777777" w:rsidR="0080223B" w:rsidRPr="008C0E74" w:rsidRDefault="0080223B" w:rsidP="0080223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23B" w:rsidRPr="00B667C3" w14:paraId="394D505A" w14:textId="77777777" w:rsidTr="005920B7">
        <w:trPr>
          <w:trHeight w:val="321"/>
        </w:trPr>
        <w:tc>
          <w:tcPr>
            <w:tcW w:w="2176" w:type="pct"/>
          </w:tcPr>
          <w:p w14:paraId="0A19FD57" w14:textId="41C17FB3" w:rsidR="0080223B" w:rsidRPr="00B667C3" w:rsidRDefault="0080223B" w:rsidP="008022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33" w:type="pct"/>
            <w:gridSpan w:val="2"/>
          </w:tcPr>
          <w:p w14:paraId="2218A14A" w14:textId="77777777" w:rsidR="0080223B" w:rsidRPr="00B667C3" w:rsidRDefault="0080223B" w:rsidP="0080223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25F04D94" w14:textId="4A843B53" w:rsidR="0080223B" w:rsidRPr="00B667C3" w:rsidRDefault="007F0620" w:rsidP="0080223B">
            <w:pPr>
              <w:pStyle w:val="BodyText"/>
              <w:tabs>
                <w:tab w:val="decimal" w:pos="108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1,194,424</w:t>
            </w:r>
          </w:p>
        </w:tc>
        <w:tc>
          <w:tcPr>
            <w:tcW w:w="146" w:type="pct"/>
          </w:tcPr>
          <w:p w14:paraId="0EDCFB5D" w14:textId="77777777" w:rsidR="0080223B" w:rsidRPr="00B667C3" w:rsidRDefault="0080223B" w:rsidP="0080223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4EA3D508" w14:textId="04A35F46" w:rsidR="0080223B" w:rsidRPr="00B667C3" w:rsidRDefault="0080223B" w:rsidP="0080223B">
            <w:pPr>
              <w:pStyle w:val="BodyText"/>
              <w:tabs>
                <w:tab w:val="decimal" w:pos="108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1,305,906</w:t>
            </w:r>
          </w:p>
        </w:tc>
        <w:tc>
          <w:tcPr>
            <w:tcW w:w="126" w:type="pct"/>
          </w:tcPr>
          <w:p w14:paraId="7E308139" w14:textId="77777777" w:rsidR="0080223B" w:rsidRPr="00B667C3" w:rsidRDefault="0080223B" w:rsidP="0080223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25DA6870" w14:textId="6032FA7B" w:rsidR="0080223B" w:rsidRPr="00B667C3" w:rsidRDefault="007F0620" w:rsidP="0080223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06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108,829</w:t>
            </w:r>
          </w:p>
        </w:tc>
        <w:tc>
          <w:tcPr>
            <w:tcW w:w="146" w:type="pct"/>
          </w:tcPr>
          <w:p w14:paraId="46E54690" w14:textId="77777777" w:rsidR="0080223B" w:rsidRPr="00B667C3" w:rsidRDefault="0080223B" w:rsidP="0080223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64D0CCCA" w14:textId="7D868971" w:rsidR="0080223B" w:rsidRPr="00B667C3" w:rsidRDefault="0080223B" w:rsidP="0080223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108,829</w:t>
            </w:r>
          </w:p>
        </w:tc>
      </w:tr>
    </w:tbl>
    <w:p w14:paraId="1EBE619B" w14:textId="77777777" w:rsidR="00792025" w:rsidRDefault="00792025" w:rsidP="004D02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085A8C8" w14:textId="4F63C910" w:rsidR="00CF4BF4" w:rsidRPr="009E5C1C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9E5C1C">
        <w:rPr>
          <w:rFonts w:cs="Angsana New"/>
          <w:i/>
          <w:iCs/>
          <w:sz w:val="30"/>
          <w:szCs w:val="30"/>
          <w:cs/>
          <w:lang w:bidi="th-TH"/>
        </w:rPr>
        <w:t xml:space="preserve">ปี </w:t>
      </w:r>
      <w:r w:rsidRPr="009E5C1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</w:p>
    <w:p w14:paraId="3E28DBD1" w14:textId="77777777" w:rsidR="00CF4BF4" w:rsidRPr="009E5C1C" w:rsidRDefault="00CF4BF4" w:rsidP="00A73098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769A92DD" w14:textId="62A8E1E9" w:rsidR="00EA4543" w:rsidRPr="009E5C1C" w:rsidRDefault="002F4191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u w:val="single"/>
          <w:lang w:val="en-US" w:bidi="th-TH"/>
        </w:rPr>
      </w:pPr>
      <w:r w:rsidRPr="009E5C1C">
        <w:rPr>
          <w:rFonts w:cs="Angsana New"/>
          <w:i/>
          <w:iCs/>
          <w:sz w:val="30"/>
          <w:szCs w:val="30"/>
          <w:u w:val="single"/>
          <w:cs/>
          <w:lang w:bidi="th-TH"/>
        </w:rPr>
        <w:t>การซื้อเงินลงทุน</w:t>
      </w:r>
      <w:r w:rsidRPr="009E5C1C">
        <w:rPr>
          <w:rFonts w:cs="Angsana New" w:hint="cs"/>
          <w:i/>
          <w:iCs/>
          <w:sz w:val="30"/>
          <w:szCs w:val="30"/>
          <w:u w:val="single"/>
          <w:cs/>
          <w:lang w:bidi="th-TH"/>
        </w:rPr>
        <w:t>ใน</w:t>
      </w:r>
      <w:r w:rsidRPr="009E5C1C">
        <w:rPr>
          <w:rFonts w:cs="Angsana New"/>
          <w:i/>
          <w:iCs/>
          <w:sz w:val="30"/>
          <w:szCs w:val="30"/>
          <w:u w:val="single"/>
          <w:cs/>
          <w:lang w:bidi="th-TH"/>
        </w:rPr>
        <w:t>การร่วมค้า</w:t>
      </w:r>
    </w:p>
    <w:p w14:paraId="092A58A1" w14:textId="77777777" w:rsidR="002F4191" w:rsidRPr="009E5C1C" w:rsidRDefault="002F4191" w:rsidP="002F4191">
      <w:pPr>
        <w:spacing w:line="240" w:lineRule="auto"/>
        <w:ind w:right="-43"/>
        <w:jc w:val="thaiDistribute"/>
        <w:rPr>
          <w:rFonts w:asciiTheme="majorBidi" w:hAnsiTheme="majorBidi"/>
          <w:spacing w:val="-4"/>
          <w:sz w:val="24"/>
          <w:szCs w:val="24"/>
        </w:rPr>
      </w:pPr>
    </w:p>
    <w:p w14:paraId="32DE6337" w14:textId="6034405E" w:rsidR="00560894" w:rsidRDefault="00F63F8E" w:rsidP="00BC32EC">
      <w:pPr>
        <w:spacing w:line="240" w:lineRule="auto"/>
        <w:ind w:left="567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E5C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ในเดือนมกราคม </w:t>
      </w:r>
      <w:r w:rsidRPr="009E5C1C">
        <w:rPr>
          <w:rFonts w:asciiTheme="majorBidi" w:hAnsiTheme="majorBidi" w:cstheme="majorBidi" w:hint="cs"/>
          <w:spacing w:val="-4"/>
          <w:sz w:val="30"/>
          <w:szCs w:val="30"/>
        </w:rPr>
        <w:t xml:space="preserve">2565 </w:t>
      </w:r>
      <w:r w:rsidRPr="009E5C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บริษัทย่อยได้ลงทุนในบริษัท โอสถสภา ยันฮี เบฟเวอเรจ จำกัด </w:t>
      </w:r>
      <w:r w:rsidR="00BC32EC" w:rsidRPr="009E5C1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(OYB) </w:t>
      </w:r>
      <w:r w:rsidRPr="009E5C1C">
        <w:rPr>
          <w:rFonts w:asciiTheme="majorBidi" w:hAnsiTheme="majorBidi" w:cstheme="majorBidi" w:hint="cs"/>
          <w:spacing w:val="-4"/>
          <w:sz w:val="30"/>
          <w:szCs w:val="30"/>
          <w:cs/>
        </w:rPr>
        <w:t>เพื่อวิจัย พัฒนา และ</w:t>
      </w:r>
      <w:r w:rsidR="00BC32EC" w:rsidRPr="009E5C1C">
        <w:rPr>
          <w:rFonts w:asciiTheme="majorBidi" w:hAnsiTheme="majorBidi" w:cstheme="majorBidi"/>
          <w:spacing w:val="-4"/>
          <w:sz w:val="30"/>
          <w:szCs w:val="30"/>
        </w:rPr>
        <w:t xml:space="preserve">      </w:t>
      </w:r>
      <w:r w:rsidRPr="009E5C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ทำการตลาดสำหรับผลิตภัณฑ์เครื่องดื่มที่มีส่วนผสมที่ทำจากกัญชาหรือกัญชง เป็นจำนวนเงิน </w:t>
      </w:r>
      <w:r w:rsidR="00BC32EC" w:rsidRPr="009E5C1C">
        <w:rPr>
          <w:rFonts w:asciiTheme="majorBidi" w:hAnsiTheme="majorBidi" w:cstheme="majorBidi" w:hint="cs"/>
          <w:spacing w:val="-4"/>
          <w:sz w:val="30"/>
          <w:szCs w:val="30"/>
        </w:rPr>
        <w:t>110</w:t>
      </w:r>
      <w:r w:rsidR="00BC32EC" w:rsidRPr="009E5C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9E5C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ซึ่งคิดเป็นร้อยละ </w:t>
      </w:r>
      <w:r w:rsidRPr="009E5C1C">
        <w:rPr>
          <w:rFonts w:asciiTheme="majorBidi" w:hAnsiTheme="majorBidi" w:cstheme="majorBidi" w:hint="cs"/>
          <w:spacing w:val="-4"/>
          <w:sz w:val="30"/>
          <w:szCs w:val="30"/>
        </w:rPr>
        <w:t>55</w:t>
      </w:r>
      <w:r w:rsidRPr="009E5C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ของทุนที</w:t>
      </w:r>
      <w:r w:rsidR="00BC32EC" w:rsidRPr="009E5C1C">
        <w:rPr>
          <w:rFonts w:asciiTheme="majorBidi" w:hAnsiTheme="majorBidi" w:cstheme="majorBidi" w:hint="cs"/>
          <w:spacing w:val="-4"/>
          <w:sz w:val="30"/>
          <w:szCs w:val="30"/>
          <w:cs/>
        </w:rPr>
        <w:t>่ออกและชำระแล้วของ</w:t>
      </w:r>
      <w:r w:rsidR="009605D1" w:rsidRPr="009E5C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C32EC" w:rsidRPr="009E5C1C">
        <w:rPr>
          <w:rFonts w:asciiTheme="majorBidi" w:hAnsiTheme="majorBidi" w:cstheme="majorBidi"/>
          <w:spacing w:val="-4"/>
          <w:sz w:val="30"/>
          <w:szCs w:val="30"/>
        </w:rPr>
        <w:t xml:space="preserve">OYB </w:t>
      </w:r>
      <w:r w:rsidR="00BC32EC" w:rsidRPr="009E5C1C">
        <w:rPr>
          <w:rFonts w:asciiTheme="majorBidi" w:hAnsiTheme="majorBidi"/>
          <w:spacing w:val="-4"/>
          <w:sz w:val="30"/>
          <w:szCs w:val="30"/>
          <w:cs/>
        </w:rPr>
        <w:t>ในการลงทุนดังกล่าว</w:t>
      </w:r>
      <w:r w:rsidR="00560894" w:rsidRPr="009E5C1C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BC32EC" w:rsidRPr="009E5C1C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</w:t>
      </w:r>
      <w:r w:rsidR="00BC32EC" w:rsidRPr="009E5C1C">
        <w:rPr>
          <w:rFonts w:asciiTheme="majorBidi" w:hAnsiTheme="majorBidi"/>
          <w:spacing w:val="-4"/>
          <w:sz w:val="30"/>
          <w:szCs w:val="30"/>
          <w:cs/>
        </w:rPr>
        <w:t>ได้</w:t>
      </w:r>
      <w:r w:rsidR="00560894" w:rsidRPr="009E5C1C">
        <w:rPr>
          <w:rFonts w:asciiTheme="majorBidi" w:hAnsiTheme="majorBidi" w:hint="cs"/>
          <w:spacing w:val="-4"/>
          <w:sz w:val="30"/>
          <w:szCs w:val="30"/>
          <w:cs/>
        </w:rPr>
        <w:t>ทยอย</w:t>
      </w:r>
      <w:r w:rsidR="00560894" w:rsidRPr="009E5C1C">
        <w:rPr>
          <w:rFonts w:asciiTheme="majorBidi" w:hAnsiTheme="majorBidi"/>
          <w:spacing w:val="-4"/>
          <w:sz w:val="30"/>
          <w:szCs w:val="30"/>
          <w:cs/>
        </w:rPr>
        <w:t>จ่ายชำระค่าหุ้น</w:t>
      </w:r>
      <w:r w:rsidR="00BC32EC" w:rsidRPr="009E5C1C">
        <w:rPr>
          <w:rFonts w:asciiTheme="majorBidi" w:hAnsiTheme="majorBidi"/>
          <w:spacing w:val="-4"/>
          <w:sz w:val="30"/>
          <w:szCs w:val="30"/>
          <w:cs/>
        </w:rPr>
        <w:t xml:space="preserve">จำนวน </w:t>
      </w:r>
      <w:r w:rsidR="000B4867" w:rsidRPr="009E5C1C">
        <w:rPr>
          <w:rFonts w:asciiTheme="majorBidi" w:hAnsiTheme="majorBidi"/>
          <w:sz w:val="30"/>
          <w:szCs w:val="30"/>
          <w:lang w:val="en-US"/>
        </w:rPr>
        <w:t>55</w:t>
      </w:r>
      <w:r w:rsidR="00BC32EC" w:rsidRPr="009E5C1C">
        <w:rPr>
          <w:rFonts w:asciiTheme="majorBidi" w:hAnsiTheme="majorBidi"/>
          <w:sz w:val="30"/>
          <w:szCs w:val="30"/>
          <w:lang w:val="en-US"/>
        </w:rPr>
        <w:t xml:space="preserve"> </w:t>
      </w:r>
      <w:r w:rsidR="00BC32EC" w:rsidRPr="009E5C1C">
        <w:rPr>
          <w:rFonts w:asciiTheme="majorBidi" w:hAnsiTheme="majorBidi" w:hint="cs"/>
          <w:sz w:val="30"/>
          <w:szCs w:val="30"/>
          <w:cs/>
          <w:lang w:val="en-US"/>
        </w:rPr>
        <w:t>ล้านบาท</w:t>
      </w:r>
      <w:r w:rsidR="00560894" w:rsidRPr="009E5C1C">
        <w:rPr>
          <w:rFonts w:asciiTheme="majorBidi" w:hAnsiTheme="majorBidi" w:hint="cs"/>
          <w:sz w:val="30"/>
          <w:szCs w:val="30"/>
          <w:cs/>
          <w:lang w:val="en-US"/>
        </w:rPr>
        <w:t>แล้วเสร็จ</w:t>
      </w:r>
      <w:r w:rsidR="00BC32EC" w:rsidRPr="009E5C1C">
        <w:rPr>
          <w:rFonts w:asciiTheme="majorBidi" w:hAnsiTheme="majorBidi" w:hint="cs"/>
          <w:sz w:val="30"/>
          <w:szCs w:val="30"/>
          <w:cs/>
          <w:lang w:val="en-US"/>
        </w:rPr>
        <w:t>ใน</w:t>
      </w:r>
      <w:r w:rsidR="00BC32EC" w:rsidRPr="009E5C1C">
        <w:rPr>
          <w:rFonts w:asciiTheme="majorBidi" w:hAnsiTheme="majorBidi" w:hint="cs"/>
          <w:sz w:val="30"/>
          <w:szCs w:val="30"/>
          <w:cs/>
        </w:rPr>
        <w:t xml:space="preserve">เดือนมิถุนายน </w:t>
      </w:r>
      <w:r w:rsidR="00BC32EC" w:rsidRPr="009E5C1C">
        <w:rPr>
          <w:rFonts w:asciiTheme="majorBidi" w:hAnsiTheme="majorBidi"/>
          <w:sz w:val="30"/>
          <w:szCs w:val="30"/>
        </w:rPr>
        <w:t xml:space="preserve">2565 </w:t>
      </w:r>
      <w:r w:rsidR="00BC32EC" w:rsidRPr="009E5C1C">
        <w:rPr>
          <w:rFonts w:asciiTheme="majorBidi" w:hAnsiTheme="majorBidi"/>
          <w:spacing w:val="-4"/>
          <w:sz w:val="30"/>
          <w:szCs w:val="30"/>
          <w:cs/>
        </w:rPr>
        <w:t xml:space="preserve">และจะจ่ายชำระอีกจำนวน </w:t>
      </w:r>
      <w:r w:rsidR="00BC32EC" w:rsidRPr="009E5C1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55 </w:t>
      </w:r>
      <w:r w:rsidR="00BC32EC" w:rsidRPr="009E5C1C">
        <w:rPr>
          <w:rFonts w:asciiTheme="majorBidi" w:hAnsiTheme="majorBidi"/>
          <w:spacing w:val="-4"/>
          <w:sz w:val="30"/>
          <w:szCs w:val="30"/>
          <w:cs/>
        </w:rPr>
        <w:t>ล้าน</w:t>
      </w:r>
      <w:r w:rsidR="00BC32EC" w:rsidRPr="009E5C1C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="00560894" w:rsidRPr="009E5C1C">
        <w:rPr>
          <w:rFonts w:asciiTheme="majorBidi" w:hAnsiTheme="majorBidi" w:hint="cs"/>
          <w:spacing w:val="-4"/>
          <w:sz w:val="30"/>
          <w:szCs w:val="30"/>
          <w:cs/>
        </w:rPr>
        <w:t>ภาย</w:t>
      </w:r>
      <w:r w:rsidR="00BC32EC" w:rsidRPr="009E5C1C">
        <w:rPr>
          <w:rFonts w:asciiTheme="majorBidi" w:hAnsiTheme="majorBidi" w:hint="cs"/>
          <w:spacing w:val="-4"/>
          <w:sz w:val="30"/>
          <w:szCs w:val="30"/>
          <w:cs/>
        </w:rPr>
        <w:t xml:space="preserve">ในเดือนพฤศจิกายน </w:t>
      </w:r>
      <w:r w:rsidR="00BC32EC" w:rsidRPr="009E5C1C">
        <w:rPr>
          <w:rFonts w:asciiTheme="majorBidi" w:hAnsiTheme="majorBidi"/>
          <w:spacing w:val="-4"/>
          <w:sz w:val="30"/>
          <w:szCs w:val="30"/>
          <w:lang w:val="en-US"/>
        </w:rPr>
        <w:t>2565</w:t>
      </w:r>
      <w:r w:rsidRPr="009E5C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A868EE">
        <w:rPr>
          <w:rFonts w:asciiTheme="majorBidi" w:hAnsiTheme="majorBidi" w:cstheme="majorBidi"/>
          <w:spacing w:val="-4"/>
          <w:sz w:val="30"/>
          <w:szCs w:val="30"/>
        </w:rPr>
        <w:br/>
      </w:r>
      <w:r w:rsidRPr="009E5C1C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บริษัทย่อยมีการควบคุมร่วมใน</w:t>
      </w:r>
      <w:r w:rsidR="00356807" w:rsidRPr="009E5C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C32EC" w:rsidRPr="009E5C1C">
        <w:rPr>
          <w:rFonts w:asciiTheme="majorBidi" w:hAnsiTheme="majorBidi" w:cstheme="majorBidi"/>
          <w:spacing w:val="-4"/>
          <w:sz w:val="30"/>
          <w:szCs w:val="30"/>
        </w:rPr>
        <w:t>OYB</w:t>
      </w:r>
      <w:r w:rsidRPr="009E5C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ดังนั้น </w:t>
      </w:r>
      <w:r w:rsidR="00BC32EC" w:rsidRPr="009E5C1C">
        <w:rPr>
          <w:rFonts w:asciiTheme="majorBidi" w:hAnsiTheme="majorBidi" w:cstheme="majorBidi"/>
          <w:spacing w:val="-4"/>
          <w:sz w:val="30"/>
          <w:szCs w:val="30"/>
        </w:rPr>
        <w:t>OYB</w:t>
      </w:r>
      <w:r w:rsidRPr="009E5C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จึงถูกจัดประเภทเป็นการร่วมค้าของกลุ่มบริษัท</w:t>
      </w:r>
    </w:p>
    <w:p w14:paraId="7CDD65F3" w14:textId="77777777" w:rsidR="00B46AB2" w:rsidRPr="00F065D7" w:rsidRDefault="00B46AB2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549D1290" w14:textId="77777777" w:rsidR="00B46AB2" w:rsidRPr="008513F5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B46AB2" w:rsidRPr="00F065D7" w14:paraId="0AC21E35" w14:textId="77777777" w:rsidTr="00CC1CA8">
        <w:tc>
          <w:tcPr>
            <w:tcW w:w="2797" w:type="pct"/>
          </w:tcPr>
          <w:p w14:paraId="28DDFEBF" w14:textId="77777777" w:rsidR="00B46AB2" w:rsidRPr="00F065D7" w:rsidRDefault="00B46AB2" w:rsidP="00C20DC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782B675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C9E94E0" w14:textId="77777777" w:rsidR="00B46AB2" w:rsidRPr="00F065D7" w:rsidRDefault="00B46AB2" w:rsidP="00B46AB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AB2" w:rsidRPr="00F065D7" w14:paraId="3752F18E" w14:textId="77777777" w:rsidTr="00CC1CA8">
        <w:tc>
          <w:tcPr>
            <w:tcW w:w="2797" w:type="pct"/>
          </w:tcPr>
          <w:p w14:paraId="540DA002" w14:textId="629EBFD2" w:rsidR="00B46AB2" w:rsidRPr="00F065D7" w:rsidRDefault="00447218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206A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149E7" w:rsidRPr="004C507B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="007244B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D20C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7244B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29" w:type="pct"/>
          </w:tcPr>
          <w:p w14:paraId="29C054E1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28501A5" w14:textId="658E8B14" w:rsidR="00B46AB2" w:rsidRPr="00F065D7" w:rsidRDefault="00D149E7" w:rsidP="00C20DC9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7" w:type="pct"/>
          </w:tcPr>
          <w:p w14:paraId="539D02D6" w14:textId="77777777" w:rsidR="00B46AB2" w:rsidRPr="00F065D7" w:rsidRDefault="00B46AB2" w:rsidP="00C20DC9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4982BB29" w14:textId="7D611E20" w:rsidR="00B46AB2" w:rsidRPr="00F065D7" w:rsidRDefault="00D149E7" w:rsidP="00297B29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20DC9" w:rsidRPr="00F065D7" w14:paraId="3039F101" w14:textId="77777777" w:rsidTr="004E5FF7">
        <w:trPr>
          <w:trHeight w:val="211"/>
        </w:trPr>
        <w:tc>
          <w:tcPr>
            <w:tcW w:w="2797" w:type="pct"/>
          </w:tcPr>
          <w:p w14:paraId="0409B061" w14:textId="77777777" w:rsidR="00C20DC9" w:rsidRPr="00F065D7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2C019E9" w14:textId="77777777" w:rsidR="00C20DC9" w:rsidRPr="00F065D7" w:rsidRDefault="00C20DC9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EAEBA9E" w14:textId="77777777" w:rsidR="00C20DC9" w:rsidRPr="00F065D7" w:rsidRDefault="00C20DC9" w:rsidP="00C20DC9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3CC2" w:rsidRPr="00F065D7" w14:paraId="72CD3889" w14:textId="77777777" w:rsidTr="00CC1CA8">
        <w:tc>
          <w:tcPr>
            <w:tcW w:w="2797" w:type="pct"/>
          </w:tcPr>
          <w:p w14:paraId="39DF8749" w14:textId="19BF2EA6" w:rsidR="00D13CC2" w:rsidRPr="00F065D7" w:rsidRDefault="00D13CC2" w:rsidP="00D13CC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" w:type="pct"/>
          </w:tcPr>
          <w:p w14:paraId="4F55BFC7" w14:textId="77777777" w:rsidR="00D13CC2" w:rsidRPr="00F065D7" w:rsidRDefault="00D13CC2" w:rsidP="00D13CC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7AB2157" w14:textId="4A08CAAE" w:rsidR="00D13CC2" w:rsidRPr="00F64174" w:rsidRDefault="009E5C1C" w:rsidP="00D13CC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B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076</w:t>
            </w:r>
            <w:r w:rsidRPr="004B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6B2ADD98" w14:textId="77777777" w:rsidR="00D13CC2" w:rsidRPr="00F065D7" w:rsidRDefault="00D13CC2" w:rsidP="00D13CC2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66840C00" w14:textId="3C6745B9" w:rsidR="00D13CC2" w:rsidRPr="00F065D7" w:rsidRDefault="00D13CC2" w:rsidP="00D13CC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B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  <w:r w:rsidRPr="004B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</w:tr>
      <w:tr w:rsidR="00D13CC2" w:rsidRPr="00F065D7" w14:paraId="5A9A8791" w14:textId="77777777" w:rsidTr="00CC1CA8">
        <w:tc>
          <w:tcPr>
            <w:tcW w:w="2797" w:type="pct"/>
          </w:tcPr>
          <w:p w14:paraId="7382281F" w14:textId="3F82523C" w:rsidR="00D13CC2" w:rsidRPr="00F065D7" w:rsidRDefault="00D13CC2" w:rsidP="00D13CC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634A1868" w14:textId="77777777" w:rsidR="00D13CC2" w:rsidRPr="00F065D7" w:rsidRDefault="00D13CC2" w:rsidP="00D13CC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C974465" w14:textId="60CB7F45" w:rsidR="00D13CC2" w:rsidRPr="00931F0A" w:rsidRDefault="007F0620" w:rsidP="007F062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400,000</w:t>
            </w:r>
          </w:p>
        </w:tc>
        <w:tc>
          <w:tcPr>
            <w:tcW w:w="147" w:type="pct"/>
          </w:tcPr>
          <w:p w14:paraId="42279EC6" w14:textId="77777777" w:rsidR="00D13CC2" w:rsidRPr="007F0620" w:rsidRDefault="00D13CC2" w:rsidP="007F0620">
            <w:pPr>
              <w:pStyle w:val="BodyText"/>
              <w:tabs>
                <w:tab w:val="decimal" w:pos="873"/>
                <w:tab w:val="decimal" w:pos="1357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pct"/>
          </w:tcPr>
          <w:p w14:paraId="0502E1BB" w14:textId="24D7EFB5" w:rsidR="00D13CC2" w:rsidRPr="00F065D7" w:rsidRDefault="00D13CC2" w:rsidP="00D13CC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F0A">
              <w:rPr>
                <w:rFonts w:ascii="Angsana New" w:hAnsi="Angsana New"/>
                <w:sz w:val="30"/>
                <w:szCs w:val="30"/>
                <w:lang w:val="en-US"/>
              </w:rPr>
              <w:t>1,132,945</w:t>
            </w:r>
          </w:p>
        </w:tc>
      </w:tr>
      <w:tr w:rsidR="00F64174" w:rsidRPr="00F065D7" w14:paraId="32E0F8E5" w14:textId="77777777" w:rsidTr="00CC1CA8">
        <w:tc>
          <w:tcPr>
            <w:tcW w:w="2797" w:type="pct"/>
          </w:tcPr>
          <w:p w14:paraId="11E3C817" w14:textId="2A3FBEE6" w:rsidR="00F64174" w:rsidRPr="005E6BEF" w:rsidRDefault="00F64174" w:rsidP="00F64174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F233D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</w:t>
            </w: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9" w:type="pct"/>
          </w:tcPr>
          <w:p w14:paraId="6A7FD9AB" w14:textId="77777777" w:rsidR="00F64174" w:rsidRPr="00F065D7" w:rsidRDefault="00F64174" w:rsidP="00F6417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45CE619E" w14:textId="3C13DB29" w:rsidR="00F64174" w:rsidRPr="00F64174" w:rsidRDefault="007F0620" w:rsidP="00F64174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06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9,476,638</w:t>
            </w:r>
          </w:p>
        </w:tc>
        <w:tc>
          <w:tcPr>
            <w:tcW w:w="147" w:type="pct"/>
          </w:tcPr>
          <w:p w14:paraId="1983C4D7" w14:textId="77777777" w:rsidR="00F64174" w:rsidRPr="00F065D7" w:rsidRDefault="00F64174" w:rsidP="00F64174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6F2328CB" w14:textId="3BC385E4" w:rsidR="00F64174" w:rsidRPr="00F065D7" w:rsidRDefault="00AD20CD" w:rsidP="00F64174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F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8,526,638</w:t>
            </w:r>
          </w:p>
        </w:tc>
      </w:tr>
    </w:tbl>
    <w:p w14:paraId="23397732" w14:textId="13D7279F" w:rsidR="0068708F" w:rsidRDefault="0068708F" w:rsidP="00A52775">
      <w:pPr>
        <w:spacing w:line="240" w:lineRule="auto"/>
        <w:ind w:left="540" w:right="-25"/>
        <w:jc w:val="thaiDistribute"/>
        <w:rPr>
          <w:sz w:val="20"/>
          <w:szCs w:val="20"/>
        </w:rPr>
      </w:pPr>
    </w:p>
    <w:p w14:paraId="5063EE9E" w14:textId="0FE2A62B" w:rsidR="00120E1C" w:rsidRPr="00F065D7" w:rsidRDefault="00120E1C" w:rsidP="00A52775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F065D7">
        <w:rPr>
          <w:rFonts w:hint="cs"/>
          <w:sz w:val="30"/>
          <w:szCs w:val="30"/>
          <w:cs/>
        </w:rPr>
        <w:t>รายละเอียดของ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F065D7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="00A4796E">
        <w:rPr>
          <w:sz w:val="30"/>
          <w:szCs w:val="30"/>
          <w:cs/>
        </w:rPr>
        <w:t>ณ วันที่</w:t>
      </w:r>
      <w:r w:rsidR="003D6BB2">
        <w:rPr>
          <w:sz w:val="30"/>
          <w:szCs w:val="30"/>
        </w:rPr>
        <w:t xml:space="preserve">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7244BD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794528"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B7CD1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="007244BD">
        <w:rPr>
          <w:rFonts w:asciiTheme="majorBidi" w:hAnsiTheme="majorBidi" w:cstheme="majorBidi" w:hint="cs"/>
          <w:sz w:val="30"/>
          <w:szCs w:val="30"/>
          <w:cs/>
          <w:lang w:val="en-US"/>
        </w:rPr>
        <w:t>ยน</w:t>
      </w:r>
      <w:r w:rsidR="004706F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794528"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A5459" w:rsidRPr="00F065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65D7">
        <w:rPr>
          <w:rFonts w:hint="cs"/>
          <w:sz w:val="30"/>
          <w:szCs w:val="30"/>
          <w:cs/>
        </w:rPr>
        <w:t>แสดงได้ดังนี้</w:t>
      </w:r>
    </w:p>
    <w:p w14:paraId="24C613A5" w14:textId="77777777" w:rsidR="00120E1C" w:rsidRPr="00200FE1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pPr w:leftFromText="180" w:rightFromText="180" w:vertAnchor="text" w:horzAnchor="margin" w:tblpX="450" w:tblpY="77"/>
        <w:tblW w:w="9445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06"/>
        <w:gridCol w:w="1654"/>
        <w:gridCol w:w="2709"/>
        <w:gridCol w:w="933"/>
        <w:gridCol w:w="937"/>
        <w:gridCol w:w="6"/>
      </w:tblGrid>
      <w:tr w:rsidR="007052FB" w:rsidRPr="00F065D7" w14:paraId="0ED7C163" w14:textId="77777777" w:rsidTr="008E037B">
        <w:trPr>
          <w:cantSplit/>
          <w:trHeight w:val="90"/>
        </w:trPr>
        <w:tc>
          <w:tcPr>
            <w:tcW w:w="3206" w:type="dxa"/>
            <w:hideMark/>
          </w:tcPr>
          <w:p w14:paraId="5DEC5829" w14:textId="77777777" w:rsidR="007052FB" w:rsidRPr="00F065D7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บริษัทย่อยและบริษัทย่อยทางอ้อม</w:t>
            </w:r>
          </w:p>
        </w:tc>
        <w:tc>
          <w:tcPr>
            <w:tcW w:w="1654" w:type="dxa"/>
            <w:hideMark/>
          </w:tcPr>
          <w:p w14:paraId="4EFF1813" w14:textId="77777777" w:rsidR="007052FB" w:rsidRPr="00F065D7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09" w:type="dxa"/>
            <w:hideMark/>
          </w:tcPr>
          <w:p w14:paraId="2B4B826C" w14:textId="77777777" w:rsidR="007052FB" w:rsidRPr="00F065D7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76" w:type="dxa"/>
            <w:gridSpan w:val="3"/>
            <w:hideMark/>
          </w:tcPr>
          <w:p w14:paraId="7A865780" w14:textId="4F4C9C5A" w:rsidR="007052FB" w:rsidRPr="00200FE1" w:rsidRDefault="007052FB" w:rsidP="008E037B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7052FB" w:rsidRPr="00F065D7" w14:paraId="3D95F371" w14:textId="77777777" w:rsidTr="008E037B">
        <w:trPr>
          <w:cantSplit/>
          <w:trHeight w:val="163"/>
        </w:trPr>
        <w:tc>
          <w:tcPr>
            <w:tcW w:w="3206" w:type="dxa"/>
          </w:tcPr>
          <w:p w14:paraId="0622BE6C" w14:textId="77777777" w:rsidR="007052FB" w:rsidRPr="00F065D7" w:rsidRDefault="007052FB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DEFE556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773E059B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216A04C5" w14:textId="49391B1C" w:rsidR="007052FB" w:rsidRPr="00F065D7" w:rsidRDefault="00D149E7" w:rsidP="008E037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244B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F2A1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CB7CD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</w:t>
            </w:r>
            <w:r w:rsidR="007244B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น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7B45BDF9" w14:textId="2AA58118" w:rsidR="007052FB" w:rsidRPr="00F065D7" w:rsidRDefault="00D149E7" w:rsidP="008E037B">
            <w:pPr>
              <w:rPr>
                <w:spacing w:val="-8"/>
                <w:sz w:val="24"/>
                <w:szCs w:val="24"/>
                <w:cs/>
              </w:rPr>
            </w:pPr>
            <w:r w:rsidRPr="00D149E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="007052FB"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="007052FB"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052FB" w:rsidRPr="00F065D7" w14:paraId="03646D02" w14:textId="77777777" w:rsidTr="008E037B">
        <w:trPr>
          <w:cantSplit/>
          <w:trHeight w:val="163"/>
        </w:trPr>
        <w:tc>
          <w:tcPr>
            <w:tcW w:w="3206" w:type="dxa"/>
          </w:tcPr>
          <w:p w14:paraId="3CA904CD" w14:textId="77777777" w:rsidR="007052FB" w:rsidRPr="00F065D7" w:rsidRDefault="007052FB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3B2A02A4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5B42312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7AB24D0A" w14:textId="12A0BA1B" w:rsidR="007052FB" w:rsidRPr="00F065D7" w:rsidRDefault="00D149E7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2542813B" w14:textId="7BA693B7" w:rsidR="007052FB" w:rsidRPr="00F065D7" w:rsidRDefault="00D149E7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200FE1" w:rsidRPr="00F065D7" w14:paraId="110F57D4" w14:textId="77777777" w:rsidTr="008E037B">
        <w:trPr>
          <w:cantSplit/>
          <w:trHeight w:val="70"/>
        </w:trPr>
        <w:tc>
          <w:tcPr>
            <w:tcW w:w="3206" w:type="dxa"/>
          </w:tcPr>
          <w:p w14:paraId="7E41568F" w14:textId="77777777" w:rsidR="00200FE1" w:rsidRPr="00F065D7" w:rsidRDefault="00200FE1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2BA29C7E" w14:textId="77777777" w:rsidR="00200FE1" w:rsidRPr="00F065D7" w:rsidRDefault="00200FE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85A6106" w14:textId="77777777" w:rsidR="00200FE1" w:rsidRPr="00F065D7" w:rsidRDefault="00200FE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6" w:type="dxa"/>
            <w:gridSpan w:val="3"/>
            <w:vAlign w:val="bottom"/>
          </w:tcPr>
          <w:p w14:paraId="2A3D69C4" w14:textId="7F8102E3" w:rsidR="00200FE1" w:rsidRPr="00FD6C5D" w:rsidRDefault="00200FE1" w:rsidP="008E037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7052FB" w:rsidRPr="00F065D7" w14:paraId="6E9E8880" w14:textId="77777777" w:rsidTr="008E037B">
        <w:trPr>
          <w:cantSplit/>
          <w:trHeight w:val="163"/>
        </w:trPr>
        <w:tc>
          <w:tcPr>
            <w:tcW w:w="3206" w:type="dxa"/>
            <w:hideMark/>
          </w:tcPr>
          <w:p w14:paraId="3EB69E86" w14:textId="77777777" w:rsidR="007052FB" w:rsidRPr="00F065D7" w:rsidRDefault="007052FB" w:rsidP="008E037B">
            <w:pPr>
              <w:rPr>
                <w:rFonts w:asciiTheme="majorBidi" w:hAnsiTheme="majorBidi" w:cstheme="majorBidi"/>
                <w:b/>
                <w:b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54" w:type="dxa"/>
          </w:tcPr>
          <w:p w14:paraId="7EEC4860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9" w:type="dxa"/>
          </w:tcPr>
          <w:p w14:paraId="49A198F0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Align w:val="bottom"/>
          </w:tcPr>
          <w:p w14:paraId="57751803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227095A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BD4114" w:rsidRPr="00F065D7" w14:paraId="3345E165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52E7894A" w14:textId="4E72C922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เบฟเวอเรจ จำกัด </w:t>
            </w:r>
          </w:p>
        </w:tc>
        <w:tc>
          <w:tcPr>
            <w:tcW w:w="1654" w:type="dxa"/>
            <w:hideMark/>
          </w:tcPr>
          <w:p w14:paraId="178AC037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40FCB9C6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3" w:type="dxa"/>
          </w:tcPr>
          <w:p w14:paraId="3A6FB8D2" w14:textId="5B3A389C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6B122C99" w14:textId="243F3B7D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0C595E7C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AE4A441" w14:textId="77777777" w:rsidR="00BD4114" w:rsidRPr="00F065D7" w:rsidRDefault="00BD4114" w:rsidP="00BD411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654" w:type="dxa"/>
            <w:hideMark/>
          </w:tcPr>
          <w:p w14:paraId="507E0CCE" w14:textId="77777777" w:rsidR="00BD4114" w:rsidRPr="00F065D7" w:rsidRDefault="00BD4114" w:rsidP="00BD411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0EBE27B6" w14:textId="1A024B43" w:rsidR="00BD4114" w:rsidRPr="00F065D7" w:rsidRDefault="00BD4114" w:rsidP="00BD4114">
            <w:pPr>
              <w:pStyle w:val="NoSpacing"/>
              <w:spacing w:line="300" w:lineRule="exact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ผลิตและจำหน่ายผลิตภัณฑ์ของใช้</w:t>
            </w:r>
            <w:r w:rsidRPr="00F065D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933" w:type="dxa"/>
          </w:tcPr>
          <w:p w14:paraId="300621AC" w14:textId="639A8CBD" w:rsidR="00BD4114" w:rsidRPr="00F065D7" w:rsidRDefault="00BD4114" w:rsidP="00BD4114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64691EE" w14:textId="6A1B809C" w:rsidR="00BD4114" w:rsidRPr="00F065D7" w:rsidRDefault="00BD4114" w:rsidP="00BD4114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4C458BB7" w14:textId="77777777" w:rsidTr="008E037B">
        <w:trPr>
          <w:cantSplit/>
          <w:trHeight w:val="325"/>
        </w:trPr>
        <w:tc>
          <w:tcPr>
            <w:tcW w:w="3206" w:type="dxa"/>
            <w:hideMark/>
          </w:tcPr>
          <w:p w14:paraId="5B8A7ACF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654" w:type="dxa"/>
            <w:hideMark/>
          </w:tcPr>
          <w:p w14:paraId="6A964724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2341828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3" w:type="dxa"/>
          </w:tcPr>
          <w:p w14:paraId="438F7579" w14:textId="3B162738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19A6C9C" w14:textId="3C65E008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25B1FC91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230DCCD0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654" w:type="dxa"/>
            <w:hideMark/>
          </w:tcPr>
          <w:p w14:paraId="63771F87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6C016152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3" w:type="dxa"/>
          </w:tcPr>
          <w:p w14:paraId="0BFF7A7B" w14:textId="5BEB7326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630A858A" w14:textId="492E9DE5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5F5911ED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3832FCB3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654" w:type="dxa"/>
            <w:hideMark/>
          </w:tcPr>
          <w:p w14:paraId="17153772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3FCD0C8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3" w:type="dxa"/>
          </w:tcPr>
          <w:p w14:paraId="34E23D42" w14:textId="72AD508B" w:rsidR="00BD4114" w:rsidRPr="00F065D7" w:rsidRDefault="00BD4114" w:rsidP="00BD411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43" w:type="dxa"/>
            <w:gridSpan w:val="2"/>
          </w:tcPr>
          <w:p w14:paraId="6654D415" w14:textId="0E2E93F3" w:rsidR="00BD4114" w:rsidRPr="00F065D7" w:rsidRDefault="00BD4114" w:rsidP="00BD411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BD4114" w:rsidRPr="00F065D7" w14:paraId="7B31C71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7711AB4D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654" w:type="dxa"/>
            <w:hideMark/>
          </w:tcPr>
          <w:p w14:paraId="7BE5B2FD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3610843B" w14:textId="130A841E" w:rsidR="00BD4114" w:rsidRPr="00523156" w:rsidRDefault="004D44FE" w:rsidP="004D44FE">
            <w:pPr>
              <w:pStyle w:val="NoSpacing"/>
              <w:ind w:left="210" w:hanging="2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23156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  <w:r w:rsidRPr="0052315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A868E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 w:rsidR="005C27D5" w:rsidRPr="00A868E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31 </w:t>
            </w:r>
            <w:r w:rsidR="005C27D5" w:rsidRPr="00A868E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5C27D5" w:rsidRPr="00A868E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2564:</w:t>
            </w:r>
            <w:r w:rsidRPr="00A868E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</w:t>
            </w:r>
            <w:r w:rsidR="00BD4114" w:rsidRPr="00A868E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ผลิตวัตถุดิบใช้ปรุงแต่ง</w:t>
            </w:r>
            <w:r w:rsidRPr="00A868E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933" w:type="dxa"/>
          </w:tcPr>
          <w:p w14:paraId="32AD89B3" w14:textId="7DF7D93B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6886FB2" w14:textId="189D8701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788FBB46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66C2D38" w14:textId="77777777" w:rsidR="00BD4114" w:rsidRPr="00F065D7" w:rsidRDefault="00BD4114" w:rsidP="00BD411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อินโนเวชั่น เซ็นเตอร์ จำกัด           </w:t>
            </w:r>
          </w:p>
        </w:tc>
        <w:tc>
          <w:tcPr>
            <w:tcW w:w="1654" w:type="dxa"/>
            <w:hideMark/>
          </w:tcPr>
          <w:p w14:paraId="4F0F6D99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1DEC5F86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3" w:type="dxa"/>
          </w:tcPr>
          <w:p w14:paraId="10196276" w14:textId="2855ACA3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38E306FC" w14:textId="72E23476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61972D2F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F95A8E8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4" w:type="dxa"/>
            <w:hideMark/>
          </w:tcPr>
          <w:p w14:paraId="4B7D9449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BAEA3B7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3" w:type="dxa"/>
          </w:tcPr>
          <w:p w14:paraId="65CB6C3C" w14:textId="79CCBAF5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80421F2" w14:textId="1D78D450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74D36B4A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7FAD4FF8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654" w:type="dxa"/>
            <w:hideMark/>
          </w:tcPr>
          <w:p w14:paraId="36E1CC83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0F6F9B54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47A6A1E8" w14:textId="3E2D4FBA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5E9E2A8E" w14:textId="3340D8C4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5E5145AE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6DC7F0B0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USA, INC.</w:t>
            </w:r>
          </w:p>
        </w:tc>
        <w:tc>
          <w:tcPr>
            <w:tcW w:w="1654" w:type="dxa"/>
            <w:hideMark/>
          </w:tcPr>
          <w:p w14:paraId="2A69850D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09" w:type="dxa"/>
            <w:hideMark/>
          </w:tcPr>
          <w:p w14:paraId="2D2219F7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3" w:type="dxa"/>
          </w:tcPr>
          <w:p w14:paraId="104AF532" w14:textId="6B585CD2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26AD3830" w14:textId="786DD357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72D21957" w14:textId="77777777" w:rsidTr="008E037B">
        <w:trPr>
          <w:cantSplit/>
          <w:trHeight w:val="647"/>
        </w:trPr>
        <w:tc>
          <w:tcPr>
            <w:tcW w:w="3206" w:type="dxa"/>
            <w:hideMark/>
          </w:tcPr>
          <w:p w14:paraId="6EEAFF8C" w14:textId="77777777" w:rsidR="00BD4114" w:rsidRPr="00F065D7" w:rsidRDefault="00BD4114" w:rsidP="00BD411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654" w:type="dxa"/>
            <w:hideMark/>
          </w:tcPr>
          <w:p w14:paraId="485A87CF" w14:textId="77777777" w:rsidR="00BD4114" w:rsidRPr="00F065D7" w:rsidRDefault="00BD4114" w:rsidP="00BD411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1" w:name="_Hlk46815095"/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5418E40B" w14:textId="77777777" w:rsidR="00BD4114" w:rsidRPr="00F065D7" w:rsidRDefault="00BD4114" w:rsidP="00BD4114">
            <w:pPr>
              <w:pStyle w:val="NoSpacing"/>
              <w:spacing w:line="30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  <w:bookmarkEnd w:id="1"/>
          </w:p>
        </w:tc>
        <w:tc>
          <w:tcPr>
            <w:tcW w:w="2709" w:type="dxa"/>
            <w:hideMark/>
          </w:tcPr>
          <w:p w14:paraId="59F15DA6" w14:textId="77777777" w:rsidR="00BD4114" w:rsidRPr="00F065D7" w:rsidRDefault="00BD4114" w:rsidP="00BD411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3" w:type="dxa"/>
          </w:tcPr>
          <w:p w14:paraId="1BA2997A" w14:textId="37EDE4B8" w:rsidR="00BD4114" w:rsidRPr="00F065D7" w:rsidRDefault="00BD4114" w:rsidP="00BD4114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47E68D93" w14:textId="13E23B17" w:rsidR="00BD4114" w:rsidRPr="00F065D7" w:rsidRDefault="00BD4114" w:rsidP="00BD4114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D4114" w:rsidRPr="00F065D7" w14:paraId="62ACC37E" w14:textId="77777777" w:rsidTr="008E037B">
        <w:trPr>
          <w:cantSplit/>
          <w:trHeight w:val="317"/>
        </w:trPr>
        <w:tc>
          <w:tcPr>
            <w:tcW w:w="3206" w:type="dxa"/>
          </w:tcPr>
          <w:p w14:paraId="61BDB1DB" w14:textId="109D923E" w:rsidR="00BD4114" w:rsidRPr="00F065D7" w:rsidRDefault="00BD4114" w:rsidP="00BD411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PT. M-</w:t>
            </w:r>
            <w:r w:rsidRPr="00D149E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150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INDONESIA</w:t>
            </w:r>
          </w:p>
        </w:tc>
        <w:tc>
          <w:tcPr>
            <w:tcW w:w="1654" w:type="dxa"/>
          </w:tcPr>
          <w:p w14:paraId="455D0C67" w14:textId="0FCEFF7C" w:rsidR="00BD4114" w:rsidRPr="00F065D7" w:rsidRDefault="00BD4114" w:rsidP="00BD411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09" w:type="dxa"/>
          </w:tcPr>
          <w:p w14:paraId="1DB1B033" w14:textId="132BE083" w:rsidR="00BD4114" w:rsidRPr="00F065D7" w:rsidRDefault="00BD4114" w:rsidP="00BD411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3" w:type="dxa"/>
          </w:tcPr>
          <w:p w14:paraId="44C153C4" w14:textId="3847ED06" w:rsidR="00BD4114" w:rsidRPr="009F3238" w:rsidRDefault="00BD4114" w:rsidP="00BD411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7B76BBB" w14:textId="5635D3E9" w:rsidR="00BD4114" w:rsidRPr="009F3238" w:rsidRDefault="00BD4114" w:rsidP="00BD411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05F0D196" w14:textId="77777777" w:rsidTr="008E037B">
        <w:trPr>
          <w:cantSplit/>
          <w:trHeight w:val="317"/>
        </w:trPr>
        <w:tc>
          <w:tcPr>
            <w:tcW w:w="3206" w:type="dxa"/>
          </w:tcPr>
          <w:p w14:paraId="2C02C144" w14:textId="1D87FE2C" w:rsidR="00BD4114" w:rsidRPr="003D6BB2" w:rsidRDefault="00BD4114" w:rsidP="00BD4114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บริษัท สยาม เบฟ แมนูแฟคเจอริ่ง จำกัด</w:t>
            </w:r>
          </w:p>
        </w:tc>
        <w:tc>
          <w:tcPr>
            <w:tcW w:w="1654" w:type="dxa"/>
          </w:tcPr>
          <w:p w14:paraId="00BD08FA" w14:textId="5718502D" w:rsidR="00BD4114" w:rsidRPr="00F065D7" w:rsidRDefault="00BD4114" w:rsidP="00BD411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6F0E05EE" w14:textId="5AC8B5F9" w:rsidR="00BD4114" w:rsidRPr="00F065D7" w:rsidRDefault="00BD4114" w:rsidP="00BD411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3" w:type="dxa"/>
          </w:tcPr>
          <w:p w14:paraId="080674A0" w14:textId="3A5CDDD1" w:rsidR="00BD4114" w:rsidRPr="00F065D7" w:rsidRDefault="00BD4114" w:rsidP="00BD4114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AB4D232" w14:textId="198875A0" w:rsidR="00BD4114" w:rsidRPr="00F065D7" w:rsidRDefault="00BD4114" w:rsidP="00BD4114">
            <w:pPr>
              <w:pStyle w:val="NoSpacing"/>
              <w:spacing w:line="300" w:lineRule="exact"/>
              <w:ind w:right="-22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24E531F3" w14:textId="77777777" w:rsidTr="008E037B">
        <w:trPr>
          <w:cantSplit/>
          <w:trHeight w:val="317"/>
        </w:trPr>
        <w:tc>
          <w:tcPr>
            <w:tcW w:w="3206" w:type="dxa"/>
            <w:hideMark/>
          </w:tcPr>
          <w:p w14:paraId="4D19E62F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654" w:type="dxa"/>
            <w:hideMark/>
          </w:tcPr>
          <w:p w14:paraId="75A073CF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787CB21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1F887F71" w14:textId="17B65E37" w:rsidR="00BD4114" w:rsidRPr="00F065D7" w:rsidRDefault="00BD4114" w:rsidP="00BD411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43" w:type="dxa"/>
            <w:gridSpan w:val="2"/>
          </w:tcPr>
          <w:p w14:paraId="528DCC58" w14:textId="5D076898" w:rsidR="00BD4114" w:rsidRPr="00F065D7" w:rsidRDefault="00BD4114" w:rsidP="00BD411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BD4114" w:rsidRPr="00F065D7" w14:paraId="15D79527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25D295EE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Myanmar Osotspa Company Limited</w:t>
            </w:r>
          </w:p>
        </w:tc>
        <w:tc>
          <w:tcPr>
            <w:tcW w:w="1654" w:type="dxa"/>
            <w:hideMark/>
          </w:tcPr>
          <w:p w14:paraId="1ACE9F02" w14:textId="77777777" w:rsidR="00BD4114" w:rsidRPr="00F065D7" w:rsidRDefault="00BD4114" w:rsidP="00BD4114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03B6D783" w14:textId="77777777" w:rsidR="00BD4114" w:rsidRPr="00F065D7" w:rsidRDefault="00BD4114" w:rsidP="00BD4114">
            <w:pPr>
              <w:pStyle w:val="NoSpacing"/>
              <w:spacing w:line="28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18767085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12C74D13" w14:textId="4A491BCD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02E49292" w14:textId="63C5EFD1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5BF5F755" w14:textId="77777777" w:rsidTr="008E037B">
        <w:trPr>
          <w:cantSplit/>
          <w:trHeight w:val="317"/>
        </w:trPr>
        <w:tc>
          <w:tcPr>
            <w:tcW w:w="3206" w:type="dxa"/>
            <w:hideMark/>
          </w:tcPr>
          <w:p w14:paraId="2ECC2104" w14:textId="77777777" w:rsidR="00BD4114" w:rsidRPr="00C5083C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Europe Limited</w:t>
            </w:r>
          </w:p>
        </w:tc>
        <w:tc>
          <w:tcPr>
            <w:tcW w:w="1654" w:type="dxa"/>
            <w:hideMark/>
          </w:tcPr>
          <w:p w14:paraId="681B6055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ไซปรัส</w:t>
            </w:r>
          </w:p>
        </w:tc>
        <w:tc>
          <w:tcPr>
            <w:tcW w:w="2709" w:type="dxa"/>
            <w:hideMark/>
          </w:tcPr>
          <w:p w14:paraId="7D4B7A76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53A5FC0C" w14:textId="71BC6DAC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21C349E1" w14:textId="3B837775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006EF1" w14:paraId="4812B1D1" w14:textId="77777777" w:rsidTr="008E037B">
        <w:trPr>
          <w:cantSplit/>
          <w:trHeight w:val="140"/>
        </w:trPr>
        <w:tc>
          <w:tcPr>
            <w:tcW w:w="3206" w:type="dxa"/>
          </w:tcPr>
          <w:p w14:paraId="0F8F069E" w14:textId="77777777" w:rsidR="00E20366" w:rsidRPr="00CF5084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7CFD85CE" w14:textId="77777777" w:rsidR="00E20366" w:rsidRPr="00CF5084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250328B2" w14:textId="77777777" w:rsidR="00E20366" w:rsidRPr="00CF5084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053D0E0F" w14:textId="77777777" w:rsidR="00E20366" w:rsidRPr="00CF5084" w:rsidRDefault="00E20366" w:rsidP="008E037B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1250FD50" w14:textId="77777777" w:rsidR="00E20366" w:rsidRPr="00CF5084" w:rsidRDefault="00E20366" w:rsidP="008E037B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4191" w:rsidRPr="00006EF1" w14:paraId="4A9535D5" w14:textId="77777777" w:rsidTr="008E037B">
        <w:trPr>
          <w:cantSplit/>
          <w:trHeight w:val="140"/>
        </w:trPr>
        <w:tc>
          <w:tcPr>
            <w:tcW w:w="3206" w:type="dxa"/>
          </w:tcPr>
          <w:p w14:paraId="489B1E77" w14:textId="77777777" w:rsidR="002F4191" w:rsidRPr="00CF5084" w:rsidRDefault="002F4191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1EC8544" w14:textId="77777777" w:rsidR="002F4191" w:rsidRPr="00CF5084" w:rsidRDefault="002F4191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69C1207F" w14:textId="77777777" w:rsidR="002F4191" w:rsidRPr="00CF5084" w:rsidRDefault="002F4191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31089B15" w14:textId="77777777" w:rsidR="002F4191" w:rsidRPr="00CF5084" w:rsidRDefault="002F4191" w:rsidP="008E037B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3232312C" w14:textId="77777777" w:rsidR="002F4191" w:rsidRPr="00CF5084" w:rsidRDefault="002F4191" w:rsidP="008E037B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4191" w:rsidRPr="00F065D7" w14:paraId="78E52AFC" w14:textId="77777777" w:rsidTr="008E037B">
        <w:trPr>
          <w:cantSplit/>
          <w:trHeight w:val="90"/>
        </w:trPr>
        <w:tc>
          <w:tcPr>
            <w:tcW w:w="3206" w:type="dxa"/>
            <w:hideMark/>
          </w:tcPr>
          <w:p w14:paraId="2255B556" w14:textId="1B5F0D7E" w:rsidR="002F4191" w:rsidRPr="00F065D7" w:rsidRDefault="002F4191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654" w:type="dxa"/>
            <w:hideMark/>
          </w:tcPr>
          <w:p w14:paraId="4D1A729E" w14:textId="77777777" w:rsidR="002F4191" w:rsidRPr="00F065D7" w:rsidRDefault="002F4191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09" w:type="dxa"/>
            <w:hideMark/>
          </w:tcPr>
          <w:p w14:paraId="0AABF117" w14:textId="77777777" w:rsidR="002F4191" w:rsidRPr="00F065D7" w:rsidRDefault="002F4191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76" w:type="dxa"/>
            <w:gridSpan w:val="3"/>
            <w:hideMark/>
          </w:tcPr>
          <w:p w14:paraId="014CC318" w14:textId="77777777" w:rsidR="002F4191" w:rsidRPr="00200FE1" w:rsidRDefault="002F4191" w:rsidP="008E037B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2F4191" w:rsidRPr="00F065D7" w14:paraId="21828ACD" w14:textId="77777777" w:rsidTr="008E037B">
        <w:trPr>
          <w:cantSplit/>
          <w:trHeight w:val="163"/>
        </w:trPr>
        <w:tc>
          <w:tcPr>
            <w:tcW w:w="3206" w:type="dxa"/>
          </w:tcPr>
          <w:p w14:paraId="0AAEF964" w14:textId="77777777" w:rsidR="002F4191" w:rsidRPr="00F065D7" w:rsidRDefault="002F4191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5A2294C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69173CBF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3B825A35" w14:textId="4FF90925" w:rsidR="002F4191" w:rsidRPr="00F065D7" w:rsidRDefault="002F4191" w:rsidP="008E037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2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CB7CD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</w:t>
            </w:r>
            <w:r w:rsidR="007244B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ยน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12CB6F89" w14:textId="77777777" w:rsidR="002F4191" w:rsidRPr="00F065D7" w:rsidRDefault="002F4191" w:rsidP="008E037B">
            <w:pPr>
              <w:rPr>
                <w:spacing w:val="-8"/>
                <w:sz w:val="24"/>
                <w:szCs w:val="24"/>
                <w:cs/>
              </w:rPr>
            </w:pPr>
            <w:r w:rsidRPr="00D149E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F4191" w:rsidRPr="00F065D7" w14:paraId="0226954C" w14:textId="77777777" w:rsidTr="008E037B">
        <w:trPr>
          <w:cantSplit/>
          <w:trHeight w:val="163"/>
        </w:trPr>
        <w:tc>
          <w:tcPr>
            <w:tcW w:w="3206" w:type="dxa"/>
          </w:tcPr>
          <w:p w14:paraId="28139E82" w14:textId="77777777" w:rsidR="002F4191" w:rsidRPr="00F065D7" w:rsidRDefault="002F4191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13B4B85F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711D182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219F1629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6F21E3A1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2F4191" w:rsidRPr="00F065D7" w14:paraId="7613D6A9" w14:textId="77777777" w:rsidTr="008E037B">
        <w:trPr>
          <w:cantSplit/>
          <w:trHeight w:val="70"/>
        </w:trPr>
        <w:tc>
          <w:tcPr>
            <w:tcW w:w="3206" w:type="dxa"/>
          </w:tcPr>
          <w:p w14:paraId="1D3A3730" w14:textId="77777777" w:rsidR="002F4191" w:rsidRPr="00F065D7" w:rsidRDefault="002F4191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5D63F738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F0FF476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6" w:type="dxa"/>
            <w:gridSpan w:val="3"/>
            <w:vAlign w:val="bottom"/>
          </w:tcPr>
          <w:p w14:paraId="022239E6" w14:textId="77777777" w:rsidR="002F4191" w:rsidRPr="00FD6C5D" w:rsidRDefault="002F4191" w:rsidP="008E037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E20366" w:rsidRPr="00F065D7" w14:paraId="584E5320" w14:textId="77777777" w:rsidTr="008E037B">
        <w:trPr>
          <w:cantSplit/>
          <w:trHeight w:val="163"/>
        </w:trPr>
        <w:tc>
          <w:tcPr>
            <w:tcW w:w="3206" w:type="dxa"/>
          </w:tcPr>
          <w:p w14:paraId="39AC74B1" w14:textId="18EAF0D4" w:rsidR="00E20366" w:rsidRPr="00CF5084" w:rsidRDefault="00E20366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654" w:type="dxa"/>
          </w:tcPr>
          <w:p w14:paraId="28058531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76D368F0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276DAB9C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355D5338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20366" w:rsidRPr="00F065D7" w14:paraId="3E3EE787" w14:textId="77777777" w:rsidTr="008E037B">
        <w:trPr>
          <w:cantSplit/>
          <w:trHeight w:val="163"/>
        </w:trPr>
        <w:tc>
          <w:tcPr>
            <w:tcW w:w="3206" w:type="dxa"/>
          </w:tcPr>
          <w:p w14:paraId="702EEC78" w14:textId="2F9E41E5" w:rsidR="00E20366" w:rsidRPr="00CF5084" w:rsidRDefault="00E20366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จำกัด</w:t>
            </w:r>
          </w:p>
        </w:tc>
        <w:tc>
          <w:tcPr>
            <w:tcW w:w="1654" w:type="dxa"/>
          </w:tcPr>
          <w:p w14:paraId="5332AE6E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A5A8F18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</w:tcPr>
          <w:p w14:paraId="5F308374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32FDD05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D4114" w:rsidRPr="00F065D7" w14:paraId="33BA6120" w14:textId="77777777" w:rsidTr="008E037B">
        <w:trPr>
          <w:cantSplit/>
          <w:trHeight w:val="163"/>
        </w:trPr>
        <w:tc>
          <w:tcPr>
            <w:tcW w:w="3206" w:type="dxa"/>
          </w:tcPr>
          <w:p w14:paraId="19BACD8D" w14:textId="6AC5D58B" w:rsidR="00BD4114" w:rsidRPr="00CF5084" w:rsidRDefault="00BD4114" w:rsidP="00BD411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</w:rPr>
              <w:t>Shark AG</w:t>
            </w:r>
          </w:p>
        </w:tc>
        <w:tc>
          <w:tcPr>
            <w:tcW w:w="1654" w:type="dxa"/>
          </w:tcPr>
          <w:p w14:paraId="2E6C4A1A" w14:textId="429E2284" w:rsidR="00BD4114" w:rsidRPr="00CF5084" w:rsidRDefault="00BD4114" w:rsidP="00BD411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09" w:type="dxa"/>
          </w:tcPr>
          <w:p w14:paraId="0B63A3E9" w14:textId="479F06E2" w:rsidR="00BD4114" w:rsidRPr="00CF5084" w:rsidRDefault="00BD4114" w:rsidP="00BD411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0893DAAB" w14:textId="31890D7A" w:rsidR="00BD4114" w:rsidRPr="00CF5084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2B388E5D" w14:textId="42D150B7" w:rsidR="00BD4114" w:rsidRPr="00CF5084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006EF1" w14:paraId="1BA1B9A1" w14:textId="77777777" w:rsidTr="008E037B">
        <w:trPr>
          <w:cantSplit/>
          <w:trHeight w:val="227"/>
        </w:trPr>
        <w:tc>
          <w:tcPr>
            <w:tcW w:w="3206" w:type="dxa"/>
          </w:tcPr>
          <w:p w14:paraId="2BB79221" w14:textId="77777777" w:rsidR="00BD4114" w:rsidRPr="00CF5084" w:rsidRDefault="00BD4114" w:rsidP="00BD411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3C6DBB9A" w14:textId="77777777" w:rsidR="00BD4114" w:rsidRPr="00CF5084" w:rsidRDefault="00BD4114" w:rsidP="00BD411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8C2E4F3" w14:textId="77777777" w:rsidR="00BD4114" w:rsidRPr="00CF5084" w:rsidRDefault="00BD4114" w:rsidP="00BD411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47D62E98" w14:textId="77777777" w:rsidR="00BD4114" w:rsidRPr="00CF5084" w:rsidRDefault="00BD4114" w:rsidP="00BD411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</w:tcPr>
          <w:p w14:paraId="7EC661C5" w14:textId="77777777" w:rsidR="00BD4114" w:rsidRPr="00CF5084" w:rsidRDefault="00BD4114" w:rsidP="00BD411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0366" w:rsidRPr="00F065D7" w14:paraId="127B6FB9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6F14F803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BD4114" w:rsidRPr="00F065D7" w14:paraId="45E00687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2479BD96" w14:textId="77777777" w:rsidR="00BD4114" w:rsidRPr="00F065D7" w:rsidRDefault="00BD4114" w:rsidP="00BD411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Enterprises Singapore Pte. Ltd.</w:t>
            </w:r>
          </w:p>
        </w:tc>
        <w:tc>
          <w:tcPr>
            <w:tcW w:w="1654" w:type="dxa"/>
            <w:hideMark/>
          </w:tcPr>
          <w:p w14:paraId="6D6AF1DD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9" w:type="dxa"/>
            <w:hideMark/>
          </w:tcPr>
          <w:p w14:paraId="3ACDAB57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7F32EC69" w14:textId="6862AB84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5FA4871B" w14:textId="21EC9EDB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2421958F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3E673C37" w14:textId="77777777" w:rsidR="00BD4114" w:rsidRPr="00F065D7" w:rsidRDefault="00BD4114" w:rsidP="00BD4114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Oventure Pte. Ltd.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ab/>
            </w:r>
          </w:p>
        </w:tc>
        <w:tc>
          <w:tcPr>
            <w:tcW w:w="1654" w:type="dxa"/>
            <w:hideMark/>
          </w:tcPr>
          <w:p w14:paraId="197DD549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9" w:type="dxa"/>
            <w:hideMark/>
          </w:tcPr>
          <w:p w14:paraId="0B6C1A0E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4D3037F8" w14:textId="2C5AC7FD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DDFF75D" w14:textId="0BC7593B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4ABA810B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609949C9" w14:textId="67C93823" w:rsidR="00BD4114" w:rsidRPr="00F065D7" w:rsidRDefault="00BD4114" w:rsidP="00BD4114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654" w:type="dxa"/>
            <w:hideMark/>
          </w:tcPr>
          <w:p w14:paraId="73B0A08C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5A0C16B7" w14:textId="77777777" w:rsidR="00BD4114" w:rsidRPr="00F065D7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3" w:type="dxa"/>
          </w:tcPr>
          <w:p w14:paraId="1CD04E10" w14:textId="31B6F101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E4F7EA5" w14:textId="2D7F8C13" w:rsidR="00BD4114" w:rsidRPr="00F065D7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235E40C5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6FF55BA2" w14:textId="77777777" w:rsidR="00BD4114" w:rsidRPr="00CA0121" w:rsidRDefault="00BD4114" w:rsidP="00BD411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654" w:type="dxa"/>
            <w:hideMark/>
          </w:tcPr>
          <w:p w14:paraId="32C9517C" w14:textId="77777777" w:rsidR="00BD4114" w:rsidRPr="00CA0121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7047D0CB" w14:textId="28419F92" w:rsidR="00BD4114" w:rsidRPr="00B97344" w:rsidRDefault="00BD4114" w:rsidP="00BD4114">
            <w:pPr>
              <w:pStyle w:val="NoSpacing"/>
              <w:ind w:right="-10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933" w:type="dxa"/>
          </w:tcPr>
          <w:p w14:paraId="0E21F848" w14:textId="524880C3" w:rsidR="00BD4114" w:rsidRPr="00CA0121" w:rsidRDefault="00BD4114" w:rsidP="00BD411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83E9170" w14:textId="7A31D1C1" w:rsidR="00BD4114" w:rsidRPr="00CA0121" w:rsidRDefault="00BD4114" w:rsidP="00BD411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2C4B3A08" w14:textId="77777777" w:rsidTr="008E037B">
        <w:trPr>
          <w:cantSplit/>
          <w:trHeight w:val="330"/>
        </w:trPr>
        <w:tc>
          <w:tcPr>
            <w:tcW w:w="3206" w:type="dxa"/>
          </w:tcPr>
          <w:p w14:paraId="2B21FD8E" w14:textId="53BC5106" w:rsidR="00BD4114" w:rsidRPr="00876183" w:rsidRDefault="00BD4114" w:rsidP="00BD411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4" w:type="dxa"/>
          </w:tcPr>
          <w:p w14:paraId="5208F9A4" w14:textId="7A7D36D5" w:rsidR="00BD4114" w:rsidRPr="00876183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3D5DE63D" w14:textId="40AD0CC4" w:rsidR="00BD4114" w:rsidRPr="00876183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3" w:type="dxa"/>
          </w:tcPr>
          <w:p w14:paraId="56568DF2" w14:textId="4280AB08" w:rsidR="00BD4114" w:rsidRPr="00CA0121" w:rsidRDefault="00BD4114" w:rsidP="00BD4114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51906A4F" w14:textId="747BE988" w:rsidR="00BD4114" w:rsidRPr="00CA0121" w:rsidRDefault="00BD4114" w:rsidP="00BD4114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D4114" w:rsidRPr="00F065D7" w14:paraId="09C0BB10" w14:textId="77777777" w:rsidTr="008E037B">
        <w:trPr>
          <w:cantSplit/>
          <w:trHeight w:val="330"/>
        </w:trPr>
        <w:tc>
          <w:tcPr>
            <w:tcW w:w="3206" w:type="dxa"/>
          </w:tcPr>
          <w:p w14:paraId="5F198659" w14:textId="36067282" w:rsidR="00BD4114" w:rsidRPr="00876183" w:rsidRDefault="00BD4114" w:rsidP="00BD411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Flash Power do Brasil Ltda</w:t>
            </w:r>
          </w:p>
        </w:tc>
        <w:tc>
          <w:tcPr>
            <w:tcW w:w="1654" w:type="dxa"/>
          </w:tcPr>
          <w:p w14:paraId="7143EEBA" w14:textId="3063A84A" w:rsidR="00BD4114" w:rsidRPr="00876183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709" w:type="dxa"/>
          </w:tcPr>
          <w:p w14:paraId="562A5313" w14:textId="3C222713" w:rsidR="00BD4114" w:rsidRPr="00876183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30C1E355" w14:textId="5D2E24DA" w:rsidR="00BD4114" w:rsidRPr="00876183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193B0F25" w14:textId="0172F752" w:rsidR="00BD4114" w:rsidRPr="00CA0121" w:rsidRDefault="00BD4114" w:rsidP="00BD411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97344" w:rsidRPr="00CF5084" w14:paraId="183E9C64" w14:textId="77777777" w:rsidTr="008E037B">
        <w:trPr>
          <w:cantSplit/>
          <w:trHeight w:val="222"/>
        </w:trPr>
        <w:tc>
          <w:tcPr>
            <w:tcW w:w="3206" w:type="dxa"/>
          </w:tcPr>
          <w:p w14:paraId="75005BFC" w14:textId="77777777" w:rsidR="00B97344" w:rsidRPr="00876183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29D5D2E7" w14:textId="77777777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0B08A13E" w14:textId="77777777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651E7946" w14:textId="77777777" w:rsidR="00B97344" w:rsidRPr="00CF5084" w:rsidRDefault="00B97344" w:rsidP="008E037B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5D1F63A5" w14:textId="77777777" w:rsidR="00B97344" w:rsidRPr="00CF5084" w:rsidRDefault="00B97344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97344" w:rsidRPr="00F065D7" w14:paraId="7EE6DA3A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7AA74AA0" w14:textId="77777777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Osotspa Enterprises Singapore Pte. Ltd.</w:t>
            </w:r>
          </w:p>
        </w:tc>
      </w:tr>
      <w:tr w:rsidR="00BD4114" w:rsidRPr="00F065D7" w14:paraId="33431CE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794ED7E1" w14:textId="60C15FF2" w:rsidR="00BD4114" w:rsidRPr="00876183" w:rsidRDefault="00BD4114" w:rsidP="00BD4114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Y LIMITED                     </w:t>
            </w:r>
          </w:p>
        </w:tc>
        <w:tc>
          <w:tcPr>
            <w:tcW w:w="1654" w:type="dxa"/>
            <w:hideMark/>
          </w:tcPr>
          <w:p w14:paraId="60BCD9D5" w14:textId="77777777" w:rsidR="00BD4114" w:rsidRPr="00876183" w:rsidRDefault="00BD4114" w:rsidP="00BD4114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47FDAD66" w14:textId="77777777" w:rsidR="00BD4114" w:rsidRPr="00876183" w:rsidRDefault="00BD4114" w:rsidP="00BD4114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69F206E8" w14:textId="77777777" w:rsidR="00BD4114" w:rsidRPr="00876183" w:rsidRDefault="00BD4114" w:rsidP="00BD411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3" w:type="dxa"/>
          </w:tcPr>
          <w:p w14:paraId="04FFDEDB" w14:textId="6EDDD878" w:rsidR="00BD4114" w:rsidRPr="00CA0121" w:rsidRDefault="00BD4114" w:rsidP="00BD4114">
            <w:pPr>
              <w:pStyle w:val="NoSpacing"/>
              <w:tabs>
                <w:tab w:val="left" w:pos="493"/>
              </w:tabs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6715329A" w14:textId="561336C0" w:rsidR="00BD4114" w:rsidRPr="00CA0121" w:rsidRDefault="00BD4114" w:rsidP="00BD4114">
            <w:pPr>
              <w:pStyle w:val="NoSpacing"/>
              <w:tabs>
                <w:tab w:val="left" w:pos="551"/>
              </w:tabs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4877D668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30B7C2E6" w14:textId="77777777" w:rsidR="00BD4114" w:rsidRPr="00876183" w:rsidRDefault="00BD4114" w:rsidP="00BD4114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654" w:type="dxa"/>
            <w:hideMark/>
          </w:tcPr>
          <w:p w14:paraId="14BCBF42" w14:textId="77777777" w:rsidR="00BD4114" w:rsidRPr="00876183" w:rsidRDefault="00BD4114" w:rsidP="00BD4114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28020851" w14:textId="77777777" w:rsidR="00BD4114" w:rsidRPr="00876183" w:rsidRDefault="00BD4114" w:rsidP="00BD4114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7105CDE2" w14:textId="77777777" w:rsidR="00BD4114" w:rsidRPr="00876183" w:rsidRDefault="00BD4114" w:rsidP="00BD411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3" w:type="dxa"/>
          </w:tcPr>
          <w:p w14:paraId="06B85BBA" w14:textId="4FC671D9" w:rsidR="00BD4114" w:rsidRPr="00CA0121" w:rsidRDefault="00BD4114" w:rsidP="00BD4114">
            <w:pPr>
              <w:pStyle w:val="NoSpacing"/>
              <w:spacing w:line="300" w:lineRule="exact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69A3B586" w14:textId="2C6CDAEB" w:rsidR="00BD4114" w:rsidRPr="00CA0121" w:rsidRDefault="00BD4114" w:rsidP="00BD4114">
            <w:pPr>
              <w:pStyle w:val="NoSpacing"/>
              <w:spacing w:line="300" w:lineRule="exac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D4114" w:rsidRPr="00F065D7" w14:paraId="3149CC66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38692FDE" w14:textId="77777777" w:rsidR="00BD4114" w:rsidRPr="00CA0121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4" w:type="dxa"/>
            <w:hideMark/>
          </w:tcPr>
          <w:p w14:paraId="365E3A8E" w14:textId="77777777" w:rsidR="00BD4114" w:rsidRPr="00CA0121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09" w:type="dxa"/>
            <w:hideMark/>
          </w:tcPr>
          <w:p w14:paraId="57F92A6F" w14:textId="77777777" w:rsidR="00BD4114" w:rsidRPr="00CA0121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3" w:type="dxa"/>
          </w:tcPr>
          <w:p w14:paraId="0CDDBDCB" w14:textId="0B0A6E39" w:rsidR="00BD4114" w:rsidRPr="00CA0121" w:rsidRDefault="00BD4114" w:rsidP="00BD411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837F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31C6C394" w14:textId="3793F0BB" w:rsidR="00BD4114" w:rsidRPr="00CA0121" w:rsidRDefault="00BD4114" w:rsidP="00BD411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837F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97344" w:rsidRPr="00CF5084" w14:paraId="60C7688D" w14:textId="77777777" w:rsidTr="008E037B">
        <w:trPr>
          <w:cantSplit/>
          <w:trHeight w:val="227"/>
        </w:trPr>
        <w:tc>
          <w:tcPr>
            <w:tcW w:w="3206" w:type="dxa"/>
          </w:tcPr>
          <w:p w14:paraId="77333167" w14:textId="77777777" w:rsidR="00B97344" w:rsidRPr="00CF5084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1FB4025" w14:textId="77777777" w:rsidR="00B97344" w:rsidRPr="00CF5084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ED88B82" w14:textId="77777777" w:rsidR="00B97344" w:rsidRPr="00CF5084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746CB951" w14:textId="77777777" w:rsidR="00B97344" w:rsidRPr="00CF5084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2"/>
          </w:tcPr>
          <w:p w14:paraId="0A0E4706" w14:textId="77777777" w:rsidR="00B97344" w:rsidRPr="00CF5084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97344" w:rsidRPr="00F065D7" w14:paraId="4F581F18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5D02CBFA" w14:textId="2D7B939F" w:rsidR="00B97344" w:rsidRPr="00CA0121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โอทูซี จำกัด</w:t>
            </w:r>
          </w:p>
        </w:tc>
      </w:tr>
      <w:tr w:rsidR="00BD4114" w:rsidRPr="00F065D7" w14:paraId="10167C0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02ADBD6E" w14:textId="77777777" w:rsidR="00BD4114" w:rsidRPr="00CA0121" w:rsidRDefault="00BD4114" w:rsidP="00BD4114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654" w:type="dxa"/>
            <w:hideMark/>
          </w:tcPr>
          <w:p w14:paraId="5E48D30A" w14:textId="77777777" w:rsidR="00BD4114" w:rsidRPr="00CA0121" w:rsidRDefault="00BD4114" w:rsidP="00BD411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AD51BAD" w14:textId="77777777" w:rsidR="00BD4114" w:rsidRPr="00CA0121" w:rsidRDefault="00BD4114" w:rsidP="00BD4114">
            <w:pPr>
              <w:pStyle w:val="NoSpacing"/>
              <w:spacing w:line="280" w:lineRule="exact"/>
              <w:ind w:left="210" w:hanging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3" w:type="dxa"/>
          </w:tcPr>
          <w:p w14:paraId="4C937BB0" w14:textId="6D597426" w:rsidR="00BD4114" w:rsidRPr="00CA0121" w:rsidRDefault="00BD4114" w:rsidP="00BD4114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33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  <w:hideMark/>
          </w:tcPr>
          <w:p w14:paraId="50FCDF7C" w14:textId="30AC3045" w:rsidR="00BD4114" w:rsidRPr="00CA0121" w:rsidRDefault="00BD4114" w:rsidP="00BD4114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33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D4114" w:rsidRPr="00F065D7" w14:paraId="7172AC01" w14:textId="77777777" w:rsidTr="008E037B">
        <w:trPr>
          <w:cantSplit/>
          <w:trHeight w:val="397"/>
        </w:trPr>
        <w:tc>
          <w:tcPr>
            <w:tcW w:w="3206" w:type="dxa"/>
          </w:tcPr>
          <w:p w14:paraId="499FF1AD" w14:textId="4AE4BB5C" w:rsidR="00BD4114" w:rsidRPr="00CA0121" w:rsidRDefault="00BD4114" w:rsidP="00BD411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4" w:type="dxa"/>
          </w:tcPr>
          <w:p w14:paraId="18076659" w14:textId="0D8CF1D3" w:rsidR="00BD4114" w:rsidRPr="00CA0121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6EEE1868" w14:textId="3E1A283A" w:rsidR="00BD4114" w:rsidRPr="00CA0121" w:rsidRDefault="00BD4114" w:rsidP="00BD41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3" w:type="dxa"/>
          </w:tcPr>
          <w:p w14:paraId="3F2B30D6" w14:textId="1BC9CF0B" w:rsidR="00BD4114" w:rsidRPr="00CA0121" w:rsidRDefault="00BD4114" w:rsidP="00BD4114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76FD60AC" w14:textId="6C1D4950" w:rsidR="00BD4114" w:rsidRPr="00CA0121" w:rsidRDefault="00BD4114" w:rsidP="00BD4114">
            <w:pPr>
              <w:pStyle w:val="NoSpacing"/>
              <w:tabs>
                <w:tab w:val="left" w:pos="531"/>
              </w:tabs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9E5C1C" w:rsidRPr="00F065D7" w14:paraId="09F27C36" w14:textId="77777777" w:rsidTr="008E037B">
        <w:trPr>
          <w:cantSplit/>
          <w:trHeight w:val="397"/>
        </w:trPr>
        <w:tc>
          <w:tcPr>
            <w:tcW w:w="3206" w:type="dxa"/>
          </w:tcPr>
          <w:p w14:paraId="3413AA1D" w14:textId="77777777" w:rsidR="009E5C1C" w:rsidRPr="00CA0121" w:rsidRDefault="009E5C1C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171D700" w14:textId="77777777" w:rsidR="009E5C1C" w:rsidRPr="00CA0121" w:rsidRDefault="009E5C1C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37520B3E" w14:textId="77777777" w:rsidR="009E5C1C" w:rsidRPr="00CA0121" w:rsidRDefault="009E5C1C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61862742" w14:textId="77777777" w:rsidR="009E5C1C" w:rsidRPr="00CA0121" w:rsidRDefault="009E5C1C" w:rsidP="008E037B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729CF1BB" w14:textId="77777777" w:rsidR="009E5C1C" w:rsidRDefault="009E5C1C" w:rsidP="008E037B">
            <w:pPr>
              <w:pStyle w:val="NoSpacing"/>
              <w:tabs>
                <w:tab w:val="left" w:pos="531"/>
              </w:tabs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97344" w:rsidRPr="00F065D7" w14:paraId="70C67B1D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573D9693" w14:textId="6DBF2127" w:rsidR="00B97344" w:rsidRPr="00CA0121" w:rsidRDefault="00B97344" w:rsidP="008E037B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9F3238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D149E7">
              <w:rPr>
                <w:rFonts w:asciiTheme="majorBidi" w:hAnsiTheme="majorBidi" w:cstheme="majorBidi"/>
                <w:szCs w:val="24"/>
                <w:vertAlign w:val="superscript"/>
                <w:lang w:val="en-US" w:bidi="th-TH"/>
              </w:rPr>
              <w:t>1</w:t>
            </w:r>
            <w:r w:rsidRPr="009F3238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8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Osotspa Enterprises Singapore Pte. Ltd.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76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85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00</w:t>
            </w:r>
          </w:p>
        </w:tc>
      </w:tr>
      <w:tr w:rsidR="00B97344" w:rsidRPr="00F065D7" w14:paraId="777B87A8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</w:tcPr>
          <w:p w14:paraId="6FA06625" w14:textId="73A37A6E" w:rsidR="00B97344" w:rsidRPr="009F3238" w:rsidRDefault="00B97344" w:rsidP="008E037B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0B27D3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D149E7">
              <w:rPr>
                <w:rFonts w:asciiTheme="majorBidi" w:hAnsiTheme="majorBidi" w:cstheme="majorBidi"/>
                <w:szCs w:val="24"/>
                <w:vertAlign w:val="superscript"/>
                <w:lang w:val="en-US"/>
              </w:rPr>
              <w:t>2</w:t>
            </w:r>
            <w:r w:rsidRPr="000B27D3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01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โอทูซี จำกัด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79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99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80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00</w:t>
            </w:r>
          </w:p>
        </w:tc>
      </w:tr>
    </w:tbl>
    <w:p w14:paraId="7B8A7208" w14:textId="77777777" w:rsidR="00117021" w:rsidRDefault="00117021" w:rsidP="00E11306">
      <w:pPr>
        <w:tabs>
          <w:tab w:val="left" w:pos="540"/>
          <w:tab w:val="left" w:pos="8222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62DFF8D" w14:textId="77777777" w:rsidR="00CF4BF4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1A443C42" w14:textId="46C868FF" w:rsidR="00CF4BF4" w:rsidRPr="00C335C4" w:rsidRDefault="00794C5E" w:rsidP="00794C5E">
      <w:pPr>
        <w:spacing w:line="240" w:lineRule="auto"/>
        <w:rPr>
          <w:i/>
          <w:iCs/>
          <w:sz w:val="30"/>
          <w:szCs w:val="30"/>
          <w:lang w:val="en-US"/>
        </w:rPr>
      </w:pPr>
      <w:r>
        <w:rPr>
          <w:i/>
          <w:iCs/>
          <w:sz w:val="30"/>
          <w:szCs w:val="30"/>
        </w:rPr>
        <w:br w:type="page"/>
      </w:r>
    </w:p>
    <w:p w14:paraId="1AB3D0C4" w14:textId="77777777" w:rsidR="00CF4BF4" w:rsidRPr="00D42B8F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D42B8F">
        <w:rPr>
          <w:rFonts w:cs="Angsana New"/>
          <w:i/>
          <w:iCs/>
          <w:sz w:val="30"/>
          <w:szCs w:val="30"/>
          <w:cs/>
          <w:lang w:bidi="th-TH"/>
        </w:rPr>
        <w:lastRenderedPageBreak/>
        <w:t xml:space="preserve">ปี </w:t>
      </w:r>
      <w:r w:rsidRPr="00D42B8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</w:p>
    <w:p w14:paraId="7F5CBC27" w14:textId="77777777" w:rsidR="00CF4BF4" w:rsidRPr="00D42B8F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1FC89343" w14:textId="13189152" w:rsidR="00CF4BF4" w:rsidRPr="00D42B8F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u w:val="single"/>
          <w:lang w:val="en-US" w:bidi="th-TH"/>
        </w:rPr>
      </w:pPr>
      <w:r w:rsidRPr="00D42B8F">
        <w:rPr>
          <w:rFonts w:cs="Angsana New"/>
          <w:i/>
          <w:iCs/>
          <w:sz w:val="30"/>
          <w:szCs w:val="30"/>
          <w:u w:val="single"/>
          <w:cs/>
          <w:lang w:bidi="th-TH"/>
        </w:rPr>
        <w:t>การซื้อเงินลงทุน</w:t>
      </w:r>
      <w:r w:rsidRPr="00D42B8F">
        <w:rPr>
          <w:rFonts w:cs="Angsana New" w:hint="cs"/>
          <w:i/>
          <w:iCs/>
          <w:sz w:val="30"/>
          <w:szCs w:val="30"/>
          <w:u w:val="single"/>
          <w:cs/>
          <w:lang w:bidi="th-TH"/>
        </w:rPr>
        <w:t>ใน</w:t>
      </w:r>
      <w:r w:rsidRPr="00D42B8F">
        <w:rPr>
          <w:rFonts w:cs="Angsana New"/>
          <w:i/>
          <w:iCs/>
          <w:sz w:val="30"/>
          <w:szCs w:val="30"/>
          <w:u w:val="single"/>
          <w:cs/>
          <w:lang w:bidi="th-TH"/>
        </w:rPr>
        <w:t>บริ</w:t>
      </w:r>
      <w:r w:rsidRPr="00D42B8F">
        <w:rPr>
          <w:rFonts w:cs="Angsana New" w:hint="cs"/>
          <w:i/>
          <w:iCs/>
          <w:sz w:val="30"/>
          <w:szCs w:val="30"/>
          <w:u w:val="single"/>
          <w:cs/>
          <w:lang w:bidi="th-TH"/>
        </w:rPr>
        <w:t>ษัทย่อย</w:t>
      </w:r>
    </w:p>
    <w:p w14:paraId="6CC63E70" w14:textId="77777777" w:rsidR="00CF4BF4" w:rsidRPr="00D42B8F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</w:p>
    <w:p w14:paraId="0753FE25" w14:textId="77777777" w:rsidR="00CF4BF4" w:rsidRPr="00D42B8F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42B8F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ซื้อเงินลงทุนในบริษัท โอทูซี จำกัด</w:t>
      </w:r>
      <w:r w:rsidRPr="00D42B8F">
        <w:rPr>
          <w:rFonts w:asciiTheme="majorBidi" w:hAnsiTheme="majorBidi" w:hint="cs"/>
          <w:i/>
          <w:iCs/>
          <w:sz w:val="30"/>
          <w:szCs w:val="30"/>
          <w:cs/>
        </w:rPr>
        <w:t xml:space="preserve">โดยบริษัท </w:t>
      </w:r>
      <w:r w:rsidRPr="00D42B8F">
        <w:rPr>
          <w:rFonts w:asciiTheme="majorBidi" w:hAnsiTheme="majorBidi"/>
          <w:i/>
          <w:iCs/>
          <w:sz w:val="30"/>
          <w:szCs w:val="30"/>
          <w:cs/>
        </w:rPr>
        <w:t>โอสถสภา เอ็นเตอร์ไพรซ์</w:t>
      </w:r>
      <w:r w:rsidRPr="00D42B8F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D42B8F">
        <w:rPr>
          <w:rFonts w:asciiTheme="majorBidi" w:hAnsiTheme="majorBidi"/>
          <w:i/>
          <w:iCs/>
          <w:sz w:val="30"/>
          <w:szCs w:val="30"/>
          <w:cs/>
        </w:rPr>
        <w:t>จำกั</w:t>
      </w:r>
      <w:r w:rsidRPr="00D42B8F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3C49946E" w14:textId="77777777" w:rsidR="00CF4BF4" w:rsidRPr="00D42B8F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6DD00245" w14:textId="394ACEAC" w:rsidR="00CF4BF4" w:rsidRPr="00D42B8F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D42B8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D42B8F">
        <w:rPr>
          <w:rFonts w:asciiTheme="majorBidi" w:hAnsiTheme="majorBidi"/>
          <w:sz w:val="30"/>
          <w:szCs w:val="30"/>
          <w:lang w:val="en-US"/>
        </w:rPr>
        <w:t xml:space="preserve">4 </w:t>
      </w:r>
      <w:r w:rsidRPr="00D42B8F">
        <w:rPr>
          <w:rFonts w:asciiTheme="majorBidi" w:hAnsiTheme="majorBidi" w:hint="cs"/>
          <w:sz w:val="30"/>
          <w:szCs w:val="30"/>
          <w:cs/>
          <w:lang w:val="en-US"/>
        </w:rPr>
        <w:t xml:space="preserve">มีนาคม </w:t>
      </w:r>
      <w:r w:rsidRPr="00D42B8F">
        <w:rPr>
          <w:rFonts w:asciiTheme="majorBidi" w:hAnsiTheme="majorBidi"/>
          <w:sz w:val="30"/>
          <w:szCs w:val="30"/>
          <w:lang w:val="en-US"/>
        </w:rPr>
        <w:t>2565</w:t>
      </w:r>
      <w:r w:rsidRPr="00D42B8F">
        <w:rPr>
          <w:rFonts w:asciiTheme="majorBidi" w:hAnsiTheme="majorBidi" w:hint="cs"/>
          <w:sz w:val="30"/>
          <w:szCs w:val="30"/>
          <w:cs/>
        </w:rPr>
        <w:t xml:space="preserve"> </w:t>
      </w:r>
      <w:r w:rsidRPr="00D42B8F">
        <w:rPr>
          <w:rFonts w:asciiTheme="majorBidi" w:hAnsiTheme="majorBidi"/>
          <w:sz w:val="30"/>
          <w:szCs w:val="30"/>
          <w:cs/>
        </w:rPr>
        <w:t>ที่ประชุม</w:t>
      </w:r>
      <w:r w:rsidRPr="00D42B8F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D42B8F">
        <w:rPr>
          <w:rFonts w:asciiTheme="majorBidi" w:hAnsiTheme="majorBidi"/>
          <w:sz w:val="30"/>
          <w:szCs w:val="30"/>
          <w:cs/>
        </w:rPr>
        <w:t>ของบริษัท โอทูซี จำกัด ซึ่งเป็นบริษัทย่อยของบริษัท มีมติอนุมัติเรียกชำระค่าหุ้นเพิ่มเติมจากบริษัท</w:t>
      </w:r>
      <w:r w:rsidRPr="00D42B8F">
        <w:rPr>
          <w:rFonts w:asciiTheme="majorBidi" w:hAnsiTheme="majorBidi" w:hint="cs"/>
          <w:sz w:val="30"/>
          <w:szCs w:val="30"/>
          <w:cs/>
        </w:rPr>
        <w:t xml:space="preserve"> </w:t>
      </w:r>
      <w:r w:rsidRPr="00D42B8F">
        <w:rPr>
          <w:rFonts w:asciiTheme="majorBidi" w:hAnsiTheme="majorBidi"/>
          <w:sz w:val="30"/>
          <w:szCs w:val="30"/>
          <w:cs/>
        </w:rPr>
        <w:t>โอสถสภา เอ็นเตอร์ไพรซ์</w:t>
      </w:r>
      <w:r w:rsidRPr="00D42B8F">
        <w:rPr>
          <w:rFonts w:asciiTheme="majorBidi" w:hAnsiTheme="majorBidi" w:hint="cs"/>
          <w:sz w:val="30"/>
          <w:szCs w:val="30"/>
          <w:cs/>
        </w:rPr>
        <w:t xml:space="preserve"> </w:t>
      </w:r>
      <w:r w:rsidRPr="00D42B8F">
        <w:rPr>
          <w:rFonts w:asciiTheme="majorBidi" w:hAnsiTheme="majorBidi"/>
          <w:sz w:val="30"/>
          <w:szCs w:val="30"/>
          <w:cs/>
        </w:rPr>
        <w:t>จำกั</w:t>
      </w:r>
      <w:r w:rsidRPr="00D42B8F">
        <w:rPr>
          <w:rFonts w:asciiTheme="majorBidi" w:hAnsiTheme="majorBidi" w:hint="cs"/>
          <w:sz w:val="30"/>
          <w:szCs w:val="30"/>
          <w:cs/>
        </w:rPr>
        <w:t>ด</w:t>
      </w:r>
      <w:r w:rsidRPr="00D42B8F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Pr="00D42B8F">
        <w:rPr>
          <w:rFonts w:asciiTheme="majorBidi" w:hAnsiTheme="majorBidi"/>
          <w:sz w:val="30"/>
          <w:szCs w:val="30"/>
        </w:rPr>
        <w:t>6.5</w:t>
      </w:r>
      <w:r w:rsidRPr="00D42B8F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D42B8F">
        <w:rPr>
          <w:rFonts w:asciiTheme="majorBidi" w:hAnsiTheme="majorBidi" w:hint="cs"/>
          <w:sz w:val="30"/>
          <w:szCs w:val="30"/>
          <w:cs/>
        </w:rPr>
        <w:t xml:space="preserve"> </w:t>
      </w:r>
      <w:r w:rsidRPr="00D42B8F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</w:t>
      </w:r>
      <w:r w:rsidR="007425A1" w:rsidRPr="00D42B8F">
        <w:rPr>
          <w:rFonts w:asciiTheme="majorBidi" w:hAnsiTheme="majorBidi" w:hint="cs"/>
          <w:sz w:val="30"/>
          <w:szCs w:val="30"/>
          <w:cs/>
        </w:rPr>
        <w:t>แล้ว</w:t>
      </w:r>
      <w:r w:rsidRPr="00D42B8F">
        <w:rPr>
          <w:rFonts w:asciiTheme="majorBidi" w:hAnsiTheme="majorBidi"/>
          <w:sz w:val="30"/>
          <w:szCs w:val="30"/>
          <w:cs/>
        </w:rPr>
        <w:t>ในเดือน</w:t>
      </w:r>
      <w:r w:rsidRPr="00D42B8F">
        <w:rPr>
          <w:rFonts w:asciiTheme="majorBidi" w:hAnsiTheme="majorBidi" w:hint="cs"/>
          <w:sz w:val="30"/>
          <w:szCs w:val="30"/>
          <w:cs/>
        </w:rPr>
        <w:t>เมษายน</w:t>
      </w:r>
      <w:r w:rsidR="007C2C30">
        <w:rPr>
          <w:rFonts w:asciiTheme="majorBidi" w:hAnsiTheme="majorBidi"/>
          <w:sz w:val="30"/>
          <w:szCs w:val="30"/>
        </w:rPr>
        <w:t xml:space="preserve"> 2565</w:t>
      </w:r>
    </w:p>
    <w:p w14:paraId="513CE6C2" w14:textId="77777777" w:rsidR="00CF4BF4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3E0CFEE6" w14:textId="77777777" w:rsidR="00BD4114" w:rsidRPr="003D41A2" w:rsidRDefault="00BD4114" w:rsidP="00BD4114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3D41A2">
        <w:rPr>
          <w:rFonts w:asciiTheme="majorBidi" w:hAnsiTheme="majorBidi" w:hint="cs"/>
          <w:i/>
          <w:iCs/>
          <w:sz w:val="30"/>
          <w:szCs w:val="30"/>
          <w:cs/>
        </w:rPr>
        <w:t>ซื้อเงินลงทุนในบริษัท สยามกลาสอยุธยา จำกัด</w:t>
      </w:r>
    </w:p>
    <w:p w14:paraId="139B98D2" w14:textId="77777777" w:rsidR="00BD4114" w:rsidRPr="003D41A2" w:rsidRDefault="00BD4114" w:rsidP="00BD411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53426CE8" w14:textId="53119004" w:rsidR="00BD4114" w:rsidRPr="00007770" w:rsidRDefault="00BD4114" w:rsidP="00BD411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3D41A2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3D41A2">
        <w:rPr>
          <w:rFonts w:asciiTheme="majorBidi" w:hAnsiTheme="majorBidi"/>
          <w:sz w:val="30"/>
          <w:szCs w:val="30"/>
          <w:lang w:val="en-US"/>
        </w:rPr>
        <w:t>2</w:t>
      </w:r>
      <w:r w:rsidR="007E3AFC" w:rsidRPr="003D41A2">
        <w:rPr>
          <w:rFonts w:asciiTheme="majorBidi" w:hAnsiTheme="majorBidi"/>
          <w:sz w:val="30"/>
          <w:szCs w:val="30"/>
          <w:lang w:val="en-US"/>
        </w:rPr>
        <w:t>6</w:t>
      </w:r>
      <w:r w:rsidRPr="003D41A2">
        <w:rPr>
          <w:rFonts w:asciiTheme="majorBidi" w:hAnsiTheme="majorBidi"/>
          <w:sz w:val="30"/>
          <w:szCs w:val="30"/>
        </w:rPr>
        <w:t xml:space="preserve"> </w:t>
      </w:r>
      <w:r w:rsidRPr="003D41A2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3D41A2">
        <w:rPr>
          <w:rFonts w:asciiTheme="majorBidi" w:hAnsiTheme="majorBidi"/>
          <w:sz w:val="30"/>
          <w:szCs w:val="30"/>
        </w:rPr>
        <w:t>2565</w:t>
      </w:r>
      <w:r w:rsidRPr="003D41A2">
        <w:rPr>
          <w:rFonts w:asciiTheme="majorBidi" w:hAnsiTheme="majorBidi" w:hint="cs"/>
          <w:sz w:val="30"/>
          <w:szCs w:val="30"/>
          <w:cs/>
        </w:rPr>
        <w:t xml:space="preserve"> ที่ประชุม</w:t>
      </w:r>
      <w:r w:rsidR="004D465A" w:rsidRPr="003D41A2">
        <w:rPr>
          <w:rFonts w:asciiTheme="majorBidi" w:hAnsiTheme="majorBidi" w:hint="cs"/>
          <w:sz w:val="30"/>
          <w:szCs w:val="30"/>
          <w:cs/>
        </w:rPr>
        <w:t>วิสามัญผู้ถือหุ้น</w:t>
      </w:r>
      <w:r w:rsidRPr="003D41A2">
        <w:rPr>
          <w:rFonts w:asciiTheme="majorBidi" w:hAnsiTheme="majorBidi" w:hint="cs"/>
          <w:sz w:val="30"/>
          <w:szCs w:val="30"/>
          <w:cs/>
        </w:rPr>
        <w:t xml:space="preserve">ของบริษัท สยามกลาสอยุธยา จำกัด ซึ่งเป็นบริษัทย่อยของบริษัท </w:t>
      </w:r>
      <w:r w:rsidR="00007770" w:rsidRPr="003D41A2">
        <w:rPr>
          <w:rFonts w:asciiTheme="majorBidi" w:hAnsiTheme="majorBidi"/>
          <w:sz w:val="30"/>
          <w:szCs w:val="30"/>
          <w:cs/>
        </w:rPr>
        <w:t xml:space="preserve">มีมติอนุมัติให้เพิ่มทุนจดทะเบียนเป็นจำนวนเงินทั้งสิ้น </w:t>
      </w:r>
      <w:r w:rsidR="00007770" w:rsidRPr="003D41A2">
        <w:rPr>
          <w:rFonts w:asciiTheme="majorBidi" w:hAnsiTheme="majorBidi"/>
          <w:sz w:val="30"/>
          <w:szCs w:val="30"/>
          <w:lang w:val="en-US"/>
        </w:rPr>
        <w:t>400.0</w:t>
      </w:r>
      <w:r w:rsidR="00007770" w:rsidRPr="003D41A2">
        <w:rPr>
          <w:rFonts w:asciiTheme="majorBidi" w:hAnsiTheme="majorBidi"/>
          <w:sz w:val="30"/>
          <w:szCs w:val="30"/>
          <w:cs/>
        </w:rPr>
        <w:t xml:space="preserve"> ล้านบาท โดยเรียกชำระค่าหุ้นเพิ่มทุน และได้รับชำระค่าหุ้นดังกล่าวในเดือนสิงหาคม </w:t>
      </w:r>
      <w:r w:rsidR="00007770" w:rsidRPr="003D41A2">
        <w:rPr>
          <w:rFonts w:asciiTheme="majorBidi" w:hAnsiTheme="majorBidi"/>
          <w:sz w:val="30"/>
          <w:szCs w:val="30"/>
          <w:lang w:val="en-US"/>
        </w:rPr>
        <w:t>2565</w:t>
      </w:r>
    </w:p>
    <w:p w14:paraId="07D7ED4D" w14:textId="77777777" w:rsidR="00BD4114" w:rsidRPr="00D42B8F" w:rsidRDefault="00BD4114" w:rsidP="00CF4BF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cs/>
        </w:rPr>
      </w:pPr>
    </w:p>
    <w:p w14:paraId="7877BFCD" w14:textId="77777777" w:rsidR="00CF4BF4" w:rsidRPr="00D42B8F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  <w:u w:val="single"/>
        </w:rPr>
      </w:pPr>
      <w:r w:rsidRPr="00D42B8F">
        <w:rPr>
          <w:rFonts w:asciiTheme="majorBidi" w:hAnsiTheme="majorBidi" w:hint="cs"/>
          <w:i/>
          <w:iCs/>
          <w:sz w:val="30"/>
          <w:szCs w:val="30"/>
          <w:u w:val="single"/>
          <w:cs/>
        </w:rPr>
        <w:t>การลดลงของเงินลงทุนในบริษัทย่อย</w:t>
      </w:r>
    </w:p>
    <w:p w14:paraId="25060606" w14:textId="77777777" w:rsidR="00CF4BF4" w:rsidRPr="00D42B8F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7321D30B" w14:textId="7C37CEB0" w:rsidR="00CF4BF4" w:rsidRPr="00D42B8F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42B8F">
        <w:rPr>
          <w:rFonts w:asciiTheme="majorBidi" w:hAnsiTheme="majorBidi" w:hint="cs"/>
          <w:i/>
          <w:iCs/>
          <w:sz w:val="30"/>
          <w:szCs w:val="30"/>
          <w:cs/>
        </w:rPr>
        <w:t>การ</w:t>
      </w:r>
      <w:r w:rsidRPr="00D42B8F">
        <w:rPr>
          <w:rFonts w:asciiTheme="majorBidi" w:hAnsiTheme="majorBidi"/>
          <w:i/>
          <w:iCs/>
          <w:sz w:val="30"/>
          <w:szCs w:val="30"/>
          <w:cs/>
        </w:rPr>
        <w:t>ลดทุนใน</w:t>
      </w:r>
      <w:r w:rsidRPr="00D42B8F">
        <w:rPr>
          <w:rFonts w:asciiTheme="majorBidi" w:hAnsiTheme="majorBidi"/>
          <w:i/>
          <w:iCs/>
          <w:sz w:val="30"/>
          <w:szCs w:val="30"/>
        </w:rPr>
        <w:t xml:space="preserve"> Osotspa Enterprises Singapore Pte. Ltd.</w:t>
      </w:r>
      <w:r w:rsidRPr="00D42B8F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</w:p>
    <w:p w14:paraId="73AA360B" w14:textId="77777777" w:rsidR="00CF4BF4" w:rsidRPr="00D42B8F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sz w:val="28"/>
          <w:szCs w:val="28"/>
        </w:rPr>
      </w:pPr>
    </w:p>
    <w:p w14:paraId="54502B97" w14:textId="0A5A3E24" w:rsidR="00794C5E" w:rsidRDefault="00CF4BF4" w:rsidP="009E5C1C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D42B8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D42B8F">
        <w:rPr>
          <w:rFonts w:asciiTheme="majorBidi" w:hAnsiTheme="majorBidi"/>
          <w:sz w:val="30"/>
          <w:szCs w:val="30"/>
          <w:lang w:val="en-US"/>
        </w:rPr>
        <w:t>14</w:t>
      </w:r>
      <w:r w:rsidRPr="00D42B8F">
        <w:rPr>
          <w:rFonts w:asciiTheme="majorBidi" w:hAnsiTheme="majorBidi"/>
          <w:sz w:val="30"/>
          <w:szCs w:val="30"/>
        </w:rPr>
        <w:t xml:space="preserve"> </w:t>
      </w:r>
      <w:r w:rsidRPr="00D42B8F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D42B8F">
        <w:rPr>
          <w:rFonts w:asciiTheme="majorBidi" w:hAnsiTheme="majorBidi"/>
          <w:sz w:val="30"/>
          <w:szCs w:val="30"/>
          <w:lang w:val="en-US"/>
        </w:rPr>
        <w:t>2565</w:t>
      </w:r>
      <w:r w:rsidRPr="00D42B8F">
        <w:rPr>
          <w:rFonts w:asciiTheme="majorBidi" w:hAnsiTheme="majorBidi"/>
          <w:sz w:val="30"/>
          <w:szCs w:val="30"/>
        </w:rPr>
        <w:t xml:space="preserve"> </w:t>
      </w:r>
      <w:r w:rsidRPr="00D42B8F">
        <w:rPr>
          <w:rFonts w:asciiTheme="majorBidi" w:hAnsiTheme="majorBidi"/>
          <w:sz w:val="30"/>
          <w:szCs w:val="30"/>
          <w:cs/>
        </w:rPr>
        <w:t>ที่ประชุม</w:t>
      </w:r>
      <w:r w:rsidRPr="00D42B8F">
        <w:rPr>
          <w:rFonts w:asciiTheme="majorBidi" w:hAnsiTheme="majorBidi" w:hint="cs"/>
          <w:sz w:val="30"/>
          <w:szCs w:val="30"/>
          <w:cs/>
        </w:rPr>
        <w:t>วิสามัญผู้ถือหุ้น</w:t>
      </w:r>
      <w:r w:rsidRPr="00D42B8F">
        <w:rPr>
          <w:rFonts w:asciiTheme="majorBidi" w:hAnsiTheme="majorBidi"/>
          <w:sz w:val="30"/>
          <w:szCs w:val="30"/>
          <w:cs/>
        </w:rPr>
        <w:t>ของ</w:t>
      </w:r>
      <w:r w:rsidRPr="00D42B8F">
        <w:rPr>
          <w:rFonts w:asciiTheme="majorBidi" w:hAnsiTheme="majorBidi"/>
          <w:sz w:val="30"/>
          <w:szCs w:val="30"/>
        </w:rPr>
        <w:t xml:space="preserve"> Osotspa Enterprises Singapore Pte. Ltd.</w:t>
      </w:r>
      <w:r w:rsidRPr="00D42B8F">
        <w:rPr>
          <w:rFonts w:asciiTheme="majorBidi" w:hAnsiTheme="majorBidi" w:hint="cs"/>
          <w:sz w:val="30"/>
          <w:szCs w:val="30"/>
          <w:cs/>
        </w:rPr>
        <w:t xml:space="preserve"> </w:t>
      </w:r>
      <w:r w:rsidRPr="00D42B8F">
        <w:rPr>
          <w:rFonts w:asciiTheme="majorBidi" w:hAnsiTheme="majorBidi"/>
          <w:sz w:val="30"/>
          <w:szCs w:val="30"/>
          <w:cs/>
        </w:rPr>
        <w:t>ซึ่งเป็นบริษัทย่อยของบริษัท มีมติอนุมัติ</w:t>
      </w:r>
      <w:r w:rsidRPr="00D42B8F">
        <w:rPr>
          <w:rFonts w:asciiTheme="majorBidi" w:hAnsiTheme="majorBidi" w:hint="cs"/>
          <w:sz w:val="30"/>
          <w:szCs w:val="30"/>
          <w:cs/>
        </w:rPr>
        <w:t>ให้ลดทุนจดทะเบียน</w:t>
      </w:r>
      <w:r w:rsidRPr="00D42B8F">
        <w:rPr>
          <w:rFonts w:asciiTheme="majorBidi" w:hAnsiTheme="majorBidi"/>
          <w:sz w:val="30"/>
          <w:szCs w:val="30"/>
          <w:cs/>
        </w:rPr>
        <w:t>จำนวนเงิน</w:t>
      </w:r>
      <w:r w:rsidRPr="00D42B8F">
        <w:rPr>
          <w:rFonts w:asciiTheme="majorBidi" w:hAnsiTheme="majorBidi"/>
          <w:sz w:val="30"/>
          <w:szCs w:val="30"/>
        </w:rPr>
        <w:t xml:space="preserve"> 7.5 </w:t>
      </w:r>
      <w:r w:rsidRPr="00D42B8F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  <w:r w:rsidRPr="009D357F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30EAC0B" w14:textId="77777777" w:rsidR="009E5C1C" w:rsidRPr="00CE4704" w:rsidRDefault="009E5C1C" w:rsidP="009E5C1C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124CE4FB" w14:textId="197EFDA4" w:rsidR="00C15961" w:rsidRDefault="00B24FE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56ACC6E5" w14:textId="77777777" w:rsidR="0008537B" w:rsidRDefault="0008537B" w:rsidP="0008537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08537B" w:rsidRPr="00876183" w14:paraId="6C9FC3F6" w14:textId="77777777" w:rsidTr="006A6EC6">
        <w:trPr>
          <w:cantSplit/>
          <w:tblHeader/>
        </w:trPr>
        <w:tc>
          <w:tcPr>
            <w:tcW w:w="4950" w:type="dxa"/>
            <w:vAlign w:val="bottom"/>
          </w:tcPr>
          <w:p w14:paraId="00E9464D" w14:textId="01CA2942" w:rsidR="0008537B" w:rsidRPr="00876183" w:rsidRDefault="00447218" w:rsidP="00E43B44">
            <w:pPr>
              <w:pStyle w:val="acctfourfigures"/>
              <w:tabs>
                <w:tab w:val="left" w:pos="720"/>
              </w:tabs>
              <w:spacing w:line="240" w:lineRule="auto"/>
              <w:ind w:left="99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B7C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D149E7"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7244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CB7C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="007244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  <w:r w:rsidR="00335E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103AA801" w14:textId="77777777" w:rsidR="0008537B" w:rsidRPr="00876183" w:rsidRDefault="0008537B" w:rsidP="006A6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54BF266" w14:textId="10DA00D5" w:rsidR="0008537B" w:rsidRPr="00876183" w:rsidRDefault="0008537B" w:rsidP="006A6EC6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761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D9F15B3" w14:textId="77777777" w:rsidR="0008537B" w:rsidRPr="00876183" w:rsidRDefault="0008537B" w:rsidP="006A6E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96757CA" w14:textId="5B04028D" w:rsidR="0008537B" w:rsidRPr="007D45AD" w:rsidRDefault="0008537B" w:rsidP="007D45A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="007D45A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8537B" w:rsidRPr="00876183" w14:paraId="2BF5A434" w14:textId="77777777" w:rsidTr="0008537B">
        <w:trPr>
          <w:cantSplit/>
        </w:trPr>
        <w:tc>
          <w:tcPr>
            <w:tcW w:w="4950" w:type="dxa"/>
          </w:tcPr>
          <w:p w14:paraId="482D9D91" w14:textId="77777777" w:rsidR="0008537B" w:rsidRPr="00876183" w:rsidRDefault="0008537B" w:rsidP="00E43B44">
            <w:pPr>
              <w:spacing w:line="240" w:lineRule="auto"/>
              <w:ind w:left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029E6B" w14:textId="77777777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4842113" w14:textId="5DDCC89E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61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6913" w:rsidRPr="00876183" w14:paraId="40D5FA04" w14:textId="77777777" w:rsidTr="006A6EC6">
        <w:trPr>
          <w:cantSplit/>
        </w:trPr>
        <w:tc>
          <w:tcPr>
            <w:tcW w:w="4950" w:type="dxa"/>
          </w:tcPr>
          <w:p w14:paraId="09A9319D" w14:textId="77777777" w:rsidR="001D6913" w:rsidRPr="00876183" w:rsidRDefault="001D6913" w:rsidP="001D6913">
            <w:pPr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AE11BE4" w14:textId="77777777" w:rsidR="001D6913" w:rsidRPr="00876183" w:rsidRDefault="001D6913" w:rsidP="001D691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F7DB15" w14:textId="64FD9D1B" w:rsidR="001D6913" w:rsidRPr="00876183" w:rsidRDefault="001D6913" w:rsidP="00A443C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43CC">
              <w:rPr>
                <w:rFonts w:ascii="Angsana New" w:hAnsi="Angsana New"/>
                <w:sz w:val="30"/>
                <w:szCs w:val="30"/>
                <w:lang w:val="en-US"/>
              </w:rPr>
              <w:t xml:space="preserve">996,206  </w:t>
            </w:r>
          </w:p>
        </w:tc>
        <w:tc>
          <w:tcPr>
            <w:tcW w:w="180" w:type="dxa"/>
          </w:tcPr>
          <w:p w14:paraId="079CABFE" w14:textId="77777777" w:rsidR="001D6913" w:rsidRPr="00876183" w:rsidRDefault="001D6913" w:rsidP="00A443C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07EF050" w14:textId="35B92B57" w:rsidR="001D6913" w:rsidRPr="00703E3F" w:rsidRDefault="001D6913" w:rsidP="00A443C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43CC">
              <w:rPr>
                <w:rFonts w:ascii="Angsana New" w:hAnsi="Angsana New"/>
                <w:sz w:val="30"/>
                <w:szCs w:val="30"/>
                <w:lang w:val="en-US"/>
              </w:rPr>
              <w:t>853,95</w:t>
            </w:r>
            <w:r w:rsidR="00703E3F" w:rsidRPr="00A443C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1D6913" w:rsidRPr="00876183" w14:paraId="61B39A70" w14:textId="77777777" w:rsidTr="006A6EC6">
        <w:trPr>
          <w:cantSplit/>
        </w:trPr>
        <w:tc>
          <w:tcPr>
            <w:tcW w:w="4950" w:type="dxa"/>
          </w:tcPr>
          <w:p w14:paraId="6BE533D5" w14:textId="77777777" w:rsidR="001D6913" w:rsidRPr="00876183" w:rsidRDefault="001D6913" w:rsidP="001D6913">
            <w:pPr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53025E0D" w14:textId="77777777" w:rsidR="001D6913" w:rsidRPr="00876183" w:rsidRDefault="001D6913" w:rsidP="001D691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DEF350" w14:textId="1D924501" w:rsidR="001D6913" w:rsidRPr="00876183" w:rsidRDefault="001D6913" w:rsidP="00A443C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43CC">
              <w:rPr>
                <w:rFonts w:ascii="Angsana New" w:hAnsi="Angsana New"/>
                <w:sz w:val="30"/>
                <w:szCs w:val="30"/>
                <w:lang w:val="en-US"/>
              </w:rPr>
              <w:t>113,091</w:t>
            </w:r>
          </w:p>
        </w:tc>
        <w:tc>
          <w:tcPr>
            <w:tcW w:w="180" w:type="dxa"/>
          </w:tcPr>
          <w:p w14:paraId="30290EB1" w14:textId="77777777" w:rsidR="001D6913" w:rsidRPr="00876183" w:rsidRDefault="001D6913" w:rsidP="00A443C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22572D8" w14:textId="40E39D69" w:rsidR="001D6913" w:rsidRPr="00876183" w:rsidRDefault="001D6913" w:rsidP="00A443C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43CC">
              <w:rPr>
                <w:rFonts w:ascii="Angsana New" w:hAnsi="Angsana New"/>
                <w:sz w:val="30"/>
                <w:szCs w:val="30"/>
                <w:lang w:val="en-US"/>
              </w:rPr>
              <w:t>139,28</w:t>
            </w:r>
            <w:r w:rsidR="00703E3F" w:rsidRPr="00A443C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1D6913" w:rsidRPr="0008537B" w14:paraId="75C641BD" w14:textId="77777777" w:rsidTr="006A6EC6">
        <w:trPr>
          <w:cantSplit/>
        </w:trPr>
        <w:tc>
          <w:tcPr>
            <w:tcW w:w="4950" w:type="dxa"/>
          </w:tcPr>
          <w:p w14:paraId="4238AFF3" w14:textId="235BBC36" w:rsidR="001D6913" w:rsidRPr="00876183" w:rsidRDefault="001D6913" w:rsidP="001D6913">
            <w:pPr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618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13C2E162" w14:textId="77777777" w:rsidR="001D6913" w:rsidRPr="00876183" w:rsidRDefault="001D6913" w:rsidP="001D691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64D39DB" w14:textId="09D3A961" w:rsidR="001D6913" w:rsidRPr="00876183" w:rsidRDefault="001D6913" w:rsidP="00A443CC">
            <w:pPr>
              <w:pStyle w:val="BodyText"/>
              <w:spacing w:after="0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43CC">
              <w:rPr>
                <w:rFonts w:ascii="Angsana New" w:hAnsi="Angsana New"/>
                <w:sz w:val="30"/>
                <w:szCs w:val="30"/>
                <w:lang w:val="en-US"/>
              </w:rPr>
              <w:t>(36,011)</w:t>
            </w:r>
          </w:p>
        </w:tc>
        <w:tc>
          <w:tcPr>
            <w:tcW w:w="180" w:type="dxa"/>
          </w:tcPr>
          <w:p w14:paraId="4BB14473" w14:textId="77777777" w:rsidR="001D6913" w:rsidRPr="00876183" w:rsidRDefault="001D6913" w:rsidP="00A443C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A9BCAF6" w14:textId="1815B19A" w:rsidR="001D6913" w:rsidRPr="00876183" w:rsidRDefault="001D6913" w:rsidP="00A443CC">
            <w:pPr>
              <w:pStyle w:val="BodyText"/>
              <w:tabs>
                <w:tab w:val="decimal" w:pos="1357"/>
              </w:tabs>
              <w:spacing w:after="0"/>
              <w:ind w:left="-108" w:right="-57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43CC">
              <w:rPr>
                <w:rFonts w:ascii="Angsana New" w:hAnsi="Angsana New"/>
                <w:sz w:val="30"/>
                <w:szCs w:val="30"/>
                <w:lang w:val="en-US"/>
              </w:rPr>
              <w:t>(34,570)</w:t>
            </w:r>
          </w:p>
        </w:tc>
      </w:tr>
    </w:tbl>
    <w:p w14:paraId="03EB9CFE" w14:textId="36B746B8" w:rsidR="00FB1985" w:rsidRDefault="00FB198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40AB129" w14:textId="77777777" w:rsidR="00AF5E47" w:rsidRDefault="00AF5E4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35DE8E5" w14:textId="689053CC" w:rsidR="00A47F31" w:rsidRPr="00F065D7" w:rsidRDefault="0055409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และ</w:t>
      </w:r>
      <w:r w:rsidR="00985BDB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74BC9C8A" w14:textId="77777777" w:rsidR="00A47F31" w:rsidRPr="00F065D7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7448ADB2" w14:textId="17523D4E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D149E7" w:rsidRPr="00D149E7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1D18BFC9" w14:textId="77777777" w:rsidR="001D6913" w:rsidRPr="001D6913" w:rsidRDefault="001D6913" w:rsidP="001D6913">
      <w:pPr>
        <w:pStyle w:val="ListParagraph"/>
        <w:tabs>
          <w:tab w:val="clear" w:pos="540"/>
        </w:tabs>
        <w:ind w:left="990" w:right="0" w:firstLine="0"/>
        <w:contextualSpacing/>
        <w:rPr>
          <w:rFonts w:asciiTheme="majorBidi" w:hAnsiTheme="majorBidi"/>
          <w:b w:val="0"/>
          <w:bCs w:val="0"/>
          <w:cs/>
        </w:rPr>
      </w:pPr>
    </w:p>
    <w:p w14:paraId="18C094DB" w14:textId="43B8A182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D149E7" w:rsidRPr="00D149E7">
        <w:rPr>
          <w:rFonts w:asciiTheme="majorBidi" w:hAnsiTheme="majorBidi"/>
          <w:b w:val="0"/>
          <w:bCs w:val="0"/>
          <w:lang w:val="en-US"/>
        </w:rPr>
        <w:t>1</w:t>
      </w:r>
      <w:r w:rsidRPr="00F065D7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2F1B53C0" w14:textId="20519DB1" w:rsidR="007B4D41" w:rsidRPr="00BE03CC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="004B39F7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="00D149E7" w:rsidRPr="00D149E7">
        <w:rPr>
          <w:rFonts w:asciiTheme="majorBidi" w:hAnsiTheme="majorBidi" w:cstheme="majorBidi"/>
          <w:b w:val="0"/>
          <w:bCs w:val="0"/>
          <w:lang w:val="en-US"/>
        </w:rPr>
        <w:t>2</w:t>
      </w:r>
      <w:r w:rsidR="004B39F7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324324" w:rsidRPr="00F065D7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4668BD73" w14:textId="1ADEFE8A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D149E7" w:rsidRPr="00D149E7">
        <w:rPr>
          <w:rFonts w:asciiTheme="majorBidi" w:hAnsiTheme="majorBidi"/>
          <w:b w:val="0"/>
          <w:bCs w:val="0"/>
          <w:lang w:val="en-US"/>
        </w:rPr>
        <w:t>3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F065D7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3B38B04E" w14:textId="77777777" w:rsidR="007B4D41" w:rsidRPr="00F065D7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7F898A" w14:textId="5C128E88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ของส่วนงาน </w:t>
      </w:r>
      <w:r w:rsidR="008E037B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E037B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 ผู้บริหารเชื่อว่าการใช้กำไรก่อน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0555315" w14:textId="3AC0A972" w:rsidR="007E71D3" w:rsidRPr="000A4FBC" w:rsidRDefault="00796C9B" w:rsidP="00796C9B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B1DAA10" w14:textId="77777777" w:rsidR="00103EB7" w:rsidRPr="00C335C4" w:rsidRDefault="00103EB7" w:rsidP="005104F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bookmarkStart w:id="2" w:name="_Hlk104563605"/>
      <w:r w:rsidRPr="003414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Pr="0034148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5C11F164" w14:textId="77777777" w:rsidR="00103EB7" w:rsidRPr="003546E6" w:rsidRDefault="00103EB7" w:rsidP="00103EB7">
      <w:pPr>
        <w:ind w:right="-45"/>
        <w:contextualSpacing/>
        <w:jc w:val="thaiDistribute"/>
        <w:rPr>
          <w:rFonts w:cs="Times New Roman"/>
          <w:b/>
          <w:bCs/>
          <w:i/>
          <w:iCs/>
          <w:sz w:val="20"/>
          <w:szCs w:val="20"/>
        </w:rPr>
      </w:pPr>
    </w:p>
    <w:p w14:paraId="37667168" w14:textId="77777777" w:rsidR="00103EB7" w:rsidRPr="00D942B7" w:rsidRDefault="00103EB7" w:rsidP="00103EB7">
      <w:pPr>
        <w:spacing w:line="240" w:lineRule="atLeast"/>
        <w:ind w:left="540"/>
        <w:jc w:val="center"/>
        <w:rPr>
          <w:sz w:val="30"/>
          <w:szCs w:val="30"/>
        </w:rPr>
      </w:pPr>
      <w:r w:rsidRPr="00D942B7">
        <w:rPr>
          <w:rFonts w:hint="cs"/>
          <w:sz w:val="30"/>
          <w:szCs w:val="30"/>
          <w:cs/>
        </w:rPr>
        <w:t>รายได้จากการขายในงบการเงินรวม</w:t>
      </w:r>
    </w:p>
    <w:p w14:paraId="701961B8" w14:textId="704CDEFF" w:rsidR="00103EB7" w:rsidRPr="00D942B7" w:rsidRDefault="00103EB7" w:rsidP="00103EB7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C63F8C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579A1B5B" wp14:editId="660EA184">
                <wp:simplePos x="0" y="0"/>
                <wp:positionH relativeFrom="column">
                  <wp:posOffset>1796020</wp:posOffset>
                </wp:positionH>
                <wp:positionV relativeFrom="paragraph">
                  <wp:posOffset>251855</wp:posOffset>
                </wp:positionV>
                <wp:extent cx="4222116" cy="3307080"/>
                <wp:effectExtent l="0" t="0" r="0" b="762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35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36" name="Picture 36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" name="Picture 37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8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40" name="Group 4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4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2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44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45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47C66F" w14:textId="1C86D1C8" w:rsidR="003D41A2" w:rsidRPr="00C120B5" w:rsidRDefault="003D41A2" w:rsidP="00103EB7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9A1B5B" id="Group 34" o:spid="_x0000_s1026" style="position:absolute;left:0;text-align:left;margin-left:141.4pt;margin-top:19.85pt;width:332.45pt;height:260.4pt;z-index:251711488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">
                <v:group id="Group 21" o:spid="_x0000_s1027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6" o:spid="_x0000_s1028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">
                    <v:imagedata r:id="rId13" o:title="Food2" grayscale="t"/>
                  </v:shape>
                  <v:shape id="Picture 37" o:spid="_x0000_s1029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">
                    <v:imagedata r:id="rId14" o:title="Food3" grayscale="t"/>
                  </v:shape>
                </v:group>
                <v:group id="Group 27" o:spid="_x0000_s1030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group id="Group 40" o:spid="_x0000_s1031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Freeform 39" o:spid="_x0000_s1032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33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34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35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" filled="f" stroked="f">
                  <v:textbox inset="4.3pt,4.3pt,4.3pt,4.3pt">
                    <w:txbxContent>
                      <w:p w14:paraId="5F47C66F" w14:textId="1C86D1C8" w:rsidR="003D41A2" w:rsidRPr="00C120B5" w:rsidRDefault="003D41A2" w:rsidP="00103EB7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942B7">
        <w:rPr>
          <w:rFonts w:hint="cs"/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งวดสามเดือน</w:t>
      </w:r>
      <w:r w:rsidRPr="00D942B7">
        <w:rPr>
          <w:rFonts w:hint="cs"/>
          <w:sz w:val="30"/>
          <w:szCs w:val="30"/>
          <w:cs/>
        </w:rPr>
        <w:t>สิ้นสุดวันที่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="00CB7CD1">
        <w:rPr>
          <w:rFonts w:asciiTheme="majorBidi" w:hAnsiTheme="majorBidi" w:cstheme="majorBidi" w:hint="cs"/>
          <w:sz w:val="30"/>
          <w:szCs w:val="30"/>
          <w:cs/>
        </w:rPr>
        <w:t>กันยา</w:t>
      </w:r>
      <w:r>
        <w:rPr>
          <w:rFonts w:asciiTheme="majorBidi" w:hAnsiTheme="majorBidi" w:cstheme="majorBidi"/>
          <w:sz w:val="30"/>
          <w:szCs w:val="30"/>
          <w:cs/>
        </w:rPr>
        <w:t>ยน</w:t>
      </w:r>
    </w:p>
    <w:p w14:paraId="18C6BFDD" w14:textId="77777777" w:rsidR="00103EB7" w:rsidRPr="00A41B7A" w:rsidRDefault="00103EB7" w:rsidP="00103EB7">
      <w:pPr>
        <w:tabs>
          <w:tab w:val="left" w:pos="9450"/>
        </w:tabs>
        <w:ind w:left="540" w:right="-45"/>
        <w:rPr>
          <w:rFonts w:cstheme="minorBidi"/>
          <w:sz w:val="20"/>
          <w:szCs w:val="20"/>
          <w:lang w:val="en-US"/>
        </w:rPr>
      </w:pPr>
      <w:r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178BAC8E" wp14:editId="6CA024FA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5AC332" w14:textId="77777777" w:rsidR="003D41A2" w:rsidRPr="009D3874" w:rsidRDefault="003D41A2" w:rsidP="00103EB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  <w:p w14:paraId="43FF4375" w14:textId="77777777" w:rsidR="003D41A2" w:rsidRPr="009D3874" w:rsidRDefault="003D41A2" w:rsidP="00103EB7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EBA1DCF" w14:textId="2845DB96" w:rsidR="003D41A2" w:rsidRPr="00993BD1" w:rsidRDefault="003D41A2" w:rsidP="00103EB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6,177,701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9B8C140" w14:textId="77777777" w:rsidR="003D41A2" w:rsidRPr="009D3874" w:rsidRDefault="003D41A2" w:rsidP="00103EB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E955983" w14:textId="77777777" w:rsidR="003D41A2" w:rsidRPr="00C22645" w:rsidRDefault="003D41A2" w:rsidP="00103EB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9A3ADC" w14:textId="77777777" w:rsidR="003D41A2" w:rsidRPr="00C22645" w:rsidRDefault="003D41A2" w:rsidP="00103EB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7456FFF" w14:textId="329F3B23" w:rsidR="003D41A2" w:rsidRPr="005D488C" w:rsidRDefault="003D41A2" w:rsidP="00103EB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6,121,098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8BAC8E" id="Group 46" o:spid="_x0000_s1037" style="position:absolute;left:0;text-align:left;margin-left:370.25pt;margin-top:65pt;width:100.8pt;height:1in;z-index:251712512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">
                <v:shape id="Text Box 47" o:spid="_x0000_s10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5B5AC332" w14:textId="77777777" w:rsidR="003D41A2" w:rsidRPr="009D3874" w:rsidRDefault="003D41A2" w:rsidP="00103EB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  <w:p w14:paraId="43FF4375" w14:textId="77777777" w:rsidR="003D41A2" w:rsidRPr="009D3874" w:rsidRDefault="003D41A2" w:rsidP="00103EB7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4EBA1DCF" w14:textId="2845DB96" w:rsidR="003D41A2" w:rsidRPr="00993BD1" w:rsidRDefault="003D41A2" w:rsidP="00103EB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6,177,701</w:t>
                        </w:r>
                      </w:p>
                    </w:txbxContent>
                  </v:textbox>
                </v:shape>
                <v:shape id="Text Box 50" o:spid="_x0000_s10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59B8C140" w14:textId="77777777" w:rsidR="003D41A2" w:rsidRPr="009D3874" w:rsidRDefault="003D41A2" w:rsidP="00103EB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51" o:spid="_x0000_s10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1E955983" w14:textId="77777777" w:rsidR="003D41A2" w:rsidRPr="00C22645" w:rsidRDefault="003D41A2" w:rsidP="00103EB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729A3ADC" w14:textId="77777777" w:rsidR="003D41A2" w:rsidRPr="00C22645" w:rsidRDefault="003D41A2" w:rsidP="00103EB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67456FFF" w14:textId="329F3B23" w:rsidR="003D41A2" w:rsidRPr="005D488C" w:rsidRDefault="003D41A2" w:rsidP="00103EB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6,121,098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546E6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704F727B" wp14:editId="56B76901">
            <wp:extent cx="5779107" cy="3589020"/>
            <wp:effectExtent l="57150" t="0" r="50800" b="106680"/>
            <wp:docPr id="188" name="Chart 1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BBB4A0B" w14:textId="59098591" w:rsidR="00103EB7" w:rsidRDefault="00D666F8" w:rsidP="00103EB7">
      <w:pPr>
        <w:ind w:left="540" w:right="-45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5D55E48A" wp14:editId="634BBAB5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132" name="Group 132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13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4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135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136" name="Group 136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137" name="Group 137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138" name="Group 138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13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1" name="Group 141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1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4" name="Group 164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178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80" name="Group 180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181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DBC0BE0" w14:textId="77777777" w:rsidR="003D41A2" w:rsidRPr="00D02FA5" w:rsidRDefault="003D41A2" w:rsidP="00103EB7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7220705B" w14:textId="77777777" w:rsidR="003D41A2" w:rsidRPr="00D02FA5" w:rsidRDefault="003D41A2" w:rsidP="00103EB7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182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4497819" w14:textId="77777777" w:rsidR="003D41A2" w:rsidRPr="00D02FA5" w:rsidRDefault="003D41A2" w:rsidP="00103EB7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183" name="Group 183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184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16C22DD" w14:textId="77777777" w:rsidR="003D41A2" w:rsidRPr="00AD4C8B" w:rsidRDefault="003D41A2" w:rsidP="00103EB7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2564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186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682A449" w14:textId="77777777" w:rsidR="003D41A2" w:rsidRPr="00AD4C8B" w:rsidRDefault="003D41A2" w:rsidP="00103EB7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F6464C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2565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187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3A5D095" w14:textId="77777777" w:rsidR="003D41A2" w:rsidRPr="00D02FA5" w:rsidRDefault="003D41A2" w:rsidP="00103EB7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D55E48A" id="Group 65" o:spid="_x0000_s1044" style="position:absolute;left:0;text-align:left;margin-left:41.85pt;margin-top:8.75pt;width:422.45pt;height:129.35pt;z-index:251710464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lEMjhUAAOKIAAAOAAAAZHJzL2Uyb0RvYy54bWzsXdtuG8kRfQ+QfyD07hV7LhxSWDtIvN5F&#10;gM1mETvIM01REhGKw5C0JefrU9VVp4czQ3Y1ZV2M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">
                <v:group id="Group 87" o:spid="_x0000_s1045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group id="Group 132" o:spid="_x0000_s1046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  <v:shape id="Freeform 39" o:spid="_x0000_s1047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48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49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136" o:spid="_x0000_s105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group id="Group 137" o:spid="_x0000_s1051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<v:group id="Group 138" o:spid="_x0000_s1052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  <v:line id="Straight Connector 19" o:spid="_x0000_s1053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54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" strokecolor="black [3213]">
                        <o:lock v:ext="edit" shapetype="f"/>
                      </v:line>
                    </v:group>
                    <v:group id="Group 141" o:spid="_x0000_s1055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    <v:line id="Straight Connector 19" o:spid="_x0000_s1056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dI0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LIXfZ+IFcnUHAAD//wMAUEsBAi0AFAAGAAgAAAAhANvh9svuAAAAhQEAABMAAAAAAAAAAAAA&#10;AAAAAAAAAFtDb250ZW50X1R5cGVzXS54bWxQSwECLQAUAAYACAAAACEAWvQsW78AAAAVAQAACwAA&#10;AAAAAAAAAAAAAAAfAQAAX3JlbHMvLnJlbHNQSwECLQAUAAYACAAAACEA2WHSNMMAAADcAAAADwAA&#10;AAAAAAAAAAAAAAAHAgAAZHJzL2Rvd25yZXYueG1sUEsFBgAAAAADAAMAtwAAAPcCAAAAAA==&#10;" strokecolor="black [3213]">
                        <o:lock v:ext="edit" shapetype="f"/>
                      </v:line>
                      <v:line id="Straight Connector 19" o:spid="_x0000_s105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164" o:spid="_x0000_s1058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  <v:line id="Straight Connector 19" o:spid="_x0000_s1059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HMD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rTyjEygt78AAAD//wMAUEsBAi0AFAAGAAgAAAAhANvh9svuAAAAhQEAABMAAAAAAAAA&#10;AAAAAAAAAAAAAFtDb250ZW50X1R5cGVzXS54bWxQSwECLQAUAAYACAAAACEAWvQsW78AAAAVAQAA&#10;CwAAAAAAAAAAAAAAAAAfAQAAX3JlbHMvLnJlbHNQSwECLQAUAAYACAAAACEAPVBzA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60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" strokecolor="black [3213]">
                        <o:lock v:ext="edit" shapetype="f"/>
                      </v:line>
                    </v:group>
                  </v:group>
                  <v:group id="Group 180" o:spid="_x0000_s106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  <v:shape id="TextBox 15" o:spid="_x0000_s106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" filled="f" stroked="f">
                      <v:textbox inset="4.3pt,4.3pt,4.3pt,4.3pt">
                        <w:txbxContent>
                          <w:p w14:paraId="3DBC0BE0" w14:textId="77777777" w:rsidR="003D41A2" w:rsidRPr="00D02FA5" w:rsidRDefault="003D41A2" w:rsidP="00103EB7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7220705B" w14:textId="77777777" w:rsidR="003D41A2" w:rsidRPr="00D02FA5" w:rsidRDefault="003D41A2" w:rsidP="00103EB7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6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    <v:textbox inset="4.3pt,4.3pt,4.3pt,4.3pt">
                        <w:txbxContent>
                          <w:p w14:paraId="04497819" w14:textId="77777777" w:rsidR="003D41A2" w:rsidRPr="00D02FA5" w:rsidRDefault="003D41A2" w:rsidP="00103EB7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183" o:spid="_x0000_s106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<v:shape id="TextBox 6" o:spid="_x0000_s106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" filled="f" stroked="f">
                        <v:textbox inset="4.3pt,4.3pt,4.3pt,4.3pt">
                          <w:txbxContent>
                            <w:p w14:paraId="016C22DD" w14:textId="77777777" w:rsidR="003D41A2" w:rsidRPr="00AD4C8B" w:rsidRDefault="003D41A2" w:rsidP="00103EB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v:textbox>
                      </v:shape>
                      <v:shape id="TextBox 6" o:spid="_x0000_s106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" filled="f" stroked="f">
                        <v:textbox inset="4.3pt,4.3pt,4.3pt,4.3pt">
                          <w:txbxContent>
                            <w:p w14:paraId="1682A449" w14:textId="77777777" w:rsidR="003D41A2" w:rsidRPr="00AD4C8B" w:rsidRDefault="003D41A2" w:rsidP="00103EB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F6464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2565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6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" filled="f" stroked="f">
                      <v:textbox inset="4.3pt,4.3pt,4.3pt,4.3pt">
                        <w:txbxContent>
                          <w:p w14:paraId="73A5D095" w14:textId="77777777" w:rsidR="003D41A2" w:rsidRPr="00D02FA5" w:rsidRDefault="003D41A2" w:rsidP="00103EB7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7B1449C8" w14:textId="0BC1ADBF" w:rsidR="00103EB7" w:rsidRDefault="00103EB7" w:rsidP="00103EB7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CB1E1C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707392" behindDoc="1" locked="0" layoutInCell="1" allowOverlap="1" wp14:anchorId="37BB58B5" wp14:editId="413DAFDF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189" name="Chart 189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D3414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708416" behindDoc="1" locked="0" layoutInCell="1" allowOverlap="1" wp14:anchorId="22CBB917" wp14:editId="7690C903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V relativeFrom="margin">
              <wp14:pctHeight>0</wp14:pctHeight>
            </wp14:sizeRelV>
          </wp:anchor>
        </w:drawing>
      </w:r>
    </w:p>
    <w:p w14:paraId="545F69ED" w14:textId="3830EBAB" w:rsidR="00103EB7" w:rsidRDefault="005E25CE" w:rsidP="00103EB7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  <w:r w:rsidRPr="005E25CE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783168" behindDoc="0" locked="0" layoutInCell="1" allowOverlap="1" wp14:anchorId="4FDA2148" wp14:editId="3A15F0D5">
            <wp:simplePos x="0" y="0"/>
            <wp:positionH relativeFrom="column">
              <wp:posOffset>3367140</wp:posOffset>
            </wp:positionH>
            <wp:positionV relativeFrom="paragraph">
              <wp:posOffset>199390</wp:posOffset>
            </wp:positionV>
            <wp:extent cx="122038" cy="146188"/>
            <wp:effectExtent l="0" t="0" r="0" b="6350"/>
            <wp:wrapNone/>
            <wp:docPr id="16" name="Picture 16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038" cy="146188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25CE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784192" behindDoc="0" locked="0" layoutInCell="1" allowOverlap="1" wp14:anchorId="509F082E" wp14:editId="0C617B6F">
            <wp:simplePos x="0" y="0"/>
            <wp:positionH relativeFrom="column">
              <wp:posOffset>3503888</wp:posOffset>
            </wp:positionH>
            <wp:positionV relativeFrom="paragraph">
              <wp:posOffset>129540</wp:posOffset>
            </wp:positionV>
            <wp:extent cx="105143" cy="214432"/>
            <wp:effectExtent l="0" t="0" r="9525" b="0"/>
            <wp:wrapNone/>
            <wp:docPr id="17" name="Picture 17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43" cy="214432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6F9511" w14:textId="11994A42" w:rsidR="00103EB7" w:rsidRDefault="00103EB7" w:rsidP="00103EB7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bookmarkEnd w:id="2"/>
    <w:p w14:paraId="4175DBD0" w14:textId="56151D10" w:rsidR="00796C9B" w:rsidRPr="00EC786C" w:rsidRDefault="00103EB7" w:rsidP="00EC786C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  <w:cs/>
        </w:rPr>
        <w:sectPr w:rsidR="00796C9B" w:rsidRPr="00EC786C" w:rsidSect="000311C6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326"/>
        </w:sectPr>
      </w:pPr>
      <w:r>
        <w:rPr>
          <w:rFonts w:hint="cs"/>
          <w:noProof/>
          <w:lang w:val="en-US"/>
        </w:rPr>
        <w:drawing>
          <wp:anchor distT="0" distB="0" distL="114300" distR="114300" simplePos="0" relativeHeight="251713536" behindDoc="0" locked="0" layoutInCell="1" allowOverlap="1" wp14:anchorId="1819B7A5" wp14:editId="7AEA9746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190" name="Chart 19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tblpY="17"/>
        <w:tblW w:w="5041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876"/>
        <w:gridCol w:w="211"/>
        <w:gridCol w:w="939"/>
        <w:gridCol w:w="183"/>
        <w:gridCol w:w="879"/>
        <w:gridCol w:w="209"/>
        <w:gridCol w:w="892"/>
        <w:gridCol w:w="203"/>
        <w:gridCol w:w="880"/>
        <w:gridCol w:w="218"/>
        <w:gridCol w:w="895"/>
        <w:gridCol w:w="224"/>
        <w:gridCol w:w="874"/>
        <w:gridCol w:w="218"/>
        <w:gridCol w:w="895"/>
        <w:gridCol w:w="184"/>
        <w:gridCol w:w="874"/>
        <w:gridCol w:w="218"/>
        <w:gridCol w:w="889"/>
        <w:gridCol w:w="221"/>
        <w:gridCol w:w="883"/>
        <w:gridCol w:w="218"/>
        <w:gridCol w:w="792"/>
      </w:tblGrid>
      <w:tr w:rsidR="007D6CDC" w:rsidRPr="00BB350B" w14:paraId="00FE1EAA" w14:textId="77777777" w:rsidTr="007D6CDC">
        <w:trPr>
          <w:cantSplit/>
          <w:tblHeader/>
        </w:trPr>
        <w:tc>
          <w:tcPr>
            <w:tcW w:w="741" w:type="pct"/>
            <w:shd w:val="clear" w:color="auto" w:fill="auto"/>
          </w:tcPr>
          <w:p w14:paraId="48853BC4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lastRenderedPageBreak/>
              <w:t>สำหรับงวดสามเดือนสิ้นสุดวันที่</w:t>
            </w:r>
          </w:p>
        </w:tc>
        <w:tc>
          <w:tcPr>
            <w:tcW w:w="670" w:type="pct"/>
            <w:gridSpan w:val="3"/>
            <w:shd w:val="clear" w:color="auto" w:fill="auto"/>
            <w:vAlign w:val="bottom"/>
          </w:tcPr>
          <w:p w14:paraId="3A52B947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29AA1ED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5142BF5D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08B42A74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pct"/>
            <w:gridSpan w:val="3"/>
            <w:shd w:val="clear" w:color="auto" w:fill="auto"/>
            <w:vAlign w:val="bottom"/>
          </w:tcPr>
          <w:p w14:paraId="02CD6B8D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4" w:type="pct"/>
            <w:vAlign w:val="bottom"/>
          </w:tcPr>
          <w:p w14:paraId="1DA3B7AC" w14:textId="77777777" w:rsidR="007D6CDC" w:rsidRPr="00645107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vAlign w:val="bottom"/>
          </w:tcPr>
          <w:p w14:paraId="2CCA04D9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vAlign w:val="bottom"/>
          </w:tcPr>
          <w:p w14:paraId="5D28CEA0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018BA925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65E49BD3" w14:textId="77777777" w:rsidR="007D6CDC" w:rsidRPr="00645107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6" w:type="pct"/>
            <w:gridSpan w:val="3"/>
            <w:vAlign w:val="bottom"/>
          </w:tcPr>
          <w:p w14:paraId="0E3ACE04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7D6CDC" w:rsidRPr="00BB350B" w14:paraId="361BD8D5" w14:textId="77777777" w:rsidTr="007D6CDC">
        <w:trPr>
          <w:cantSplit/>
          <w:tblHeader/>
        </w:trPr>
        <w:tc>
          <w:tcPr>
            <w:tcW w:w="741" w:type="pct"/>
            <w:shd w:val="clear" w:color="auto" w:fill="auto"/>
          </w:tcPr>
          <w:p w14:paraId="2FEAFD81" w14:textId="786949C6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D149E7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 </w:t>
            </w:r>
            <w:r w:rsidR="00C357AA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90" w:type="pct"/>
            <w:shd w:val="clear" w:color="auto" w:fill="auto"/>
          </w:tcPr>
          <w:p w14:paraId="650C1BF9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0" w:type="pct"/>
            <w:shd w:val="clear" w:color="auto" w:fill="auto"/>
          </w:tcPr>
          <w:p w14:paraId="1C9A0A32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5C85DD27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1" w:type="pct"/>
            <w:shd w:val="clear" w:color="auto" w:fill="auto"/>
          </w:tcPr>
          <w:p w14:paraId="16821BD4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187254C2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69" w:type="pct"/>
            <w:shd w:val="clear" w:color="auto" w:fill="auto"/>
          </w:tcPr>
          <w:p w14:paraId="752A478D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7207EB73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7" w:type="pct"/>
          </w:tcPr>
          <w:p w14:paraId="34E0851A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245F06B2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  <w:shd w:val="clear" w:color="auto" w:fill="auto"/>
          </w:tcPr>
          <w:p w14:paraId="6C90A2BE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3C04930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4" w:type="pct"/>
          </w:tcPr>
          <w:p w14:paraId="02C47B27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</w:tcPr>
          <w:p w14:paraId="46B529EF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</w:tcPr>
          <w:p w14:paraId="2F169A75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</w:tcPr>
          <w:p w14:paraId="113042D0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1" w:type="pct"/>
          </w:tcPr>
          <w:p w14:paraId="037FE3E8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5C56F38D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  <w:shd w:val="clear" w:color="auto" w:fill="auto"/>
          </w:tcPr>
          <w:p w14:paraId="0ECA51E0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02B3B633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3" w:type="pct"/>
          </w:tcPr>
          <w:p w14:paraId="4361825E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0ED320B4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  <w:shd w:val="clear" w:color="auto" w:fill="auto"/>
          </w:tcPr>
          <w:p w14:paraId="549A479F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3DBA7B60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</w:tr>
      <w:tr w:rsidR="007D6CDC" w:rsidRPr="00BB350B" w14:paraId="5195DB14" w14:textId="77777777" w:rsidTr="007D6CDC">
        <w:trPr>
          <w:cantSplit/>
          <w:tblHeader/>
        </w:trPr>
        <w:tc>
          <w:tcPr>
            <w:tcW w:w="741" w:type="pct"/>
            <w:shd w:val="clear" w:color="auto" w:fill="auto"/>
          </w:tcPr>
          <w:p w14:paraId="655A3DBE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59" w:type="pct"/>
            <w:gridSpan w:val="23"/>
            <w:shd w:val="clear" w:color="auto" w:fill="auto"/>
          </w:tcPr>
          <w:p w14:paraId="51FF7E1C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A6296E" w:rsidRPr="00585FDC" w14:paraId="391C535B" w14:textId="77777777" w:rsidTr="00E92381">
        <w:trPr>
          <w:cantSplit/>
        </w:trPr>
        <w:tc>
          <w:tcPr>
            <w:tcW w:w="741" w:type="pct"/>
            <w:shd w:val="clear" w:color="auto" w:fill="auto"/>
          </w:tcPr>
          <w:p w14:paraId="7D025F1C" w14:textId="77777777" w:rsidR="00A6296E" w:rsidRPr="00645107" w:rsidRDefault="00A6296E" w:rsidP="00A6296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0" w:type="pct"/>
            <w:shd w:val="clear" w:color="auto" w:fill="auto"/>
          </w:tcPr>
          <w:p w14:paraId="5F07B4FF" w14:textId="3D38EAE4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4,854,477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5B79658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2F0F838A" w14:textId="365CE207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5,219,984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136093F" w14:textId="77777777" w:rsidR="00A6296E" w:rsidRPr="00DD112E" w:rsidRDefault="00A6296E" w:rsidP="00A6296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110D6DA3" w14:textId="3C093249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604,657</w:t>
            </w:r>
          </w:p>
        </w:tc>
        <w:tc>
          <w:tcPr>
            <w:tcW w:w="69" w:type="pct"/>
            <w:shd w:val="clear" w:color="auto" w:fill="auto"/>
          </w:tcPr>
          <w:p w14:paraId="4B33BF16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5" w:type="pct"/>
            <w:shd w:val="clear" w:color="auto" w:fill="auto"/>
          </w:tcPr>
          <w:p w14:paraId="1B368F2A" w14:textId="32598793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446,488</w:t>
            </w:r>
          </w:p>
        </w:tc>
        <w:tc>
          <w:tcPr>
            <w:tcW w:w="67" w:type="pct"/>
            <w:shd w:val="clear" w:color="auto" w:fill="auto"/>
          </w:tcPr>
          <w:p w14:paraId="171F0A17" w14:textId="77777777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1CD2C0F1" w14:textId="7BE1D1EE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718,567</w:t>
            </w:r>
          </w:p>
        </w:tc>
        <w:tc>
          <w:tcPr>
            <w:tcW w:w="72" w:type="pct"/>
            <w:shd w:val="clear" w:color="auto" w:fill="auto"/>
          </w:tcPr>
          <w:p w14:paraId="5C4093F3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3478A62C" w14:textId="1C03F09D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454,626</w:t>
            </w:r>
          </w:p>
        </w:tc>
        <w:tc>
          <w:tcPr>
            <w:tcW w:w="74" w:type="pct"/>
            <w:shd w:val="clear" w:color="auto" w:fill="auto"/>
          </w:tcPr>
          <w:p w14:paraId="138BB81C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7222C0A4" w14:textId="50B103CD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6,177,701 </w:t>
            </w:r>
          </w:p>
        </w:tc>
        <w:tc>
          <w:tcPr>
            <w:tcW w:w="72" w:type="pct"/>
            <w:shd w:val="clear" w:color="auto" w:fill="auto"/>
          </w:tcPr>
          <w:p w14:paraId="3A4555CE" w14:textId="77777777" w:rsidR="00A6296E" w:rsidRPr="00DD112E" w:rsidRDefault="00A6296E" w:rsidP="00A6296E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10F98DFD" w14:textId="3B96F388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6,121,098</w:t>
            </w:r>
          </w:p>
        </w:tc>
        <w:tc>
          <w:tcPr>
            <w:tcW w:w="61" w:type="pct"/>
            <w:shd w:val="clear" w:color="auto" w:fill="auto"/>
          </w:tcPr>
          <w:p w14:paraId="50C8E7B2" w14:textId="77777777" w:rsidR="00A6296E" w:rsidRPr="00DD112E" w:rsidRDefault="00A6296E" w:rsidP="00A6296E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466D67C3" w14:textId="6E380CA6" w:rsidR="00A6296E" w:rsidRPr="00DD112E" w:rsidRDefault="00A6296E" w:rsidP="00A6296E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DD112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6E328458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</w:tcPr>
          <w:p w14:paraId="230C2260" w14:textId="74B587C5" w:rsidR="00A6296E" w:rsidRPr="00A6296E" w:rsidRDefault="00A6296E" w:rsidP="00A6296E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A6296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238F80D6" w14:textId="77777777" w:rsidR="00A6296E" w:rsidRPr="00A6296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534E61EA" w14:textId="25C6D2C5" w:rsidR="00A6296E" w:rsidRPr="00655879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6296E">
              <w:rPr>
                <w:rFonts w:asciiTheme="majorBidi" w:hAnsiTheme="majorBidi" w:cstheme="majorBidi"/>
                <w:szCs w:val="22"/>
                <w:lang w:val="en-US" w:bidi="th-TH"/>
              </w:rPr>
              <w:t>6,177,701</w:t>
            </w:r>
          </w:p>
        </w:tc>
        <w:tc>
          <w:tcPr>
            <w:tcW w:w="72" w:type="pct"/>
            <w:shd w:val="clear" w:color="auto" w:fill="auto"/>
          </w:tcPr>
          <w:p w14:paraId="010F357D" w14:textId="77777777" w:rsidR="00A6296E" w:rsidRPr="00A6296E" w:rsidRDefault="00A6296E" w:rsidP="00A6296E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</w:tcPr>
          <w:p w14:paraId="3F83A9F8" w14:textId="5F86FD14" w:rsidR="00A6296E" w:rsidRPr="00A6296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6296E">
              <w:rPr>
                <w:rFonts w:asciiTheme="majorBidi" w:hAnsiTheme="majorBidi" w:cstheme="majorBidi"/>
                <w:szCs w:val="22"/>
                <w:lang w:val="en-US" w:bidi="th-TH"/>
              </w:rPr>
              <w:t>6,121,098</w:t>
            </w:r>
          </w:p>
        </w:tc>
      </w:tr>
      <w:tr w:rsidR="00A6296E" w:rsidRPr="00585FDC" w14:paraId="3A65872B" w14:textId="77777777" w:rsidTr="00E92381">
        <w:trPr>
          <w:cantSplit/>
        </w:trPr>
        <w:tc>
          <w:tcPr>
            <w:tcW w:w="741" w:type="pct"/>
            <w:shd w:val="clear" w:color="auto" w:fill="auto"/>
          </w:tcPr>
          <w:p w14:paraId="0EB69B36" w14:textId="77777777" w:rsidR="00A6296E" w:rsidRPr="00645107" w:rsidRDefault="00A6296E" w:rsidP="00A6296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0E6D0F3B" w14:textId="1F67A0C6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54,968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8EE0F26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2FC7C793" w14:textId="5C5340F5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32,507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E4010AC" w14:textId="77777777" w:rsidR="00A6296E" w:rsidRPr="00DD112E" w:rsidRDefault="00A6296E" w:rsidP="00A6296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ACC47CA" w14:textId="38FBFE64" w:rsidR="00A6296E" w:rsidRPr="00DD112E" w:rsidRDefault="00A6296E" w:rsidP="005C27D5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DD112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29EAD7CB" w14:textId="77777777" w:rsidR="00A6296E" w:rsidRPr="00DD112E" w:rsidRDefault="00A6296E" w:rsidP="00A6296E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31653E32" w14:textId="612EE576" w:rsidR="00A6296E" w:rsidRPr="00DD112E" w:rsidRDefault="00A6296E" w:rsidP="005C27D5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DD112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40FC787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C6644D5" w14:textId="4A0F2FDA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31,210</w:t>
            </w:r>
          </w:p>
        </w:tc>
        <w:tc>
          <w:tcPr>
            <w:tcW w:w="72" w:type="pct"/>
            <w:shd w:val="clear" w:color="auto" w:fill="auto"/>
          </w:tcPr>
          <w:p w14:paraId="3A6B8176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49525CCA" w14:textId="26FA79B4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39,665</w:t>
            </w:r>
          </w:p>
        </w:tc>
        <w:tc>
          <w:tcPr>
            <w:tcW w:w="74" w:type="pct"/>
            <w:shd w:val="clear" w:color="auto" w:fill="auto"/>
          </w:tcPr>
          <w:p w14:paraId="77BE91D0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64ECCFFF" w14:textId="2E421817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86,178</w:t>
            </w:r>
          </w:p>
        </w:tc>
        <w:tc>
          <w:tcPr>
            <w:tcW w:w="72" w:type="pct"/>
            <w:shd w:val="clear" w:color="auto" w:fill="auto"/>
          </w:tcPr>
          <w:p w14:paraId="6BF45827" w14:textId="77777777" w:rsidR="00A6296E" w:rsidRPr="00DD112E" w:rsidRDefault="00A6296E" w:rsidP="00A6296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17E6CD4D" w14:textId="5FAE51CD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72,172</w:t>
            </w:r>
          </w:p>
        </w:tc>
        <w:tc>
          <w:tcPr>
            <w:tcW w:w="61" w:type="pct"/>
            <w:shd w:val="clear" w:color="auto" w:fill="auto"/>
          </w:tcPr>
          <w:p w14:paraId="0C5EC3A4" w14:textId="77777777" w:rsidR="00A6296E" w:rsidRPr="00DD112E" w:rsidRDefault="00A6296E" w:rsidP="00A6296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2A8414B1" w14:textId="53277B64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(86,17</w:t>
            </w:r>
            <w:r w:rsidR="003618B3" w:rsidRPr="00DD112E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281A80ED" w14:textId="77777777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14:paraId="1BD0C789" w14:textId="04335567" w:rsidR="00A6296E" w:rsidRPr="00A6296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6296E">
              <w:rPr>
                <w:rFonts w:asciiTheme="majorBidi" w:hAnsiTheme="majorBidi" w:cstheme="majorBidi"/>
                <w:szCs w:val="22"/>
                <w:lang w:val="en-US" w:bidi="th-TH"/>
              </w:rPr>
              <w:t>(72,172)</w:t>
            </w:r>
          </w:p>
        </w:tc>
        <w:tc>
          <w:tcPr>
            <w:tcW w:w="73" w:type="pct"/>
            <w:shd w:val="clear" w:color="auto" w:fill="auto"/>
          </w:tcPr>
          <w:p w14:paraId="33839887" w14:textId="77777777" w:rsidR="00A6296E" w:rsidRPr="00A6296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5A7F5100" w14:textId="3E03BF8E" w:rsidR="00A6296E" w:rsidRPr="00F36C3C" w:rsidRDefault="00A6296E" w:rsidP="005C27D5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A6296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615364A9" w14:textId="77777777" w:rsidR="00A6296E" w:rsidRPr="00A6296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</w:tcPr>
          <w:p w14:paraId="5749844E" w14:textId="7BB96E26" w:rsidR="00A6296E" w:rsidRPr="00A6296E" w:rsidRDefault="00A6296E" w:rsidP="00A6296E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A6296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6296E" w:rsidRPr="00585FDC" w14:paraId="5D16798A" w14:textId="77777777" w:rsidTr="00E92381">
        <w:trPr>
          <w:cantSplit/>
        </w:trPr>
        <w:tc>
          <w:tcPr>
            <w:tcW w:w="741" w:type="pct"/>
            <w:shd w:val="clear" w:color="auto" w:fill="auto"/>
          </w:tcPr>
          <w:p w14:paraId="63FF4680" w14:textId="77777777" w:rsidR="00A6296E" w:rsidRPr="00645107" w:rsidRDefault="00A6296E" w:rsidP="00A6296E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645107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53407A16" w14:textId="4F48113C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4,909,445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B9872CF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527960B7" w14:textId="0CEF0BD7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5,252,491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5802D84" w14:textId="77777777" w:rsidR="00A6296E" w:rsidRPr="00DD112E" w:rsidRDefault="00A6296E" w:rsidP="00A6296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15EDD0B" w14:textId="522E3C33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604,657 </w:t>
            </w:r>
          </w:p>
        </w:tc>
        <w:tc>
          <w:tcPr>
            <w:tcW w:w="69" w:type="pct"/>
            <w:shd w:val="clear" w:color="auto" w:fill="auto"/>
          </w:tcPr>
          <w:p w14:paraId="5F52E2C2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09D21EBF" w14:textId="6A18DB76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446,488</w:t>
            </w:r>
          </w:p>
        </w:tc>
        <w:tc>
          <w:tcPr>
            <w:tcW w:w="67" w:type="pct"/>
            <w:shd w:val="clear" w:color="auto" w:fill="auto"/>
          </w:tcPr>
          <w:p w14:paraId="5CF238F0" w14:textId="77777777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37F27D4" w14:textId="0FC0E5F2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749,777</w:t>
            </w:r>
          </w:p>
        </w:tc>
        <w:tc>
          <w:tcPr>
            <w:tcW w:w="72" w:type="pct"/>
            <w:shd w:val="clear" w:color="auto" w:fill="auto"/>
          </w:tcPr>
          <w:p w14:paraId="5027C549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20C8501F" w14:textId="65A0D8A4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494,291</w:t>
            </w:r>
          </w:p>
        </w:tc>
        <w:tc>
          <w:tcPr>
            <w:tcW w:w="74" w:type="pct"/>
            <w:shd w:val="clear" w:color="auto" w:fill="auto"/>
          </w:tcPr>
          <w:p w14:paraId="3FB67D7E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56F92882" w14:textId="3C202374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6,263,879</w:t>
            </w:r>
          </w:p>
        </w:tc>
        <w:tc>
          <w:tcPr>
            <w:tcW w:w="72" w:type="pct"/>
            <w:shd w:val="clear" w:color="auto" w:fill="auto"/>
          </w:tcPr>
          <w:p w14:paraId="2F93E5FC" w14:textId="77777777" w:rsidR="00A6296E" w:rsidRPr="00DD112E" w:rsidRDefault="00A6296E" w:rsidP="00A6296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57EAB775" w14:textId="7C366D8B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6,193,270</w:t>
            </w:r>
          </w:p>
        </w:tc>
        <w:tc>
          <w:tcPr>
            <w:tcW w:w="61" w:type="pct"/>
            <w:shd w:val="clear" w:color="auto" w:fill="auto"/>
          </w:tcPr>
          <w:p w14:paraId="628CE535" w14:textId="77777777" w:rsidR="00A6296E" w:rsidRPr="00DD112E" w:rsidRDefault="00A6296E" w:rsidP="00A6296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52421D10" w14:textId="4BE2075C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(86,17</w:t>
            </w:r>
            <w:r w:rsidR="003618B3"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4D61BD7D" w14:textId="77777777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</w:tcPr>
          <w:p w14:paraId="39AF339C" w14:textId="04EFD43D" w:rsidR="00A6296E" w:rsidRPr="00A6296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6296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(72,172)</w:t>
            </w:r>
          </w:p>
        </w:tc>
        <w:tc>
          <w:tcPr>
            <w:tcW w:w="73" w:type="pct"/>
            <w:shd w:val="clear" w:color="auto" w:fill="auto"/>
          </w:tcPr>
          <w:p w14:paraId="115BC14A" w14:textId="77777777" w:rsidR="00A6296E" w:rsidRPr="00A6296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0812F0A7" w14:textId="4E0054AB" w:rsidR="00A6296E" w:rsidRPr="00A6296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6296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6,177,701</w:t>
            </w:r>
          </w:p>
        </w:tc>
        <w:tc>
          <w:tcPr>
            <w:tcW w:w="72" w:type="pct"/>
            <w:shd w:val="clear" w:color="auto" w:fill="auto"/>
          </w:tcPr>
          <w:p w14:paraId="59A6F60E" w14:textId="77777777" w:rsidR="00A6296E" w:rsidRPr="00A6296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</w:tcPr>
          <w:p w14:paraId="753A6A8C" w14:textId="56A6D531" w:rsidR="00A6296E" w:rsidRPr="00A6296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6296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6,121,098</w:t>
            </w:r>
          </w:p>
        </w:tc>
      </w:tr>
      <w:tr w:rsidR="00A6296E" w:rsidRPr="00585FDC" w14:paraId="4FABAB1B" w14:textId="77777777" w:rsidTr="00E92381">
        <w:trPr>
          <w:cantSplit/>
        </w:trPr>
        <w:tc>
          <w:tcPr>
            <w:tcW w:w="741" w:type="pct"/>
            <w:shd w:val="clear" w:color="auto" w:fill="auto"/>
          </w:tcPr>
          <w:p w14:paraId="42418690" w14:textId="77777777" w:rsidR="00A6296E" w:rsidRPr="00645107" w:rsidRDefault="00A6296E" w:rsidP="00A6296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0" w:type="pct"/>
            <w:shd w:val="clear" w:color="auto" w:fill="auto"/>
          </w:tcPr>
          <w:p w14:paraId="66D41D93" w14:textId="535D102C" w:rsidR="00A6296E" w:rsidRPr="00DD112E" w:rsidRDefault="00A6296E" w:rsidP="00A75932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(265,463)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27F7361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1E7A4E6B" w14:textId="7DDA4B27" w:rsidR="00A6296E" w:rsidRPr="00DD112E" w:rsidRDefault="00A6296E" w:rsidP="00A75932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(338,602)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51F3437" w14:textId="77777777" w:rsidR="00A6296E" w:rsidRPr="00DD112E" w:rsidRDefault="00A6296E" w:rsidP="00A6296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2922F78D" w14:textId="139745DE" w:rsidR="00A6296E" w:rsidRPr="00DD112E" w:rsidRDefault="00A6296E" w:rsidP="00A75932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(17,714)</w:t>
            </w:r>
          </w:p>
        </w:tc>
        <w:tc>
          <w:tcPr>
            <w:tcW w:w="69" w:type="pct"/>
            <w:shd w:val="clear" w:color="auto" w:fill="auto"/>
          </w:tcPr>
          <w:p w14:paraId="3D7FA055" w14:textId="77777777" w:rsidR="00A6296E" w:rsidRPr="00DD112E" w:rsidRDefault="00A6296E" w:rsidP="00A6296E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5" w:type="pct"/>
            <w:shd w:val="clear" w:color="auto" w:fill="auto"/>
          </w:tcPr>
          <w:p w14:paraId="6436BAFD" w14:textId="5BD179B0" w:rsidR="00A6296E" w:rsidRPr="00DD112E" w:rsidRDefault="00A6296E" w:rsidP="00A75932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(17,819)</w:t>
            </w:r>
          </w:p>
        </w:tc>
        <w:tc>
          <w:tcPr>
            <w:tcW w:w="67" w:type="pct"/>
            <w:shd w:val="clear" w:color="auto" w:fill="auto"/>
          </w:tcPr>
          <w:p w14:paraId="22B05B25" w14:textId="77777777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62A56F1C" w14:textId="5128C8E5" w:rsidR="00A6296E" w:rsidRPr="00DD112E" w:rsidRDefault="00A6296E" w:rsidP="00A75932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(97,379)</w:t>
            </w:r>
          </w:p>
        </w:tc>
        <w:tc>
          <w:tcPr>
            <w:tcW w:w="72" w:type="pct"/>
            <w:shd w:val="clear" w:color="auto" w:fill="auto"/>
          </w:tcPr>
          <w:p w14:paraId="7FA468BF" w14:textId="77777777" w:rsidR="00A6296E" w:rsidRPr="00DD112E" w:rsidRDefault="00A6296E" w:rsidP="00A6296E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615376F3" w14:textId="0725F841" w:rsidR="00A6296E" w:rsidRPr="00DD112E" w:rsidRDefault="00A6296E" w:rsidP="00A75932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(30,480)</w:t>
            </w:r>
          </w:p>
        </w:tc>
        <w:tc>
          <w:tcPr>
            <w:tcW w:w="74" w:type="pct"/>
            <w:shd w:val="clear" w:color="auto" w:fill="auto"/>
          </w:tcPr>
          <w:p w14:paraId="5A072304" w14:textId="77777777" w:rsidR="00A6296E" w:rsidRPr="00DD112E" w:rsidRDefault="00A6296E" w:rsidP="00A6296E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5ED72904" w14:textId="76DBE6E2" w:rsidR="00A6296E" w:rsidRPr="00DD112E" w:rsidRDefault="00A6296E" w:rsidP="00A75932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(380,556)</w:t>
            </w:r>
          </w:p>
        </w:tc>
        <w:tc>
          <w:tcPr>
            <w:tcW w:w="72" w:type="pct"/>
            <w:shd w:val="clear" w:color="auto" w:fill="auto"/>
          </w:tcPr>
          <w:p w14:paraId="7F4D731D" w14:textId="77777777" w:rsidR="00A6296E" w:rsidRPr="00DD112E" w:rsidRDefault="00A6296E" w:rsidP="00A6296E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5946189E" w14:textId="336696A8" w:rsidR="00A6296E" w:rsidRPr="00DD112E" w:rsidRDefault="00A6296E" w:rsidP="00A75932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(386,901)</w:t>
            </w:r>
          </w:p>
        </w:tc>
        <w:tc>
          <w:tcPr>
            <w:tcW w:w="61" w:type="pct"/>
            <w:shd w:val="clear" w:color="auto" w:fill="auto"/>
          </w:tcPr>
          <w:p w14:paraId="712B539E" w14:textId="77777777" w:rsidR="00A6296E" w:rsidRPr="00DD112E" w:rsidRDefault="00A6296E" w:rsidP="00A6296E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2633B5A8" w14:textId="1CC50C5D" w:rsidR="00A6296E" w:rsidRPr="00DD112E" w:rsidRDefault="00A6296E" w:rsidP="00A6296E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DD112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28CCBF2E" w14:textId="77777777" w:rsidR="00A6296E" w:rsidRPr="00DD112E" w:rsidRDefault="00A6296E" w:rsidP="00A6296E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</w:tcPr>
          <w:p w14:paraId="51CF16AF" w14:textId="6C661790" w:rsidR="00A6296E" w:rsidRPr="00A6296E" w:rsidRDefault="00A6296E" w:rsidP="00A6296E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A6296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10A622A6" w14:textId="77777777" w:rsidR="00A6296E" w:rsidRPr="00A6296E" w:rsidRDefault="00A6296E" w:rsidP="00A6296E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508C036F" w14:textId="3D07C9E9" w:rsidR="00A6296E" w:rsidRPr="00655879" w:rsidRDefault="00A6296E" w:rsidP="00E9238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6296E">
              <w:rPr>
                <w:rFonts w:asciiTheme="majorBidi" w:hAnsiTheme="majorBidi" w:cstheme="majorBidi"/>
                <w:szCs w:val="22"/>
                <w:lang w:val="en-US" w:bidi="th-TH"/>
              </w:rPr>
              <w:t>(380,556)</w:t>
            </w:r>
          </w:p>
        </w:tc>
        <w:tc>
          <w:tcPr>
            <w:tcW w:w="72" w:type="pct"/>
            <w:shd w:val="clear" w:color="auto" w:fill="auto"/>
          </w:tcPr>
          <w:p w14:paraId="266C9DF4" w14:textId="77777777" w:rsidR="00A6296E" w:rsidRPr="00A6296E" w:rsidRDefault="00A6296E" w:rsidP="00A6296E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</w:tcPr>
          <w:p w14:paraId="2FF4714F" w14:textId="32899D70" w:rsidR="00A6296E" w:rsidRPr="00A6296E" w:rsidRDefault="00A6296E" w:rsidP="00A75932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6296E">
              <w:rPr>
                <w:rFonts w:asciiTheme="majorBidi" w:hAnsiTheme="majorBidi" w:cstheme="majorBidi"/>
                <w:szCs w:val="22"/>
                <w:lang w:val="en-US" w:bidi="th-TH"/>
              </w:rPr>
              <w:t>(386,901)</w:t>
            </w:r>
          </w:p>
        </w:tc>
      </w:tr>
      <w:tr w:rsidR="00A6296E" w:rsidRPr="00585FDC" w14:paraId="40800B91" w14:textId="77777777" w:rsidTr="00E92381">
        <w:trPr>
          <w:cantSplit/>
        </w:trPr>
        <w:tc>
          <w:tcPr>
            <w:tcW w:w="741" w:type="pct"/>
            <w:shd w:val="clear" w:color="auto" w:fill="auto"/>
          </w:tcPr>
          <w:p w14:paraId="07D0089F" w14:textId="77777777" w:rsidR="00A6296E" w:rsidRPr="00645107" w:rsidRDefault="00A6296E" w:rsidP="00A6296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52E77F1F" w14:textId="36338591" w:rsidR="00A6296E" w:rsidRPr="00DD112E" w:rsidRDefault="00B4568F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268,192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604AD6B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4C7D9D97" w14:textId="297FE370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756,074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A137AC8" w14:textId="77777777" w:rsidR="00A6296E" w:rsidRPr="00DD112E" w:rsidRDefault="00A6296E" w:rsidP="00A6296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285A04BA" w14:textId="087E4FC0" w:rsidR="00A6296E" w:rsidRPr="00DD112E" w:rsidRDefault="00B4568F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44,752</w:t>
            </w:r>
          </w:p>
        </w:tc>
        <w:tc>
          <w:tcPr>
            <w:tcW w:w="69" w:type="pct"/>
            <w:shd w:val="clear" w:color="auto" w:fill="auto"/>
          </w:tcPr>
          <w:p w14:paraId="207424A5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22AE95F3" w14:textId="1FCD0ED3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2,418</w:t>
            </w:r>
          </w:p>
        </w:tc>
        <w:tc>
          <w:tcPr>
            <w:tcW w:w="67" w:type="pct"/>
            <w:shd w:val="clear" w:color="auto" w:fill="auto"/>
          </w:tcPr>
          <w:p w14:paraId="1EBB541C" w14:textId="77777777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13967EEE" w14:textId="29160090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B4568F"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3,891</w:t>
            </w: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0F903240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29E48729" w14:textId="19DA9604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(85,258)</w:t>
            </w:r>
          </w:p>
        </w:tc>
        <w:tc>
          <w:tcPr>
            <w:tcW w:w="74" w:type="pct"/>
            <w:shd w:val="clear" w:color="auto" w:fill="auto"/>
          </w:tcPr>
          <w:p w14:paraId="3F21F56E" w14:textId="77777777" w:rsidR="00A6296E" w:rsidRPr="00DD112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14D14605" w14:textId="03D26E49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309,053 </w:t>
            </w:r>
          </w:p>
        </w:tc>
        <w:tc>
          <w:tcPr>
            <w:tcW w:w="72" w:type="pct"/>
            <w:shd w:val="clear" w:color="auto" w:fill="auto"/>
          </w:tcPr>
          <w:p w14:paraId="3B77E51D" w14:textId="77777777" w:rsidR="00A6296E" w:rsidRPr="00DD112E" w:rsidRDefault="00A6296E" w:rsidP="00A6296E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019D6554" w14:textId="63CE0D45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673,234</w:t>
            </w:r>
          </w:p>
        </w:tc>
        <w:tc>
          <w:tcPr>
            <w:tcW w:w="61" w:type="pct"/>
            <w:shd w:val="clear" w:color="auto" w:fill="auto"/>
          </w:tcPr>
          <w:p w14:paraId="0E44E830" w14:textId="77777777" w:rsidR="00A6296E" w:rsidRPr="00DD112E" w:rsidRDefault="00A6296E" w:rsidP="00A6296E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048C3469" w14:textId="16F44EBA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17,956</w:t>
            </w:r>
          </w:p>
        </w:tc>
        <w:tc>
          <w:tcPr>
            <w:tcW w:w="72" w:type="pct"/>
            <w:shd w:val="clear" w:color="auto" w:fill="auto"/>
          </w:tcPr>
          <w:p w14:paraId="11C35D40" w14:textId="77777777" w:rsidR="00A6296E" w:rsidRPr="00DD112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</w:tcPr>
          <w:p w14:paraId="0EDD2BD2" w14:textId="1575327B" w:rsidR="00A6296E" w:rsidRPr="00A6296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6296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68,836</w:t>
            </w:r>
          </w:p>
        </w:tc>
        <w:tc>
          <w:tcPr>
            <w:tcW w:w="73" w:type="pct"/>
            <w:shd w:val="clear" w:color="auto" w:fill="auto"/>
          </w:tcPr>
          <w:p w14:paraId="55E6BEAA" w14:textId="77777777" w:rsidR="00A6296E" w:rsidRPr="00A6296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102D57C4" w14:textId="42BB42CA" w:rsidR="00A6296E" w:rsidRPr="00A6296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6296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327,009</w:t>
            </w:r>
          </w:p>
        </w:tc>
        <w:tc>
          <w:tcPr>
            <w:tcW w:w="72" w:type="pct"/>
            <w:shd w:val="clear" w:color="auto" w:fill="auto"/>
          </w:tcPr>
          <w:p w14:paraId="368CA776" w14:textId="77777777" w:rsidR="00A6296E" w:rsidRPr="00A6296E" w:rsidRDefault="00A6296E" w:rsidP="00A6296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</w:tcPr>
          <w:p w14:paraId="4D01289E" w14:textId="426DF923" w:rsidR="00A6296E" w:rsidRPr="00A6296E" w:rsidRDefault="00A6296E" w:rsidP="00A6296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6296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742,070</w:t>
            </w:r>
          </w:p>
        </w:tc>
      </w:tr>
      <w:tr w:rsidR="006B787A" w:rsidRPr="00BB350B" w14:paraId="68EF9A91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0B488F2C" w14:textId="77777777" w:rsidR="006B787A" w:rsidRPr="00645107" w:rsidRDefault="006B787A" w:rsidP="006B787A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481F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E40D5DA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59117E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C00EE03" w14:textId="77777777" w:rsidR="006B787A" w:rsidRPr="006A172C" w:rsidRDefault="006B787A" w:rsidP="006B787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B79765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037E146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C9FD45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205F471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7F6B9E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8505AB3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B457BF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A97289C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FDA3A3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47BA28C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1791C6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1404C9F" w14:textId="77777777" w:rsidR="006B787A" w:rsidRPr="006A172C" w:rsidRDefault="006B787A" w:rsidP="006B787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C834A0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D978ED4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4F3766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C0D42D5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3C9CC1B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FA802C5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B7F2D09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6B787A" w:rsidRPr="00BB350B" w14:paraId="76F9C52F" w14:textId="77777777" w:rsidTr="007D6CDC">
        <w:trPr>
          <w:cantSplit/>
        </w:trPr>
        <w:tc>
          <w:tcPr>
            <w:tcW w:w="1031" w:type="pct"/>
            <w:gridSpan w:val="2"/>
            <w:shd w:val="clear" w:color="auto" w:fill="auto"/>
          </w:tcPr>
          <w:p w14:paraId="4B09A6E2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C540FC1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FED4F48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E0753C6" w14:textId="77777777" w:rsidR="006B787A" w:rsidRPr="006A172C" w:rsidRDefault="006B787A" w:rsidP="006B787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A25ABDE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23F54CA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2A4ADDE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2AEC118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53265FB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97EF164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5FF9024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84976CB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55F08B1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9DD1198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0F8BCE7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173A4BE" w14:textId="77777777" w:rsidR="006B787A" w:rsidRPr="006A172C" w:rsidRDefault="006B787A" w:rsidP="006B787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C83B0B0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31E3B75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9DBF5E8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675AF9B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BDE9D7B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64C5F2A" w14:textId="77777777" w:rsidR="006B787A" w:rsidRPr="006A172C" w:rsidRDefault="006B787A" w:rsidP="006B787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AEB7BD1" w14:textId="77777777" w:rsidR="006B787A" w:rsidRPr="006A172C" w:rsidRDefault="006B787A" w:rsidP="006B787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F36C3C" w:rsidRPr="00BB350B" w14:paraId="0E40BF56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670E881E" w14:textId="77777777" w:rsidR="00F36C3C" w:rsidRPr="00645107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3388E468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5AF26C6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B6F4E39" w14:textId="77777777" w:rsidR="00F36C3C" w:rsidRPr="00F36C3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818C7D0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9B627A4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C1B9772" w14:textId="77777777" w:rsidR="00F36C3C" w:rsidRPr="006A172C" w:rsidRDefault="00F36C3C" w:rsidP="00F36C3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98DB439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C47D74E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1BBB0D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1E3DB55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D621E3A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82E6272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683A547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36863FF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6D0E0E2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6504798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0D7780D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525386E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FF2A628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ADD3056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2942AFC" w14:textId="6765CA30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36C3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</w:t>
            </w:r>
            <w:r w:rsidRPr="00F36C3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F36C3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794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941D3EC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D6BDE6C" w14:textId="7A867103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2,665</w:t>
            </w:r>
          </w:p>
        </w:tc>
      </w:tr>
      <w:tr w:rsidR="00F36C3C" w:rsidRPr="00BB350B" w14:paraId="6DF3C837" w14:textId="77777777" w:rsidTr="007D6CDC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64F90182" w14:textId="7F336953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FBBCC11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2907AF9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BCA7149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068B44B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BD9729F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00EFB47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9CAB181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0086C1F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E2894F6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5E787F2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E572994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0E2E45C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B5F9634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D12419A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06B7C65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6902B86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3E27EAF" w14:textId="77777777" w:rsidR="00F36C3C" w:rsidRPr="00F36C3C" w:rsidRDefault="00F36C3C" w:rsidP="00F36C3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322D299" w14:textId="7DA344C5" w:rsidR="00F36C3C" w:rsidRPr="00F36C3C" w:rsidRDefault="00F36C3C" w:rsidP="005C27D5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36C3C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9F5F4F3" w14:textId="77777777" w:rsidR="00F36C3C" w:rsidRPr="006A172C" w:rsidRDefault="00F36C3C" w:rsidP="00F36C3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BC2DF0D" w14:textId="401AABB7" w:rsidR="00F36C3C" w:rsidRPr="006A172C" w:rsidRDefault="00F36C3C" w:rsidP="00F36C3C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</w:rPr>
            </w:pPr>
            <w:r w:rsidRPr="00094692">
              <w:rPr>
                <w:rFonts w:asciiTheme="majorBidi" w:hAnsiTheme="majorBidi" w:cstheme="majorBidi"/>
                <w:lang w:val="en-US"/>
              </w:rPr>
              <w:t>23,523</w:t>
            </w:r>
          </w:p>
        </w:tc>
      </w:tr>
      <w:tr w:rsidR="00F36C3C" w:rsidRPr="00BB350B" w14:paraId="53BCB63D" w14:textId="77777777" w:rsidTr="007D6CDC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5DB7B04E" w14:textId="58CE0342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3D41A2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กำไร</w:t>
            </w:r>
            <w:r w:rsidRPr="003D41A2">
              <w:rPr>
                <w:rFonts w:asciiTheme="majorBidi" w:hAnsiTheme="majorBidi" w:cs="Angsana New"/>
                <w:szCs w:val="22"/>
                <w:cs/>
                <w:lang w:bidi="th-TH"/>
              </w:rPr>
              <w:t>จากการจำหน่ายและตัดจำหน่ายที่ดิน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AF3887C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BC7E952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F4EB465" w14:textId="77777777" w:rsidR="00F36C3C" w:rsidRPr="003D41A2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96B7D13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BAA41CE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DAB5800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15BBB83" w14:textId="77777777" w:rsidR="00F36C3C" w:rsidRPr="003D41A2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7355D51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549C644" w14:textId="77777777" w:rsidR="00F36C3C" w:rsidRPr="003D41A2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A47F05F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DD6C43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D8F3AEE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AD48837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67A71F5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272A4E4" w14:textId="77777777" w:rsidR="00F36C3C" w:rsidRPr="003D41A2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32C6CFD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A5DD531" w14:textId="77777777" w:rsidR="00F36C3C" w:rsidRPr="003D41A2" w:rsidRDefault="00F36C3C" w:rsidP="00F36C3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CC89AE0" w14:textId="4BAC3566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D41A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</w:t>
            </w:r>
            <w:r w:rsidRPr="003D41A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0D0044" w:rsidRPr="003D41A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439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6EA7305" w14:textId="77777777" w:rsidR="00F36C3C" w:rsidRPr="003D41A2" w:rsidRDefault="00F36C3C" w:rsidP="00F36C3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B4B5305" w14:textId="5A3A63E5" w:rsidR="00F36C3C" w:rsidRPr="003D41A2" w:rsidRDefault="00F36C3C" w:rsidP="00F36C3C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</w:rPr>
            </w:pPr>
            <w:r w:rsidRPr="003D41A2">
              <w:rPr>
                <w:rFonts w:asciiTheme="majorBidi" w:hAnsiTheme="majorBidi" w:cstheme="majorBidi"/>
                <w:lang w:val="en-US"/>
              </w:rPr>
              <w:t>1,385</w:t>
            </w:r>
          </w:p>
        </w:tc>
      </w:tr>
      <w:tr w:rsidR="00F36C3C" w:rsidRPr="00BB350B" w14:paraId="7065C35F" w14:textId="77777777" w:rsidTr="007D6CDC">
        <w:trPr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27B60F24" w14:textId="7AE0EA7B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3D41A2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ขาดทุนจากอัตราแลกเปลี่ยน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E6FA063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B68B44E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AD9F2F9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64AFDD2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5F82015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AF38159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AB60442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3CE120D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397276F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8D09555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4FDA6B5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1F15CDF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384BF29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6A67451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AC91AE5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019AA5D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3A9B68F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0CD60B2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20350DA" w14:textId="77777777" w:rsidR="00F36C3C" w:rsidRPr="003D41A2" w:rsidRDefault="00F36C3C" w:rsidP="00F36C3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44179E8" w14:textId="4CB5B221" w:rsidR="00F36C3C" w:rsidRPr="003D41A2" w:rsidRDefault="00F36C3C" w:rsidP="00447AC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D41A2">
              <w:rPr>
                <w:rFonts w:asciiTheme="majorBidi" w:hAnsiTheme="majorBidi" w:cstheme="majorBidi"/>
                <w:szCs w:val="22"/>
                <w:lang w:bidi="th-TH"/>
              </w:rPr>
              <w:t>(63,182)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EEEBAC3" w14:textId="77777777" w:rsidR="00F36C3C" w:rsidRPr="003D41A2" w:rsidRDefault="00F36C3C" w:rsidP="00447ACE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77F7984" w14:textId="2D1E18C2" w:rsidR="00F36C3C" w:rsidRPr="003D41A2" w:rsidRDefault="00F36C3C" w:rsidP="00B81FD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3D41A2">
              <w:rPr>
                <w:rFonts w:asciiTheme="majorBidi" w:hAnsiTheme="majorBidi" w:cstheme="majorBidi"/>
              </w:rPr>
              <w:t xml:space="preserve">     (92,036)</w:t>
            </w:r>
          </w:p>
        </w:tc>
      </w:tr>
      <w:tr w:rsidR="00F36C3C" w:rsidRPr="00BB350B" w14:paraId="07BCF7CE" w14:textId="77777777" w:rsidTr="00F36C3C">
        <w:trPr>
          <w:cantSplit/>
        </w:trPr>
        <w:tc>
          <w:tcPr>
            <w:tcW w:w="1762" w:type="pct"/>
            <w:gridSpan w:val="6"/>
            <w:shd w:val="clear" w:color="auto" w:fill="auto"/>
            <w:vAlign w:val="center"/>
          </w:tcPr>
          <w:p w14:paraId="1099B960" w14:textId="6620EDB2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3D41A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46945BA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5A4F712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4A722D1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AEF6506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D035A65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4AF858B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CA30FD1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6A2BB76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BFE857E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E5414A2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AA84706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4B95F30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6857C26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9F86AC4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A249414" w14:textId="77777777" w:rsidR="00F36C3C" w:rsidRPr="003D41A2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851A9EC" w14:textId="47456F3B" w:rsidR="00F36C3C" w:rsidRPr="003D41A2" w:rsidRDefault="00F36C3C" w:rsidP="00447AC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D41A2">
              <w:rPr>
                <w:rFonts w:asciiTheme="majorBidi" w:hAnsiTheme="majorBidi" w:cstheme="majorBidi"/>
                <w:szCs w:val="22"/>
                <w:lang w:bidi="th-TH"/>
              </w:rPr>
              <w:t>(2,090)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FF0705E" w14:textId="77777777" w:rsidR="00F36C3C" w:rsidRPr="003D41A2" w:rsidRDefault="00F36C3C" w:rsidP="00447ACE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6139161" w14:textId="0FFAE892" w:rsidR="00F36C3C" w:rsidRPr="003D41A2" w:rsidRDefault="00F36C3C" w:rsidP="00F36C3C">
            <w:pPr>
              <w:pStyle w:val="BodyText"/>
              <w:tabs>
                <w:tab w:val="decimal" w:pos="45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D41A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36C3C" w:rsidRPr="00BB350B" w14:paraId="6A2F75E2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0B050E9F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D41A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5C0EAE05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A36E1DD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683B246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55B2336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462AB27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84CDD86" w14:textId="77777777" w:rsidR="00F36C3C" w:rsidRPr="003D41A2" w:rsidRDefault="00F36C3C" w:rsidP="00F36C3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7DB15F4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AE5F4EC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F20648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9E7DE6E" w14:textId="77777777" w:rsidR="00F36C3C" w:rsidRPr="003D41A2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F4D1FD7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CCB5AF0" w14:textId="77777777" w:rsidR="00F36C3C" w:rsidRPr="003D41A2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06C8F3E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FC00022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3D2048C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B055F41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82405C5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8FE4982" w14:textId="77777777" w:rsidR="00F36C3C" w:rsidRPr="003D41A2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E56CC21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2E1E7E7" w14:textId="77777777" w:rsidR="00F36C3C" w:rsidRPr="003D41A2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F8A618E" w14:textId="7D80B6A5" w:rsidR="00F36C3C" w:rsidRPr="003D41A2" w:rsidRDefault="00F36C3C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 w:right="-10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D41A2">
              <w:rPr>
                <w:rFonts w:asciiTheme="majorBidi" w:hAnsiTheme="majorBidi" w:cstheme="majorBidi"/>
                <w:szCs w:val="22"/>
              </w:rPr>
              <w:t>42,</w:t>
            </w:r>
            <w:r w:rsidR="000D0044" w:rsidRPr="003D41A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290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ACD8038" w14:textId="77777777" w:rsidR="00F36C3C" w:rsidRPr="003D41A2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8BCB318" w14:textId="1D14A479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28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3D41A2">
              <w:rPr>
                <w:rFonts w:asciiTheme="majorBidi" w:hAnsiTheme="majorBidi" w:cstheme="majorBidi"/>
                <w:lang w:val="en-US"/>
              </w:rPr>
              <w:t xml:space="preserve">       28,148</w:t>
            </w:r>
          </w:p>
        </w:tc>
      </w:tr>
      <w:tr w:rsidR="00F36C3C" w:rsidRPr="00BB350B" w14:paraId="5AFACBA5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39CA5AF5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D41A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0" w:type="pct"/>
            <w:shd w:val="clear" w:color="auto" w:fill="auto"/>
          </w:tcPr>
          <w:p w14:paraId="23104C83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</w:tcPr>
          <w:p w14:paraId="4353F975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0795DC5E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1B33B3FA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298C4FA5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</w:tcPr>
          <w:p w14:paraId="06D82DE8" w14:textId="77777777" w:rsidR="00F36C3C" w:rsidRPr="003D41A2" w:rsidRDefault="00F36C3C" w:rsidP="00F36C3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2E65E344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</w:tcPr>
          <w:p w14:paraId="15CC7435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F92DA30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1FC9417A" w14:textId="77777777" w:rsidR="00F36C3C" w:rsidRPr="003D41A2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6E1973A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</w:tcPr>
          <w:p w14:paraId="17733E80" w14:textId="77777777" w:rsidR="00F36C3C" w:rsidRPr="003D41A2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3B317158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72D60353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174A7680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1EB0BCFB" w14:textId="77777777" w:rsidR="00F36C3C" w:rsidRPr="003D41A2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7D4EB0A9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4EDC4E89" w14:textId="77777777" w:rsidR="00F36C3C" w:rsidRPr="003D41A2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74BDC372" w14:textId="77777777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2EFFD8E9" w14:textId="77777777" w:rsidR="00F36C3C" w:rsidRPr="003D41A2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8313D16" w14:textId="04E7555C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D41A2">
              <w:rPr>
                <w:rFonts w:asciiTheme="majorBidi" w:hAnsiTheme="majorBidi" w:cstheme="majorBidi"/>
                <w:szCs w:val="22"/>
                <w:lang w:bidi="th-TH"/>
              </w:rPr>
              <w:t>(23,025)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40131B0" w14:textId="77777777" w:rsidR="00F36C3C" w:rsidRPr="003D41A2" w:rsidRDefault="00F36C3C" w:rsidP="00F36C3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CDBE55C" w14:textId="309EFCBE" w:rsidR="00F36C3C" w:rsidRPr="003D41A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lang w:val="en-US"/>
              </w:rPr>
            </w:pPr>
            <w:r w:rsidRPr="003D41A2">
              <w:rPr>
                <w:rFonts w:asciiTheme="majorBidi" w:hAnsiTheme="majorBidi" w:cstheme="majorBidi"/>
                <w:lang w:val="en-US"/>
              </w:rPr>
              <w:t>(22,187)</w:t>
            </w:r>
          </w:p>
        </w:tc>
      </w:tr>
      <w:tr w:rsidR="00F36C3C" w:rsidRPr="00BB350B" w14:paraId="50922DEA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62634EE2" w14:textId="77777777" w:rsidR="00F36C3C" w:rsidRPr="00645107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6D61B0E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ED8B198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A21CEF6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E0D9CCB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B44E107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C7995BE" w14:textId="77777777" w:rsidR="00F36C3C" w:rsidRPr="006A172C" w:rsidRDefault="00F36C3C" w:rsidP="00F36C3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3F728FD0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903E6B8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5B6F79D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746028D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3DC9DC2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19D00B5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F30E270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16BD5DB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0F7F89D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40998DE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F3A63FA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E1A33E0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E451234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AD86295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AB431" w14:textId="7DAC3D59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(69,837)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EEF68E8" w14:textId="77777777" w:rsidR="00F36C3C" w:rsidRPr="006A172C" w:rsidRDefault="00F36C3C" w:rsidP="00F36C3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87376" w14:textId="5C5A1714" w:rsidR="00F36C3C" w:rsidRPr="00094692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(121,938)</w:t>
            </w:r>
          </w:p>
        </w:tc>
      </w:tr>
      <w:tr w:rsidR="00F36C3C" w:rsidRPr="00BB350B" w14:paraId="32B99185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12F83EC2" w14:textId="77777777" w:rsidR="00F36C3C" w:rsidRPr="00645107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588C41C3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7C3B2E7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9B31252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5D2BBC9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07B12B8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C89EAB1" w14:textId="77777777" w:rsidR="00F36C3C" w:rsidRPr="006A172C" w:rsidRDefault="00F36C3C" w:rsidP="00F36C3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1FD7DF0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4D540ED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4286452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C9D5550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ADEA864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AEEE55D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9E1DCE1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8E37123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8783DE8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7EBC03B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A3A4DD6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9C8B946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478848D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E81F210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00550" w14:textId="53BA79D7" w:rsidR="00F36C3C" w:rsidRPr="006A172C" w:rsidRDefault="00F36C3C" w:rsidP="00F36C3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218,398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F489C11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EF05" w14:textId="58CB94F6" w:rsidR="00F36C3C" w:rsidRPr="006A172C" w:rsidRDefault="00F36C3C" w:rsidP="00F36C3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561,630</w:t>
            </w:r>
          </w:p>
        </w:tc>
      </w:tr>
      <w:tr w:rsidR="00F36C3C" w:rsidRPr="00BB350B" w14:paraId="082876DD" w14:textId="77777777" w:rsidTr="007D6CDC">
        <w:trPr>
          <w:cantSplit/>
        </w:trPr>
        <w:tc>
          <w:tcPr>
            <w:tcW w:w="1411" w:type="pct"/>
            <w:gridSpan w:val="4"/>
            <w:shd w:val="clear" w:color="auto" w:fill="auto"/>
          </w:tcPr>
          <w:p w14:paraId="14107B27" w14:textId="1AA19BC3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6A172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75146DB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4182888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DD7D59B" w14:textId="77777777" w:rsidR="00F36C3C" w:rsidRPr="006A172C" w:rsidRDefault="00F36C3C" w:rsidP="00F36C3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C2A59E0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FC6B38C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4E30582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4572B9D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F30E248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1659922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1B070F0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8E97AE3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01C05D3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E181B56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DDD881D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6BB888C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3720553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8433046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FAF38" w14:textId="33E10659" w:rsidR="00F36C3C" w:rsidRPr="006A172C" w:rsidRDefault="00F36C3C" w:rsidP="005C27D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25,448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D11BD40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62C25" w14:textId="28CE0DDD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18,569</w:t>
            </w:r>
          </w:p>
        </w:tc>
      </w:tr>
      <w:tr w:rsidR="00F36C3C" w:rsidRPr="00BB350B" w14:paraId="7881E675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1364B396" w14:textId="77777777" w:rsidR="00F36C3C" w:rsidRPr="00645107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94A36EB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F299C67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A61FCC1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C2A29B7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88F34C3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8E7EA3E" w14:textId="77777777" w:rsidR="00F36C3C" w:rsidRPr="006A172C" w:rsidRDefault="00F36C3C" w:rsidP="00F36C3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412185B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53D07A5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15AFB56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A690D7F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B37B99F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3D8E59A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2ECFA73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850B56A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B4C80B9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0F30230" w14:textId="77777777" w:rsidR="00F36C3C" w:rsidRPr="006A172C" w:rsidRDefault="00F36C3C" w:rsidP="00F36C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5A7C220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FCF4BE6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E9F7D37" w14:textId="77777777" w:rsidR="00F36C3C" w:rsidRPr="006A172C" w:rsidRDefault="00F36C3C" w:rsidP="00F36C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7936579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8992B" w14:textId="5ABD449F" w:rsidR="00F36C3C" w:rsidRPr="006A172C" w:rsidRDefault="00F36C3C" w:rsidP="00F36C3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243,846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B08C1AA" w14:textId="77777777" w:rsidR="00F36C3C" w:rsidRPr="006A172C" w:rsidRDefault="00F36C3C" w:rsidP="00F36C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A75B1" w14:textId="6A5AF3E9" w:rsidR="00F36C3C" w:rsidRPr="006A172C" w:rsidRDefault="00F36C3C" w:rsidP="00F36C3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580,199</w:t>
            </w:r>
          </w:p>
        </w:tc>
      </w:tr>
    </w:tbl>
    <w:p w14:paraId="1AF2F63C" w14:textId="77777777" w:rsidR="00A1588D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5DD1A0F" w14:textId="77777777" w:rsidR="00A1588D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E52850" w14:textId="34A5A4B3" w:rsidR="00AB52E7" w:rsidRPr="00C335C4" w:rsidRDefault="00B659E9" w:rsidP="00EC786C">
      <w:pPr>
        <w:ind w:right="-45"/>
        <w:contextualSpacing/>
        <w:jc w:val="thaiDistribute"/>
        <w:rPr>
          <w:sz w:val="2"/>
          <w:szCs w:val="2"/>
          <w:lang w:val="en-US"/>
        </w:rPr>
        <w:sectPr w:rsidR="00AB52E7" w:rsidRPr="00C335C4" w:rsidSect="00AB52E7">
          <w:footerReference w:type="default" r:id="rId21"/>
          <w:pgSz w:w="16834" w:h="11909" w:orient="landscape" w:code="9"/>
          <w:pgMar w:top="692" w:right="692" w:bottom="1151" w:left="1151" w:header="720" w:footer="720" w:gutter="0"/>
          <w:cols w:space="737"/>
          <w:docGrid w:linePitch="360"/>
        </w:sectPr>
      </w:pPr>
      <w:r w:rsidRPr="00F065D7">
        <w:rPr>
          <w:sz w:val="2"/>
          <w:szCs w:val="2"/>
        </w:rPr>
        <w:t xml:space="preserve"> </w:t>
      </w:r>
    </w:p>
    <w:p w14:paraId="4B2DE1E5" w14:textId="77777777" w:rsidR="007E3A45" w:rsidRPr="00D942B7" w:rsidRDefault="007E3A45" w:rsidP="00EC786C">
      <w:pPr>
        <w:spacing w:line="240" w:lineRule="atLeast"/>
        <w:ind w:left="540"/>
        <w:jc w:val="center"/>
        <w:rPr>
          <w:sz w:val="30"/>
          <w:szCs w:val="30"/>
        </w:rPr>
      </w:pPr>
      <w:r w:rsidRPr="00D942B7">
        <w:rPr>
          <w:rFonts w:hint="cs"/>
          <w:sz w:val="30"/>
          <w:szCs w:val="30"/>
          <w:cs/>
        </w:rPr>
        <w:lastRenderedPageBreak/>
        <w:t>รายได้จากการขายในงบการเงินรวม</w:t>
      </w:r>
    </w:p>
    <w:p w14:paraId="3A3FE14A" w14:textId="594112A5" w:rsidR="007E3A45" w:rsidRPr="00D942B7" w:rsidRDefault="007E3A45" w:rsidP="00755CD3">
      <w:pPr>
        <w:tabs>
          <w:tab w:val="left" w:pos="9360"/>
        </w:tabs>
        <w:spacing w:line="240" w:lineRule="atLeast"/>
        <w:ind w:left="540"/>
        <w:jc w:val="center"/>
        <w:rPr>
          <w:sz w:val="30"/>
          <w:szCs w:val="30"/>
          <w:cs/>
        </w:rPr>
      </w:pPr>
      <w:r w:rsidRPr="00C63F8C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0E21BEBB" wp14:editId="14BA4168">
                <wp:simplePos x="0" y="0"/>
                <wp:positionH relativeFrom="column">
                  <wp:posOffset>1797050</wp:posOffset>
                </wp:positionH>
                <wp:positionV relativeFrom="paragraph">
                  <wp:posOffset>254000</wp:posOffset>
                </wp:positionV>
                <wp:extent cx="4197350" cy="3307080"/>
                <wp:effectExtent l="0" t="0" r="0" b="7620"/>
                <wp:wrapNone/>
                <wp:docPr id="191" name="Group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7350" cy="3307081"/>
                          <a:chOff x="415510" y="-621023"/>
                          <a:chExt cx="4292553" cy="3248964"/>
                        </a:xfrm>
                      </wpg:grpSpPr>
                      <wpg:grpSp>
                        <wpg:cNvPr id="256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257" name="Picture 257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58" name="Picture 258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259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260" name="Group 26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26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62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6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0" y="-615533"/>
                                <a:ext cx="111127" cy="111129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264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265" name="TextBox 1"/>
                        <wps:cNvSpPr txBox="1"/>
                        <wps:spPr>
                          <a:xfrm>
                            <a:off x="3824875" y="-621023"/>
                            <a:ext cx="883188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BF63D7" w14:textId="0D6692FA" w:rsidR="003D41A2" w:rsidRPr="00C120B5" w:rsidRDefault="003D41A2" w:rsidP="007E3A45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ห</w:t>
                              </w:r>
                              <w:r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น่วย</w:t>
                              </w:r>
                              <w:r w:rsidRPr="005B5A9C">
                                <w:rPr>
                                  <w:rFonts w:hint="cs"/>
                                  <w:color w:val="000000" w:themeColor="text1"/>
                                  <w:kern w:val="24"/>
                                  <w:cs/>
                                </w:rPr>
                                <w:t xml:space="preserve">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5B5A9C"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21BEBB" id="Group 191" o:spid="_x0000_s1068" style="position:absolute;left:0;text-align:left;margin-left:141.5pt;margin-top:20pt;width:330.5pt;height:260.4pt;z-index:251719680;mso-width-relative:margin;mso-height-relative:margin" coordorigin="4155,-6210" coordsize="42925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">
                <v:group id="Group 21" o:spid="_x0000_s1069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<v:shape id="Picture 257" o:spid="_x0000_s1070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">
                    <v:imagedata r:id="rId13" o:title="Food2" grayscale="t"/>
                  </v:shape>
                  <v:shape id="Picture 258" o:spid="_x0000_s1071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">
                    <v:imagedata r:id="rId14" o:title="Food3" grayscale="t"/>
                  </v:shape>
                </v:group>
                <v:group id="Group 27" o:spid="_x0000_s1072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group id="Group 260" o:spid="_x0000_s1073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  <v:shape id="Freeform 39" o:spid="_x0000_s1074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75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76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77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_x0000_s1078" type="#_x0000_t202" style="position:absolute;left:38248;top:-6210;width:8832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" filled="f" stroked="f">
                  <v:textbox inset="4.3pt,4.3pt,4.3pt,4.3pt">
                    <w:txbxContent>
                      <w:p w14:paraId="4BBF63D7" w14:textId="0D6692FA" w:rsidR="003D41A2" w:rsidRPr="00C120B5" w:rsidRDefault="003D41A2" w:rsidP="007E3A45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ห</w:t>
                        </w:r>
                        <w:r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น่วย</w:t>
                        </w:r>
                        <w:r w:rsidRPr="005B5A9C">
                          <w:rPr>
                            <w:rFonts w:hint="cs"/>
                            <w:color w:val="000000" w:themeColor="text1"/>
                            <w:kern w:val="24"/>
                            <w:cs/>
                          </w:rPr>
                          <w:t xml:space="preserve">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5B5A9C">
                          <w:rPr>
                            <w:color w:val="000000" w:themeColor="text1"/>
                            <w:kern w:val="24"/>
                            <w:lang w:val="en-US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942B7">
        <w:rPr>
          <w:rFonts w:hint="cs"/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งวด</w:t>
      </w:r>
      <w:r w:rsidR="00BB4DF3">
        <w:rPr>
          <w:rFonts w:hint="cs"/>
          <w:sz w:val="30"/>
          <w:szCs w:val="30"/>
          <w:cs/>
        </w:rPr>
        <w:t>เก้า</w:t>
      </w:r>
      <w:r>
        <w:rPr>
          <w:rFonts w:hint="cs"/>
          <w:sz w:val="30"/>
          <w:szCs w:val="30"/>
          <w:cs/>
        </w:rPr>
        <w:t>เดือน</w:t>
      </w:r>
      <w:r w:rsidRPr="00D942B7">
        <w:rPr>
          <w:rFonts w:hint="cs"/>
          <w:sz w:val="30"/>
          <w:szCs w:val="30"/>
          <w:cs/>
        </w:rPr>
        <w:t>สิ้นสุดวันที่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="00F233D1">
        <w:rPr>
          <w:rFonts w:asciiTheme="majorBidi" w:hAnsiTheme="majorBidi" w:cstheme="majorBidi" w:hint="cs"/>
          <w:sz w:val="30"/>
          <w:szCs w:val="30"/>
          <w:cs/>
        </w:rPr>
        <w:t>กันยายน</w:t>
      </w:r>
    </w:p>
    <w:p w14:paraId="3FB29838" w14:textId="108CA091" w:rsidR="007E3A45" w:rsidRPr="00E35160" w:rsidRDefault="007E3A45" w:rsidP="00755CD3">
      <w:pPr>
        <w:tabs>
          <w:tab w:val="left" w:pos="9360"/>
          <w:tab w:val="left" w:pos="9450"/>
        </w:tabs>
        <w:ind w:left="540" w:right="-45"/>
        <w:rPr>
          <w:rFonts w:cstheme="minorBidi"/>
          <w:sz w:val="20"/>
          <w:szCs w:val="20"/>
          <w:cs/>
        </w:rPr>
      </w:pPr>
      <w:r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4B8329E4" wp14:editId="486BF8B0">
                <wp:simplePos x="0" y="0"/>
                <wp:positionH relativeFrom="column">
                  <wp:posOffset>4658829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266" name="Group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67" name="Text Box 26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8661C81" w14:textId="77777777" w:rsidR="003D41A2" w:rsidRPr="009D3874" w:rsidRDefault="003D41A2" w:rsidP="007E3A4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  <w:p w14:paraId="50603BD5" w14:textId="77777777" w:rsidR="003D41A2" w:rsidRPr="009D3874" w:rsidRDefault="003D41A2" w:rsidP="007E3A45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Text Box 26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6E43259" w14:textId="72BA4127" w:rsidR="003D41A2" w:rsidRPr="00993BD1" w:rsidRDefault="003D41A2" w:rsidP="007E3A4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20,833,496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Text Box 26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6C3D40" w14:textId="77777777" w:rsidR="003D41A2" w:rsidRPr="009D3874" w:rsidRDefault="003D41A2" w:rsidP="007E3A4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Text Box 27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2768D94" w14:textId="77777777" w:rsidR="003D41A2" w:rsidRPr="00C22645" w:rsidRDefault="003D41A2" w:rsidP="007E3A4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Text Box 271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9222B9F" w14:textId="77777777" w:rsidR="003D41A2" w:rsidRPr="00C22645" w:rsidRDefault="003D41A2" w:rsidP="007E3A4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Text Box 272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EF07031" w14:textId="304704F6" w:rsidR="003D41A2" w:rsidRPr="008718CA" w:rsidRDefault="003D41A2" w:rsidP="007E3A4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19,810,120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8329E4" id="Group 266" o:spid="_x0000_s1079" style="position:absolute;left:0;text-align:left;margin-left:366.85pt;margin-top:65pt;width:100.8pt;height:1in;z-index:251720704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">
                <v:shape id="Text Box 267" o:spid="_x0000_s108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" fillcolor="white [3201]" strokeweight=".5pt">
                  <v:textbox>
                    <w:txbxContent>
                      <w:p w14:paraId="08661C81" w14:textId="77777777" w:rsidR="003D41A2" w:rsidRPr="009D3874" w:rsidRDefault="003D41A2" w:rsidP="007E3A4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  <w:p w14:paraId="50603BD5" w14:textId="77777777" w:rsidR="003D41A2" w:rsidRPr="009D3874" w:rsidRDefault="003D41A2" w:rsidP="007E3A45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268" o:spid="_x0000_s108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" fillcolor="white [3201]" strokeweight=".5pt">
                  <v:textbox>
                    <w:txbxContent>
                      <w:p w14:paraId="16E43259" w14:textId="72BA4127" w:rsidR="003D41A2" w:rsidRPr="00993BD1" w:rsidRDefault="003D41A2" w:rsidP="007E3A4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20,833,496</w:t>
                        </w:r>
                      </w:p>
                    </w:txbxContent>
                  </v:textbox>
                </v:shape>
                <v:shape id="Text Box 269" o:spid="_x0000_s108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" fillcolor="white [3201]" strokeweight=".5pt">
                  <v:textbox>
                    <w:txbxContent>
                      <w:p w14:paraId="4B6C3D40" w14:textId="77777777" w:rsidR="003D41A2" w:rsidRPr="009D3874" w:rsidRDefault="003D41A2" w:rsidP="007E3A4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270" o:spid="_x0000_s108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" fillcolor="#00338d" strokeweight=".5pt">
                  <v:textbox>
                    <w:txbxContent>
                      <w:p w14:paraId="12768D94" w14:textId="77777777" w:rsidR="003D41A2" w:rsidRPr="00C22645" w:rsidRDefault="003D41A2" w:rsidP="007E3A4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71" o:spid="_x0000_s108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" fillcolor="#00338d" strokeweight=".5pt">
                  <v:textbox>
                    <w:txbxContent>
                      <w:p w14:paraId="69222B9F" w14:textId="77777777" w:rsidR="003D41A2" w:rsidRPr="00C22645" w:rsidRDefault="003D41A2" w:rsidP="007E3A4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72" o:spid="_x0000_s108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" fillcolor="white [3201]" strokeweight=".5pt">
                  <v:textbox>
                    <w:txbxContent>
                      <w:p w14:paraId="5EF07031" w14:textId="304704F6" w:rsidR="003D41A2" w:rsidRPr="008718CA" w:rsidRDefault="003D41A2" w:rsidP="007E3A4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19,810,120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546E6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2A164DAF" wp14:editId="713063D5">
            <wp:extent cx="5779107" cy="3589020"/>
            <wp:effectExtent l="57150" t="0" r="50800" b="106680"/>
            <wp:docPr id="311" name="Chart 3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418668FF" w14:textId="6995E9C8" w:rsidR="007E3A45" w:rsidRDefault="00780292" w:rsidP="007E3A45">
      <w:pPr>
        <w:ind w:left="540" w:right="-45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38A2168F" wp14:editId="21D96A3C">
                <wp:simplePos x="0" y="0"/>
                <wp:positionH relativeFrom="column">
                  <wp:posOffset>530875</wp:posOffset>
                </wp:positionH>
                <wp:positionV relativeFrom="paragraph">
                  <wp:posOffset>109387</wp:posOffset>
                </wp:positionV>
                <wp:extent cx="5365113" cy="1642753"/>
                <wp:effectExtent l="0" t="0" r="0" b="0"/>
                <wp:wrapNone/>
                <wp:docPr id="277" name="Group 2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279" name="Group 279"/>
                        <wpg:cNvGrpSpPr/>
                        <wpg:grpSpPr>
                          <a:xfrm>
                            <a:off x="3095432" y="1332154"/>
                            <a:ext cx="118147" cy="141743"/>
                            <a:chOff x="26861" y="115269"/>
                            <a:chExt cx="240479" cy="311745"/>
                          </a:xfrm>
                        </wpg:grpSpPr>
                        <wps:wsp>
                          <wps:cNvPr id="280" name="Freeform 39"/>
                          <wps:cNvSpPr>
                            <a:spLocks/>
                          </wps:cNvSpPr>
                          <wps:spPr bwMode="auto">
                            <a:xfrm>
                              <a:off x="30167" y="115269"/>
                              <a:ext cx="235194" cy="6039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10" y="86"/>
                                </a:cxn>
                                <a:cxn ang="0">
                                  <a:pos x="356" y="10"/>
                                </a:cxn>
                                <a:cxn ang="0">
                                  <a:pos x="356" y="10"/>
                                </a:cxn>
                                <a:cxn ang="0">
                                  <a:pos x="352" y="6"/>
                                </a:cxn>
                                <a:cxn ang="0">
                                  <a:pos x="348" y="2"/>
                                </a:cxn>
                                <a:cxn ang="0">
                                  <a:pos x="342" y="0"/>
                                </a:cxn>
                                <a:cxn ang="0">
                                  <a:pos x="338" y="0"/>
                                </a:cxn>
                                <a:cxn ang="0">
                                  <a:pos x="18" y="0"/>
                                </a:cxn>
                                <a:cxn ang="0">
                                  <a:pos x="18" y="0"/>
                                </a:cxn>
                                <a:cxn ang="0">
                                  <a:pos x="14" y="0"/>
                                </a:cxn>
                                <a:cxn ang="0">
                                  <a:pos x="8" y="2"/>
                                </a:cxn>
                                <a:cxn ang="0">
                                  <a:pos x="4" y="6"/>
                                </a:cxn>
                                <a:cxn ang="0">
                                  <a:pos x="0" y="10"/>
                                </a:cxn>
                                <a:cxn ang="0">
                                  <a:pos x="46" y="86"/>
                                </a:cxn>
                                <a:cxn ang="0">
                                  <a:pos x="310" y="86"/>
                                </a:cxn>
                              </a:cxnLst>
                              <a:rect l="0" t="0" r="r" b="b"/>
                              <a:pathLst>
                                <a:path w="356" h="86">
                                  <a:moveTo>
                                    <a:pt x="310" y="86"/>
                                  </a:moveTo>
                                  <a:lnTo>
                                    <a:pt x="356" y="10"/>
                                  </a:lnTo>
                                  <a:lnTo>
                                    <a:pt x="356" y="10"/>
                                  </a:lnTo>
                                  <a:lnTo>
                                    <a:pt x="352" y="6"/>
                                  </a:lnTo>
                                  <a:lnTo>
                                    <a:pt x="348" y="2"/>
                                  </a:lnTo>
                                  <a:lnTo>
                                    <a:pt x="342" y="0"/>
                                  </a:lnTo>
                                  <a:lnTo>
                                    <a:pt x="338" y="0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14" y="0"/>
                                  </a:lnTo>
                                  <a:lnTo>
                                    <a:pt x="8" y="2"/>
                                  </a:lnTo>
                                  <a:lnTo>
                                    <a:pt x="4" y="6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46" y="86"/>
                                  </a:lnTo>
                                  <a:lnTo>
                                    <a:pt x="310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81" name="Freeform 40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50317"/>
                              <a:ext cx="240479" cy="27669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22" y="64"/>
                                </a:cxn>
                                <a:cxn ang="0">
                                  <a:pos x="320" y="64"/>
                                </a:cxn>
                                <a:cxn ang="0">
                                  <a:pos x="44" y="64"/>
                                </a:cxn>
                                <a:cxn ang="0">
                                  <a:pos x="42" y="64"/>
                                </a:cxn>
                                <a:cxn ang="0">
                                  <a:pos x="42" y="64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2" y="380"/>
                                </a:cxn>
                                <a:cxn ang="0">
                                  <a:pos x="22" y="394"/>
                                </a:cxn>
                                <a:cxn ang="0">
                                  <a:pos x="350" y="392"/>
                                </a:cxn>
                                <a:cxn ang="0">
                                  <a:pos x="364" y="372"/>
                                </a:cxn>
                                <a:cxn ang="0">
                                  <a:pos x="330" y="58"/>
                                </a:cxn>
                                <a:cxn ang="0">
                                  <a:pos x="322" y="64"/>
                                </a:cxn>
                                <a:cxn ang="0">
                                  <a:pos x="272" y="248"/>
                                </a:cxn>
                                <a:cxn ang="0">
                                  <a:pos x="258" y="262"/>
                                </a:cxn>
                                <a:cxn ang="0">
                                  <a:pos x="240" y="266"/>
                                </a:cxn>
                                <a:cxn ang="0">
                                  <a:pos x="224" y="260"/>
                                </a:cxn>
                                <a:cxn ang="0">
                                  <a:pos x="228" y="270"/>
                                </a:cxn>
                                <a:cxn ang="0">
                                  <a:pos x="222" y="294"/>
                                </a:cxn>
                                <a:cxn ang="0">
                                  <a:pos x="210" y="306"/>
                                </a:cxn>
                                <a:cxn ang="0">
                                  <a:pos x="196" y="310"/>
                                </a:cxn>
                                <a:cxn ang="0">
                                  <a:pos x="176" y="304"/>
                                </a:cxn>
                                <a:cxn ang="0">
                                  <a:pos x="164" y="290"/>
                                </a:cxn>
                                <a:cxn ang="0">
                                  <a:pos x="162" y="278"/>
                                </a:cxn>
                                <a:cxn ang="0">
                                  <a:pos x="158" y="282"/>
                                </a:cxn>
                                <a:cxn ang="0">
                                  <a:pos x="126" y="288"/>
                                </a:cxn>
                                <a:cxn ang="0">
                                  <a:pos x="110" y="280"/>
                                </a:cxn>
                                <a:cxn ang="0">
                                  <a:pos x="104" y="268"/>
                                </a:cxn>
                                <a:cxn ang="0">
                                  <a:pos x="104" y="248"/>
                                </a:cxn>
                                <a:cxn ang="0">
                                  <a:pos x="112" y="232"/>
                                </a:cxn>
                                <a:cxn ang="0">
                                  <a:pos x="116" y="230"/>
                                </a:cxn>
                                <a:cxn ang="0">
                                  <a:pos x="106" y="226"/>
                                </a:cxn>
                                <a:cxn ang="0">
                                  <a:pos x="92" y="212"/>
                                </a:cxn>
                                <a:cxn ang="0">
                                  <a:pos x="88" y="194"/>
                                </a:cxn>
                                <a:cxn ang="0">
                                  <a:pos x="92" y="182"/>
                                </a:cxn>
                                <a:cxn ang="0">
                                  <a:pos x="106" y="168"/>
                                </a:cxn>
                                <a:cxn ang="0">
                                  <a:pos x="124" y="164"/>
                                </a:cxn>
                                <a:cxn ang="0">
                                  <a:pos x="140" y="170"/>
                                </a:cxn>
                                <a:cxn ang="0">
                                  <a:pos x="136" y="160"/>
                                </a:cxn>
                                <a:cxn ang="0">
                                  <a:pos x="138" y="140"/>
                                </a:cxn>
                                <a:cxn ang="0">
                                  <a:pos x="150" y="126"/>
                                </a:cxn>
                                <a:cxn ang="0">
                                  <a:pos x="162" y="120"/>
                                </a:cxn>
                                <a:cxn ang="0">
                                  <a:pos x="182" y="122"/>
                                </a:cxn>
                                <a:cxn ang="0">
                                  <a:pos x="198" y="134"/>
                                </a:cxn>
                                <a:cxn ang="0">
                                  <a:pos x="202" y="146"/>
                                </a:cxn>
                                <a:cxn ang="0">
                                  <a:pos x="206" y="148"/>
                                </a:cxn>
                                <a:cxn ang="0">
                                  <a:pos x="218" y="140"/>
                                </a:cxn>
                                <a:cxn ang="0">
                                  <a:pos x="236" y="140"/>
                                </a:cxn>
                                <a:cxn ang="0">
                                  <a:pos x="254" y="150"/>
                                </a:cxn>
                                <a:cxn ang="0">
                                  <a:pos x="260" y="160"/>
                                </a:cxn>
                                <a:cxn ang="0">
                                  <a:pos x="262" y="180"/>
                                </a:cxn>
                                <a:cxn ang="0">
                                  <a:pos x="252" y="196"/>
                                </a:cxn>
                                <a:cxn ang="0">
                                  <a:pos x="248" y="198"/>
                                </a:cxn>
                                <a:cxn ang="0">
                                  <a:pos x="258" y="202"/>
                                </a:cxn>
                                <a:cxn ang="0">
                                  <a:pos x="272" y="216"/>
                                </a:cxn>
                                <a:cxn ang="0">
                                  <a:pos x="276" y="234"/>
                                </a:cxn>
                              </a:cxnLst>
                              <a:rect l="0" t="0" r="r" b="b"/>
                              <a:pathLst>
                                <a:path w="364" h="394">
                                  <a:moveTo>
                                    <a:pt x="322" y="64"/>
                                  </a:move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38" y="62"/>
                                  </a:lnTo>
                                  <a:lnTo>
                                    <a:pt x="34" y="5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2" y="380"/>
                                  </a:lnTo>
                                  <a:lnTo>
                                    <a:pt x="6" y="386"/>
                                  </a:lnTo>
                                  <a:lnTo>
                                    <a:pt x="14" y="392"/>
                                  </a:lnTo>
                                  <a:lnTo>
                                    <a:pt x="22" y="394"/>
                                  </a:lnTo>
                                  <a:lnTo>
                                    <a:pt x="342" y="394"/>
                                  </a:lnTo>
                                  <a:lnTo>
                                    <a:pt x="342" y="394"/>
                                  </a:lnTo>
                                  <a:lnTo>
                                    <a:pt x="350" y="392"/>
                                  </a:lnTo>
                                  <a:lnTo>
                                    <a:pt x="358" y="386"/>
                                  </a:lnTo>
                                  <a:lnTo>
                                    <a:pt x="362" y="380"/>
                                  </a:lnTo>
                                  <a:lnTo>
                                    <a:pt x="364" y="372"/>
                                  </a:lnTo>
                                  <a:lnTo>
                                    <a:pt x="364" y="0"/>
                                  </a:lnTo>
                                  <a:lnTo>
                                    <a:pt x="330" y="58"/>
                                  </a:lnTo>
                                  <a:lnTo>
                                    <a:pt x="330" y="58"/>
                                  </a:lnTo>
                                  <a:lnTo>
                                    <a:pt x="326" y="62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close/>
                                  <a:moveTo>
                                    <a:pt x="274" y="242"/>
                                  </a:moveTo>
                                  <a:lnTo>
                                    <a:pt x="274" y="242"/>
                                  </a:lnTo>
                                  <a:lnTo>
                                    <a:pt x="272" y="248"/>
                                  </a:lnTo>
                                  <a:lnTo>
                                    <a:pt x="268" y="252"/>
                                  </a:lnTo>
                                  <a:lnTo>
                                    <a:pt x="264" y="258"/>
                                  </a:lnTo>
                                  <a:lnTo>
                                    <a:pt x="258" y="262"/>
                                  </a:lnTo>
                                  <a:lnTo>
                                    <a:pt x="252" y="264"/>
                                  </a:lnTo>
                                  <a:lnTo>
                                    <a:pt x="246" y="266"/>
                                  </a:lnTo>
                                  <a:lnTo>
                                    <a:pt x="240" y="266"/>
                                  </a:lnTo>
                                  <a:lnTo>
                                    <a:pt x="234" y="264"/>
                                  </a:lnTo>
                                  <a:lnTo>
                                    <a:pt x="234" y="264"/>
                                  </a:lnTo>
                                  <a:lnTo>
                                    <a:pt x="224" y="260"/>
                                  </a:lnTo>
                                  <a:lnTo>
                                    <a:pt x="224" y="260"/>
                                  </a:lnTo>
                                  <a:lnTo>
                                    <a:pt x="228" y="270"/>
                                  </a:lnTo>
                                  <a:lnTo>
                                    <a:pt x="228" y="270"/>
                                  </a:lnTo>
                                  <a:lnTo>
                                    <a:pt x="228" y="278"/>
                                  </a:lnTo>
                                  <a:lnTo>
                                    <a:pt x="226" y="288"/>
                                  </a:lnTo>
                                  <a:lnTo>
                                    <a:pt x="222" y="294"/>
                                  </a:lnTo>
                                  <a:lnTo>
                                    <a:pt x="216" y="302"/>
                                  </a:lnTo>
                                  <a:lnTo>
                                    <a:pt x="216" y="302"/>
                                  </a:lnTo>
                                  <a:lnTo>
                                    <a:pt x="210" y="306"/>
                                  </a:lnTo>
                                  <a:lnTo>
                                    <a:pt x="202" y="310"/>
                                  </a:lnTo>
                                  <a:lnTo>
                                    <a:pt x="202" y="310"/>
                                  </a:lnTo>
                                  <a:lnTo>
                                    <a:pt x="196" y="310"/>
                                  </a:lnTo>
                                  <a:lnTo>
                                    <a:pt x="188" y="310"/>
                                  </a:lnTo>
                                  <a:lnTo>
                                    <a:pt x="182" y="308"/>
                                  </a:lnTo>
                                  <a:lnTo>
                                    <a:pt x="176" y="304"/>
                                  </a:lnTo>
                                  <a:lnTo>
                                    <a:pt x="172" y="300"/>
                                  </a:lnTo>
                                  <a:lnTo>
                                    <a:pt x="168" y="296"/>
                                  </a:lnTo>
                                  <a:lnTo>
                                    <a:pt x="164" y="290"/>
                                  </a:lnTo>
                                  <a:lnTo>
                                    <a:pt x="162" y="284"/>
                                  </a:lnTo>
                                  <a:lnTo>
                                    <a:pt x="162" y="284"/>
                                  </a:lnTo>
                                  <a:lnTo>
                                    <a:pt x="162" y="278"/>
                                  </a:lnTo>
                                  <a:lnTo>
                                    <a:pt x="162" y="278"/>
                                  </a:lnTo>
                                  <a:lnTo>
                                    <a:pt x="158" y="282"/>
                                  </a:lnTo>
                                  <a:lnTo>
                                    <a:pt x="158" y="282"/>
                                  </a:lnTo>
                                  <a:lnTo>
                                    <a:pt x="148" y="288"/>
                                  </a:lnTo>
                                  <a:lnTo>
                                    <a:pt x="138" y="290"/>
                                  </a:lnTo>
                                  <a:lnTo>
                                    <a:pt x="126" y="288"/>
                                  </a:lnTo>
                                  <a:lnTo>
                                    <a:pt x="116" y="284"/>
                                  </a:lnTo>
                                  <a:lnTo>
                                    <a:pt x="116" y="284"/>
                                  </a:lnTo>
                                  <a:lnTo>
                                    <a:pt x="110" y="280"/>
                                  </a:lnTo>
                                  <a:lnTo>
                                    <a:pt x="110" y="280"/>
                                  </a:lnTo>
                                  <a:lnTo>
                                    <a:pt x="106" y="274"/>
                                  </a:lnTo>
                                  <a:lnTo>
                                    <a:pt x="104" y="268"/>
                                  </a:lnTo>
                                  <a:lnTo>
                                    <a:pt x="102" y="262"/>
                                  </a:lnTo>
                                  <a:lnTo>
                                    <a:pt x="102" y="256"/>
                                  </a:lnTo>
                                  <a:lnTo>
                                    <a:pt x="104" y="248"/>
                                  </a:lnTo>
                                  <a:lnTo>
                                    <a:pt x="106" y="242"/>
                                  </a:lnTo>
                                  <a:lnTo>
                                    <a:pt x="108" y="236"/>
                                  </a:lnTo>
                                  <a:lnTo>
                                    <a:pt x="112" y="232"/>
                                  </a:lnTo>
                                  <a:lnTo>
                                    <a:pt x="112" y="232"/>
                                  </a:lnTo>
                                  <a:lnTo>
                                    <a:pt x="116" y="230"/>
                                  </a:lnTo>
                                  <a:lnTo>
                                    <a:pt x="116" y="230"/>
                                  </a:lnTo>
                                  <a:lnTo>
                                    <a:pt x="112" y="228"/>
                                  </a:lnTo>
                                  <a:lnTo>
                                    <a:pt x="112" y="228"/>
                                  </a:lnTo>
                                  <a:lnTo>
                                    <a:pt x="106" y="226"/>
                                  </a:lnTo>
                                  <a:lnTo>
                                    <a:pt x="100" y="222"/>
                                  </a:lnTo>
                                  <a:lnTo>
                                    <a:pt x="96" y="218"/>
                                  </a:lnTo>
                                  <a:lnTo>
                                    <a:pt x="92" y="212"/>
                                  </a:lnTo>
                                  <a:lnTo>
                                    <a:pt x="90" y="208"/>
                                  </a:lnTo>
                                  <a:lnTo>
                                    <a:pt x="88" y="200"/>
                                  </a:lnTo>
                                  <a:lnTo>
                                    <a:pt x="88" y="194"/>
                                  </a:lnTo>
                                  <a:lnTo>
                                    <a:pt x="90" y="188"/>
                                  </a:lnTo>
                                  <a:lnTo>
                                    <a:pt x="90" y="188"/>
                                  </a:lnTo>
                                  <a:lnTo>
                                    <a:pt x="92" y="182"/>
                                  </a:lnTo>
                                  <a:lnTo>
                                    <a:pt x="96" y="176"/>
                                  </a:lnTo>
                                  <a:lnTo>
                                    <a:pt x="100" y="172"/>
                                  </a:lnTo>
                                  <a:lnTo>
                                    <a:pt x="106" y="168"/>
                                  </a:lnTo>
                                  <a:lnTo>
                                    <a:pt x="112" y="164"/>
                                  </a:lnTo>
                                  <a:lnTo>
                                    <a:pt x="118" y="164"/>
                                  </a:lnTo>
                                  <a:lnTo>
                                    <a:pt x="124" y="164"/>
                                  </a:lnTo>
                                  <a:lnTo>
                                    <a:pt x="130" y="164"/>
                                  </a:lnTo>
                                  <a:lnTo>
                                    <a:pt x="130" y="164"/>
                                  </a:lnTo>
                                  <a:lnTo>
                                    <a:pt x="140" y="170"/>
                                  </a:lnTo>
                                  <a:lnTo>
                                    <a:pt x="140" y="170"/>
                                  </a:lnTo>
                                  <a:lnTo>
                                    <a:pt x="136" y="160"/>
                                  </a:lnTo>
                                  <a:lnTo>
                                    <a:pt x="136" y="160"/>
                                  </a:lnTo>
                                  <a:lnTo>
                                    <a:pt x="136" y="152"/>
                                  </a:lnTo>
                                  <a:lnTo>
                                    <a:pt x="136" y="146"/>
                                  </a:lnTo>
                                  <a:lnTo>
                                    <a:pt x="138" y="140"/>
                                  </a:lnTo>
                                  <a:lnTo>
                                    <a:pt x="142" y="134"/>
                                  </a:lnTo>
                                  <a:lnTo>
                                    <a:pt x="146" y="130"/>
                                  </a:lnTo>
                                  <a:lnTo>
                                    <a:pt x="150" y="126"/>
                                  </a:lnTo>
                                  <a:lnTo>
                                    <a:pt x="156" y="122"/>
                                  </a:lnTo>
                                  <a:lnTo>
                                    <a:pt x="162" y="120"/>
                                  </a:lnTo>
                                  <a:lnTo>
                                    <a:pt x="162" y="120"/>
                                  </a:lnTo>
                                  <a:lnTo>
                                    <a:pt x="170" y="120"/>
                                  </a:lnTo>
                                  <a:lnTo>
                                    <a:pt x="176" y="120"/>
                                  </a:lnTo>
                                  <a:lnTo>
                                    <a:pt x="182" y="122"/>
                                  </a:lnTo>
                                  <a:lnTo>
                                    <a:pt x="188" y="124"/>
                                  </a:lnTo>
                                  <a:lnTo>
                                    <a:pt x="192" y="128"/>
                                  </a:lnTo>
                                  <a:lnTo>
                                    <a:pt x="198" y="134"/>
                                  </a:lnTo>
                                  <a:lnTo>
                                    <a:pt x="200" y="140"/>
                                  </a:lnTo>
                                  <a:lnTo>
                                    <a:pt x="202" y="146"/>
                                  </a:lnTo>
                                  <a:lnTo>
                                    <a:pt x="202" y="146"/>
                                  </a:lnTo>
                                  <a:lnTo>
                                    <a:pt x="202" y="150"/>
                                  </a:lnTo>
                                  <a:lnTo>
                                    <a:pt x="202" y="150"/>
                                  </a:lnTo>
                                  <a:lnTo>
                                    <a:pt x="206" y="148"/>
                                  </a:lnTo>
                                  <a:lnTo>
                                    <a:pt x="206" y="148"/>
                                  </a:lnTo>
                                  <a:lnTo>
                                    <a:pt x="212" y="144"/>
                                  </a:lnTo>
                                  <a:lnTo>
                                    <a:pt x="218" y="140"/>
                                  </a:lnTo>
                                  <a:lnTo>
                                    <a:pt x="224" y="138"/>
                                  </a:lnTo>
                                  <a:lnTo>
                                    <a:pt x="230" y="138"/>
                                  </a:lnTo>
                                  <a:lnTo>
                                    <a:pt x="236" y="140"/>
                                  </a:lnTo>
                                  <a:lnTo>
                                    <a:pt x="242" y="142"/>
                                  </a:lnTo>
                                  <a:lnTo>
                                    <a:pt x="248" y="144"/>
                                  </a:lnTo>
                                  <a:lnTo>
                                    <a:pt x="254" y="150"/>
                                  </a:lnTo>
                                  <a:lnTo>
                                    <a:pt x="254" y="150"/>
                                  </a:lnTo>
                                  <a:lnTo>
                                    <a:pt x="258" y="154"/>
                                  </a:lnTo>
                                  <a:lnTo>
                                    <a:pt x="260" y="160"/>
                                  </a:lnTo>
                                  <a:lnTo>
                                    <a:pt x="262" y="168"/>
                                  </a:lnTo>
                                  <a:lnTo>
                                    <a:pt x="262" y="174"/>
                                  </a:lnTo>
                                  <a:lnTo>
                                    <a:pt x="262" y="180"/>
                                  </a:lnTo>
                                  <a:lnTo>
                                    <a:pt x="258" y="186"/>
                                  </a:lnTo>
                                  <a:lnTo>
                                    <a:pt x="256" y="192"/>
                                  </a:lnTo>
                                  <a:lnTo>
                                    <a:pt x="252" y="196"/>
                                  </a:lnTo>
                                  <a:lnTo>
                                    <a:pt x="252" y="196"/>
                                  </a:lnTo>
                                  <a:lnTo>
                                    <a:pt x="248" y="198"/>
                                  </a:lnTo>
                                  <a:lnTo>
                                    <a:pt x="248" y="198"/>
                                  </a:lnTo>
                                  <a:lnTo>
                                    <a:pt x="252" y="200"/>
                                  </a:lnTo>
                                  <a:lnTo>
                                    <a:pt x="252" y="200"/>
                                  </a:lnTo>
                                  <a:lnTo>
                                    <a:pt x="258" y="202"/>
                                  </a:lnTo>
                                  <a:lnTo>
                                    <a:pt x="264" y="206"/>
                                  </a:lnTo>
                                  <a:lnTo>
                                    <a:pt x="268" y="210"/>
                                  </a:lnTo>
                                  <a:lnTo>
                                    <a:pt x="272" y="216"/>
                                  </a:lnTo>
                                  <a:lnTo>
                                    <a:pt x="274" y="222"/>
                                  </a:lnTo>
                                  <a:lnTo>
                                    <a:pt x="276" y="228"/>
                                  </a:lnTo>
                                  <a:lnTo>
                                    <a:pt x="276" y="234"/>
                                  </a:lnTo>
                                  <a:lnTo>
                                    <a:pt x="274" y="242"/>
                                  </a:lnTo>
                                  <a:lnTo>
                                    <a:pt x="274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283" name="Group 283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284" name="Group 284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285" name="Group 285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286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88" name="Group 288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28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91" name="Group 291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29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294" name="Group 294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295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90CE430" w14:textId="77777777" w:rsidR="003D41A2" w:rsidRPr="00D02FA5" w:rsidRDefault="003D41A2" w:rsidP="007E3A45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0E9ADDDB" w14:textId="77777777" w:rsidR="003D41A2" w:rsidRPr="00D02FA5" w:rsidRDefault="003D41A2" w:rsidP="007E3A45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306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63DDAEC" w14:textId="77777777" w:rsidR="003D41A2" w:rsidRPr="00D02FA5" w:rsidRDefault="003D41A2" w:rsidP="007E3A45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307" name="Group 307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308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E046AB2" w14:textId="77777777" w:rsidR="003D41A2" w:rsidRPr="00AD4C8B" w:rsidRDefault="003D41A2" w:rsidP="007E3A45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2564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309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A7E1C23" w14:textId="77777777" w:rsidR="003D41A2" w:rsidRPr="00AD4C8B" w:rsidRDefault="003D41A2" w:rsidP="007E3A45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  <w:cs/>
                                      </w:rPr>
                                    </w:pPr>
                                    <w:r w:rsidRPr="00F6464C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2565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310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30A2CBB" w14:textId="77777777" w:rsidR="003D41A2" w:rsidRPr="00D02FA5" w:rsidRDefault="003D41A2" w:rsidP="007E3A45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8A2168F" id="Group 277" o:spid="_x0000_s1086" style="position:absolute;left:0;text-align:left;margin-left:41.8pt;margin-top:8.6pt;width:422.45pt;height:129.35pt;z-index:251718656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">
                <v:group id="Group 279" o:spid="_x0000_s1087" style="position:absolute;left:30954;top:13321;width:1181;height:14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<v:shape id="Freeform 39" o:spid="_x0000_s1088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" path="m310,86l356,10r,l352,6,348,2,342,r-4,l18,r,l14,,8,2,4,6,,10,46,86r264,xe" fillcolor="black [3213]" stroked="f">
                    <v:path arrowok="t" o:connecttype="custom" o:connectlocs="310,86;356,10;356,10;352,6;348,2;342,0;338,0;18,0;18,0;14,0;8,2;4,6;0,10;46,86;310,86" o:connectangles="0,0,0,0,0,0,0,0,0,0,0,0,0,0,0"/>
                  </v:shape>
                  <v:shape id="Freeform 40" o:spid="_x0000_s1089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<o:lock v:ext="edit" verticies="t"/>
                  </v:shape>
                </v:group>
                <v:group id="Group 283" o:spid="_x0000_s109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<v:group id="Group 284" o:spid="_x0000_s1091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<v:group id="Group 285" o:spid="_x0000_s1092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    <v:line id="Straight Connector 19" o:spid="_x0000_s1093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94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" strokecolor="black [3213]">
                        <o:lock v:ext="edit" shapetype="f"/>
                      </v:line>
                    </v:group>
                    <v:group id="Group 288" o:spid="_x0000_s1095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    <v:line id="Straight Connector 19" o:spid="_x0000_s1096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9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291" o:spid="_x0000_s1098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    <v:line id="Straight Connector 19" o:spid="_x0000_s1099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100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" strokecolor="black [3213]">
                        <o:lock v:ext="edit" shapetype="f"/>
                      </v:line>
                    </v:group>
                  </v:group>
                  <v:group id="Group 294" o:spid="_x0000_s110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  <v:shape id="TextBox 15" o:spid="_x0000_s110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" filled="f" stroked="f">
                      <v:textbox inset="4.3pt,4.3pt,4.3pt,4.3pt">
                        <w:txbxContent>
                          <w:p w14:paraId="490CE430" w14:textId="77777777" w:rsidR="003D41A2" w:rsidRPr="00D02FA5" w:rsidRDefault="003D41A2" w:rsidP="007E3A45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0E9ADDDB" w14:textId="77777777" w:rsidR="003D41A2" w:rsidRPr="00D02FA5" w:rsidRDefault="003D41A2" w:rsidP="007E3A45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10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" filled="f" stroked="f">
                      <v:textbox inset="4.3pt,4.3pt,4.3pt,4.3pt">
                        <w:txbxContent>
                          <w:p w14:paraId="663DDAEC" w14:textId="77777777" w:rsidR="003D41A2" w:rsidRPr="00D02FA5" w:rsidRDefault="003D41A2" w:rsidP="007E3A45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307" o:spid="_x0000_s110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  <v:shape id="TextBox 6" o:spid="_x0000_s110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Rdk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NbKGTkCuvwFAAD//wMAUEsBAi0AFAAGAAgAAAAhANvh9svuAAAAhQEAABMAAAAAAAAAAAAAAAAA&#10;AAAAAFtDb250ZW50X1R5cGVzXS54bWxQSwECLQAUAAYACAAAACEAWvQsW78AAAAVAQAACwAAAAAA&#10;AAAAAAAAAAAfAQAAX3JlbHMvLnJlbHNQSwECLQAUAAYACAAAACEADQUXZMAAAADcAAAADwAAAAAA&#10;AAAAAAAAAAAHAgAAZHJzL2Rvd25yZXYueG1sUEsFBgAAAAADAAMAtwAAAPQCAAAAAA==&#10;" filled="f" stroked="f">
                        <v:textbox inset="4.3pt,4.3pt,4.3pt,4.3pt">
                          <w:txbxContent>
                            <w:p w14:paraId="6E046AB2" w14:textId="77777777" w:rsidR="003D41A2" w:rsidRPr="00AD4C8B" w:rsidRDefault="003D41A2" w:rsidP="007E3A4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v:textbox>
                      </v:shape>
                      <v:shape id="TextBox 6" o:spid="_x0000_s110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" filled="f" stroked="f">
                        <v:textbox inset="4.3pt,4.3pt,4.3pt,4.3pt">
                          <w:txbxContent>
                            <w:p w14:paraId="3A7E1C23" w14:textId="77777777" w:rsidR="003D41A2" w:rsidRPr="00AD4C8B" w:rsidRDefault="003D41A2" w:rsidP="007E3A4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F6464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2565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10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" filled="f" stroked="f">
                      <v:textbox inset="4.3pt,4.3pt,4.3pt,4.3pt">
                        <w:txbxContent>
                          <w:p w14:paraId="130A2CBB" w14:textId="77777777" w:rsidR="003D41A2" w:rsidRPr="00D02FA5" w:rsidRDefault="003D41A2" w:rsidP="007E3A45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5C76D182" w14:textId="355C0DAA" w:rsidR="007E3A45" w:rsidRDefault="007E3A45" w:rsidP="007E3A45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CB1E1C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715584" behindDoc="1" locked="0" layoutInCell="1" allowOverlap="1" wp14:anchorId="1466964F" wp14:editId="6973CFC3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312" name="Chart 312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D3414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716608" behindDoc="1" locked="0" layoutInCell="1" allowOverlap="1" wp14:anchorId="45DCD453" wp14:editId="1AF653C5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313" name="Chart 313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V relativeFrom="margin">
              <wp14:pctHeight>0</wp14:pctHeight>
            </wp14:sizeRelV>
          </wp:anchor>
        </w:drawing>
      </w:r>
    </w:p>
    <w:p w14:paraId="55503E05" w14:textId="05606AB7" w:rsidR="007E3A45" w:rsidRDefault="00E63EC7" w:rsidP="007E3A45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  <w:cs/>
        </w:rPr>
      </w:pPr>
      <w:r w:rsidRPr="00780292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777024" behindDoc="0" locked="0" layoutInCell="1" allowOverlap="1" wp14:anchorId="578383A1" wp14:editId="4FD87EA0">
            <wp:simplePos x="0" y="0"/>
            <wp:positionH relativeFrom="column">
              <wp:posOffset>3492238</wp:posOffset>
            </wp:positionH>
            <wp:positionV relativeFrom="paragraph">
              <wp:posOffset>97790</wp:posOffset>
            </wp:positionV>
            <wp:extent cx="100965" cy="244779"/>
            <wp:effectExtent l="0" t="0" r="0" b="3175"/>
            <wp:wrapNone/>
            <wp:docPr id="30" name="Picture 30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Picture 258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" cy="244779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0292" w:rsidRPr="00780292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776000" behindDoc="0" locked="0" layoutInCell="1" allowOverlap="1" wp14:anchorId="2FC5CD9D" wp14:editId="3F7E99BD">
            <wp:simplePos x="0" y="0"/>
            <wp:positionH relativeFrom="column">
              <wp:posOffset>3341553</wp:posOffset>
            </wp:positionH>
            <wp:positionV relativeFrom="paragraph">
              <wp:posOffset>192405</wp:posOffset>
            </wp:positionV>
            <wp:extent cx="126044" cy="152281"/>
            <wp:effectExtent l="0" t="0" r="7620" b="635"/>
            <wp:wrapNone/>
            <wp:docPr id="29" name="Picture 29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Picture 257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6044" cy="152281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681ED6" w14:textId="175641F4" w:rsidR="007E3A45" w:rsidRDefault="007E3A45" w:rsidP="007E3A45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6F73A320" w14:textId="5B0EC9BE" w:rsidR="007E3A45" w:rsidRDefault="0046178F" w:rsidP="0068585F">
      <w:pPr>
        <w:tabs>
          <w:tab w:val="left" w:pos="3504"/>
        </w:tabs>
        <w:ind w:right="-45"/>
        <w:jc w:val="both"/>
        <w:rPr>
          <w:rFonts w:asciiTheme="majorBidi" w:hAnsiTheme="majorBidi" w:cstheme="majorBidi"/>
          <w:sz w:val="30"/>
          <w:szCs w:val="30"/>
        </w:rPr>
      </w:pPr>
      <w:r w:rsidRPr="0046178F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2B474CC" wp14:editId="615E5D55">
                <wp:simplePos x="0" y="0"/>
                <wp:positionH relativeFrom="column">
                  <wp:posOffset>3469005</wp:posOffset>
                </wp:positionH>
                <wp:positionV relativeFrom="paragraph">
                  <wp:posOffset>157730</wp:posOffset>
                </wp:positionV>
                <wp:extent cx="142319" cy="202123"/>
                <wp:effectExtent l="0" t="0" r="0" b="7620"/>
                <wp:wrapNone/>
                <wp:docPr id="3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2319" cy="20212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810" y="8"/>
                            </a:cxn>
                            <a:cxn ang="0">
                              <a:pos x="864" y="74"/>
                            </a:cxn>
                            <a:cxn ang="0">
                              <a:pos x="864" y="200"/>
                            </a:cxn>
                            <a:cxn ang="0">
                              <a:pos x="776" y="218"/>
                            </a:cxn>
                            <a:cxn ang="0">
                              <a:pos x="860" y="392"/>
                            </a:cxn>
                            <a:cxn ang="0">
                              <a:pos x="942" y="412"/>
                            </a:cxn>
                            <a:cxn ang="0">
                              <a:pos x="992" y="454"/>
                            </a:cxn>
                            <a:cxn ang="0">
                              <a:pos x="1028" y="528"/>
                            </a:cxn>
                            <a:cxn ang="0">
                              <a:pos x="1032" y="1366"/>
                            </a:cxn>
                            <a:cxn ang="0">
                              <a:pos x="1028" y="1402"/>
                            </a:cxn>
                            <a:cxn ang="0">
                              <a:pos x="992" y="1476"/>
                            </a:cxn>
                            <a:cxn ang="0">
                              <a:pos x="942" y="1516"/>
                            </a:cxn>
                            <a:cxn ang="0">
                              <a:pos x="860" y="1538"/>
                            </a:cxn>
                            <a:cxn ang="0">
                              <a:pos x="170" y="1538"/>
                            </a:cxn>
                            <a:cxn ang="0">
                              <a:pos x="104" y="1524"/>
                            </a:cxn>
                            <a:cxn ang="0">
                              <a:pos x="50" y="1488"/>
                            </a:cxn>
                            <a:cxn ang="0">
                              <a:pos x="14" y="1434"/>
                            </a:cxn>
                            <a:cxn ang="0">
                              <a:pos x="0" y="1366"/>
                            </a:cxn>
                            <a:cxn ang="0">
                              <a:pos x="0" y="562"/>
                            </a:cxn>
                            <a:cxn ang="0">
                              <a:pos x="20" y="480"/>
                            </a:cxn>
                            <a:cxn ang="0">
                              <a:pos x="62" y="430"/>
                            </a:cxn>
                            <a:cxn ang="0">
                              <a:pos x="136" y="394"/>
                            </a:cxn>
                            <a:cxn ang="0">
                              <a:pos x="256" y="392"/>
                            </a:cxn>
                            <a:cxn ang="0">
                              <a:pos x="184" y="216"/>
                            </a:cxn>
                            <a:cxn ang="0">
                              <a:pos x="166" y="92"/>
                            </a:cxn>
                            <a:cxn ang="0">
                              <a:pos x="192" y="28"/>
                            </a:cxn>
                            <a:cxn ang="0">
                              <a:pos x="256" y="0"/>
                            </a:cxn>
                            <a:cxn ang="0">
                              <a:pos x="366" y="476"/>
                            </a:cxn>
                            <a:cxn ang="0">
                              <a:pos x="340" y="512"/>
                            </a:cxn>
                            <a:cxn ang="0">
                              <a:pos x="170" y="514"/>
                            </a:cxn>
                            <a:cxn ang="0">
                              <a:pos x="136" y="528"/>
                            </a:cxn>
                            <a:cxn ang="0">
                              <a:pos x="122" y="562"/>
                            </a:cxn>
                            <a:cxn ang="0">
                              <a:pos x="122" y="1366"/>
                            </a:cxn>
                            <a:cxn ang="0">
                              <a:pos x="136" y="1400"/>
                            </a:cxn>
                            <a:cxn ang="0">
                              <a:pos x="160" y="1414"/>
                            </a:cxn>
                            <a:cxn ang="0">
                              <a:pos x="860" y="1414"/>
                            </a:cxn>
                            <a:cxn ang="0">
                              <a:pos x="888" y="1406"/>
                            </a:cxn>
                            <a:cxn ang="0">
                              <a:pos x="908" y="1376"/>
                            </a:cxn>
                            <a:cxn ang="0">
                              <a:pos x="908" y="562"/>
                            </a:cxn>
                            <a:cxn ang="0">
                              <a:pos x="900" y="536"/>
                            </a:cxn>
                            <a:cxn ang="0">
                              <a:pos x="870" y="516"/>
                            </a:cxn>
                            <a:cxn ang="0">
                              <a:pos x="720" y="514"/>
                            </a:cxn>
                            <a:cxn ang="0">
                              <a:pos x="672" y="496"/>
                            </a:cxn>
                            <a:cxn ang="0">
                              <a:pos x="664" y="218"/>
                            </a:cxn>
                            <a:cxn ang="0">
                              <a:pos x="758" y="754"/>
                            </a:cxn>
                            <a:cxn ang="0">
                              <a:pos x="788" y="790"/>
                            </a:cxn>
                            <a:cxn ang="0">
                              <a:pos x="786" y="1164"/>
                            </a:cxn>
                            <a:cxn ang="0">
                              <a:pos x="748" y="1196"/>
                            </a:cxn>
                            <a:cxn ang="0">
                              <a:pos x="274" y="1192"/>
                            </a:cxn>
                            <a:cxn ang="0">
                              <a:pos x="242" y="1154"/>
                            </a:cxn>
                            <a:cxn ang="0">
                              <a:pos x="246" y="782"/>
                            </a:cxn>
                            <a:cxn ang="0">
                              <a:pos x="284" y="750"/>
                            </a:cxn>
                          </a:cxnLst>
                          <a:rect l="0" t="0" r="r" b="b"/>
                          <a:pathLst>
                            <a:path w="1032" h="1538">
                              <a:moveTo>
                                <a:pt x="256" y="0"/>
                              </a:moveTo>
                              <a:lnTo>
                                <a:pt x="774" y="0"/>
                              </a:lnTo>
                              <a:lnTo>
                                <a:pt x="774" y="0"/>
                              </a:lnTo>
                              <a:lnTo>
                                <a:pt x="792" y="2"/>
                              </a:lnTo>
                              <a:lnTo>
                                <a:pt x="810" y="8"/>
                              </a:lnTo>
                              <a:lnTo>
                                <a:pt x="826" y="16"/>
                              </a:lnTo>
                              <a:lnTo>
                                <a:pt x="840" y="28"/>
                              </a:lnTo>
                              <a:lnTo>
                                <a:pt x="850" y="40"/>
                              </a:lnTo>
                              <a:lnTo>
                                <a:pt x="858" y="56"/>
                              </a:lnTo>
                              <a:lnTo>
                                <a:pt x="864" y="74"/>
                              </a:lnTo>
                              <a:lnTo>
                                <a:pt x="866" y="92"/>
                              </a:lnTo>
                              <a:lnTo>
                                <a:pt x="866" y="188"/>
                              </a:lnTo>
                              <a:lnTo>
                                <a:pt x="866" y="188"/>
                              </a:lnTo>
                              <a:lnTo>
                                <a:pt x="866" y="194"/>
                              </a:lnTo>
                              <a:lnTo>
                                <a:pt x="864" y="200"/>
                              </a:lnTo>
                              <a:lnTo>
                                <a:pt x="858" y="208"/>
                              </a:lnTo>
                              <a:lnTo>
                                <a:pt x="848" y="216"/>
                              </a:lnTo>
                              <a:lnTo>
                                <a:pt x="842" y="216"/>
                              </a:lnTo>
                              <a:lnTo>
                                <a:pt x="836" y="218"/>
                              </a:lnTo>
                              <a:lnTo>
                                <a:pt x="776" y="218"/>
                              </a:lnTo>
                              <a:lnTo>
                                <a:pt x="776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78" y="392"/>
                              </a:lnTo>
                              <a:lnTo>
                                <a:pt x="896" y="394"/>
                              </a:lnTo>
                              <a:lnTo>
                                <a:pt x="912" y="400"/>
                              </a:lnTo>
                              <a:lnTo>
                                <a:pt x="928" y="404"/>
                              </a:lnTo>
                              <a:lnTo>
                                <a:pt x="942" y="412"/>
                              </a:lnTo>
                              <a:lnTo>
                                <a:pt x="956" y="420"/>
                              </a:lnTo>
                              <a:lnTo>
                                <a:pt x="970" y="430"/>
                              </a:lnTo>
                              <a:lnTo>
                                <a:pt x="982" y="442"/>
                              </a:lnTo>
                              <a:lnTo>
                                <a:pt x="982" y="442"/>
                              </a:lnTo>
                              <a:lnTo>
                                <a:pt x="992" y="454"/>
                              </a:lnTo>
                              <a:lnTo>
                                <a:pt x="1002" y="466"/>
                              </a:lnTo>
                              <a:lnTo>
                                <a:pt x="1010" y="480"/>
                              </a:lnTo>
                              <a:lnTo>
                                <a:pt x="1018" y="496"/>
                              </a:lnTo>
                              <a:lnTo>
                                <a:pt x="1024" y="512"/>
                              </a:lnTo>
                              <a:lnTo>
                                <a:pt x="1028" y="528"/>
                              </a:lnTo>
                              <a:lnTo>
                                <a:pt x="1030" y="544"/>
                              </a:lnTo>
                              <a:lnTo>
                                <a:pt x="1032" y="562"/>
                              </a:lnTo>
                              <a:lnTo>
                                <a:pt x="1032" y="562"/>
                              </a:lnTo>
                              <a:lnTo>
                                <a:pt x="1032" y="562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0" y="1384"/>
                              </a:lnTo>
                              <a:lnTo>
                                <a:pt x="1028" y="1402"/>
                              </a:lnTo>
                              <a:lnTo>
                                <a:pt x="1024" y="1418"/>
                              </a:lnTo>
                              <a:lnTo>
                                <a:pt x="1018" y="1434"/>
                              </a:lnTo>
                              <a:lnTo>
                                <a:pt x="1010" y="1448"/>
                              </a:lnTo>
                              <a:lnTo>
                                <a:pt x="1002" y="1462"/>
                              </a:lnTo>
                              <a:lnTo>
                                <a:pt x="992" y="1476"/>
                              </a:lnTo>
                              <a:lnTo>
                                <a:pt x="982" y="1488"/>
                              </a:lnTo>
                              <a:lnTo>
                                <a:pt x="982" y="1488"/>
                              </a:lnTo>
                              <a:lnTo>
                                <a:pt x="970" y="1498"/>
                              </a:lnTo>
                              <a:lnTo>
                                <a:pt x="956" y="1508"/>
                              </a:lnTo>
                              <a:lnTo>
                                <a:pt x="942" y="1516"/>
                              </a:lnTo>
                              <a:lnTo>
                                <a:pt x="928" y="1524"/>
                              </a:lnTo>
                              <a:lnTo>
                                <a:pt x="912" y="1530"/>
                              </a:lnTo>
                              <a:lnTo>
                                <a:pt x="896" y="1534"/>
                              </a:lnTo>
                              <a:lnTo>
                                <a:pt x="878" y="1536"/>
                              </a:lnTo>
                              <a:lnTo>
                                <a:pt x="860" y="1538"/>
                              </a:lnTo>
                              <a:lnTo>
                                <a:pt x="860" y="1538"/>
                              </a:lnTo>
                              <a:lnTo>
                                <a:pt x="86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52" y="1536"/>
                              </a:lnTo>
                              <a:lnTo>
                                <a:pt x="136" y="1534"/>
                              </a:lnTo>
                              <a:lnTo>
                                <a:pt x="120" y="1530"/>
                              </a:lnTo>
                              <a:lnTo>
                                <a:pt x="104" y="1524"/>
                              </a:lnTo>
                              <a:lnTo>
                                <a:pt x="90" y="1516"/>
                              </a:lnTo>
                              <a:lnTo>
                                <a:pt x="74" y="1508"/>
                              </a:lnTo>
                              <a:lnTo>
                                <a:pt x="62" y="1498"/>
                              </a:lnTo>
                              <a:lnTo>
                                <a:pt x="50" y="1488"/>
                              </a:lnTo>
                              <a:lnTo>
                                <a:pt x="50" y="1488"/>
                              </a:lnTo>
                              <a:lnTo>
                                <a:pt x="50" y="1488"/>
                              </a:lnTo>
                              <a:lnTo>
                                <a:pt x="38" y="1476"/>
                              </a:lnTo>
                              <a:lnTo>
                                <a:pt x="28" y="1462"/>
                              </a:lnTo>
                              <a:lnTo>
                                <a:pt x="20" y="1448"/>
                              </a:lnTo>
                              <a:lnTo>
                                <a:pt x="14" y="1434"/>
                              </a:lnTo>
                              <a:lnTo>
                                <a:pt x="8" y="1418"/>
                              </a:lnTo>
                              <a:lnTo>
                                <a:pt x="4" y="1402"/>
                              </a:lnTo>
                              <a:lnTo>
                                <a:pt x="0" y="1384"/>
                              </a:lnTo>
                              <a:lnTo>
                                <a:pt x="0" y="1366"/>
                              </a:lnTo>
                              <a:lnTo>
                                <a:pt x="0" y="1366"/>
                              </a:lnTo>
                              <a:lnTo>
                                <a:pt x="0" y="1366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44"/>
                              </a:lnTo>
                              <a:lnTo>
                                <a:pt x="4" y="528"/>
                              </a:lnTo>
                              <a:lnTo>
                                <a:pt x="8" y="512"/>
                              </a:lnTo>
                              <a:lnTo>
                                <a:pt x="14" y="496"/>
                              </a:lnTo>
                              <a:lnTo>
                                <a:pt x="20" y="480"/>
                              </a:lnTo>
                              <a:lnTo>
                                <a:pt x="28" y="466"/>
                              </a:lnTo>
                              <a:lnTo>
                                <a:pt x="38" y="454"/>
                              </a:lnTo>
                              <a:lnTo>
                                <a:pt x="50" y="442"/>
                              </a:lnTo>
                              <a:lnTo>
                                <a:pt x="50" y="442"/>
                              </a:lnTo>
                              <a:lnTo>
                                <a:pt x="62" y="430"/>
                              </a:lnTo>
                              <a:lnTo>
                                <a:pt x="76" y="420"/>
                              </a:lnTo>
                              <a:lnTo>
                                <a:pt x="90" y="412"/>
                              </a:lnTo>
                              <a:lnTo>
                                <a:pt x="104" y="404"/>
                              </a:lnTo>
                              <a:lnTo>
                                <a:pt x="120" y="400"/>
                              </a:lnTo>
                              <a:lnTo>
                                <a:pt x="136" y="394"/>
                              </a:lnTo>
                              <a:lnTo>
                                <a:pt x="152" y="392"/>
                              </a:lnTo>
                              <a:lnTo>
                                <a:pt x="170" y="392"/>
                              </a:lnTo>
                              <a:lnTo>
                                <a:pt x="170" y="392"/>
                              </a:lnTo>
                              <a:lnTo>
                                <a:pt x="170" y="392"/>
                              </a:lnTo>
                              <a:lnTo>
                                <a:pt x="256" y="392"/>
                              </a:lnTo>
                              <a:lnTo>
                                <a:pt x="256" y="218"/>
                              </a:lnTo>
                              <a:lnTo>
                                <a:pt x="194" y="218"/>
                              </a:lnTo>
                              <a:lnTo>
                                <a:pt x="194" y="218"/>
                              </a:lnTo>
                              <a:lnTo>
                                <a:pt x="188" y="216"/>
                              </a:lnTo>
                              <a:lnTo>
                                <a:pt x="184" y="216"/>
                              </a:lnTo>
                              <a:lnTo>
                                <a:pt x="174" y="208"/>
                              </a:lnTo>
                              <a:lnTo>
                                <a:pt x="168" y="200"/>
                              </a:lnTo>
                              <a:lnTo>
                                <a:pt x="166" y="194"/>
                              </a:lnTo>
                              <a:lnTo>
                                <a:pt x="166" y="188"/>
                              </a:lnTo>
                              <a:lnTo>
                                <a:pt x="166" y="92"/>
                              </a:lnTo>
                              <a:lnTo>
                                <a:pt x="166" y="92"/>
                              </a:lnTo>
                              <a:lnTo>
                                <a:pt x="166" y="74"/>
                              </a:lnTo>
                              <a:lnTo>
                                <a:pt x="172" y="56"/>
                              </a:lnTo>
                              <a:lnTo>
                                <a:pt x="180" y="40"/>
                              </a:lnTo>
                              <a:lnTo>
                                <a:pt x="192" y="28"/>
                              </a:lnTo>
                              <a:lnTo>
                                <a:pt x="206" y="16"/>
                              </a:lnTo>
                              <a:lnTo>
                                <a:pt x="222" y="8"/>
                              </a:lnTo>
                              <a:lnTo>
                                <a:pt x="238" y="2"/>
                              </a:lnTo>
                              <a:lnTo>
                                <a:pt x="256" y="0"/>
                              </a:lnTo>
                              <a:lnTo>
                                <a:pt x="256" y="0"/>
                              </a:lnTo>
                              <a:close/>
                              <a:moveTo>
                                <a:pt x="664" y="218"/>
                              </a:moveTo>
                              <a:lnTo>
                                <a:pt x="368" y="218"/>
                              </a:lnTo>
                              <a:lnTo>
                                <a:pt x="368" y="462"/>
                              </a:lnTo>
                              <a:lnTo>
                                <a:pt x="368" y="462"/>
                              </a:lnTo>
                              <a:lnTo>
                                <a:pt x="366" y="476"/>
                              </a:lnTo>
                              <a:lnTo>
                                <a:pt x="364" y="486"/>
                              </a:lnTo>
                              <a:lnTo>
                                <a:pt x="360" y="494"/>
                              </a:lnTo>
                              <a:lnTo>
                                <a:pt x="356" y="502"/>
                              </a:lnTo>
                              <a:lnTo>
                                <a:pt x="348" y="508"/>
                              </a:lnTo>
                              <a:lnTo>
                                <a:pt x="340" y="512"/>
                              </a:lnTo>
                              <a:lnTo>
                                <a:pt x="330" y="514"/>
                              </a:lnTo>
                              <a:lnTo>
                                <a:pt x="318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60" y="516"/>
                              </a:lnTo>
                              <a:lnTo>
                                <a:pt x="152" y="518"/>
                              </a:lnTo>
                              <a:lnTo>
                                <a:pt x="144" y="522"/>
                              </a:lnTo>
                              <a:lnTo>
                                <a:pt x="136" y="528"/>
                              </a:lnTo>
                              <a:lnTo>
                                <a:pt x="136" y="528"/>
                              </a:lnTo>
                              <a:lnTo>
                                <a:pt x="130" y="536"/>
                              </a:lnTo>
                              <a:lnTo>
                                <a:pt x="126" y="544"/>
                              </a:lnTo>
                              <a:lnTo>
                                <a:pt x="124" y="552"/>
                              </a:lnTo>
                              <a:lnTo>
                                <a:pt x="122" y="562"/>
                              </a:lnTo>
                              <a:lnTo>
                                <a:pt x="122" y="562"/>
                              </a:lnTo>
                              <a:lnTo>
                                <a:pt x="122" y="562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4" y="1376"/>
                              </a:lnTo>
                              <a:lnTo>
                                <a:pt x="126" y="1384"/>
                              </a:lnTo>
                              <a:lnTo>
                                <a:pt x="130" y="1392"/>
                              </a:lnTo>
                              <a:lnTo>
                                <a:pt x="136" y="1400"/>
                              </a:lnTo>
                              <a:lnTo>
                                <a:pt x="136" y="1400"/>
                              </a:lnTo>
                              <a:lnTo>
                                <a:pt x="136" y="1400"/>
                              </a:lnTo>
                              <a:lnTo>
                                <a:pt x="144" y="1406"/>
                              </a:lnTo>
                              <a:lnTo>
                                <a:pt x="152" y="1410"/>
                              </a:lnTo>
                              <a:lnTo>
                                <a:pt x="160" y="1414"/>
                              </a:lnTo>
                              <a:lnTo>
                                <a:pt x="170" y="1414"/>
                              </a:lnTo>
                              <a:lnTo>
                                <a:pt x="170" y="1414"/>
                              </a:lnTo>
                              <a:lnTo>
                                <a:pt x="17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70" y="1414"/>
                              </a:lnTo>
                              <a:lnTo>
                                <a:pt x="880" y="1410"/>
                              </a:lnTo>
                              <a:lnTo>
                                <a:pt x="888" y="1406"/>
                              </a:lnTo>
                              <a:lnTo>
                                <a:pt x="894" y="1400"/>
                              </a:lnTo>
                              <a:lnTo>
                                <a:pt x="894" y="1400"/>
                              </a:lnTo>
                              <a:lnTo>
                                <a:pt x="900" y="1394"/>
                              </a:lnTo>
                              <a:lnTo>
                                <a:pt x="904" y="1386"/>
                              </a:lnTo>
                              <a:lnTo>
                                <a:pt x="908" y="1376"/>
                              </a:lnTo>
                              <a:lnTo>
                                <a:pt x="908" y="1366"/>
                              </a:lnTo>
                              <a:lnTo>
                                <a:pt x="908" y="1366"/>
                              </a:lnTo>
                              <a:lnTo>
                                <a:pt x="908" y="1366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52"/>
                              </a:lnTo>
                              <a:lnTo>
                                <a:pt x="904" y="544"/>
                              </a:lnTo>
                              <a:lnTo>
                                <a:pt x="900" y="536"/>
                              </a:lnTo>
                              <a:lnTo>
                                <a:pt x="894" y="528"/>
                              </a:lnTo>
                              <a:lnTo>
                                <a:pt x="894" y="528"/>
                              </a:lnTo>
                              <a:lnTo>
                                <a:pt x="888" y="522"/>
                              </a:lnTo>
                              <a:lnTo>
                                <a:pt x="880" y="518"/>
                              </a:lnTo>
                              <a:lnTo>
                                <a:pt x="870" y="516"/>
                              </a:lnTo>
                              <a:lnTo>
                                <a:pt x="860" y="514"/>
                              </a:lnTo>
                              <a:lnTo>
                                <a:pt x="860" y="514"/>
                              </a:lnTo>
                              <a:lnTo>
                                <a:pt x="860" y="514"/>
                              </a:lnTo>
                              <a:lnTo>
                                <a:pt x="720" y="514"/>
                              </a:lnTo>
                              <a:lnTo>
                                <a:pt x="720" y="514"/>
                              </a:lnTo>
                              <a:lnTo>
                                <a:pt x="708" y="514"/>
                              </a:lnTo>
                              <a:lnTo>
                                <a:pt x="696" y="512"/>
                              </a:lnTo>
                              <a:lnTo>
                                <a:pt x="686" y="508"/>
                              </a:lnTo>
                              <a:lnTo>
                                <a:pt x="678" y="502"/>
                              </a:lnTo>
                              <a:lnTo>
                                <a:pt x="672" y="496"/>
                              </a:lnTo>
                              <a:lnTo>
                                <a:pt x="668" y="486"/>
                              </a:lnTo>
                              <a:lnTo>
                                <a:pt x="664" y="474"/>
                              </a:lnTo>
                              <a:lnTo>
                                <a:pt x="664" y="460"/>
                              </a:lnTo>
                              <a:lnTo>
                                <a:pt x="664" y="218"/>
                              </a:lnTo>
                              <a:lnTo>
                                <a:pt x="664" y="218"/>
                              </a:lnTo>
                              <a:close/>
                              <a:moveTo>
                                <a:pt x="294" y="750"/>
                              </a:moveTo>
                              <a:lnTo>
                                <a:pt x="738" y="750"/>
                              </a:lnTo>
                              <a:lnTo>
                                <a:pt x="738" y="750"/>
                              </a:lnTo>
                              <a:lnTo>
                                <a:pt x="748" y="750"/>
                              </a:lnTo>
                              <a:lnTo>
                                <a:pt x="758" y="754"/>
                              </a:lnTo>
                              <a:lnTo>
                                <a:pt x="766" y="758"/>
                              </a:lnTo>
                              <a:lnTo>
                                <a:pt x="774" y="764"/>
                              </a:lnTo>
                              <a:lnTo>
                                <a:pt x="780" y="772"/>
                              </a:lnTo>
                              <a:lnTo>
                                <a:pt x="786" y="782"/>
                              </a:lnTo>
                              <a:lnTo>
                                <a:pt x="788" y="790"/>
                              </a:lnTo>
                              <a:lnTo>
                                <a:pt x="790" y="802"/>
                              </a:lnTo>
                              <a:lnTo>
                                <a:pt x="790" y="1144"/>
                              </a:lnTo>
                              <a:lnTo>
                                <a:pt x="790" y="1144"/>
                              </a:lnTo>
                              <a:lnTo>
                                <a:pt x="788" y="1154"/>
                              </a:lnTo>
                              <a:lnTo>
                                <a:pt x="786" y="1164"/>
                              </a:lnTo>
                              <a:lnTo>
                                <a:pt x="780" y="1174"/>
                              </a:lnTo>
                              <a:lnTo>
                                <a:pt x="774" y="1180"/>
                              </a:lnTo>
                              <a:lnTo>
                                <a:pt x="766" y="1188"/>
                              </a:lnTo>
                              <a:lnTo>
                                <a:pt x="758" y="1192"/>
                              </a:lnTo>
                              <a:lnTo>
                                <a:pt x="748" y="1196"/>
                              </a:lnTo>
                              <a:lnTo>
                                <a:pt x="738" y="1196"/>
                              </a:lnTo>
                              <a:lnTo>
                                <a:pt x="294" y="1196"/>
                              </a:lnTo>
                              <a:lnTo>
                                <a:pt x="294" y="1196"/>
                              </a:lnTo>
                              <a:lnTo>
                                <a:pt x="284" y="1196"/>
                              </a:lnTo>
                              <a:lnTo>
                                <a:pt x="274" y="1192"/>
                              </a:lnTo>
                              <a:lnTo>
                                <a:pt x="264" y="1188"/>
                              </a:lnTo>
                              <a:lnTo>
                                <a:pt x="256" y="1180"/>
                              </a:lnTo>
                              <a:lnTo>
                                <a:pt x="250" y="1174"/>
                              </a:lnTo>
                              <a:lnTo>
                                <a:pt x="246" y="1164"/>
                              </a:lnTo>
                              <a:lnTo>
                                <a:pt x="242" y="1154"/>
                              </a:lnTo>
                              <a:lnTo>
                                <a:pt x="242" y="1144"/>
                              </a:lnTo>
                              <a:lnTo>
                                <a:pt x="242" y="802"/>
                              </a:lnTo>
                              <a:lnTo>
                                <a:pt x="242" y="802"/>
                              </a:lnTo>
                              <a:lnTo>
                                <a:pt x="242" y="790"/>
                              </a:lnTo>
                              <a:lnTo>
                                <a:pt x="246" y="782"/>
                              </a:lnTo>
                              <a:lnTo>
                                <a:pt x="250" y="772"/>
                              </a:lnTo>
                              <a:lnTo>
                                <a:pt x="256" y="764"/>
                              </a:lnTo>
                              <a:lnTo>
                                <a:pt x="264" y="758"/>
                              </a:lnTo>
                              <a:lnTo>
                                <a:pt x="274" y="754"/>
                              </a:lnTo>
                              <a:lnTo>
                                <a:pt x="284" y="750"/>
                              </a:lnTo>
                              <a:lnTo>
                                <a:pt x="294" y="750"/>
                              </a:lnTo>
                              <a:lnTo>
                                <a:pt x="294" y="7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469BD5" id="Freeform 18" o:spid="_x0000_s1026" style="position:absolute;margin-left:273.15pt;margin-top:12.4pt;width:11.2pt;height:15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32,1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68585F">
        <w:rPr>
          <w:rFonts w:asciiTheme="majorBidi" w:hAnsiTheme="majorBidi" w:cstheme="majorBidi"/>
          <w:sz w:val="30"/>
          <w:szCs w:val="30"/>
        </w:rPr>
        <w:tab/>
      </w:r>
    </w:p>
    <w:p w14:paraId="3A920107" w14:textId="41FA72EB" w:rsidR="008B3CF6" w:rsidRPr="003509A2" w:rsidRDefault="007E3A45" w:rsidP="003509A2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  <w:cs/>
        </w:rPr>
        <w:sectPr w:rsidR="008B3CF6" w:rsidRPr="003509A2" w:rsidSect="00423834">
          <w:pgSz w:w="11909" w:h="16834" w:code="9"/>
          <w:pgMar w:top="691" w:right="1152" w:bottom="576" w:left="1210" w:header="720" w:footer="720" w:gutter="0"/>
          <w:paperSrc w:first="7" w:other="7"/>
          <w:cols w:space="737"/>
          <w:docGrid w:linePitch="360"/>
        </w:sectPr>
      </w:pPr>
      <w:r>
        <w:rPr>
          <w:rFonts w:hint="cs"/>
          <w:noProof/>
          <w:lang w:val="en-US"/>
        </w:rPr>
        <w:drawing>
          <wp:anchor distT="0" distB="0" distL="114300" distR="114300" simplePos="0" relativeHeight="251721728" behindDoc="0" locked="0" layoutInCell="1" allowOverlap="1" wp14:anchorId="45130471" wp14:editId="059E4848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314" name="Chart 3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i/>
          <w:iCs/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Y="-27"/>
        <w:tblW w:w="5041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876"/>
        <w:gridCol w:w="211"/>
        <w:gridCol w:w="939"/>
        <w:gridCol w:w="183"/>
        <w:gridCol w:w="879"/>
        <w:gridCol w:w="209"/>
        <w:gridCol w:w="892"/>
        <w:gridCol w:w="203"/>
        <w:gridCol w:w="880"/>
        <w:gridCol w:w="218"/>
        <w:gridCol w:w="895"/>
        <w:gridCol w:w="224"/>
        <w:gridCol w:w="874"/>
        <w:gridCol w:w="218"/>
        <w:gridCol w:w="895"/>
        <w:gridCol w:w="184"/>
        <w:gridCol w:w="874"/>
        <w:gridCol w:w="218"/>
        <w:gridCol w:w="889"/>
        <w:gridCol w:w="221"/>
        <w:gridCol w:w="883"/>
        <w:gridCol w:w="218"/>
        <w:gridCol w:w="792"/>
      </w:tblGrid>
      <w:tr w:rsidR="007D6CDC" w:rsidRPr="00BB350B" w14:paraId="799EAB6A" w14:textId="77777777" w:rsidTr="007D6CDC">
        <w:trPr>
          <w:cantSplit/>
          <w:tblHeader/>
        </w:trPr>
        <w:tc>
          <w:tcPr>
            <w:tcW w:w="741" w:type="pct"/>
            <w:shd w:val="clear" w:color="auto" w:fill="auto"/>
          </w:tcPr>
          <w:p w14:paraId="721BBF20" w14:textId="62A6AE3A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lastRenderedPageBreak/>
              <w:t>สำหรับงวด</w:t>
            </w:r>
            <w:r w:rsidR="00E2218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เก้า</w:t>
            </w: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670" w:type="pct"/>
            <w:gridSpan w:val="3"/>
            <w:shd w:val="clear" w:color="auto" w:fill="auto"/>
            <w:vAlign w:val="bottom"/>
          </w:tcPr>
          <w:p w14:paraId="2D8010DC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513807F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783540EE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2E08DE87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pct"/>
            <w:gridSpan w:val="3"/>
            <w:shd w:val="clear" w:color="auto" w:fill="auto"/>
            <w:vAlign w:val="bottom"/>
          </w:tcPr>
          <w:p w14:paraId="254DA275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4" w:type="pct"/>
            <w:vAlign w:val="bottom"/>
          </w:tcPr>
          <w:p w14:paraId="2E5E2BEF" w14:textId="77777777" w:rsidR="007D6CDC" w:rsidRPr="00645107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vAlign w:val="bottom"/>
          </w:tcPr>
          <w:p w14:paraId="6DC849F6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vAlign w:val="bottom"/>
          </w:tcPr>
          <w:p w14:paraId="37CA4FEA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67688D10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30F87C79" w14:textId="77777777" w:rsidR="007D6CDC" w:rsidRPr="00645107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6" w:type="pct"/>
            <w:gridSpan w:val="3"/>
            <w:vAlign w:val="bottom"/>
          </w:tcPr>
          <w:p w14:paraId="47CC09BE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7D6CDC" w:rsidRPr="00BB350B" w14:paraId="5BC7D25A" w14:textId="77777777" w:rsidTr="007D6CDC">
        <w:trPr>
          <w:cantSplit/>
          <w:tblHeader/>
        </w:trPr>
        <w:tc>
          <w:tcPr>
            <w:tcW w:w="741" w:type="pct"/>
            <w:shd w:val="clear" w:color="auto" w:fill="auto"/>
          </w:tcPr>
          <w:p w14:paraId="57230934" w14:textId="38E80F9A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D149E7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 </w:t>
            </w:r>
            <w:r w:rsidR="00F233D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ายน</w:t>
            </w:r>
          </w:p>
        </w:tc>
        <w:tc>
          <w:tcPr>
            <w:tcW w:w="290" w:type="pct"/>
            <w:shd w:val="clear" w:color="auto" w:fill="auto"/>
          </w:tcPr>
          <w:p w14:paraId="7624E7EE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0" w:type="pct"/>
            <w:shd w:val="clear" w:color="auto" w:fill="auto"/>
          </w:tcPr>
          <w:p w14:paraId="00E27FB7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0C4A327A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1" w:type="pct"/>
            <w:shd w:val="clear" w:color="auto" w:fill="auto"/>
          </w:tcPr>
          <w:p w14:paraId="157F1F22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48DA0BCB" w14:textId="77777777" w:rsidR="007D6CDC" w:rsidRPr="00C335C4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69" w:type="pct"/>
            <w:shd w:val="clear" w:color="auto" w:fill="auto"/>
          </w:tcPr>
          <w:p w14:paraId="700341EC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4804F4B8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7" w:type="pct"/>
          </w:tcPr>
          <w:p w14:paraId="012D0599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373C6E63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  <w:shd w:val="clear" w:color="auto" w:fill="auto"/>
          </w:tcPr>
          <w:p w14:paraId="2463A176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1D35F47A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4" w:type="pct"/>
          </w:tcPr>
          <w:p w14:paraId="39F0A02C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</w:tcPr>
          <w:p w14:paraId="5F3D8622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</w:tcPr>
          <w:p w14:paraId="564FB17F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</w:tcPr>
          <w:p w14:paraId="4A594B99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1" w:type="pct"/>
          </w:tcPr>
          <w:p w14:paraId="5EB60D17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09210366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  <w:shd w:val="clear" w:color="auto" w:fill="auto"/>
          </w:tcPr>
          <w:p w14:paraId="528C23F0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654B9DC1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3" w:type="pct"/>
          </w:tcPr>
          <w:p w14:paraId="20EFE0B6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2D8C79AA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  <w:shd w:val="clear" w:color="auto" w:fill="auto"/>
          </w:tcPr>
          <w:p w14:paraId="0124368B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654D266B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</w:tr>
      <w:tr w:rsidR="007D6CDC" w:rsidRPr="00BB350B" w14:paraId="0211D379" w14:textId="77777777" w:rsidTr="007D6CDC">
        <w:trPr>
          <w:cantSplit/>
          <w:tblHeader/>
        </w:trPr>
        <w:tc>
          <w:tcPr>
            <w:tcW w:w="741" w:type="pct"/>
            <w:shd w:val="clear" w:color="auto" w:fill="auto"/>
          </w:tcPr>
          <w:p w14:paraId="1BDDB930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59" w:type="pct"/>
            <w:gridSpan w:val="23"/>
            <w:shd w:val="clear" w:color="auto" w:fill="auto"/>
          </w:tcPr>
          <w:p w14:paraId="24162EE5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F93664" w:rsidRPr="00585FDC" w14:paraId="31EE7DBE" w14:textId="77777777" w:rsidTr="00E92381">
        <w:trPr>
          <w:cantSplit/>
        </w:trPr>
        <w:tc>
          <w:tcPr>
            <w:tcW w:w="741" w:type="pct"/>
            <w:shd w:val="clear" w:color="auto" w:fill="auto"/>
          </w:tcPr>
          <w:p w14:paraId="00EA78FE" w14:textId="77777777" w:rsidR="00F93664" w:rsidRPr="00645107" w:rsidRDefault="00F93664" w:rsidP="00F9366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0" w:type="pct"/>
            <w:shd w:val="clear" w:color="auto" w:fill="auto"/>
          </w:tcPr>
          <w:p w14:paraId="3E3045F3" w14:textId="57B7763C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17,066,713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CF8430D" w14:textId="77777777" w:rsidR="00F93664" w:rsidRPr="00DD112E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3B313745" w14:textId="6A45AFBD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16,958,964</w:t>
            </w:r>
          </w:p>
        </w:tc>
        <w:tc>
          <w:tcPr>
            <w:tcW w:w="61" w:type="pct"/>
            <w:shd w:val="clear" w:color="auto" w:fill="auto"/>
          </w:tcPr>
          <w:p w14:paraId="6A221AF8" w14:textId="77777777" w:rsidR="00F93664" w:rsidRPr="00DD112E" w:rsidRDefault="00F93664" w:rsidP="00F9366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3971922E" w14:textId="0E5D4B70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1,745,689</w:t>
            </w:r>
          </w:p>
        </w:tc>
        <w:tc>
          <w:tcPr>
            <w:tcW w:w="69" w:type="pct"/>
            <w:shd w:val="clear" w:color="auto" w:fill="auto"/>
          </w:tcPr>
          <w:p w14:paraId="5501D2BD" w14:textId="77777777" w:rsidR="00F93664" w:rsidRPr="00DD112E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5" w:type="pct"/>
            <w:shd w:val="clear" w:color="auto" w:fill="auto"/>
          </w:tcPr>
          <w:p w14:paraId="41FE894E" w14:textId="7007007D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1,428,014</w:t>
            </w:r>
          </w:p>
        </w:tc>
        <w:tc>
          <w:tcPr>
            <w:tcW w:w="67" w:type="pct"/>
            <w:shd w:val="clear" w:color="auto" w:fill="auto"/>
          </w:tcPr>
          <w:p w14:paraId="5CE65DB6" w14:textId="77777777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0CA5E9EF" w14:textId="4C50E354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2,021,094</w:t>
            </w:r>
          </w:p>
        </w:tc>
        <w:tc>
          <w:tcPr>
            <w:tcW w:w="72" w:type="pct"/>
            <w:shd w:val="clear" w:color="auto" w:fill="auto"/>
          </w:tcPr>
          <w:p w14:paraId="540C2EFE" w14:textId="77777777" w:rsidR="00F93664" w:rsidRPr="00DD112E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7273B6D0" w14:textId="3D78588C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1,423,142</w:t>
            </w:r>
          </w:p>
        </w:tc>
        <w:tc>
          <w:tcPr>
            <w:tcW w:w="74" w:type="pct"/>
            <w:shd w:val="clear" w:color="auto" w:fill="auto"/>
          </w:tcPr>
          <w:p w14:paraId="5C394305" w14:textId="77777777" w:rsidR="00F93664" w:rsidRPr="00DD112E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1BCD0197" w14:textId="3D25C5D1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20,833,496</w:t>
            </w:r>
          </w:p>
        </w:tc>
        <w:tc>
          <w:tcPr>
            <w:tcW w:w="72" w:type="pct"/>
            <w:shd w:val="clear" w:color="auto" w:fill="auto"/>
          </w:tcPr>
          <w:p w14:paraId="22C2D17A" w14:textId="77777777" w:rsidR="00F93664" w:rsidRPr="00DD112E" w:rsidRDefault="00F93664" w:rsidP="00F93664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26EB0412" w14:textId="67A528E6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19,810,120</w:t>
            </w:r>
          </w:p>
        </w:tc>
        <w:tc>
          <w:tcPr>
            <w:tcW w:w="61" w:type="pct"/>
            <w:shd w:val="clear" w:color="auto" w:fill="auto"/>
          </w:tcPr>
          <w:p w14:paraId="2107FCB5" w14:textId="77777777" w:rsidR="00F93664" w:rsidRPr="00DD112E" w:rsidRDefault="00F93664" w:rsidP="00F93664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4A76813F" w14:textId="2E29C871" w:rsidR="00F93664" w:rsidRPr="00DD112E" w:rsidRDefault="00F93664" w:rsidP="00F93664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DD112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3F493164" w14:textId="77777777" w:rsidR="00F93664" w:rsidRPr="00DD112E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</w:tcPr>
          <w:p w14:paraId="75F8AB8E" w14:textId="3082A85D" w:rsidR="00F93664" w:rsidRPr="00DD112E" w:rsidRDefault="00F93664" w:rsidP="00F93664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DD112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5FDA6BCF" w14:textId="77777777" w:rsidR="00F93664" w:rsidRPr="00F93664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5966BC8A" w14:textId="4FBE968B" w:rsidR="00F93664" w:rsidRPr="00655879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3664">
              <w:rPr>
                <w:rFonts w:asciiTheme="majorBidi" w:hAnsiTheme="majorBidi" w:cstheme="majorBidi"/>
                <w:szCs w:val="22"/>
                <w:lang w:val="en-US" w:bidi="th-TH"/>
              </w:rPr>
              <w:t>20,833,496</w:t>
            </w:r>
          </w:p>
        </w:tc>
        <w:tc>
          <w:tcPr>
            <w:tcW w:w="72" w:type="pct"/>
            <w:shd w:val="clear" w:color="auto" w:fill="auto"/>
          </w:tcPr>
          <w:p w14:paraId="555BD9E4" w14:textId="77777777" w:rsidR="00F93664" w:rsidRPr="00F93664" w:rsidRDefault="00F93664" w:rsidP="00F93664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</w:tcPr>
          <w:p w14:paraId="3FC2DEEA" w14:textId="2FCB4517" w:rsidR="00F93664" w:rsidRPr="00F93664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3664">
              <w:rPr>
                <w:rFonts w:asciiTheme="majorBidi" w:hAnsiTheme="majorBidi" w:cstheme="majorBidi"/>
                <w:szCs w:val="22"/>
                <w:lang w:val="en-US" w:bidi="th-TH"/>
              </w:rPr>
              <w:t>19,810,120</w:t>
            </w:r>
          </w:p>
        </w:tc>
      </w:tr>
      <w:tr w:rsidR="00F93664" w:rsidRPr="00585FDC" w14:paraId="1F904544" w14:textId="77777777" w:rsidTr="00E92381">
        <w:trPr>
          <w:cantSplit/>
        </w:trPr>
        <w:tc>
          <w:tcPr>
            <w:tcW w:w="741" w:type="pct"/>
            <w:shd w:val="clear" w:color="auto" w:fill="auto"/>
          </w:tcPr>
          <w:p w14:paraId="255AA77C" w14:textId="77777777" w:rsidR="00F93664" w:rsidRPr="00645107" w:rsidRDefault="00F93664" w:rsidP="00F9366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21D80223" w14:textId="0DF0DFD1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187,820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6D6B421" w14:textId="77777777" w:rsidR="00F93664" w:rsidRPr="00DD112E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25C957C4" w14:textId="6D5C69A5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90,796</w:t>
            </w:r>
          </w:p>
        </w:tc>
        <w:tc>
          <w:tcPr>
            <w:tcW w:w="61" w:type="pct"/>
            <w:shd w:val="clear" w:color="auto" w:fill="auto"/>
          </w:tcPr>
          <w:p w14:paraId="3838C4C2" w14:textId="77777777" w:rsidR="00F93664" w:rsidRPr="00DD112E" w:rsidRDefault="00F93664" w:rsidP="00F9366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4E1160C" w14:textId="7F31634A" w:rsidR="00F93664" w:rsidRPr="00DD112E" w:rsidRDefault="00F93664" w:rsidP="00E736EA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DD112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7A17C6D0" w14:textId="77777777" w:rsidR="00F93664" w:rsidRPr="00DD112E" w:rsidRDefault="00F93664" w:rsidP="00F93664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7D330E86" w14:textId="35A5647F" w:rsidR="00F93664" w:rsidRPr="00DD112E" w:rsidRDefault="00F93664" w:rsidP="00F93664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DD112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2AC1195A" w14:textId="77777777" w:rsidR="00F93664" w:rsidRPr="00DD112E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CF6501C" w14:textId="08101BA8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106,120</w:t>
            </w:r>
          </w:p>
        </w:tc>
        <w:tc>
          <w:tcPr>
            <w:tcW w:w="72" w:type="pct"/>
            <w:shd w:val="clear" w:color="auto" w:fill="auto"/>
          </w:tcPr>
          <w:p w14:paraId="206C27C7" w14:textId="77777777" w:rsidR="00F93664" w:rsidRPr="00DD112E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703EBC74" w14:textId="778E1F2D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116,174</w:t>
            </w:r>
          </w:p>
        </w:tc>
        <w:tc>
          <w:tcPr>
            <w:tcW w:w="74" w:type="pct"/>
            <w:shd w:val="clear" w:color="auto" w:fill="auto"/>
          </w:tcPr>
          <w:p w14:paraId="31D0B311" w14:textId="77777777" w:rsidR="00F93664" w:rsidRPr="00DD112E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2E724FA5" w14:textId="4AE75C62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293,940</w:t>
            </w:r>
          </w:p>
        </w:tc>
        <w:tc>
          <w:tcPr>
            <w:tcW w:w="72" w:type="pct"/>
            <w:shd w:val="clear" w:color="auto" w:fill="auto"/>
          </w:tcPr>
          <w:p w14:paraId="726636D1" w14:textId="77777777" w:rsidR="00F93664" w:rsidRPr="00DD112E" w:rsidRDefault="00F93664" w:rsidP="00F9366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5651F3E0" w14:textId="4FCDC1C7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206,970</w:t>
            </w:r>
          </w:p>
        </w:tc>
        <w:tc>
          <w:tcPr>
            <w:tcW w:w="61" w:type="pct"/>
            <w:shd w:val="clear" w:color="auto" w:fill="auto"/>
          </w:tcPr>
          <w:p w14:paraId="2105AD45" w14:textId="77777777" w:rsidR="00F93664" w:rsidRPr="00DD112E" w:rsidRDefault="00F93664" w:rsidP="00F9366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71D5022F" w14:textId="60C1B0E4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(293,940)</w:t>
            </w:r>
          </w:p>
        </w:tc>
        <w:tc>
          <w:tcPr>
            <w:tcW w:w="72" w:type="pct"/>
            <w:shd w:val="clear" w:color="auto" w:fill="auto"/>
          </w:tcPr>
          <w:p w14:paraId="13C1C847" w14:textId="77777777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14:paraId="0C2D015F" w14:textId="3C99B882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(206,970)</w:t>
            </w:r>
          </w:p>
        </w:tc>
        <w:tc>
          <w:tcPr>
            <w:tcW w:w="73" w:type="pct"/>
            <w:shd w:val="clear" w:color="auto" w:fill="auto"/>
          </w:tcPr>
          <w:p w14:paraId="359A481E" w14:textId="77777777" w:rsidR="00F93664" w:rsidRPr="00F93664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7ACD7FFC" w14:textId="1D5D1DB0" w:rsidR="00F93664" w:rsidRPr="00655879" w:rsidRDefault="00F93664" w:rsidP="00F93664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9366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38B3E5A0" w14:textId="77777777" w:rsidR="00F93664" w:rsidRPr="00F93664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</w:tcPr>
          <w:p w14:paraId="687D075C" w14:textId="36884A74" w:rsidR="00F93664" w:rsidRPr="00F93664" w:rsidRDefault="00F93664" w:rsidP="00F93664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9366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93664" w:rsidRPr="00585FDC" w14:paraId="4D761435" w14:textId="77777777" w:rsidTr="00E92381">
        <w:trPr>
          <w:cantSplit/>
        </w:trPr>
        <w:tc>
          <w:tcPr>
            <w:tcW w:w="741" w:type="pct"/>
            <w:shd w:val="clear" w:color="auto" w:fill="auto"/>
          </w:tcPr>
          <w:p w14:paraId="7CBE0A4E" w14:textId="77777777" w:rsidR="00F93664" w:rsidRPr="00645107" w:rsidRDefault="00F93664" w:rsidP="00F93664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645107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219E52EA" w14:textId="2C99D212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17,254,533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1DFA928" w14:textId="77777777" w:rsidR="00F93664" w:rsidRPr="00DD112E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0C694EAF" w14:textId="173DBBBD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17,049,760</w:t>
            </w:r>
          </w:p>
        </w:tc>
        <w:tc>
          <w:tcPr>
            <w:tcW w:w="61" w:type="pct"/>
            <w:shd w:val="clear" w:color="auto" w:fill="auto"/>
          </w:tcPr>
          <w:p w14:paraId="3EFC394F" w14:textId="77777777" w:rsidR="00F93664" w:rsidRPr="00DD112E" w:rsidRDefault="00F93664" w:rsidP="00F9366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D2F6C34" w14:textId="689A836B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1,745,689</w:t>
            </w:r>
          </w:p>
        </w:tc>
        <w:tc>
          <w:tcPr>
            <w:tcW w:w="69" w:type="pct"/>
            <w:shd w:val="clear" w:color="auto" w:fill="auto"/>
          </w:tcPr>
          <w:p w14:paraId="4F57054B" w14:textId="77777777" w:rsidR="00F93664" w:rsidRPr="00DD112E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5872F891" w14:textId="3173332F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1,428,014</w:t>
            </w:r>
          </w:p>
        </w:tc>
        <w:tc>
          <w:tcPr>
            <w:tcW w:w="67" w:type="pct"/>
            <w:shd w:val="clear" w:color="auto" w:fill="auto"/>
          </w:tcPr>
          <w:p w14:paraId="4DB6C936" w14:textId="77777777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8520417" w14:textId="50BDD44D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2,127,214</w:t>
            </w:r>
          </w:p>
        </w:tc>
        <w:tc>
          <w:tcPr>
            <w:tcW w:w="72" w:type="pct"/>
            <w:shd w:val="clear" w:color="auto" w:fill="auto"/>
          </w:tcPr>
          <w:p w14:paraId="7D73E0A3" w14:textId="77777777" w:rsidR="00F93664" w:rsidRPr="00DD112E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617DB7D6" w14:textId="4AEA09F9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1,539,316</w:t>
            </w:r>
          </w:p>
        </w:tc>
        <w:tc>
          <w:tcPr>
            <w:tcW w:w="74" w:type="pct"/>
            <w:shd w:val="clear" w:color="auto" w:fill="auto"/>
          </w:tcPr>
          <w:p w14:paraId="2F0278DD" w14:textId="77777777" w:rsidR="00F93664" w:rsidRPr="00DD112E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0CE39440" w14:textId="3F19121C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21,127,436</w:t>
            </w:r>
          </w:p>
        </w:tc>
        <w:tc>
          <w:tcPr>
            <w:tcW w:w="72" w:type="pct"/>
            <w:shd w:val="clear" w:color="auto" w:fill="auto"/>
          </w:tcPr>
          <w:p w14:paraId="11BB0630" w14:textId="77777777" w:rsidR="00F93664" w:rsidRPr="00DD112E" w:rsidRDefault="00F93664" w:rsidP="00F9366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4EE915FC" w14:textId="73DFF8AC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20,017,090</w:t>
            </w:r>
          </w:p>
        </w:tc>
        <w:tc>
          <w:tcPr>
            <w:tcW w:w="61" w:type="pct"/>
            <w:shd w:val="clear" w:color="auto" w:fill="auto"/>
          </w:tcPr>
          <w:p w14:paraId="5EFD4760" w14:textId="77777777" w:rsidR="00F93664" w:rsidRPr="00DD112E" w:rsidRDefault="00F93664" w:rsidP="00F9366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35A81E1E" w14:textId="1453F18D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(293,940)</w:t>
            </w:r>
          </w:p>
        </w:tc>
        <w:tc>
          <w:tcPr>
            <w:tcW w:w="72" w:type="pct"/>
            <w:shd w:val="clear" w:color="auto" w:fill="auto"/>
          </w:tcPr>
          <w:p w14:paraId="0D98427D" w14:textId="77777777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</w:tcPr>
          <w:p w14:paraId="253B63DE" w14:textId="3D84B63F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(206,970)</w:t>
            </w:r>
          </w:p>
        </w:tc>
        <w:tc>
          <w:tcPr>
            <w:tcW w:w="73" w:type="pct"/>
            <w:shd w:val="clear" w:color="auto" w:fill="auto"/>
          </w:tcPr>
          <w:p w14:paraId="727306CC" w14:textId="77777777" w:rsidR="00F93664" w:rsidRPr="00F93664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41D8C76E" w14:textId="5238FFF7" w:rsidR="00F93664" w:rsidRPr="00F93664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9366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20,833,496</w:t>
            </w:r>
          </w:p>
        </w:tc>
        <w:tc>
          <w:tcPr>
            <w:tcW w:w="72" w:type="pct"/>
            <w:shd w:val="clear" w:color="auto" w:fill="auto"/>
          </w:tcPr>
          <w:p w14:paraId="3467A299" w14:textId="77777777" w:rsidR="00F93664" w:rsidRPr="00F93664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</w:tcPr>
          <w:p w14:paraId="06D5A70B" w14:textId="4A5E4CB0" w:rsidR="00F93664" w:rsidRPr="00F93664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9366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19,810,120</w:t>
            </w:r>
          </w:p>
        </w:tc>
      </w:tr>
      <w:tr w:rsidR="00F93664" w:rsidRPr="00585FDC" w14:paraId="7EE46F80" w14:textId="77777777" w:rsidTr="00E92381">
        <w:trPr>
          <w:cantSplit/>
        </w:trPr>
        <w:tc>
          <w:tcPr>
            <w:tcW w:w="741" w:type="pct"/>
            <w:shd w:val="clear" w:color="auto" w:fill="auto"/>
          </w:tcPr>
          <w:p w14:paraId="45F20C78" w14:textId="77777777" w:rsidR="00F93664" w:rsidRPr="00645107" w:rsidRDefault="00F93664" w:rsidP="00F9366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0" w:type="pct"/>
            <w:shd w:val="clear" w:color="auto" w:fill="auto"/>
          </w:tcPr>
          <w:p w14:paraId="71D541EA" w14:textId="0095A1B5" w:rsidR="00F93664" w:rsidRPr="00DD112E" w:rsidRDefault="00F93664" w:rsidP="00DD7CBC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(907,677)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D4EA48C" w14:textId="77777777" w:rsidR="00F93664" w:rsidRPr="00DD112E" w:rsidRDefault="00F93664" w:rsidP="00F9366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6D0B501F" w14:textId="035BEA12" w:rsidR="00F93664" w:rsidRPr="00DD112E" w:rsidRDefault="00F93664" w:rsidP="00DD7CBC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(967,070)</w:t>
            </w:r>
          </w:p>
        </w:tc>
        <w:tc>
          <w:tcPr>
            <w:tcW w:w="61" w:type="pct"/>
            <w:shd w:val="clear" w:color="auto" w:fill="auto"/>
          </w:tcPr>
          <w:p w14:paraId="660D971E" w14:textId="77777777" w:rsidR="00F93664" w:rsidRPr="00DD112E" w:rsidRDefault="00F93664" w:rsidP="00F9366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326B3C6E" w14:textId="4BAB0AA9" w:rsidR="00F93664" w:rsidRPr="00DD112E" w:rsidRDefault="00F93664" w:rsidP="00DD7CBC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(52,598)</w:t>
            </w:r>
          </w:p>
        </w:tc>
        <w:tc>
          <w:tcPr>
            <w:tcW w:w="69" w:type="pct"/>
            <w:shd w:val="clear" w:color="auto" w:fill="auto"/>
          </w:tcPr>
          <w:p w14:paraId="56FA1C54" w14:textId="77777777" w:rsidR="00F93664" w:rsidRPr="00DD112E" w:rsidRDefault="00F93664" w:rsidP="00F93664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5" w:type="pct"/>
            <w:shd w:val="clear" w:color="auto" w:fill="auto"/>
          </w:tcPr>
          <w:p w14:paraId="541DB096" w14:textId="4B685EC6" w:rsidR="00F93664" w:rsidRPr="00DD112E" w:rsidRDefault="00F93664" w:rsidP="00DD7CBC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(53,436)</w:t>
            </w:r>
          </w:p>
        </w:tc>
        <w:tc>
          <w:tcPr>
            <w:tcW w:w="67" w:type="pct"/>
            <w:shd w:val="clear" w:color="auto" w:fill="auto"/>
          </w:tcPr>
          <w:p w14:paraId="120C3DD1" w14:textId="77777777" w:rsidR="00F93664" w:rsidRPr="00DD112E" w:rsidRDefault="00F93664" w:rsidP="00F9366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7AAC2DCD" w14:textId="2FAC5F7A" w:rsidR="00F93664" w:rsidRPr="00DD112E" w:rsidRDefault="00F93664" w:rsidP="00DD7CBC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(230,923)</w:t>
            </w:r>
          </w:p>
        </w:tc>
        <w:tc>
          <w:tcPr>
            <w:tcW w:w="72" w:type="pct"/>
            <w:shd w:val="clear" w:color="auto" w:fill="auto"/>
          </w:tcPr>
          <w:p w14:paraId="3A65F820" w14:textId="77777777" w:rsidR="00F93664" w:rsidRPr="00DD112E" w:rsidRDefault="00F93664" w:rsidP="00F93664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74ECB7C4" w14:textId="266661E1" w:rsidR="00F93664" w:rsidRPr="00DD112E" w:rsidRDefault="00F93664" w:rsidP="00DD7CBC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(80,691)</w:t>
            </w:r>
          </w:p>
        </w:tc>
        <w:tc>
          <w:tcPr>
            <w:tcW w:w="74" w:type="pct"/>
            <w:shd w:val="clear" w:color="auto" w:fill="auto"/>
          </w:tcPr>
          <w:p w14:paraId="3852D9BB" w14:textId="77777777" w:rsidR="00F93664" w:rsidRPr="00DD112E" w:rsidRDefault="00F93664" w:rsidP="00F93664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5D77BAC4" w14:textId="7B545D53" w:rsidR="00F93664" w:rsidRPr="00DD112E" w:rsidRDefault="00F93664" w:rsidP="00DD7CBC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(1,191,198)</w:t>
            </w:r>
          </w:p>
        </w:tc>
        <w:tc>
          <w:tcPr>
            <w:tcW w:w="72" w:type="pct"/>
            <w:shd w:val="clear" w:color="auto" w:fill="auto"/>
          </w:tcPr>
          <w:p w14:paraId="5544D741" w14:textId="77777777" w:rsidR="00F93664" w:rsidRPr="00DD112E" w:rsidRDefault="00F93664" w:rsidP="00F9366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4D02C196" w14:textId="1602C1B8" w:rsidR="00F93664" w:rsidRPr="00DD112E" w:rsidRDefault="00F93664" w:rsidP="00DD7CBC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(1,101,19</w:t>
            </w:r>
            <w:r w:rsidR="003618B3" w:rsidRPr="00DD112E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Pr="00DD112E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61" w:type="pct"/>
            <w:shd w:val="clear" w:color="auto" w:fill="auto"/>
          </w:tcPr>
          <w:p w14:paraId="7DC983AF" w14:textId="77777777" w:rsidR="00F93664" w:rsidRPr="00DD112E" w:rsidRDefault="00F93664" w:rsidP="00F9366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36CDDBDE" w14:textId="7D3C1351" w:rsidR="00F93664" w:rsidRPr="00DD112E" w:rsidRDefault="00F93664" w:rsidP="00F93664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DD112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1278A0E7" w14:textId="77777777" w:rsidR="00F93664" w:rsidRPr="00DD112E" w:rsidRDefault="00F93664" w:rsidP="00F93664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pct"/>
            <w:shd w:val="clear" w:color="auto" w:fill="auto"/>
          </w:tcPr>
          <w:p w14:paraId="38C17BCF" w14:textId="0834E50D" w:rsidR="00F93664" w:rsidRPr="00DD112E" w:rsidRDefault="00F93664" w:rsidP="00F93664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DD112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71B78F62" w14:textId="77777777" w:rsidR="00F93664" w:rsidRPr="00F93664" w:rsidRDefault="00F93664" w:rsidP="00F93664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2A04A4FA" w14:textId="7669E846" w:rsidR="00F93664" w:rsidRPr="002650B3" w:rsidRDefault="00F93664" w:rsidP="00DD7CBC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3664">
              <w:rPr>
                <w:rFonts w:asciiTheme="majorBidi" w:hAnsiTheme="majorBidi" w:cstheme="majorBidi"/>
                <w:szCs w:val="22"/>
                <w:lang w:val="en-US" w:bidi="th-TH"/>
              </w:rPr>
              <w:t>(1,191,198)</w:t>
            </w:r>
          </w:p>
        </w:tc>
        <w:tc>
          <w:tcPr>
            <w:tcW w:w="72" w:type="pct"/>
            <w:shd w:val="clear" w:color="auto" w:fill="auto"/>
          </w:tcPr>
          <w:p w14:paraId="0F39E6C3" w14:textId="77777777" w:rsidR="00F93664" w:rsidRPr="00F93664" w:rsidRDefault="00F93664" w:rsidP="00F93664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</w:tcPr>
          <w:p w14:paraId="3B567572" w14:textId="2E3DC589" w:rsidR="00F93664" w:rsidRPr="00F93664" w:rsidRDefault="00F93664" w:rsidP="00DD7CBC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3664">
              <w:rPr>
                <w:rFonts w:asciiTheme="majorBidi" w:hAnsiTheme="majorBidi" w:cstheme="majorBidi"/>
                <w:szCs w:val="22"/>
                <w:lang w:val="en-US" w:bidi="th-TH"/>
              </w:rPr>
              <w:t>(1,101,197)</w:t>
            </w:r>
          </w:p>
        </w:tc>
      </w:tr>
      <w:tr w:rsidR="00B4568F" w:rsidRPr="00585FDC" w14:paraId="24924C8C" w14:textId="77777777" w:rsidTr="000525E1">
        <w:trPr>
          <w:cantSplit/>
        </w:trPr>
        <w:tc>
          <w:tcPr>
            <w:tcW w:w="741" w:type="pct"/>
            <w:shd w:val="clear" w:color="auto" w:fill="auto"/>
          </w:tcPr>
          <w:p w14:paraId="1C968095" w14:textId="77777777" w:rsidR="00B4568F" w:rsidRPr="00645107" w:rsidRDefault="00B4568F" w:rsidP="00B4568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54CF8A00" w14:textId="353B0686" w:rsidR="00B4568F" w:rsidRPr="00DD112E" w:rsidRDefault="00B4568F" w:rsidP="00B4568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1,940,693</w:t>
            </w:r>
          </w:p>
        </w:tc>
        <w:tc>
          <w:tcPr>
            <w:tcW w:w="70" w:type="pct"/>
            <w:shd w:val="clear" w:color="auto" w:fill="auto"/>
          </w:tcPr>
          <w:p w14:paraId="38EE12D8" w14:textId="77777777" w:rsidR="00B4568F" w:rsidRPr="00DD112E" w:rsidRDefault="00B4568F" w:rsidP="00B4568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2055B114" w14:textId="316D74C9" w:rsidR="00B4568F" w:rsidRPr="00DD112E" w:rsidRDefault="00B4568F" w:rsidP="00B4568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2,825,820</w:t>
            </w:r>
          </w:p>
        </w:tc>
        <w:tc>
          <w:tcPr>
            <w:tcW w:w="61" w:type="pct"/>
            <w:shd w:val="clear" w:color="auto" w:fill="auto"/>
          </w:tcPr>
          <w:p w14:paraId="1277001E" w14:textId="77777777" w:rsidR="00B4568F" w:rsidRPr="00DD112E" w:rsidRDefault="00B4568F" w:rsidP="00B4568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7A4C4D0C" w14:textId="001D646A" w:rsidR="00B4568F" w:rsidRPr="00DD112E" w:rsidRDefault="00B4568F" w:rsidP="00B4568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71,356</w:t>
            </w:r>
          </w:p>
        </w:tc>
        <w:tc>
          <w:tcPr>
            <w:tcW w:w="69" w:type="pct"/>
            <w:shd w:val="clear" w:color="auto" w:fill="auto"/>
          </w:tcPr>
          <w:p w14:paraId="5C34B081" w14:textId="77777777" w:rsidR="00B4568F" w:rsidRPr="00DD112E" w:rsidRDefault="00B4568F" w:rsidP="00B4568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6C643B79" w14:textId="17E24280" w:rsidR="00B4568F" w:rsidRPr="00DD112E" w:rsidRDefault="00B4568F" w:rsidP="00B4568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(98,305)</w:t>
            </w:r>
          </w:p>
        </w:tc>
        <w:tc>
          <w:tcPr>
            <w:tcW w:w="67" w:type="pct"/>
            <w:shd w:val="clear" w:color="auto" w:fill="auto"/>
          </w:tcPr>
          <w:p w14:paraId="5C4A7F66" w14:textId="77777777" w:rsidR="00B4568F" w:rsidRPr="00DD112E" w:rsidRDefault="00B4568F" w:rsidP="00B4568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3106625E" w14:textId="3BEB14BD" w:rsidR="00B4568F" w:rsidRPr="00DD112E" w:rsidRDefault="00B4568F" w:rsidP="00B4568F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(51,770)</w:t>
            </w:r>
          </w:p>
        </w:tc>
        <w:tc>
          <w:tcPr>
            <w:tcW w:w="72" w:type="pct"/>
            <w:shd w:val="clear" w:color="auto" w:fill="auto"/>
          </w:tcPr>
          <w:p w14:paraId="5CF882B8" w14:textId="77777777" w:rsidR="00B4568F" w:rsidRPr="00DD112E" w:rsidRDefault="00B4568F" w:rsidP="00B4568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44BBAD20" w14:textId="7CCFE61C" w:rsidR="00B4568F" w:rsidRPr="00DD112E" w:rsidRDefault="00B4568F" w:rsidP="00B4568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132,316</w:t>
            </w:r>
          </w:p>
        </w:tc>
        <w:tc>
          <w:tcPr>
            <w:tcW w:w="74" w:type="pct"/>
            <w:shd w:val="clear" w:color="auto" w:fill="auto"/>
          </w:tcPr>
          <w:p w14:paraId="6EED8E1F" w14:textId="77777777" w:rsidR="00B4568F" w:rsidRPr="00DD112E" w:rsidRDefault="00B4568F" w:rsidP="00B4568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2A7231E0" w14:textId="1151D156" w:rsidR="00B4568F" w:rsidRPr="00DD112E" w:rsidRDefault="00B4568F" w:rsidP="00B4568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1,960,279</w:t>
            </w:r>
          </w:p>
        </w:tc>
        <w:tc>
          <w:tcPr>
            <w:tcW w:w="72" w:type="pct"/>
            <w:shd w:val="clear" w:color="auto" w:fill="auto"/>
          </w:tcPr>
          <w:p w14:paraId="79F02687" w14:textId="77777777" w:rsidR="00B4568F" w:rsidRPr="00DD112E" w:rsidRDefault="00B4568F" w:rsidP="00B4568F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0D03062D" w14:textId="2F5BDA5A" w:rsidR="00B4568F" w:rsidRPr="00DD112E" w:rsidRDefault="00B4568F" w:rsidP="00B4568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2,859,831</w:t>
            </w:r>
          </w:p>
        </w:tc>
        <w:tc>
          <w:tcPr>
            <w:tcW w:w="61" w:type="pct"/>
            <w:shd w:val="clear" w:color="auto" w:fill="auto"/>
          </w:tcPr>
          <w:p w14:paraId="4810AD03" w14:textId="77777777" w:rsidR="00B4568F" w:rsidRPr="00DD112E" w:rsidRDefault="00B4568F" w:rsidP="00B4568F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42CA1C90" w14:textId="01A66006" w:rsidR="00B4568F" w:rsidRPr="00DD112E" w:rsidRDefault="00B4568F" w:rsidP="00B4568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43,466</w:t>
            </w:r>
          </w:p>
        </w:tc>
        <w:tc>
          <w:tcPr>
            <w:tcW w:w="72" w:type="pct"/>
            <w:shd w:val="clear" w:color="auto" w:fill="auto"/>
          </w:tcPr>
          <w:p w14:paraId="5EB69D4C" w14:textId="77777777" w:rsidR="00B4568F" w:rsidRPr="00DD112E" w:rsidRDefault="00B4568F" w:rsidP="00B4568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</w:tcPr>
          <w:p w14:paraId="1EBD5669" w14:textId="33344061" w:rsidR="00B4568F" w:rsidRPr="00DD112E" w:rsidRDefault="00B4568F" w:rsidP="00B4568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D112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83,751</w:t>
            </w:r>
          </w:p>
        </w:tc>
        <w:tc>
          <w:tcPr>
            <w:tcW w:w="73" w:type="pct"/>
            <w:shd w:val="clear" w:color="auto" w:fill="auto"/>
          </w:tcPr>
          <w:p w14:paraId="60A8BFE7" w14:textId="77777777" w:rsidR="00B4568F" w:rsidRPr="00F93664" w:rsidRDefault="00B4568F" w:rsidP="00B4568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44D6DEE1" w14:textId="0AE9F43A" w:rsidR="00B4568F" w:rsidRPr="00F93664" w:rsidRDefault="00B4568F" w:rsidP="00B4568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9366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2,003,745</w:t>
            </w:r>
          </w:p>
        </w:tc>
        <w:tc>
          <w:tcPr>
            <w:tcW w:w="72" w:type="pct"/>
            <w:shd w:val="clear" w:color="auto" w:fill="auto"/>
          </w:tcPr>
          <w:p w14:paraId="02312F0A" w14:textId="77777777" w:rsidR="00B4568F" w:rsidRPr="00F93664" w:rsidRDefault="00B4568F" w:rsidP="00B4568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</w:tcPr>
          <w:p w14:paraId="33E6492F" w14:textId="76B32798" w:rsidR="00B4568F" w:rsidRPr="00F93664" w:rsidRDefault="00B4568F" w:rsidP="00B4568F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9366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2,943,582</w:t>
            </w:r>
          </w:p>
        </w:tc>
      </w:tr>
      <w:tr w:rsidR="00790CEA" w:rsidRPr="00BB350B" w14:paraId="5E21AD02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1B8F5162" w14:textId="77777777" w:rsidR="00790CEA" w:rsidRPr="00645107" w:rsidRDefault="00790CEA" w:rsidP="00790CEA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31CAC1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53C4A1E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F45257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C07AD98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9B7FD5" w14:textId="77777777" w:rsidR="00790CEA" w:rsidRPr="00790CEA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183B92A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634F3B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DE37581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1FC55A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E318B0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36EFAE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495B495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3DB82F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0CFA6E3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4214B5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72106BF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0CA08E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4785940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04DB25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57EDAF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1464B36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0C01B07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4D9AF29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90CEA" w:rsidRPr="00BB350B" w14:paraId="65CA7CBC" w14:textId="77777777" w:rsidTr="007D6CDC">
        <w:trPr>
          <w:cantSplit/>
        </w:trPr>
        <w:tc>
          <w:tcPr>
            <w:tcW w:w="1031" w:type="pct"/>
            <w:gridSpan w:val="2"/>
            <w:shd w:val="clear" w:color="auto" w:fill="auto"/>
          </w:tcPr>
          <w:p w14:paraId="4CF6FBF8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A2D358E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736C67F8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0DD77B4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45E95D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4167EBB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E08C625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1A636CF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09173F8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71AE9F5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E8E0F07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AE37422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2EB081A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DA2BFC9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7A4630E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878CC2D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D3DCE1C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718FA5D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44994BC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5DBA6B2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696CF8F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2A57313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03C5660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90CEA" w:rsidRPr="00BB350B" w14:paraId="4A1DC519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24202CAA" w14:textId="77777777" w:rsidR="00790CEA" w:rsidRPr="00645107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015E2C9C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4E20EA7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F58D611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E190E66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24A3479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3CBE27E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FBCE221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C3BC41C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BDF41E3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EEF6188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07D5D80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478A8BB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3EDCE60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512F472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3387C66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9093DBC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291FF42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5FA5606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FC31639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A384DDE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D100A39" w14:textId="032F6885" w:rsidR="00790CEA" w:rsidRPr="00790CEA" w:rsidRDefault="00790CEA" w:rsidP="002650B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790CEA">
              <w:rPr>
                <w:rFonts w:asciiTheme="majorBidi" w:hAnsiTheme="majorBidi" w:cstheme="majorBidi"/>
                <w:szCs w:val="22"/>
              </w:rPr>
              <w:t>14,215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B651EF8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1621073" w14:textId="46989904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val="en-US" w:bidi="th-TH"/>
              </w:rPr>
              <w:t>8,477</w:t>
            </w:r>
          </w:p>
        </w:tc>
      </w:tr>
      <w:tr w:rsidR="00790CEA" w:rsidRPr="00BB350B" w14:paraId="46BB78FB" w14:textId="77777777" w:rsidTr="00BD4114">
        <w:trPr>
          <w:cantSplit/>
          <w:trHeight w:val="56"/>
        </w:trPr>
        <w:tc>
          <w:tcPr>
            <w:tcW w:w="1762" w:type="pct"/>
            <w:gridSpan w:val="6"/>
            <w:shd w:val="clear" w:color="auto" w:fill="auto"/>
            <w:vAlign w:val="center"/>
          </w:tcPr>
          <w:p w14:paraId="36002FC3" w14:textId="4D787DC0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A33656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กำไรจากการจำหน่าย</w:t>
            </w: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อสังหาริมทรัพย์เพื่อการลงทุน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035186B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FF68CC6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08361D8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B4D741D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56C2B71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1CB5CA7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1AE3AE6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416674A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A8564A3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A72AA7D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C035F31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867B637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C62688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5C12558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DC27736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8642F14" w14:textId="26C570AC" w:rsidR="00790CEA" w:rsidRPr="00790CEA" w:rsidRDefault="00790CEA" w:rsidP="00790CEA">
            <w:pPr>
              <w:pStyle w:val="acctfourfigures"/>
              <w:tabs>
                <w:tab w:val="clear" w:pos="765"/>
                <w:tab w:val="decimal" w:pos="308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790CE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66EF1A5" w14:textId="77777777" w:rsidR="00790CEA" w:rsidRPr="006A172C" w:rsidRDefault="00790CEA" w:rsidP="00790CEA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9394FEA" w14:textId="6B6150FC" w:rsidR="00790CEA" w:rsidRPr="006A172C" w:rsidRDefault="00790CEA" w:rsidP="00790CEA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</w:rPr>
            </w:pPr>
            <w:r w:rsidRPr="007D06D4">
              <w:rPr>
                <w:rFonts w:asciiTheme="majorBidi" w:hAnsiTheme="majorBidi" w:cstheme="majorBidi"/>
                <w:lang w:val="en-US"/>
              </w:rPr>
              <w:t>23,523</w:t>
            </w:r>
          </w:p>
        </w:tc>
      </w:tr>
      <w:tr w:rsidR="00790CEA" w:rsidRPr="00BB350B" w14:paraId="55E94827" w14:textId="77777777" w:rsidTr="00340782">
        <w:trPr>
          <w:cantSplit/>
          <w:trHeight w:val="56"/>
        </w:trPr>
        <w:tc>
          <w:tcPr>
            <w:tcW w:w="1762" w:type="pct"/>
            <w:gridSpan w:val="6"/>
            <w:shd w:val="clear" w:color="auto" w:fill="auto"/>
          </w:tcPr>
          <w:p w14:paraId="64B17B8D" w14:textId="12BF6588" w:rsidR="00790CEA" w:rsidRPr="00340782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340782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กำไร (</w:t>
            </w:r>
            <w:r w:rsidRPr="003407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</w:t>
            </w:r>
            <w:r w:rsidRPr="00340782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 xml:space="preserve">) </w:t>
            </w:r>
            <w:r w:rsidRPr="003407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จากการจำหน่ายและตัดจำหน่ายที่ดิน อาคารและอุปกรณ์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7DDB65B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FA96446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078B982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2716F2B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4C28E47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6D90DF9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FF9F93F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3DBE664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6225196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DA0B75E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9A75CC0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49E1628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FC4BF4B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9EB7403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8CE9A23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8FC2515" w14:textId="4F20275A" w:rsidR="00790CEA" w:rsidRPr="00DB72E7" w:rsidRDefault="00790CEA" w:rsidP="002650B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11,</w:t>
            </w:r>
            <w:r w:rsidR="000D0044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358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C274D7A" w14:textId="77777777" w:rsidR="00790CEA" w:rsidRPr="00790CEA" w:rsidRDefault="00790CEA" w:rsidP="00790CEA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AD419AA" w14:textId="0F6CBEB3" w:rsidR="00790CEA" w:rsidRPr="003D41A2" w:rsidRDefault="00790CEA" w:rsidP="003D41A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D41A2">
              <w:rPr>
                <w:rFonts w:asciiTheme="majorBidi" w:hAnsiTheme="majorBidi" w:cstheme="majorBidi"/>
                <w:szCs w:val="22"/>
                <w:lang w:bidi="th-TH"/>
              </w:rPr>
              <w:t>(930)</w:t>
            </w:r>
          </w:p>
        </w:tc>
      </w:tr>
      <w:tr w:rsidR="00790CEA" w:rsidRPr="00BB350B" w14:paraId="0101055D" w14:textId="77777777" w:rsidTr="007D6CDC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211D1F22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6A172C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5402F0B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A59B514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E849251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EEDDCEE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6417671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869C109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C1F7D5E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F1945CF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797D4B0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6C75083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7686CB5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C1F41A7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626A511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39771B1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3F15817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CCD1417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28896DD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D107454" w14:textId="347829AF" w:rsidR="00790CEA" w:rsidRPr="00790CEA" w:rsidRDefault="00790CEA" w:rsidP="002650B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790CEA">
              <w:rPr>
                <w:rFonts w:asciiTheme="majorBidi" w:hAnsiTheme="majorBidi" w:cstheme="majorBidi"/>
                <w:szCs w:val="22"/>
              </w:rPr>
              <w:t>(2)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B4B7E66" w14:textId="77777777" w:rsidR="00790CEA" w:rsidRPr="00790CEA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A3CFEA0" w14:textId="69044CBC" w:rsidR="00790CEA" w:rsidRPr="006A172C" w:rsidRDefault="00790CEA" w:rsidP="00790CEA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90CEA" w:rsidRPr="00BB350B" w14:paraId="4F898312" w14:textId="77777777" w:rsidTr="007D6CDC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0C36CCD8" w14:textId="739FE06D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cs/>
                <w:lang w:bidi="th-TH"/>
              </w:rPr>
              <w:t>ขาดทุนจากการ</w:t>
            </w:r>
            <w:r>
              <w:rPr>
                <w:rFonts w:asciiTheme="majorBidi" w:hAnsiTheme="majorBidi" w:cs="Angsana New" w:hint="cs"/>
                <w:szCs w:val="22"/>
                <w:cs/>
                <w:lang w:bidi="th-TH"/>
              </w:rPr>
              <w:t>ตัดจำหน่าย</w:t>
            </w: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สินทรัพย์ไม่มีตัวตน</w:t>
            </w:r>
            <w:r w:rsidR="00776D40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อื่น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D5D3118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312927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804A94A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5DF59EB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48964A3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5E69A01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AAEFB92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5F5D665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32ED009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5EFBFF6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9A42046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8770A73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9D8C2A1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BAF870F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7DD2BDB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AE84F7E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D3E73EF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FF26585" w14:textId="6C8C832C" w:rsidR="00790CEA" w:rsidRPr="00790CEA" w:rsidRDefault="00790CEA" w:rsidP="002650B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790CEA">
              <w:rPr>
                <w:rFonts w:asciiTheme="majorBidi" w:hAnsiTheme="majorBidi" w:cstheme="majorBidi"/>
                <w:szCs w:val="22"/>
              </w:rPr>
              <w:t>(51,407)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12DAD62" w14:textId="77777777" w:rsidR="00790CEA" w:rsidRPr="00790CEA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0614B11" w14:textId="7F0D0848" w:rsidR="00790CEA" w:rsidRPr="00BB350B" w:rsidRDefault="00790CEA" w:rsidP="00790CEA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90CEA" w:rsidRPr="00BB350B" w14:paraId="15B54C2A" w14:textId="77777777" w:rsidTr="007D6CDC">
        <w:trPr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1F376DF8" w14:textId="05EA5112" w:rsidR="00790CEA" w:rsidRPr="003D41A2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3D41A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</w:t>
            </w:r>
            <w:r w:rsidRPr="003D41A2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C828AE1" w14:textId="77777777" w:rsidR="00790CEA" w:rsidRPr="003D41A2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2716992B" w14:textId="77777777" w:rsidR="00790CEA" w:rsidRPr="003D41A2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8FEC407" w14:textId="77777777" w:rsidR="00790CEA" w:rsidRPr="003D41A2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0B3019E" w14:textId="77777777" w:rsidR="00790CEA" w:rsidRPr="003D41A2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E51EE03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824E8EB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B0854B7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9A6C60C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E08A4D6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CA85D8F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21A4383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49CEF81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39CE575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51B78D2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9F6D66C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D8CC7AB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CD4F48B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0B63111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8853855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9CF08F2" w14:textId="6C1D7C23" w:rsidR="00790CEA" w:rsidRPr="006A172C" w:rsidRDefault="00790CEA" w:rsidP="002650B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(100,102)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696ED40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 w:hanging="180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7189913" w14:textId="07E72F7D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7D06D4">
              <w:rPr>
                <w:rFonts w:asciiTheme="majorBidi" w:hAnsiTheme="majorBidi" w:cstheme="majorBidi"/>
                <w:szCs w:val="22"/>
                <w:lang w:bidi="th-TH"/>
              </w:rPr>
              <w:t>(177,219)</w:t>
            </w:r>
          </w:p>
        </w:tc>
      </w:tr>
      <w:tr w:rsidR="00790CEA" w:rsidRPr="00BB350B" w14:paraId="0CA05B13" w14:textId="77777777" w:rsidTr="00790CEA">
        <w:trPr>
          <w:cantSplit/>
        </w:trPr>
        <w:tc>
          <w:tcPr>
            <w:tcW w:w="1762" w:type="pct"/>
            <w:gridSpan w:val="6"/>
            <w:shd w:val="clear" w:color="auto" w:fill="auto"/>
            <w:vAlign w:val="center"/>
          </w:tcPr>
          <w:p w14:paraId="5A3A6AB0" w14:textId="4953E05A" w:rsidR="00790CEA" w:rsidRPr="003D41A2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3D41A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E1BC4EC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A5E4330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D445DC7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2CE9739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A8C5054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3F292A2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BF05540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E035098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037909D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EB3B61E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F5E89FF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8E0C118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15C9E2B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92CB968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3D17FD4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721D8EE" w14:textId="2F4716CE" w:rsidR="00790CEA" w:rsidRPr="006A172C" w:rsidRDefault="00790CEA" w:rsidP="002650B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(2,090)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88C1865" w14:textId="77777777" w:rsidR="00790CEA" w:rsidRPr="00790CEA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190D74C" w14:textId="2CBC0816" w:rsidR="00790CEA" w:rsidRPr="00790CEA" w:rsidRDefault="00790CEA" w:rsidP="00790CEA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790CE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90CEA" w:rsidRPr="00BB350B" w14:paraId="30C5798F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6737AE10" w14:textId="77777777" w:rsidR="00790CEA" w:rsidRPr="00645107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5E1D8E9A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EF48E47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7702F595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7945362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04FB2FE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C926C54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85292E2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2D99CB3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15D6C7F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8182C71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26D9889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1817D0F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FA7989E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B96BC05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0B7BE66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40FF379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2FC2714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E73D921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D5DCBA5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25A7CE4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4760BB9" w14:textId="4C0C26CC" w:rsidR="00790CEA" w:rsidRPr="006A172C" w:rsidRDefault="00790CEA" w:rsidP="002650B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0CEA">
              <w:rPr>
                <w:rFonts w:asciiTheme="majorBidi" w:hAnsiTheme="majorBidi" w:cstheme="majorBidi"/>
                <w:szCs w:val="22"/>
              </w:rPr>
              <w:t>119,</w:t>
            </w:r>
            <w:r w:rsidR="000D0044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679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FAC8A54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9439559" w14:textId="39E47B1D" w:rsidR="00790CEA" w:rsidRPr="00790CEA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D06D4">
              <w:rPr>
                <w:rFonts w:asciiTheme="majorBidi" w:hAnsiTheme="majorBidi" w:cstheme="majorBidi"/>
                <w:szCs w:val="22"/>
                <w:lang w:bidi="th-TH"/>
              </w:rPr>
              <w:t>99,512</w:t>
            </w:r>
          </w:p>
        </w:tc>
      </w:tr>
      <w:tr w:rsidR="00790CEA" w:rsidRPr="00BB350B" w14:paraId="5D0304B7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22D5311A" w14:textId="77777777" w:rsidR="00790CEA" w:rsidRPr="00645107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0" w:type="pct"/>
            <w:shd w:val="clear" w:color="auto" w:fill="auto"/>
          </w:tcPr>
          <w:p w14:paraId="67C9773A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</w:tcPr>
          <w:p w14:paraId="36EFE288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2BD25BEA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401CF80D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3264CE9C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</w:tcPr>
          <w:p w14:paraId="6056FFE0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04A31FFA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</w:tcPr>
          <w:p w14:paraId="010E6702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0925926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2972BABC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3172788E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</w:tcPr>
          <w:p w14:paraId="0F87AEE7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634D7E70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2EF87ED2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E25FE48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6298C847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1A482782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5D20664A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3F010A56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25F65CD6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7543E2D" w14:textId="50798EB6" w:rsidR="00790CEA" w:rsidRPr="006A172C" w:rsidRDefault="00790CEA" w:rsidP="002650B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(64,831)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5E24CA4" w14:textId="77777777" w:rsidR="00790CEA" w:rsidRPr="006A172C" w:rsidRDefault="00790CEA" w:rsidP="00790CEA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05A31902" w14:textId="0D53CB33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lang w:val="en-US"/>
              </w:rPr>
            </w:pPr>
            <w:r w:rsidRPr="007D06D4">
              <w:rPr>
                <w:rFonts w:asciiTheme="majorBidi" w:hAnsiTheme="majorBidi" w:cstheme="majorBidi"/>
                <w:szCs w:val="22"/>
                <w:lang w:bidi="th-TH"/>
              </w:rPr>
              <w:t>(73,880)</w:t>
            </w:r>
          </w:p>
        </w:tc>
      </w:tr>
      <w:tr w:rsidR="00790CEA" w:rsidRPr="00BB350B" w14:paraId="542A825B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57D8DA03" w14:textId="77777777" w:rsidR="00790CEA" w:rsidRPr="00645107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353096C2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4145902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BA774F9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23F46BB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0893857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B435B96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21D7E9B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08ED67B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2C6DBD1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1EB9E12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71BDFE7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3699DC9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5D709B9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59CF903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209DD35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F77EA0F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65B16F2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8C160F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C37169E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86B64B8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3BEF6" w14:textId="2EF0D22F" w:rsidR="00790CEA" w:rsidRPr="006A172C" w:rsidRDefault="00790CEA" w:rsidP="002650B3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(354,045)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9C1AE38" w14:textId="77777777" w:rsidR="00790CEA" w:rsidRPr="006A172C" w:rsidRDefault="00790CEA" w:rsidP="00790CEA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85CB" w14:textId="62A717D3" w:rsidR="00790CEA" w:rsidRPr="00094692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7D06D4">
              <w:rPr>
                <w:rFonts w:asciiTheme="majorBidi" w:hAnsiTheme="majorBidi" w:cstheme="majorBidi"/>
                <w:szCs w:val="22"/>
              </w:rPr>
              <w:t>(47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  <w:r w:rsidRPr="007D06D4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588</w:t>
            </w:r>
            <w:r w:rsidRPr="007D06D4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790CEA" w:rsidRPr="00BB350B" w14:paraId="1E4F4F05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7DD7AD14" w14:textId="77777777" w:rsidR="00790CEA" w:rsidRPr="00645107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5617D82B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BCCC5DB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29CF5367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1BF5F2D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5B30322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F8C1B9F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D0C8EBB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5CC9266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4190D46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01F1571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3864FD1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2B0CE81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3EF12F1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5B6667D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186B96D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88479A4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D3B69C2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B5527DE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CE75B2D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2A173A3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E0716" w14:textId="7E22CB72" w:rsidR="00790CEA" w:rsidRPr="006A172C" w:rsidRDefault="00790CEA" w:rsidP="00790CEA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790CE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1,576,520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EC2ACC9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B7408" w14:textId="1F6CA9E4" w:rsidR="00790CEA" w:rsidRPr="006A172C" w:rsidRDefault="00790CEA" w:rsidP="00790CEA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2,347</w:t>
            </w:r>
            <w:r w:rsidRPr="007D06D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477</w:t>
            </w:r>
          </w:p>
        </w:tc>
      </w:tr>
      <w:tr w:rsidR="00790CEA" w:rsidRPr="00BB350B" w14:paraId="1741DDFA" w14:textId="77777777" w:rsidTr="007D6CDC">
        <w:trPr>
          <w:cantSplit/>
        </w:trPr>
        <w:tc>
          <w:tcPr>
            <w:tcW w:w="1411" w:type="pct"/>
            <w:gridSpan w:val="4"/>
            <w:shd w:val="clear" w:color="auto" w:fill="auto"/>
          </w:tcPr>
          <w:p w14:paraId="63972CE2" w14:textId="44E14355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6A172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9A1D18A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FF06324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41824E9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7D4CC766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58A7C35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CCBC350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010A789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9F7F395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8487989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F6B77E1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8E2B700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C9340B0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8255091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A90A018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95A9542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31CC4F6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1BD1637" w14:textId="77777777" w:rsidR="00790CEA" w:rsidRPr="00790CEA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A17C5" w14:textId="28C95A9E" w:rsidR="00790CEA" w:rsidRPr="00790CEA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790CEA">
              <w:rPr>
                <w:rFonts w:asciiTheme="majorBidi" w:hAnsiTheme="majorBidi" w:cstheme="majorBidi"/>
                <w:szCs w:val="22"/>
              </w:rPr>
              <w:t>20,691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43EA79A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079EB" w14:textId="5D50FE25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7D06D4">
              <w:rPr>
                <w:rFonts w:asciiTheme="majorBidi" w:hAnsiTheme="majorBidi" w:cstheme="majorBidi"/>
                <w:szCs w:val="22"/>
              </w:rPr>
              <w:t>56,549</w:t>
            </w:r>
          </w:p>
        </w:tc>
      </w:tr>
      <w:tr w:rsidR="00790CEA" w:rsidRPr="00BB350B" w14:paraId="3D64CF1F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54ED7CBC" w14:textId="77777777" w:rsidR="00790CEA" w:rsidRPr="00645107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35D72BFD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ABF4DC6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81755A2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23D043C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9D87094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F639E20" w14:textId="77777777" w:rsidR="00790CEA" w:rsidRPr="006A172C" w:rsidRDefault="00790CEA" w:rsidP="00790CEA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BB632F3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7CD81E5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1FD246E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76B5BB8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CAA4775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B843462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9DA8E7C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09900B0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8BC5160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B8AD03B" w14:textId="77777777" w:rsidR="00790CEA" w:rsidRPr="006A172C" w:rsidRDefault="00790CEA" w:rsidP="00790CE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76320AE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0E9845B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9878C65" w14:textId="77777777" w:rsidR="00790CEA" w:rsidRPr="006A172C" w:rsidRDefault="00790CEA" w:rsidP="00790CEA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021E9E9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78D13" w14:textId="3FC50898" w:rsidR="00790CEA" w:rsidRPr="006A172C" w:rsidRDefault="00790CEA" w:rsidP="00790CEA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90CEA">
              <w:rPr>
                <w:rFonts w:asciiTheme="majorBidi" w:hAnsiTheme="majorBidi" w:cstheme="majorBidi"/>
                <w:b/>
                <w:bCs/>
                <w:szCs w:val="22"/>
              </w:rPr>
              <w:t>1,597,211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28BEE71" w14:textId="77777777" w:rsidR="00790CEA" w:rsidRPr="006A172C" w:rsidRDefault="00790CEA" w:rsidP="00790CEA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7250A" w14:textId="5D14445E" w:rsidR="00790CEA" w:rsidRPr="006A172C" w:rsidRDefault="00790CEA" w:rsidP="00790CEA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D06D4">
              <w:rPr>
                <w:rFonts w:asciiTheme="majorBidi" w:hAnsiTheme="majorBidi" w:cstheme="majorBidi"/>
                <w:b/>
                <w:bCs/>
                <w:szCs w:val="22"/>
              </w:rPr>
              <w:t>2,4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04</w:t>
            </w:r>
            <w:r w:rsidRPr="007D06D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026</w:t>
            </w:r>
          </w:p>
        </w:tc>
      </w:tr>
    </w:tbl>
    <w:p w14:paraId="41D0D366" w14:textId="77777777" w:rsidR="008B3CF6" w:rsidRDefault="008B3CF6" w:rsidP="008B3CF6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0ED27A7" w14:textId="77777777" w:rsidR="008B3CF6" w:rsidRDefault="008B3CF6" w:rsidP="008B3CF6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16E692" w14:textId="77777777" w:rsidR="008B3CF6" w:rsidRPr="00F065D7" w:rsidRDefault="008B3CF6" w:rsidP="008B3CF6">
      <w:pPr>
        <w:ind w:right="-45"/>
        <w:contextualSpacing/>
        <w:jc w:val="thaiDistribute"/>
        <w:rPr>
          <w:sz w:val="2"/>
          <w:szCs w:val="2"/>
        </w:rPr>
      </w:pPr>
      <w:r w:rsidRPr="00F065D7">
        <w:rPr>
          <w:sz w:val="2"/>
          <w:szCs w:val="2"/>
        </w:rPr>
        <w:t xml:space="preserve"> </w:t>
      </w:r>
    </w:p>
    <w:p w14:paraId="7A982BA7" w14:textId="77777777" w:rsidR="008B3CF6" w:rsidRDefault="008B3CF6" w:rsidP="008B3CF6">
      <w:pPr>
        <w:spacing w:line="240" w:lineRule="auto"/>
        <w:rPr>
          <w:b/>
          <w:bCs/>
          <w:i/>
          <w:iCs/>
          <w:sz w:val="30"/>
          <w:szCs w:val="30"/>
          <w:cs/>
        </w:rPr>
        <w:sectPr w:rsidR="008B3CF6" w:rsidSect="00AB52E7">
          <w:footerReference w:type="default" r:id="rId26"/>
          <w:pgSz w:w="16834" w:h="11909" w:orient="landscape" w:code="9"/>
          <w:pgMar w:top="692" w:right="692" w:bottom="1151" w:left="1151" w:header="720" w:footer="720" w:gutter="0"/>
          <w:cols w:space="737"/>
          <w:docGrid w:linePitch="360"/>
        </w:sectPr>
      </w:pPr>
    </w:p>
    <w:p w14:paraId="75357D6A" w14:textId="77777777" w:rsidR="00B15F5C" w:rsidRPr="00F065D7" w:rsidRDefault="00B15F5C" w:rsidP="00B15F5C">
      <w:pPr>
        <w:ind w:left="540" w:right="447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F065D7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2019530E" w14:textId="77777777" w:rsidR="00B15F5C" w:rsidRPr="001B4F1D" w:rsidRDefault="00B15F5C" w:rsidP="00B15F5C">
      <w:pPr>
        <w:pStyle w:val="NoSpacing"/>
        <w:rPr>
          <w:b/>
          <w:bCs/>
          <w:i/>
          <w:iCs/>
          <w:sz w:val="30"/>
          <w:szCs w:val="30"/>
          <w:lang w:val="en-US"/>
        </w:rPr>
      </w:pPr>
    </w:p>
    <w:p w14:paraId="06940A32" w14:textId="77777777" w:rsidR="00B15F5C" w:rsidRPr="001B4F1D" w:rsidRDefault="00B15F5C" w:rsidP="00B15F5C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1B4F1D"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1B4F1D">
        <w:rPr>
          <w:rFonts w:asciiTheme="majorBidi" w:hAnsiTheme="majorBidi" w:cstheme="majorBidi"/>
          <w:sz w:val="30"/>
          <w:szCs w:val="30"/>
          <w:cs/>
        </w:rPr>
        <w:t>ร</w:t>
      </w:r>
      <w:r w:rsidRPr="001B4F1D">
        <w:rPr>
          <w:sz w:val="30"/>
          <w:szCs w:val="30"/>
          <w:cs/>
        </w:rPr>
        <w:t>ายได้หลักของกลุ่มบริษัท</w:t>
      </w:r>
      <w:r w:rsidRPr="001B4F1D">
        <w:rPr>
          <w:rFonts w:hint="cs"/>
          <w:sz w:val="30"/>
          <w:szCs w:val="30"/>
          <w:cs/>
        </w:rPr>
        <w:t>และ</w:t>
      </w:r>
      <w:r w:rsidRPr="001B4F1D">
        <w:rPr>
          <w:sz w:val="30"/>
          <w:szCs w:val="30"/>
          <w:cs/>
        </w:rPr>
        <w:t>บริษัทได้มาจากสัญญาที่ทำกับลูกค้า</w:t>
      </w:r>
    </w:p>
    <w:p w14:paraId="7857C5ED" w14:textId="77777777" w:rsidR="00B15F5C" w:rsidRPr="008E037B" w:rsidRDefault="00B15F5C" w:rsidP="00B15F5C">
      <w:pPr>
        <w:tabs>
          <w:tab w:val="left" w:pos="540"/>
        </w:tabs>
        <w:spacing w:line="240" w:lineRule="auto"/>
        <w:ind w:right="-45"/>
        <w:jc w:val="thaiDistribute"/>
        <w:rPr>
          <w:sz w:val="30"/>
          <w:szCs w:val="30"/>
        </w:rPr>
      </w:pPr>
    </w:p>
    <w:p w14:paraId="5A5103EA" w14:textId="77777777" w:rsidR="00B15F5C" w:rsidRDefault="00B15F5C" w:rsidP="00B15F5C">
      <w:pPr>
        <w:ind w:left="540" w:right="18"/>
        <w:jc w:val="center"/>
        <w:rPr>
          <w:spacing w:val="8"/>
          <w:sz w:val="30"/>
          <w:szCs w:val="30"/>
          <w:lang w:val="en-US"/>
        </w:rPr>
      </w:pPr>
      <w:r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รายได้จากการขายจำแนกตามส่วนงานภูมิศาสตร์ในงบการเงินรวม</w:t>
      </w:r>
    </w:p>
    <w:p w14:paraId="71101AB8" w14:textId="13B79043" w:rsidR="00B15F5C" w:rsidRPr="00061F79" w:rsidRDefault="00B15F5C" w:rsidP="00B15F5C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1FB2D28" wp14:editId="6C0016B2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143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645C040" w14:textId="545EA89E" w:rsidR="003D41A2" w:rsidRPr="007E43D2" w:rsidRDefault="003D41A2" w:rsidP="00B15F5C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FB2D28" id="TextBox 1" o:spid="_x0000_s1108" type="#_x0000_t202" style="position:absolute;left:0;text-align:left;margin-left:388.05pt;margin-top:20.15pt;width:65.75pt;height:29.45pt;z-index:2517248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" filled="f" stroked="f">
                <v:textbox inset="4.3pt,4.3pt,4.3pt,4.3pt">
                  <w:txbxContent>
                    <w:p w14:paraId="2645C040" w14:textId="545EA89E" w:rsidR="003D41A2" w:rsidRPr="007E43D2" w:rsidRDefault="003D41A2" w:rsidP="00B15F5C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spacing w:val="8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pacing w:val="8"/>
          <w:sz w:val="30"/>
          <w:szCs w:val="30"/>
          <w:lang w:val="en-US"/>
        </w:rPr>
        <w:t xml:space="preserve">30 </w:t>
      </w:r>
      <w:r w:rsidR="00F233D1">
        <w:rPr>
          <w:rFonts w:asciiTheme="majorBidi" w:hAnsiTheme="majorBidi" w:cstheme="majorBidi" w:hint="cs"/>
          <w:spacing w:val="8"/>
          <w:sz w:val="30"/>
          <w:szCs w:val="30"/>
          <w:cs/>
          <w:lang w:val="en-US"/>
        </w:rPr>
        <w:t>กันย</w:t>
      </w:r>
      <w:r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>ายน</w:t>
      </w:r>
    </w:p>
    <w:p w14:paraId="11DE0892" w14:textId="5972E63E" w:rsidR="00B15F5C" w:rsidRPr="00F6464C" w:rsidRDefault="00032C38" w:rsidP="00C23BBC">
      <w:pPr>
        <w:pStyle w:val="ListParagraph"/>
        <w:tabs>
          <w:tab w:val="left" w:pos="9090"/>
        </w:tabs>
        <w:ind w:left="540" w:right="65"/>
        <w:rPr>
          <w:szCs w:val="22"/>
          <w:lang w:val="en-US"/>
        </w:rPr>
      </w:pPr>
      <w:r w:rsidRPr="003761C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7F3A204" wp14:editId="1CB16430">
                <wp:simplePos x="0" y="0"/>
                <wp:positionH relativeFrom="column">
                  <wp:posOffset>2317750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149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FB955" id="Freeform 357" o:spid="_x0000_s1026" style="position:absolute;margin-left:182.5pt;margin-top:218.7pt;width:16.3pt;height:27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B15F5C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A738939" wp14:editId="19CE5C26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CED2506" w14:textId="77777777" w:rsidR="003D41A2" w:rsidRPr="00061F79" w:rsidRDefault="003D41A2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B245DA" w14:textId="31804704" w:rsidR="003D41A2" w:rsidRPr="007E43D2" w:rsidRDefault="003D41A2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6,177,701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22E7A8A" w14:textId="77777777" w:rsidR="003D41A2" w:rsidRPr="00061F79" w:rsidRDefault="003D41A2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1FB867" w14:textId="77777777" w:rsidR="003D41A2" w:rsidRPr="005C4C7D" w:rsidRDefault="003D41A2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7F23112" w14:textId="77777777" w:rsidR="003D41A2" w:rsidRPr="005C4C7D" w:rsidRDefault="003D41A2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1513783" w14:textId="5E438903" w:rsidR="003D41A2" w:rsidRPr="00FA531A" w:rsidRDefault="003D41A2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6,121,098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738939" id="Group 97" o:spid="_x0000_s1109" style="position:absolute;left:0;text-align:left;margin-left:350.6pt;margin-top:63.5pt;width:100.8pt;height:1in;z-index:251728896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">
                <v:shape id="Text Box 107" o:spid="_x0000_s111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5CED2506" w14:textId="77777777" w:rsidR="003D41A2" w:rsidRPr="00061F79" w:rsidRDefault="003D41A2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</w:txbxContent>
                  </v:textbox>
                </v:shape>
                <v:shape id="Text Box 108" o:spid="_x0000_s111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10B245DA" w14:textId="31804704" w:rsidR="003D41A2" w:rsidRPr="007E43D2" w:rsidRDefault="003D41A2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6,177,701</w:t>
                        </w:r>
                      </w:p>
                    </w:txbxContent>
                  </v:textbox>
                </v:shape>
                <v:shape id="Text Box 109" o:spid="_x0000_s111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222E7A8A" w14:textId="77777777" w:rsidR="003D41A2" w:rsidRPr="00061F79" w:rsidRDefault="003D41A2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110" o:spid="_x0000_s111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6C1FB867" w14:textId="77777777" w:rsidR="003D41A2" w:rsidRPr="005C4C7D" w:rsidRDefault="003D41A2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11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17F23112" w14:textId="77777777" w:rsidR="003D41A2" w:rsidRPr="005C4C7D" w:rsidRDefault="003D41A2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31" o:spid="_x0000_s111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41513783" w14:textId="5E438903" w:rsidR="003D41A2" w:rsidRPr="00FA531A" w:rsidRDefault="003D41A2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6,121,098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15F5C">
        <w:rPr>
          <w:rFonts w:hint="cs"/>
          <w:noProof/>
          <w:lang w:val="en-US"/>
        </w:rPr>
        <w:drawing>
          <wp:inline distT="0" distB="0" distL="0" distR="0" wp14:anchorId="03C103AC" wp14:editId="4EF79469">
            <wp:extent cx="5698490" cy="3589020"/>
            <wp:effectExtent l="57150" t="0" r="54610" b="106680"/>
            <wp:docPr id="159" name="Chart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0DFB891B" w14:textId="77777777" w:rsidR="00B15F5C" w:rsidRDefault="00B15F5C" w:rsidP="00B15F5C">
      <w:pPr>
        <w:pStyle w:val="ListParagraph"/>
        <w:ind w:left="540" w:right="65"/>
        <w:rPr>
          <w:szCs w:val="22"/>
          <w:lang w:val="en-AU"/>
        </w:rPr>
      </w:pPr>
      <w:r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5AB09863" wp14:editId="43D2E974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97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CB6A5D" w14:textId="77777777" w:rsidR="003D41A2" w:rsidRPr="005A17B1" w:rsidRDefault="003D41A2" w:rsidP="00B15F5C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8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BC6075" w14:textId="77777777" w:rsidR="003D41A2" w:rsidRPr="005A17B1" w:rsidRDefault="003D41A2" w:rsidP="00B15F5C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CD26D9" w14:textId="77777777" w:rsidR="003D41A2" w:rsidRPr="000826A4" w:rsidRDefault="003D41A2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F6464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0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580B1A" w14:textId="77777777" w:rsidR="003D41A2" w:rsidRPr="000826A4" w:rsidRDefault="003D41A2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B09863" id="Group 296" o:spid="_x0000_s1116" style="position:absolute;left:0;text-align:left;margin-left:18.7pt;margin-top:2.4pt;width:432.15pt;height:133.75pt;z-index:251737088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">
                <v:shape id="TextBox 7" o:spid="_x0000_s1117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" filled="f" stroked="f">
                  <v:textbox inset="4.3pt,4.3pt,4.3pt,4.3pt">
                    <w:txbxContent>
                      <w:p w14:paraId="63CB6A5D" w14:textId="77777777" w:rsidR="003D41A2" w:rsidRPr="005A17B1" w:rsidRDefault="003D41A2" w:rsidP="00B15F5C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18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" filled="f" stroked="f">
                  <v:textbox inset="4.3pt,4.3pt,4.3pt,4.3pt">
                    <w:txbxContent>
                      <w:p w14:paraId="0DBC6075" w14:textId="77777777" w:rsidR="003D41A2" w:rsidRPr="005A17B1" w:rsidRDefault="003D41A2" w:rsidP="00B15F5C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19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" filled="f" stroked="f">
                  <v:textbox inset="4.3pt,4.3pt,4.3pt,4.3pt">
                    <w:txbxContent>
                      <w:p w14:paraId="0ECD26D9" w14:textId="77777777" w:rsidR="003D41A2" w:rsidRPr="000826A4" w:rsidRDefault="003D41A2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F6464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2565</w:t>
                        </w:r>
                      </w:p>
                    </w:txbxContent>
                  </v:textbox>
                </v:shape>
                <v:shape id="TextBox 6" o:spid="_x0000_s1120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xti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ObLGTkCuvwFAAD//wMAUEsBAi0AFAAGAAgAAAAhANvh9svuAAAAhQEAABMAAAAAAAAAAAAAAAAA&#10;AAAAAFtDb250ZW50X1R5cGVzXS54bWxQSwECLQAUAAYACAAAACEAWvQsW78AAAAVAQAACwAAAAAA&#10;AAAAAAAAAAAfAQAAX3JlbHMvLnJlbHNQSwECLQAUAAYACAAAACEA83MbYsAAAADcAAAADwAAAAAA&#10;AAAAAAAAAAAHAgAAZHJzL2Rvd25yZXYueG1sUEsFBgAAAAADAAMAtwAAAPQCAAAAAA==&#10;" filled="f" stroked="f">
                  <v:textbox inset="4.3pt,4.3pt,4.3pt,4.3pt">
                    <w:txbxContent>
                      <w:p w14:paraId="6F580B1A" w14:textId="77777777" w:rsidR="003D41A2" w:rsidRPr="000826A4" w:rsidRDefault="003D41A2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lang w:val="en-US"/>
        </w:rPr>
        <w:drawing>
          <wp:anchor distT="0" distB="0" distL="114300" distR="114300" simplePos="0" relativeHeight="251738112" behindDoc="1" locked="0" layoutInCell="1" allowOverlap="1" wp14:anchorId="0D52D8AB" wp14:editId="66EF8233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161" name="Chart 1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anchor>
        </w:drawing>
      </w:r>
    </w:p>
    <w:p w14:paraId="05C78FE7" w14:textId="77777777" w:rsidR="00B15F5C" w:rsidRPr="00FC6A4D" w:rsidRDefault="00B15F5C" w:rsidP="00B15F5C">
      <w:pPr>
        <w:pStyle w:val="ListParagraph"/>
        <w:ind w:left="540" w:right="65"/>
        <w:rPr>
          <w:szCs w:val="22"/>
          <w:lang w:val="en-AU"/>
        </w:rPr>
      </w:pPr>
      <w:r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6DBD9715" wp14:editId="1D59F1FF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15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151" name="Group 151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52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155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F4EC2F" id="Group 150" o:spid="_x0000_s1026" style="position:absolute;margin-left:170.6pt;margin-top:50.7pt;width:127.65pt;height:53.35pt;z-index:251725824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">
                <v:group id="Group 151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" strokecolor="black [3213]">
                    <o:lock v:ext="edit" shapetype="f"/>
                  </v:line>
                </v:group>
                <v:group id="Group 154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EA596BC" wp14:editId="203C9A2B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58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66241" id="Freeform 25" o:spid="_x0000_s1026" style="position:absolute;margin-left:246.85pt;margin-top:93.3pt;width:16.9pt;height:16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6650981" wp14:editId="010CFED5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5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A5F8EE" id="Freeform 357" o:spid="_x0000_s1026" style="position:absolute;margin-left:233.05pt;margin-top:35.05pt;width:22.65pt;height:28.8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4F9A3E17" wp14:editId="0228B671">
            <wp:extent cx="2286000" cy="2286000"/>
            <wp:effectExtent l="57150" t="0" r="57150" b="114300"/>
            <wp:docPr id="160" name="Chart 1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  <w:t xml:space="preserve">       </w:t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</w:r>
    </w:p>
    <w:p w14:paraId="4B365D2A" w14:textId="4F7416DC" w:rsidR="00917B6C" w:rsidRDefault="00B15F5C" w:rsidP="008B6FE6">
      <w:pPr>
        <w:spacing w:line="240" w:lineRule="auto"/>
        <w:jc w:val="center"/>
        <w:rPr>
          <w:lang w:val="en-AU"/>
        </w:rPr>
      </w:pPr>
      <w:r>
        <w:rPr>
          <w:spacing w:val="8"/>
          <w:sz w:val="30"/>
          <w:szCs w:val="30"/>
          <w:cs/>
          <w:lang w:val="en-US"/>
        </w:rPr>
        <w:br w:type="page"/>
      </w:r>
    </w:p>
    <w:p w14:paraId="4F979124" w14:textId="77777777" w:rsidR="008B6FE6" w:rsidRPr="00C218C4" w:rsidRDefault="008B6FE6" w:rsidP="008B6FE6">
      <w:pPr>
        <w:spacing w:line="240" w:lineRule="auto"/>
        <w:jc w:val="center"/>
        <w:rPr>
          <w:sz w:val="30"/>
          <w:szCs w:val="30"/>
        </w:rPr>
      </w:pPr>
      <w:r w:rsidRPr="00D43CB2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</w:t>
      </w:r>
      <w:r>
        <w:rPr>
          <w:rFonts w:hint="cs"/>
          <w:spacing w:val="8"/>
          <w:sz w:val="30"/>
          <w:szCs w:val="30"/>
          <w:cs/>
          <w:lang w:val="en-US"/>
        </w:rPr>
        <w:t>เฉพาะกิจการ</w:t>
      </w:r>
    </w:p>
    <w:p w14:paraId="04A804CC" w14:textId="02C70770" w:rsidR="008B6FE6" w:rsidRPr="00D43CB2" w:rsidRDefault="008B6FE6" w:rsidP="008B6FE6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0CEC510" wp14:editId="1507A4BC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00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39DD515" w14:textId="309CCCD9" w:rsidR="003D41A2" w:rsidRPr="005A17B1" w:rsidRDefault="003D41A2" w:rsidP="00CF7D52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CEC510" id="_x0000_s1121" type="#_x0000_t202" style="position:absolute;left:0;text-align:left;margin-left:377.1pt;margin-top:18.65pt;width:79.45pt;height:29.45pt;z-index:2517626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" filled="f" stroked="f">
                <v:textbox inset="4.3pt,4.3pt,4.3pt,4.3pt">
                  <w:txbxContent>
                    <w:p w14:paraId="339DD515" w14:textId="309CCCD9" w:rsidR="003D41A2" w:rsidRPr="005A17B1" w:rsidRDefault="003D41A2" w:rsidP="00CF7D52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D43CB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งวดสามเดือน</w:t>
      </w:r>
      <w:r w:rsidRPr="00D43CB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 xml:space="preserve">สิ้นสุดวันที่ </w:t>
      </w:r>
      <w:r>
        <w:rPr>
          <w:b w:val="0"/>
          <w:bCs w:val="0"/>
          <w:i w:val="0"/>
          <w:iCs w:val="0"/>
          <w:spacing w:val="8"/>
          <w:lang w:val="en-US"/>
        </w:rPr>
        <w:t xml:space="preserve">30 </w:t>
      </w:r>
      <w:r w:rsidR="00F233D1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กันย</w:t>
      </w:r>
      <w:r>
        <w:rPr>
          <w:b w:val="0"/>
          <w:bCs w:val="0"/>
          <w:i w:val="0"/>
          <w:iCs w:val="0"/>
          <w:spacing w:val="8"/>
          <w:cs/>
          <w:lang w:val="en-US"/>
        </w:rPr>
        <w:t>ายน</w:t>
      </w:r>
    </w:p>
    <w:p w14:paraId="3CCCBD1B" w14:textId="36D7F877" w:rsidR="008B6FE6" w:rsidRDefault="00032C38" w:rsidP="00CF7D52">
      <w:pPr>
        <w:pStyle w:val="ListParagraph"/>
        <w:tabs>
          <w:tab w:val="left" w:pos="8910"/>
        </w:tabs>
        <w:ind w:left="540" w:right="65"/>
        <w:rPr>
          <w:szCs w:val="22"/>
          <w:cs/>
          <w:lang w:val="en-AU"/>
        </w:rPr>
      </w:pPr>
      <w:r w:rsidRPr="003761C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CE17019" wp14:editId="34B87E91">
                <wp:simplePos x="0" y="0"/>
                <wp:positionH relativeFrom="column">
                  <wp:posOffset>2279650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8" name="Freeform 357">
                  <a:extLst xmlns:a="http://schemas.openxmlformats.org/drawingml/2006/main">
                    <a:ext uri="{FF2B5EF4-FFF2-40B4-BE49-F238E27FC236}">
                      <a16:creationId xmlns:a16="http://schemas.microsoft.com/office/drawing/2014/main" id="{DDEF1A87-C35B-499E-B9F7-9B79CB588AF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D19F8" id="Freeform 357" o:spid="_x0000_s1026" style="position:absolute;margin-left:179.5pt;margin-top:217pt;width:16.25pt;height:27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8B6FE6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03E8357B" wp14:editId="79CD1623">
                <wp:simplePos x="0" y="0"/>
                <wp:positionH relativeFrom="column">
                  <wp:posOffset>174625</wp:posOffset>
                </wp:positionH>
                <wp:positionV relativeFrom="paragraph">
                  <wp:posOffset>3696018</wp:posOffset>
                </wp:positionV>
                <wp:extent cx="5454015" cy="1946678"/>
                <wp:effectExtent l="0" t="0" r="0" b="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946678"/>
                          <a:chOff x="-406025" y="0"/>
                          <a:chExt cx="5454705" cy="1948083"/>
                        </a:xfrm>
                      </wpg:grpSpPr>
                      <wps:wsp>
                        <wps:cNvPr id="115" name="TextBox 7"/>
                        <wps:cNvSpPr txBox="1"/>
                        <wps:spPr>
                          <a:xfrm>
                            <a:off x="1880264" y="719382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045454" w14:textId="77777777" w:rsidR="003D41A2" w:rsidRPr="000B17AC" w:rsidRDefault="003D41A2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46240237" w14:textId="77777777" w:rsidR="003D41A2" w:rsidRPr="000B17AC" w:rsidRDefault="003D41A2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16" name="TextBox 7"/>
                        <wps:cNvSpPr txBox="1"/>
                        <wps:spPr>
                          <a:xfrm>
                            <a:off x="1899281" y="162232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E75E0CD" w14:textId="77777777" w:rsidR="003D41A2" w:rsidRPr="0034178E" w:rsidRDefault="003D41A2" w:rsidP="008B6FE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3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3E1D19" w14:textId="77777777" w:rsidR="003D41A2" w:rsidRPr="0034178E" w:rsidRDefault="003D41A2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F6464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4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EF0F0A" w14:textId="77777777" w:rsidR="003D41A2" w:rsidRPr="0034178E" w:rsidRDefault="003D41A2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E8357B" id="Group 130" o:spid="_x0000_s1122" style="position:absolute;left:0;text-align:left;margin-left:13.75pt;margin-top:291.05pt;width:429.45pt;height:153.3pt;z-index:251761664;mso-width-relative:margin;mso-height-relative:margin" coordorigin="-4060" coordsize="54547,19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">
                <v:shape id="TextBox 7" o:spid="_x0000_s1123" type="#_x0000_t202" style="position:absolute;left:18802;top:719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" filled="f" stroked="f">
                  <v:textbox inset="4.3pt,4.3pt,4.3pt,4.3pt">
                    <w:txbxContent>
                      <w:p w14:paraId="49045454" w14:textId="77777777" w:rsidR="003D41A2" w:rsidRPr="000B17AC" w:rsidRDefault="003D41A2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46240237" w14:textId="77777777" w:rsidR="003D41A2" w:rsidRPr="000B17AC" w:rsidRDefault="003D41A2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24" type="#_x0000_t202" style="position:absolute;left:18992;top:16223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" filled="f" stroked="f">
                  <v:textbox inset="4.3pt,4.3pt,4.3pt,4.3pt">
                    <w:txbxContent>
                      <w:p w14:paraId="6E75E0CD" w14:textId="77777777" w:rsidR="003D41A2" w:rsidRPr="0034178E" w:rsidRDefault="003D41A2" w:rsidP="008B6FE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25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" filled="f" stroked="f">
                  <v:textbox inset="4.3pt,4.3pt,4.3pt,4.3pt">
                    <w:txbxContent>
                      <w:p w14:paraId="3B3E1D19" w14:textId="77777777" w:rsidR="003D41A2" w:rsidRPr="0034178E" w:rsidRDefault="003D41A2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F6464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2565</w:t>
                        </w:r>
                      </w:p>
                    </w:txbxContent>
                  </v:textbox>
                </v:shape>
                <v:shape id="TextBox 6" o:spid="_x0000_s1126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" filled="f" stroked="f">
                  <v:textbox inset="4.3pt,4.3pt,4.3pt,4.3pt">
                    <w:txbxContent>
                      <w:p w14:paraId="58EF0F0A" w14:textId="77777777" w:rsidR="003D41A2" w:rsidRPr="0034178E" w:rsidRDefault="003D41A2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B6FE6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11956D23" wp14:editId="2C888C8A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73" name="Text Box 17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620CCFF" w14:textId="77777777" w:rsidR="003D41A2" w:rsidRPr="00D02FA5" w:rsidRDefault="003D41A2" w:rsidP="008B6FE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652EBA" w14:textId="6DC34BDD" w:rsidR="003D41A2" w:rsidRPr="00F6464C" w:rsidRDefault="003D41A2" w:rsidP="008B6FE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4,441,006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Text Box 17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BE521D" w14:textId="77777777" w:rsidR="003D41A2" w:rsidRPr="00D02FA5" w:rsidRDefault="003D41A2" w:rsidP="008B6FE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Text Box 17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60F362" w14:textId="77777777" w:rsidR="003D41A2" w:rsidRPr="005C4C7D" w:rsidRDefault="003D41A2" w:rsidP="008B6FE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Text Box 17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565D012" w14:textId="77777777" w:rsidR="003D41A2" w:rsidRPr="005C4C7D" w:rsidRDefault="003D41A2" w:rsidP="008B6FE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DEBF15F" w14:textId="10141FA8" w:rsidR="003D41A2" w:rsidRPr="006D206D" w:rsidRDefault="003D41A2" w:rsidP="008B6FE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4,380,108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56D23" id="Group 172" o:spid="_x0000_s1127" style="position:absolute;left:0;text-align:left;margin-left:342.15pt;margin-top:61.8pt;width:100.8pt;height:1in;z-index:251763712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">
                <v:shape id="Text Box 173" o:spid="_x0000_s112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  <v:textbox>
                    <w:txbxContent>
                      <w:p w14:paraId="6620CCFF" w14:textId="77777777" w:rsidR="003D41A2" w:rsidRPr="00D02FA5" w:rsidRDefault="003D41A2" w:rsidP="008B6FE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</w:txbxContent>
                  </v:textbox>
                </v:shape>
                <v:shape id="Text Box 174" o:spid="_x0000_s112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vov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Dg6+i/BAAAA3AAAAA8AAAAA&#10;AAAAAAAAAAAABwIAAGRycy9kb3ducmV2LnhtbFBLBQYAAAAAAwADALcAAAD1AgAAAAA=&#10;" fillcolor="white [3201]" strokeweight=".5pt">
                  <v:textbox>
                    <w:txbxContent>
                      <w:p w14:paraId="13652EBA" w14:textId="6DC34BDD" w:rsidR="003D41A2" w:rsidRPr="00F6464C" w:rsidRDefault="003D41A2" w:rsidP="008B6FE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4,441,006</w:t>
                        </w:r>
                      </w:p>
                    </w:txbxContent>
                  </v:textbox>
                </v:shape>
                <v:shape id="Text Box 175" o:spid="_x0000_s113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l+0wQAAANwAAAAPAAAAZHJzL2Rvd25yZXYueG1sRE9NSwMx&#10;EL0L/ocwgjebVWh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Fd2X7TBAAAA3AAAAA8AAAAA&#10;AAAAAAAAAAAABwIAAGRycy9kb3ducmV2LnhtbFBLBQYAAAAAAwADALcAAAD1AgAAAAA=&#10;" fillcolor="white [3201]" strokeweight=".5pt">
                  <v:textbox>
                    <w:txbxContent>
                      <w:p w14:paraId="2BBE521D" w14:textId="77777777" w:rsidR="003D41A2" w:rsidRPr="00D02FA5" w:rsidRDefault="003D41A2" w:rsidP="008B6FE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176" o:spid="_x0000_s113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" fillcolor="#00338d" strokeweight=".5pt">
                  <v:textbox>
                    <w:txbxContent>
                      <w:p w14:paraId="3F60F362" w14:textId="77777777" w:rsidR="003D41A2" w:rsidRPr="005C4C7D" w:rsidRDefault="003D41A2" w:rsidP="008B6FE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77" o:spid="_x0000_s113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" fillcolor="#00338d" strokeweight=".5pt">
                  <v:textbox>
                    <w:txbxContent>
                      <w:p w14:paraId="0565D012" w14:textId="77777777" w:rsidR="003D41A2" w:rsidRPr="005C4C7D" w:rsidRDefault="003D41A2" w:rsidP="008B6FE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85" o:spid="_x0000_s113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y+TwAAAANwAAAAPAAAAZHJzL2Rvd25yZXYueG1sRE9NawIx&#10;EL0X+h/CFHqr2RYq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YqMvk8AAAADcAAAADwAAAAAA&#10;AAAAAAAAAAAHAgAAZHJzL2Rvd25yZXYueG1sUEsFBgAAAAADAAMAtwAAAPQCAAAAAA==&#10;" fillcolor="white [3201]" strokeweight=".5pt">
                  <v:textbox>
                    <w:txbxContent>
                      <w:p w14:paraId="2DEBF15F" w14:textId="10141FA8" w:rsidR="003D41A2" w:rsidRPr="006D206D" w:rsidRDefault="003D41A2" w:rsidP="008B6FE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4,380,108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B6FE6">
        <w:rPr>
          <w:rFonts w:hint="cs"/>
          <w:noProof/>
          <w:lang w:val="en-US"/>
        </w:rPr>
        <w:drawing>
          <wp:inline distT="0" distB="0" distL="0" distR="0" wp14:anchorId="0D846626" wp14:editId="582CEFC7">
            <wp:extent cx="5675741" cy="3589020"/>
            <wp:effectExtent l="57150" t="0" r="58420" b="106680"/>
            <wp:docPr id="99" name="Chart 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157F9B17" w14:textId="77777777" w:rsidR="008B6FE6" w:rsidRDefault="008B6FE6" w:rsidP="008B6FE6">
      <w:pPr>
        <w:pStyle w:val="ListParagraph"/>
        <w:ind w:left="540" w:right="65"/>
        <w:rPr>
          <w:szCs w:val="22"/>
          <w:lang w:val="en-AU"/>
        </w:rPr>
      </w:pPr>
      <w:r>
        <w:rPr>
          <w:rFonts w:hint="cs"/>
          <w:noProof/>
          <w:lang w:val="en-US"/>
        </w:rPr>
        <w:drawing>
          <wp:anchor distT="0" distB="0" distL="114300" distR="114300" simplePos="0" relativeHeight="251764736" behindDoc="1" locked="0" layoutInCell="1" allowOverlap="1" wp14:anchorId="2256DF36" wp14:editId="6620CAAE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57150" t="0" r="57150" b="114300"/>
            <wp:wrapNone/>
            <wp:docPr id="106" name="Chart 1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anchor>
        </w:drawing>
      </w:r>
    </w:p>
    <w:p w14:paraId="04BF8B17" w14:textId="51EF83F4" w:rsidR="00B15F5C" w:rsidRPr="000A4FBC" w:rsidRDefault="008B6FE6" w:rsidP="001B4141">
      <w:pPr>
        <w:pStyle w:val="ListParagraph"/>
        <w:ind w:left="540" w:right="65"/>
        <w:rPr>
          <w:b w:val="0"/>
          <w:bCs w:val="0"/>
          <w:i w:val="0"/>
          <w:iCs w:val="0"/>
          <w:szCs w:val="22"/>
          <w:lang w:val="en-US"/>
        </w:rPr>
      </w:pPr>
      <w:r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017B81B0" wp14:editId="7A2AF2CF">
                <wp:simplePos x="0" y="0"/>
                <wp:positionH relativeFrom="column">
                  <wp:posOffset>2151985</wp:posOffset>
                </wp:positionH>
                <wp:positionV relativeFrom="paragraph">
                  <wp:posOffset>622476</wp:posOffset>
                </wp:positionV>
                <wp:extent cx="1592580" cy="913765"/>
                <wp:effectExtent l="0" t="0" r="26670" b="19685"/>
                <wp:wrapNone/>
                <wp:docPr id="12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2580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111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7" name="Group 127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113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BB0AFC" id="Group 129" o:spid="_x0000_s1026" style="position:absolute;margin-left:169.45pt;margin-top:49pt;width:125.4pt;height:71.95pt;z-index:251758592;mso-width-relative:margin;mso-height-relative:margin" coordorigin="-28,-636" coordsize="1288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">
                <v:group id="Group 128" o:spid="_x0000_s1027" style="position:absolute;left:-28;top:-636;width:12887;height:0" coordorigin="-28,-636" coordsize="12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line id="Straight Connector 19" o:spid="_x0000_s1028" style="position:absolute;visibility:visible;mso-wrap-style:square" from="8054,-636" to="128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" strokecolor="black [3213]">
                    <o:lock v:ext="edit" shapetype="f"/>
                  </v:line>
                </v:group>
                <v:group id="Group 127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wTSwwAAANwAAAAPAAAAZHJzL2Rvd25yZXYueG1sRE9Na8JA&#10;EL0X/A/LCL3VTSw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7isE0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ymwwAAANwAAAAPAAAAZHJzL2Rvd25yZXYueG1sRE9Na8JA&#10;EL0X/A/LCL3VTaQ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YcKcp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CB1E00A" wp14:editId="3C1193D4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11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0A047F" id="Freeform 357" o:spid="_x0000_s1026" style="position:absolute;margin-left:228.1pt;margin-top:32.45pt;width:22.65pt;height:28.8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F79703E" wp14:editId="15341978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118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36141" id="Freeform 25" o:spid="_x0000_s1026" style="position:absolute;margin-left:245.65pt;margin-top:113.2pt;width:18.9pt;height:18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5A66FB5E" wp14:editId="6FAD69D9">
            <wp:extent cx="2286000" cy="2286000"/>
            <wp:effectExtent l="57150" t="0" r="57150" b="114300"/>
            <wp:docPr id="105" name="Chart 10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  <w:t xml:space="preserve">       </w:t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</w:r>
    </w:p>
    <w:p w14:paraId="14EDCB90" w14:textId="77777777" w:rsidR="001B4141" w:rsidRDefault="00B15F5C" w:rsidP="001B4141">
      <w:pPr>
        <w:ind w:left="540" w:right="18"/>
        <w:jc w:val="center"/>
        <w:rPr>
          <w:spacing w:val="8"/>
          <w:sz w:val="30"/>
          <w:szCs w:val="30"/>
          <w:lang w:val="en-US"/>
        </w:rPr>
      </w:pPr>
      <w:r>
        <w:rPr>
          <w:spacing w:val="8"/>
          <w:sz w:val="30"/>
          <w:szCs w:val="30"/>
          <w:cs/>
          <w:lang w:val="en-US"/>
        </w:rPr>
        <w:br w:type="page"/>
      </w:r>
      <w:r w:rsidR="001B4141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รายได้จากการขายจำแนกตามส่วนงานภูมิศาสตร์ในงบการเงินรวม</w:t>
      </w:r>
    </w:p>
    <w:p w14:paraId="01A6FE07" w14:textId="14FF00D9" w:rsidR="001B4141" w:rsidRPr="00061F79" w:rsidRDefault="001B4141" w:rsidP="001B4141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5053F20" wp14:editId="755398CC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103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06254A0" w14:textId="0A6B604D" w:rsidR="003D41A2" w:rsidRPr="007E43D2" w:rsidRDefault="003D41A2" w:rsidP="001B4141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053F20" id="_x0000_s1134" type="#_x0000_t202" style="position:absolute;left:0;text-align:left;margin-left:388.05pt;margin-top:20.15pt;width:65.75pt;height:29.45pt;z-index:2517678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" filled="f" stroked="f">
                <v:textbox inset="4.3pt,4.3pt,4.3pt,4.3pt">
                  <w:txbxContent>
                    <w:p w14:paraId="606254A0" w14:textId="0A6B604D" w:rsidR="003D41A2" w:rsidRPr="007E43D2" w:rsidRDefault="003D41A2" w:rsidP="001B4141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spacing w:val="8"/>
          <w:sz w:val="30"/>
          <w:szCs w:val="30"/>
          <w:cs/>
          <w:lang w:val="en-US"/>
        </w:rPr>
        <w:t>สำหรับงวด</w:t>
      </w:r>
      <w:r w:rsidR="003206A2">
        <w:rPr>
          <w:rFonts w:hint="cs"/>
          <w:spacing w:val="8"/>
          <w:sz w:val="30"/>
          <w:szCs w:val="30"/>
          <w:cs/>
          <w:lang w:val="en-US"/>
        </w:rPr>
        <w:t>เก้า</w:t>
      </w:r>
      <w:r>
        <w:rPr>
          <w:rFonts w:hint="cs"/>
          <w:spacing w:val="8"/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rFonts w:asciiTheme="majorBidi" w:hAnsiTheme="majorBidi" w:cstheme="majorBidi"/>
          <w:spacing w:val="8"/>
          <w:sz w:val="30"/>
          <w:szCs w:val="30"/>
          <w:lang w:val="en-US"/>
        </w:rPr>
        <w:t xml:space="preserve">30 </w:t>
      </w:r>
      <w:r w:rsidR="00F233D1">
        <w:rPr>
          <w:rFonts w:asciiTheme="majorBidi" w:hAnsiTheme="majorBidi" w:cstheme="majorBidi" w:hint="cs"/>
          <w:spacing w:val="8"/>
          <w:sz w:val="30"/>
          <w:szCs w:val="30"/>
          <w:cs/>
          <w:lang w:val="en-US"/>
        </w:rPr>
        <w:t>กันย</w:t>
      </w:r>
      <w:r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>ายน</w:t>
      </w:r>
    </w:p>
    <w:p w14:paraId="7E6BF42F" w14:textId="3525B40E" w:rsidR="001B4141" w:rsidRDefault="00032C38" w:rsidP="001B4141">
      <w:pPr>
        <w:pStyle w:val="ListParagraph"/>
        <w:ind w:left="540" w:right="65"/>
        <w:rPr>
          <w:szCs w:val="22"/>
          <w:cs/>
          <w:lang w:val="en-AU"/>
        </w:rPr>
      </w:pPr>
      <w:r w:rsidRPr="003761C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07D2A21" wp14:editId="59ADA19E">
                <wp:simplePos x="0" y="0"/>
                <wp:positionH relativeFrom="column">
                  <wp:posOffset>2313940</wp:posOffset>
                </wp:positionH>
                <wp:positionV relativeFrom="paragraph">
                  <wp:posOffset>2762250</wp:posOffset>
                </wp:positionV>
                <wp:extent cx="206734" cy="343574"/>
                <wp:effectExtent l="0" t="0" r="22225" b="18415"/>
                <wp:wrapNone/>
                <wp:docPr id="93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8E97C0" id="Freeform 357" o:spid="_x0000_s1026" style="position:absolute;margin-left:182.2pt;margin-top:217.5pt;width:16.3pt;height:27.0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1B4141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2319B2B6" wp14:editId="10065021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85" name="Gro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86" name="Text Box 86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7556933" w14:textId="77777777" w:rsidR="003D41A2" w:rsidRPr="00061F79" w:rsidRDefault="003D41A2" w:rsidP="001B4141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 Box 8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2B192A8" w14:textId="19DC5140" w:rsidR="003D41A2" w:rsidRPr="007E43D2" w:rsidRDefault="003D41A2" w:rsidP="001B4141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20,833,496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Text Box 8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541BA9" w14:textId="77777777" w:rsidR="003D41A2" w:rsidRPr="00061F79" w:rsidRDefault="003D41A2" w:rsidP="001B4141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Text Box 9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2B5FA10" w14:textId="77777777" w:rsidR="003D41A2" w:rsidRPr="005C4C7D" w:rsidRDefault="003D41A2" w:rsidP="001B4141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ext Box 91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A46FF38" w14:textId="77777777" w:rsidR="003D41A2" w:rsidRPr="005C4C7D" w:rsidRDefault="003D41A2" w:rsidP="001B4141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Text Box 92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B9E527" w14:textId="28529522" w:rsidR="003D41A2" w:rsidRPr="001B4141" w:rsidRDefault="003D41A2" w:rsidP="001B4141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19,810,120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19B2B6" id="Group 85" o:spid="_x0000_s1135" style="position:absolute;left:0;text-align:left;margin-left:350.6pt;margin-top:63.5pt;width:100.8pt;height:1in;z-index:251771904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">
                <v:shape id="Text Box 86" o:spid="_x0000_s1136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MMKwQAAANs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qBfw/6X8ALn+AwAA//8DAFBLAQItABQABgAIAAAAIQDb4fbL7gAAAIUBAAATAAAAAAAAAAAAAAAA&#10;AAAAAABbQ29udGVudF9UeXBlc10ueG1sUEsBAi0AFAAGAAgAAAAhAFr0LFu/AAAAFQEAAAsAAAAA&#10;AAAAAAAAAAAAHwEAAF9yZWxzLy5yZWxzUEsBAi0AFAAGAAgAAAAhAG/4wwrBAAAA2wAAAA8AAAAA&#10;AAAAAAAAAAAABwIAAGRycy9kb3ducmV2LnhtbFBLBQYAAAAAAwADALcAAAD1AgAAAAA=&#10;" fillcolor="white [3201]" strokeweight=".5pt">
                  <v:textbox>
                    <w:txbxContent>
                      <w:p w14:paraId="37556933" w14:textId="77777777" w:rsidR="003D41A2" w:rsidRPr="00061F79" w:rsidRDefault="003D41A2" w:rsidP="001B4141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</w:txbxContent>
                  </v:textbox>
                </v:shape>
                <v:shape id="Text Box 88" o:spid="_x0000_s1137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" fillcolor="white [3201]" strokeweight=".5pt">
                  <v:textbox>
                    <w:txbxContent>
                      <w:p w14:paraId="62B192A8" w14:textId="19DC5140" w:rsidR="003D41A2" w:rsidRPr="007E43D2" w:rsidRDefault="003D41A2" w:rsidP="001B4141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20,833,496</w:t>
                        </w:r>
                      </w:p>
                    </w:txbxContent>
                  </v:textbox>
                </v:shape>
                <v:shape id="Text Box 89" o:spid="_x0000_s1138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" fillcolor="white [3201]" strokeweight=".5pt">
                  <v:textbox>
                    <w:txbxContent>
                      <w:p w14:paraId="51541BA9" w14:textId="77777777" w:rsidR="003D41A2" w:rsidRPr="00061F79" w:rsidRDefault="003D41A2" w:rsidP="001B4141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90" o:spid="_x0000_s1139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" fillcolor="#00338d" strokeweight=".5pt">
                  <v:textbox>
                    <w:txbxContent>
                      <w:p w14:paraId="22B5FA10" w14:textId="77777777" w:rsidR="003D41A2" w:rsidRPr="005C4C7D" w:rsidRDefault="003D41A2" w:rsidP="001B4141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91" o:spid="_x0000_s1140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" fillcolor="#00338d" strokeweight=".5pt">
                  <v:textbox>
                    <w:txbxContent>
                      <w:p w14:paraId="3A46FF38" w14:textId="77777777" w:rsidR="003D41A2" w:rsidRPr="005C4C7D" w:rsidRDefault="003D41A2" w:rsidP="001B4141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92" o:spid="_x0000_s1141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PU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/g70v5AXL1CwAA//8DAFBLAQItABQABgAIAAAAIQDb4fbL7gAAAIUBAAATAAAAAAAAAAAAAAAA&#10;AAAAAABbQ29udGVudF9UeXBlc10ueG1sUEsBAi0AFAAGAAgAAAAhAFr0LFu/AAAAFQEAAAsAAAAA&#10;AAAAAAAAAAAAHwEAAF9yZWxzLy5yZWxzUEsBAi0AFAAGAAgAAAAhAJUaU9TBAAAA2wAAAA8AAAAA&#10;AAAAAAAAAAAABwIAAGRycy9kb3ducmV2LnhtbFBLBQYAAAAAAwADALcAAAD1AgAAAAA=&#10;" fillcolor="white [3201]" strokeweight=".5pt">
                  <v:textbox>
                    <w:txbxContent>
                      <w:p w14:paraId="50B9E527" w14:textId="28529522" w:rsidR="003D41A2" w:rsidRPr="001B4141" w:rsidRDefault="003D41A2" w:rsidP="001B4141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19,810,120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B4141">
        <w:rPr>
          <w:rFonts w:hint="cs"/>
          <w:noProof/>
          <w:lang w:val="en-US"/>
        </w:rPr>
        <w:drawing>
          <wp:inline distT="0" distB="0" distL="0" distR="0" wp14:anchorId="72DFA8C6" wp14:editId="751E105F">
            <wp:extent cx="5698490" cy="3589020"/>
            <wp:effectExtent l="57150" t="0" r="54610" b="106680"/>
            <wp:docPr id="144" name="Chart 1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0E839E46" w14:textId="77777777" w:rsidR="001B4141" w:rsidRDefault="001B4141" w:rsidP="001B4141">
      <w:pPr>
        <w:pStyle w:val="ListParagraph"/>
        <w:ind w:left="540" w:right="65"/>
        <w:rPr>
          <w:szCs w:val="22"/>
          <w:lang w:val="en-AU"/>
        </w:rPr>
      </w:pPr>
      <w:r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76C0597A" wp14:editId="4C358F10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94" name="Gro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95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8F2E5" w14:textId="77777777" w:rsidR="003D41A2" w:rsidRPr="005A17B1" w:rsidRDefault="003D41A2" w:rsidP="001B4141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96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AAF9FB" w14:textId="77777777" w:rsidR="003D41A2" w:rsidRPr="005A17B1" w:rsidRDefault="003D41A2" w:rsidP="001B4141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98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E44F444" w14:textId="77777777" w:rsidR="003D41A2" w:rsidRPr="000826A4" w:rsidRDefault="003D41A2" w:rsidP="001B4141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B911C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01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5BA5A0" w14:textId="77777777" w:rsidR="003D41A2" w:rsidRPr="000826A4" w:rsidRDefault="003D41A2" w:rsidP="001B4141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C0597A" id="Group 94" o:spid="_x0000_s1142" style="position:absolute;left:0;text-align:left;margin-left:18.7pt;margin-top:2.4pt;width:432.15pt;height:133.75pt;z-index:251772928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">
                <v:shape id="TextBox 7" o:spid="_x0000_s1143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" filled="f" stroked="f">
                  <v:textbox inset="4.3pt,4.3pt,4.3pt,4.3pt">
                    <w:txbxContent>
                      <w:p w14:paraId="0698F2E5" w14:textId="77777777" w:rsidR="003D41A2" w:rsidRPr="005A17B1" w:rsidRDefault="003D41A2" w:rsidP="001B4141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44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" filled="f" stroked="f">
                  <v:textbox inset="4.3pt,4.3pt,4.3pt,4.3pt">
                    <w:txbxContent>
                      <w:p w14:paraId="34AAF9FB" w14:textId="77777777" w:rsidR="003D41A2" w:rsidRPr="005A17B1" w:rsidRDefault="003D41A2" w:rsidP="001B4141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45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" filled="f" stroked="f">
                  <v:textbox inset="4.3pt,4.3pt,4.3pt,4.3pt">
                    <w:txbxContent>
                      <w:p w14:paraId="1E44F444" w14:textId="77777777" w:rsidR="003D41A2" w:rsidRPr="000826A4" w:rsidRDefault="003D41A2" w:rsidP="001B4141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B911C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2565</w:t>
                        </w:r>
                      </w:p>
                    </w:txbxContent>
                  </v:textbox>
                </v:shape>
                <v:shape id="TextBox 6" o:spid="_x0000_s1146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" filled="f" stroked="f">
                  <v:textbox inset="4.3pt,4.3pt,4.3pt,4.3pt">
                    <w:txbxContent>
                      <w:p w14:paraId="565BA5A0" w14:textId="77777777" w:rsidR="003D41A2" w:rsidRPr="000826A4" w:rsidRDefault="003D41A2" w:rsidP="001B4141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lang w:val="en-US"/>
        </w:rPr>
        <w:drawing>
          <wp:anchor distT="0" distB="0" distL="114300" distR="114300" simplePos="0" relativeHeight="251773952" behindDoc="1" locked="0" layoutInCell="1" allowOverlap="1" wp14:anchorId="3DBE2876" wp14:editId="7C87C014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145" name="Chart 1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anchor>
        </w:drawing>
      </w:r>
    </w:p>
    <w:p w14:paraId="6A5B915C" w14:textId="77777777" w:rsidR="001B4141" w:rsidRPr="000A4FBC" w:rsidRDefault="001B4141" w:rsidP="001B4141">
      <w:pPr>
        <w:pStyle w:val="ListParagraph"/>
        <w:ind w:left="540" w:right="65"/>
        <w:rPr>
          <w:szCs w:val="22"/>
          <w:lang w:val="en-US"/>
        </w:rPr>
      </w:pPr>
      <w:r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33C05BDE" wp14:editId="75911548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102" name="Gro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104" name="Group 104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19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1" name="Group 121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122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100BFD" id="Group 102" o:spid="_x0000_s1026" style="position:absolute;margin-left:170.6pt;margin-top:50.7pt;width:127.65pt;height:53.35pt;z-index:251768832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">
                <v:group id="Group 104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" strokecolor="black [3213]">
                    <o:lock v:ext="edit" shapetype="f"/>
                  </v:line>
                </v:group>
                <v:group id="Group 121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2v0wwAAANw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pvD3TLxAru8AAAD//wMAUEsBAi0AFAAGAAgAAAAhANvh9svuAAAAhQEAABMAAAAAAAAAAAAA&#10;AAAAAAAAAFtDb250ZW50X1R5cGVzXS54bWxQSwECLQAUAAYACAAAACEAWvQsW78AAAAVAQAACwAA&#10;AAAAAAAAAAAAAAAfAQAAX3JlbHMvLnJlbHNQSwECLQAUAAYACAAAACEATwtr9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G33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NIPfZ+IFcnUHAAD//wMAUEsBAi0AFAAGAAgAAAAhANvh9svuAAAAhQEAABMAAAAAAAAAAAAA&#10;AAAAAAAAAFtDb250ZW50X1R5cGVzXS54bWxQSwECLQAUAAYACAAAACEAWvQsW78AAAAVAQAACwAA&#10;AAAAAAAAAAAAAAAfAQAAX3JlbHMvLnJlbHNQSwECLQAUAAYACAAAACEAMDBt98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9EA6FDA" wp14:editId="08CE5234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48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E5DE9" id="Freeform 25" o:spid="_x0000_s1026" style="position:absolute;margin-left:246.85pt;margin-top:93.3pt;width:16.9pt;height:16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E4D756B" wp14:editId="3DE8032B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42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51476" id="Freeform 357" o:spid="_x0000_s1026" style="position:absolute;margin-left:233.05pt;margin-top:35.05pt;width:22.65pt;height:28.8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2466C327" wp14:editId="1060962C">
            <wp:extent cx="2286000" cy="2286000"/>
            <wp:effectExtent l="57150" t="0" r="57150" b="114300"/>
            <wp:docPr id="146" name="Chart 1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  <w:t xml:space="preserve">       </w:t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</w:r>
    </w:p>
    <w:p w14:paraId="31634752" w14:textId="2D59ECBA" w:rsidR="00B15F5C" w:rsidRPr="001B4141" w:rsidRDefault="001B4141" w:rsidP="00B15F5C">
      <w:pPr>
        <w:spacing w:line="240" w:lineRule="auto"/>
        <w:rPr>
          <w:spacing w:val="8"/>
          <w:sz w:val="30"/>
          <w:szCs w:val="30"/>
          <w:lang w:val="en-US"/>
        </w:rPr>
      </w:pPr>
      <w:r>
        <w:rPr>
          <w:spacing w:val="8"/>
          <w:sz w:val="30"/>
          <w:szCs w:val="30"/>
          <w:cs/>
          <w:lang w:val="en-US"/>
        </w:rPr>
        <w:br w:type="page"/>
      </w:r>
    </w:p>
    <w:p w14:paraId="48B3F4EC" w14:textId="77777777" w:rsidR="00B15F5C" w:rsidRPr="00C218C4" w:rsidRDefault="00B15F5C" w:rsidP="00B15F5C">
      <w:pPr>
        <w:spacing w:line="240" w:lineRule="auto"/>
        <w:jc w:val="center"/>
        <w:rPr>
          <w:sz w:val="30"/>
          <w:szCs w:val="30"/>
        </w:rPr>
      </w:pPr>
      <w:r w:rsidRPr="00D43CB2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</w:t>
      </w:r>
      <w:r>
        <w:rPr>
          <w:rFonts w:hint="cs"/>
          <w:spacing w:val="8"/>
          <w:sz w:val="30"/>
          <w:szCs w:val="30"/>
          <w:cs/>
          <w:lang w:val="en-US"/>
        </w:rPr>
        <w:t>เฉพาะกิจการ</w:t>
      </w:r>
    </w:p>
    <w:p w14:paraId="3AC7DD4C" w14:textId="39D140CB" w:rsidR="00B15F5C" w:rsidRPr="00D43CB2" w:rsidRDefault="00B15F5C" w:rsidP="00B15F5C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7D6B9F1" wp14:editId="23DD723E">
                <wp:simplePos x="0" y="0"/>
                <wp:positionH relativeFrom="column">
                  <wp:posOffset>4814870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336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12020B8" w14:textId="1F4B4069" w:rsidR="003D41A2" w:rsidRPr="005A17B1" w:rsidRDefault="003D41A2" w:rsidP="00B15F5C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D6B9F1" id="_x0000_s1147" type="#_x0000_t202" style="position:absolute;left:0;text-align:left;margin-left:379.1pt;margin-top:18.65pt;width:79.45pt;height:29.45pt;z-index:2517534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" filled="f" stroked="f">
                <v:textbox inset="4.3pt,4.3pt,4.3pt,4.3pt">
                  <w:txbxContent>
                    <w:p w14:paraId="312020B8" w14:textId="1F4B4069" w:rsidR="003D41A2" w:rsidRPr="005A17B1" w:rsidRDefault="003D41A2" w:rsidP="00B15F5C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D43CB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งวด</w:t>
      </w:r>
      <w:r w:rsidR="003206A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เก้า</w:t>
      </w:r>
      <w:r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เดือน</w:t>
      </w:r>
      <w:r w:rsidRPr="00D43CB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 xml:space="preserve">สิ้นสุดวันที่ </w:t>
      </w:r>
      <w:r>
        <w:rPr>
          <w:b w:val="0"/>
          <w:bCs w:val="0"/>
          <w:i w:val="0"/>
          <w:iCs w:val="0"/>
          <w:spacing w:val="8"/>
          <w:lang w:val="en-US"/>
        </w:rPr>
        <w:t xml:space="preserve">30 </w:t>
      </w:r>
      <w:r w:rsidR="00F233D1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กันย</w:t>
      </w:r>
      <w:r>
        <w:rPr>
          <w:b w:val="0"/>
          <w:bCs w:val="0"/>
          <w:i w:val="0"/>
          <w:iCs w:val="0"/>
          <w:spacing w:val="8"/>
          <w:cs/>
          <w:lang w:val="en-US"/>
        </w:rPr>
        <w:t>ายน</w:t>
      </w:r>
    </w:p>
    <w:p w14:paraId="2081851A" w14:textId="78B9C6C5" w:rsidR="00B15F5C" w:rsidRPr="00C10F3C" w:rsidRDefault="00032C38" w:rsidP="0061568F">
      <w:pPr>
        <w:pStyle w:val="ListParagraph"/>
        <w:tabs>
          <w:tab w:val="left" w:pos="8820"/>
        </w:tabs>
        <w:ind w:left="540" w:right="65"/>
        <w:rPr>
          <w:szCs w:val="22"/>
          <w:cs/>
          <w:lang w:val="en-US"/>
        </w:rPr>
      </w:pPr>
      <w:r w:rsidRPr="003761C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E218622" wp14:editId="1FFF3569">
                <wp:simplePos x="0" y="0"/>
                <wp:positionH relativeFrom="column">
                  <wp:posOffset>2292985</wp:posOffset>
                </wp:positionH>
                <wp:positionV relativeFrom="paragraph">
                  <wp:posOffset>2839720</wp:posOffset>
                </wp:positionV>
                <wp:extent cx="206375" cy="343535"/>
                <wp:effectExtent l="0" t="0" r="22225" b="18415"/>
                <wp:wrapNone/>
                <wp:docPr id="342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15F82" id="Freeform 357" o:spid="_x0000_s1026" style="position:absolute;margin-left:180.55pt;margin-top:223.6pt;width:16.25pt;height:27.0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B15F5C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69C3BBB8" wp14:editId="4A3E136E">
                <wp:simplePos x="0" y="0"/>
                <wp:positionH relativeFrom="column">
                  <wp:posOffset>174625</wp:posOffset>
                </wp:positionH>
                <wp:positionV relativeFrom="paragraph">
                  <wp:posOffset>3696018</wp:posOffset>
                </wp:positionV>
                <wp:extent cx="5454015" cy="1946678"/>
                <wp:effectExtent l="0" t="0" r="0" b="0"/>
                <wp:wrapNone/>
                <wp:docPr id="337" name="Group 3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946678"/>
                          <a:chOff x="-406025" y="0"/>
                          <a:chExt cx="5454705" cy="1948083"/>
                        </a:xfrm>
                      </wpg:grpSpPr>
                      <wps:wsp>
                        <wps:cNvPr id="338" name="TextBox 7"/>
                        <wps:cNvSpPr txBox="1"/>
                        <wps:spPr>
                          <a:xfrm>
                            <a:off x="1880264" y="719382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93F4DB" w14:textId="77777777" w:rsidR="003D41A2" w:rsidRPr="000B17AC" w:rsidRDefault="003D41A2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1F255060" w14:textId="77777777" w:rsidR="003D41A2" w:rsidRPr="000B17AC" w:rsidRDefault="003D41A2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39" name="TextBox 7"/>
                        <wps:cNvSpPr txBox="1"/>
                        <wps:spPr>
                          <a:xfrm>
                            <a:off x="1899281" y="162232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892C0B" w14:textId="77777777" w:rsidR="003D41A2" w:rsidRPr="0034178E" w:rsidRDefault="003D41A2" w:rsidP="00B15F5C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40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6B928A" w14:textId="77777777" w:rsidR="003D41A2" w:rsidRPr="0034178E" w:rsidRDefault="003D41A2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717173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41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E18B60" w14:textId="77777777" w:rsidR="003D41A2" w:rsidRPr="0034178E" w:rsidRDefault="003D41A2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C3BBB8" id="Group 337" o:spid="_x0000_s1148" style="position:absolute;left:0;text-align:left;margin-left:13.75pt;margin-top:291.05pt;width:429.45pt;height:153.3pt;z-index:251752448;mso-width-relative:margin;mso-height-relative:margin" coordorigin="-4060" coordsize="54547,19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">
                <v:shape id="TextBox 7" o:spid="_x0000_s1149" type="#_x0000_t202" style="position:absolute;left:18802;top:719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" filled="f" stroked="f">
                  <v:textbox inset="4.3pt,4.3pt,4.3pt,4.3pt">
                    <w:txbxContent>
                      <w:p w14:paraId="3893F4DB" w14:textId="77777777" w:rsidR="003D41A2" w:rsidRPr="000B17AC" w:rsidRDefault="003D41A2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1F255060" w14:textId="77777777" w:rsidR="003D41A2" w:rsidRPr="000B17AC" w:rsidRDefault="003D41A2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50" type="#_x0000_t202" style="position:absolute;left:18992;top:16223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" filled="f" stroked="f">
                  <v:textbox inset="4.3pt,4.3pt,4.3pt,4.3pt">
                    <w:txbxContent>
                      <w:p w14:paraId="75892C0B" w14:textId="77777777" w:rsidR="003D41A2" w:rsidRPr="0034178E" w:rsidRDefault="003D41A2" w:rsidP="00B15F5C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51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" filled="f" stroked="f">
                  <v:textbox inset="4.3pt,4.3pt,4.3pt,4.3pt">
                    <w:txbxContent>
                      <w:p w14:paraId="2A6B928A" w14:textId="77777777" w:rsidR="003D41A2" w:rsidRPr="0034178E" w:rsidRDefault="003D41A2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717173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2565</w:t>
                        </w:r>
                      </w:p>
                    </w:txbxContent>
                  </v:textbox>
                </v:shape>
                <v:shape id="TextBox 6" o:spid="_x0000_s1152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" filled="f" stroked="f">
                  <v:textbox inset="4.3pt,4.3pt,4.3pt,4.3pt">
                    <w:txbxContent>
                      <w:p w14:paraId="7BE18B60" w14:textId="77777777" w:rsidR="003D41A2" w:rsidRPr="0034178E" w:rsidRDefault="003D41A2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15F5C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6547FFBB" wp14:editId="162A9B47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343" name="Group 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344" name="Text Box 344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6ACDA83" w14:textId="77777777" w:rsidR="003D41A2" w:rsidRPr="00D02FA5" w:rsidRDefault="003D41A2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Text Box 345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0479827" w14:textId="798A698D" w:rsidR="003D41A2" w:rsidRPr="00717173" w:rsidRDefault="003D41A2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14,197,840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" name="Text Box 346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5A4CB5C" w14:textId="77777777" w:rsidR="003D41A2" w:rsidRPr="00D02FA5" w:rsidRDefault="003D41A2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Text Box 347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E1A754C" w14:textId="77777777" w:rsidR="003D41A2" w:rsidRPr="005C4C7D" w:rsidRDefault="003D41A2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" name="Text Box 348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812A38D" w14:textId="77777777" w:rsidR="003D41A2" w:rsidRPr="005C4C7D" w:rsidRDefault="003D41A2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Text Box 349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E1921E1" w14:textId="61A5D0C3" w:rsidR="003D41A2" w:rsidRPr="00036D33" w:rsidRDefault="003D41A2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14,756,894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47FFBB" id="Group 343" o:spid="_x0000_s1153" style="position:absolute;left:0;text-align:left;margin-left:342.15pt;margin-top:61.8pt;width:100.8pt;height:1in;z-index:251754496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">
                <v:shape id="Text Box 344" o:spid="_x0000_s1154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" fillcolor="white [3201]" strokeweight=".5pt">
                  <v:textbox>
                    <w:txbxContent>
                      <w:p w14:paraId="16ACDA83" w14:textId="77777777" w:rsidR="003D41A2" w:rsidRPr="00D02FA5" w:rsidRDefault="003D41A2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</w:txbxContent>
                  </v:textbox>
                </v:shape>
                <v:shape id="Text Box 345" o:spid="_x0000_s1155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" fillcolor="white [3201]" strokeweight=".5pt">
                  <v:textbox>
                    <w:txbxContent>
                      <w:p w14:paraId="00479827" w14:textId="798A698D" w:rsidR="003D41A2" w:rsidRPr="00717173" w:rsidRDefault="003D41A2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14,197,840</w:t>
                        </w:r>
                      </w:p>
                    </w:txbxContent>
                  </v:textbox>
                </v:shape>
                <v:shape id="Text Box 346" o:spid="_x0000_s1156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" fillcolor="white [3201]" strokeweight=".5pt">
                  <v:textbox>
                    <w:txbxContent>
                      <w:p w14:paraId="55A4CB5C" w14:textId="77777777" w:rsidR="003D41A2" w:rsidRPr="00D02FA5" w:rsidRDefault="003D41A2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347" o:spid="_x0000_s1157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" fillcolor="#00338d" strokeweight=".5pt">
                  <v:textbox>
                    <w:txbxContent>
                      <w:p w14:paraId="2E1A754C" w14:textId="77777777" w:rsidR="003D41A2" w:rsidRPr="005C4C7D" w:rsidRDefault="003D41A2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348" o:spid="_x0000_s1158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" fillcolor="#00338d" strokeweight=".5pt">
                  <v:textbox>
                    <w:txbxContent>
                      <w:p w14:paraId="4812A38D" w14:textId="77777777" w:rsidR="003D41A2" w:rsidRPr="005C4C7D" w:rsidRDefault="003D41A2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349" o:spid="_x0000_s1159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" fillcolor="white [3201]" strokeweight=".5pt">
                  <v:textbox>
                    <w:txbxContent>
                      <w:p w14:paraId="0E1921E1" w14:textId="61A5D0C3" w:rsidR="003D41A2" w:rsidRPr="00036D33" w:rsidRDefault="003D41A2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14,756,894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15F5C">
        <w:rPr>
          <w:rFonts w:hint="cs"/>
          <w:noProof/>
          <w:lang w:val="en-US"/>
        </w:rPr>
        <w:drawing>
          <wp:inline distT="0" distB="0" distL="0" distR="0" wp14:anchorId="7B93AD4F" wp14:editId="1E258972">
            <wp:extent cx="5675741" cy="3589020"/>
            <wp:effectExtent l="57150" t="0" r="58420" b="106680"/>
            <wp:docPr id="436" name="Chart 4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14:paraId="23DBFDC7" w14:textId="77777777" w:rsidR="00B15F5C" w:rsidRDefault="00B15F5C" w:rsidP="00B15F5C">
      <w:pPr>
        <w:pStyle w:val="ListParagraph"/>
        <w:ind w:left="540" w:right="65"/>
        <w:rPr>
          <w:szCs w:val="22"/>
          <w:lang w:val="en-AU"/>
        </w:rPr>
      </w:pPr>
      <w:r>
        <w:rPr>
          <w:rFonts w:hint="cs"/>
          <w:noProof/>
          <w:lang w:val="en-US"/>
        </w:rPr>
        <w:drawing>
          <wp:anchor distT="0" distB="0" distL="114300" distR="114300" simplePos="0" relativeHeight="251755520" behindDoc="1" locked="0" layoutInCell="1" allowOverlap="1" wp14:anchorId="42D8EBC6" wp14:editId="13AEBC18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57150" t="0" r="57150" b="114300"/>
            <wp:wrapNone/>
            <wp:docPr id="437" name="Chart 4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anchor>
        </w:drawing>
      </w:r>
    </w:p>
    <w:p w14:paraId="49A39222" w14:textId="77777777" w:rsidR="00B15F5C" w:rsidRPr="000A4FBC" w:rsidRDefault="00B15F5C" w:rsidP="00B15F5C">
      <w:pPr>
        <w:pStyle w:val="ListParagraph"/>
        <w:ind w:left="540" w:right="65"/>
        <w:rPr>
          <w:szCs w:val="22"/>
          <w:lang w:val="en-US"/>
        </w:rPr>
      </w:pPr>
      <w:r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3DF6C496" wp14:editId="3EE089FB">
                <wp:simplePos x="0" y="0"/>
                <wp:positionH relativeFrom="column">
                  <wp:posOffset>2151985</wp:posOffset>
                </wp:positionH>
                <wp:positionV relativeFrom="paragraph">
                  <wp:posOffset>622476</wp:posOffset>
                </wp:positionV>
                <wp:extent cx="1592580" cy="913765"/>
                <wp:effectExtent l="0" t="0" r="26670" b="19685"/>
                <wp:wrapNone/>
                <wp:docPr id="350" name="Group 3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2580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351" name="Group 351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352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3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54" name="Group 354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355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6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B82E67" id="Group 350" o:spid="_x0000_s1026" style="position:absolute;margin-left:169.45pt;margin-top:49pt;width:125.4pt;height:71.95pt;z-index:251749376;mso-width-relative:margin;mso-height-relative:margin" coordorigin="-28,-636" coordsize="1288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">
                <v:group id="Group 351" o:spid="_x0000_s1027" style="position:absolute;left:-28;top:-636;width:12887;height:0" coordorigin="-28,-636" coordsize="12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  <v:line id="Straight Connector 19" o:spid="_x0000_s1028" style="position:absolute;visibility:visible;mso-wrap-style:square" from="8054,-636" to="128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" strokecolor="black [3213]">
                    <o:lock v:ext="edit" shapetype="f"/>
                  </v:line>
                </v:group>
                <v:group id="Group 354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71A33B5" wp14:editId="0701FCFC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35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EFE60D" id="Freeform 357" o:spid="_x0000_s1026" style="position:absolute;margin-left:228.1pt;margin-top:32.45pt;width:22.65pt;height:28.8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DB031B9" wp14:editId="66F24DD5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432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02206E" id="Freeform 25" o:spid="_x0000_s1026" style="position:absolute;margin-left:245.65pt;margin-top:113.2pt;width:18.9pt;height:18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6EE857A3" wp14:editId="3172944D">
            <wp:extent cx="2286000" cy="2286000"/>
            <wp:effectExtent l="57150" t="0" r="57150" b="114300"/>
            <wp:docPr id="438" name="Chart 4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  <w:t xml:space="preserve">       </w:t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</w:r>
    </w:p>
    <w:p w14:paraId="232A1033" w14:textId="77777777" w:rsidR="00B15F5C" w:rsidRDefault="00B15F5C" w:rsidP="00B15F5C">
      <w:pPr>
        <w:tabs>
          <w:tab w:val="left" w:pos="540"/>
        </w:tabs>
        <w:spacing w:line="240" w:lineRule="auto"/>
        <w:ind w:left="539" w:right="-173"/>
        <w:jc w:val="thaiDistribute"/>
        <w:rPr>
          <w:spacing w:val="-2"/>
          <w:sz w:val="30"/>
          <w:szCs w:val="30"/>
          <w:lang w:val="en-AU"/>
        </w:rPr>
      </w:pPr>
    </w:p>
    <w:p w14:paraId="0C2F7C3E" w14:textId="2B6B8D55" w:rsidR="008B3CF6" w:rsidRDefault="00B15F5C" w:rsidP="00B15F5C">
      <w:pPr>
        <w:ind w:left="540" w:right="447"/>
        <w:jc w:val="thaiDistribute"/>
        <w:rPr>
          <w:spacing w:val="-2"/>
          <w:sz w:val="30"/>
          <w:szCs w:val="30"/>
          <w:cs/>
        </w:rPr>
      </w:pPr>
      <w:r w:rsidRPr="009F3238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  <w:r w:rsidR="008B3CF6">
        <w:rPr>
          <w:spacing w:val="-2"/>
          <w:sz w:val="30"/>
          <w:szCs w:val="30"/>
          <w:cs/>
        </w:rPr>
        <w:br w:type="page"/>
      </w:r>
    </w:p>
    <w:p w14:paraId="671F3F0D" w14:textId="77777777" w:rsidR="008B3CF6" w:rsidRPr="00770DF0" w:rsidRDefault="008B3CF6" w:rsidP="00770DF0">
      <w:pPr>
        <w:tabs>
          <w:tab w:val="left" w:pos="540"/>
        </w:tabs>
        <w:spacing w:line="240" w:lineRule="auto"/>
        <w:ind w:left="539" w:right="-173"/>
        <w:jc w:val="thaiDistribute"/>
        <w:rPr>
          <w:vanish/>
          <w:spacing w:val="-2"/>
          <w:sz w:val="30"/>
          <w:szCs w:val="30"/>
          <w:cs/>
          <w:specVanish/>
        </w:rPr>
      </w:pPr>
    </w:p>
    <w:p w14:paraId="2512FD29" w14:textId="66C9626F" w:rsidR="00962B9E" w:rsidRDefault="00AE141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เงินปันผล</w:t>
      </w:r>
    </w:p>
    <w:p w14:paraId="56D22BF7" w14:textId="77777777" w:rsidR="00207AAA" w:rsidRDefault="00207AAA" w:rsidP="00207AAA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7543A86" w14:textId="4B83E530" w:rsidR="00207AAA" w:rsidRDefault="00207AAA" w:rsidP="00207AA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207AA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207AAA">
        <w:rPr>
          <w:rFonts w:ascii="Angsana New" w:hAnsi="Angsana New" w:cs="Angsana New" w:hint="cs"/>
          <w:i/>
          <w:iCs/>
          <w:sz w:val="30"/>
          <w:szCs w:val="30"/>
          <w:rtl/>
          <w:cs/>
        </w:rPr>
        <w:t xml:space="preserve"> </w:t>
      </w:r>
      <w:r w:rsidRPr="00207AAA">
        <w:rPr>
          <w:rFonts w:ascii="Angsana New" w:hAnsi="Angsana New" w:cs="Angsana New"/>
          <w:i/>
          <w:iCs/>
          <w:sz w:val="30"/>
          <w:szCs w:val="30"/>
          <w:lang w:bidi="th-TH"/>
        </w:rPr>
        <w:t>256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>5</w:t>
      </w:r>
    </w:p>
    <w:p w14:paraId="1DFC329D" w14:textId="315C24B0" w:rsidR="00207AAA" w:rsidRDefault="00207AAA" w:rsidP="00207AA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6066FBE6" w14:textId="6A0EEEDA" w:rsidR="000B0843" w:rsidRPr="00207AAA" w:rsidRDefault="000B0843" w:rsidP="000B084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27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256</w:t>
      </w:r>
      <w:r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>
        <w:rPr>
          <w:rFonts w:ascii="Angsana New" w:hAnsi="Angsana New" w:cs="Angsana New"/>
          <w:sz w:val="30"/>
          <w:szCs w:val="30"/>
          <w:lang w:bidi="th-TH"/>
        </w:rPr>
        <w:t>2565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207AAA">
        <w:rPr>
          <w:rFonts w:ascii="Angsana New" w:hAnsi="Angsana New" w:cs="Angsana New"/>
          <w:sz w:val="30"/>
          <w:szCs w:val="30"/>
          <w:lang w:bidi="th-TH"/>
        </w:rPr>
        <w:br/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ปี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256</w:t>
      </w:r>
      <w:r>
        <w:rPr>
          <w:rFonts w:ascii="Angsana New" w:hAnsi="Angsana New" w:cs="Angsana New"/>
          <w:sz w:val="30"/>
          <w:szCs w:val="30"/>
          <w:lang w:bidi="th-TH"/>
        </w:rPr>
        <w:t>4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ในอัตราหุ้นละ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1.10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คิดเป็นจำนวน</w:t>
      </w:r>
      <w:r w:rsidRPr="00890DCE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 </w:t>
      </w:r>
      <w:r w:rsidRPr="00890DCE">
        <w:rPr>
          <w:rFonts w:ascii="Angsana New" w:hAnsi="Angsana New" w:cs="Angsana New"/>
          <w:sz w:val="30"/>
          <w:szCs w:val="30"/>
          <w:lang w:bidi="th-TH"/>
        </w:rPr>
        <w:t>3,304.</w:t>
      </w:r>
      <w:r w:rsidR="00FB1985" w:rsidRPr="00890DCE">
        <w:rPr>
          <w:rFonts w:ascii="Angsana New" w:hAnsi="Angsana New" w:cs="Angsana New"/>
          <w:sz w:val="30"/>
          <w:szCs w:val="30"/>
          <w:lang w:bidi="th-TH"/>
        </w:rPr>
        <w:t>09</w:t>
      </w:r>
      <w:r w:rsidRPr="00890DCE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ทั้งนี้บริษัทได้จ่ายเงินปันผลระหว่างกาลให้แก่ผู้ถือหุ้นแล้วในเดือนกันยายน </w:t>
      </w:r>
      <w:r w:rsidRPr="00890DCE">
        <w:rPr>
          <w:rFonts w:ascii="Angsana New" w:hAnsi="Angsana New" w:cs="Angsana New"/>
          <w:sz w:val="30"/>
          <w:szCs w:val="30"/>
          <w:lang w:bidi="th-TH"/>
        </w:rPr>
        <w:t xml:space="preserve">2564 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ในอัตราหุ้นละ </w:t>
      </w:r>
      <w:r w:rsidRPr="00890DCE">
        <w:rPr>
          <w:rFonts w:ascii="Angsana New" w:hAnsi="Angsana New" w:cs="Angsana New"/>
          <w:sz w:val="30"/>
          <w:szCs w:val="30"/>
          <w:lang w:bidi="th-TH"/>
        </w:rPr>
        <w:t xml:space="preserve">0.45 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>บาท รวมเป็นจำนวนเงินทั้งสิ้น</w:t>
      </w:r>
      <w:r w:rsidRPr="00890DCE">
        <w:rPr>
          <w:rFonts w:ascii="Angsana New" w:hAnsi="Angsana New" w:cs="Angsana New"/>
          <w:sz w:val="30"/>
          <w:szCs w:val="30"/>
          <w:lang w:bidi="th-TH"/>
        </w:rPr>
        <w:t xml:space="preserve"> 1,351.69 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Pr="00890DCE">
        <w:rPr>
          <w:rFonts w:ascii="Angsana New" w:hAnsi="Angsana New" w:cs="Angsana New"/>
          <w:sz w:val="30"/>
          <w:szCs w:val="30"/>
          <w:lang w:bidi="th-TH"/>
        </w:rPr>
        <w:t>0.65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="00FB1985" w:rsidRPr="00890DCE">
        <w:rPr>
          <w:rFonts w:ascii="Angsana New" w:hAnsi="Angsana New" w:cs="Angsana New"/>
          <w:sz w:val="30"/>
          <w:szCs w:val="30"/>
          <w:lang w:bidi="th-TH"/>
        </w:rPr>
        <w:t>1,952.40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ล้าน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บาท ซึ่งได้จ่ายให้กับผู้ถือหุ้นแล้วเมื่อวันที่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พฤษภาคม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>
        <w:rPr>
          <w:rFonts w:ascii="Angsana New" w:hAnsi="Angsana New" w:cs="Angsana New"/>
          <w:sz w:val="30"/>
          <w:szCs w:val="30"/>
          <w:lang w:bidi="th-TH"/>
        </w:rPr>
        <w:t>5</w:t>
      </w:r>
    </w:p>
    <w:p w14:paraId="7C2B2EF4" w14:textId="77777777" w:rsidR="00F61A6C" w:rsidRDefault="00F61A6C" w:rsidP="00F61A6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6423732" w14:textId="38F69C8A" w:rsidR="00AF5E47" w:rsidRPr="00AF5E47" w:rsidRDefault="00AF5E47" w:rsidP="00AF5E47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AD14D2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 เมื่อวันที่</w:t>
      </w:r>
      <w:r w:rsidRPr="00AD14D2">
        <w:rPr>
          <w:rFonts w:ascii="Angsana New" w:hAnsi="Angsana New"/>
          <w:sz w:val="30"/>
          <w:szCs w:val="30"/>
        </w:rPr>
        <w:t xml:space="preserve"> 1</w:t>
      </w:r>
      <w:r w:rsidRPr="00AD14D2">
        <w:rPr>
          <w:rFonts w:ascii="Angsana New" w:hAnsi="Angsana New"/>
          <w:sz w:val="30"/>
          <w:szCs w:val="30"/>
          <w:lang w:val="en-US"/>
        </w:rPr>
        <w:t>0</w:t>
      </w:r>
      <w:r w:rsidRPr="00AD14D2">
        <w:rPr>
          <w:rFonts w:ascii="Angsana New" w:hAnsi="Angsana New"/>
          <w:sz w:val="30"/>
          <w:szCs w:val="30"/>
        </w:rPr>
        <w:t xml:space="preserve"> </w:t>
      </w:r>
      <w:r w:rsidRPr="00AD14D2">
        <w:rPr>
          <w:rFonts w:ascii="Angsana New" w:hAnsi="Angsana New"/>
          <w:sz w:val="30"/>
          <w:szCs w:val="30"/>
          <w:cs/>
        </w:rPr>
        <w:t>สิงหาคม</w:t>
      </w:r>
      <w:r w:rsidRPr="00AD14D2">
        <w:rPr>
          <w:rFonts w:ascii="Angsana New" w:hAnsi="Angsana New"/>
          <w:sz w:val="30"/>
          <w:szCs w:val="30"/>
        </w:rPr>
        <w:t xml:space="preserve"> 2565 </w:t>
      </w:r>
      <w:r w:rsidRPr="00AD14D2">
        <w:rPr>
          <w:rFonts w:ascii="Angsana New" w:hAnsi="Angsana New"/>
          <w:sz w:val="30"/>
          <w:szCs w:val="30"/>
          <w:cs/>
        </w:rPr>
        <w:t>ได้มีมติอนุมัติการจัดสรรกำไรจาก</w:t>
      </w:r>
      <w:r w:rsidR="00954A5E">
        <w:rPr>
          <w:rFonts w:ascii="Angsana New" w:hAnsi="Angsana New"/>
          <w:sz w:val="30"/>
          <w:szCs w:val="30"/>
          <w:cs/>
        </w:rPr>
        <w:br/>
      </w:r>
      <w:r w:rsidRPr="00AD14D2">
        <w:rPr>
          <w:rFonts w:ascii="Angsana New" w:hAnsi="Angsana New"/>
          <w:sz w:val="30"/>
          <w:szCs w:val="30"/>
          <w:cs/>
        </w:rPr>
        <w:t>ผลการดำเนินงานงวดครึ่งปีแรกของปี</w:t>
      </w:r>
      <w:r w:rsidRPr="00AD14D2">
        <w:rPr>
          <w:rFonts w:ascii="Angsana New" w:hAnsi="Angsana New"/>
          <w:sz w:val="30"/>
          <w:szCs w:val="30"/>
        </w:rPr>
        <w:t xml:space="preserve"> 2565 </w:t>
      </w:r>
      <w:r w:rsidRPr="00AD14D2">
        <w:rPr>
          <w:rFonts w:ascii="Angsana New" w:hAnsi="Angsana New"/>
          <w:sz w:val="30"/>
          <w:szCs w:val="30"/>
          <w:cs/>
        </w:rPr>
        <w:t>เป็นเงินปันผลระหว่างกาล ในอัตราหุ้นละ</w:t>
      </w:r>
      <w:r w:rsidRPr="00AD14D2">
        <w:rPr>
          <w:rFonts w:ascii="Angsana New" w:hAnsi="Angsana New"/>
          <w:sz w:val="30"/>
          <w:szCs w:val="30"/>
        </w:rPr>
        <w:t xml:space="preserve"> 0.45 </w:t>
      </w:r>
      <w:r w:rsidRPr="00AD14D2">
        <w:rPr>
          <w:rFonts w:ascii="Angsana New" w:hAnsi="Angsana New"/>
          <w:sz w:val="30"/>
          <w:szCs w:val="30"/>
          <w:cs/>
        </w:rPr>
        <w:t>บาท คิดเป็นจำนวน</w:t>
      </w:r>
      <w:r w:rsidRPr="00AD14D2">
        <w:rPr>
          <w:rFonts w:ascii="Angsana New" w:hAnsi="Angsana New" w:hint="cs"/>
          <w:sz w:val="30"/>
          <w:szCs w:val="30"/>
          <w:cs/>
        </w:rPr>
        <w:t>เงิน</w:t>
      </w:r>
      <w:r w:rsidRPr="00AD14D2">
        <w:rPr>
          <w:rFonts w:ascii="Angsana New" w:hAnsi="Angsana New"/>
          <w:sz w:val="30"/>
          <w:szCs w:val="30"/>
          <w:cs/>
        </w:rPr>
        <w:t xml:space="preserve"> </w:t>
      </w:r>
      <w:r w:rsidRPr="00AD14D2">
        <w:rPr>
          <w:rFonts w:ascii="Angsana New" w:hAnsi="Angsana New"/>
          <w:sz w:val="30"/>
          <w:szCs w:val="30"/>
        </w:rPr>
        <w:t>1,351.6</w:t>
      </w:r>
      <w:r w:rsidR="00A843E7" w:rsidRPr="00AD14D2">
        <w:rPr>
          <w:rFonts w:ascii="Angsana New" w:hAnsi="Angsana New"/>
          <w:sz w:val="30"/>
          <w:szCs w:val="30"/>
          <w:lang w:val="en-US"/>
        </w:rPr>
        <w:t>8</w:t>
      </w:r>
      <w:r w:rsidRPr="00AD14D2">
        <w:rPr>
          <w:rFonts w:ascii="Angsana New" w:hAnsi="Angsana New"/>
          <w:sz w:val="30"/>
          <w:szCs w:val="30"/>
        </w:rPr>
        <w:t xml:space="preserve"> </w:t>
      </w:r>
      <w:r w:rsidRPr="00AD14D2">
        <w:rPr>
          <w:rFonts w:ascii="Angsana New" w:hAnsi="Angsana New"/>
          <w:sz w:val="30"/>
          <w:szCs w:val="30"/>
          <w:cs/>
        </w:rPr>
        <w:t>ล้านบาท เงินปันผลดังกล่าวได้จ่ายให้แก่ผู้ถือหุ้นแล้วใน</w:t>
      </w:r>
      <w:r w:rsidRPr="00AD14D2">
        <w:rPr>
          <w:rFonts w:ascii="Angsana New" w:hAnsi="Angsana New" w:hint="cs"/>
          <w:sz w:val="30"/>
          <w:szCs w:val="30"/>
          <w:cs/>
        </w:rPr>
        <w:t xml:space="preserve">เดือนกันยายน </w:t>
      </w:r>
      <w:r w:rsidRPr="00AD14D2">
        <w:rPr>
          <w:rFonts w:ascii="Angsana New" w:hAnsi="Angsana New"/>
          <w:sz w:val="30"/>
          <w:szCs w:val="30"/>
        </w:rPr>
        <w:t>2565</w:t>
      </w:r>
    </w:p>
    <w:p w14:paraId="5C15AAB1" w14:textId="77777777" w:rsidR="00AF5E47" w:rsidRPr="000B0843" w:rsidRDefault="00AF5E47" w:rsidP="00F61A6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88D90AD" w14:textId="77777777" w:rsidR="00207AAA" w:rsidRPr="00207AAA" w:rsidRDefault="00207AAA" w:rsidP="00207AA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207AA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207AAA">
        <w:rPr>
          <w:rFonts w:ascii="Angsana New" w:hAnsi="Angsana New" w:cs="Angsana New" w:hint="cs"/>
          <w:i/>
          <w:iCs/>
          <w:sz w:val="30"/>
          <w:szCs w:val="30"/>
          <w:rtl/>
          <w:cs/>
        </w:rPr>
        <w:t xml:space="preserve"> </w:t>
      </w:r>
      <w:r w:rsidRPr="00207AAA">
        <w:rPr>
          <w:rFonts w:ascii="Angsana New" w:hAnsi="Angsana New" w:cs="Angsana New"/>
          <w:i/>
          <w:iCs/>
          <w:sz w:val="30"/>
          <w:szCs w:val="30"/>
          <w:lang w:bidi="th-TH"/>
        </w:rPr>
        <w:t>2564</w:t>
      </w:r>
    </w:p>
    <w:p w14:paraId="39F3E948" w14:textId="77777777" w:rsidR="00207AAA" w:rsidRPr="00207AAA" w:rsidRDefault="00207AAA" w:rsidP="00207AA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D493DFB" w14:textId="29D6E441" w:rsidR="00207AAA" w:rsidRDefault="00207AAA" w:rsidP="00207AA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27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2564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2564 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207AAA">
        <w:rPr>
          <w:rFonts w:ascii="Angsana New" w:hAnsi="Angsana New" w:cs="Angsana New"/>
          <w:sz w:val="30"/>
          <w:szCs w:val="30"/>
          <w:lang w:bidi="th-TH"/>
        </w:rPr>
        <w:br/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ปี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2563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ในอัตราหุ้นละ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1.10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คิดเป็นจำนวนเงิน </w:t>
      </w:r>
      <w:r w:rsidR="00890DCE">
        <w:rPr>
          <w:rFonts w:ascii="Angsana New" w:hAnsi="Angsana New" w:cs="Angsana New"/>
          <w:sz w:val="30"/>
          <w:szCs w:val="30"/>
          <w:lang w:bidi="th-TH"/>
        </w:rPr>
        <w:t>3,304.0</w:t>
      </w:r>
      <w:r w:rsidR="00890DCE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ทั้งนี้บริษัทได้จ่ายเงินปันผลระหว่างกาลให้แก่ผู้ถือหุ้นแล้วในเดือนกันยายน 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2563 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ในอัตราหุ้นละ 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0.45 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>บาท รวมเป็นจำนวนเงินทั้งสิ้น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 1,351.60 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0.65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1,952.41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ล้านบาท ซึ่งได้จ่ายให้กับผู้ถือหุ้นแล้วเมื่อวันที่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25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พฤษภาคม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 2564</w:t>
      </w:r>
    </w:p>
    <w:p w14:paraId="33FF6BB7" w14:textId="77777777" w:rsidR="00C21436" w:rsidRPr="00207AAA" w:rsidRDefault="00C21436" w:rsidP="00207AA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1F08BDF" w14:textId="67E01C5E" w:rsidR="00C21436" w:rsidRDefault="00C21436" w:rsidP="00C21436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C21436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 เมื่อวันที่</w:t>
      </w:r>
      <w:r w:rsidRPr="00C21436">
        <w:rPr>
          <w:rFonts w:ascii="Angsana New" w:hAnsi="Angsana New"/>
          <w:sz w:val="30"/>
          <w:szCs w:val="30"/>
        </w:rPr>
        <w:t xml:space="preserve"> 11 </w:t>
      </w:r>
      <w:r w:rsidRPr="00C21436">
        <w:rPr>
          <w:rFonts w:ascii="Angsana New" w:hAnsi="Angsana New"/>
          <w:sz w:val="30"/>
          <w:szCs w:val="30"/>
          <w:cs/>
        </w:rPr>
        <w:t>สิงหาคม</w:t>
      </w:r>
      <w:r w:rsidRPr="00C21436">
        <w:rPr>
          <w:rFonts w:ascii="Angsana New" w:hAnsi="Angsana New"/>
          <w:sz w:val="30"/>
          <w:szCs w:val="30"/>
        </w:rPr>
        <w:t xml:space="preserve"> 2564 </w:t>
      </w:r>
      <w:r w:rsidRPr="00C21436">
        <w:rPr>
          <w:rFonts w:ascii="Angsana New" w:hAnsi="Angsana New"/>
          <w:sz w:val="30"/>
          <w:szCs w:val="30"/>
          <w:cs/>
        </w:rPr>
        <w:t>ได้มีมติอนุมัติการจัดสรรกำไรจาก</w:t>
      </w:r>
      <w:r w:rsidR="00954A5E">
        <w:rPr>
          <w:rFonts w:ascii="Angsana New" w:hAnsi="Angsana New"/>
          <w:sz w:val="30"/>
          <w:szCs w:val="30"/>
          <w:cs/>
        </w:rPr>
        <w:br/>
      </w:r>
      <w:r w:rsidRPr="00C21436">
        <w:rPr>
          <w:rFonts w:ascii="Angsana New" w:hAnsi="Angsana New"/>
          <w:sz w:val="30"/>
          <w:szCs w:val="30"/>
          <w:cs/>
        </w:rPr>
        <w:t>ผลการดำเนินงานงวดครึ่งปีแรกของปี</w:t>
      </w:r>
      <w:r w:rsidRPr="00C21436">
        <w:rPr>
          <w:rFonts w:ascii="Angsana New" w:hAnsi="Angsana New"/>
          <w:sz w:val="30"/>
          <w:szCs w:val="30"/>
        </w:rPr>
        <w:t xml:space="preserve"> 2564 </w:t>
      </w:r>
      <w:r w:rsidRPr="00C21436">
        <w:rPr>
          <w:rFonts w:ascii="Angsana New" w:hAnsi="Angsana New"/>
          <w:sz w:val="30"/>
          <w:szCs w:val="30"/>
          <w:cs/>
        </w:rPr>
        <w:t>เป็นเงินปันผลระหว่างกาล ในอัตราหุ้นละ</w:t>
      </w:r>
      <w:r w:rsidRPr="00C21436">
        <w:rPr>
          <w:rFonts w:ascii="Angsana New" w:hAnsi="Angsana New"/>
          <w:sz w:val="30"/>
          <w:szCs w:val="30"/>
        </w:rPr>
        <w:t xml:space="preserve"> 0.45 </w:t>
      </w:r>
      <w:r w:rsidRPr="00C21436">
        <w:rPr>
          <w:rFonts w:ascii="Angsana New" w:hAnsi="Angsana New"/>
          <w:sz w:val="30"/>
          <w:szCs w:val="30"/>
          <w:cs/>
        </w:rPr>
        <w:t>บาท คิดเป็นจำนวน</w:t>
      </w:r>
      <w:r w:rsidRPr="00C21436">
        <w:rPr>
          <w:rFonts w:ascii="Angsana New" w:hAnsi="Angsana New" w:hint="cs"/>
          <w:sz w:val="30"/>
          <w:szCs w:val="30"/>
          <w:cs/>
        </w:rPr>
        <w:t>เงิน</w:t>
      </w:r>
      <w:r w:rsidRPr="00C21436">
        <w:rPr>
          <w:rFonts w:ascii="Angsana New" w:hAnsi="Angsana New"/>
          <w:sz w:val="30"/>
          <w:szCs w:val="30"/>
          <w:cs/>
        </w:rPr>
        <w:t xml:space="preserve"> </w:t>
      </w:r>
      <w:r w:rsidRPr="00C21436">
        <w:rPr>
          <w:rFonts w:ascii="Angsana New" w:hAnsi="Angsana New"/>
          <w:sz w:val="30"/>
          <w:szCs w:val="30"/>
        </w:rPr>
        <w:t xml:space="preserve">1,351.69 </w:t>
      </w:r>
      <w:r w:rsidRPr="00C21436">
        <w:rPr>
          <w:rFonts w:ascii="Angsana New" w:hAnsi="Angsana New"/>
          <w:sz w:val="30"/>
          <w:szCs w:val="30"/>
          <w:cs/>
        </w:rPr>
        <w:t>ล้านบาท เงินปันผลดังกล่าวได้จ่ายให้แก่ผู้ถือหุ้นแล้วใน</w:t>
      </w:r>
      <w:r w:rsidRPr="00C21436">
        <w:rPr>
          <w:rFonts w:ascii="Angsana New" w:hAnsi="Angsana New" w:hint="cs"/>
          <w:sz w:val="30"/>
          <w:szCs w:val="30"/>
          <w:cs/>
        </w:rPr>
        <w:t xml:space="preserve">เดือนกันยายน </w:t>
      </w:r>
      <w:r w:rsidRPr="00C21436">
        <w:rPr>
          <w:rFonts w:ascii="Angsana New" w:hAnsi="Angsana New"/>
          <w:sz w:val="30"/>
          <w:szCs w:val="30"/>
        </w:rPr>
        <w:t>2564</w:t>
      </w:r>
    </w:p>
    <w:p w14:paraId="66D0063A" w14:textId="558BBB62" w:rsidR="001D6913" w:rsidRDefault="001D6913" w:rsidP="00C21436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6CA0700C" w14:textId="61F76735" w:rsidR="001D6913" w:rsidRDefault="001D6913" w:rsidP="00C21436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6B3F36FD" w14:textId="732D86D6" w:rsidR="001D6913" w:rsidRDefault="001D6913" w:rsidP="00C21436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349AB48E" w14:textId="2E0D8C52" w:rsidR="001D6913" w:rsidRDefault="001D6913" w:rsidP="00C21436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58CCEC5F" w14:textId="4894D666" w:rsidR="001D6913" w:rsidRDefault="001D6913" w:rsidP="00C21436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10F1D163" w14:textId="77777777" w:rsidR="001D6913" w:rsidRPr="00C21436" w:rsidRDefault="001D6913" w:rsidP="00C21436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36CB0653" w14:textId="0E54A3EF" w:rsidR="00D3009D" w:rsidRPr="00C21436" w:rsidRDefault="00D3009D" w:rsidP="00207AAA">
      <w:pPr>
        <w:pStyle w:val="block"/>
        <w:spacing w:after="0" w:line="240" w:lineRule="atLeast"/>
        <w:ind w:left="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B53A2A2" w14:textId="61478C7F" w:rsidR="0064770E" w:rsidRPr="00F065D7" w:rsidRDefault="00AE141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141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486E196" w14:textId="77777777" w:rsidR="00962B9E" w:rsidRPr="001B4F1D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893393" w14:textId="77777777" w:rsidR="00976329" w:rsidRPr="00BC45CB" w:rsidRDefault="00976329" w:rsidP="003A18F0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BC45CB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B8C6074" w14:textId="77777777" w:rsidR="00976329" w:rsidRPr="001B4F1D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2E0695B" w14:textId="7C07D06D" w:rsidR="00976329" w:rsidRDefault="00976329" w:rsidP="0071717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B4F1D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</w:t>
      </w:r>
      <w:r w:rsidRPr="001B4F1D">
        <w:rPr>
          <w:rFonts w:ascii="Angsana New" w:hAnsi="Angsana New" w:cs="Angsana New"/>
          <w:sz w:val="30"/>
          <w:szCs w:val="30"/>
          <w:cs/>
          <w:lang w:bidi="th-TH"/>
        </w:rPr>
        <w:t>ใกล้เคียงกับมูลค่ายุติธรรมอย่างสมเหตุสมผล</w:t>
      </w:r>
    </w:p>
    <w:p w14:paraId="767DC6C3" w14:textId="77777777" w:rsidR="00717173" w:rsidRPr="00717173" w:rsidRDefault="00717173" w:rsidP="0071717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pPr w:leftFromText="180" w:rightFromText="180" w:vertAnchor="text" w:horzAnchor="margin" w:tblpX="417" w:tblpY="183"/>
        <w:tblW w:w="9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785"/>
        <w:gridCol w:w="178"/>
        <w:gridCol w:w="812"/>
        <w:gridCol w:w="178"/>
        <w:gridCol w:w="992"/>
        <w:gridCol w:w="178"/>
        <w:gridCol w:w="995"/>
      </w:tblGrid>
      <w:tr w:rsidR="00976329" w:rsidRPr="00D559B2" w14:paraId="17C53A07" w14:textId="77777777" w:rsidTr="004C38A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D751FCD" w14:textId="77777777" w:rsidR="00976329" w:rsidRPr="00D559B2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6151BCCF" w14:textId="717A4D29" w:rsidR="00976329" w:rsidRPr="00D559B2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A4187" w:rsidRPr="00D559B2" w14:paraId="05306A8E" w14:textId="77777777" w:rsidTr="004C38A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44FD672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05E273DD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B838B59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B9A9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D559B2" w14:paraId="40933C8C" w14:textId="77777777" w:rsidTr="0071717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2D747B1D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8A3E3D8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268CD47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399807A4" w14:textId="554BA91D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869F952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348E70FE" w14:textId="198DBFB1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7918E93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6177021" w14:textId="635F0DC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C35437B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326AA6F1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7548" w:rsidRPr="00D559B2" w14:paraId="69C43583" w14:textId="77777777" w:rsidTr="004C38A3">
        <w:trPr>
          <w:tblHeader/>
        </w:trPr>
        <w:tc>
          <w:tcPr>
            <w:tcW w:w="3828" w:type="dxa"/>
            <w:shd w:val="clear" w:color="auto" w:fill="auto"/>
          </w:tcPr>
          <w:p w14:paraId="6B86AE42" w14:textId="77777777" w:rsidR="00AF7548" w:rsidRPr="00D559B2" w:rsidRDefault="00AF7548" w:rsidP="00697818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49DACBAB" w14:textId="77777777" w:rsidR="00AF7548" w:rsidRPr="00D559B2" w:rsidRDefault="00AF7548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D559B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6329" w:rsidRPr="000B052C" w14:paraId="799CDE9B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2745CCFD" w14:textId="4ED5B47E" w:rsidR="00976329" w:rsidRPr="000B052C" w:rsidRDefault="00D149E7" w:rsidP="00697818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B0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="008B3C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0</w:t>
            </w:r>
            <w:r w:rsidR="003F53CE" w:rsidRPr="000B05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C2143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8B3CF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ยน</w:t>
            </w:r>
            <w:r w:rsidR="003F53CE" w:rsidRPr="000B05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0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39" w:type="dxa"/>
          </w:tcPr>
          <w:p w14:paraId="3BD5DD0D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68E1F15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654B168F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CAD530E" w14:textId="77777777" w:rsidR="00976329" w:rsidRPr="000B052C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7057F129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8CBB11F" w14:textId="77777777" w:rsidR="00976329" w:rsidRPr="000B052C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956DC96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5936BD" w14:textId="77777777" w:rsidR="00976329" w:rsidRPr="000B052C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D95DF1A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97818" w:rsidRPr="00D559B2" w14:paraId="3FFE131C" w14:textId="77777777" w:rsidTr="004C38A3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5078A927" w14:textId="4272EDFC" w:rsidR="00697818" w:rsidRPr="00D559B2" w:rsidRDefault="00697818" w:rsidP="00565F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  <w:r w:rsidR="00AA2C6C"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มูลค่ายุติธรรม</w:t>
            </w:r>
            <w:r w:rsidR="00565F84"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E10981" w:rsidRPr="00D559B2" w14:paraId="4BBA1429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144E3AE4" w14:textId="191A7380" w:rsidR="00E10981" w:rsidRPr="00D559B2" w:rsidRDefault="00E10981" w:rsidP="00E10981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8360AFB" w14:textId="2D2B5E40" w:rsidR="00E10981" w:rsidRPr="003D63CA" w:rsidRDefault="00E10981" w:rsidP="00E109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6C5003F7" w14:textId="77777777" w:rsidR="00E10981" w:rsidRPr="003D63CA" w:rsidRDefault="00E10981" w:rsidP="00E109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4B51131" w14:textId="73CB876D" w:rsidR="00E10981" w:rsidRPr="003D63CA" w:rsidRDefault="00E10981" w:rsidP="00E10981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1616562" w14:textId="77777777" w:rsidR="00E10981" w:rsidRPr="003D63CA" w:rsidRDefault="00E10981" w:rsidP="00E10981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07B3F9C" w14:textId="62175A0E" w:rsidR="00E10981" w:rsidRPr="003D63CA" w:rsidRDefault="00E10981" w:rsidP="00CF5CDE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4429CD" w14:textId="77777777" w:rsidR="00E10981" w:rsidRPr="003D63CA" w:rsidRDefault="00E10981" w:rsidP="00E1098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04670E" w14:textId="34E6B5DC" w:rsidR="00E10981" w:rsidRPr="003D63CA" w:rsidRDefault="00E10981" w:rsidP="00E10981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F245CD" w14:textId="77777777" w:rsidR="00E10981" w:rsidRPr="003D63CA" w:rsidRDefault="00E10981" w:rsidP="00E1098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16C8869" w14:textId="11DB8C8C" w:rsidR="00E10981" w:rsidRPr="003D63CA" w:rsidRDefault="00E10981" w:rsidP="00E109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</w:tr>
      <w:tr w:rsidR="00717173" w:rsidRPr="00D559B2" w14:paraId="7F93320C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12CC5254" w14:textId="77777777" w:rsidR="00717173" w:rsidRPr="00D559B2" w:rsidRDefault="00717173" w:rsidP="005041B5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437F297F" w14:textId="77777777" w:rsidR="00717173" w:rsidRPr="003D63CA" w:rsidRDefault="00717173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067C3D5" w14:textId="77777777" w:rsidR="00717173" w:rsidRPr="003D63CA" w:rsidRDefault="00717173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7D07BED" w14:textId="77777777" w:rsidR="00717173" w:rsidRPr="003D63CA" w:rsidRDefault="00717173" w:rsidP="00E91EBB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42EF9C3" w14:textId="77777777" w:rsidR="00717173" w:rsidRPr="003D63CA" w:rsidRDefault="00717173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930545B" w14:textId="77777777" w:rsidR="00717173" w:rsidRPr="003D63CA" w:rsidRDefault="00717173" w:rsidP="006F3E72">
            <w:pPr>
              <w:pStyle w:val="acctfourfigures"/>
              <w:tabs>
                <w:tab w:val="left" w:pos="451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20E878" w14:textId="77777777" w:rsidR="00717173" w:rsidRPr="003D63CA" w:rsidRDefault="00717173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833362" w14:textId="77777777" w:rsidR="00717173" w:rsidRPr="003D63CA" w:rsidRDefault="00717173" w:rsidP="00E91EBB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57371A" w14:textId="77777777" w:rsidR="00717173" w:rsidRPr="003D63CA" w:rsidRDefault="00717173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7E9CE11" w14:textId="77777777" w:rsidR="00717173" w:rsidRPr="003D63CA" w:rsidRDefault="00717173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17173" w:rsidRPr="00D559B2" w14:paraId="2CC9DAD1" w14:textId="77777777" w:rsidTr="00447ACE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6ECF9667" w14:textId="02AA1F59" w:rsidR="00717173" w:rsidRPr="00CF3391" w:rsidRDefault="00555A9A" w:rsidP="00555A9A">
            <w:pPr>
              <w:pStyle w:val="acctfourfigures"/>
              <w:tabs>
                <w:tab w:val="clear" w:pos="765"/>
              </w:tabs>
              <w:spacing w:line="240" w:lineRule="auto"/>
              <w:ind w:left="200" w:right="11" w:hanging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3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</w:t>
            </w:r>
            <w:r w:rsidR="00717173" w:rsidRPr="00CF3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ทางการเงินที่วัดมูลค่าด้วยมูลค่ายุติธรรม</w:t>
            </w:r>
            <w:r w:rsidR="00717173" w:rsidRPr="00CF3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="00717173" w:rsidRPr="00CF3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5041B5" w:rsidRPr="00D559B2" w14:paraId="52CBAD04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604A1D7F" w14:textId="29F99308" w:rsidR="005041B5" w:rsidRPr="00CF3391" w:rsidRDefault="00717173" w:rsidP="005041B5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CF3391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165A752B" w14:textId="043D6A0F" w:rsidR="005041B5" w:rsidRPr="00CF3391" w:rsidRDefault="00E10981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3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2,090</w:t>
            </w:r>
          </w:p>
        </w:tc>
        <w:tc>
          <w:tcPr>
            <w:tcW w:w="178" w:type="dxa"/>
            <w:vAlign w:val="bottom"/>
          </w:tcPr>
          <w:p w14:paraId="274DB8E8" w14:textId="77777777" w:rsidR="005041B5" w:rsidRPr="00CF3391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BBB5E4A" w14:textId="53E60AAC" w:rsidR="005041B5" w:rsidRPr="00CF3391" w:rsidRDefault="001B3B6A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E1D3E10" w14:textId="77777777" w:rsidR="005041B5" w:rsidRPr="00CF3391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E2A4FC" w14:textId="2648B6C7" w:rsidR="005041B5" w:rsidRPr="00CF3391" w:rsidRDefault="001B3B6A" w:rsidP="00CF5C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39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CF33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,090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E021BA" w14:textId="77777777" w:rsidR="005041B5" w:rsidRPr="00CF3391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7AAFAC" w14:textId="6FCC564B" w:rsidR="005041B5" w:rsidRPr="00CF3391" w:rsidRDefault="00E10981" w:rsidP="00E10981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B1F774" w14:textId="77777777" w:rsidR="005041B5" w:rsidRPr="00CF3391" w:rsidRDefault="005041B5" w:rsidP="00E1098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F6F1028" w14:textId="0D178079" w:rsidR="005041B5" w:rsidRPr="00CF3391" w:rsidRDefault="00E10981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33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2,090</w:t>
            </w:r>
          </w:p>
        </w:tc>
      </w:tr>
      <w:tr w:rsidR="00717173" w:rsidRPr="00D559B2" w14:paraId="574BBC5F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6DFC8650" w14:textId="77777777" w:rsidR="00717173" w:rsidRPr="00D559B2" w:rsidRDefault="00717173" w:rsidP="005041B5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0BB9A4E6" w14:textId="77777777" w:rsidR="00717173" w:rsidRPr="00D559B2" w:rsidRDefault="00717173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BF7CC84" w14:textId="77777777" w:rsidR="00717173" w:rsidRPr="00D559B2" w:rsidRDefault="00717173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C6DD04D" w14:textId="77777777" w:rsidR="00717173" w:rsidRPr="00D559B2" w:rsidRDefault="00717173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BDCE6A0" w14:textId="77777777" w:rsidR="00717173" w:rsidRPr="00D559B2" w:rsidRDefault="00717173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4885AFF" w14:textId="77777777" w:rsidR="00717173" w:rsidRPr="00D559B2" w:rsidRDefault="00717173" w:rsidP="005041B5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17BE6F" w14:textId="77777777" w:rsidR="00717173" w:rsidRPr="00D559B2" w:rsidRDefault="00717173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F15AFB" w14:textId="77777777" w:rsidR="00717173" w:rsidRPr="00D559B2" w:rsidRDefault="00717173" w:rsidP="005041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93BFA91" w14:textId="77777777" w:rsidR="00717173" w:rsidRPr="00D559B2" w:rsidRDefault="00717173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D086D08" w14:textId="77777777" w:rsidR="00717173" w:rsidRPr="00D559B2" w:rsidRDefault="00717173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41B5" w:rsidRPr="000B052C" w14:paraId="70AFA8E5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26D1A622" w14:textId="5B674045" w:rsidR="005041B5" w:rsidRPr="000B052C" w:rsidRDefault="00D149E7" w:rsidP="005041B5">
            <w:pPr>
              <w:ind w:left="101" w:hanging="10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5041B5"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41B5"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39" w:type="dxa"/>
            <w:vAlign w:val="bottom"/>
          </w:tcPr>
          <w:p w14:paraId="53DF33D4" w14:textId="77777777" w:rsidR="005041B5" w:rsidRPr="000B052C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4D41ED0" w14:textId="77777777" w:rsidR="005041B5" w:rsidRPr="000B052C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48AEE063" w14:textId="77777777" w:rsidR="005041B5" w:rsidRPr="000B052C" w:rsidRDefault="005041B5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7E31319" w14:textId="77777777" w:rsidR="005041B5" w:rsidRPr="000B052C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D609DD1" w14:textId="77777777" w:rsidR="005041B5" w:rsidRPr="000B052C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933EF4" w14:textId="77777777" w:rsidR="005041B5" w:rsidRPr="000B052C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30349" w14:textId="77777777" w:rsidR="005041B5" w:rsidRPr="000B052C" w:rsidRDefault="005041B5" w:rsidP="005041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01EFE6" w14:textId="77777777" w:rsidR="005041B5" w:rsidRPr="000B052C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E5CFF02" w14:textId="77777777" w:rsidR="005041B5" w:rsidRPr="000B052C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041B5" w:rsidRPr="00D559B2" w14:paraId="36DAFE46" w14:textId="77777777" w:rsidTr="00717173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1DEF49BC" w14:textId="5F5EBEBD" w:rsidR="005041B5" w:rsidRPr="00D559B2" w:rsidRDefault="005041B5" w:rsidP="005041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FEC848A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FA59AC5" w14:textId="77777777" w:rsidR="005041B5" w:rsidRPr="00D559B2" w:rsidRDefault="005041B5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F2F3C1F" w14:textId="77777777" w:rsidR="005041B5" w:rsidRPr="00D559B2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222792E" w14:textId="77777777" w:rsidR="005041B5" w:rsidRPr="00D559B2" w:rsidRDefault="005041B5" w:rsidP="006F3E72">
            <w:pPr>
              <w:pStyle w:val="acctfourfigures"/>
              <w:tabs>
                <w:tab w:val="clear" w:pos="765"/>
                <w:tab w:val="left" w:pos="4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8FC6BC" w14:textId="77777777" w:rsidR="005041B5" w:rsidRPr="00D559B2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C7D8CA" w14:textId="77777777" w:rsidR="005041B5" w:rsidRPr="00D559B2" w:rsidRDefault="005041B5" w:rsidP="005041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D48398" w14:textId="77777777" w:rsidR="005041B5" w:rsidRPr="00D559B2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DC91943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41B5" w:rsidRPr="00D559B2" w14:paraId="3EE2FA93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0A59A298" w14:textId="77777777" w:rsidR="005041B5" w:rsidRPr="00D559B2" w:rsidRDefault="005041B5" w:rsidP="005041B5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239" w:type="dxa"/>
            <w:vAlign w:val="bottom"/>
          </w:tcPr>
          <w:p w14:paraId="2BBF488F" w14:textId="0FC377EA" w:rsidR="005041B5" w:rsidRPr="00D559B2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</w:p>
        </w:tc>
        <w:tc>
          <w:tcPr>
            <w:tcW w:w="178" w:type="dxa"/>
            <w:vAlign w:val="bottom"/>
          </w:tcPr>
          <w:p w14:paraId="644F5749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2D47458" w14:textId="77777777" w:rsidR="005041B5" w:rsidRPr="00D559B2" w:rsidRDefault="005041B5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B80323B" w14:textId="77777777" w:rsidR="005041B5" w:rsidRPr="00D559B2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013C83E" w14:textId="0E96BF2D" w:rsidR="005041B5" w:rsidRPr="00D559B2" w:rsidRDefault="00D149E7" w:rsidP="00D666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F5BEF3" w14:textId="77777777" w:rsidR="005041B5" w:rsidRPr="00D559B2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AB549B" w14:textId="7EA77C48" w:rsidR="005041B5" w:rsidRPr="00D559B2" w:rsidRDefault="005041B5" w:rsidP="005041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D9A077" w14:textId="77777777" w:rsidR="005041B5" w:rsidRPr="00D559B2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5EDCD1E" w14:textId="12592BBC" w:rsidR="005041B5" w:rsidRPr="00D559B2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028</w:t>
            </w:r>
          </w:p>
        </w:tc>
      </w:tr>
      <w:tr w:rsidR="005041B5" w:rsidRPr="00D559B2" w14:paraId="15D4B895" w14:textId="77777777" w:rsidTr="00717173">
        <w:trPr>
          <w:cantSplit/>
        </w:trPr>
        <w:tc>
          <w:tcPr>
            <w:tcW w:w="3828" w:type="dxa"/>
            <w:shd w:val="clear" w:color="auto" w:fill="auto"/>
          </w:tcPr>
          <w:p w14:paraId="24B3AADA" w14:textId="77777777" w:rsidR="005041B5" w:rsidRPr="00D559B2" w:rsidRDefault="005041B5" w:rsidP="005041B5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BAE31AF" w14:textId="6E34F7AD" w:rsidR="005041B5" w:rsidRPr="00D559B2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04B4BACE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46F151A" w14:textId="77777777" w:rsidR="005041B5" w:rsidRPr="00D559B2" w:rsidRDefault="005041B5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895CFD" w14:textId="77777777" w:rsidR="005041B5" w:rsidRPr="00D559B2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4C127E2" w14:textId="44683AC1" w:rsidR="005041B5" w:rsidRPr="00D559B2" w:rsidRDefault="006F3E72" w:rsidP="00D6666F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23D800" w14:textId="77777777" w:rsidR="005041B5" w:rsidRPr="00D559B2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225C1C" w14:textId="7A3863A4" w:rsidR="005041B5" w:rsidRPr="00D559B2" w:rsidRDefault="00D149E7" w:rsidP="005041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34450F" w14:textId="77777777" w:rsidR="005041B5" w:rsidRPr="00D559B2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4A34B5" w14:textId="55483A07" w:rsidR="005041B5" w:rsidRPr="00D559B2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</w:tr>
    </w:tbl>
    <w:p w14:paraId="6664094F" w14:textId="77777777" w:rsidR="00677978" w:rsidRDefault="00677978" w:rsidP="00110A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</w:p>
    <w:p w14:paraId="668A72D8" w14:textId="77777777" w:rsidR="00717173" w:rsidRDefault="00717173" w:rsidP="0067797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tbl>
      <w:tblPr>
        <w:tblpPr w:leftFromText="180" w:rightFromText="180" w:vertAnchor="text" w:horzAnchor="margin" w:tblpX="417" w:tblpY="183"/>
        <w:tblW w:w="9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785"/>
        <w:gridCol w:w="178"/>
        <w:gridCol w:w="812"/>
        <w:gridCol w:w="178"/>
        <w:gridCol w:w="992"/>
        <w:gridCol w:w="178"/>
        <w:gridCol w:w="995"/>
      </w:tblGrid>
      <w:tr w:rsidR="00DD7CBC" w:rsidRPr="00D559B2" w14:paraId="33B1412B" w14:textId="77777777" w:rsidTr="00962D55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6B16FF44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6C4BD181" w14:textId="55669881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7CBC" w:rsidRPr="00D559B2" w14:paraId="3F5E4F3C" w14:textId="77777777" w:rsidTr="00962D55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321DD97A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3E2CE268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AF67563" w14:textId="77777777" w:rsidR="00DD7CBC" w:rsidRPr="00D559B2" w:rsidRDefault="00DD7CBC" w:rsidP="00962D5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24D5A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D7CBC" w:rsidRPr="00D559B2" w14:paraId="3E1E635F" w14:textId="77777777" w:rsidTr="00962D55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20128CF6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02B67CE2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DE19077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416FFF12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00993E38" w14:textId="77777777" w:rsidR="00DD7CBC" w:rsidRPr="00D559B2" w:rsidRDefault="00DD7CBC" w:rsidP="00962D5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11F4944F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EEA4362" w14:textId="77777777" w:rsidR="00DD7CBC" w:rsidRPr="00D559B2" w:rsidRDefault="00DD7CBC" w:rsidP="00962D5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C280425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633D324" w14:textId="77777777" w:rsidR="00DD7CBC" w:rsidRPr="00D559B2" w:rsidRDefault="00DD7CBC" w:rsidP="00962D5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5D37BB6E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D7CBC" w:rsidRPr="00D559B2" w14:paraId="451B8E55" w14:textId="77777777" w:rsidTr="00962D55">
        <w:trPr>
          <w:tblHeader/>
        </w:trPr>
        <w:tc>
          <w:tcPr>
            <w:tcW w:w="3828" w:type="dxa"/>
            <w:shd w:val="clear" w:color="auto" w:fill="auto"/>
          </w:tcPr>
          <w:p w14:paraId="2ED70962" w14:textId="77777777" w:rsidR="00DD7CBC" w:rsidRPr="00D559B2" w:rsidRDefault="00DD7CBC" w:rsidP="00962D55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0A8FAE3A" w14:textId="77777777" w:rsidR="00DD7CBC" w:rsidRPr="00D559B2" w:rsidRDefault="00DD7CBC" w:rsidP="00962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D559B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7CBC" w:rsidRPr="000B052C" w14:paraId="6B8C46DE" w14:textId="77777777" w:rsidTr="00962D55">
        <w:trPr>
          <w:cantSplit/>
        </w:trPr>
        <w:tc>
          <w:tcPr>
            <w:tcW w:w="3828" w:type="dxa"/>
            <w:shd w:val="clear" w:color="auto" w:fill="auto"/>
          </w:tcPr>
          <w:p w14:paraId="4D30339C" w14:textId="77777777" w:rsidR="00DD7CBC" w:rsidRPr="000B052C" w:rsidRDefault="00DD7CBC" w:rsidP="00962D55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B0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0</w:t>
            </w:r>
            <w:r w:rsidRPr="000B05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B05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0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39" w:type="dxa"/>
          </w:tcPr>
          <w:p w14:paraId="4D38D49E" w14:textId="77777777" w:rsidR="00DD7CBC" w:rsidRPr="000B052C" w:rsidRDefault="00DD7CBC" w:rsidP="00962D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8418F49" w14:textId="77777777" w:rsidR="00DD7CBC" w:rsidRPr="000B052C" w:rsidRDefault="00DD7CBC" w:rsidP="00962D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2622ADDA" w14:textId="77777777" w:rsidR="00DD7CBC" w:rsidRPr="000B052C" w:rsidRDefault="00DD7CBC" w:rsidP="00962D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B743EDE" w14:textId="77777777" w:rsidR="00DD7CBC" w:rsidRPr="000B052C" w:rsidRDefault="00DD7CBC" w:rsidP="00962D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559C86BD" w14:textId="77777777" w:rsidR="00DD7CBC" w:rsidRPr="000B052C" w:rsidRDefault="00DD7CBC" w:rsidP="00962D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0E9F46C" w14:textId="77777777" w:rsidR="00DD7CBC" w:rsidRPr="000B052C" w:rsidRDefault="00DD7CBC" w:rsidP="00962D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A52C56C" w14:textId="77777777" w:rsidR="00DD7CBC" w:rsidRPr="000B052C" w:rsidRDefault="00DD7CBC" w:rsidP="00962D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46CB98B" w14:textId="77777777" w:rsidR="00DD7CBC" w:rsidRPr="000B052C" w:rsidRDefault="00DD7CBC" w:rsidP="00962D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A16E642" w14:textId="77777777" w:rsidR="00DD7CBC" w:rsidRPr="000B052C" w:rsidRDefault="00DD7CBC" w:rsidP="00962D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D7CBC" w:rsidRPr="00D559B2" w14:paraId="12BD1431" w14:textId="77777777" w:rsidTr="00962D55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7F87AB21" w14:textId="77777777" w:rsidR="00DD7CBC" w:rsidRPr="00D559B2" w:rsidRDefault="00DD7CBC" w:rsidP="00962D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DD7CBC" w:rsidRPr="00D559B2" w14:paraId="1D2C8F82" w14:textId="77777777" w:rsidTr="00962D55">
        <w:trPr>
          <w:cantSplit/>
        </w:trPr>
        <w:tc>
          <w:tcPr>
            <w:tcW w:w="3828" w:type="dxa"/>
            <w:shd w:val="clear" w:color="auto" w:fill="auto"/>
          </w:tcPr>
          <w:p w14:paraId="7ABC515F" w14:textId="77777777" w:rsidR="00DD7CBC" w:rsidRPr="00D559B2" w:rsidRDefault="00DD7CBC" w:rsidP="00962D55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258AA4D8" w14:textId="77777777" w:rsidR="00DD7CBC" w:rsidRPr="003D63CA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52E2CBB5" w14:textId="77777777" w:rsidR="00DD7CBC" w:rsidRPr="003D63CA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1ADC567" w14:textId="77777777" w:rsidR="00DD7CBC" w:rsidRPr="003D63CA" w:rsidRDefault="00DD7CBC" w:rsidP="00962D55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27AFAC6" w14:textId="77777777" w:rsidR="00DD7CBC" w:rsidRPr="003D63CA" w:rsidRDefault="00DD7CBC" w:rsidP="00962D5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2F36F86" w14:textId="77777777" w:rsidR="00DD7CBC" w:rsidRPr="003D63CA" w:rsidRDefault="00DD7CBC" w:rsidP="00962D55">
            <w:pPr>
              <w:pStyle w:val="acctfourfigures"/>
              <w:tabs>
                <w:tab w:val="left" w:pos="451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0A293D" w14:textId="77777777" w:rsidR="00DD7CBC" w:rsidRPr="003D63CA" w:rsidRDefault="00DD7CBC" w:rsidP="00962D5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DD06E4" w14:textId="77777777" w:rsidR="00DD7CBC" w:rsidRPr="003D63CA" w:rsidRDefault="00DD7CBC" w:rsidP="00962D55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5E2AE0" w14:textId="77777777" w:rsidR="00DD7CBC" w:rsidRPr="003D63CA" w:rsidRDefault="00DD7CBC" w:rsidP="00962D5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99FA93F" w14:textId="77777777" w:rsidR="00DD7CBC" w:rsidRPr="003D63CA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</w:tr>
      <w:tr w:rsidR="00DD7CBC" w:rsidRPr="00D559B2" w14:paraId="0C2950E3" w14:textId="77777777" w:rsidTr="00962D55">
        <w:trPr>
          <w:cantSplit/>
        </w:trPr>
        <w:tc>
          <w:tcPr>
            <w:tcW w:w="3828" w:type="dxa"/>
            <w:shd w:val="clear" w:color="auto" w:fill="auto"/>
          </w:tcPr>
          <w:p w14:paraId="518A3BDA" w14:textId="77777777" w:rsidR="00DD7CBC" w:rsidRPr="00D559B2" w:rsidRDefault="00DD7CBC" w:rsidP="00962D55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3F26FAEE" w14:textId="77777777" w:rsidR="00DD7CBC" w:rsidRPr="003D63CA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575430B" w14:textId="77777777" w:rsidR="00DD7CBC" w:rsidRPr="003D63CA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0E99DAE2" w14:textId="77777777" w:rsidR="00DD7CBC" w:rsidRPr="003D63CA" w:rsidRDefault="00DD7CBC" w:rsidP="00962D55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F6EDA6E" w14:textId="77777777" w:rsidR="00DD7CBC" w:rsidRPr="003D63CA" w:rsidRDefault="00DD7CBC" w:rsidP="00962D5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ABE8EFF" w14:textId="77777777" w:rsidR="00DD7CBC" w:rsidRPr="003D63CA" w:rsidRDefault="00DD7CBC" w:rsidP="00962D55">
            <w:pPr>
              <w:pStyle w:val="acctfourfigures"/>
              <w:tabs>
                <w:tab w:val="left" w:pos="451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8088BB" w14:textId="77777777" w:rsidR="00DD7CBC" w:rsidRPr="003D63CA" w:rsidRDefault="00DD7CBC" w:rsidP="00962D5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0A3B56" w14:textId="77777777" w:rsidR="00DD7CBC" w:rsidRPr="003D63CA" w:rsidRDefault="00DD7CBC" w:rsidP="00962D55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931E11" w14:textId="77777777" w:rsidR="00DD7CBC" w:rsidRPr="003D63CA" w:rsidRDefault="00DD7CBC" w:rsidP="00962D5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2F56B7C" w14:textId="77777777" w:rsidR="00DD7CBC" w:rsidRPr="003D63CA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D7CBC" w:rsidRPr="000B052C" w14:paraId="6E9D1420" w14:textId="77777777" w:rsidTr="00962D55">
        <w:trPr>
          <w:cantSplit/>
        </w:trPr>
        <w:tc>
          <w:tcPr>
            <w:tcW w:w="3828" w:type="dxa"/>
            <w:shd w:val="clear" w:color="auto" w:fill="auto"/>
          </w:tcPr>
          <w:p w14:paraId="488CFD94" w14:textId="77777777" w:rsidR="00DD7CBC" w:rsidRPr="000B052C" w:rsidRDefault="00DD7CBC" w:rsidP="00962D55">
            <w:pPr>
              <w:ind w:left="101" w:hanging="10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39" w:type="dxa"/>
            <w:vAlign w:val="bottom"/>
          </w:tcPr>
          <w:p w14:paraId="63E8F267" w14:textId="77777777" w:rsidR="00DD7CBC" w:rsidRPr="000B052C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AA838E0" w14:textId="77777777" w:rsidR="00DD7CBC" w:rsidRPr="000B052C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29AD2F3" w14:textId="77777777" w:rsidR="00DD7CBC" w:rsidRPr="000B052C" w:rsidRDefault="00DD7CBC" w:rsidP="00962D5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89B8B92" w14:textId="77777777" w:rsidR="00DD7CBC" w:rsidRPr="000B052C" w:rsidRDefault="00DD7CBC" w:rsidP="00962D5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2462AF7" w14:textId="77777777" w:rsidR="00DD7CBC" w:rsidRPr="000B052C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8EB3826" w14:textId="77777777" w:rsidR="00DD7CBC" w:rsidRPr="000B052C" w:rsidRDefault="00DD7CBC" w:rsidP="00962D5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D5CB5E" w14:textId="77777777" w:rsidR="00DD7CBC" w:rsidRPr="000B052C" w:rsidRDefault="00DD7CBC" w:rsidP="00962D5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E7AC84" w14:textId="77777777" w:rsidR="00DD7CBC" w:rsidRPr="000B052C" w:rsidRDefault="00DD7CBC" w:rsidP="00962D5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8D215DA" w14:textId="77777777" w:rsidR="00DD7CBC" w:rsidRPr="000B052C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D7CBC" w:rsidRPr="00D559B2" w14:paraId="325D7FC4" w14:textId="77777777" w:rsidTr="00962D55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1B19F7DA" w14:textId="77777777" w:rsidR="00DD7CBC" w:rsidRPr="00D559B2" w:rsidRDefault="00DD7CBC" w:rsidP="00962D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4E463325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625012F" w14:textId="77777777" w:rsidR="00DD7CBC" w:rsidRPr="00D559B2" w:rsidRDefault="00DD7CBC" w:rsidP="00962D5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4AB53C0" w14:textId="77777777" w:rsidR="00DD7CBC" w:rsidRPr="00D559B2" w:rsidRDefault="00DD7CBC" w:rsidP="00962D5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BB8A0FA" w14:textId="77777777" w:rsidR="00DD7CBC" w:rsidRPr="00D559B2" w:rsidRDefault="00DD7CBC" w:rsidP="00962D55">
            <w:pPr>
              <w:pStyle w:val="acctfourfigures"/>
              <w:tabs>
                <w:tab w:val="clear" w:pos="765"/>
                <w:tab w:val="left" w:pos="4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046173" w14:textId="77777777" w:rsidR="00DD7CBC" w:rsidRPr="00D559B2" w:rsidRDefault="00DD7CBC" w:rsidP="00962D5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1B4F53" w14:textId="77777777" w:rsidR="00DD7CBC" w:rsidRPr="00D559B2" w:rsidRDefault="00DD7CBC" w:rsidP="00962D5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BECEC3" w14:textId="77777777" w:rsidR="00DD7CBC" w:rsidRPr="00D559B2" w:rsidRDefault="00DD7CBC" w:rsidP="00962D5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10EDDBE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D7CBC" w:rsidRPr="00D559B2" w14:paraId="3C87BE74" w14:textId="77777777" w:rsidTr="00962D55">
        <w:trPr>
          <w:cantSplit/>
        </w:trPr>
        <w:tc>
          <w:tcPr>
            <w:tcW w:w="3828" w:type="dxa"/>
            <w:shd w:val="clear" w:color="auto" w:fill="auto"/>
          </w:tcPr>
          <w:p w14:paraId="47FB4F75" w14:textId="77777777" w:rsidR="00DD7CBC" w:rsidRPr="00D559B2" w:rsidRDefault="00DD7CBC" w:rsidP="00962D55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239" w:type="dxa"/>
            <w:vAlign w:val="bottom"/>
          </w:tcPr>
          <w:p w14:paraId="0F2404E6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D559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</w:p>
        </w:tc>
        <w:tc>
          <w:tcPr>
            <w:tcW w:w="178" w:type="dxa"/>
            <w:vAlign w:val="bottom"/>
          </w:tcPr>
          <w:p w14:paraId="73DCAEFD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4320C07" w14:textId="77777777" w:rsidR="00DD7CBC" w:rsidRPr="00D559B2" w:rsidRDefault="00DD7CBC" w:rsidP="00962D5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046CF1" w14:textId="77777777" w:rsidR="00DD7CBC" w:rsidRPr="00D559B2" w:rsidRDefault="00DD7CBC" w:rsidP="00962D5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7D431E5" w14:textId="77777777" w:rsidR="00DD7CBC" w:rsidRPr="00D559B2" w:rsidRDefault="00DD7CBC" w:rsidP="003723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8AD797" w14:textId="77777777" w:rsidR="00DD7CBC" w:rsidRPr="00D559B2" w:rsidRDefault="00DD7CBC" w:rsidP="00962D5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7D7493" w14:textId="77777777" w:rsidR="00DD7CBC" w:rsidRPr="00D559B2" w:rsidRDefault="00DD7CBC" w:rsidP="00962D5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EE1880" w14:textId="77777777" w:rsidR="00DD7CBC" w:rsidRPr="00D559B2" w:rsidRDefault="00DD7CBC" w:rsidP="00962D5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F2EABF4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028</w:t>
            </w:r>
          </w:p>
        </w:tc>
      </w:tr>
      <w:tr w:rsidR="00DD7CBC" w:rsidRPr="00D559B2" w14:paraId="7BAA7565" w14:textId="77777777" w:rsidTr="00962D55">
        <w:trPr>
          <w:cantSplit/>
        </w:trPr>
        <w:tc>
          <w:tcPr>
            <w:tcW w:w="3828" w:type="dxa"/>
            <w:shd w:val="clear" w:color="auto" w:fill="auto"/>
          </w:tcPr>
          <w:p w14:paraId="3EA24A13" w14:textId="77777777" w:rsidR="00DD7CBC" w:rsidRPr="00D559B2" w:rsidRDefault="00DD7CBC" w:rsidP="00962D55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73007DE3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74EA5623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CF7737A" w14:textId="77777777" w:rsidR="00DD7CBC" w:rsidRPr="00D559B2" w:rsidRDefault="00DD7CBC" w:rsidP="00962D5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C15E56A" w14:textId="77777777" w:rsidR="00DD7CBC" w:rsidRPr="00D559B2" w:rsidRDefault="00DD7CBC" w:rsidP="00962D5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F0EE209" w14:textId="77777777" w:rsidR="00DD7CBC" w:rsidRPr="00D559B2" w:rsidRDefault="00DD7CBC" w:rsidP="00962D55">
            <w:pPr>
              <w:pStyle w:val="acctfourfigures"/>
              <w:tabs>
                <w:tab w:val="left" w:pos="423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023488" w14:textId="77777777" w:rsidR="00DD7CBC" w:rsidRPr="00D559B2" w:rsidRDefault="00DD7CBC" w:rsidP="00962D5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A62742" w14:textId="77777777" w:rsidR="00DD7CBC" w:rsidRPr="00D559B2" w:rsidRDefault="00DD7CBC" w:rsidP="00962D5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3D17B9" w14:textId="77777777" w:rsidR="00DD7CBC" w:rsidRPr="00D559B2" w:rsidRDefault="00DD7CBC" w:rsidP="00962D5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3C3DAB7" w14:textId="77777777" w:rsidR="00DD7CBC" w:rsidRPr="00D559B2" w:rsidRDefault="00DD7CBC" w:rsidP="00962D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</w:tr>
    </w:tbl>
    <w:p w14:paraId="6864B99C" w14:textId="77777777" w:rsidR="00717173" w:rsidRDefault="00717173" w:rsidP="0067797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7F8141E7" w14:textId="2A880478" w:rsidR="009B76AC" w:rsidRPr="00D065D5" w:rsidRDefault="009B76AC" w:rsidP="0067797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เ</w:t>
      </w:r>
      <w:r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ครื่องมือทางการเงิน</w:t>
      </w:r>
      <w:r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ที่วัดมูลค่า</w:t>
      </w:r>
      <w:r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ด้วยมูลค่ายุติธรรม</w:t>
      </w:r>
    </w:p>
    <w:p w14:paraId="1CCA2C83" w14:textId="77777777" w:rsidR="00AE055A" w:rsidRPr="000B052C" w:rsidRDefault="00AE055A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31A5F28" w14:textId="77777777" w:rsidR="009B76AC" w:rsidRPr="00F065D7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F065D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75C13288" w14:textId="77777777" w:rsidR="00B2308E" w:rsidRPr="000B052C" w:rsidRDefault="00B2308E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FBC83AB" w14:textId="0C5019A8" w:rsidR="000A4DDF" w:rsidRPr="00F065D7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D149E7" w:rsidRPr="00D149E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065D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C4CAF" w:rsidRPr="00F065D7">
        <w:rPr>
          <w:rFonts w:asciiTheme="majorBidi" w:hAnsiTheme="majorBidi" w:cs="Angsana New"/>
          <w:sz w:val="30"/>
          <w:szCs w:val="30"/>
          <w:cs/>
          <w:lang w:bidi="th-TH"/>
        </w:rPr>
        <w:t>สำหรับตราสารหนี้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E13FF20" w14:textId="77777777" w:rsidR="000A4DDF" w:rsidRPr="000B052C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D3FCAC1" w14:textId="08828352" w:rsidR="00134BB2" w:rsidRDefault="002847DE" w:rsidP="00134BB2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D149E7" w:rsidRPr="00D149E7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</w:t>
      </w:r>
      <w:r w:rsidR="004C38A3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การเปรียบเทียบราคาตลาด และการคิดลดเงินปันผลเพื่อหามูลค่าปัจจุบัน โดยข้อสมมติฐานหลักที่ใช้ใน</w:t>
      </w:r>
      <w:r w:rsidR="004C38A3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การประเมินราคาดังกล่าวประกอบด้วย  อัตราการเพิ่มขึ้นของรายได้ต่อปี อัตรากำไรก่อน ดอกเบี้ย ภาษี </w:t>
      </w:r>
      <w:r w:rsidR="005A590B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ค่าเสื่อม</w:t>
      </w:r>
      <w:r w:rsidR="00A9197B" w:rsidRPr="00F065D7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ค่าตัดจำหน่าย</w:t>
      </w:r>
      <w:r w:rsidR="00A9197B" w:rsidRPr="006D1745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 </w:t>
      </w:r>
      <w:r w:rsidR="00A9197B" w:rsidRPr="006D1745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(EBITDA)</w:t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ในตลาด และปัจจัยความเสี่ยงที่เกี่ยวข้อง</w:t>
      </w:r>
    </w:p>
    <w:p w14:paraId="5A7E690D" w14:textId="523F1F8C" w:rsidR="007C2C91" w:rsidRPr="007C2C91" w:rsidRDefault="00134BB2" w:rsidP="00A843E7">
      <w:pPr>
        <w:spacing w:line="240" w:lineRule="auto"/>
        <w:ind w:left="567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</w:rPr>
        <w:br w:type="page"/>
      </w:r>
      <w:r w:rsidR="003D5AF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288D2C2F" w14:textId="3FC5A737" w:rsidR="003D5AF5" w:rsidRPr="00D808F3" w:rsidRDefault="003D5AF5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16"/>
          <w:szCs w:val="16"/>
          <w:cs/>
          <w:lang w:val="th-TH"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80"/>
        <w:gridCol w:w="1170"/>
        <w:gridCol w:w="178"/>
        <w:gridCol w:w="1172"/>
        <w:gridCol w:w="180"/>
        <w:gridCol w:w="1170"/>
      </w:tblGrid>
      <w:tr w:rsidR="008A343A" w:rsidRPr="008A343A" w14:paraId="4ADDCDAB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6DD563CF" w14:textId="448930B2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ECD984" w14:textId="77777777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E62F3A3" w14:textId="5D7C4EEE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5297C5F" w14:textId="77777777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43951F47" w14:textId="1B743772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43A" w:rsidRPr="008A343A" w14:paraId="18A64E3E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A280205" w14:textId="48FD2049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A343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B87E469" w14:textId="2D2DF532" w:rsidR="008A343A" w:rsidRPr="00707360" w:rsidRDefault="000B4607" w:rsidP="000B460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bidi="th-TH"/>
              </w:rPr>
            </w:pPr>
            <w:r w:rsidRPr="00375E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  <w:hideMark/>
          </w:tcPr>
          <w:p w14:paraId="2BE25F0C" w14:textId="5A393111" w:rsidR="008A343A" w:rsidRPr="00C62B78" w:rsidRDefault="00D149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  <w:r w:rsidR="00FD1F09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0</w:t>
            </w:r>
            <w:r w:rsidR="00123CE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C21436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กันยา</w:t>
            </w:r>
            <w:r w:rsidR="00FD1F09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ยน</w:t>
            </w:r>
            <w:r w:rsidR="00C62B7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665120C" w14:textId="77777777" w:rsidR="008A343A" w:rsidRPr="00C62B78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E72232A" w14:textId="07A79A54" w:rsidR="008A343A" w:rsidRPr="00C62B78" w:rsidRDefault="00D149E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BBBBCB4" w14:textId="77777777" w:rsidR="008A343A" w:rsidRPr="00C62B78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7C4312F0" w14:textId="0FA9D31D" w:rsidR="008A343A" w:rsidRPr="00C62B78" w:rsidRDefault="00FD1F09" w:rsidP="006F2C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0 </w:t>
            </w:r>
            <w:r w:rsidR="00C21436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ยน</w:t>
            </w:r>
            <w:r w:rsidR="001F56F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43A8151" w14:textId="77777777" w:rsidR="008A343A" w:rsidRPr="00C62B78" w:rsidRDefault="008A34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37FCB47" w14:textId="5770E55E" w:rsidR="008A343A" w:rsidRPr="00C62B78" w:rsidRDefault="00D149E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</w:tr>
      <w:tr w:rsidR="008A343A" w:rsidRPr="008A343A" w14:paraId="495E9A6A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F146622" w14:textId="77777777" w:rsidR="008A343A" w:rsidRPr="008A343A" w:rsidRDefault="008A343A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</w:tcPr>
          <w:p w14:paraId="15B4D54A" w14:textId="4C17192F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C9EF661" w14:textId="575291EB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343A" w:rsidRPr="008A343A" w14:paraId="6736F1C3" w14:textId="77777777" w:rsidTr="00AB540B">
        <w:trPr>
          <w:cantSplit/>
        </w:trPr>
        <w:tc>
          <w:tcPr>
            <w:tcW w:w="2790" w:type="dxa"/>
          </w:tcPr>
          <w:p w14:paraId="5F2E87EB" w14:textId="01FFF6C4" w:rsidR="008A343A" w:rsidRPr="008A343A" w:rsidRDefault="008A343A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62D2998" w14:textId="74F3997A" w:rsidR="008A343A" w:rsidRPr="008A343A" w:rsidRDefault="00D149E7" w:rsidP="008A343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</w:tcPr>
          <w:p w14:paraId="172136BD" w14:textId="55674775" w:rsidR="008A343A" w:rsidRPr="008A343A" w:rsidRDefault="008A343A" w:rsidP="001969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DA7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FFE92" w14:textId="31EC65E5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E5E0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E2C148" w14:textId="25225A3C" w:rsidR="008A343A" w:rsidRPr="008A343A" w:rsidRDefault="008A343A" w:rsidP="001969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1DA9EC" w14:textId="77777777" w:rsidR="008A343A" w:rsidRPr="008A343A" w:rsidRDefault="008A343A" w:rsidP="001969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C7024" w14:textId="41E5BA21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6A30" w:rsidRPr="008A343A" w14:paraId="0BDA5622" w14:textId="77777777" w:rsidTr="00AB540B">
        <w:trPr>
          <w:cantSplit/>
        </w:trPr>
        <w:tc>
          <w:tcPr>
            <w:tcW w:w="2790" w:type="dxa"/>
            <w:hideMark/>
          </w:tcPr>
          <w:p w14:paraId="4D56B0AB" w14:textId="77777777" w:rsidR="00056A30" w:rsidRPr="00C62B78" w:rsidRDefault="00056A30" w:rsidP="00056A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CAE706E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479FF" w14:textId="75016339" w:rsidR="00056A30" w:rsidRPr="006F5BC4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693,160</w:t>
            </w:r>
          </w:p>
        </w:tc>
        <w:tc>
          <w:tcPr>
            <w:tcW w:w="180" w:type="dxa"/>
          </w:tcPr>
          <w:p w14:paraId="3988F85D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CE1A0" w14:textId="16433224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178" w:type="dxa"/>
          </w:tcPr>
          <w:p w14:paraId="415888CC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84D37F" w14:textId="06A7758C" w:rsidR="00056A30" w:rsidRPr="00720E16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</w:rPr>
              <w:t>1,128,646</w:t>
            </w:r>
          </w:p>
        </w:tc>
        <w:tc>
          <w:tcPr>
            <w:tcW w:w="180" w:type="dxa"/>
          </w:tcPr>
          <w:p w14:paraId="0EB2A3BA" w14:textId="77777777" w:rsidR="00056A30" w:rsidRPr="008A343A" w:rsidRDefault="00056A30" w:rsidP="00056A3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63FE252" w14:textId="15DABEA1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076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636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056A30" w:rsidRPr="008A343A" w14:paraId="426CFF58" w14:textId="77777777" w:rsidTr="00AB540B">
        <w:trPr>
          <w:cantSplit/>
        </w:trPr>
        <w:tc>
          <w:tcPr>
            <w:tcW w:w="2790" w:type="dxa"/>
            <w:hideMark/>
          </w:tcPr>
          <w:p w14:paraId="52271105" w14:textId="6CE94992" w:rsidR="00056A30" w:rsidRPr="00C62B78" w:rsidRDefault="00056A30" w:rsidP="00056A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140AAB3F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4CF46" w14:textId="4B1C342E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507DD4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82035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F86433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28D54A" w14:textId="77777777" w:rsidR="00056A30" w:rsidRPr="008A343A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8B4CC7" w14:textId="77777777" w:rsidR="00056A30" w:rsidRPr="008A343A" w:rsidRDefault="00056A30" w:rsidP="00056A3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0D406B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6A30" w:rsidRPr="008A343A" w14:paraId="5FB90E63" w14:textId="77777777" w:rsidTr="00AB540B">
        <w:trPr>
          <w:cantSplit/>
        </w:trPr>
        <w:tc>
          <w:tcPr>
            <w:tcW w:w="2790" w:type="dxa"/>
            <w:hideMark/>
          </w:tcPr>
          <w:p w14:paraId="6A8CAED4" w14:textId="67726403" w:rsidR="00056A30" w:rsidRPr="00C62B78" w:rsidRDefault="00056A30" w:rsidP="00056A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C4B41E5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BEF61" w14:textId="2498765B" w:rsidR="00056A30" w:rsidRPr="008A343A" w:rsidRDefault="00056A30" w:rsidP="00555A9A">
            <w:pPr>
              <w:pStyle w:val="acctfourfigures"/>
              <w:tabs>
                <w:tab w:val="clear" w:pos="765"/>
              </w:tabs>
              <w:spacing w:line="240" w:lineRule="auto"/>
              <w:ind w:left="-85" w:right="284" w:firstLine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BB3972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7C91E" w14:textId="0B2F6969" w:rsidR="00056A30" w:rsidRPr="00003C8B" w:rsidRDefault="00056A30" w:rsidP="00056A30">
            <w:pPr>
              <w:pStyle w:val="acctfourfigures"/>
              <w:tabs>
                <w:tab w:val="clear" w:pos="765"/>
                <w:tab w:val="left" w:pos="628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30B63BB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FDE2FC" w14:textId="615536C0" w:rsidR="00056A30" w:rsidRPr="008A343A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</w:rPr>
              <w:t>73,739</w:t>
            </w:r>
          </w:p>
        </w:tc>
        <w:tc>
          <w:tcPr>
            <w:tcW w:w="180" w:type="dxa"/>
          </w:tcPr>
          <w:p w14:paraId="04F9C686" w14:textId="77777777" w:rsidR="00056A30" w:rsidRPr="008A343A" w:rsidRDefault="00056A30" w:rsidP="00056A3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7D41C896" w14:textId="387A7911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83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611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056A30" w:rsidRPr="008A343A" w14:paraId="079680C2" w14:textId="77777777" w:rsidTr="00AB540B">
        <w:trPr>
          <w:cantSplit/>
        </w:trPr>
        <w:tc>
          <w:tcPr>
            <w:tcW w:w="2790" w:type="dxa"/>
            <w:hideMark/>
          </w:tcPr>
          <w:p w14:paraId="5969DB62" w14:textId="12755CC1" w:rsidR="00056A30" w:rsidRPr="00C62B78" w:rsidRDefault="00056A30" w:rsidP="00056A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56E3590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21C43" w14:textId="080138E2" w:rsidR="00056A30" w:rsidRPr="008A343A" w:rsidRDefault="00056A30" w:rsidP="00555A9A">
            <w:pPr>
              <w:pStyle w:val="acctfourfigures"/>
              <w:tabs>
                <w:tab w:val="clear" w:pos="765"/>
              </w:tabs>
              <w:spacing w:line="240" w:lineRule="auto"/>
              <w:ind w:left="-85" w:right="284" w:firstLine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D31220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B4306" w14:textId="34EB95D2" w:rsidR="00056A30" w:rsidRPr="008A343A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F6F827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9AA1C6" w14:textId="1D225B1D" w:rsidR="00056A30" w:rsidRPr="008A343A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</w:rPr>
              <w:t>48,448</w:t>
            </w:r>
          </w:p>
        </w:tc>
        <w:tc>
          <w:tcPr>
            <w:tcW w:w="180" w:type="dxa"/>
          </w:tcPr>
          <w:p w14:paraId="3B3CE5D9" w14:textId="77777777" w:rsidR="00056A30" w:rsidRPr="008A343A" w:rsidRDefault="00056A30" w:rsidP="00056A3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A4A8329" w14:textId="63684FEE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233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981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056A30" w:rsidRPr="008A343A" w14:paraId="49C7FCED" w14:textId="77777777" w:rsidTr="00AB540B">
        <w:trPr>
          <w:cantSplit/>
        </w:trPr>
        <w:tc>
          <w:tcPr>
            <w:tcW w:w="2790" w:type="dxa"/>
          </w:tcPr>
          <w:p w14:paraId="19787D30" w14:textId="70F2AEBC" w:rsidR="00056A30" w:rsidRPr="00FD6C5D" w:rsidRDefault="00056A30" w:rsidP="00056A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E6764C4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1943D" w14:textId="31EFF5F1" w:rsidR="00056A30" w:rsidRPr="003D5AF5" w:rsidRDefault="00056A30" w:rsidP="00555A9A">
            <w:pPr>
              <w:pStyle w:val="acctfourfigures"/>
              <w:tabs>
                <w:tab w:val="clear" w:pos="765"/>
              </w:tabs>
              <w:spacing w:line="240" w:lineRule="auto"/>
              <w:ind w:left="-85" w:right="284" w:firstLine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F0A441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A1F03" w14:textId="5759E82F" w:rsidR="00056A30" w:rsidRPr="003D5AF5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AE4A848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118A51B" w14:textId="4A0E2893" w:rsidR="00056A30" w:rsidRPr="008A343A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</w:rPr>
              <w:t>98,359</w:t>
            </w:r>
          </w:p>
        </w:tc>
        <w:tc>
          <w:tcPr>
            <w:tcW w:w="180" w:type="dxa"/>
          </w:tcPr>
          <w:p w14:paraId="4982B335" w14:textId="77777777" w:rsidR="00056A30" w:rsidRPr="008A343A" w:rsidRDefault="00056A30" w:rsidP="00056A3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3621CD26" w14:textId="7EF8BFD6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168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231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056A30" w:rsidRPr="008A343A" w14:paraId="2B396C5C" w14:textId="77777777" w:rsidTr="00E076F2">
        <w:trPr>
          <w:cantSplit/>
        </w:trPr>
        <w:tc>
          <w:tcPr>
            <w:tcW w:w="2790" w:type="dxa"/>
          </w:tcPr>
          <w:p w14:paraId="33D6432E" w14:textId="0D0D861A" w:rsidR="00056A30" w:rsidRPr="00C62B78" w:rsidRDefault="00056A30" w:rsidP="00056A3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B2A4406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C1819" w14:textId="5DBAEF19" w:rsidR="00056A30" w:rsidRPr="008A343A" w:rsidRDefault="00056A30" w:rsidP="00555A9A">
            <w:pPr>
              <w:pStyle w:val="acctfourfigures"/>
              <w:tabs>
                <w:tab w:val="clear" w:pos="765"/>
              </w:tabs>
              <w:spacing w:line="240" w:lineRule="auto"/>
              <w:ind w:left="-85" w:right="284" w:firstLine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954F7F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7A1DD" w14:textId="41B63148" w:rsidR="00056A30" w:rsidRPr="008A343A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A9763F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F2A3C5B" w14:textId="4A9C7571" w:rsidR="00056A30" w:rsidRPr="008A343A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</w:rPr>
              <w:t>140,46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25A575C" w14:textId="77777777" w:rsidR="00056A30" w:rsidRPr="008A343A" w:rsidRDefault="00056A30" w:rsidP="00056A3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D63844" w14:textId="6AB2E6C6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 w:rsidRPr="00626E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521</w:t>
            </w:r>
          </w:p>
        </w:tc>
      </w:tr>
      <w:tr w:rsidR="00056A30" w:rsidRPr="008A343A" w14:paraId="658D6CE1" w14:textId="77777777" w:rsidTr="00AB540B">
        <w:trPr>
          <w:cantSplit/>
        </w:trPr>
        <w:tc>
          <w:tcPr>
            <w:tcW w:w="2790" w:type="dxa"/>
            <w:hideMark/>
          </w:tcPr>
          <w:p w14:paraId="463CE29B" w14:textId="77777777" w:rsidR="00056A30" w:rsidRPr="00C62B78" w:rsidRDefault="00056A30" w:rsidP="00056A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56C8F76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E3963" w14:textId="1CF92787" w:rsidR="00056A30" w:rsidRPr="00555A9A" w:rsidRDefault="00555A9A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55A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693,160</w:t>
            </w:r>
          </w:p>
        </w:tc>
        <w:tc>
          <w:tcPr>
            <w:tcW w:w="180" w:type="dxa"/>
          </w:tcPr>
          <w:p w14:paraId="0A7C6615" w14:textId="77777777" w:rsidR="00056A30" w:rsidRPr="00720E16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4E24F" w14:textId="324C76D5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721</w:t>
            </w:r>
            <w:r w:rsidRPr="00D90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78" w:type="dxa"/>
          </w:tcPr>
          <w:p w14:paraId="764AD0C1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77712" w14:textId="12DED771" w:rsidR="00056A30" w:rsidRPr="00056A30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1,489,653</w:t>
            </w:r>
          </w:p>
        </w:tc>
        <w:tc>
          <w:tcPr>
            <w:tcW w:w="180" w:type="dxa"/>
          </w:tcPr>
          <w:p w14:paraId="7DDFCA39" w14:textId="77777777" w:rsidR="00056A30" w:rsidRPr="00720E16" w:rsidRDefault="00056A30" w:rsidP="00056A3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DE100" w14:textId="183989FD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Pr="00626E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567</w:t>
            </w:r>
            <w:r w:rsidRPr="00626E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980</w:t>
            </w:r>
          </w:p>
        </w:tc>
      </w:tr>
      <w:tr w:rsidR="00056A30" w:rsidRPr="000B052C" w14:paraId="2F40BB72" w14:textId="77777777" w:rsidTr="00B75025">
        <w:trPr>
          <w:cantSplit/>
          <w:trHeight w:val="71"/>
        </w:trPr>
        <w:tc>
          <w:tcPr>
            <w:tcW w:w="2790" w:type="dxa"/>
            <w:vAlign w:val="bottom"/>
          </w:tcPr>
          <w:p w14:paraId="77C88383" w14:textId="77777777" w:rsidR="00056A30" w:rsidRPr="000B052C" w:rsidRDefault="00056A30" w:rsidP="00056A3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6A3D96" w14:textId="77777777" w:rsidR="00056A30" w:rsidRPr="000B052C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98D38" w14:textId="77777777" w:rsidR="00056A30" w:rsidRPr="000B052C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3B5C22" w14:textId="77777777" w:rsidR="00056A30" w:rsidRPr="000B052C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A666F" w14:textId="77777777" w:rsidR="00056A30" w:rsidRPr="000B052C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8488152" w14:textId="77777777" w:rsidR="00056A30" w:rsidRPr="000B052C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60E31" w14:textId="77777777" w:rsidR="00056A30" w:rsidRPr="00056A30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AB3AC0" w14:textId="77777777" w:rsidR="00056A30" w:rsidRPr="000B052C" w:rsidRDefault="00056A30" w:rsidP="00056A3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9C67E" w14:textId="77777777" w:rsidR="00056A30" w:rsidRPr="000B052C" w:rsidRDefault="00056A30" w:rsidP="00056A3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6A30" w:rsidRPr="008A343A" w14:paraId="17392CEF" w14:textId="77777777" w:rsidTr="00AB540B">
        <w:trPr>
          <w:cantSplit/>
        </w:trPr>
        <w:tc>
          <w:tcPr>
            <w:tcW w:w="2790" w:type="dxa"/>
          </w:tcPr>
          <w:p w14:paraId="285AF71E" w14:textId="2D161030" w:rsidR="00056A30" w:rsidRPr="00C62B78" w:rsidRDefault="00056A30" w:rsidP="00056A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080" w:type="dxa"/>
          </w:tcPr>
          <w:p w14:paraId="44C703DA" w14:textId="4277C2ED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1EBA6C0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68E472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0DB4F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BA1CC5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EE9ED0" w14:textId="77777777" w:rsidR="00056A30" w:rsidRPr="008A343A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4F651C" w14:textId="77777777" w:rsidR="00056A30" w:rsidRPr="008A343A" w:rsidRDefault="00056A30" w:rsidP="00056A3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6AAF3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6A30" w:rsidRPr="008A343A" w14:paraId="668C1FF8" w14:textId="77777777" w:rsidTr="00926FEF">
        <w:trPr>
          <w:cantSplit/>
        </w:trPr>
        <w:tc>
          <w:tcPr>
            <w:tcW w:w="2790" w:type="dxa"/>
            <w:hideMark/>
          </w:tcPr>
          <w:p w14:paraId="077D7B95" w14:textId="77777777" w:rsidR="00056A30" w:rsidRPr="00C62B78" w:rsidRDefault="00056A30" w:rsidP="00056A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3FAC3CA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61337" w14:textId="2DC97206" w:rsidR="00056A30" w:rsidRPr="00720E16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2,031,135</w:t>
            </w:r>
          </w:p>
        </w:tc>
        <w:tc>
          <w:tcPr>
            <w:tcW w:w="180" w:type="dxa"/>
          </w:tcPr>
          <w:p w14:paraId="138C287C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9C822" w14:textId="79CB02E3" w:rsidR="00056A30" w:rsidRPr="008A343A" w:rsidRDefault="00056A30" w:rsidP="00056A3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D5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  <w:r w:rsidRPr="000D5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</w:p>
        </w:tc>
        <w:tc>
          <w:tcPr>
            <w:tcW w:w="178" w:type="dxa"/>
          </w:tcPr>
          <w:p w14:paraId="437F84D6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17E056" w14:textId="1BB2B43E" w:rsidR="00056A30" w:rsidRPr="008A343A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</w:rPr>
              <w:t>800,055</w:t>
            </w:r>
          </w:p>
        </w:tc>
        <w:tc>
          <w:tcPr>
            <w:tcW w:w="180" w:type="dxa"/>
          </w:tcPr>
          <w:p w14:paraId="4505FE83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1201B512" w14:textId="2890A4CF" w:rsidR="00056A30" w:rsidRPr="008A343A" w:rsidRDefault="00056A30" w:rsidP="00056A30">
            <w:pPr>
              <w:pStyle w:val="acctfourfigures"/>
              <w:tabs>
                <w:tab w:val="decimal" w:pos="70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56A30" w:rsidRPr="008A343A" w14:paraId="5F13ABCE" w14:textId="77777777" w:rsidTr="00926FEF">
        <w:trPr>
          <w:cantSplit/>
        </w:trPr>
        <w:tc>
          <w:tcPr>
            <w:tcW w:w="2790" w:type="dxa"/>
            <w:hideMark/>
          </w:tcPr>
          <w:p w14:paraId="28B36249" w14:textId="77777777" w:rsidR="00056A30" w:rsidRPr="00C62B78" w:rsidRDefault="00056A30" w:rsidP="00056A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04CE414C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BAB9D" w14:textId="77777777" w:rsidR="00056A30" w:rsidRPr="00720E16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E3B048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E7294" w14:textId="55CFF181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8" w:type="dxa"/>
          </w:tcPr>
          <w:p w14:paraId="52AE68FD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7FE87DB" w14:textId="77777777" w:rsidR="00056A30" w:rsidRPr="008A343A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AE9D25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7CF8450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6A30" w:rsidRPr="008A343A" w14:paraId="3B9F6495" w14:textId="77777777" w:rsidTr="00926FEF">
        <w:trPr>
          <w:cantSplit/>
        </w:trPr>
        <w:tc>
          <w:tcPr>
            <w:tcW w:w="2790" w:type="dxa"/>
            <w:hideMark/>
          </w:tcPr>
          <w:p w14:paraId="10B2E743" w14:textId="2B56329E" w:rsidR="00056A30" w:rsidRPr="00C335C4" w:rsidRDefault="00056A30" w:rsidP="00056A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A5EBE9F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3A5F6" w14:textId="24282B12" w:rsidR="00056A30" w:rsidRPr="00720E16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131,605</w:t>
            </w:r>
          </w:p>
        </w:tc>
        <w:tc>
          <w:tcPr>
            <w:tcW w:w="180" w:type="dxa"/>
          </w:tcPr>
          <w:p w14:paraId="6FC2C427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BFAB1" w14:textId="0A11BB3E" w:rsidR="00056A30" w:rsidRPr="008A343A" w:rsidRDefault="00056A30" w:rsidP="00056A3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Pr="000D5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  <w:tc>
          <w:tcPr>
            <w:tcW w:w="178" w:type="dxa"/>
          </w:tcPr>
          <w:p w14:paraId="00FD08C9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646A824" w14:textId="31B95C28" w:rsidR="00056A30" w:rsidRPr="008A343A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</w:rPr>
              <w:t>53,645</w:t>
            </w:r>
          </w:p>
        </w:tc>
        <w:tc>
          <w:tcPr>
            <w:tcW w:w="180" w:type="dxa"/>
          </w:tcPr>
          <w:p w14:paraId="5FAD2B7E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116A71E0" w14:textId="21ED0D24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56A30" w:rsidRPr="008A343A" w14:paraId="14F33B15" w14:textId="77777777" w:rsidTr="00B73EE9">
        <w:trPr>
          <w:cantSplit/>
        </w:trPr>
        <w:tc>
          <w:tcPr>
            <w:tcW w:w="2790" w:type="dxa"/>
            <w:hideMark/>
          </w:tcPr>
          <w:p w14:paraId="6CE28989" w14:textId="6978593F" w:rsidR="00056A30" w:rsidRPr="00C62B78" w:rsidRDefault="00056A30" w:rsidP="00056A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9C32BB4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F70779F" w14:textId="340911AE" w:rsidR="00056A30" w:rsidRPr="00720E16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25,470</w:t>
            </w:r>
          </w:p>
        </w:tc>
        <w:tc>
          <w:tcPr>
            <w:tcW w:w="180" w:type="dxa"/>
          </w:tcPr>
          <w:p w14:paraId="78AA09CA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69454" w14:textId="1183455D" w:rsidR="00056A30" w:rsidRPr="008A343A" w:rsidRDefault="00056A30" w:rsidP="00056A3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64B51D6D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36C04F" w14:textId="2F1135C3" w:rsidR="00056A30" w:rsidRPr="008A343A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180" w:type="dxa"/>
          </w:tcPr>
          <w:p w14:paraId="367C44C8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58677B54" w14:textId="507658E9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56A30" w:rsidRPr="008A343A" w14:paraId="6AEA0036" w14:textId="77777777" w:rsidTr="00B73EE9">
        <w:trPr>
          <w:cantSplit/>
        </w:trPr>
        <w:tc>
          <w:tcPr>
            <w:tcW w:w="2790" w:type="dxa"/>
            <w:hideMark/>
          </w:tcPr>
          <w:p w14:paraId="522E47E1" w14:textId="55C04294" w:rsidR="00056A30" w:rsidRPr="00C62B78" w:rsidRDefault="00056A30" w:rsidP="00056A3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48865DE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8DB68" w14:textId="5AF80644" w:rsidR="00056A30" w:rsidRPr="00720E16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4,443</w:t>
            </w:r>
          </w:p>
        </w:tc>
        <w:tc>
          <w:tcPr>
            <w:tcW w:w="180" w:type="dxa"/>
          </w:tcPr>
          <w:p w14:paraId="41C5CB85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D83A2" w14:textId="0B6E71BC" w:rsidR="00056A30" w:rsidRPr="008A343A" w:rsidRDefault="00056A30" w:rsidP="00056A3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734FC147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B6C26B" w14:textId="42483B67" w:rsidR="00056A30" w:rsidRPr="008A343A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4D6600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374EF3C1" w14:textId="4F1FFD02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6C81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56A30" w:rsidRPr="008A343A" w14:paraId="1DD41C2F" w14:textId="77777777" w:rsidTr="00B73EE9">
        <w:trPr>
          <w:cantSplit/>
        </w:trPr>
        <w:tc>
          <w:tcPr>
            <w:tcW w:w="2790" w:type="dxa"/>
          </w:tcPr>
          <w:p w14:paraId="0E3168DC" w14:textId="6270F258" w:rsidR="00056A30" w:rsidRPr="00C62B78" w:rsidRDefault="00056A30" w:rsidP="00056A3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18906C0F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E2E66" w14:textId="78155889" w:rsidR="00056A30" w:rsidRPr="00720E16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465,266</w:t>
            </w:r>
          </w:p>
        </w:tc>
        <w:tc>
          <w:tcPr>
            <w:tcW w:w="180" w:type="dxa"/>
          </w:tcPr>
          <w:p w14:paraId="2496ECAD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278CC" w14:textId="1625895D" w:rsidR="00056A30" w:rsidRPr="003D5AF5" w:rsidRDefault="00056A30" w:rsidP="00056A3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52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  <w:r w:rsidRPr="000D5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  <w:tc>
          <w:tcPr>
            <w:tcW w:w="178" w:type="dxa"/>
          </w:tcPr>
          <w:p w14:paraId="72E0FCAD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4A7F7F" w14:textId="681BB5C8" w:rsidR="00056A30" w:rsidRPr="008A343A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09EE5A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4509A38C" w14:textId="6727BA83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6C81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56A30" w:rsidRPr="008A343A" w14:paraId="75B51BDE" w14:textId="77777777" w:rsidTr="00926FEF">
        <w:trPr>
          <w:cantSplit/>
        </w:trPr>
        <w:tc>
          <w:tcPr>
            <w:tcW w:w="2790" w:type="dxa"/>
            <w:hideMark/>
          </w:tcPr>
          <w:p w14:paraId="2E17144D" w14:textId="77777777" w:rsidR="00056A30" w:rsidRPr="00C62B78" w:rsidRDefault="00056A30" w:rsidP="00056A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6728B0A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CD9E6" w14:textId="65F266F2" w:rsidR="00056A30" w:rsidRPr="00056A30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6A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2,657,919</w:t>
            </w:r>
          </w:p>
        </w:tc>
        <w:tc>
          <w:tcPr>
            <w:tcW w:w="180" w:type="dxa"/>
          </w:tcPr>
          <w:p w14:paraId="2650092C" w14:textId="77777777" w:rsidR="00056A30" w:rsidRPr="00720E16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CB4CC" w14:textId="37FB5EB8" w:rsidR="00056A30" w:rsidRPr="008A343A" w:rsidRDefault="00056A30" w:rsidP="00056A3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640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786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3630F1D1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9B47F" w14:textId="0A19B1EB" w:rsidR="00056A30" w:rsidRPr="00056A30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854,163</w:t>
            </w:r>
          </w:p>
        </w:tc>
        <w:tc>
          <w:tcPr>
            <w:tcW w:w="180" w:type="dxa"/>
          </w:tcPr>
          <w:p w14:paraId="054E3040" w14:textId="77777777" w:rsidR="00056A30" w:rsidRPr="008A343A" w:rsidRDefault="00056A30" w:rsidP="00056A3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DBF00" w14:textId="5F5C6948" w:rsidR="00056A30" w:rsidRPr="008A343A" w:rsidRDefault="00056A30" w:rsidP="001D6C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 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762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327</w:t>
            </w:r>
          </w:p>
        </w:tc>
      </w:tr>
      <w:tr w:rsidR="00056A30" w:rsidRPr="008A343A" w14:paraId="5126751E" w14:textId="77777777" w:rsidTr="00056A30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3FFB0EAE" w14:textId="77777777" w:rsidR="00056A30" w:rsidRPr="00C62B78" w:rsidRDefault="00056A30" w:rsidP="00056A30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080" w:type="dxa"/>
          </w:tcPr>
          <w:p w14:paraId="1D6F0CF1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04A53" w14:textId="1F643067" w:rsidR="00056A30" w:rsidRPr="00720E16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left="-85" w:right="-57" w:firstLine="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(440,897)</w:t>
            </w:r>
          </w:p>
        </w:tc>
        <w:tc>
          <w:tcPr>
            <w:tcW w:w="180" w:type="dxa"/>
            <w:vAlign w:val="bottom"/>
          </w:tcPr>
          <w:p w14:paraId="4B4024A6" w14:textId="77777777" w:rsidR="00056A30" w:rsidRPr="00720E16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ACD9E" w14:textId="05067DC4" w:rsidR="00056A30" w:rsidRPr="008A343A" w:rsidRDefault="00056A30" w:rsidP="00056A3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8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  <w:r w:rsidRPr="00D908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  <w:r w:rsidRPr="00D908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D3F1404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FD3C4" w14:textId="16CB4C4E" w:rsidR="00056A30" w:rsidRPr="00A97BD7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9BD8C7" w14:textId="77777777" w:rsidR="00056A30" w:rsidRPr="008A343A" w:rsidRDefault="00056A30" w:rsidP="00056A3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3D80436" w14:textId="0F45D270" w:rsidR="00056A30" w:rsidRPr="008A343A" w:rsidRDefault="00056A30" w:rsidP="00056A30">
            <w:pPr>
              <w:pStyle w:val="acctfourfigures"/>
              <w:tabs>
                <w:tab w:val="clear" w:pos="765"/>
                <w:tab w:val="left" w:pos="650"/>
              </w:tabs>
              <w:spacing w:line="240" w:lineRule="auto"/>
              <w:ind w:right="-5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          </w:t>
            </w:r>
            <w:r w:rsidRPr="00E6304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  </w:t>
            </w:r>
          </w:p>
        </w:tc>
      </w:tr>
      <w:tr w:rsidR="00056A30" w:rsidRPr="008A343A" w14:paraId="4BE67F90" w14:textId="77777777" w:rsidTr="00B73EE9">
        <w:trPr>
          <w:cantSplit/>
          <w:trHeight w:val="71"/>
        </w:trPr>
        <w:tc>
          <w:tcPr>
            <w:tcW w:w="2790" w:type="dxa"/>
            <w:vAlign w:val="bottom"/>
          </w:tcPr>
          <w:p w14:paraId="3DF9ACAD" w14:textId="77777777" w:rsidR="00056A30" w:rsidRPr="00C62B78" w:rsidRDefault="00056A30" w:rsidP="00056A30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623C9E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C5617" w14:textId="61A194C4" w:rsidR="00056A30" w:rsidRPr="00056A30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6A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2,217,022</w:t>
            </w:r>
          </w:p>
        </w:tc>
        <w:tc>
          <w:tcPr>
            <w:tcW w:w="180" w:type="dxa"/>
            <w:vAlign w:val="bottom"/>
          </w:tcPr>
          <w:p w14:paraId="193F57EC" w14:textId="77777777" w:rsidR="00056A30" w:rsidRPr="00720E16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CA89D" w14:textId="3906622A" w:rsidR="00056A30" w:rsidRPr="003D5AF5" w:rsidRDefault="00056A30" w:rsidP="00056A3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62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</w:t>
            </w:r>
            <w:r w:rsidRPr="0062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</w:t>
            </w:r>
          </w:p>
        </w:tc>
        <w:tc>
          <w:tcPr>
            <w:tcW w:w="178" w:type="dxa"/>
            <w:vAlign w:val="bottom"/>
          </w:tcPr>
          <w:p w14:paraId="1C7D6B80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1C686" w14:textId="103B0E33" w:rsidR="00056A30" w:rsidRPr="00056A30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854,163</w:t>
            </w:r>
          </w:p>
        </w:tc>
        <w:tc>
          <w:tcPr>
            <w:tcW w:w="180" w:type="dxa"/>
            <w:vAlign w:val="bottom"/>
          </w:tcPr>
          <w:p w14:paraId="7D79BEEB" w14:textId="77777777" w:rsidR="00056A30" w:rsidRPr="008A343A" w:rsidRDefault="00056A30" w:rsidP="00056A3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29E3F12" w14:textId="4F4216E0" w:rsidR="00056A30" w:rsidRPr="008A343A" w:rsidRDefault="00056A30" w:rsidP="002F03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762</w:t>
            </w:r>
            <w:r w:rsidRPr="00E6304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F03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</w:t>
            </w:r>
          </w:p>
        </w:tc>
      </w:tr>
      <w:tr w:rsidR="00056A30" w:rsidRPr="008A343A" w14:paraId="7FAD4183" w14:textId="77777777" w:rsidTr="00AB540B">
        <w:trPr>
          <w:cantSplit/>
        </w:trPr>
        <w:tc>
          <w:tcPr>
            <w:tcW w:w="2790" w:type="dxa"/>
            <w:hideMark/>
          </w:tcPr>
          <w:p w14:paraId="4B67D025" w14:textId="77777777" w:rsidR="00056A30" w:rsidRPr="00C62B78" w:rsidRDefault="00056A30" w:rsidP="00056A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68A909E2" w14:textId="77777777" w:rsidR="00056A30" w:rsidRPr="008A343A" w:rsidRDefault="00056A30" w:rsidP="00056A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D1944" w14:textId="0ED509A2" w:rsidR="00056A30" w:rsidRPr="00056A30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6A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2,910,182</w:t>
            </w:r>
          </w:p>
        </w:tc>
        <w:tc>
          <w:tcPr>
            <w:tcW w:w="180" w:type="dxa"/>
          </w:tcPr>
          <w:p w14:paraId="1DEF0A57" w14:textId="77777777" w:rsidR="00056A30" w:rsidRPr="00720E16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C6DC4" w14:textId="08178F26" w:rsidR="00056A30" w:rsidRPr="008A343A" w:rsidRDefault="00056A30" w:rsidP="00056A3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62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912</w:t>
            </w:r>
            <w:r w:rsidRPr="0062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812</w:t>
            </w:r>
          </w:p>
        </w:tc>
        <w:tc>
          <w:tcPr>
            <w:tcW w:w="178" w:type="dxa"/>
          </w:tcPr>
          <w:p w14:paraId="38BBE0F4" w14:textId="77777777" w:rsidR="00056A30" w:rsidRPr="008A343A" w:rsidRDefault="00056A30" w:rsidP="00056A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1C816" w14:textId="449C8767" w:rsidR="00056A30" w:rsidRPr="00056A30" w:rsidRDefault="00056A30" w:rsidP="00056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A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2,343,816</w:t>
            </w:r>
          </w:p>
        </w:tc>
        <w:tc>
          <w:tcPr>
            <w:tcW w:w="180" w:type="dxa"/>
          </w:tcPr>
          <w:p w14:paraId="3155A67F" w14:textId="77777777" w:rsidR="00056A30" w:rsidRPr="008A343A" w:rsidRDefault="00056A30" w:rsidP="00056A3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DE119F3" w14:textId="4FCF7F50" w:rsidR="00056A30" w:rsidRPr="008A343A" w:rsidRDefault="00056A30" w:rsidP="002F03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330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307</w:t>
            </w:r>
          </w:p>
        </w:tc>
      </w:tr>
    </w:tbl>
    <w:p w14:paraId="610A20ED" w14:textId="0B68DDD4" w:rsidR="00714009" w:rsidRDefault="00714009" w:rsidP="00B42B49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="Angsana New"/>
          <w:sz w:val="16"/>
          <w:szCs w:val="16"/>
          <w:lang w:val="en-US" w:bidi="th-TH"/>
        </w:rPr>
      </w:pPr>
    </w:p>
    <w:p w14:paraId="5112C862" w14:textId="77777777" w:rsidR="00714009" w:rsidRDefault="00714009">
      <w:pPr>
        <w:spacing w:line="240" w:lineRule="auto"/>
        <w:rPr>
          <w:rFonts w:asciiTheme="majorBidi" w:hAnsiTheme="majorBidi"/>
          <w:sz w:val="16"/>
          <w:szCs w:val="16"/>
          <w:lang w:val="en-US"/>
        </w:rPr>
      </w:pPr>
      <w:r>
        <w:rPr>
          <w:rFonts w:asciiTheme="majorBidi" w:hAnsiTheme="majorBidi"/>
          <w:sz w:val="16"/>
          <w:szCs w:val="16"/>
          <w:lang w:val="en-US"/>
        </w:rPr>
        <w:br w:type="page"/>
      </w:r>
    </w:p>
    <w:tbl>
      <w:tblPr>
        <w:tblW w:w="90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7"/>
        <w:gridCol w:w="1080"/>
        <w:gridCol w:w="183"/>
        <w:gridCol w:w="1170"/>
        <w:gridCol w:w="274"/>
        <w:gridCol w:w="1080"/>
        <w:gridCol w:w="179"/>
        <w:gridCol w:w="1169"/>
        <w:gridCol w:w="8"/>
      </w:tblGrid>
      <w:tr w:rsidR="00C62B78" w:rsidRPr="00C62B78" w14:paraId="3464F19B" w14:textId="77777777" w:rsidTr="00AB540B">
        <w:trPr>
          <w:cantSplit/>
          <w:tblHeader/>
        </w:trPr>
        <w:tc>
          <w:tcPr>
            <w:tcW w:w="3867" w:type="dxa"/>
            <w:vAlign w:val="bottom"/>
            <w:hideMark/>
          </w:tcPr>
          <w:p w14:paraId="5DB57156" w14:textId="0AF49F46" w:rsidR="00C62B78" w:rsidRPr="00C62B78" w:rsidRDefault="00C62B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433" w:type="dxa"/>
            <w:gridSpan w:val="3"/>
            <w:vAlign w:val="bottom"/>
            <w:hideMark/>
          </w:tcPr>
          <w:p w14:paraId="14C9DA32" w14:textId="1714DAA3" w:rsidR="00C62B78" w:rsidRPr="00C62B78" w:rsidRDefault="00C62B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1EC45D7F" w14:textId="77777777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4"/>
            <w:vAlign w:val="bottom"/>
            <w:hideMark/>
          </w:tcPr>
          <w:p w14:paraId="6E43A6DA" w14:textId="49E63E19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62B78" w:rsidRPr="00C62B78" w14:paraId="38775FB5" w14:textId="77777777" w:rsidTr="00AB540B">
        <w:trPr>
          <w:gridAfter w:val="1"/>
          <w:wAfter w:w="8" w:type="dxa"/>
          <w:cantSplit/>
          <w:tblHeader/>
        </w:trPr>
        <w:tc>
          <w:tcPr>
            <w:tcW w:w="3867" w:type="dxa"/>
            <w:vAlign w:val="bottom"/>
            <w:hideMark/>
          </w:tcPr>
          <w:p w14:paraId="1F959D41" w14:textId="470B33BE" w:rsidR="00C62B78" w:rsidRPr="00251738" w:rsidRDefault="006F2B4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447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214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447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D149E7"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517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0</w:t>
            </w:r>
            <w:r w:rsidR="00447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F233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="002517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080" w:type="dxa"/>
            <w:vAlign w:val="bottom"/>
            <w:hideMark/>
          </w:tcPr>
          <w:p w14:paraId="49BE8734" w14:textId="6CFCB996" w:rsidR="00C62B78" w:rsidRPr="006F2B4B" w:rsidRDefault="00D149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3" w:type="dxa"/>
            <w:vAlign w:val="bottom"/>
          </w:tcPr>
          <w:p w14:paraId="2D559F66" w14:textId="77777777" w:rsidR="00C62B78" w:rsidRPr="006F2B4B" w:rsidRDefault="00C62B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8D0C6CC" w14:textId="64A2A574" w:rsidR="00C62B78" w:rsidRPr="006F2B4B" w:rsidRDefault="00D149E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4" w:type="dxa"/>
          </w:tcPr>
          <w:p w14:paraId="0C676989" w14:textId="77777777" w:rsidR="00C62B78" w:rsidRPr="006F2B4B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648760C" w14:textId="260F785D" w:rsidR="00C62B78" w:rsidRPr="006F2B4B" w:rsidRDefault="00D149E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9" w:type="dxa"/>
            <w:vAlign w:val="bottom"/>
          </w:tcPr>
          <w:p w14:paraId="54E59CEC" w14:textId="77777777" w:rsidR="00C62B78" w:rsidRPr="006F2B4B" w:rsidRDefault="00C62B7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07C1FF9A" w14:textId="414E0180" w:rsidR="00C62B78" w:rsidRPr="006F2B4B" w:rsidRDefault="00D149E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C62B78" w:rsidRPr="00C62B78" w14:paraId="2B09E2B7" w14:textId="77777777" w:rsidTr="007B2370">
        <w:trPr>
          <w:cantSplit/>
          <w:tblHeader/>
        </w:trPr>
        <w:tc>
          <w:tcPr>
            <w:tcW w:w="3867" w:type="dxa"/>
            <w:vAlign w:val="bottom"/>
            <w:hideMark/>
          </w:tcPr>
          <w:p w14:paraId="569F7566" w14:textId="45CE1C9F" w:rsidR="00C62B78" w:rsidRPr="00C62B78" w:rsidRDefault="00C62B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43" w:type="dxa"/>
            <w:gridSpan w:val="8"/>
            <w:vAlign w:val="bottom"/>
            <w:hideMark/>
          </w:tcPr>
          <w:p w14:paraId="3E67B14E" w14:textId="2C7801ED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51738" w:rsidRPr="00C62B78" w14:paraId="41971EDD" w14:textId="77777777" w:rsidTr="00AB540B">
        <w:trPr>
          <w:gridAfter w:val="1"/>
          <w:wAfter w:w="8" w:type="dxa"/>
          <w:cantSplit/>
        </w:trPr>
        <w:tc>
          <w:tcPr>
            <w:tcW w:w="3867" w:type="dxa"/>
            <w:hideMark/>
          </w:tcPr>
          <w:p w14:paraId="354B571B" w14:textId="77777777" w:rsidR="00251738" w:rsidRPr="00C62B78" w:rsidRDefault="00251738" w:rsidP="00251738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6596B5F" w14:textId="3AD648F1" w:rsidR="00251738" w:rsidRPr="00083301" w:rsidRDefault="001D6C81" w:rsidP="002C429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83" w:type="dxa"/>
          </w:tcPr>
          <w:p w14:paraId="4F78D6B4" w14:textId="77777777" w:rsidR="00251738" w:rsidRPr="00C62B78" w:rsidRDefault="00251738" w:rsidP="002517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D1A442" w14:textId="3501B9FB" w:rsidR="00251738" w:rsidRPr="00AB540B" w:rsidRDefault="004448BE" w:rsidP="0025173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9,473</w:t>
            </w:r>
          </w:p>
        </w:tc>
        <w:tc>
          <w:tcPr>
            <w:tcW w:w="274" w:type="dxa"/>
          </w:tcPr>
          <w:p w14:paraId="2A977542" w14:textId="77777777" w:rsidR="00251738" w:rsidRPr="00F20A82" w:rsidRDefault="00251738" w:rsidP="002517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A336E" w14:textId="7EF27056" w:rsidR="00251738" w:rsidRPr="00511D3D" w:rsidRDefault="00056A30" w:rsidP="00251738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5E13BD41" w14:textId="77777777" w:rsidR="00251738" w:rsidRPr="00F20A82" w:rsidRDefault="00251738" w:rsidP="002517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6504C97" w14:textId="1D2A173B" w:rsidR="00251738" w:rsidRPr="00C555FB" w:rsidRDefault="004448BE" w:rsidP="00251738">
            <w:pPr>
              <w:pStyle w:val="BodyText"/>
              <w:tabs>
                <w:tab w:val="decimal" w:pos="90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7,209</w:t>
            </w:r>
          </w:p>
        </w:tc>
      </w:tr>
      <w:tr w:rsidR="00251738" w:rsidRPr="00C62B78" w14:paraId="2CA6FD31" w14:textId="77777777" w:rsidTr="00AB540B">
        <w:trPr>
          <w:gridAfter w:val="1"/>
          <w:wAfter w:w="8" w:type="dxa"/>
          <w:cantSplit/>
        </w:trPr>
        <w:tc>
          <w:tcPr>
            <w:tcW w:w="3867" w:type="dxa"/>
            <w:hideMark/>
          </w:tcPr>
          <w:p w14:paraId="5D87CE3D" w14:textId="77777777" w:rsidR="00251738" w:rsidRPr="00C62B78" w:rsidRDefault="00251738" w:rsidP="00251738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3DFFDEB7" w14:textId="101489AD" w:rsidR="00251738" w:rsidRPr="00C62B78" w:rsidRDefault="00056A30" w:rsidP="0025173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(258)</w:t>
            </w:r>
          </w:p>
        </w:tc>
        <w:tc>
          <w:tcPr>
            <w:tcW w:w="183" w:type="dxa"/>
          </w:tcPr>
          <w:p w14:paraId="1C0FE32E" w14:textId="77777777" w:rsidR="00251738" w:rsidRPr="00C62B78" w:rsidRDefault="00251738" w:rsidP="002517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B273E" w14:textId="72CA06E0" w:rsidR="00251738" w:rsidRPr="00AB540B" w:rsidRDefault="00251738" w:rsidP="0025173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B69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</w:t>
            </w:r>
            <w:r w:rsidR="004448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EB69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4" w:type="dxa"/>
          </w:tcPr>
          <w:p w14:paraId="7D6D2C98" w14:textId="77777777" w:rsidR="00251738" w:rsidRPr="00F20A82" w:rsidRDefault="00251738" w:rsidP="002517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4B076" w14:textId="35CC7FD0" w:rsidR="00251738" w:rsidRPr="00EB6949" w:rsidRDefault="00056A30" w:rsidP="00251738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C0298C7" w14:textId="77777777" w:rsidR="00251738" w:rsidRPr="00F20A82" w:rsidRDefault="00251738" w:rsidP="002517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ABD212" w14:textId="07A5DF5F" w:rsidR="00251738" w:rsidRPr="00F20A82" w:rsidRDefault="00251738" w:rsidP="00251738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89E448C" w14:textId="77777777" w:rsidR="00714009" w:rsidRDefault="00714009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A59EE" w14:textId="1341D17D" w:rsidR="003D5AF5" w:rsidRPr="00F20A82" w:rsidRDefault="003D5AF5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73A10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</w:t>
      </w:r>
      <w:r w:rsidRPr="006914E9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Pr="00511D3D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511D3D">
        <w:rPr>
          <w:rFonts w:asciiTheme="majorBidi" w:hAnsiTheme="majorBidi" w:cstheme="majorBidi"/>
          <w:sz w:val="30"/>
          <w:szCs w:val="30"/>
        </w:rPr>
        <w:t xml:space="preserve"> </w:t>
      </w:r>
      <w:r w:rsidRPr="00511D3D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100</w:t>
      </w:r>
      <w:r w:rsidR="00E51CB1" w:rsidRPr="00511D3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11D3D">
        <w:rPr>
          <w:rFonts w:asciiTheme="majorBidi" w:hAnsiTheme="majorBidi" w:cstheme="majorBidi"/>
          <w:sz w:val="30"/>
          <w:szCs w:val="30"/>
          <w:cs/>
        </w:rPr>
        <w:t>วัน</w:t>
      </w:r>
      <w:r w:rsidR="00083301" w:rsidRPr="001E589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6362871A" w14:textId="054B684B" w:rsidR="00B75025" w:rsidRPr="000B052C" w:rsidRDefault="00B75025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2F0A0B" w14:textId="77777777" w:rsidR="004D34FC" w:rsidRPr="00F065D7" w:rsidRDefault="004D34F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  <w:r w:rsidR="008341C0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A13038" w14:textId="77777777" w:rsidR="001000FB" w:rsidRPr="000B052C" w:rsidRDefault="001000FB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25"/>
        <w:gridCol w:w="242"/>
        <w:gridCol w:w="1081"/>
        <w:gridCol w:w="237"/>
        <w:gridCol w:w="1125"/>
        <w:gridCol w:w="246"/>
        <w:gridCol w:w="1087"/>
      </w:tblGrid>
      <w:tr w:rsidR="001000FB" w:rsidRPr="00F065D7" w14:paraId="3D698853" w14:textId="77777777" w:rsidTr="00AB540B">
        <w:trPr>
          <w:tblHeader/>
        </w:trPr>
        <w:tc>
          <w:tcPr>
            <w:tcW w:w="2175" w:type="pct"/>
          </w:tcPr>
          <w:p w14:paraId="71C3C795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7ECC870D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765FB8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6E6F42F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0FB" w:rsidRPr="00F065D7" w14:paraId="013E4458" w14:textId="77777777" w:rsidTr="00AB540B">
        <w:trPr>
          <w:tblHeader/>
        </w:trPr>
        <w:tc>
          <w:tcPr>
            <w:tcW w:w="2175" w:type="pct"/>
          </w:tcPr>
          <w:p w14:paraId="149FBCC9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4F1A1C52" w14:textId="045C2D81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51738">
              <w:rPr>
                <w:rFonts w:ascii="Angsana New" w:hAnsi="Angsana New"/>
                <w:sz w:val="30"/>
                <w:szCs w:val="30"/>
              </w:rPr>
              <w:t>0</w:t>
            </w:r>
            <w:r w:rsidR="0010447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233D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="0025173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33" w:type="pct"/>
          </w:tcPr>
          <w:p w14:paraId="37BD638F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7A142C2" w14:textId="09B50596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008AF634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13E7C1" w14:textId="0E18E175" w:rsidR="001000FB" w:rsidRPr="00F065D7" w:rsidRDefault="00251738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233D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35" w:type="pct"/>
          </w:tcPr>
          <w:p w14:paraId="0CAEC02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0EE39A" w14:textId="06E9AE81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000FB" w:rsidRPr="00F065D7" w14:paraId="6A71E099" w14:textId="77777777" w:rsidTr="00AB540B">
        <w:trPr>
          <w:tblHeader/>
        </w:trPr>
        <w:tc>
          <w:tcPr>
            <w:tcW w:w="2175" w:type="pct"/>
          </w:tcPr>
          <w:p w14:paraId="4CD09CB0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7A17F908" w14:textId="1E0C7100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3" w:type="pct"/>
          </w:tcPr>
          <w:p w14:paraId="04B99F32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01CFB3B" w14:textId="696B63E0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" w:type="pct"/>
          </w:tcPr>
          <w:p w14:paraId="52DEFDDE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BE1C04" w14:textId="4CCAE0A8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" w:type="pct"/>
          </w:tcPr>
          <w:p w14:paraId="4B45B4A5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300D0F" w14:textId="4F2D6EF3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000FB" w:rsidRPr="00F065D7" w14:paraId="179DFDC7" w14:textId="77777777" w:rsidTr="00AB540B">
        <w:trPr>
          <w:tblHeader/>
        </w:trPr>
        <w:tc>
          <w:tcPr>
            <w:tcW w:w="2175" w:type="pct"/>
          </w:tcPr>
          <w:p w14:paraId="2DC239DB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0F324C1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0FB" w:rsidRPr="00F065D7" w14:paraId="11026E03" w14:textId="77777777" w:rsidTr="00AB540B">
        <w:tc>
          <w:tcPr>
            <w:tcW w:w="2175" w:type="pct"/>
          </w:tcPr>
          <w:p w14:paraId="231D7298" w14:textId="77777777" w:rsidR="001000FB" w:rsidRPr="00F065D7" w:rsidRDefault="001000FB" w:rsidP="001000FB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8" w:type="pct"/>
          </w:tcPr>
          <w:p w14:paraId="3BC1E6A5" w14:textId="77777777" w:rsidR="001000FB" w:rsidRPr="00F065D7" w:rsidRDefault="001000FB" w:rsidP="001000F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8BA0EFA" w14:textId="77777777" w:rsidR="001000FB" w:rsidRPr="00F065D7" w:rsidRDefault="001000FB" w:rsidP="001000F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DD47CA" w14:textId="77777777" w:rsidR="001000FB" w:rsidRPr="00F065D7" w:rsidRDefault="001000FB" w:rsidP="001000F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17E85A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839819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12E315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42881A5" w14:textId="77777777" w:rsidR="001000FB" w:rsidRPr="00F065D7" w:rsidRDefault="001000FB" w:rsidP="001000F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02F4" w:rsidRPr="00F065D7" w14:paraId="445E276D" w14:textId="77777777" w:rsidTr="00AB540B">
        <w:tc>
          <w:tcPr>
            <w:tcW w:w="2175" w:type="pct"/>
          </w:tcPr>
          <w:p w14:paraId="25431F1D" w14:textId="77777777" w:rsidR="001702F4" w:rsidRPr="00F065D7" w:rsidRDefault="001702F4" w:rsidP="001702F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8" w:type="pct"/>
          </w:tcPr>
          <w:p w14:paraId="1B0D73F4" w14:textId="108B15AF" w:rsidR="001702F4" w:rsidRPr="000B73F9" w:rsidRDefault="001702F4" w:rsidP="001702F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702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147,807</w:t>
            </w:r>
          </w:p>
        </w:tc>
        <w:tc>
          <w:tcPr>
            <w:tcW w:w="133" w:type="pct"/>
          </w:tcPr>
          <w:p w14:paraId="6E261800" w14:textId="77777777" w:rsidR="001702F4" w:rsidRPr="00F065D7" w:rsidRDefault="001702F4" w:rsidP="001702F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73B954" w14:textId="402AF322" w:rsidR="001702F4" w:rsidRPr="00F065D7" w:rsidRDefault="001702F4" w:rsidP="001702F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673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30" w:type="pct"/>
          </w:tcPr>
          <w:p w14:paraId="609992C5" w14:textId="77777777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A085CD" w14:textId="2B676A79" w:rsidR="001702F4" w:rsidRPr="001702F4" w:rsidRDefault="001702F4" w:rsidP="001702F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702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147,543</w:t>
            </w:r>
          </w:p>
        </w:tc>
        <w:tc>
          <w:tcPr>
            <w:tcW w:w="135" w:type="pct"/>
          </w:tcPr>
          <w:p w14:paraId="6F39FB70" w14:textId="77777777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E6FDC2B" w14:textId="1728D32B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665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686</w:t>
            </w:r>
          </w:p>
        </w:tc>
      </w:tr>
      <w:tr w:rsidR="001702F4" w:rsidRPr="00F065D7" w14:paraId="42F74BDC" w14:textId="77777777" w:rsidTr="00AB540B">
        <w:tc>
          <w:tcPr>
            <w:tcW w:w="2175" w:type="pct"/>
          </w:tcPr>
          <w:p w14:paraId="6B1B5736" w14:textId="77777777" w:rsidR="001702F4" w:rsidRPr="00F065D7" w:rsidRDefault="001702F4" w:rsidP="001702F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8" w:type="pct"/>
          </w:tcPr>
          <w:p w14:paraId="12EDB1EC" w14:textId="42CB9FF5" w:rsidR="001702F4" w:rsidRPr="000B73F9" w:rsidRDefault="001702F4" w:rsidP="001702F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702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112,199</w:t>
            </w:r>
          </w:p>
        </w:tc>
        <w:tc>
          <w:tcPr>
            <w:tcW w:w="133" w:type="pct"/>
          </w:tcPr>
          <w:p w14:paraId="43CF7596" w14:textId="77777777" w:rsidR="001702F4" w:rsidRPr="00F065D7" w:rsidRDefault="001702F4" w:rsidP="001702F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8DEE6F1" w14:textId="34418177" w:rsidR="001702F4" w:rsidRPr="00F065D7" w:rsidRDefault="001702F4" w:rsidP="001702F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79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130" w:type="pct"/>
          </w:tcPr>
          <w:p w14:paraId="6A4E7128" w14:textId="77777777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E5801EB" w14:textId="396C7867" w:rsidR="001702F4" w:rsidRPr="001702F4" w:rsidRDefault="001702F4" w:rsidP="001702F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702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44,955</w:t>
            </w:r>
          </w:p>
        </w:tc>
        <w:tc>
          <w:tcPr>
            <w:tcW w:w="135" w:type="pct"/>
          </w:tcPr>
          <w:p w14:paraId="714E6DE8" w14:textId="77777777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DB5FCE" w14:textId="26DD1493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569</w:t>
            </w:r>
          </w:p>
        </w:tc>
      </w:tr>
      <w:tr w:rsidR="001702F4" w:rsidRPr="00F065D7" w14:paraId="332F20BB" w14:textId="77777777" w:rsidTr="00AB540B">
        <w:tc>
          <w:tcPr>
            <w:tcW w:w="2175" w:type="pct"/>
          </w:tcPr>
          <w:p w14:paraId="24261196" w14:textId="77777777" w:rsidR="001702F4" w:rsidRPr="00F065D7" w:rsidRDefault="001702F4" w:rsidP="001702F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8" w:type="pct"/>
          </w:tcPr>
          <w:p w14:paraId="637D7916" w14:textId="18C45B7D" w:rsidR="001702F4" w:rsidRPr="000B73F9" w:rsidRDefault="001702F4" w:rsidP="001702F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702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133" w:type="pct"/>
          </w:tcPr>
          <w:p w14:paraId="5F9B39C6" w14:textId="77777777" w:rsidR="001702F4" w:rsidRPr="00F065D7" w:rsidRDefault="001702F4" w:rsidP="001702F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10459A3" w14:textId="748F3C60" w:rsidR="001702F4" w:rsidRPr="00F065D7" w:rsidRDefault="001702F4" w:rsidP="001702F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130" w:type="pct"/>
          </w:tcPr>
          <w:p w14:paraId="7EEFB3F4" w14:textId="77777777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CD78D81" w14:textId="1153D619" w:rsidR="001702F4" w:rsidRPr="001702F4" w:rsidRDefault="001702F4" w:rsidP="001702F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702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135" w:type="pct"/>
          </w:tcPr>
          <w:p w14:paraId="045C5D11" w14:textId="77777777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6B086D" w14:textId="08C4E7D8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/>
                <w:sz w:val="30"/>
                <w:szCs w:val="30"/>
              </w:rPr>
              <w:t>850</w:t>
            </w:r>
          </w:p>
        </w:tc>
      </w:tr>
      <w:tr w:rsidR="001702F4" w:rsidRPr="00F065D7" w14:paraId="064E5151" w14:textId="77777777" w:rsidTr="00AB540B">
        <w:tc>
          <w:tcPr>
            <w:tcW w:w="2175" w:type="pct"/>
          </w:tcPr>
          <w:p w14:paraId="32076553" w14:textId="67CB58E4" w:rsidR="001702F4" w:rsidRPr="00F065D7" w:rsidRDefault="001702F4" w:rsidP="001702F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0C6EE40" w14:textId="3FF689F3" w:rsidR="001702F4" w:rsidRPr="000B73F9" w:rsidRDefault="001702F4" w:rsidP="001702F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702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17,934</w:t>
            </w:r>
          </w:p>
        </w:tc>
        <w:tc>
          <w:tcPr>
            <w:tcW w:w="133" w:type="pct"/>
          </w:tcPr>
          <w:p w14:paraId="4AAF09EE" w14:textId="77777777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81CD2E4" w14:textId="4B6B272A" w:rsidR="001702F4" w:rsidRPr="00F065D7" w:rsidRDefault="001702F4" w:rsidP="001702F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30" w:type="pct"/>
          </w:tcPr>
          <w:p w14:paraId="44D35017" w14:textId="77777777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9B46555" w14:textId="584925EB" w:rsidR="001702F4" w:rsidRPr="001702F4" w:rsidRDefault="001702F4" w:rsidP="001702F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702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14,385</w:t>
            </w:r>
          </w:p>
        </w:tc>
        <w:tc>
          <w:tcPr>
            <w:tcW w:w="135" w:type="pct"/>
          </w:tcPr>
          <w:p w14:paraId="18A06C10" w14:textId="77777777" w:rsidR="001702F4" w:rsidRPr="00F065D7" w:rsidRDefault="001702F4" w:rsidP="001702F4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5E50CB" w14:textId="127359D2" w:rsidR="001702F4" w:rsidRPr="00F065D7" w:rsidRDefault="001702F4" w:rsidP="001702F4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1702F4" w:rsidRPr="00F065D7" w14:paraId="1A725690" w14:textId="77777777" w:rsidTr="00AB540B">
        <w:tc>
          <w:tcPr>
            <w:tcW w:w="2175" w:type="pct"/>
          </w:tcPr>
          <w:p w14:paraId="0592548A" w14:textId="77777777" w:rsidR="001702F4" w:rsidRPr="00F065D7" w:rsidRDefault="001702F4" w:rsidP="001702F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9C1E9E1" w14:textId="70170A50" w:rsidR="001702F4" w:rsidRPr="001702F4" w:rsidRDefault="001702F4" w:rsidP="001702F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1702F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278,582</w:t>
            </w:r>
          </w:p>
        </w:tc>
        <w:tc>
          <w:tcPr>
            <w:tcW w:w="133" w:type="pct"/>
          </w:tcPr>
          <w:p w14:paraId="7F363BF8" w14:textId="77777777" w:rsidR="001702F4" w:rsidRPr="00F065D7" w:rsidRDefault="001702F4" w:rsidP="001702F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EA79420" w14:textId="6D64D92B" w:rsidR="001702F4" w:rsidRPr="00F065D7" w:rsidRDefault="001702F4" w:rsidP="001702F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755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30" w:type="pct"/>
          </w:tcPr>
          <w:p w14:paraId="5DEA735A" w14:textId="77777777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6583AD6" w14:textId="094081FD" w:rsidR="001702F4" w:rsidRPr="001702F4" w:rsidRDefault="001702F4" w:rsidP="001702F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1702F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207,308</w:t>
            </w:r>
          </w:p>
        </w:tc>
        <w:tc>
          <w:tcPr>
            <w:tcW w:w="135" w:type="pct"/>
          </w:tcPr>
          <w:p w14:paraId="01D5CFE1" w14:textId="77777777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2949DB2" w14:textId="0E6C779E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713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105</w:t>
            </w:r>
          </w:p>
        </w:tc>
      </w:tr>
      <w:tr w:rsidR="00E86CC9" w:rsidRPr="00F065D7" w14:paraId="376D262C" w14:textId="77777777" w:rsidTr="00AB540B">
        <w:trPr>
          <w:trHeight w:val="427"/>
        </w:trPr>
        <w:tc>
          <w:tcPr>
            <w:tcW w:w="2175" w:type="pct"/>
          </w:tcPr>
          <w:p w14:paraId="2F6F92D3" w14:textId="77777777" w:rsidR="00E86CC9" w:rsidRPr="00F065D7" w:rsidRDefault="00E86CC9" w:rsidP="00E86CC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66606390" w14:textId="77777777" w:rsidR="00E86CC9" w:rsidRPr="00246491" w:rsidRDefault="00E86CC9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1AD87ACF" w14:textId="77777777" w:rsidR="00E86CC9" w:rsidRPr="00F065D7" w:rsidRDefault="00E86CC9" w:rsidP="00E86C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DEC1576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5004DE5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B9381C" w14:textId="77777777" w:rsidR="00E86CC9" w:rsidRPr="00246491" w:rsidRDefault="00E86CC9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14:paraId="77AA75EA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7A99DA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CC9" w:rsidRPr="00F065D7" w14:paraId="5A6F6EE5" w14:textId="77777777" w:rsidTr="00AB540B">
        <w:tc>
          <w:tcPr>
            <w:tcW w:w="2175" w:type="pct"/>
          </w:tcPr>
          <w:p w14:paraId="29766149" w14:textId="77777777" w:rsidR="00E86CC9" w:rsidRPr="00F065D7" w:rsidRDefault="00E86CC9" w:rsidP="00E86CC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18" w:type="pct"/>
          </w:tcPr>
          <w:p w14:paraId="3D7EF9A6" w14:textId="77777777" w:rsidR="00E86CC9" w:rsidRPr="00F065D7" w:rsidRDefault="00E86CC9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4B3C1DC3" w14:textId="77777777" w:rsidR="00E86CC9" w:rsidRPr="00F065D7" w:rsidRDefault="00E86CC9" w:rsidP="00E86C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4E8E1E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CAEEB4A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856047" w14:textId="77777777" w:rsidR="00E86CC9" w:rsidRPr="00F065D7" w:rsidRDefault="00E86CC9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14:paraId="30CB814D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2C240B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02F4" w:rsidRPr="00F065D7" w14:paraId="68CCADA9" w14:textId="77777777" w:rsidTr="0084263E">
        <w:tc>
          <w:tcPr>
            <w:tcW w:w="2175" w:type="pct"/>
            <w:shd w:val="clear" w:color="auto" w:fill="auto"/>
          </w:tcPr>
          <w:p w14:paraId="7FFE2A2B" w14:textId="77777777" w:rsidR="001702F4" w:rsidRPr="00F065D7" w:rsidRDefault="001702F4" w:rsidP="001702F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18" w:type="pct"/>
            <w:shd w:val="clear" w:color="auto" w:fill="auto"/>
          </w:tcPr>
          <w:p w14:paraId="54A4B1CD" w14:textId="3E082880" w:rsidR="001702F4" w:rsidRPr="001702F4" w:rsidRDefault="001702F4" w:rsidP="00724622">
            <w:pPr>
              <w:pStyle w:val="BodyText"/>
              <w:tabs>
                <w:tab w:val="decimal" w:pos="1244"/>
              </w:tabs>
              <w:spacing w:after="0"/>
              <w:ind w:left="-108" w:right="284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702F4">
              <w:rPr>
                <w:rFonts w:asciiTheme="majorBidi" w:hAnsiTheme="majorBidi"/>
                <w:sz w:val="30"/>
                <w:szCs w:val="30"/>
                <w:lang w:val="en-US"/>
              </w:rPr>
              <w:t xml:space="preserve">        -</w:t>
            </w:r>
          </w:p>
        </w:tc>
        <w:tc>
          <w:tcPr>
            <w:tcW w:w="133" w:type="pct"/>
            <w:shd w:val="clear" w:color="auto" w:fill="auto"/>
          </w:tcPr>
          <w:p w14:paraId="4D45DAD1" w14:textId="77777777" w:rsidR="001702F4" w:rsidRPr="00F065D7" w:rsidRDefault="001702F4" w:rsidP="001702F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0BE8597F" w14:textId="3EBA2928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561</w:t>
            </w:r>
          </w:p>
        </w:tc>
        <w:tc>
          <w:tcPr>
            <w:tcW w:w="130" w:type="pct"/>
            <w:shd w:val="clear" w:color="auto" w:fill="auto"/>
          </w:tcPr>
          <w:p w14:paraId="6BBE213F" w14:textId="77777777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80E4BFE" w14:textId="4FADB24B" w:rsidR="001702F4" w:rsidRPr="001702F4" w:rsidRDefault="001702F4" w:rsidP="00724622">
            <w:pPr>
              <w:pStyle w:val="BodyText"/>
              <w:tabs>
                <w:tab w:val="decimal" w:pos="1244"/>
              </w:tabs>
              <w:spacing w:after="0"/>
              <w:ind w:left="-108" w:right="284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702F4">
              <w:rPr>
                <w:rFonts w:asciiTheme="majorBidi" w:hAnsiTheme="majorBidi"/>
                <w:sz w:val="30"/>
                <w:szCs w:val="30"/>
                <w:lang w:val="en-US"/>
              </w:rPr>
              <w:t xml:space="preserve">       -</w:t>
            </w:r>
          </w:p>
        </w:tc>
        <w:tc>
          <w:tcPr>
            <w:tcW w:w="135" w:type="pct"/>
            <w:shd w:val="clear" w:color="auto" w:fill="auto"/>
          </w:tcPr>
          <w:p w14:paraId="578654DF" w14:textId="77777777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772C3C1" w14:textId="47983A33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184</w:t>
            </w:r>
          </w:p>
        </w:tc>
      </w:tr>
      <w:tr w:rsidR="001702F4" w:rsidRPr="00F065D7" w14:paraId="5D2AF5D5" w14:textId="77777777" w:rsidTr="0084263E">
        <w:tc>
          <w:tcPr>
            <w:tcW w:w="2175" w:type="pct"/>
            <w:shd w:val="clear" w:color="auto" w:fill="auto"/>
          </w:tcPr>
          <w:p w14:paraId="0F2F117A" w14:textId="77777777" w:rsidR="001702F4" w:rsidRPr="00F065D7" w:rsidRDefault="001702F4" w:rsidP="001702F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18" w:type="pct"/>
            <w:shd w:val="clear" w:color="auto" w:fill="auto"/>
          </w:tcPr>
          <w:p w14:paraId="1BBE2A13" w14:textId="7A576240" w:rsidR="001702F4" w:rsidRPr="000B73F9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702F4">
              <w:rPr>
                <w:rFonts w:asciiTheme="majorBidi" w:hAnsiTheme="majorBidi"/>
                <w:sz w:val="30"/>
                <w:szCs w:val="30"/>
                <w:lang w:val="en-US"/>
              </w:rPr>
              <w:t>133,700</w:t>
            </w:r>
          </w:p>
        </w:tc>
        <w:tc>
          <w:tcPr>
            <w:tcW w:w="133" w:type="pct"/>
            <w:shd w:val="clear" w:color="auto" w:fill="auto"/>
          </w:tcPr>
          <w:p w14:paraId="6960C995" w14:textId="77777777" w:rsidR="001702F4" w:rsidRPr="00F065D7" w:rsidRDefault="001702F4" w:rsidP="001702F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1223930" w14:textId="02844D6F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114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602</w:t>
            </w:r>
          </w:p>
        </w:tc>
        <w:tc>
          <w:tcPr>
            <w:tcW w:w="130" w:type="pct"/>
            <w:shd w:val="clear" w:color="auto" w:fill="auto"/>
          </w:tcPr>
          <w:p w14:paraId="58F8BB08" w14:textId="77777777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92BFE84" w14:textId="56A30542" w:rsidR="001702F4" w:rsidRPr="000B73F9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702F4">
              <w:rPr>
                <w:rFonts w:asciiTheme="majorBidi" w:hAnsiTheme="majorBidi"/>
                <w:sz w:val="30"/>
                <w:szCs w:val="30"/>
                <w:lang w:val="en-US"/>
              </w:rPr>
              <w:t>35,002</w:t>
            </w:r>
          </w:p>
        </w:tc>
        <w:tc>
          <w:tcPr>
            <w:tcW w:w="135" w:type="pct"/>
            <w:shd w:val="clear" w:color="auto" w:fill="auto"/>
          </w:tcPr>
          <w:p w14:paraId="07CFFB47" w14:textId="77777777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0E786CB" w14:textId="59EC3298" w:rsidR="001702F4" w:rsidRPr="00F065D7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865</w:t>
            </w:r>
          </w:p>
        </w:tc>
      </w:tr>
      <w:tr w:rsidR="001702F4" w:rsidRPr="00F065D7" w14:paraId="6E6C4B2E" w14:textId="77777777" w:rsidTr="0084263E">
        <w:tc>
          <w:tcPr>
            <w:tcW w:w="2175" w:type="pct"/>
            <w:shd w:val="clear" w:color="auto" w:fill="auto"/>
          </w:tcPr>
          <w:p w14:paraId="5425CF49" w14:textId="77777777" w:rsidR="001702F4" w:rsidRPr="00F065D7" w:rsidRDefault="001702F4" w:rsidP="001702F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DF45E" w14:textId="05613521" w:rsidR="001702F4" w:rsidRPr="001702F4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1702F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133,700</w:t>
            </w:r>
          </w:p>
        </w:tc>
        <w:tc>
          <w:tcPr>
            <w:tcW w:w="133" w:type="pct"/>
            <w:shd w:val="clear" w:color="auto" w:fill="auto"/>
          </w:tcPr>
          <w:p w14:paraId="65E4939C" w14:textId="77777777" w:rsidR="001702F4" w:rsidRPr="00D23E1D" w:rsidRDefault="001702F4" w:rsidP="001702F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FC33B" w14:textId="5511DAC8" w:rsidR="001702F4" w:rsidRPr="00D23E1D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166</w:t>
            </w:r>
            <w:r w:rsidRPr="00D23E1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163</w:t>
            </w:r>
          </w:p>
        </w:tc>
        <w:tc>
          <w:tcPr>
            <w:tcW w:w="130" w:type="pct"/>
            <w:shd w:val="clear" w:color="auto" w:fill="auto"/>
          </w:tcPr>
          <w:p w14:paraId="4AF17611" w14:textId="77777777" w:rsidR="001702F4" w:rsidRPr="00D23E1D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B3687" w14:textId="470D95B5" w:rsidR="001702F4" w:rsidRPr="001702F4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1702F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35,002</w:t>
            </w:r>
          </w:p>
        </w:tc>
        <w:tc>
          <w:tcPr>
            <w:tcW w:w="135" w:type="pct"/>
            <w:shd w:val="clear" w:color="auto" w:fill="auto"/>
          </w:tcPr>
          <w:p w14:paraId="5C77B667" w14:textId="77777777" w:rsidR="001702F4" w:rsidRPr="00D23E1D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D73B1" w14:textId="5DBA5F3F" w:rsidR="001702F4" w:rsidRPr="00D23E1D" w:rsidRDefault="001702F4" w:rsidP="001702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42</w:t>
            </w:r>
            <w:r w:rsidRPr="00D23E1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049</w:t>
            </w:r>
          </w:p>
        </w:tc>
      </w:tr>
    </w:tbl>
    <w:p w14:paraId="62A09663" w14:textId="77777777" w:rsidR="002A11F4" w:rsidRPr="000B052C" w:rsidRDefault="002A11F4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744A96" w14:textId="04DF5809" w:rsidR="003D63CA" w:rsidRDefault="00A4796E" w:rsidP="00E8784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B4F36">
        <w:rPr>
          <w:rFonts w:ascii="Angsana New" w:hAnsi="Angsana New"/>
          <w:sz w:val="30"/>
          <w:szCs w:val="30"/>
          <w:cs/>
        </w:rPr>
        <w:t>ณ วันที่</w:t>
      </w:r>
      <w:r w:rsidR="003D5AF5" w:rsidRPr="00BB4F36">
        <w:rPr>
          <w:rFonts w:ascii="Angsana New" w:hAnsi="Angsana New" w:hint="cs"/>
          <w:sz w:val="30"/>
          <w:szCs w:val="30"/>
          <w:cs/>
        </w:rPr>
        <w:t xml:space="preserve"> </w:t>
      </w:r>
      <w:r w:rsidR="00D149E7" w:rsidRPr="00BB4F36">
        <w:rPr>
          <w:rFonts w:ascii="Angsana New" w:hAnsi="Angsana New"/>
          <w:sz w:val="30"/>
          <w:szCs w:val="30"/>
          <w:lang w:val="en-US"/>
        </w:rPr>
        <w:t>3</w:t>
      </w:r>
      <w:r w:rsidR="00251738" w:rsidRPr="00BB4F36">
        <w:rPr>
          <w:rFonts w:ascii="Angsana New" w:hAnsi="Angsana New"/>
          <w:sz w:val="30"/>
          <w:szCs w:val="30"/>
          <w:lang w:val="en-US"/>
        </w:rPr>
        <w:t>0</w:t>
      </w:r>
      <w:r w:rsidR="00AE391D" w:rsidRPr="00BB4F36">
        <w:rPr>
          <w:rFonts w:ascii="Angsana New" w:hAnsi="Angsana New"/>
          <w:sz w:val="30"/>
          <w:szCs w:val="30"/>
          <w:lang w:val="en-US"/>
        </w:rPr>
        <w:t xml:space="preserve"> </w:t>
      </w:r>
      <w:r w:rsidR="00F233D1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251738" w:rsidRPr="00BB4F36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8E47B3" w:rsidRPr="00BB4F3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149E7" w:rsidRPr="00BB4F36">
        <w:rPr>
          <w:rFonts w:ascii="Angsana New" w:hAnsi="Angsana New"/>
          <w:sz w:val="30"/>
          <w:szCs w:val="30"/>
          <w:lang w:val="en-US"/>
        </w:rPr>
        <w:t>2565</w:t>
      </w:r>
      <w:r w:rsidR="0063057A" w:rsidRPr="00BB4F36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84263E" w:rsidRPr="00BB4F36">
        <w:rPr>
          <w:rFonts w:ascii="Angsana New" w:hAnsi="Angsana New" w:hint="cs"/>
          <w:sz w:val="30"/>
          <w:szCs w:val="30"/>
          <w:cs/>
        </w:rPr>
        <w:t>ไม่</w:t>
      </w:r>
      <w:r w:rsidR="0063057A" w:rsidRPr="00BB4F36">
        <w:rPr>
          <w:rFonts w:ascii="Angsana New" w:hAnsi="Angsana New"/>
          <w:sz w:val="30"/>
          <w:szCs w:val="30"/>
          <w:cs/>
        </w:rPr>
        <w:t xml:space="preserve">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</w:t>
      </w:r>
      <w:r w:rsidR="0063057A" w:rsidRPr="00BB4F36">
        <w:rPr>
          <w:rFonts w:ascii="Angsana New" w:hAnsi="Angsana New"/>
          <w:i/>
          <w:iCs/>
          <w:sz w:val="30"/>
          <w:szCs w:val="30"/>
          <w:cs/>
        </w:rPr>
        <w:t>(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63057A" w:rsidRPr="00BB4F36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2564</w:t>
      </w:r>
      <w:r w:rsidR="0084263E" w:rsidRPr="00BB4F36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51</w:t>
      </w:r>
      <w:r w:rsidR="007C39E3" w:rsidRPr="00BB4F3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63057A" w:rsidRPr="00BB4F36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6B38DA" w:rsidRPr="00BB4F3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4263E" w:rsidRPr="00BB4F36">
        <w:rPr>
          <w:rFonts w:ascii="Angsana New" w:hAnsi="Angsana New" w:hint="cs"/>
          <w:i/>
          <w:iCs/>
          <w:sz w:val="30"/>
          <w:szCs w:val="30"/>
          <w:cs/>
        </w:rPr>
        <w:t xml:space="preserve">ในงบการเงินรวม </w:t>
      </w:r>
      <w:r w:rsidR="007C39E3" w:rsidRPr="00BB4F36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895DFA" w:rsidRPr="00BB4F3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9</w:t>
      </w:r>
      <w:r w:rsidR="00C94943" w:rsidRPr="00BB4F3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E87843" w:rsidRPr="00BB4F3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C94943" w:rsidRPr="00BB4F3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95DFA" w:rsidRPr="00BB4F3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ในงบการเงินเฉพาะกิจการ</w:t>
      </w:r>
      <w:r w:rsidR="0084263E" w:rsidRPr="00BB4F36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419CC0D9" w14:textId="77777777" w:rsidR="0084263E" w:rsidRPr="00690A50" w:rsidRDefault="0084263E" w:rsidP="0084263E">
      <w:pPr>
        <w:tabs>
          <w:tab w:val="left" w:pos="540"/>
        </w:tabs>
        <w:ind w:left="540"/>
        <w:rPr>
          <w:rFonts w:ascii="Angsana New" w:hAnsi="Angsana New"/>
          <w:sz w:val="30"/>
          <w:szCs w:val="30"/>
          <w:cs/>
        </w:rPr>
      </w:pPr>
    </w:p>
    <w:p w14:paraId="035AD19F" w14:textId="684A8F9C" w:rsidR="004D34FC" w:rsidRPr="00C20506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050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สัญญาซื้อขายวัตถุดิบ พัสดุบรรจุ และสินค้าสำเร็จรูป</w:t>
      </w:r>
    </w:p>
    <w:p w14:paraId="4E286746" w14:textId="77777777" w:rsidR="004D34FC" w:rsidRPr="00C20506" w:rsidRDefault="004D34FC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13E08E2" w14:textId="37D89C84" w:rsidR="00A1588D" w:rsidRPr="00C20506" w:rsidRDefault="00CC1CA8" w:rsidP="00A1588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2050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20506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และสินค้าสำเร็จรูปกับบ</w:t>
      </w:r>
      <w:r w:rsidR="005B3ECA" w:rsidRPr="00C20506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</w:t>
      </w:r>
      <w:r w:rsidR="00A4796E" w:rsidRPr="00C20506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="00630178" w:rsidRPr="00C2050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149E7" w:rsidRPr="00C20506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51738" w:rsidRPr="00C20506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A41089" w:rsidRPr="00C2050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233D1" w:rsidRPr="00C20506">
        <w:rPr>
          <w:rFonts w:asciiTheme="majorBidi" w:hAnsiTheme="majorBidi" w:cstheme="majorBidi" w:hint="cs"/>
          <w:sz w:val="30"/>
          <w:szCs w:val="30"/>
          <w:cs/>
          <w:lang w:val="en-US"/>
        </w:rPr>
        <w:t>กันย</w:t>
      </w:r>
      <w:r w:rsidR="00251738" w:rsidRPr="00C20506">
        <w:rPr>
          <w:rFonts w:asciiTheme="majorBidi" w:hAnsiTheme="majorBidi" w:cstheme="majorBidi" w:hint="cs"/>
          <w:sz w:val="30"/>
          <w:szCs w:val="30"/>
          <w:cs/>
          <w:lang w:val="en-US"/>
        </w:rPr>
        <w:t>ายน</w:t>
      </w:r>
      <w:r w:rsidR="004419E7" w:rsidRPr="00C2050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149E7" w:rsidRPr="00C20506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C2050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20506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C20506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C20506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C20506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="008C611C" w:rsidRPr="00C20506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="00495FE1" w:rsidRPr="00C2050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702F4" w:rsidRPr="001702F4">
        <w:rPr>
          <w:rFonts w:asciiTheme="majorBidi" w:hAnsiTheme="majorBidi" w:cstheme="majorBidi"/>
          <w:sz w:val="30"/>
          <w:szCs w:val="30"/>
          <w:lang w:val="en-US"/>
        </w:rPr>
        <w:t>4,</w:t>
      </w:r>
      <w:r w:rsidR="001F519E">
        <w:rPr>
          <w:rFonts w:asciiTheme="majorBidi" w:hAnsiTheme="majorBidi" w:cstheme="majorBidi"/>
          <w:sz w:val="30"/>
          <w:szCs w:val="30"/>
          <w:lang w:val="en-US"/>
        </w:rPr>
        <w:t>028</w:t>
      </w:r>
      <w:r w:rsidR="001702F4" w:rsidRPr="001702F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E055A" w:rsidRPr="00C2050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C2050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D149E7" w:rsidRPr="00C20506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C2050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C2050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C20506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="00AE055A" w:rsidRPr="00C20506">
        <w:rPr>
          <w:rFonts w:asciiTheme="majorBidi" w:hAnsiTheme="majorBidi" w:cstheme="majorBidi"/>
          <w:sz w:val="30"/>
          <w:szCs w:val="30"/>
        </w:rPr>
        <w:t>:</w:t>
      </w:r>
      <w:r w:rsidR="00AE055A" w:rsidRPr="00C2050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149E7" w:rsidRPr="00C20506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7C39E3" w:rsidRPr="00C20506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D149E7" w:rsidRPr="00C20506">
        <w:rPr>
          <w:rFonts w:asciiTheme="majorBidi" w:hAnsiTheme="majorBidi" w:cstheme="majorBidi"/>
          <w:i/>
          <w:iCs/>
          <w:sz w:val="30"/>
          <w:szCs w:val="30"/>
          <w:lang w:val="en-US"/>
        </w:rPr>
        <w:t>234</w:t>
      </w:r>
      <w:r w:rsidR="007C39E3" w:rsidRPr="00C20506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D149E7" w:rsidRPr="00C20506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7C39E3" w:rsidRPr="00C2050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E055A" w:rsidRPr="00C2050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C20506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E87843" w:rsidRPr="00C2050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E055A" w:rsidRPr="00C20506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F2B4B" w:rsidRPr="00C20506">
        <w:rPr>
          <w:rFonts w:asciiTheme="majorBidi" w:hAnsiTheme="majorBidi" w:cstheme="majorBidi"/>
          <w:sz w:val="30"/>
          <w:szCs w:val="30"/>
        </w:rPr>
        <w:br/>
      </w:r>
      <w:r w:rsidR="00AE055A" w:rsidRPr="00C20506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="0063057A" w:rsidRPr="00C205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C2050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4240" w:rsidRPr="00C20506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="00784240" w:rsidRPr="00C205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02F4" w:rsidRPr="001702F4">
        <w:rPr>
          <w:rFonts w:asciiTheme="majorBidi" w:hAnsiTheme="majorBidi" w:cstheme="majorBidi"/>
          <w:sz w:val="30"/>
          <w:szCs w:val="30"/>
          <w:lang w:val="en-US"/>
        </w:rPr>
        <w:t xml:space="preserve">8,844.3 </w:t>
      </w:r>
      <w:r w:rsidR="00A16076" w:rsidRPr="00C2050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6076" w:rsidRPr="00C2050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E055A" w:rsidRPr="00C2050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49E7" w:rsidRPr="00C20506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C2050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C2050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C20506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="00AE055A" w:rsidRPr="00C20506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C2050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149E7" w:rsidRPr="00C20506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7</w:t>
      </w:r>
      <w:r w:rsidR="00A35F2B" w:rsidRPr="00C20506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,</w:t>
      </w:r>
      <w:r w:rsidR="00D149E7" w:rsidRPr="00C20506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326</w:t>
      </w:r>
      <w:r w:rsidR="00A35F2B" w:rsidRPr="00C20506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.</w:t>
      </w:r>
      <w:r w:rsidR="00D149E7" w:rsidRPr="00C20506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7</w:t>
      </w:r>
      <w:r w:rsidR="00A35F2B" w:rsidRPr="00C20506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 </w:t>
      </w:r>
      <w:r w:rsidR="00AE055A" w:rsidRPr="00C2050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C20506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C20506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4AB88CBF" w14:textId="77777777" w:rsidR="00714009" w:rsidRPr="00C20506" w:rsidRDefault="0071400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87CC14F" w14:textId="77777777" w:rsidR="00AD3EB8" w:rsidRPr="00C20506" w:rsidRDefault="00AD3EB8" w:rsidP="00AD3EB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2050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C2050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Pr="00C20506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2510B62A" w14:textId="77777777" w:rsidR="00AD3EB8" w:rsidRPr="00C20506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D292128" w14:textId="76DFA13A" w:rsidR="00AD3EB8" w:rsidRPr="00C20506" w:rsidRDefault="00AD3EB8" w:rsidP="005A590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0506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C20506">
        <w:rPr>
          <w:rFonts w:asciiTheme="majorBidi" w:hAnsiTheme="majorBidi" w:cstheme="majorBidi" w:hint="cs"/>
          <w:sz w:val="30"/>
          <w:szCs w:val="30"/>
          <w:cs/>
        </w:rPr>
        <w:t>จนกว่าจะมีการบอกเลิก</w:t>
      </w:r>
      <w:r w:rsidRPr="00C20506">
        <w:rPr>
          <w:rFonts w:asciiTheme="majorBidi" w:hAnsiTheme="majorBidi" w:cstheme="majorBidi"/>
          <w:sz w:val="30"/>
          <w:szCs w:val="30"/>
        </w:rPr>
        <w:t xml:space="preserve"> </w:t>
      </w:r>
      <w:r w:rsidRPr="00C20506">
        <w:rPr>
          <w:rFonts w:asciiTheme="majorBidi" w:hAnsiTheme="majorBidi" w:cstheme="majorBidi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="00D149E7" w:rsidRPr="00C20506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F03087" w:rsidRPr="00C20506">
        <w:rPr>
          <w:rFonts w:asciiTheme="majorBidi" w:hAnsiTheme="majorBidi" w:cstheme="majorBidi"/>
          <w:sz w:val="30"/>
          <w:szCs w:val="30"/>
          <w:lang w:val="en-US"/>
        </w:rPr>
        <w:t>.0</w:t>
      </w:r>
      <w:r w:rsidRPr="00C20506">
        <w:rPr>
          <w:rFonts w:asciiTheme="majorBidi" w:hAnsiTheme="majorBidi" w:cstheme="majorBidi"/>
          <w:sz w:val="30"/>
          <w:szCs w:val="30"/>
        </w:rPr>
        <w:t xml:space="preserve"> </w:t>
      </w:r>
      <w:r w:rsidRPr="00C20506">
        <w:rPr>
          <w:rFonts w:asciiTheme="majorBidi" w:hAnsiTheme="majorBidi" w:cstheme="majorBidi"/>
          <w:sz w:val="30"/>
          <w:szCs w:val="30"/>
          <w:cs/>
        </w:rPr>
        <w:t>ล้านเยนต่อปี</w:t>
      </w:r>
      <w:r w:rsidR="006B3F1F" w:rsidRPr="00C20506">
        <w:rPr>
          <w:rFonts w:asciiTheme="majorBidi" w:hAnsiTheme="majorBidi" w:cstheme="majorBidi"/>
          <w:sz w:val="30"/>
          <w:szCs w:val="30"/>
        </w:rPr>
        <w:br/>
      </w:r>
      <w:r w:rsidRPr="00C20506">
        <w:rPr>
          <w:rFonts w:asciiTheme="majorBidi" w:hAnsiTheme="majorBidi" w:cstheme="majorBidi"/>
          <w:sz w:val="30"/>
          <w:szCs w:val="30"/>
          <w:cs/>
        </w:rPr>
        <w:t xml:space="preserve">ในงบการเงินรวม และจำนวน </w:t>
      </w:r>
      <w:r w:rsidR="00D149E7" w:rsidRPr="00C20506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C2050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149E7" w:rsidRPr="00C2050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20506">
        <w:rPr>
          <w:rFonts w:asciiTheme="majorBidi" w:hAnsiTheme="majorBidi" w:cstheme="majorBidi"/>
          <w:sz w:val="30"/>
          <w:szCs w:val="30"/>
        </w:rPr>
        <w:t xml:space="preserve"> </w:t>
      </w:r>
      <w:r w:rsidRPr="00C20506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7DE9C256" w14:textId="77777777" w:rsidR="00AD3EB8" w:rsidRPr="00C20506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7FAF67D" w14:textId="77777777" w:rsidR="005727ED" w:rsidRPr="00C20506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C20506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1CF07EE" w14:textId="77777777" w:rsidR="005727ED" w:rsidRPr="00C20506" w:rsidRDefault="005727ED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20506">
        <w:rPr>
          <w:rFonts w:asciiTheme="majorBidi" w:hAnsiTheme="majorBidi"/>
          <w:sz w:val="30"/>
          <w:szCs w:val="30"/>
          <w:cs/>
        </w:rPr>
        <w:t xml:space="preserve"> </w:t>
      </w:r>
    </w:p>
    <w:p w14:paraId="0E700C3B" w14:textId="0A7D4D8A" w:rsidR="00F67D6D" w:rsidRPr="00C20506" w:rsidRDefault="005727ED" w:rsidP="006E395E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6E395E"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>ล้านเหรียญสหรัฐอเมริกาต่อเดือน</w:t>
      </w:r>
    </w:p>
    <w:p w14:paraId="13594C76" w14:textId="20C845A1" w:rsidR="00767F39" w:rsidRPr="00C20506" w:rsidRDefault="00767F3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07DC46BA" w14:textId="714C11B7" w:rsidR="0041552A" w:rsidRPr="00C20506" w:rsidRDefault="006B3ADB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050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สัญญาบริหารจัดการคลังสินค้า</w:t>
      </w:r>
    </w:p>
    <w:p w14:paraId="716AA64A" w14:textId="77777777" w:rsidR="0041552A" w:rsidRPr="00C20506" w:rsidRDefault="0041552A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AB0EBDB" w14:textId="1AF92EF3" w:rsidR="0041552A" w:rsidRPr="00C20506" w:rsidRDefault="0041552A" w:rsidP="0041552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C20506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="00D149E7" w:rsidRPr="00C20506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3</w:t>
      </w:r>
      <w:r w:rsidRPr="00C20506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="00D149E7" w:rsidRPr="00C20506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2566</w:t>
      </w:r>
      <w:r w:rsidRPr="00C20506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="00D149E7" w:rsidRPr="00C20506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0</w:t>
      </w:r>
      <w:r w:rsidRPr="00C20506">
        <w:rPr>
          <w:rFonts w:asciiTheme="majorBidi" w:hAnsiTheme="majorBidi" w:hint="cs"/>
          <w:snapToGrid w:val="0"/>
          <w:sz w:val="30"/>
          <w:szCs w:val="30"/>
          <w:lang w:eastAsia="th-TH"/>
        </w:rPr>
        <w:t>.</w:t>
      </w:r>
      <w:r w:rsidR="00D149E7" w:rsidRPr="00C20506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8</w:t>
      </w:r>
      <w:r w:rsidRPr="00C20506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7BCC6F0A" w14:textId="564A02DE" w:rsidR="006B3ADB" w:rsidRPr="00C20506" w:rsidRDefault="006B3ADB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20506">
        <w:rPr>
          <w:rFonts w:asciiTheme="majorBidi" w:hAnsiTheme="majorBidi"/>
          <w:sz w:val="30"/>
          <w:szCs w:val="30"/>
          <w:cs/>
        </w:rPr>
        <w:t xml:space="preserve"> </w:t>
      </w:r>
    </w:p>
    <w:p w14:paraId="422676B0" w14:textId="2D678962" w:rsidR="003D63CA" w:rsidRPr="00C20506" w:rsidRDefault="006B3ADB" w:rsidP="00693D49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บริษัทย่อยได้ทำสัญญาบริหารจัดการคลังสินค้า</w:t>
      </w:r>
      <w:r w:rsidR="003479F2" w:rsidRPr="00C20506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ในสาธารณรัฐแห่งสหภาพเมียนมาร์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ซึ่งเป็นสัญญาระยะยาว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3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สัญญามีผลบังคับใช้และจะสิ้นสุดในเดือนพฤศจิกายน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2565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</w:t>
      </w:r>
      <w:r w:rsidR="0041552A" w:rsidRPr="00C20506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ขั้นต่ำ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>ในปีแรกเป็นจำนวน</w:t>
      </w:r>
      <w:r w:rsidR="0041552A" w:rsidRPr="00C20506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เงิน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42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</w:t>
      </w:r>
      <w:r w:rsidR="0041552A" w:rsidRPr="00C20506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ต่อเดือน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สำหรับค่าบริการในปีที่สองและปีที่สามนั้นจะได้รับส่วนลดเท่ากับ</w:t>
      </w:r>
      <w:r w:rsidR="009944EC" w:rsidRPr="00C20506">
        <w:rPr>
          <w:rFonts w:asciiTheme="majorBidi" w:hAnsiTheme="majorBidi"/>
          <w:snapToGrid w:val="0"/>
          <w:sz w:val="30"/>
          <w:szCs w:val="30"/>
          <w:lang w:eastAsia="th-TH"/>
        </w:rPr>
        <w:br/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ร้อยละ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1</w:t>
      </w:r>
      <w:r w:rsidRPr="00C20506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ของค่าบริการในปีแรก และร้อยละ 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2</w:t>
      </w:r>
      <w:r w:rsidRPr="00C20506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D149E7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C2050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ของค่าบริการในปีที่สอง ตามลำดับ</w:t>
      </w:r>
    </w:p>
    <w:p w14:paraId="3346EDDE" w14:textId="2F64B7A8" w:rsidR="00693D49" w:rsidRPr="00171D12" w:rsidRDefault="00693D49" w:rsidP="00693D49">
      <w:pPr>
        <w:spacing w:line="240" w:lineRule="auto"/>
        <w:rPr>
          <w:rFonts w:asciiTheme="majorBidi" w:hAnsiTheme="majorBidi"/>
          <w:snapToGrid w:val="0"/>
          <w:sz w:val="30"/>
          <w:szCs w:val="30"/>
          <w:highlight w:val="yellow"/>
          <w:cs/>
          <w:lang w:eastAsia="th-TH"/>
        </w:rPr>
      </w:pPr>
      <w:r w:rsidRPr="00171D12">
        <w:rPr>
          <w:rFonts w:asciiTheme="majorBidi" w:hAnsiTheme="majorBidi"/>
          <w:snapToGrid w:val="0"/>
          <w:sz w:val="30"/>
          <w:szCs w:val="30"/>
          <w:highlight w:val="yellow"/>
          <w:lang w:eastAsia="th-TH"/>
        </w:rPr>
        <w:br w:type="page"/>
      </w:r>
    </w:p>
    <w:p w14:paraId="79C99EA9" w14:textId="0DA305E9" w:rsidR="003422E0" w:rsidRPr="00C20506" w:rsidRDefault="003422E0" w:rsidP="003422E0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C20506">
        <w:rPr>
          <w:b/>
          <w:bCs/>
          <w:i/>
          <w:iCs/>
          <w:sz w:val="30"/>
          <w:szCs w:val="30"/>
          <w:cs/>
        </w:rPr>
        <w:lastRenderedPageBreak/>
        <w:t>สัญญาซื้อก๊าซธรรมชาติ</w:t>
      </w:r>
    </w:p>
    <w:p w14:paraId="46D8C0DD" w14:textId="77777777" w:rsidR="003422E0" w:rsidRPr="00C20506" w:rsidRDefault="003422E0" w:rsidP="008E037B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277976A7" w14:textId="7C39268D" w:rsidR="003422E0" w:rsidRPr="00C20506" w:rsidRDefault="006724F7" w:rsidP="00D70AA8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C2050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C20506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="008E037B" w:rsidRPr="00C20506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="00E71D93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5 - 7</w:t>
      </w:r>
      <w:r w:rsidR="008E037B" w:rsidRPr="00C20506">
        <w:rPr>
          <w:rFonts w:hint="cs"/>
          <w:sz w:val="30"/>
          <w:szCs w:val="30"/>
          <w:cs/>
          <w:lang w:val="en-US"/>
        </w:rPr>
        <w:t xml:space="preserve"> ปี</w:t>
      </w:r>
      <w:r w:rsidR="008E037B" w:rsidRPr="00C20506">
        <w:rPr>
          <w:sz w:val="30"/>
          <w:szCs w:val="30"/>
          <w:lang w:val="en-US"/>
        </w:rPr>
        <w:t xml:space="preserve"> </w:t>
      </w:r>
      <w:r w:rsidR="008E037B" w:rsidRPr="00C20506">
        <w:rPr>
          <w:rFonts w:hint="cs"/>
          <w:sz w:val="30"/>
          <w:szCs w:val="30"/>
          <w:cs/>
          <w:lang w:val="en-US"/>
        </w:rPr>
        <w:t>สัญญามีผลบังคับใช้และจะทยอยสิ้นสุด</w:t>
      </w:r>
      <w:r w:rsidR="000B052C" w:rsidRPr="00C20506">
        <w:rPr>
          <w:rFonts w:hint="cs"/>
          <w:sz w:val="30"/>
          <w:szCs w:val="30"/>
          <w:cs/>
          <w:lang w:val="en-US"/>
        </w:rPr>
        <w:t>ภาย</w:t>
      </w:r>
      <w:r w:rsidR="008E037B" w:rsidRPr="00C20506">
        <w:rPr>
          <w:rFonts w:hint="cs"/>
          <w:sz w:val="30"/>
          <w:szCs w:val="30"/>
          <w:cs/>
          <w:lang w:val="en-US"/>
        </w:rPr>
        <w:t xml:space="preserve">ในเดือนกันยายน </w:t>
      </w:r>
      <w:r w:rsidR="008E037B" w:rsidRPr="00C20506">
        <w:rPr>
          <w:rFonts w:asciiTheme="majorBidi" w:hAnsiTheme="majorBidi"/>
          <w:snapToGrid w:val="0"/>
          <w:sz w:val="30"/>
          <w:szCs w:val="30"/>
          <w:lang w:val="en-US" w:eastAsia="th-TH"/>
        </w:rPr>
        <w:t>2571</w:t>
      </w:r>
      <w:r w:rsidR="003422E0" w:rsidRPr="00C20506">
        <w:rPr>
          <w:sz w:val="30"/>
          <w:szCs w:val="30"/>
          <w:cs/>
        </w:rPr>
        <w:t xml:space="preserve"> </w:t>
      </w:r>
      <w:r w:rsidR="003422E0" w:rsidRPr="00C20506">
        <w:rPr>
          <w:rFonts w:asciiTheme="majorBidi" w:hAnsiTheme="majorBidi"/>
          <w:snapToGrid w:val="0"/>
          <w:sz w:val="30"/>
          <w:szCs w:val="30"/>
          <w:cs/>
          <w:lang w:val="en-US" w:eastAsia="th-TH"/>
        </w:rPr>
        <w:t>โดย</w:t>
      </w:r>
      <w:r w:rsidR="00075994" w:rsidRPr="00C2050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C20506">
        <w:rPr>
          <w:sz w:val="30"/>
          <w:szCs w:val="30"/>
          <w:cs/>
        </w:rPr>
        <w:t>ตกลงซื้อก๊าซธรรมชาติตามระยะเวลาและเงื่อนไขต่างๆ ที่ระบุในสัญญา</w:t>
      </w:r>
    </w:p>
    <w:p w14:paraId="3835AA0C" w14:textId="77777777" w:rsidR="00714009" w:rsidRPr="00C20506" w:rsidRDefault="0071400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94873D1" w14:textId="77777777" w:rsidR="002D1934" w:rsidRPr="00C20506" w:rsidRDefault="002D193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2050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5B8FD7CA" w14:textId="48D42FE2" w:rsidR="005A5157" w:rsidRPr="00C20506" w:rsidRDefault="005A5157" w:rsidP="008E037B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0F3DC327" w14:textId="72471756" w:rsidR="00EE5F46" w:rsidRPr="00C20506" w:rsidRDefault="00EE5F46" w:rsidP="00EE5F46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C20506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2C573F32" w14:textId="77777777" w:rsidR="00EE5F46" w:rsidRPr="00C20506" w:rsidRDefault="00EE5F46" w:rsidP="008E037B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4C2AF1D4" w14:textId="1B05DA82" w:rsidR="002849E2" w:rsidRPr="00C20506" w:rsidRDefault="00A4796E" w:rsidP="002336C7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C20506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630178" w:rsidRPr="00C2050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149E7" w:rsidRPr="00C20506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251738" w:rsidRPr="00C20506">
        <w:rPr>
          <w:rFonts w:asciiTheme="majorBidi" w:hAnsiTheme="majorBidi" w:cstheme="majorBidi"/>
          <w:spacing w:val="-4"/>
          <w:sz w:val="30"/>
          <w:szCs w:val="30"/>
          <w:lang w:val="en-US"/>
        </w:rPr>
        <w:t>0</w:t>
      </w:r>
      <w:r w:rsidR="007A0ED9" w:rsidRPr="00C2050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233D1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กันย</w:t>
      </w:r>
      <w:r w:rsidR="00251738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ายน</w:t>
      </w:r>
      <w:r w:rsidR="00D113E4" w:rsidRPr="00C20506">
        <w:rPr>
          <w:rFonts w:ascii="Angsana New" w:hAnsi="Angsana New"/>
          <w:sz w:val="30"/>
          <w:szCs w:val="30"/>
        </w:rPr>
        <w:t xml:space="preserve"> </w:t>
      </w:r>
      <w:r w:rsidR="00D149E7" w:rsidRPr="00C20506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="002849E2" w:rsidRPr="00C205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849E2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2849E2" w:rsidRPr="00C20506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="002849E2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="002849E2" w:rsidRPr="00C2050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="002849E2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="002849E2" w:rsidRPr="00C20506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จากการค้ำประกันการใช้วงเงินสินเชื่อของ</w:t>
      </w:r>
      <w:r w:rsidR="002849E2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2849E2" w:rsidRPr="00C20506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ที่เกี่ยวข้องกันหลายแห่งเป็นจำนวนเงิน</w:t>
      </w:r>
      <w:r w:rsidR="002849E2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 </w:t>
      </w:r>
      <w:r w:rsidR="00717173">
        <w:rPr>
          <w:rFonts w:asciiTheme="majorBidi" w:hAnsiTheme="majorBidi" w:cstheme="majorBidi"/>
          <w:spacing w:val="-4"/>
          <w:sz w:val="30"/>
          <w:szCs w:val="30"/>
          <w:lang w:val="en-US"/>
        </w:rPr>
        <w:t>52,777.5</w:t>
      </w:r>
      <w:r w:rsidR="002849E2" w:rsidRPr="00C2050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C20506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="002849E2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="00717173">
        <w:rPr>
          <w:rFonts w:asciiTheme="majorBidi" w:hAnsiTheme="majorBidi" w:cstheme="majorBidi"/>
          <w:spacing w:val="-4"/>
          <w:sz w:val="30"/>
          <w:szCs w:val="30"/>
          <w:lang w:val="en-US"/>
        </w:rPr>
        <w:t>65.6</w:t>
      </w:r>
      <w:r w:rsidR="002849E2" w:rsidRPr="00C2050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="002849E2" w:rsidRPr="00C205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30178" w:rsidRPr="00C20506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D149E7"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31</w:t>
      </w:r>
      <w:r w:rsidR="00630178" w:rsidRPr="00C2050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630178" w:rsidRPr="00C2050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D149E7"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2564</w:t>
      </w:r>
      <w:r w:rsidR="00630178"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: </w:t>
      </w:r>
      <w:r w:rsidR="00D149E7"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44</w:t>
      </w:r>
      <w:r w:rsidR="00EE5A5D"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,</w:t>
      </w:r>
      <w:r w:rsidR="00D149E7"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877</w:t>
      </w:r>
      <w:r w:rsidR="00EE5A5D"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D149E7"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</w:t>
      </w:r>
      <w:r w:rsidR="00EE5A5D"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630178" w:rsidRPr="00C2050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ล้านเมียนมาร์จัต และ </w:t>
      </w:r>
      <w:r w:rsidR="00D149E7"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62</w:t>
      </w:r>
      <w:r w:rsidR="00EE5A5D"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D149E7"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6</w:t>
      </w:r>
      <w:r w:rsidR="00EE5A5D"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630178"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630178" w:rsidRPr="00C2050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ล้านเหรียญสหรัฐอเมริกา</w:t>
      </w:r>
      <w:r w:rsidR="00630178" w:rsidRPr="00C20506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)</w:t>
      </w:r>
      <w:r w:rsidR="00630178" w:rsidRPr="00C2050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2849E2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และจากการ</w:t>
      </w:r>
      <w:r w:rsidR="006F2B4B" w:rsidRPr="00C20506">
        <w:rPr>
          <w:rFonts w:asciiTheme="majorBidi" w:hAnsiTheme="majorBidi" w:cstheme="majorBidi"/>
          <w:spacing w:val="-4"/>
          <w:sz w:val="30"/>
          <w:szCs w:val="30"/>
        </w:rPr>
        <w:br/>
      </w:r>
      <w:r w:rsidR="002849E2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ค้ำประกันการเช่าสินทรัพย์</w:t>
      </w:r>
      <w:r w:rsidR="002849E2" w:rsidRPr="00C20506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2849E2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2849E2" w:rsidRPr="00C20506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="002849E2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คิดเป็นร้อยละ </w:t>
      </w:r>
      <w:r w:rsidR="00717173">
        <w:rPr>
          <w:rFonts w:asciiTheme="majorBidi" w:hAnsiTheme="majorBidi" w:cstheme="majorBidi"/>
          <w:spacing w:val="-4"/>
          <w:sz w:val="30"/>
          <w:szCs w:val="30"/>
          <w:lang w:val="en-US"/>
        </w:rPr>
        <w:t>51</w:t>
      </w:r>
      <w:r w:rsidR="002849E2" w:rsidRPr="00C2050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ของหนี้สินตามสัญญาเช่า</w:t>
      </w:r>
      <w:r w:rsidR="002336C7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สำหรับสินทรัพย์</w:t>
      </w:r>
      <w:r w:rsidR="0082639A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ที่</w:t>
      </w:r>
      <w:r w:rsidR="002336C7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="0082639A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ระบุไว้ในสัญญา</w:t>
      </w:r>
      <w:r w:rsidR="002336C7" w:rsidRPr="00C20506">
        <w:rPr>
          <w:rFonts w:asciiTheme="majorBidi" w:hAnsiTheme="majorBidi" w:cstheme="majorBidi" w:hint="cs"/>
          <w:spacing w:val="-4"/>
          <w:sz w:val="30"/>
          <w:szCs w:val="30"/>
          <w:cs/>
        </w:rPr>
        <w:t>เช่าส่วนที่มีการค้ำประกัน</w:t>
      </w:r>
    </w:p>
    <w:p w14:paraId="14D99843" w14:textId="77777777" w:rsidR="00B27817" w:rsidRPr="00C20506" w:rsidRDefault="00B27817" w:rsidP="0062312A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2F3FC129" w14:textId="22E3B669" w:rsidR="00EE5F46" w:rsidRPr="00C20506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C20506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คดีความ</w:t>
      </w:r>
    </w:p>
    <w:p w14:paraId="683C7DF6" w14:textId="77777777" w:rsidR="00EE5F46" w:rsidRPr="00C20506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0CD76665" w14:textId="45B30155" w:rsidR="00A47431" w:rsidRPr="00C20506" w:rsidRDefault="00A47431" w:rsidP="00890C80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C20506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D149E7" w:rsidRPr="00C20506">
        <w:rPr>
          <w:rFonts w:asciiTheme="majorBidi" w:hAnsiTheme="majorBidi"/>
          <w:sz w:val="30"/>
          <w:szCs w:val="30"/>
          <w:lang w:val="en-US"/>
        </w:rPr>
        <w:t>28</w:t>
      </w:r>
      <w:r w:rsidRPr="00C2050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20506">
        <w:rPr>
          <w:rFonts w:asciiTheme="majorBidi" w:hAnsiTheme="majorBidi" w:hint="cs"/>
          <w:sz w:val="30"/>
          <w:szCs w:val="30"/>
          <w:cs/>
        </w:rPr>
        <w:t>กรกฎาคม</w:t>
      </w:r>
      <w:r w:rsidRPr="00C20506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D149E7" w:rsidRPr="00C20506">
        <w:rPr>
          <w:rFonts w:asciiTheme="majorBidi" w:hAnsiTheme="majorBidi" w:hint="cs"/>
          <w:sz w:val="30"/>
          <w:szCs w:val="30"/>
          <w:lang w:val="en-US"/>
        </w:rPr>
        <w:t>2560</w:t>
      </w:r>
      <w:r w:rsidRPr="00C20506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C20506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C20506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C20506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D149E7" w:rsidRPr="00C20506">
        <w:rPr>
          <w:rFonts w:asciiTheme="majorBidi" w:hAnsiTheme="majorBidi"/>
          <w:sz w:val="30"/>
          <w:szCs w:val="30"/>
          <w:lang w:val="en-US"/>
        </w:rPr>
        <w:t>2561</w:t>
      </w:r>
      <w:r w:rsidRPr="00C2050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20506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C20506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C20506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C20506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Pr="00C20506">
        <w:rPr>
          <w:rFonts w:asciiTheme="majorBidi" w:hAnsiTheme="majorBidi" w:hint="cs"/>
          <w:sz w:val="30"/>
          <w:szCs w:val="30"/>
          <w:cs/>
        </w:rPr>
        <w:t xml:space="preserve"> </w:t>
      </w:r>
      <w:r w:rsidR="00D149E7" w:rsidRPr="00C20506">
        <w:rPr>
          <w:rFonts w:asciiTheme="majorBidi" w:hAnsiTheme="majorBidi"/>
          <w:sz w:val="30"/>
          <w:szCs w:val="30"/>
          <w:lang w:val="en-US"/>
        </w:rPr>
        <w:t>11</w:t>
      </w:r>
      <w:r w:rsidRPr="00C20506">
        <w:rPr>
          <w:rFonts w:asciiTheme="majorBidi" w:hAnsiTheme="majorBidi"/>
          <w:sz w:val="30"/>
          <w:szCs w:val="30"/>
        </w:rPr>
        <w:t>.</w:t>
      </w:r>
      <w:r w:rsidR="00D149E7" w:rsidRPr="00C20506">
        <w:rPr>
          <w:rFonts w:asciiTheme="majorBidi" w:hAnsiTheme="majorBidi"/>
          <w:sz w:val="30"/>
          <w:szCs w:val="30"/>
          <w:lang w:val="en-US"/>
        </w:rPr>
        <w:t>0</w:t>
      </w:r>
      <w:r w:rsidRPr="00C20506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D149E7" w:rsidRPr="00C20506">
        <w:rPr>
          <w:rFonts w:asciiTheme="majorBidi" w:hAnsiTheme="majorBidi"/>
          <w:sz w:val="30"/>
          <w:szCs w:val="30"/>
          <w:lang w:val="en-US"/>
        </w:rPr>
        <w:t>1</w:t>
      </w:r>
      <w:r w:rsidRPr="00C20506">
        <w:rPr>
          <w:rFonts w:asciiTheme="majorBidi" w:hAnsiTheme="majorBidi"/>
          <w:sz w:val="30"/>
          <w:szCs w:val="30"/>
        </w:rPr>
        <w:t>.</w:t>
      </w:r>
      <w:r w:rsidR="00D149E7" w:rsidRPr="00C20506">
        <w:rPr>
          <w:rFonts w:asciiTheme="majorBidi" w:hAnsiTheme="majorBidi"/>
          <w:sz w:val="30"/>
          <w:szCs w:val="30"/>
          <w:lang w:val="en-US"/>
        </w:rPr>
        <w:t>5</w:t>
      </w:r>
      <w:r w:rsidRPr="00C20506">
        <w:rPr>
          <w:rFonts w:asciiTheme="majorBidi" w:hAnsiTheme="majorBidi"/>
          <w:sz w:val="30"/>
          <w:szCs w:val="30"/>
          <w:cs/>
          <w:lang w:val="th-TH"/>
        </w:rPr>
        <w:t xml:space="preserve"> ล้านเหรียญสหรัฐอเมริกา หรือเทียบเท่า</w:t>
      </w:r>
      <w:r w:rsidRPr="00C20506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C2050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D149E7" w:rsidRPr="00C20506">
        <w:rPr>
          <w:rFonts w:asciiTheme="majorBidi" w:hAnsiTheme="majorBidi" w:hint="cs"/>
          <w:sz w:val="30"/>
          <w:szCs w:val="30"/>
          <w:lang w:val="en-US"/>
        </w:rPr>
        <w:t>49</w:t>
      </w:r>
      <w:r w:rsidRPr="00C20506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="00D149E7" w:rsidRPr="00C20506">
        <w:rPr>
          <w:rFonts w:asciiTheme="majorBidi" w:hAnsiTheme="majorBidi" w:hint="cs"/>
          <w:sz w:val="30"/>
          <w:szCs w:val="30"/>
          <w:lang w:val="en-US"/>
        </w:rPr>
        <w:t>3</w:t>
      </w:r>
      <w:r w:rsidRPr="00C20506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C20506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C20506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Pr="00C20506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C20506">
        <w:rPr>
          <w:rFonts w:asciiTheme="majorBidi" w:hAnsiTheme="majorBidi"/>
          <w:sz w:val="30"/>
          <w:szCs w:val="30"/>
          <w:cs/>
          <w:lang w:val="th-TH"/>
        </w:rPr>
        <w:br/>
        <w:t>ฝ่ายบริหารของบริษัท</w:t>
      </w:r>
      <w:r w:rsidRPr="00C20506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C20506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C20506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="00D149E7" w:rsidRPr="00C20506">
        <w:rPr>
          <w:rFonts w:asciiTheme="majorBidi" w:hAnsiTheme="majorBidi"/>
          <w:spacing w:val="-4"/>
          <w:sz w:val="30"/>
          <w:szCs w:val="30"/>
          <w:lang w:val="en-US"/>
        </w:rPr>
        <w:t>22</w:t>
      </w:r>
      <w:r w:rsidRPr="00C20506">
        <w:rPr>
          <w:rFonts w:asciiTheme="majorBidi" w:hAnsiTheme="majorBidi"/>
          <w:spacing w:val="-4"/>
          <w:sz w:val="30"/>
          <w:szCs w:val="30"/>
        </w:rPr>
        <w:t>.</w:t>
      </w:r>
      <w:r w:rsidR="00D149E7" w:rsidRPr="00C20506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Pr="00C20506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C20506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302D46C4" w14:textId="4E2EDA1C" w:rsidR="00B23C66" w:rsidRPr="00C20506" w:rsidRDefault="00A4305E" w:rsidP="00101728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171D12">
        <w:rPr>
          <w:rFonts w:asciiTheme="majorBidi" w:hAnsiTheme="majorBidi"/>
          <w:spacing w:val="-4"/>
          <w:sz w:val="30"/>
          <w:szCs w:val="30"/>
          <w:highlight w:val="yellow"/>
        </w:rPr>
        <w:br w:type="column"/>
      </w:r>
      <w:r w:rsidR="00B3415A" w:rsidRPr="00C20506">
        <w:rPr>
          <w:rFonts w:asciiTheme="majorBidi" w:hAnsiTheme="majorBidi"/>
          <w:sz w:val="30"/>
          <w:szCs w:val="30"/>
          <w:cs/>
          <w:lang w:val="th-TH"/>
        </w:rPr>
        <w:lastRenderedPageBreak/>
        <w:t xml:space="preserve">ในเดือนสิงหาคม </w:t>
      </w:r>
      <w:r w:rsidR="00AD14D2">
        <w:rPr>
          <w:rFonts w:asciiTheme="majorBidi" w:hAnsiTheme="majorBidi"/>
          <w:sz w:val="30"/>
          <w:szCs w:val="30"/>
          <w:lang w:val="en-US"/>
        </w:rPr>
        <w:t>2561</w:t>
      </w:r>
      <w:r w:rsidR="00B3415A" w:rsidRPr="00C20506">
        <w:rPr>
          <w:rFonts w:asciiTheme="majorBidi" w:hAnsiTheme="majorBidi"/>
          <w:sz w:val="30"/>
          <w:szCs w:val="30"/>
          <w:cs/>
          <w:lang w:val="th-TH"/>
        </w:rPr>
        <w:t xml:space="preserve"> บริษัทแห่งหนึ่งในประเทศไทยที่เคยซื้อสินค้าจากบริษัท เอ็ม-</w:t>
      </w:r>
      <w:r w:rsidR="00AD14D2">
        <w:rPr>
          <w:rFonts w:asciiTheme="majorBidi" w:hAnsiTheme="majorBidi"/>
          <w:sz w:val="30"/>
          <w:szCs w:val="30"/>
          <w:lang w:val="en-US"/>
        </w:rPr>
        <w:t>150</w:t>
      </w:r>
      <w:r w:rsidR="00B3415A" w:rsidRPr="00C20506">
        <w:rPr>
          <w:rFonts w:asciiTheme="majorBidi" w:hAnsiTheme="majorBidi"/>
          <w:sz w:val="30"/>
          <w:szCs w:val="30"/>
          <w:cs/>
          <w:lang w:val="th-TH"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และเรียกร้องให้บริษัทชดใช้ค่าเสียหายในฐานละเมิดและผิดสัญญาเป็นจำนวน </w:t>
      </w:r>
      <w:r w:rsidRPr="00C20506">
        <w:rPr>
          <w:rFonts w:asciiTheme="majorBidi" w:hAnsiTheme="majorBidi"/>
          <w:sz w:val="30"/>
          <w:szCs w:val="30"/>
          <w:cs/>
          <w:lang w:val="th-TH"/>
        </w:rPr>
        <w:t>2</w:t>
      </w:r>
      <w:r w:rsidR="00B3415A" w:rsidRPr="00C20506">
        <w:rPr>
          <w:rFonts w:asciiTheme="majorBidi" w:hAnsiTheme="majorBidi"/>
          <w:sz w:val="30"/>
          <w:szCs w:val="30"/>
          <w:cs/>
          <w:lang w:val="th-TH"/>
        </w:rPr>
        <w:t xml:space="preserve"> ล้านบาทต่อเดือนนับแต่เดือนมิถุนายน </w:t>
      </w:r>
      <w:r w:rsidR="00AD14D2">
        <w:rPr>
          <w:rFonts w:asciiTheme="majorBidi" w:hAnsiTheme="majorBidi"/>
          <w:sz w:val="30"/>
          <w:szCs w:val="30"/>
          <w:lang w:val="en-US"/>
        </w:rPr>
        <w:t>2561</w:t>
      </w:r>
      <w:r w:rsidR="00B3415A" w:rsidRPr="00C20506">
        <w:rPr>
          <w:rFonts w:asciiTheme="majorBidi" w:hAnsiTheme="majorBidi"/>
          <w:sz w:val="30"/>
          <w:szCs w:val="30"/>
          <w:cs/>
          <w:lang w:val="th-TH"/>
        </w:rPr>
        <w:t xml:space="preserve"> เป็นต้นมา หากบริษัทไม่สามารถดำเนินการตามที่ร้องขอได้ ก็ขอให้บริษัทชดใช้ค่าเสียหายประมาณ </w:t>
      </w:r>
      <w:r w:rsidR="00AD14D2">
        <w:rPr>
          <w:rFonts w:asciiTheme="majorBidi" w:hAnsiTheme="majorBidi"/>
          <w:sz w:val="30"/>
          <w:szCs w:val="30"/>
          <w:lang w:val="en-US"/>
        </w:rPr>
        <w:t>228</w:t>
      </w:r>
      <w:r w:rsidR="00B3415A" w:rsidRPr="00C20506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โดยศาลชั้นต้นและศาลอุทธรณ์ได้พิพากษายกฟ้องแล้ว ในเดือนมิถุนายน </w:t>
      </w:r>
      <w:r w:rsidR="00AD14D2">
        <w:rPr>
          <w:rFonts w:asciiTheme="majorBidi" w:hAnsiTheme="majorBidi"/>
          <w:sz w:val="30"/>
          <w:szCs w:val="30"/>
          <w:lang w:val="en-US"/>
        </w:rPr>
        <w:t>2565</w:t>
      </w:r>
      <w:r w:rsidR="00B3415A" w:rsidRPr="00C20506">
        <w:rPr>
          <w:rFonts w:asciiTheme="majorBidi" w:hAnsiTheme="majorBidi"/>
          <w:sz w:val="30"/>
          <w:szCs w:val="30"/>
          <w:cs/>
          <w:lang w:val="th-TH"/>
        </w:rPr>
        <w:t xml:space="preserve"> ศาลฎีกามีคำสั่งไม่อนุญาตให้โจทก์ยื่นฎีกา และไม่รับฎีกาของโจทก์ คดีจึงเป็นอันยุติตามคำพิพากษาของศาลอุทธรณ์ </w:t>
      </w:r>
      <w:r w:rsidR="00027A1E" w:rsidRPr="00C20506">
        <w:rPr>
          <w:rFonts w:asciiTheme="majorBidi" w:hAnsiTheme="majorBidi" w:hint="cs"/>
          <w:sz w:val="30"/>
          <w:szCs w:val="30"/>
          <w:cs/>
          <w:lang w:val="th-TH"/>
        </w:rPr>
        <w:t>ส่งผลให้บริษัท</w:t>
      </w:r>
      <w:r w:rsidR="00B3415A" w:rsidRPr="00C20506">
        <w:rPr>
          <w:rFonts w:asciiTheme="majorBidi" w:hAnsiTheme="majorBidi"/>
          <w:sz w:val="30"/>
          <w:szCs w:val="30"/>
          <w:cs/>
          <w:lang w:val="th-TH"/>
        </w:rPr>
        <w:t>ไม่ได้รับผลเสียหายที่มีสาระสำคัญเกี่ยวกับคดีฟ้องร้องดังกล่าวข้างต้น</w:t>
      </w:r>
    </w:p>
    <w:sectPr w:rsidR="00B23C66" w:rsidRPr="00C20506" w:rsidSect="00423834"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128F8" w14:textId="77777777" w:rsidR="009D7A17" w:rsidRDefault="009D7A17">
      <w:r>
        <w:separator/>
      </w:r>
    </w:p>
  </w:endnote>
  <w:endnote w:type="continuationSeparator" w:id="0">
    <w:p w14:paraId="32558E30" w14:textId="77777777" w:rsidR="009D7A17" w:rsidRDefault="009D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4538B519" w14:textId="77777777" w:rsidR="003D41A2" w:rsidRPr="00B248A7" w:rsidRDefault="003D41A2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28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723BC" w14:textId="77777777" w:rsidR="003D41A2" w:rsidRPr="00173BD7" w:rsidRDefault="003D41A2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3D41A2" w:rsidRPr="00175C2C" w:rsidRDefault="003D41A2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EDF7" w14:textId="77777777" w:rsidR="003D41A2" w:rsidRPr="00173BD7" w:rsidRDefault="003D41A2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90CD53B" w14:textId="77777777" w:rsidR="003D41A2" w:rsidRPr="00175C2C" w:rsidRDefault="003D41A2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7D6A0" w14:textId="77777777" w:rsidR="009D7A17" w:rsidRDefault="009D7A17">
      <w:r>
        <w:separator/>
      </w:r>
    </w:p>
  </w:footnote>
  <w:footnote w:type="continuationSeparator" w:id="0">
    <w:p w14:paraId="74ADEE1D" w14:textId="77777777" w:rsidR="009D7A17" w:rsidRDefault="009D7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3F230" w14:textId="77777777" w:rsidR="003D41A2" w:rsidRDefault="003D41A2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33EC9AC" w14:textId="77777777" w:rsidR="003D41A2" w:rsidRDefault="003D41A2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ACB81BC" w14:textId="23AC39DF" w:rsidR="003D41A2" w:rsidRDefault="003D41A2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0E2875">
      <w:rPr>
        <w:rFonts w:ascii="Angsana New" w:hAnsi="Angsana New"/>
        <w:b/>
        <w:bCs/>
        <w:sz w:val="30"/>
        <w:szCs w:val="30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C3CD041" w14:textId="77777777" w:rsidR="003D41A2" w:rsidRPr="000E5F74" w:rsidRDefault="003D41A2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4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 w:numId="2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313"/>
    <w:rsid w:val="000037FF"/>
    <w:rsid w:val="00003BC8"/>
    <w:rsid w:val="00003C8B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E8"/>
    <w:rsid w:val="0000765B"/>
    <w:rsid w:val="00007770"/>
    <w:rsid w:val="000079CB"/>
    <w:rsid w:val="00007EA1"/>
    <w:rsid w:val="000105BE"/>
    <w:rsid w:val="00010989"/>
    <w:rsid w:val="00010ACF"/>
    <w:rsid w:val="0001153D"/>
    <w:rsid w:val="00011788"/>
    <w:rsid w:val="00011C73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2D1"/>
    <w:rsid w:val="00021877"/>
    <w:rsid w:val="000218A5"/>
    <w:rsid w:val="00021C38"/>
    <w:rsid w:val="00021C7F"/>
    <w:rsid w:val="00021E5B"/>
    <w:rsid w:val="000220BC"/>
    <w:rsid w:val="000232DC"/>
    <w:rsid w:val="00023A36"/>
    <w:rsid w:val="00023C34"/>
    <w:rsid w:val="00023F0F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D9A"/>
    <w:rsid w:val="00026FF1"/>
    <w:rsid w:val="0002751B"/>
    <w:rsid w:val="000277D7"/>
    <w:rsid w:val="000277D8"/>
    <w:rsid w:val="00027A1E"/>
    <w:rsid w:val="00027A5B"/>
    <w:rsid w:val="0003030F"/>
    <w:rsid w:val="00030668"/>
    <w:rsid w:val="00030AC4"/>
    <w:rsid w:val="00030AE9"/>
    <w:rsid w:val="00030FC6"/>
    <w:rsid w:val="000311C6"/>
    <w:rsid w:val="000322E7"/>
    <w:rsid w:val="0003248E"/>
    <w:rsid w:val="00032905"/>
    <w:rsid w:val="00032C38"/>
    <w:rsid w:val="00032FC5"/>
    <w:rsid w:val="00033089"/>
    <w:rsid w:val="00033426"/>
    <w:rsid w:val="000334EE"/>
    <w:rsid w:val="00033AA7"/>
    <w:rsid w:val="00034620"/>
    <w:rsid w:val="00034C0A"/>
    <w:rsid w:val="00034C85"/>
    <w:rsid w:val="00034E4F"/>
    <w:rsid w:val="000352F7"/>
    <w:rsid w:val="0003543A"/>
    <w:rsid w:val="000354AE"/>
    <w:rsid w:val="00035EC2"/>
    <w:rsid w:val="00036022"/>
    <w:rsid w:val="0003618C"/>
    <w:rsid w:val="000364E3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A85"/>
    <w:rsid w:val="00041D4F"/>
    <w:rsid w:val="00041F50"/>
    <w:rsid w:val="000424A3"/>
    <w:rsid w:val="00042C1F"/>
    <w:rsid w:val="00042C9C"/>
    <w:rsid w:val="00042F65"/>
    <w:rsid w:val="00043011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DBF"/>
    <w:rsid w:val="00055FDE"/>
    <w:rsid w:val="000562AD"/>
    <w:rsid w:val="000562D1"/>
    <w:rsid w:val="0005690A"/>
    <w:rsid w:val="00056A30"/>
    <w:rsid w:val="000572FD"/>
    <w:rsid w:val="00060038"/>
    <w:rsid w:val="000603FD"/>
    <w:rsid w:val="000618AB"/>
    <w:rsid w:val="00061F79"/>
    <w:rsid w:val="000626D0"/>
    <w:rsid w:val="00063625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31C7"/>
    <w:rsid w:val="00073577"/>
    <w:rsid w:val="00073619"/>
    <w:rsid w:val="00073761"/>
    <w:rsid w:val="00073F88"/>
    <w:rsid w:val="000741F8"/>
    <w:rsid w:val="00074323"/>
    <w:rsid w:val="000743F4"/>
    <w:rsid w:val="0007440B"/>
    <w:rsid w:val="00074833"/>
    <w:rsid w:val="00074A4B"/>
    <w:rsid w:val="0007511E"/>
    <w:rsid w:val="000751AB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ABF"/>
    <w:rsid w:val="00077CE8"/>
    <w:rsid w:val="00077D95"/>
    <w:rsid w:val="000800A6"/>
    <w:rsid w:val="000803D4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4D2"/>
    <w:rsid w:val="00083653"/>
    <w:rsid w:val="00083875"/>
    <w:rsid w:val="00083A22"/>
    <w:rsid w:val="00083DFC"/>
    <w:rsid w:val="00084339"/>
    <w:rsid w:val="00084690"/>
    <w:rsid w:val="00084B74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E1F"/>
    <w:rsid w:val="0008717A"/>
    <w:rsid w:val="00087365"/>
    <w:rsid w:val="00087AAD"/>
    <w:rsid w:val="00087C7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D4D"/>
    <w:rsid w:val="000A2EDA"/>
    <w:rsid w:val="000A3483"/>
    <w:rsid w:val="000A3897"/>
    <w:rsid w:val="000A420C"/>
    <w:rsid w:val="000A4494"/>
    <w:rsid w:val="000A44EF"/>
    <w:rsid w:val="000A4DDF"/>
    <w:rsid w:val="000A4F68"/>
    <w:rsid w:val="000A4FBC"/>
    <w:rsid w:val="000A5372"/>
    <w:rsid w:val="000A5D3B"/>
    <w:rsid w:val="000A5F9C"/>
    <w:rsid w:val="000A676A"/>
    <w:rsid w:val="000A6AA2"/>
    <w:rsid w:val="000A72A6"/>
    <w:rsid w:val="000A79A5"/>
    <w:rsid w:val="000A7BE8"/>
    <w:rsid w:val="000A7C96"/>
    <w:rsid w:val="000A7D08"/>
    <w:rsid w:val="000B0292"/>
    <w:rsid w:val="000B02ED"/>
    <w:rsid w:val="000B052C"/>
    <w:rsid w:val="000B0843"/>
    <w:rsid w:val="000B0DA9"/>
    <w:rsid w:val="000B17AC"/>
    <w:rsid w:val="000B1F60"/>
    <w:rsid w:val="000B2254"/>
    <w:rsid w:val="000B2964"/>
    <w:rsid w:val="000B2A91"/>
    <w:rsid w:val="000B2E84"/>
    <w:rsid w:val="000B3933"/>
    <w:rsid w:val="000B3F0A"/>
    <w:rsid w:val="000B3F22"/>
    <w:rsid w:val="000B417A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3F9"/>
    <w:rsid w:val="000B79E8"/>
    <w:rsid w:val="000C0AA3"/>
    <w:rsid w:val="000C0CAE"/>
    <w:rsid w:val="000C1987"/>
    <w:rsid w:val="000C198A"/>
    <w:rsid w:val="000C1EE2"/>
    <w:rsid w:val="000C2059"/>
    <w:rsid w:val="000C25F1"/>
    <w:rsid w:val="000C28A5"/>
    <w:rsid w:val="000C2B31"/>
    <w:rsid w:val="000C2DF2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1D0C"/>
    <w:rsid w:val="000E1D8F"/>
    <w:rsid w:val="000E1E53"/>
    <w:rsid w:val="000E20DA"/>
    <w:rsid w:val="000E22FC"/>
    <w:rsid w:val="000E2329"/>
    <w:rsid w:val="000E2875"/>
    <w:rsid w:val="000E3B9F"/>
    <w:rsid w:val="000E40E5"/>
    <w:rsid w:val="000E4C45"/>
    <w:rsid w:val="000E4DB4"/>
    <w:rsid w:val="000E4EE4"/>
    <w:rsid w:val="000E5280"/>
    <w:rsid w:val="000E52CF"/>
    <w:rsid w:val="000E5468"/>
    <w:rsid w:val="000E5F74"/>
    <w:rsid w:val="000E6046"/>
    <w:rsid w:val="000E62E3"/>
    <w:rsid w:val="000E641C"/>
    <w:rsid w:val="000E6537"/>
    <w:rsid w:val="000E7004"/>
    <w:rsid w:val="000E7184"/>
    <w:rsid w:val="000E7C3D"/>
    <w:rsid w:val="000F08DE"/>
    <w:rsid w:val="000F0BD3"/>
    <w:rsid w:val="000F0FB6"/>
    <w:rsid w:val="000F12E6"/>
    <w:rsid w:val="000F1334"/>
    <w:rsid w:val="000F13D3"/>
    <w:rsid w:val="000F148A"/>
    <w:rsid w:val="000F14E5"/>
    <w:rsid w:val="000F16BF"/>
    <w:rsid w:val="000F17E2"/>
    <w:rsid w:val="000F1A36"/>
    <w:rsid w:val="000F1D00"/>
    <w:rsid w:val="000F1D86"/>
    <w:rsid w:val="000F1FAD"/>
    <w:rsid w:val="000F2044"/>
    <w:rsid w:val="000F287F"/>
    <w:rsid w:val="000F3318"/>
    <w:rsid w:val="000F332A"/>
    <w:rsid w:val="000F3721"/>
    <w:rsid w:val="000F3772"/>
    <w:rsid w:val="000F394E"/>
    <w:rsid w:val="000F39B4"/>
    <w:rsid w:val="000F3EC3"/>
    <w:rsid w:val="000F436E"/>
    <w:rsid w:val="000F43C4"/>
    <w:rsid w:val="000F453F"/>
    <w:rsid w:val="000F47E4"/>
    <w:rsid w:val="000F49BE"/>
    <w:rsid w:val="000F49C0"/>
    <w:rsid w:val="000F4C3D"/>
    <w:rsid w:val="000F51AF"/>
    <w:rsid w:val="000F53AB"/>
    <w:rsid w:val="000F613D"/>
    <w:rsid w:val="000F61A6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728"/>
    <w:rsid w:val="0010193F"/>
    <w:rsid w:val="00101A01"/>
    <w:rsid w:val="001020E5"/>
    <w:rsid w:val="0010302C"/>
    <w:rsid w:val="00103ABB"/>
    <w:rsid w:val="00103EB7"/>
    <w:rsid w:val="00103F88"/>
    <w:rsid w:val="0010447F"/>
    <w:rsid w:val="001046DD"/>
    <w:rsid w:val="00104884"/>
    <w:rsid w:val="001050AE"/>
    <w:rsid w:val="001052B0"/>
    <w:rsid w:val="0010541D"/>
    <w:rsid w:val="00105641"/>
    <w:rsid w:val="00105949"/>
    <w:rsid w:val="00105958"/>
    <w:rsid w:val="00105B1C"/>
    <w:rsid w:val="0010619D"/>
    <w:rsid w:val="001063B9"/>
    <w:rsid w:val="0010665D"/>
    <w:rsid w:val="001069CB"/>
    <w:rsid w:val="00106EDC"/>
    <w:rsid w:val="00107024"/>
    <w:rsid w:val="00107685"/>
    <w:rsid w:val="0010770C"/>
    <w:rsid w:val="00107B24"/>
    <w:rsid w:val="00107C7E"/>
    <w:rsid w:val="00107CF1"/>
    <w:rsid w:val="00110337"/>
    <w:rsid w:val="00110A19"/>
    <w:rsid w:val="00110AAC"/>
    <w:rsid w:val="00110E96"/>
    <w:rsid w:val="0011153C"/>
    <w:rsid w:val="001116DC"/>
    <w:rsid w:val="0011187C"/>
    <w:rsid w:val="00111AB5"/>
    <w:rsid w:val="00111F31"/>
    <w:rsid w:val="001124A5"/>
    <w:rsid w:val="00112E5F"/>
    <w:rsid w:val="001132DA"/>
    <w:rsid w:val="00113330"/>
    <w:rsid w:val="001135CD"/>
    <w:rsid w:val="001139F8"/>
    <w:rsid w:val="00113F9D"/>
    <w:rsid w:val="001145D4"/>
    <w:rsid w:val="00114CC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478"/>
    <w:rsid w:val="00122635"/>
    <w:rsid w:val="00123CEF"/>
    <w:rsid w:val="00123ECE"/>
    <w:rsid w:val="00124CF0"/>
    <w:rsid w:val="001251E6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1BA"/>
    <w:rsid w:val="00127C3B"/>
    <w:rsid w:val="001300DD"/>
    <w:rsid w:val="00130844"/>
    <w:rsid w:val="00131540"/>
    <w:rsid w:val="00131E71"/>
    <w:rsid w:val="001322DF"/>
    <w:rsid w:val="001325CD"/>
    <w:rsid w:val="00133658"/>
    <w:rsid w:val="00133893"/>
    <w:rsid w:val="001338CF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5A"/>
    <w:rsid w:val="001405C2"/>
    <w:rsid w:val="00140E35"/>
    <w:rsid w:val="00141A4F"/>
    <w:rsid w:val="00141AC9"/>
    <w:rsid w:val="00141D39"/>
    <w:rsid w:val="00141DDA"/>
    <w:rsid w:val="00141F2E"/>
    <w:rsid w:val="001420E7"/>
    <w:rsid w:val="001426A9"/>
    <w:rsid w:val="00142AD3"/>
    <w:rsid w:val="00142B86"/>
    <w:rsid w:val="00142C8F"/>
    <w:rsid w:val="00143AC3"/>
    <w:rsid w:val="00144822"/>
    <w:rsid w:val="001449DD"/>
    <w:rsid w:val="00144AAB"/>
    <w:rsid w:val="00144D7A"/>
    <w:rsid w:val="00144F8F"/>
    <w:rsid w:val="001456E5"/>
    <w:rsid w:val="00145BF4"/>
    <w:rsid w:val="00145D83"/>
    <w:rsid w:val="00145E28"/>
    <w:rsid w:val="00145F02"/>
    <w:rsid w:val="001461DC"/>
    <w:rsid w:val="001462D9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47CFC"/>
    <w:rsid w:val="0015078F"/>
    <w:rsid w:val="00150B1F"/>
    <w:rsid w:val="00150BCD"/>
    <w:rsid w:val="00151427"/>
    <w:rsid w:val="0015169E"/>
    <w:rsid w:val="001516D7"/>
    <w:rsid w:val="001517CD"/>
    <w:rsid w:val="001517F7"/>
    <w:rsid w:val="00151A9D"/>
    <w:rsid w:val="00151F67"/>
    <w:rsid w:val="00152107"/>
    <w:rsid w:val="001524B5"/>
    <w:rsid w:val="00152A7F"/>
    <w:rsid w:val="00152A88"/>
    <w:rsid w:val="001534F9"/>
    <w:rsid w:val="00154136"/>
    <w:rsid w:val="00154446"/>
    <w:rsid w:val="0015481F"/>
    <w:rsid w:val="0015625E"/>
    <w:rsid w:val="0015640F"/>
    <w:rsid w:val="001566D2"/>
    <w:rsid w:val="001566E9"/>
    <w:rsid w:val="001570A7"/>
    <w:rsid w:val="001605DA"/>
    <w:rsid w:val="001606CB"/>
    <w:rsid w:val="00161EE8"/>
    <w:rsid w:val="001620DE"/>
    <w:rsid w:val="00162555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9D3"/>
    <w:rsid w:val="00165B65"/>
    <w:rsid w:val="00165BE4"/>
    <w:rsid w:val="00165ED8"/>
    <w:rsid w:val="00166134"/>
    <w:rsid w:val="0016629B"/>
    <w:rsid w:val="00166774"/>
    <w:rsid w:val="00166CE6"/>
    <w:rsid w:val="001674E3"/>
    <w:rsid w:val="00167541"/>
    <w:rsid w:val="00167A56"/>
    <w:rsid w:val="00167DA6"/>
    <w:rsid w:val="00170019"/>
    <w:rsid w:val="001702F4"/>
    <w:rsid w:val="00170BB6"/>
    <w:rsid w:val="00170C38"/>
    <w:rsid w:val="001711D0"/>
    <w:rsid w:val="001711FF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531"/>
    <w:rsid w:val="00177DDD"/>
    <w:rsid w:val="00177E2D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1DD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2C4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987"/>
    <w:rsid w:val="001A1CBC"/>
    <w:rsid w:val="001A1DA9"/>
    <w:rsid w:val="001A26AB"/>
    <w:rsid w:val="001A2817"/>
    <w:rsid w:val="001A2A57"/>
    <w:rsid w:val="001A2D26"/>
    <w:rsid w:val="001A37A8"/>
    <w:rsid w:val="001A3DC1"/>
    <w:rsid w:val="001A3F22"/>
    <w:rsid w:val="001A4517"/>
    <w:rsid w:val="001A4A21"/>
    <w:rsid w:val="001A4F18"/>
    <w:rsid w:val="001A5118"/>
    <w:rsid w:val="001A53D6"/>
    <w:rsid w:val="001A54F3"/>
    <w:rsid w:val="001A5563"/>
    <w:rsid w:val="001A56FA"/>
    <w:rsid w:val="001A5BA2"/>
    <w:rsid w:val="001A5D81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141"/>
    <w:rsid w:val="001B41A6"/>
    <w:rsid w:val="001B4A79"/>
    <w:rsid w:val="001B4F1D"/>
    <w:rsid w:val="001B5243"/>
    <w:rsid w:val="001B5699"/>
    <w:rsid w:val="001B6D7B"/>
    <w:rsid w:val="001B725C"/>
    <w:rsid w:val="001B730F"/>
    <w:rsid w:val="001B7ACD"/>
    <w:rsid w:val="001C0EBD"/>
    <w:rsid w:val="001C0EC5"/>
    <w:rsid w:val="001C16E1"/>
    <w:rsid w:val="001C1A18"/>
    <w:rsid w:val="001C1CF9"/>
    <w:rsid w:val="001C210B"/>
    <w:rsid w:val="001C2344"/>
    <w:rsid w:val="001C2529"/>
    <w:rsid w:val="001C29B3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33B"/>
    <w:rsid w:val="001D2713"/>
    <w:rsid w:val="001D2EBF"/>
    <w:rsid w:val="001D2EC2"/>
    <w:rsid w:val="001D3F37"/>
    <w:rsid w:val="001D4372"/>
    <w:rsid w:val="001D4998"/>
    <w:rsid w:val="001D4BC5"/>
    <w:rsid w:val="001D5769"/>
    <w:rsid w:val="001D57A5"/>
    <w:rsid w:val="001D5F26"/>
    <w:rsid w:val="001D613E"/>
    <w:rsid w:val="001D6305"/>
    <w:rsid w:val="001D68C1"/>
    <w:rsid w:val="001D6913"/>
    <w:rsid w:val="001D6C81"/>
    <w:rsid w:val="001D6FE9"/>
    <w:rsid w:val="001D7043"/>
    <w:rsid w:val="001D7886"/>
    <w:rsid w:val="001D7CF7"/>
    <w:rsid w:val="001D7FC3"/>
    <w:rsid w:val="001E02AB"/>
    <w:rsid w:val="001E04F2"/>
    <w:rsid w:val="001E0A32"/>
    <w:rsid w:val="001E0BB1"/>
    <w:rsid w:val="001E0C5C"/>
    <w:rsid w:val="001E1112"/>
    <w:rsid w:val="001E1271"/>
    <w:rsid w:val="001E1376"/>
    <w:rsid w:val="001E13A5"/>
    <w:rsid w:val="001E152B"/>
    <w:rsid w:val="001E1B92"/>
    <w:rsid w:val="001E2711"/>
    <w:rsid w:val="001E2949"/>
    <w:rsid w:val="001E2FC9"/>
    <w:rsid w:val="001E3430"/>
    <w:rsid w:val="001E467B"/>
    <w:rsid w:val="001E4833"/>
    <w:rsid w:val="001E493B"/>
    <w:rsid w:val="001E4BFB"/>
    <w:rsid w:val="001E4C79"/>
    <w:rsid w:val="001E4E20"/>
    <w:rsid w:val="001E589A"/>
    <w:rsid w:val="001E5B1E"/>
    <w:rsid w:val="001E5D3F"/>
    <w:rsid w:val="001E64FC"/>
    <w:rsid w:val="001E66F1"/>
    <w:rsid w:val="001E72AE"/>
    <w:rsid w:val="001E7A7A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3786"/>
    <w:rsid w:val="001F3E18"/>
    <w:rsid w:val="001F3F16"/>
    <w:rsid w:val="001F4307"/>
    <w:rsid w:val="001F46A2"/>
    <w:rsid w:val="001F49E0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BD"/>
    <w:rsid w:val="001F670F"/>
    <w:rsid w:val="001F6835"/>
    <w:rsid w:val="001F6D31"/>
    <w:rsid w:val="001F6F26"/>
    <w:rsid w:val="001F703E"/>
    <w:rsid w:val="001F7112"/>
    <w:rsid w:val="001F71FE"/>
    <w:rsid w:val="001F73C0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B10"/>
    <w:rsid w:val="00201E7A"/>
    <w:rsid w:val="00201F6F"/>
    <w:rsid w:val="0020208D"/>
    <w:rsid w:val="0020304C"/>
    <w:rsid w:val="00203598"/>
    <w:rsid w:val="002042FC"/>
    <w:rsid w:val="00204807"/>
    <w:rsid w:val="00204846"/>
    <w:rsid w:val="002050CF"/>
    <w:rsid w:val="00205270"/>
    <w:rsid w:val="002052B1"/>
    <w:rsid w:val="0020547E"/>
    <w:rsid w:val="002056D6"/>
    <w:rsid w:val="0020596C"/>
    <w:rsid w:val="00205B47"/>
    <w:rsid w:val="00205DD0"/>
    <w:rsid w:val="00205F33"/>
    <w:rsid w:val="00205F94"/>
    <w:rsid w:val="0020624D"/>
    <w:rsid w:val="00206B2A"/>
    <w:rsid w:val="00206C26"/>
    <w:rsid w:val="0020724D"/>
    <w:rsid w:val="0020764E"/>
    <w:rsid w:val="00207AAA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0BA"/>
    <w:rsid w:val="00221454"/>
    <w:rsid w:val="00221BC1"/>
    <w:rsid w:val="002220F3"/>
    <w:rsid w:val="00222913"/>
    <w:rsid w:val="0022295F"/>
    <w:rsid w:val="00222AE2"/>
    <w:rsid w:val="00222CFE"/>
    <w:rsid w:val="00222DCF"/>
    <w:rsid w:val="00222DE5"/>
    <w:rsid w:val="00222FC0"/>
    <w:rsid w:val="002231ED"/>
    <w:rsid w:val="002233A4"/>
    <w:rsid w:val="0022354B"/>
    <w:rsid w:val="00224485"/>
    <w:rsid w:val="0022484B"/>
    <w:rsid w:val="00224C9A"/>
    <w:rsid w:val="00224ED8"/>
    <w:rsid w:val="0022533E"/>
    <w:rsid w:val="002256E1"/>
    <w:rsid w:val="002259C8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41C"/>
    <w:rsid w:val="002305B9"/>
    <w:rsid w:val="0023070A"/>
    <w:rsid w:val="002314CE"/>
    <w:rsid w:val="0023152A"/>
    <w:rsid w:val="00231AD9"/>
    <w:rsid w:val="00231C39"/>
    <w:rsid w:val="00231D91"/>
    <w:rsid w:val="00232118"/>
    <w:rsid w:val="00232755"/>
    <w:rsid w:val="002336C7"/>
    <w:rsid w:val="0023371C"/>
    <w:rsid w:val="00233D94"/>
    <w:rsid w:val="00233F40"/>
    <w:rsid w:val="0023413C"/>
    <w:rsid w:val="00234D78"/>
    <w:rsid w:val="0023501E"/>
    <w:rsid w:val="002353C5"/>
    <w:rsid w:val="002354E3"/>
    <w:rsid w:val="00236542"/>
    <w:rsid w:val="00236B72"/>
    <w:rsid w:val="00236EDA"/>
    <w:rsid w:val="0023735A"/>
    <w:rsid w:val="00237937"/>
    <w:rsid w:val="00237F2F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264"/>
    <w:rsid w:val="0024238B"/>
    <w:rsid w:val="002423F1"/>
    <w:rsid w:val="00242733"/>
    <w:rsid w:val="0024352F"/>
    <w:rsid w:val="00243678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F5"/>
    <w:rsid w:val="0025346A"/>
    <w:rsid w:val="0025354B"/>
    <w:rsid w:val="0025393E"/>
    <w:rsid w:val="00253B64"/>
    <w:rsid w:val="00253F79"/>
    <w:rsid w:val="00253FA7"/>
    <w:rsid w:val="00254334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424"/>
    <w:rsid w:val="00263FFD"/>
    <w:rsid w:val="0026439C"/>
    <w:rsid w:val="00264553"/>
    <w:rsid w:val="002647BC"/>
    <w:rsid w:val="00264956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DD"/>
    <w:rsid w:val="00275234"/>
    <w:rsid w:val="00275259"/>
    <w:rsid w:val="0027571A"/>
    <w:rsid w:val="002757E2"/>
    <w:rsid w:val="00275890"/>
    <w:rsid w:val="00275BE0"/>
    <w:rsid w:val="0027616F"/>
    <w:rsid w:val="00276228"/>
    <w:rsid w:val="002762F3"/>
    <w:rsid w:val="00276388"/>
    <w:rsid w:val="00276CE3"/>
    <w:rsid w:val="00276EB5"/>
    <w:rsid w:val="00277760"/>
    <w:rsid w:val="0028008F"/>
    <w:rsid w:val="002803FD"/>
    <w:rsid w:val="0028066B"/>
    <w:rsid w:val="0028070B"/>
    <w:rsid w:val="00280793"/>
    <w:rsid w:val="00280867"/>
    <w:rsid w:val="0028199B"/>
    <w:rsid w:val="00282310"/>
    <w:rsid w:val="00282A73"/>
    <w:rsid w:val="002834C9"/>
    <w:rsid w:val="002834F2"/>
    <w:rsid w:val="0028389E"/>
    <w:rsid w:val="00283CF0"/>
    <w:rsid w:val="00283CF2"/>
    <w:rsid w:val="002840AE"/>
    <w:rsid w:val="0028416E"/>
    <w:rsid w:val="002847DE"/>
    <w:rsid w:val="002849E2"/>
    <w:rsid w:val="00284B37"/>
    <w:rsid w:val="00284FA3"/>
    <w:rsid w:val="002853B5"/>
    <w:rsid w:val="0028597E"/>
    <w:rsid w:val="00285CCD"/>
    <w:rsid w:val="00285D63"/>
    <w:rsid w:val="00285E0A"/>
    <w:rsid w:val="00285EDF"/>
    <w:rsid w:val="00285EFC"/>
    <w:rsid w:val="002865FF"/>
    <w:rsid w:val="00286AF0"/>
    <w:rsid w:val="00286B41"/>
    <w:rsid w:val="0028783F"/>
    <w:rsid w:val="00287924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966"/>
    <w:rsid w:val="00292AAF"/>
    <w:rsid w:val="002930DE"/>
    <w:rsid w:val="00293AFE"/>
    <w:rsid w:val="002943C1"/>
    <w:rsid w:val="0029444E"/>
    <w:rsid w:val="00294645"/>
    <w:rsid w:val="002948E8"/>
    <w:rsid w:val="00294F21"/>
    <w:rsid w:val="0029549E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0820"/>
    <w:rsid w:val="002A0A1B"/>
    <w:rsid w:val="002A11F4"/>
    <w:rsid w:val="002A17EF"/>
    <w:rsid w:val="002A1E59"/>
    <w:rsid w:val="002A2144"/>
    <w:rsid w:val="002A2403"/>
    <w:rsid w:val="002A26BF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5A03"/>
    <w:rsid w:val="002A5F05"/>
    <w:rsid w:val="002A601E"/>
    <w:rsid w:val="002A63B5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D3"/>
    <w:rsid w:val="002B2788"/>
    <w:rsid w:val="002B2E3A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E38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C7"/>
    <w:rsid w:val="002D2533"/>
    <w:rsid w:val="002D264C"/>
    <w:rsid w:val="002D3D13"/>
    <w:rsid w:val="002D3DA1"/>
    <w:rsid w:val="002D43B2"/>
    <w:rsid w:val="002D4498"/>
    <w:rsid w:val="002D4911"/>
    <w:rsid w:val="002D4BFE"/>
    <w:rsid w:val="002D4C3E"/>
    <w:rsid w:val="002D5361"/>
    <w:rsid w:val="002D56DB"/>
    <w:rsid w:val="002D5BEF"/>
    <w:rsid w:val="002D5CDB"/>
    <w:rsid w:val="002D5E6A"/>
    <w:rsid w:val="002D5F94"/>
    <w:rsid w:val="002D6096"/>
    <w:rsid w:val="002D6FE3"/>
    <w:rsid w:val="002D732C"/>
    <w:rsid w:val="002D7A33"/>
    <w:rsid w:val="002D7AE6"/>
    <w:rsid w:val="002E01D6"/>
    <w:rsid w:val="002E0AE3"/>
    <w:rsid w:val="002E0B8D"/>
    <w:rsid w:val="002E10AF"/>
    <w:rsid w:val="002E178E"/>
    <w:rsid w:val="002E1B46"/>
    <w:rsid w:val="002E24F4"/>
    <w:rsid w:val="002E2783"/>
    <w:rsid w:val="002E2B51"/>
    <w:rsid w:val="002E2B6A"/>
    <w:rsid w:val="002E2E99"/>
    <w:rsid w:val="002E35D3"/>
    <w:rsid w:val="002E40A0"/>
    <w:rsid w:val="002E440C"/>
    <w:rsid w:val="002E4513"/>
    <w:rsid w:val="002E4DAA"/>
    <w:rsid w:val="002E4F85"/>
    <w:rsid w:val="002E52CA"/>
    <w:rsid w:val="002E530B"/>
    <w:rsid w:val="002E56F1"/>
    <w:rsid w:val="002E571C"/>
    <w:rsid w:val="002E58A8"/>
    <w:rsid w:val="002E59D1"/>
    <w:rsid w:val="002E59FB"/>
    <w:rsid w:val="002E63CD"/>
    <w:rsid w:val="002E64CE"/>
    <w:rsid w:val="002E652E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CB9"/>
    <w:rsid w:val="002F0E4B"/>
    <w:rsid w:val="002F1138"/>
    <w:rsid w:val="002F11F8"/>
    <w:rsid w:val="002F16A2"/>
    <w:rsid w:val="002F1BAC"/>
    <w:rsid w:val="002F1FE3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758"/>
    <w:rsid w:val="002F5803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7CE"/>
    <w:rsid w:val="00300A09"/>
    <w:rsid w:val="00300CD8"/>
    <w:rsid w:val="00301579"/>
    <w:rsid w:val="00301634"/>
    <w:rsid w:val="00301B87"/>
    <w:rsid w:val="00301C59"/>
    <w:rsid w:val="00302389"/>
    <w:rsid w:val="00303261"/>
    <w:rsid w:val="00303BE7"/>
    <w:rsid w:val="00303DC2"/>
    <w:rsid w:val="00303F62"/>
    <w:rsid w:val="00304049"/>
    <w:rsid w:val="0030442C"/>
    <w:rsid w:val="00304437"/>
    <w:rsid w:val="00304452"/>
    <w:rsid w:val="003044EE"/>
    <w:rsid w:val="00304EFD"/>
    <w:rsid w:val="00305447"/>
    <w:rsid w:val="00305728"/>
    <w:rsid w:val="0030589F"/>
    <w:rsid w:val="00305A0E"/>
    <w:rsid w:val="0030631C"/>
    <w:rsid w:val="003063C2"/>
    <w:rsid w:val="00306498"/>
    <w:rsid w:val="003065C3"/>
    <w:rsid w:val="003066FE"/>
    <w:rsid w:val="00306B5A"/>
    <w:rsid w:val="003078AC"/>
    <w:rsid w:val="00307A52"/>
    <w:rsid w:val="003107C7"/>
    <w:rsid w:val="0031097F"/>
    <w:rsid w:val="00312076"/>
    <w:rsid w:val="003126CC"/>
    <w:rsid w:val="0031343D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D2F"/>
    <w:rsid w:val="00324EBE"/>
    <w:rsid w:val="00324FEE"/>
    <w:rsid w:val="00325DA1"/>
    <w:rsid w:val="003260FB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7AF"/>
    <w:rsid w:val="00330A0B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E99"/>
    <w:rsid w:val="003367C6"/>
    <w:rsid w:val="0033718C"/>
    <w:rsid w:val="00337A51"/>
    <w:rsid w:val="00337CCC"/>
    <w:rsid w:val="00337CCD"/>
    <w:rsid w:val="00337D86"/>
    <w:rsid w:val="00337F85"/>
    <w:rsid w:val="00340350"/>
    <w:rsid w:val="00340782"/>
    <w:rsid w:val="00340812"/>
    <w:rsid w:val="003408D6"/>
    <w:rsid w:val="0034094A"/>
    <w:rsid w:val="00340BA9"/>
    <w:rsid w:val="0034114E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D7A"/>
    <w:rsid w:val="00346354"/>
    <w:rsid w:val="003464D5"/>
    <w:rsid w:val="00346B0E"/>
    <w:rsid w:val="00346B1F"/>
    <w:rsid w:val="00346BB0"/>
    <w:rsid w:val="00346F10"/>
    <w:rsid w:val="00347131"/>
    <w:rsid w:val="003479F2"/>
    <w:rsid w:val="00347B95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42A3"/>
    <w:rsid w:val="00355BC0"/>
    <w:rsid w:val="00356107"/>
    <w:rsid w:val="00356807"/>
    <w:rsid w:val="00356910"/>
    <w:rsid w:val="00356966"/>
    <w:rsid w:val="00356CEB"/>
    <w:rsid w:val="00356E9C"/>
    <w:rsid w:val="0035706A"/>
    <w:rsid w:val="00357A23"/>
    <w:rsid w:val="00357BBA"/>
    <w:rsid w:val="003601E4"/>
    <w:rsid w:val="003601FD"/>
    <w:rsid w:val="003602F2"/>
    <w:rsid w:val="00360924"/>
    <w:rsid w:val="003609D1"/>
    <w:rsid w:val="00360B56"/>
    <w:rsid w:val="00360F64"/>
    <w:rsid w:val="003618B3"/>
    <w:rsid w:val="00361A91"/>
    <w:rsid w:val="003624AE"/>
    <w:rsid w:val="00363483"/>
    <w:rsid w:val="0036351E"/>
    <w:rsid w:val="00364A69"/>
    <w:rsid w:val="00364AF4"/>
    <w:rsid w:val="00364EA0"/>
    <w:rsid w:val="00364FC7"/>
    <w:rsid w:val="00365073"/>
    <w:rsid w:val="003666B2"/>
    <w:rsid w:val="00366708"/>
    <w:rsid w:val="00366772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D58"/>
    <w:rsid w:val="00370F3C"/>
    <w:rsid w:val="0037114F"/>
    <w:rsid w:val="00371386"/>
    <w:rsid w:val="00371791"/>
    <w:rsid w:val="003718C9"/>
    <w:rsid w:val="00371A81"/>
    <w:rsid w:val="00371BC3"/>
    <w:rsid w:val="00371F90"/>
    <w:rsid w:val="00371FB0"/>
    <w:rsid w:val="00372095"/>
    <w:rsid w:val="003723DA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905"/>
    <w:rsid w:val="00381054"/>
    <w:rsid w:val="00382147"/>
    <w:rsid w:val="00382B5E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E95"/>
    <w:rsid w:val="00390E9E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4FE0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334"/>
    <w:rsid w:val="003A3604"/>
    <w:rsid w:val="003A3C90"/>
    <w:rsid w:val="003A3D7B"/>
    <w:rsid w:val="003A3F86"/>
    <w:rsid w:val="003A40C6"/>
    <w:rsid w:val="003A4ACE"/>
    <w:rsid w:val="003A4D26"/>
    <w:rsid w:val="003A4E4E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4665"/>
    <w:rsid w:val="003B55D7"/>
    <w:rsid w:val="003B575C"/>
    <w:rsid w:val="003B576C"/>
    <w:rsid w:val="003B5B6B"/>
    <w:rsid w:val="003B5CA9"/>
    <w:rsid w:val="003B611D"/>
    <w:rsid w:val="003B6635"/>
    <w:rsid w:val="003B677A"/>
    <w:rsid w:val="003B67F7"/>
    <w:rsid w:val="003B69C5"/>
    <w:rsid w:val="003B6CE9"/>
    <w:rsid w:val="003B6E6F"/>
    <w:rsid w:val="003B7366"/>
    <w:rsid w:val="003B7585"/>
    <w:rsid w:val="003B7622"/>
    <w:rsid w:val="003B7D56"/>
    <w:rsid w:val="003C02DE"/>
    <w:rsid w:val="003C0CE3"/>
    <w:rsid w:val="003C0D15"/>
    <w:rsid w:val="003C1195"/>
    <w:rsid w:val="003C1444"/>
    <w:rsid w:val="003C1C0D"/>
    <w:rsid w:val="003C1FEB"/>
    <w:rsid w:val="003C21D2"/>
    <w:rsid w:val="003C24F2"/>
    <w:rsid w:val="003C2F0B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57"/>
    <w:rsid w:val="003D156C"/>
    <w:rsid w:val="003D15B4"/>
    <w:rsid w:val="003D17F8"/>
    <w:rsid w:val="003D1F60"/>
    <w:rsid w:val="003D291E"/>
    <w:rsid w:val="003D2A7F"/>
    <w:rsid w:val="003D2B50"/>
    <w:rsid w:val="003D33B7"/>
    <w:rsid w:val="003D3443"/>
    <w:rsid w:val="003D3FE5"/>
    <w:rsid w:val="003D41A2"/>
    <w:rsid w:val="003D495A"/>
    <w:rsid w:val="003D5022"/>
    <w:rsid w:val="003D5299"/>
    <w:rsid w:val="003D52EB"/>
    <w:rsid w:val="003D568A"/>
    <w:rsid w:val="003D5845"/>
    <w:rsid w:val="003D5AF5"/>
    <w:rsid w:val="003D5C81"/>
    <w:rsid w:val="003D5CA5"/>
    <w:rsid w:val="003D63CA"/>
    <w:rsid w:val="003D63E2"/>
    <w:rsid w:val="003D6442"/>
    <w:rsid w:val="003D6680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752"/>
    <w:rsid w:val="003E3AA4"/>
    <w:rsid w:val="003E3E92"/>
    <w:rsid w:val="003E4602"/>
    <w:rsid w:val="003E4DFC"/>
    <w:rsid w:val="003E509D"/>
    <w:rsid w:val="003E63C5"/>
    <w:rsid w:val="003E6604"/>
    <w:rsid w:val="003E66A1"/>
    <w:rsid w:val="003E6A2D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B63"/>
    <w:rsid w:val="003F7842"/>
    <w:rsid w:val="003F79D4"/>
    <w:rsid w:val="00400099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42F6"/>
    <w:rsid w:val="0040607F"/>
    <w:rsid w:val="004063B9"/>
    <w:rsid w:val="00406440"/>
    <w:rsid w:val="004066F1"/>
    <w:rsid w:val="00406D09"/>
    <w:rsid w:val="00406D8E"/>
    <w:rsid w:val="00406EE5"/>
    <w:rsid w:val="00406F78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1368"/>
    <w:rsid w:val="0041182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5EB0"/>
    <w:rsid w:val="00416041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3F1"/>
    <w:rsid w:val="00417A99"/>
    <w:rsid w:val="00417C70"/>
    <w:rsid w:val="00417F3E"/>
    <w:rsid w:val="00420070"/>
    <w:rsid w:val="004207B3"/>
    <w:rsid w:val="00420C0A"/>
    <w:rsid w:val="00420C9C"/>
    <w:rsid w:val="00421B39"/>
    <w:rsid w:val="00421C07"/>
    <w:rsid w:val="004224EB"/>
    <w:rsid w:val="004234FE"/>
    <w:rsid w:val="00423834"/>
    <w:rsid w:val="00423F94"/>
    <w:rsid w:val="004241D4"/>
    <w:rsid w:val="004245FE"/>
    <w:rsid w:val="00424925"/>
    <w:rsid w:val="00425120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297"/>
    <w:rsid w:val="0043435A"/>
    <w:rsid w:val="00434446"/>
    <w:rsid w:val="00434492"/>
    <w:rsid w:val="00434882"/>
    <w:rsid w:val="00434982"/>
    <w:rsid w:val="00434A6C"/>
    <w:rsid w:val="0043520D"/>
    <w:rsid w:val="00435211"/>
    <w:rsid w:val="00435427"/>
    <w:rsid w:val="0043586E"/>
    <w:rsid w:val="004359A5"/>
    <w:rsid w:val="00435AA9"/>
    <w:rsid w:val="00435CBD"/>
    <w:rsid w:val="00435CD3"/>
    <w:rsid w:val="00435F36"/>
    <w:rsid w:val="00436531"/>
    <w:rsid w:val="00436673"/>
    <w:rsid w:val="00436BAC"/>
    <w:rsid w:val="00436BDB"/>
    <w:rsid w:val="004370A0"/>
    <w:rsid w:val="004373C7"/>
    <w:rsid w:val="004375FE"/>
    <w:rsid w:val="004376CF"/>
    <w:rsid w:val="004409CD"/>
    <w:rsid w:val="00440D7F"/>
    <w:rsid w:val="00440DB5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F6"/>
    <w:rsid w:val="004436B7"/>
    <w:rsid w:val="00443A7A"/>
    <w:rsid w:val="00443AF6"/>
    <w:rsid w:val="00443D1D"/>
    <w:rsid w:val="00443FC8"/>
    <w:rsid w:val="004448BE"/>
    <w:rsid w:val="004457AE"/>
    <w:rsid w:val="00446569"/>
    <w:rsid w:val="004469A0"/>
    <w:rsid w:val="00446B55"/>
    <w:rsid w:val="00447074"/>
    <w:rsid w:val="004471CB"/>
    <w:rsid w:val="00447218"/>
    <w:rsid w:val="00447ACE"/>
    <w:rsid w:val="00447C5B"/>
    <w:rsid w:val="004503D1"/>
    <w:rsid w:val="0045062B"/>
    <w:rsid w:val="0045092E"/>
    <w:rsid w:val="00450A68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674"/>
    <w:rsid w:val="00453927"/>
    <w:rsid w:val="004539FD"/>
    <w:rsid w:val="00453A52"/>
    <w:rsid w:val="00454084"/>
    <w:rsid w:val="004547C1"/>
    <w:rsid w:val="00454C4A"/>
    <w:rsid w:val="00454D73"/>
    <w:rsid w:val="004554DD"/>
    <w:rsid w:val="00455FE4"/>
    <w:rsid w:val="0045643D"/>
    <w:rsid w:val="004565AC"/>
    <w:rsid w:val="0045707E"/>
    <w:rsid w:val="004572A1"/>
    <w:rsid w:val="00457685"/>
    <w:rsid w:val="004603A4"/>
    <w:rsid w:val="004603FD"/>
    <w:rsid w:val="00460645"/>
    <w:rsid w:val="004609A5"/>
    <w:rsid w:val="00460AE6"/>
    <w:rsid w:val="00460E6F"/>
    <w:rsid w:val="00461010"/>
    <w:rsid w:val="0046138C"/>
    <w:rsid w:val="0046178F"/>
    <w:rsid w:val="00461F1D"/>
    <w:rsid w:val="004621C4"/>
    <w:rsid w:val="00462206"/>
    <w:rsid w:val="00462451"/>
    <w:rsid w:val="004625FC"/>
    <w:rsid w:val="0046268B"/>
    <w:rsid w:val="00462A56"/>
    <w:rsid w:val="00462C0B"/>
    <w:rsid w:val="00462E3B"/>
    <w:rsid w:val="004630B1"/>
    <w:rsid w:val="004631A3"/>
    <w:rsid w:val="004633CD"/>
    <w:rsid w:val="00463A46"/>
    <w:rsid w:val="00463DF0"/>
    <w:rsid w:val="00463FF7"/>
    <w:rsid w:val="004640A7"/>
    <w:rsid w:val="004642B8"/>
    <w:rsid w:val="00464C37"/>
    <w:rsid w:val="004652A3"/>
    <w:rsid w:val="004655B0"/>
    <w:rsid w:val="00465688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44E7"/>
    <w:rsid w:val="00474583"/>
    <w:rsid w:val="00475C24"/>
    <w:rsid w:val="00475CA9"/>
    <w:rsid w:val="00476246"/>
    <w:rsid w:val="0047656E"/>
    <w:rsid w:val="00476C57"/>
    <w:rsid w:val="00477101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325E"/>
    <w:rsid w:val="0048431C"/>
    <w:rsid w:val="00484840"/>
    <w:rsid w:val="004848F3"/>
    <w:rsid w:val="004857D2"/>
    <w:rsid w:val="00486343"/>
    <w:rsid w:val="0048661A"/>
    <w:rsid w:val="004867BB"/>
    <w:rsid w:val="00486AEA"/>
    <w:rsid w:val="00487037"/>
    <w:rsid w:val="004876D2"/>
    <w:rsid w:val="00487D59"/>
    <w:rsid w:val="00490931"/>
    <w:rsid w:val="00490B97"/>
    <w:rsid w:val="00490C63"/>
    <w:rsid w:val="00490D7E"/>
    <w:rsid w:val="00491095"/>
    <w:rsid w:val="0049129C"/>
    <w:rsid w:val="0049154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7E6"/>
    <w:rsid w:val="0049494A"/>
    <w:rsid w:val="00494B31"/>
    <w:rsid w:val="00494D2E"/>
    <w:rsid w:val="0049583D"/>
    <w:rsid w:val="004959BD"/>
    <w:rsid w:val="004959EA"/>
    <w:rsid w:val="00495FE1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D1B"/>
    <w:rsid w:val="004A0FB8"/>
    <w:rsid w:val="004A143A"/>
    <w:rsid w:val="004A1472"/>
    <w:rsid w:val="004A1C87"/>
    <w:rsid w:val="004A1F03"/>
    <w:rsid w:val="004A2068"/>
    <w:rsid w:val="004A244E"/>
    <w:rsid w:val="004A26DD"/>
    <w:rsid w:val="004A3452"/>
    <w:rsid w:val="004A3474"/>
    <w:rsid w:val="004A35FF"/>
    <w:rsid w:val="004A374A"/>
    <w:rsid w:val="004A40EA"/>
    <w:rsid w:val="004A4296"/>
    <w:rsid w:val="004A45D1"/>
    <w:rsid w:val="004A46E3"/>
    <w:rsid w:val="004A5173"/>
    <w:rsid w:val="004A52A3"/>
    <w:rsid w:val="004A55CA"/>
    <w:rsid w:val="004A5772"/>
    <w:rsid w:val="004A6117"/>
    <w:rsid w:val="004A6AF0"/>
    <w:rsid w:val="004A6BFF"/>
    <w:rsid w:val="004A722E"/>
    <w:rsid w:val="004A7D1F"/>
    <w:rsid w:val="004B017F"/>
    <w:rsid w:val="004B09D2"/>
    <w:rsid w:val="004B0ABB"/>
    <w:rsid w:val="004B165D"/>
    <w:rsid w:val="004B1C0B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50A2"/>
    <w:rsid w:val="004B5A6B"/>
    <w:rsid w:val="004B5AB8"/>
    <w:rsid w:val="004B5ABF"/>
    <w:rsid w:val="004B5C3E"/>
    <w:rsid w:val="004B667D"/>
    <w:rsid w:val="004B6CC3"/>
    <w:rsid w:val="004B6D85"/>
    <w:rsid w:val="004B6DCF"/>
    <w:rsid w:val="004B76A2"/>
    <w:rsid w:val="004B76CF"/>
    <w:rsid w:val="004B7B56"/>
    <w:rsid w:val="004B7D29"/>
    <w:rsid w:val="004B7F77"/>
    <w:rsid w:val="004C008C"/>
    <w:rsid w:val="004C01B1"/>
    <w:rsid w:val="004C01F2"/>
    <w:rsid w:val="004C0529"/>
    <w:rsid w:val="004C054E"/>
    <w:rsid w:val="004C0915"/>
    <w:rsid w:val="004C0CD3"/>
    <w:rsid w:val="004C0FBE"/>
    <w:rsid w:val="004C122C"/>
    <w:rsid w:val="004C17E4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DEB"/>
    <w:rsid w:val="004C455E"/>
    <w:rsid w:val="004C4774"/>
    <w:rsid w:val="004C507B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E97"/>
    <w:rsid w:val="004D44FE"/>
    <w:rsid w:val="004D465A"/>
    <w:rsid w:val="004D4872"/>
    <w:rsid w:val="004D5603"/>
    <w:rsid w:val="004D5910"/>
    <w:rsid w:val="004D5BBC"/>
    <w:rsid w:val="004D60B2"/>
    <w:rsid w:val="004D6A73"/>
    <w:rsid w:val="004D6C98"/>
    <w:rsid w:val="004D6E31"/>
    <w:rsid w:val="004D6F80"/>
    <w:rsid w:val="004D7303"/>
    <w:rsid w:val="004D73F8"/>
    <w:rsid w:val="004D7820"/>
    <w:rsid w:val="004D7BAE"/>
    <w:rsid w:val="004D7DBC"/>
    <w:rsid w:val="004E064F"/>
    <w:rsid w:val="004E08A2"/>
    <w:rsid w:val="004E12C6"/>
    <w:rsid w:val="004E1D5B"/>
    <w:rsid w:val="004E1E78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116"/>
    <w:rsid w:val="004E5227"/>
    <w:rsid w:val="004E55E4"/>
    <w:rsid w:val="004E5FF7"/>
    <w:rsid w:val="004E66B4"/>
    <w:rsid w:val="004E6BDE"/>
    <w:rsid w:val="004E7411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E2"/>
    <w:rsid w:val="004F32EC"/>
    <w:rsid w:val="004F359A"/>
    <w:rsid w:val="004F3A88"/>
    <w:rsid w:val="004F3B70"/>
    <w:rsid w:val="004F3C0D"/>
    <w:rsid w:val="004F3F28"/>
    <w:rsid w:val="004F403D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3EDC"/>
    <w:rsid w:val="005041B5"/>
    <w:rsid w:val="005042AB"/>
    <w:rsid w:val="0050446A"/>
    <w:rsid w:val="0050475D"/>
    <w:rsid w:val="00504920"/>
    <w:rsid w:val="00505CB5"/>
    <w:rsid w:val="00506291"/>
    <w:rsid w:val="0050638C"/>
    <w:rsid w:val="005069EF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A00"/>
    <w:rsid w:val="00511D3D"/>
    <w:rsid w:val="00511F12"/>
    <w:rsid w:val="00511FFE"/>
    <w:rsid w:val="005123D6"/>
    <w:rsid w:val="00512D3E"/>
    <w:rsid w:val="00513433"/>
    <w:rsid w:val="00513B44"/>
    <w:rsid w:val="00514530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979"/>
    <w:rsid w:val="00521C79"/>
    <w:rsid w:val="00523156"/>
    <w:rsid w:val="005233CE"/>
    <w:rsid w:val="00523632"/>
    <w:rsid w:val="00523849"/>
    <w:rsid w:val="00523F40"/>
    <w:rsid w:val="005242A4"/>
    <w:rsid w:val="005244D0"/>
    <w:rsid w:val="0052454E"/>
    <w:rsid w:val="00524731"/>
    <w:rsid w:val="00525117"/>
    <w:rsid w:val="00525432"/>
    <w:rsid w:val="0052571A"/>
    <w:rsid w:val="005257B3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B61"/>
    <w:rsid w:val="00530BD9"/>
    <w:rsid w:val="005312AC"/>
    <w:rsid w:val="005313B8"/>
    <w:rsid w:val="005314F2"/>
    <w:rsid w:val="005316F4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28D"/>
    <w:rsid w:val="00536B7B"/>
    <w:rsid w:val="00536C14"/>
    <w:rsid w:val="00536C3D"/>
    <w:rsid w:val="00536CAD"/>
    <w:rsid w:val="00536CB5"/>
    <w:rsid w:val="00537474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4CD"/>
    <w:rsid w:val="005435F9"/>
    <w:rsid w:val="0054367F"/>
    <w:rsid w:val="00543EFE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E28"/>
    <w:rsid w:val="00545ECD"/>
    <w:rsid w:val="0054633D"/>
    <w:rsid w:val="00546B12"/>
    <w:rsid w:val="00546F39"/>
    <w:rsid w:val="00547A83"/>
    <w:rsid w:val="00547A8B"/>
    <w:rsid w:val="005501A5"/>
    <w:rsid w:val="005505DE"/>
    <w:rsid w:val="00550673"/>
    <w:rsid w:val="0055068A"/>
    <w:rsid w:val="00550A98"/>
    <w:rsid w:val="00550B06"/>
    <w:rsid w:val="00550BC8"/>
    <w:rsid w:val="00550D82"/>
    <w:rsid w:val="005512BA"/>
    <w:rsid w:val="005517B3"/>
    <w:rsid w:val="00551C4F"/>
    <w:rsid w:val="0055261A"/>
    <w:rsid w:val="00552DF1"/>
    <w:rsid w:val="00553337"/>
    <w:rsid w:val="005538CD"/>
    <w:rsid w:val="005538F7"/>
    <w:rsid w:val="00554098"/>
    <w:rsid w:val="005546DF"/>
    <w:rsid w:val="005546F1"/>
    <w:rsid w:val="00554973"/>
    <w:rsid w:val="00554A26"/>
    <w:rsid w:val="0055549D"/>
    <w:rsid w:val="005559F9"/>
    <w:rsid w:val="00555A9A"/>
    <w:rsid w:val="005567B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E2"/>
    <w:rsid w:val="00560F24"/>
    <w:rsid w:val="00561072"/>
    <w:rsid w:val="0056191F"/>
    <w:rsid w:val="00561D5A"/>
    <w:rsid w:val="005627A9"/>
    <w:rsid w:val="005627B9"/>
    <w:rsid w:val="0056286D"/>
    <w:rsid w:val="00562CC4"/>
    <w:rsid w:val="005636EF"/>
    <w:rsid w:val="00563B58"/>
    <w:rsid w:val="00563CCA"/>
    <w:rsid w:val="00563E4D"/>
    <w:rsid w:val="005648BB"/>
    <w:rsid w:val="005652D6"/>
    <w:rsid w:val="00565B9E"/>
    <w:rsid w:val="00565F84"/>
    <w:rsid w:val="00566283"/>
    <w:rsid w:val="0056676C"/>
    <w:rsid w:val="00566CA1"/>
    <w:rsid w:val="0056736D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5A6"/>
    <w:rsid w:val="005727ED"/>
    <w:rsid w:val="00572AE2"/>
    <w:rsid w:val="0057327B"/>
    <w:rsid w:val="0057384D"/>
    <w:rsid w:val="005739A1"/>
    <w:rsid w:val="00573D0C"/>
    <w:rsid w:val="00574521"/>
    <w:rsid w:val="00574794"/>
    <w:rsid w:val="00574A71"/>
    <w:rsid w:val="00574B4D"/>
    <w:rsid w:val="005757B3"/>
    <w:rsid w:val="0057582F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7092"/>
    <w:rsid w:val="005871A8"/>
    <w:rsid w:val="005877B1"/>
    <w:rsid w:val="00587DF6"/>
    <w:rsid w:val="0059003D"/>
    <w:rsid w:val="0059050F"/>
    <w:rsid w:val="0059052F"/>
    <w:rsid w:val="00590784"/>
    <w:rsid w:val="0059121B"/>
    <w:rsid w:val="005916BB"/>
    <w:rsid w:val="00591C12"/>
    <w:rsid w:val="005920B7"/>
    <w:rsid w:val="005922FE"/>
    <w:rsid w:val="005923AB"/>
    <w:rsid w:val="00592A08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5BC"/>
    <w:rsid w:val="005A1A06"/>
    <w:rsid w:val="005A1C4D"/>
    <w:rsid w:val="005A2701"/>
    <w:rsid w:val="005A2C7C"/>
    <w:rsid w:val="005A2DF0"/>
    <w:rsid w:val="005A2E7F"/>
    <w:rsid w:val="005A3338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873"/>
    <w:rsid w:val="005A590B"/>
    <w:rsid w:val="005A5C05"/>
    <w:rsid w:val="005A61BE"/>
    <w:rsid w:val="005A6F97"/>
    <w:rsid w:val="005A7068"/>
    <w:rsid w:val="005A71D4"/>
    <w:rsid w:val="005A7572"/>
    <w:rsid w:val="005A7DCD"/>
    <w:rsid w:val="005B018C"/>
    <w:rsid w:val="005B01C3"/>
    <w:rsid w:val="005B0732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A9C"/>
    <w:rsid w:val="005B5B76"/>
    <w:rsid w:val="005B5DE5"/>
    <w:rsid w:val="005B60E3"/>
    <w:rsid w:val="005B61E7"/>
    <w:rsid w:val="005B6558"/>
    <w:rsid w:val="005B69C0"/>
    <w:rsid w:val="005B6E92"/>
    <w:rsid w:val="005B6F21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27D5"/>
    <w:rsid w:val="005C3273"/>
    <w:rsid w:val="005C36BB"/>
    <w:rsid w:val="005C398C"/>
    <w:rsid w:val="005C3DE0"/>
    <w:rsid w:val="005C408D"/>
    <w:rsid w:val="005C4C2F"/>
    <w:rsid w:val="005C4F64"/>
    <w:rsid w:val="005C5196"/>
    <w:rsid w:val="005C568F"/>
    <w:rsid w:val="005C571B"/>
    <w:rsid w:val="005C6103"/>
    <w:rsid w:val="005C6425"/>
    <w:rsid w:val="005C6C3C"/>
    <w:rsid w:val="005C6FD7"/>
    <w:rsid w:val="005C7476"/>
    <w:rsid w:val="005C7569"/>
    <w:rsid w:val="005C7E28"/>
    <w:rsid w:val="005C7F2B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5B6"/>
    <w:rsid w:val="005D37A3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414"/>
    <w:rsid w:val="005D6019"/>
    <w:rsid w:val="005D6633"/>
    <w:rsid w:val="005D66C0"/>
    <w:rsid w:val="005D6B66"/>
    <w:rsid w:val="005D6E52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914"/>
    <w:rsid w:val="005E1D2F"/>
    <w:rsid w:val="005E1D7C"/>
    <w:rsid w:val="005E20D8"/>
    <w:rsid w:val="005E241F"/>
    <w:rsid w:val="005E25CE"/>
    <w:rsid w:val="005E2775"/>
    <w:rsid w:val="005E309D"/>
    <w:rsid w:val="005E343C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FA8"/>
    <w:rsid w:val="005F1FFD"/>
    <w:rsid w:val="005F237E"/>
    <w:rsid w:val="005F2939"/>
    <w:rsid w:val="005F3ADB"/>
    <w:rsid w:val="005F3D5F"/>
    <w:rsid w:val="005F43CD"/>
    <w:rsid w:val="005F4EAA"/>
    <w:rsid w:val="005F505A"/>
    <w:rsid w:val="005F5098"/>
    <w:rsid w:val="005F5443"/>
    <w:rsid w:val="005F565A"/>
    <w:rsid w:val="005F592E"/>
    <w:rsid w:val="005F619F"/>
    <w:rsid w:val="005F61EB"/>
    <w:rsid w:val="005F62F8"/>
    <w:rsid w:val="005F679A"/>
    <w:rsid w:val="005F6F09"/>
    <w:rsid w:val="005F7225"/>
    <w:rsid w:val="005F74B3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4D1"/>
    <w:rsid w:val="0060158E"/>
    <w:rsid w:val="0060177C"/>
    <w:rsid w:val="00601D7D"/>
    <w:rsid w:val="0060273B"/>
    <w:rsid w:val="00602A82"/>
    <w:rsid w:val="00603068"/>
    <w:rsid w:val="00603849"/>
    <w:rsid w:val="00603C5B"/>
    <w:rsid w:val="00603F2B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581"/>
    <w:rsid w:val="0061173D"/>
    <w:rsid w:val="006118C3"/>
    <w:rsid w:val="00611A2B"/>
    <w:rsid w:val="00611AF7"/>
    <w:rsid w:val="00611B39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538C"/>
    <w:rsid w:val="0061568F"/>
    <w:rsid w:val="00615940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16B"/>
    <w:rsid w:val="0062120D"/>
    <w:rsid w:val="006212EB"/>
    <w:rsid w:val="00621437"/>
    <w:rsid w:val="0062181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D65"/>
    <w:rsid w:val="006250DC"/>
    <w:rsid w:val="006252EC"/>
    <w:rsid w:val="00625572"/>
    <w:rsid w:val="00625F42"/>
    <w:rsid w:val="006260A8"/>
    <w:rsid w:val="0062624C"/>
    <w:rsid w:val="0062659F"/>
    <w:rsid w:val="00626E01"/>
    <w:rsid w:val="006271B8"/>
    <w:rsid w:val="006276BB"/>
    <w:rsid w:val="00627D10"/>
    <w:rsid w:val="00630178"/>
    <w:rsid w:val="006303D2"/>
    <w:rsid w:val="0063057A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2F68"/>
    <w:rsid w:val="006336C2"/>
    <w:rsid w:val="0063377D"/>
    <w:rsid w:val="00633C3A"/>
    <w:rsid w:val="00633DE1"/>
    <w:rsid w:val="00633E31"/>
    <w:rsid w:val="00634AA0"/>
    <w:rsid w:val="00634C3F"/>
    <w:rsid w:val="006352C3"/>
    <w:rsid w:val="006354ED"/>
    <w:rsid w:val="0063692B"/>
    <w:rsid w:val="00636A21"/>
    <w:rsid w:val="00636B0A"/>
    <w:rsid w:val="006374B2"/>
    <w:rsid w:val="00640236"/>
    <w:rsid w:val="00640943"/>
    <w:rsid w:val="006411C5"/>
    <w:rsid w:val="00641BA1"/>
    <w:rsid w:val="0064201A"/>
    <w:rsid w:val="0064229E"/>
    <w:rsid w:val="006425EE"/>
    <w:rsid w:val="00642663"/>
    <w:rsid w:val="00642824"/>
    <w:rsid w:val="006428E8"/>
    <w:rsid w:val="006428F5"/>
    <w:rsid w:val="00642B15"/>
    <w:rsid w:val="006432AD"/>
    <w:rsid w:val="00643A4D"/>
    <w:rsid w:val="00643CE7"/>
    <w:rsid w:val="00643CED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E6"/>
    <w:rsid w:val="00645F53"/>
    <w:rsid w:val="00646646"/>
    <w:rsid w:val="00646DC6"/>
    <w:rsid w:val="00647640"/>
    <w:rsid w:val="0064770E"/>
    <w:rsid w:val="00647C2D"/>
    <w:rsid w:val="00647DC2"/>
    <w:rsid w:val="006501E4"/>
    <w:rsid w:val="00650BC9"/>
    <w:rsid w:val="006513BB"/>
    <w:rsid w:val="0065150C"/>
    <w:rsid w:val="006518E1"/>
    <w:rsid w:val="00651999"/>
    <w:rsid w:val="006519F2"/>
    <w:rsid w:val="0065200D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4F6E"/>
    <w:rsid w:val="0065531D"/>
    <w:rsid w:val="00655723"/>
    <w:rsid w:val="00655879"/>
    <w:rsid w:val="00655AE4"/>
    <w:rsid w:val="00655B71"/>
    <w:rsid w:val="00655CA6"/>
    <w:rsid w:val="00655D9B"/>
    <w:rsid w:val="006561A0"/>
    <w:rsid w:val="00656219"/>
    <w:rsid w:val="00656234"/>
    <w:rsid w:val="00656430"/>
    <w:rsid w:val="00656856"/>
    <w:rsid w:val="006570C1"/>
    <w:rsid w:val="00657650"/>
    <w:rsid w:val="00657FDE"/>
    <w:rsid w:val="006602E0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6B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67B38"/>
    <w:rsid w:val="0067094F"/>
    <w:rsid w:val="00670AD0"/>
    <w:rsid w:val="0067142A"/>
    <w:rsid w:val="006717E6"/>
    <w:rsid w:val="006724F7"/>
    <w:rsid w:val="006726AD"/>
    <w:rsid w:val="00672A4A"/>
    <w:rsid w:val="00673112"/>
    <w:rsid w:val="00673260"/>
    <w:rsid w:val="00674801"/>
    <w:rsid w:val="0067498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2A5"/>
    <w:rsid w:val="00677879"/>
    <w:rsid w:val="0067797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82A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EFC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613"/>
    <w:rsid w:val="006877E6"/>
    <w:rsid w:val="00687FE2"/>
    <w:rsid w:val="00690159"/>
    <w:rsid w:val="006903F3"/>
    <w:rsid w:val="00690A10"/>
    <w:rsid w:val="00690A50"/>
    <w:rsid w:val="00690FA5"/>
    <w:rsid w:val="0069113F"/>
    <w:rsid w:val="006914E9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D49"/>
    <w:rsid w:val="00693E09"/>
    <w:rsid w:val="00693E5B"/>
    <w:rsid w:val="0069420D"/>
    <w:rsid w:val="00694510"/>
    <w:rsid w:val="00694BEC"/>
    <w:rsid w:val="00694CF7"/>
    <w:rsid w:val="00695451"/>
    <w:rsid w:val="006956B9"/>
    <w:rsid w:val="00695808"/>
    <w:rsid w:val="006963FF"/>
    <w:rsid w:val="00696A3E"/>
    <w:rsid w:val="00696D19"/>
    <w:rsid w:val="006971A3"/>
    <w:rsid w:val="00697818"/>
    <w:rsid w:val="00697F53"/>
    <w:rsid w:val="006A0440"/>
    <w:rsid w:val="006A0FF8"/>
    <w:rsid w:val="006A16D4"/>
    <w:rsid w:val="006A172C"/>
    <w:rsid w:val="006A190A"/>
    <w:rsid w:val="006A1C6E"/>
    <w:rsid w:val="006A2179"/>
    <w:rsid w:val="006A2A64"/>
    <w:rsid w:val="006A2F5C"/>
    <w:rsid w:val="006A30F8"/>
    <w:rsid w:val="006A39A6"/>
    <w:rsid w:val="006A3A7B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B0092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C94"/>
    <w:rsid w:val="006B5E77"/>
    <w:rsid w:val="006B600E"/>
    <w:rsid w:val="006B64D1"/>
    <w:rsid w:val="006B7241"/>
    <w:rsid w:val="006B787A"/>
    <w:rsid w:val="006B79F1"/>
    <w:rsid w:val="006C04D5"/>
    <w:rsid w:val="006C089C"/>
    <w:rsid w:val="006C0FAB"/>
    <w:rsid w:val="006C1192"/>
    <w:rsid w:val="006C1625"/>
    <w:rsid w:val="006C1B2F"/>
    <w:rsid w:val="006C1F9B"/>
    <w:rsid w:val="006C1FFB"/>
    <w:rsid w:val="006C20D9"/>
    <w:rsid w:val="006C24FB"/>
    <w:rsid w:val="006C33F1"/>
    <w:rsid w:val="006C3C06"/>
    <w:rsid w:val="006C3E1F"/>
    <w:rsid w:val="006C412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AA4"/>
    <w:rsid w:val="006C7C27"/>
    <w:rsid w:val="006D0686"/>
    <w:rsid w:val="006D06C2"/>
    <w:rsid w:val="006D10C7"/>
    <w:rsid w:val="006D1745"/>
    <w:rsid w:val="006D1920"/>
    <w:rsid w:val="006D206D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7658"/>
    <w:rsid w:val="006D7738"/>
    <w:rsid w:val="006D77E4"/>
    <w:rsid w:val="006D7CD5"/>
    <w:rsid w:val="006D7F0B"/>
    <w:rsid w:val="006E0074"/>
    <w:rsid w:val="006E00CC"/>
    <w:rsid w:val="006E0A18"/>
    <w:rsid w:val="006E1148"/>
    <w:rsid w:val="006E1ED4"/>
    <w:rsid w:val="006E2138"/>
    <w:rsid w:val="006E2A9A"/>
    <w:rsid w:val="006E3628"/>
    <w:rsid w:val="006E395E"/>
    <w:rsid w:val="006E3B88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5F4"/>
    <w:rsid w:val="006F3628"/>
    <w:rsid w:val="006F3D94"/>
    <w:rsid w:val="006F3E72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70EB"/>
    <w:rsid w:val="006F7727"/>
    <w:rsid w:val="006F7D20"/>
    <w:rsid w:val="006F7F17"/>
    <w:rsid w:val="007001B6"/>
    <w:rsid w:val="00700950"/>
    <w:rsid w:val="007009DF"/>
    <w:rsid w:val="00700F47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6312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6AE"/>
    <w:rsid w:val="00711A7C"/>
    <w:rsid w:val="0071211A"/>
    <w:rsid w:val="0071213B"/>
    <w:rsid w:val="0071234B"/>
    <w:rsid w:val="00712509"/>
    <w:rsid w:val="007127B5"/>
    <w:rsid w:val="00712AA2"/>
    <w:rsid w:val="0071356E"/>
    <w:rsid w:val="00714009"/>
    <w:rsid w:val="00714C1F"/>
    <w:rsid w:val="00714CF7"/>
    <w:rsid w:val="007150A2"/>
    <w:rsid w:val="007151FA"/>
    <w:rsid w:val="00715206"/>
    <w:rsid w:val="007152DE"/>
    <w:rsid w:val="007154E1"/>
    <w:rsid w:val="00715587"/>
    <w:rsid w:val="00715A9C"/>
    <w:rsid w:val="0071607C"/>
    <w:rsid w:val="007163A2"/>
    <w:rsid w:val="0071660D"/>
    <w:rsid w:val="0071670B"/>
    <w:rsid w:val="00716E7D"/>
    <w:rsid w:val="00716F83"/>
    <w:rsid w:val="00717173"/>
    <w:rsid w:val="00717361"/>
    <w:rsid w:val="00717549"/>
    <w:rsid w:val="007205DF"/>
    <w:rsid w:val="00720B80"/>
    <w:rsid w:val="00720E16"/>
    <w:rsid w:val="00720ED8"/>
    <w:rsid w:val="00720F46"/>
    <w:rsid w:val="0072127D"/>
    <w:rsid w:val="00721517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4BD"/>
    <w:rsid w:val="00724622"/>
    <w:rsid w:val="007248D2"/>
    <w:rsid w:val="00724A11"/>
    <w:rsid w:val="007252D7"/>
    <w:rsid w:val="00725B69"/>
    <w:rsid w:val="00725F0E"/>
    <w:rsid w:val="00726C50"/>
    <w:rsid w:val="00726DCE"/>
    <w:rsid w:val="0072727E"/>
    <w:rsid w:val="007272D1"/>
    <w:rsid w:val="007278EC"/>
    <w:rsid w:val="00727DEA"/>
    <w:rsid w:val="007300F0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C5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E5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E81"/>
    <w:rsid w:val="00752F75"/>
    <w:rsid w:val="00753015"/>
    <w:rsid w:val="00753507"/>
    <w:rsid w:val="00753533"/>
    <w:rsid w:val="00753609"/>
    <w:rsid w:val="00753618"/>
    <w:rsid w:val="0075371A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C8B"/>
    <w:rsid w:val="00755CD3"/>
    <w:rsid w:val="00755DD1"/>
    <w:rsid w:val="007569F8"/>
    <w:rsid w:val="007571AB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7353"/>
    <w:rsid w:val="007676E6"/>
    <w:rsid w:val="00767974"/>
    <w:rsid w:val="00767F39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336A"/>
    <w:rsid w:val="007735AA"/>
    <w:rsid w:val="00773622"/>
    <w:rsid w:val="00773873"/>
    <w:rsid w:val="007739FF"/>
    <w:rsid w:val="00773BF0"/>
    <w:rsid w:val="00773D79"/>
    <w:rsid w:val="007743FB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63FD"/>
    <w:rsid w:val="007868ED"/>
    <w:rsid w:val="00786BED"/>
    <w:rsid w:val="00786D50"/>
    <w:rsid w:val="00786F37"/>
    <w:rsid w:val="00786FFC"/>
    <w:rsid w:val="007875F4"/>
    <w:rsid w:val="00787C93"/>
    <w:rsid w:val="00787E85"/>
    <w:rsid w:val="007903DB"/>
    <w:rsid w:val="0079046C"/>
    <w:rsid w:val="0079051A"/>
    <w:rsid w:val="00790995"/>
    <w:rsid w:val="007909AB"/>
    <w:rsid w:val="00790CEA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4528"/>
    <w:rsid w:val="00794C5E"/>
    <w:rsid w:val="00794CDF"/>
    <w:rsid w:val="0079525E"/>
    <w:rsid w:val="0079546F"/>
    <w:rsid w:val="00795938"/>
    <w:rsid w:val="00795CF5"/>
    <w:rsid w:val="00795E84"/>
    <w:rsid w:val="00795E9B"/>
    <w:rsid w:val="007961AF"/>
    <w:rsid w:val="00796B86"/>
    <w:rsid w:val="00796C9B"/>
    <w:rsid w:val="00796F74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CEF"/>
    <w:rsid w:val="007A2E3A"/>
    <w:rsid w:val="007A315C"/>
    <w:rsid w:val="007A3243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701E"/>
    <w:rsid w:val="007A706D"/>
    <w:rsid w:val="007A74A7"/>
    <w:rsid w:val="007A7899"/>
    <w:rsid w:val="007A78F9"/>
    <w:rsid w:val="007A7980"/>
    <w:rsid w:val="007A7A7D"/>
    <w:rsid w:val="007A7BA3"/>
    <w:rsid w:val="007B0050"/>
    <w:rsid w:val="007B0083"/>
    <w:rsid w:val="007B00A1"/>
    <w:rsid w:val="007B00BA"/>
    <w:rsid w:val="007B0224"/>
    <w:rsid w:val="007B06D1"/>
    <w:rsid w:val="007B10F1"/>
    <w:rsid w:val="007B120B"/>
    <w:rsid w:val="007B1B07"/>
    <w:rsid w:val="007B225A"/>
    <w:rsid w:val="007B2370"/>
    <w:rsid w:val="007B2EEC"/>
    <w:rsid w:val="007B3090"/>
    <w:rsid w:val="007B33BA"/>
    <w:rsid w:val="007B356A"/>
    <w:rsid w:val="007B35F5"/>
    <w:rsid w:val="007B3626"/>
    <w:rsid w:val="007B3713"/>
    <w:rsid w:val="007B3F80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5FD"/>
    <w:rsid w:val="007B6DF6"/>
    <w:rsid w:val="007B7CE1"/>
    <w:rsid w:val="007C00C8"/>
    <w:rsid w:val="007C01B9"/>
    <w:rsid w:val="007C04BB"/>
    <w:rsid w:val="007C0F47"/>
    <w:rsid w:val="007C0FCC"/>
    <w:rsid w:val="007C1915"/>
    <w:rsid w:val="007C1E96"/>
    <w:rsid w:val="007C209F"/>
    <w:rsid w:val="007C23E9"/>
    <w:rsid w:val="007C2490"/>
    <w:rsid w:val="007C2C30"/>
    <w:rsid w:val="007C2C91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0CA6"/>
    <w:rsid w:val="007D157E"/>
    <w:rsid w:val="007D165F"/>
    <w:rsid w:val="007D16E0"/>
    <w:rsid w:val="007D1A24"/>
    <w:rsid w:val="007D1BAC"/>
    <w:rsid w:val="007D2024"/>
    <w:rsid w:val="007D20CC"/>
    <w:rsid w:val="007D2B3D"/>
    <w:rsid w:val="007D2CB6"/>
    <w:rsid w:val="007D2CB9"/>
    <w:rsid w:val="007D2E80"/>
    <w:rsid w:val="007D2E8A"/>
    <w:rsid w:val="007D376C"/>
    <w:rsid w:val="007D3FDC"/>
    <w:rsid w:val="007D435A"/>
    <w:rsid w:val="007D45AD"/>
    <w:rsid w:val="007D4732"/>
    <w:rsid w:val="007D49E3"/>
    <w:rsid w:val="007D4CBE"/>
    <w:rsid w:val="007D5AED"/>
    <w:rsid w:val="007D5CC5"/>
    <w:rsid w:val="007D5E61"/>
    <w:rsid w:val="007D6C10"/>
    <w:rsid w:val="007D6CDC"/>
    <w:rsid w:val="007D6E7F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D79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B61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CEA"/>
    <w:rsid w:val="007F7D4B"/>
    <w:rsid w:val="008006ED"/>
    <w:rsid w:val="00800845"/>
    <w:rsid w:val="00800C34"/>
    <w:rsid w:val="00800E38"/>
    <w:rsid w:val="0080177A"/>
    <w:rsid w:val="00801B17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F46"/>
    <w:rsid w:val="008050D4"/>
    <w:rsid w:val="00805AA5"/>
    <w:rsid w:val="00805F44"/>
    <w:rsid w:val="00805FC6"/>
    <w:rsid w:val="008061C1"/>
    <w:rsid w:val="008065E3"/>
    <w:rsid w:val="0080670F"/>
    <w:rsid w:val="00806906"/>
    <w:rsid w:val="008074C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8C0"/>
    <w:rsid w:val="00816A1B"/>
    <w:rsid w:val="00816EA7"/>
    <w:rsid w:val="00816F73"/>
    <w:rsid w:val="00817631"/>
    <w:rsid w:val="00817999"/>
    <w:rsid w:val="00817E69"/>
    <w:rsid w:val="008209E5"/>
    <w:rsid w:val="00820A65"/>
    <w:rsid w:val="00820D7B"/>
    <w:rsid w:val="00820E0E"/>
    <w:rsid w:val="0082188D"/>
    <w:rsid w:val="00821AB1"/>
    <w:rsid w:val="00821DF8"/>
    <w:rsid w:val="00821FFB"/>
    <w:rsid w:val="00822099"/>
    <w:rsid w:val="00822282"/>
    <w:rsid w:val="00822880"/>
    <w:rsid w:val="00822B46"/>
    <w:rsid w:val="00823533"/>
    <w:rsid w:val="00823573"/>
    <w:rsid w:val="008235BA"/>
    <w:rsid w:val="00823725"/>
    <w:rsid w:val="00823AF2"/>
    <w:rsid w:val="0082406F"/>
    <w:rsid w:val="00824745"/>
    <w:rsid w:val="00824ACE"/>
    <w:rsid w:val="00824C6A"/>
    <w:rsid w:val="00824CA1"/>
    <w:rsid w:val="00825A90"/>
    <w:rsid w:val="008260A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F25"/>
    <w:rsid w:val="00831F26"/>
    <w:rsid w:val="00831FDB"/>
    <w:rsid w:val="0083239B"/>
    <w:rsid w:val="00832488"/>
    <w:rsid w:val="008328E3"/>
    <w:rsid w:val="00832DE3"/>
    <w:rsid w:val="008331D2"/>
    <w:rsid w:val="0083346C"/>
    <w:rsid w:val="008338BF"/>
    <w:rsid w:val="008340C6"/>
    <w:rsid w:val="008341C0"/>
    <w:rsid w:val="008341E9"/>
    <w:rsid w:val="008346AD"/>
    <w:rsid w:val="00834928"/>
    <w:rsid w:val="00834A37"/>
    <w:rsid w:val="00834B38"/>
    <w:rsid w:val="00835B29"/>
    <w:rsid w:val="00836B4D"/>
    <w:rsid w:val="00836D3A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88C"/>
    <w:rsid w:val="00841EE1"/>
    <w:rsid w:val="008421A9"/>
    <w:rsid w:val="0084263E"/>
    <w:rsid w:val="008428BD"/>
    <w:rsid w:val="008436BE"/>
    <w:rsid w:val="008439D6"/>
    <w:rsid w:val="00843CC8"/>
    <w:rsid w:val="0084426A"/>
    <w:rsid w:val="00844554"/>
    <w:rsid w:val="0084530E"/>
    <w:rsid w:val="0084553E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B6E"/>
    <w:rsid w:val="00847E83"/>
    <w:rsid w:val="008503F7"/>
    <w:rsid w:val="008508B3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4BB"/>
    <w:rsid w:val="0085464C"/>
    <w:rsid w:val="0085513C"/>
    <w:rsid w:val="00855468"/>
    <w:rsid w:val="00855528"/>
    <w:rsid w:val="00855904"/>
    <w:rsid w:val="00855925"/>
    <w:rsid w:val="00855D67"/>
    <w:rsid w:val="00855EE7"/>
    <w:rsid w:val="008561C7"/>
    <w:rsid w:val="00856255"/>
    <w:rsid w:val="00856720"/>
    <w:rsid w:val="00856EFA"/>
    <w:rsid w:val="00857A5C"/>
    <w:rsid w:val="00857C2A"/>
    <w:rsid w:val="00860845"/>
    <w:rsid w:val="00860931"/>
    <w:rsid w:val="00860C21"/>
    <w:rsid w:val="00860FEC"/>
    <w:rsid w:val="0086176C"/>
    <w:rsid w:val="00861F32"/>
    <w:rsid w:val="00862B15"/>
    <w:rsid w:val="00862FDE"/>
    <w:rsid w:val="0086335B"/>
    <w:rsid w:val="008633DC"/>
    <w:rsid w:val="00863BAA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0BE"/>
    <w:rsid w:val="00866383"/>
    <w:rsid w:val="00866654"/>
    <w:rsid w:val="00866986"/>
    <w:rsid w:val="00866BAC"/>
    <w:rsid w:val="00866FA4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95"/>
    <w:rsid w:val="008714D8"/>
    <w:rsid w:val="00871561"/>
    <w:rsid w:val="008718CA"/>
    <w:rsid w:val="00871C11"/>
    <w:rsid w:val="00872668"/>
    <w:rsid w:val="0087292C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F9"/>
    <w:rsid w:val="008769AD"/>
    <w:rsid w:val="00876DFF"/>
    <w:rsid w:val="0087754B"/>
    <w:rsid w:val="00877B4A"/>
    <w:rsid w:val="00877EA1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1A2"/>
    <w:rsid w:val="00884415"/>
    <w:rsid w:val="00884E3B"/>
    <w:rsid w:val="0088554C"/>
    <w:rsid w:val="008857F7"/>
    <w:rsid w:val="00885C87"/>
    <w:rsid w:val="00885D3B"/>
    <w:rsid w:val="00885E35"/>
    <w:rsid w:val="008860C7"/>
    <w:rsid w:val="008860D5"/>
    <w:rsid w:val="008874D8"/>
    <w:rsid w:val="008876A8"/>
    <w:rsid w:val="00887881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82B"/>
    <w:rsid w:val="008A0944"/>
    <w:rsid w:val="008A0E2E"/>
    <w:rsid w:val="008A102B"/>
    <w:rsid w:val="008A22E2"/>
    <w:rsid w:val="008A2355"/>
    <w:rsid w:val="008A24EC"/>
    <w:rsid w:val="008A263B"/>
    <w:rsid w:val="008A26B7"/>
    <w:rsid w:val="008A2921"/>
    <w:rsid w:val="008A2C7D"/>
    <w:rsid w:val="008A343A"/>
    <w:rsid w:val="008A3B9E"/>
    <w:rsid w:val="008A3F91"/>
    <w:rsid w:val="008A45A6"/>
    <w:rsid w:val="008A46E3"/>
    <w:rsid w:val="008A48EC"/>
    <w:rsid w:val="008A4E88"/>
    <w:rsid w:val="008A5CAF"/>
    <w:rsid w:val="008A5FE0"/>
    <w:rsid w:val="008A6366"/>
    <w:rsid w:val="008A63FE"/>
    <w:rsid w:val="008A6992"/>
    <w:rsid w:val="008A6CC0"/>
    <w:rsid w:val="008A6D6F"/>
    <w:rsid w:val="008A6E2F"/>
    <w:rsid w:val="008A7831"/>
    <w:rsid w:val="008A79DC"/>
    <w:rsid w:val="008B01E5"/>
    <w:rsid w:val="008B05B9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1136"/>
    <w:rsid w:val="008C117C"/>
    <w:rsid w:val="008C150A"/>
    <w:rsid w:val="008C1981"/>
    <w:rsid w:val="008C1A3F"/>
    <w:rsid w:val="008C247F"/>
    <w:rsid w:val="008C2684"/>
    <w:rsid w:val="008C30F8"/>
    <w:rsid w:val="008C337B"/>
    <w:rsid w:val="008C3B93"/>
    <w:rsid w:val="008C3D3F"/>
    <w:rsid w:val="008C3F7C"/>
    <w:rsid w:val="008C41F4"/>
    <w:rsid w:val="008C425A"/>
    <w:rsid w:val="008C4B9F"/>
    <w:rsid w:val="008C4BF2"/>
    <w:rsid w:val="008C4CAF"/>
    <w:rsid w:val="008C53F4"/>
    <w:rsid w:val="008C5428"/>
    <w:rsid w:val="008C5535"/>
    <w:rsid w:val="008C5693"/>
    <w:rsid w:val="008C587C"/>
    <w:rsid w:val="008C5C36"/>
    <w:rsid w:val="008C5CD2"/>
    <w:rsid w:val="008C5D4A"/>
    <w:rsid w:val="008C611C"/>
    <w:rsid w:val="008C63E8"/>
    <w:rsid w:val="008C66A4"/>
    <w:rsid w:val="008C6A70"/>
    <w:rsid w:val="008C7294"/>
    <w:rsid w:val="008C75D7"/>
    <w:rsid w:val="008C789D"/>
    <w:rsid w:val="008C7B63"/>
    <w:rsid w:val="008D0558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4EF"/>
    <w:rsid w:val="008D2572"/>
    <w:rsid w:val="008D2B15"/>
    <w:rsid w:val="008D2F4D"/>
    <w:rsid w:val="008D5763"/>
    <w:rsid w:val="008D5A1B"/>
    <w:rsid w:val="008D627D"/>
    <w:rsid w:val="008D64AB"/>
    <w:rsid w:val="008D653F"/>
    <w:rsid w:val="008D6D76"/>
    <w:rsid w:val="008D6F56"/>
    <w:rsid w:val="008D796B"/>
    <w:rsid w:val="008D7989"/>
    <w:rsid w:val="008D7AAF"/>
    <w:rsid w:val="008E037B"/>
    <w:rsid w:val="008E0435"/>
    <w:rsid w:val="008E0BE6"/>
    <w:rsid w:val="008E0C8B"/>
    <w:rsid w:val="008E0EB4"/>
    <w:rsid w:val="008E119A"/>
    <w:rsid w:val="008E14A1"/>
    <w:rsid w:val="008E15B3"/>
    <w:rsid w:val="008E1639"/>
    <w:rsid w:val="008E18BC"/>
    <w:rsid w:val="008E1AA3"/>
    <w:rsid w:val="008E1E0B"/>
    <w:rsid w:val="008E1E6F"/>
    <w:rsid w:val="008E1E79"/>
    <w:rsid w:val="008E2434"/>
    <w:rsid w:val="008E2843"/>
    <w:rsid w:val="008E314B"/>
    <w:rsid w:val="008E3187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528B"/>
    <w:rsid w:val="008E53C5"/>
    <w:rsid w:val="008E5605"/>
    <w:rsid w:val="008E58CE"/>
    <w:rsid w:val="008E5F40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9C2"/>
    <w:rsid w:val="008F4C65"/>
    <w:rsid w:val="008F5706"/>
    <w:rsid w:val="008F5D62"/>
    <w:rsid w:val="008F5FF2"/>
    <w:rsid w:val="008F68C9"/>
    <w:rsid w:val="008F71C7"/>
    <w:rsid w:val="008F7379"/>
    <w:rsid w:val="008F78F4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89B"/>
    <w:rsid w:val="00903E06"/>
    <w:rsid w:val="00903EF7"/>
    <w:rsid w:val="0090402C"/>
    <w:rsid w:val="009040AA"/>
    <w:rsid w:val="009043CF"/>
    <w:rsid w:val="009047D8"/>
    <w:rsid w:val="00904F5C"/>
    <w:rsid w:val="00905230"/>
    <w:rsid w:val="00905247"/>
    <w:rsid w:val="009058C1"/>
    <w:rsid w:val="00905F94"/>
    <w:rsid w:val="00905FB7"/>
    <w:rsid w:val="009065C0"/>
    <w:rsid w:val="0090677B"/>
    <w:rsid w:val="009071E7"/>
    <w:rsid w:val="0090724F"/>
    <w:rsid w:val="00907270"/>
    <w:rsid w:val="009074F5"/>
    <w:rsid w:val="009076C8"/>
    <w:rsid w:val="00907BCA"/>
    <w:rsid w:val="009100E6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8D"/>
    <w:rsid w:val="00913994"/>
    <w:rsid w:val="009141F6"/>
    <w:rsid w:val="009143E2"/>
    <w:rsid w:val="009144D7"/>
    <w:rsid w:val="009145C3"/>
    <w:rsid w:val="00914F19"/>
    <w:rsid w:val="00915A0F"/>
    <w:rsid w:val="00915D32"/>
    <w:rsid w:val="00916450"/>
    <w:rsid w:val="00916621"/>
    <w:rsid w:val="009170DD"/>
    <w:rsid w:val="009173EB"/>
    <w:rsid w:val="00917423"/>
    <w:rsid w:val="00917444"/>
    <w:rsid w:val="00917B6C"/>
    <w:rsid w:val="00917BC0"/>
    <w:rsid w:val="009207E6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B61"/>
    <w:rsid w:val="00925B7F"/>
    <w:rsid w:val="00925C6A"/>
    <w:rsid w:val="009260C3"/>
    <w:rsid w:val="00926994"/>
    <w:rsid w:val="00926B10"/>
    <w:rsid w:val="00926CB3"/>
    <w:rsid w:val="00926CDE"/>
    <w:rsid w:val="00926FEF"/>
    <w:rsid w:val="0092787B"/>
    <w:rsid w:val="00927FFE"/>
    <w:rsid w:val="00930063"/>
    <w:rsid w:val="00930069"/>
    <w:rsid w:val="00930348"/>
    <w:rsid w:val="0093056D"/>
    <w:rsid w:val="00930E65"/>
    <w:rsid w:val="009311C3"/>
    <w:rsid w:val="009312EC"/>
    <w:rsid w:val="00931333"/>
    <w:rsid w:val="0093137A"/>
    <w:rsid w:val="00931773"/>
    <w:rsid w:val="00931EDC"/>
    <w:rsid w:val="00931F0A"/>
    <w:rsid w:val="00932479"/>
    <w:rsid w:val="00932571"/>
    <w:rsid w:val="009325C4"/>
    <w:rsid w:val="009326A5"/>
    <w:rsid w:val="00932F68"/>
    <w:rsid w:val="00933117"/>
    <w:rsid w:val="00933200"/>
    <w:rsid w:val="009333AF"/>
    <w:rsid w:val="0093396F"/>
    <w:rsid w:val="009343F2"/>
    <w:rsid w:val="0093446C"/>
    <w:rsid w:val="00934843"/>
    <w:rsid w:val="00934FE2"/>
    <w:rsid w:val="00935251"/>
    <w:rsid w:val="009355DA"/>
    <w:rsid w:val="00935857"/>
    <w:rsid w:val="00935B1C"/>
    <w:rsid w:val="00935D0C"/>
    <w:rsid w:val="0093652C"/>
    <w:rsid w:val="009370FA"/>
    <w:rsid w:val="009375E9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2D"/>
    <w:rsid w:val="009452FC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F10"/>
    <w:rsid w:val="009506DF"/>
    <w:rsid w:val="00951097"/>
    <w:rsid w:val="00951309"/>
    <w:rsid w:val="009515EE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A5E"/>
    <w:rsid w:val="00954D61"/>
    <w:rsid w:val="00955640"/>
    <w:rsid w:val="00955CB0"/>
    <w:rsid w:val="00956278"/>
    <w:rsid w:val="009570AE"/>
    <w:rsid w:val="00957E3B"/>
    <w:rsid w:val="00957ECB"/>
    <w:rsid w:val="009600DB"/>
    <w:rsid w:val="009605D1"/>
    <w:rsid w:val="009606F5"/>
    <w:rsid w:val="00960C89"/>
    <w:rsid w:val="00961528"/>
    <w:rsid w:val="009621F4"/>
    <w:rsid w:val="009621FE"/>
    <w:rsid w:val="0096269C"/>
    <w:rsid w:val="00962B9E"/>
    <w:rsid w:val="00962D55"/>
    <w:rsid w:val="00962DE0"/>
    <w:rsid w:val="00962F0A"/>
    <w:rsid w:val="0096304A"/>
    <w:rsid w:val="009630CA"/>
    <w:rsid w:val="0096312F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566D"/>
    <w:rsid w:val="00965AA1"/>
    <w:rsid w:val="009665E5"/>
    <w:rsid w:val="00967095"/>
    <w:rsid w:val="009671EA"/>
    <w:rsid w:val="00967292"/>
    <w:rsid w:val="009700CB"/>
    <w:rsid w:val="00970826"/>
    <w:rsid w:val="00970846"/>
    <w:rsid w:val="00971359"/>
    <w:rsid w:val="009719B3"/>
    <w:rsid w:val="00972433"/>
    <w:rsid w:val="00972D2C"/>
    <w:rsid w:val="00972F4F"/>
    <w:rsid w:val="009743A4"/>
    <w:rsid w:val="00974DEF"/>
    <w:rsid w:val="009754E1"/>
    <w:rsid w:val="00975C92"/>
    <w:rsid w:val="00975EBD"/>
    <w:rsid w:val="00975F3E"/>
    <w:rsid w:val="00975F4B"/>
    <w:rsid w:val="00975F82"/>
    <w:rsid w:val="00976329"/>
    <w:rsid w:val="0097737C"/>
    <w:rsid w:val="009773D1"/>
    <w:rsid w:val="0097744C"/>
    <w:rsid w:val="0097759C"/>
    <w:rsid w:val="00977E48"/>
    <w:rsid w:val="00977EE1"/>
    <w:rsid w:val="009802DA"/>
    <w:rsid w:val="00980648"/>
    <w:rsid w:val="00980D17"/>
    <w:rsid w:val="0098121D"/>
    <w:rsid w:val="00981583"/>
    <w:rsid w:val="00981612"/>
    <w:rsid w:val="0098195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45"/>
    <w:rsid w:val="00985873"/>
    <w:rsid w:val="00985964"/>
    <w:rsid w:val="00985BDB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D1E"/>
    <w:rsid w:val="00991297"/>
    <w:rsid w:val="00991420"/>
    <w:rsid w:val="009916B5"/>
    <w:rsid w:val="00991962"/>
    <w:rsid w:val="00991A40"/>
    <w:rsid w:val="00991ADE"/>
    <w:rsid w:val="00991AE0"/>
    <w:rsid w:val="00991EAA"/>
    <w:rsid w:val="00991F42"/>
    <w:rsid w:val="009924F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4204"/>
    <w:rsid w:val="009944EC"/>
    <w:rsid w:val="00994565"/>
    <w:rsid w:val="009948EA"/>
    <w:rsid w:val="00994BB2"/>
    <w:rsid w:val="00994F15"/>
    <w:rsid w:val="00994F53"/>
    <w:rsid w:val="00995020"/>
    <w:rsid w:val="0099514A"/>
    <w:rsid w:val="00995312"/>
    <w:rsid w:val="00995715"/>
    <w:rsid w:val="00995A6D"/>
    <w:rsid w:val="00995DE1"/>
    <w:rsid w:val="00996C6C"/>
    <w:rsid w:val="00996EE8"/>
    <w:rsid w:val="0099733B"/>
    <w:rsid w:val="009974BD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B0045"/>
    <w:rsid w:val="009B0686"/>
    <w:rsid w:val="009B097A"/>
    <w:rsid w:val="009B0A1A"/>
    <w:rsid w:val="009B0A6F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4FE"/>
    <w:rsid w:val="009B6809"/>
    <w:rsid w:val="009B69B6"/>
    <w:rsid w:val="009B6A2F"/>
    <w:rsid w:val="009B71E7"/>
    <w:rsid w:val="009B76AC"/>
    <w:rsid w:val="009B7753"/>
    <w:rsid w:val="009B7B3F"/>
    <w:rsid w:val="009C034A"/>
    <w:rsid w:val="009C041B"/>
    <w:rsid w:val="009C0A28"/>
    <w:rsid w:val="009C0ECB"/>
    <w:rsid w:val="009C166A"/>
    <w:rsid w:val="009C1767"/>
    <w:rsid w:val="009C1869"/>
    <w:rsid w:val="009C1E60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4DE8"/>
    <w:rsid w:val="009C5375"/>
    <w:rsid w:val="009C55BD"/>
    <w:rsid w:val="009C5A59"/>
    <w:rsid w:val="009C5C3E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CB6"/>
    <w:rsid w:val="009D3165"/>
    <w:rsid w:val="009D357F"/>
    <w:rsid w:val="009D372D"/>
    <w:rsid w:val="009D3874"/>
    <w:rsid w:val="009D395E"/>
    <w:rsid w:val="009D3D40"/>
    <w:rsid w:val="009D450C"/>
    <w:rsid w:val="009D49D9"/>
    <w:rsid w:val="009D4B3A"/>
    <w:rsid w:val="009D4C85"/>
    <w:rsid w:val="009D52A2"/>
    <w:rsid w:val="009D5356"/>
    <w:rsid w:val="009D595F"/>
    <w:rsid w:val="009D5ABE"/>
    <w:rsid w:val="009D5BE7"/>
    <w:rsid w:val="009D6B8E"/>
    <w:rsid w:val="009D7102"/>
    <w:rsid w:val="009D7254"/>
    <w:rsid w:val="009D730E"/>
    <w:rsid w:val="009D7570"/>
    <w:rsid w:val="009D7A17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51CB"/>
    <w:rsid w:val="009E53EA"/>
    <w:rsid w:val="009E56D5"/>
    <w:rsid w:val="009E5A3D"/>
    <w:rsid w:val="009E5C1C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585"/>
    <w:rsid w:val="009F0C49"/>
    <w:rsid w:val="009F14ED"/>
    <w:rsid w:val="009F1533"/>
    <w:rsid w:val="009F19EA"/>
    <w:rsid w:val="009F1F45"/>
    <w:rsid w:val="009F21EA"/>
    <w:rsid w:val="009F222B"/>
    <w:rsid w:val="009F31DB"/>
    <w:rsid w:val="009F37EB"/>
    <w:rsid w:val="009F3E37"/>
    <w:rsid w:val="009F51DF"/>
    <w:rsid w:val="009F56FD"/>
    <w:rsid w:val="009F5E91"/>
    <w:rsid w:val="009F60C3"/>
    <w:rsid w:val="009F60E0"/>
    <w:rsid w:val="009F6230"/>
    <w:rsid w:val="009F62AB"/>
    <w:rsid w:val="009F675B"/>
    <w:rsid w:val="009F68EB"/>
    <w:rsid w:val="009F6B3B"/>
    <w:rsid w:val="009F6C1D"/>
    <w:rsid w:val="009F6F42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05E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424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3D"/>
    <w:rsid w:val="00A130A3"/>
    <w:rsid w:val="00A130EF"/>
    <w:rsid w:val="00A13368"/>
    <w:rsid w:val="00A13DA7"/>
    <w:rsid w:val="00A14486"/>
    <w:rsid w:val="00A1495C"/>
    <w:rsid w:val="00A14ABF"/>
    <w:rsid w:val="00A14D17"/>
    <w:rsid w:val="00A14E1A"/>
    <w:rsid w:val="00A14EA1"/>
    <w:rsid w:val="00A14FB7"/>
    <w:rsid w:val="00A1565F"/>
    <w:rsid w:val="00A1588D"/>
    <w:rsid w:val="00A15B65"/>
    <w:rsid w:val="00A16076"/>
    <w:rsid w:val="00A16100"/>
    <w:rsid w:val="00A16194"/>
    <w:rsid w:val="00A165FD"/>
    <w:rsid w:val="00A16D7E"/>
    <w:rsid w:val="00A16DBB"/>
    <w:rsid w:val="00A16EC3"/>
    <w:rsid w:val="00A16F51"/>
    <w:rsid w:val="00A173DD"/>
    <w:rsid w:val="00A2069A"/>
    <w:rsid w:val="00A2084D"/>
    <w:rsid w:val="00A20EF1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C8E"/>
    <w:rsid w:val="00A23E96"/>
    <w:rsid w:val="00A24235"/>
    <w:rsid w:val="00A248E1"/>
    <w:rsid w:val="00A249DE"/>
    <w:rsid w:val="00A249F5"/>
    <w:rsid w:val="00A24B9A"/>
    <w:rsid w:val="00A24BC4"/>
    <w:rsid w:val="00A24C68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656"/>
    <w:rsid w:val="00A33714"/>
    <w:rsid w:val="00A33E9F"/>
    <w:rsid w:val="00A33EDC"/>
    <w:rsid w:val="00A34852"/>
    <w:rsid w:val="00A353A3"/>
    <w:rsid w:val="00A3549E"/>
    <w:rsid w:val="00A3582B"/>
    <w:rsid w:val="00A3589E"/>
    <w:rsid w:val="00A3589F"/>
    <w:rsid w:val="00A359BF"/>
    <w:rsid w:val="00A35F2B"/>
    <w:rsid w:val="00A36527"/>
    <w:rsid w:val="00A36C75"/>
    <w:rsid w:val="00A36E1A"/>
    <w:rsid w:val="00A37286"/>
    <w:rsid w:val="00A3764E"/>
    <w:rsid w:val="00A376D4"/>
    <w:rsid w:val="00A37927"/>
    <w:rsid w:val="00A37E63"/>
    <w:rsid w:val="00A4031B"/>
    <w:rsid w:val="00A40587"/>
    <w:rsid w:val="00A409AE"/>
    <w:rsid w:val="00A40A83"/>
    <w:rsid w:val="00A40C09"/>
    <w:rsid w:val="00A41089"/>
    <w:rsid w:val="00A4147F"/>
    <w:rsid w:val="00A41542"/>
    <w:rsid w:val="00A417A0"/>
    <w:rsid w:val="00A41B7A"/>
    <w:rsid w:val="00A41E83"/>
    <w:rsid w:val="00A424A5"/>
    <w:rsid w:val="00A424A7"/>
    <w:rsid w:val="00A42E25"/>
    <w:rsid w:val="00A42E4C"/>
    <w:rsid w:val="00A4305E"/>
    <w:rsid w:val="00A43306"/>
    <w:rsid w:val="00A434EC"/>
    <w:rsid w:val="00A437A5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431"/>
    <w:rsid w:val="00A4763C"/>
    <w:rsid w:val="00A4796E"/>
    <w:rsid w:val="00A47977"/>
    <w:rsid w:val="00A4799A"/>
    <w:rsid w:val="00A47A1C"/>
    <w:rsid w:val="00A47F31"/>
    <w:rsid w:val="00A50227"/>
    <w:rsid w:val="00A507A0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82"/>
    <w:rsid w:val="00A54902"/>
    <w:rsid w:val="00A55A7F"/>
    <w:rsid w:val="00A55ABB"/>
    <w:rsid w:val="00A56DB7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0E"/>
    <w:rsid w:val="00A606B0"/>
    <w:rsid w:val="00A60ADB"/>
    <w:rsid w:val="00A60BC0"/>
    <w:rsid w:val="00A60D1D"/>
    <w:rsid w:val="00A61187"/>
    <w:rsid w:val="00A619E4"/>
    <w:rsid w:val="00A61E35"/>
    <w:rsid w:val="00A625B2"/>
    <w:rsid w:val="00A627F6"/>
    <w:rsid w:val="00A6296E"/>
    <w:rsid w:val="00A62CD3"/>
    <w:rsid w:val="00A62D8C"/>
    <w:rsid w:val="00A638BB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E70"/>
    <w:rsid w:val="00A66192"/>
    <w:rsid w:val="00A664E5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2127"/>
    <w:rsid w:val="00A72395"/>
    <w:rsid w:val="00A724AE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F9C"/>
    <w:rsid w:val="00A812B1"/>
    <w:rsid w:val="00A817D4"/>
    <w:rsid w:val="00A81F79"/>
    <w:rsid w:val="00A8268F"/>
    <w:rsid w:val="00A829A2"/>
    <w:rsid w:val="00A82F04"/>
    <w:rsid w:val="00A83127"/>
    <w:rsid w:val="00A83244"/>
    <w:rsid w:val="00A83757"/>
    <w:rsid w:val="00A83863"/>
    <w:rsid w:val="00A8389E"/>
    <w:rsid w:val="00A83AA6"/>
    <w:rsid w:val="00A843E7"/>
    <w:rsid w:val="00A84A51"/>
    <w:rsid w:val="00A84B7E"/>
    <w:rsid w:val="00A851B7"/>
    <w:rsid w:val="00A85742"/>
    <w:rsid w:val="00A85A4E"/>
    <w:rsid w:val="00A85F7F"/>
    <w:rsid w:val="00A8635F"/>
    <w:rsid w:val="00A86377"/>
    <w:rsid w:val="00A8667E"/>
    <w:rsid w:val="00A86765"/>
    <w:rsid w:val="00A868EE"/>
    <w:rsid w:val="00A8698C"/>
    <w:rsid w:val="00A8709B"/>
    <w:rsid w:val="00A8781E"/>
    <w:rsid w:val="00A879B8"/>
    <w:rsid w:val="00A87C35"/>
    <w:rsid w:val="00A90264"/>
    <w:rsid w:val="00A90790"/>
    <w:rsid w:val="00A908F7"/>
    <w:rsid w:val="00A908FB"/>
    <w:rsid w:val="00A90B3D"/>
    <w:rsid w:val="00A90FE1"/>
    <w:rsid w:val="00A9102B"/>
    <w:rsid w:val="00A9197B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CD"/>
    <w:rsid w:val="00A94BF3"/>
    <w:rsid w:val="00A94CFE"/>
    <w:rsid w:val="00A94FFE"/>
    <w:rsid w:val="00A9508B"/>
    <w:rsid w:val="00A950ED"/>
    <w:rsid w:val="00A95156"/>
    <w:rsid w:val="00A9581C"/>
    <w:rsid w:val="00A95FCA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F44"/>
    <w:rsid w:val="00AA0040"/>
    <w:rsid w:val="00AA043E"/>
    <w:rsid w:val="00AA067E"/>
    <w:rsid w:val="00AA1364"/>
    <w:rsid w:val="00AA1804"/>
    <w:rsid w:val="00AA1891"/>
    <w:rsid w:val="00AA2BFF"/>
    <w:rsid w:val="00AA2C6C"/>
    <w:rsid w:val="00AA3032"/>
    <w:rsid w:val="00AA459D"/>
    <w:rsid w:val="00AA49A0"/>
    <w:rsid w:val="00AA4B54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241A"/>
    <w:rsid w:val="00AC2993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79F7"/>
    <w:rsid w:val="00AD000B"/>
    <w:rsid w:val="00AD0050"/>
    <w:rsid w:val="00AD0162"/>
    <w:rsid w:val="00AD08D5"/>
    <w:rsid w:val="00AD0D49"/>
    <w:rsid w:val="00AD0E6C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CB5"/>
    <w:rsid w:val="00AD30C4"/>
    <w:rsid w:val="00AD334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706"/>
    <w:rsid w:val="00AD47CC"/>
    <w:rsid w:val="00AD481E"/>
    <w:rsid w:val="00AD4B5A"/>
    <w:rsid w:val="00AD4C76"/>
    <w:rsid w:val="00AD4C8B"/>
    <w:rsid w:val="00AD554D"/>
    <w:rsid w:val="00AD6106"/>
    <w:rsid w:val="00AD6380"/>
    <w:rsid w:val="00AD63EB"/>
    <w:rsid w:val="00AD6544"/>
    <w:rsid w:val="00AD6844"/>
    <w:rsid w:val="00AD696C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C2D"/>
    <w:rsid w:val="00AE2339"/>
    <w:rsid w:val="00AE2A6C"/>
    <w:rsid w:val="00AE2B71"/>
    <w:rsid w:val="00AE30F6"/>
    <w:rsid w:val="00AE34CF"/>
    <w:rsid w:val="00AE35B8"/>
    <w:rsid w:val="00AE391D"/>
    <w:rsid w:val="00AE3C45"/>
    <w:rsid w:val="00AE3E2A"/>
    <w:rsid w:val="00AE43BB"/>
    <w:rsid w:val="00AE4520"/>
    <w:rsid w:val="00AE4DC7"/>
    <w:rsid w:val="00AE4EA1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C12"/>
    <w:rsid w:val="00AF1FEC"/>
    <w:rsid w:val="00AF2783"/>
    <w:rsid w:val="00AF2D9F"/>
    <w:rsid w:val="00AF2FA7"/>
    <w:rsid w:val="00AF3B20"/>
    <w:rsid w:val="00AF3FB9"/>
    <w:rsid w:val="00AF40C1"/>
    <w:rsid w:val="00AF41FF"/>
    <w:rsid w:val="00AF465A"/>
    <w:rsid w:val="00AF4801"/>
    <w:rsid w:val="00AF4833"/>
    <w:rsid w:val="00AF48FB"/>
    <w:rsid w:val="00AF4AFD"/>
    <w:rsid w:val="00AF51F8"/>
    <w:rsid w:val="00AF5810"/>
    <w:rsid w:val="00AF5850"/>
    <w:rsid w:val="00AF59F5"/>
    <w:rsid w:val="00AF5E47"/>
    <w:rsid w:val="00AF60B2"/>
    <w:rsid w:val="00AF644D"/>
    <w:rsid w:val="00AF64A5"/>
    <w:rsid w:val="00AF6BA8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38AD"/>
    <w:rsid w:val="00B04383"/>
    <w:rsid w:val="00B04A08"/>
    <w:rsid w:val="00B04C9D"/>
    <w:rsid w:val="00B052CD"/>
    <w:rsid w:val="00B05327"/>
    <w:rsid w:val="00B05A97"/>
    <w:rsid w:val="00B05E72"/>
    <w:rsid w:val="00B05F45"/>
    <w:rsid w:val="00B062A4"/>
    <w:rsid w:val="00B070F5"/>
    <w:rsid w:val="00B072AD"/>
    <w:rsid w:val="00B074C0"/>
    <w:rsid w:val="00B074E6"/>
    <w:rsid w:val="00B07E70"/>
    <w:rsid w:val="00B1022F"/>
    <w:rsid w:val="00B103D0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5F5C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815"/>
    <w:rsid w:val="00B20515"/>
    <w:rsid w:val="00B20759"/>
    <w:rsid w:val="00B20D5E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C66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6C5"/>
    <w:rsid w:val="00B2674F"/>
    <w:rsid w:val="00B2692E"/>
    <w:rsid w:val="00B269AB"/>
    <w:rsid w:val="00B269E8"/>
    <w:rsid w:val="00B26A46"/>
    <w:rsid w:val="00B26D1D"/>
    <w:rsid w:val="00B26D3E"/>
    <w:rsid w:val="00B26FA3"/>
    <w:rsid w:val="00B27118"/>
    <w:rsid w:val="00B27509"/>
    <w:rsid w:val="00B27817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4043"/>
    <w:rsid w:val="00B3415A"/>
    <w:rsid w:val="00B342B3"/>
    <w:rsid w:val="00B34450"/>
    <w:rsid w:val="00B34913"/>
    <w:rsid w:val="00B34C64"/>
    <w:rsid w:val="00B34F5C"/>
    <w:rsid w:val="00B357E8"/>
    <w:rsid w:val="00B361C2"/>
    <w:rsid w:val="00B367E2"/>
    <w:rsid w:val="00B36815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1231"/>
    <w:rsid w:val="00B412EF"/>
    <w:rsid w:val="00B41814"/>
    <w:rsid w:val="00B41832"/>
    <w:rsid w:val="00B41AA7"/>
    <w:rsid w:val="00B42913"/>
    <w:rsid w:val="00B42B2B"/>
    <w:rsid w:val="00B42B49"/>
    <w:rsid w:val="00B42DF6"/>
    <w:rsid w:val="00B4374C"/>
    <w:rsid w:val="00B43DC2"/>
    <w:rsid w:val="00B43F19"/>
    <w:rsid w:val="00B4402B"/>
    <w:rsid w:val="00B44796"/>
    <w:rsid w:val="00B447D7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4BC"/>
    <w:rsid w:val="00B4697C"/>
    <w:rsid w:val="00B46AA9"/>
    <w:rsid w:val="00B46AB2"/>
    <w:rsid w:val="00B46BC8"/>
    <w:rsid w:val="00B46BF5"/>
    <w:rsid w:val="00B46C9C"/>
    <w:rsid w:val="00B47328"/>
    <w:rsid w:val="00B477C2"/>
    <w:rsid w:val="00B47AA4"/>
    <w:rsid w:val="00B50250"/>
    <w:rsid w:val="00B5041C"/>
    <w:rsid w:val="00B5078A"/>
    <w:rsid w:val="00B51039"/>
    <w:rsid w:val="00B51339"/>
    <w:rsid w:val="00B51395"/>
    <w:rsid w:val="00B51810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ED2"/>
    <w:rsid w:val="00B553CD"/>
    <w:rsid w:val="00B5579F"/>
    <w:rsid w:val="00B5583E"/>
    <w:rsid w:val="00B56153"/>
    <w:rsid w:val="00B56BB6"/>
    <w:rsid w:val="00B5796D"/>
    <w:rsid w:val="00B57A82"/>
    <w:rsid w:val="00B6011A"/>
    <w:rsid w:val="00B60132"/>
    <w:rsid w:val="00B6027F"/>
    <w:rsid w:val="00B60749"/>
    <w:rsid w:val="00B6085C"/>
    <w:rsid w:val="00B61650"/>
    <w:rsid w:val="00B6183E"/>
    <w:rsid w:val="00B62621"/>
    <w:rsid w:val="00B62991"/>
    <w:rsid w:val="00B62B4B"/>
    <w:rsid w:val="00B62D0E"/>
    <w:rsid w:val="00B631D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0F5"/>
    <w:rsid w:val="00B6617F"/>
    <w:rsid w:val="00B664F3"/>
    <w:rsid w:val="00B6658C"/>
    <w:rsid w:val="00B666A9"/>
    <w:rsid w:val="00B667C3"/>
    <w:rsid w:val="00B6690F"/>
    <w:rsid w:val="00B66FBB"/>
    <w:rsid w:val="00B670F0"/>
    <w:rsid w:val="00B67103"/>
    <w:rsid w:val="00B671C4"/>
    <w:rsid w:val="00B6741E"/>
    <w:rsid w:val="00B67AA5"/>
    <w:rsid w:val="00B67D8D"/>
    <w:rsid w:val="00B67DE0"/>
    <w:rsid w:val="00B67E8F"/>
    <w:rsid w:val="00B70724"/>
    <w:rsid w:val="00B70920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380E"/>
    <w:rsid w:val="00B73EE9"/>
    <w:rsid w:val="00B74406"/>
    <w:rsid w:val="00B748A8"/>
    <w:rsid w:val="00B75025"/>
    <w:rsid w:val="00B753B1"/>
    <w:rsid w:val="00B7540A"/>
    <w:rsid w:val="00B75605"/>
    <w:rsid w:val="00B75BB6"/>
    <w:rsid w:val="00B75EEC"/>
    <w:rsid w:val="00B75F10"/>
    <w:rsid w:val="00B761FE"/>
    <w:rsid w:val="00B76964"/>
    <w:rsid w:val="00B76D93"/>
    <w:rsid w:val="00B770CC"/>
    <w:rsid w:val="00B77EA1"/>
    <w:rsid w:val="00B809BA"/>
    <w:rsid w:val="00B809C8"/>
    <w:rsid w:val="00B80B70"/>
    <w:rsid w:val="00B81259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1C4"/>
    <w:rsid w:val="00B91A01"/>
    <w:rsid w:val="00B927B8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C09"/>
    <w:rsid w:val="00B95DA5"/>
    <w:rsid w:val="00B9609E"/>
    <w:rsid w:val="00B96303"/>
    <w:rsid w:val="00B968CC"/>
    <w:rsid w:val="00B97344"/>
    <w:rsid w:val="00B97CAC"/>
    <w:rsid w:val="00B97DFA"/>
    <w:rsid w:val="00BA01B6"/>
    <w:rsid w:val="00BA0884"/>
    <w:rsid w:val="00BA0BFF"/>
    <w:rsid w:val="00BA0C67"/>
    <w:rsid w:val="00BA0EB0"/>
    <w:rsid w:val="00BA147C"/>
    <w:rsid w:val="00BA172D"/>
    <w:rsid w:val="00BA17C1"/>
    <w:rsid w:val="00BA1D89"/>
    <w:rsid w:val="00BA220D"/>
    <w:rsid w:val="00BA2810"/>
    <w:rsid w:val="00BA3383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CD6"/>
    <w:rsid w:val="00BA5D0D"/>
    <w:rsid w:val="00BA5E9B"/>
    <w:rsid w:val="00BA6261"/>
    <w:rsid w:val="00BA67BC"/>
    <w:rsid w:val="00BA6EEB"/>
    <w:rsid w:val="00BA7634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A77"/>
    <w:rsid w:val="00BB2DFB"/>
    <w:rsid w:val="00BB31C9"/>
    <w:rsid w:val="00BB350B"/>
    <w:rsid w:val="00BB35AA"/>
    <w:rsid w:val="00BB3726"/>
    <w:rsid w:val="00BB438E"/>
    <w:rsid w:val="00BB479B"/>
    <w:rsid w:val="00BB4A85"/>
    <w:rsid w:val="00BB4DF3"/>
    <w:rsid w:val="00BB4F36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5D5"/>
    <w:rsid w:val="00BC17DA"/>
    <w:rsid w:val="00BC1A1A"/>
    <w:rsid w:val="00BC222A"/>
    <w:rsid w:val="00BC249C"/>
    <w:rsid w:val="00BC2660"/>
    <w:rsid w:val="00BC26F8"/>
    <w:rsid w:val="00BC27AD"/>
    <w:rsid w:val="00BC297B"/>
    <w:rsid w:val="00BC32EC"/>
    <w:rsid w:val="00BC3B19"/>
    <w:rsid w:val="00BC3EB6"/>
    <w:rsid w:val="00BC4209"/>
    <w:rsid w:val="00BC45CB"/>
    <w:rsid w:val="00BC4E6E"/>
    <w:rsid w:val="00BC4E8D"/>
    <w:rsid w:val="00BC531C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3CB"/>
    <w:rsid w:val="00BD27A0"/>
    <w:rsid w:val="00BD2CD7"/>
    <w:rsid w:val="00BD30EC"/>
    <w:rsid w:val="00BD34FF"/>
    <w:rsid w:val="00BD3866"/>
    <w:rsid w:val="00BD4114"/>
    <w:rsid w:val="00BD42B1"/>
    <w:rsid w:val="00BD4356"/>
    <w:rsid w:val="00BD458E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B75"/>
    <w:rsid w:val="00BE2292"/>
    <w:rsid w:val="00BE273B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56C"/>
    <w:rsid w:val="00BE59C3"/>
    <w:rsid w:val="00BE5BCC"/>
    <w:rsid w:val="00BE5BF6"/>
    <w:rsid w:val="00BE5CC5"/>
    <w:rsid w:val="00BE5EA1"/>
    <w:rsid w:val="00BE62B3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1324"/>
    <w:rsid w:val="00BF1442"/>
    <w:rsid w:val="00BF16BE"/>
    <w:rsid w:val="00BF1780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FD2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A6"/>
    <w:rsid w:val="00C03FEB"/>
    <w:rsid w:val="00C048D7"/>
    <w:rsid w:val="00C04AA5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07F3F"/>
    <w:rsid w:val="00C100F2"/>
    <w:rsid w:val="00C101BE"/>
    <w:rsid w:val="00C106A3"/>
    <w:rsid w:val="00C1073C"/>
    <w:rsid w:val="00C10857"/>
    <w:rsid w:val="00C10F3C"/>
    <w:rsid w:val="00C11108"/>
    <w:rsid w:val="00C111D2"/>
    <w:rsid w:val="00C11BE9"/>
    <w:rsid w:val="00C11DA4"/>
    <w:rsid w:val="00C120B5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506"/>
    <w:rsid w:val="00C20761"/>
    <w:rsid w:val="00C20968"/>
    <w:rsid w:val="00C20B34"/>
    <w:rsid w:val="00C20B7F"/>
    <w:rsid w:val="00C20DC0"/>
    <w:rsid w:val="00C20DC9"/>
    <w:rsid w:val="00C21164"/>
    <w:rsid w:val="00C21436"/>
    <w:rsid w:val="00C2180C"/>
    <w:rsid w:val="00C218C4"/>
    <w:rsid w:val="00C223DD"/>
    <w:rsid w:val="00C22A27"/>
    <w:rsid w:val="00C23538"/>
    <w:rsid w:val="00C23950"/>
    <w:rsid w:val="00C2397B"/>
    <w:rsid w:val="00C23BBC"/>
    <w:rsid w:val="00C24283"/>
    <w:rsid w:val="00C24305"/>
    <w:rsid w:val="00C251DA"/>
    <w:rsid w:val="00C252AD"/>
    <w:rsid w:val="00C26307"/>
    <w:rsid w:val="00C2637A"/>
    <w:rsid w:val="00C2662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B3"/>
    <w:rsid w:val="00C32C46"/>
    <w:rsid w:val="00C33077"/>
    <w:rsid w:val="00C335C4"/>
    <w:rsid w:val="00C33845"/>
    <w:rsid w:val="00C33B13"/>
    <w:rsid w:val="00C33B53"/>
    <w:rsid w:val="00C34660"/>
    <w:rsid w:val="00C34B24"/>
    <w:rsid w:val="00C34DF2"/>
    <w:rsid w:val="00C35510"/>
    <w:rsid w:val="00C357AA"/>
    <w:rsid w:val="00C35955"/>
    <w:rsid w:val="00C35BC9"/>
    <w:rsid w:val="00C35E33"/>
    <w:rsid w:val="00C36340"/>
    <w:rsid w:val="00C363CC"/>
    <w:rsid w:val="00C36AF8"/>
    <w:rsid w:val="00C37395"/>
    <w:rsid w:val="00C3743D"/>
    <w:rsid w:val="00C3769D"/>
    <w:rsid w:val="00C4007A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AF1"/>
    <w:rsid w:val="00C45C12"/>
    <w:rsid w:val="00C46095"/>
    <w:rsid w:val="00C463A9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929"/>
    <w:rsid w:val="00C54E9A"/>
    <w:rsid w:val="00C555FB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876"/>
    <w:rsid w:val="00C60FF9"/>
    <w:rsid w:val="00C61D6E"/>
    <w:rsid w:val="00C623E4"/>
    <w:rsid w:val="00C627E0"/>
    <w:rsid w:val="00C62B78"/>
    <w:rsid w:val="00C634A6"/>
    <w:rsid w:val="00C635B7"/>
    <w:rsid w:val="00C635C2"/>
    <w:rsid w:val="00C638A2"/>
    <w:rsid w:val="00C63C65"/>
    <w:rsid w:val="00C63D4E"/>
    <w:rsid w:val="00C63EA9"/>
    <w:rsid w:val="00C63F1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BB0"/>
    <w:rsid w:val="00C70F29"/>
    <w:rsid w:val="00C71973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4BC8"/>
    <w:rsid w:val="00C75405"/>
    <w:rsid w:val="00C7578D"/>
    <w:rsid w:val="00C75A02"/>
    <w:rsid w:val="00C75A60"/>
    <w:rsid w:val="00C75C92"/>
    <w:rsid w:val="00C75CE7"/>
    <w:rsid w:val="00C76040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77A5D"/>
    <w:rsid w:val="00C804B8"/>
    <w:rsid w:val="00C80C1F"/>
    <w:rsid w:val="00C80D9A"/>
    <w:rsid w:val="00C80DCE"/>
    <w:rsid w:val="00C8173E"/>
    <w:rsid w:val="00C819B9"/>
    <w:rsid w:val="00C825EE"/>
    <w:rsid w:val="00C825FF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EE"/>
    <w:rsid w:val="00C85750"/>
    <w:rsid w:val="00C86897"/>
    <w:rsid w:val="00C86E92"/>
    <w:rsid w:val="00C87183"/>
    <w:rsid w:val="00C87329"/>
    <w:rsid w:val="00C873CA"/>
    <w:rsid w:val="00C874D4"/>
    <w:rsid w:val="00C8779A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BBE"/>
    <w:rsid w:val="00CA3EE3"/>
    <w:rsid w:val="00CA4783"/>
    <w:rsid w:val="00CA5376"/>
    <w:rsid w:val="00CA5459"/>
    <w:rsid w:val="00CA54B1"/>
    <w:rsid w:val="00CA5DA8"/>
    <w:rsid w:val="00CA5DBB"/>
    <w:rsid w:val="00CA6F33"/>
    <w:rsid w:val="00CA70D6"/>
    <w:rsid w:val="00CA7139"/>
    <w:rsid w:val="00CA7230"/>
    <w:rsid w:val="00CA7293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29"/>
    <w:rsid w:val="00CB335E"/>
    <w:rsid w:val="00CB343F"/>
    <w:rsid w:val="00CB3454"/>
    <w:rsid w:val="00CB380A"/>
    <w:rsid w:val="00CB430B"/>
    <w:rsid w:val="00CB44FF"/>
    <w:rsid w:val="00CB45E7"/>
    <w:rsid w:val="00CB47B5"/>
    <w:rsid w:val="00CB4989"/>
    <w:rsid w:val="00CB4A9A"/>
    <w:rsid w:val="00CB5721"/>
    <w:rsid w:val="00CB580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CD1"/>
    <w:rsid w:val="00CB7DEE"/>
    <w:rsid w:val="00CB7E97"/>
    <w:rsid w:val="00CC041D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F23"/>
    <w:rsid w:val="00CC4119"/>
    <w:rsid w:val="00CC4373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99B"/>
    <w:rsid w:val="00CD2D25"/>
    <w:rsid w:val="00CD2F2C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65"/>
    <w:rsid w:val="00CD5132"/>
    <w:rsid w:val="00CD5158"/>
    <w:rsid w:val="00CD5A6F"/>
    <w:rsid w:val="00CD5A9E"/>
    <w:rsid w:val="00CD65AA"/>
    <w:rsid w:val="00CD692A"/>
    <w:rsid w:val="00CD719F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663"/>
    <w:rsid w:val="00CE2DEC"/>
    <w:rsid w:val="00CE30F6"/>
    <w:rsid w:val="00CE3540"/>
    <w:rsid w:val="00CE39B9"/>
    <w:rsid w:val="00CE3A44"/>
    <w:rsid w:val="00CE3E20"/>
    <w:rsid w:val="00CE3FEC"/>
    <w:rsid w:val="00CE4135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E7E1B"/>
    <w:rsid w:val="00CF0168"/>
    <w:rsid w:val="00CF028C"/>
    <w:rsid w:val="00CF06E4"/>
    <w:rsid w:val="00CF0BB7"/>
    <w:rsid w:val="00CF0CA9"/>
    <w:rsid w:val="00CF12F4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590"/>
    <w:rsid w:val="00CF6843"/>
    <w:rsid w:val="00CF6857"/>
    <w:rsid w:val="00CF6DEB"/>
    <w:rsid w:val="00CF703A"/>
    <w:rsid w:val="00CF709A"/>
    <w:rsid w:val="00CF70A5"/>
    <w:rsid w:val="00CF7223"/>
    <w:rsid w:val="00CF7697"/>
    <w:rsid w:val="00CF7D52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5CFB"/>
    <w:rsid w:val="00D0603B"/>
    <w:rsid w:val="00D06046"/>
    <w:rsid w:val="00D06103"/>
    <w:rsid w:val="00D06542"/>
    <w:rsid w:val="00D065D5"/>
    <w:rsid w:val="00D06766"/>
    <w:rsid w:val="00D06DAC"/>
    <w:rsid w:val="00D07167"/>
    <w:rsid w:val="00D07AAC"/>
    <w:rsid w:val="00D07BF6"/>
    <w:rsid w:val="00D07C2C"/>
    <w:rsid w:val="00D07D6F"/>
    <w:rsid w:val="00D07D88"/>
    <w:rsid w:val="00D10525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370"/>
    <w:rsid w:val="00D1241D"/>
    <w:rsid w:val="00D12FC1"/>
    <w:rsid w:val="00D13512"/>
    <w:rsid w:val="00D13948"/>
    <w:rsid w:val="00D13CC2"/>
    <w:rsid w:val="00D1405C"/>
    <w:rsid w:val="00D14264"/>
    <w:rsid w:val="00D149E7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FC0"/>
    <w:rsid w:val="00D1704E"/>
    <w:rsid w:val="00D176A2"/>
    <w:rsid w:val="00D176AB"/>
    <w:rsid w:val="00D17EC1"/>
    <w:rsid w:val="00D20309"/>
    <w:rsid w:val="00D20C91"/>
    <w:rsid w:val="00D21105"/>
    <w:rsid w:val="00D2227C"/>
    <w:rsid w:val="00D222E9"/>
    <w:rsid w:val="00D22713"/>
    <w:rsid w:val="00D227D7"/>
    <w:rsid w:val="00D2288A"/>
    <w:rsid w:val="00D229A7"/>
    <w:rsid w:val="00D22B68"/>
    <w:rsid w:val="00D23025"/>
    <w:rsid w:val="00D238E0"/>
    <w:rsid w:val="00D23A04"/>
    <w:rsid w:val="00D23E1D"/>
    <w:rsid w:val="00D24023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70F7"/>
    <w:rsid w:val="00D27334"/>
    <w:rsid w:val="00D279A6"/>
    <w:rsid w:val="00D27AE0"/>
    <w:rsid w:val="00D3009D"/>
    <w:rsid w:val="00D300D1"/>
    <w:rsid w:val="00D30952"/>
    <w:rsid w:val="00D327E1"/>
    <w:rsid w:val="00D32BE5"/>
    <w:rsid w:val="00D32C2A"/>
    <w:rsid w:val="00D32D19"/>
    <w:rsid w:val="00D3315C"/>
    <w:rsid w:val="00D336E2"/>
    <w:rsid w:val="00D33BA7"/>
    <w:rsid w:val="00D33E14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6388"/>
    <w:rsid w:val="00D36632"/>
    <w:rsid w:val="00D373DE"/>
    <w:rsid w:val="00D37686"/>
    <w:rsid w:val="00D3785B"/>
    <w:rsid w:val="00D37B99"/>
    <w:rsid w:val="00D37F38"/>
    <w:rsid w:val="00D40668"/>
    <w:rsid w:val="00D4077D"/>
    <w:rsid w:val="00D40A7C"/>
    <w:rsid w:val="00D412EA"/>
    <w:rsid w:val="00D414E2"/>
    <w:rsid w:val="00D41CC2"/>
    <w:rsid w:val="00D42062"/>
    <w:rsid w:val="00D4296B"/>
    <w:rsid w:val="00D42B8F"/>
    <w:rsid w:val="00D42C39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BE6"/>
    <w:rsid w:val="00D52C10"/>
    <w:rsid w:val="00D53368"/>
    <w:rsid w:val="00D545A5"/>
    <w:rsid w:val="00D54E56"/>
    <w:rsid w:val="00D559B2"/>
    <w:rsid w:val="00D55F47"/>
    <w:rsid w:val="00D56581"/>
    <w:rsid w:val="00D565D9"/>
    <w:rsid w:val="00D56740"/>
    <w:rsid w:val="00D56986"/>
    <w:rsid w:val="00D56A2A"/>
    <w:rsid w:val="00D56BD0"/>
    <w:rsid w:val="00D56CDA"/>
    <w:rsid w:val="00D56D53"/>
    <w:rsid w:val="00D56DAA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535"/>
    <w:rsid w:val="00D60617"/>
    <w:rsid w:val="00D60AF6"/>
    <w:rsid w:val="00D62410"/>
    <w:rsid w:val="00D62469"/>
    <w:rsid w:val="00D624C3"/>
    <w:rsid w:val="00D626F0"/>
    <w:rsid w:val="00D628BC"/>
    <w:rsid w:val="00D62957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ED1"/>
    <w:rsid w:val="00D70063"/>
    <w:rsid w:val="00D700EC"/>
    <w:rsid w:val="00D7012C"/>
    <w:rsid w:val="00D70AA8"/>
    <w:rsid w:val="00D70E8B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421"/>
    <w:rsid w:val="00D7576D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21F6"/>
    <w:rsid w:val="00D82BC8"/>
    <w:rsid w:val="00D82CD7"/>
    <w:rsid w:val="00D834B0"/>
    <w:rsid w:val="00D836C8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865"/>
    <w:rsid w:val="00D92ECE"/>
    <w:rsid w:val="00D92ED9"/>
    <w:rsid w:val="00D93197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499"/>
    <w:rsid w:val="00D96879"/>
    <w:rsid w:val="00D97A16"/>
    <w:rsid w:val="00D97A2B"/>
    <w:rsid w:val="00D97CD4"/>
    <w:rsid w:val="00D97FB1"/>
    <w:rsid w:val="00DA00CF"/>
    <w:rsid w:val="00DA107B"/>
    <w:rsid w:val="00DA10AF"/>
    <w:rsid w:val="00DA189C"/>
    <w:rsid w:val="00DA1C85"/>
    <w:rsid w:val="00DA208B"/>
    <w:rsid w:val="00DA249D"/>
    <w:rsid w:val="00DA260F"/>
    <w:rsid w:val="00DA2883"/>
    <w:rsid w:val="00DA288E"/>
    <w:rsid w:val="00DA2B98"/>
    <w:rsid w:val="00DA31BE"/>
    <w:rsid w:val="00DA3954"/>
    <w:rsid w:val="00DA39E0"/>
    <w:rsid w:val="00DA3C28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52B"/>
    <w:rsid w:val="00DA6884"/>
    <w:rsid w:val="00DA69A3"/>
    <w:rsid w:val="00DA6A56"/>
    <w:rsid w:val="00DA6BA0"/>
    <w:rsid w:val="00DA7268"/>
    <w:rsid w:val="00DA7361"/>
    <w:rsid w:val="00DA7B82"/>
    <w:rsid w:val="00DA7E92"/>
    <w:rsid w:val="00DB00DC"/>
    <w:rsid w:val="00DB0112"/>
    <w:rsid w:val="00DB05B7"/>
    <w:rsid w:val="00DB0EB7"/>
    <w:rsid w:val="00DB1658"/>
    <w:rsid w:val="00DB1843"/>
    <w:rsid w:val="00DB1993"/>
    <w:rsid w:val="00DB1ACD"/>
    <w:rsid w:val="00DB24C0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603"/>
    <w:rsid w:val="00DB719A"/>
    <w:rsid w:val="00DB72E7"/>
    <w:rsid w:val="00DB74A9"/>
    <w:rsid w:val="00DB78FC"/>
    <w:rsid w:val="00DB7A6E"/>
    <w:rsid w:val="00DB7F75"/>
    <w:rsid w:val="00DC0147"/>
    <w:rsid w:val="00DC04CE"/>
    <w:rsid w:val="00DC06B4"/>
    <w:rsid w:val="00DC1678"/>
    <w:rsid w:val="00DC1AB6"/>
    <w:rsid w:val="00DC205A"/>
    <w:rsid w:val="00DC2198"/>
    <w:rsid w:val="00DC285B"/>
    <w:rsid w:val="00DC2C0B"/>
    <w:rsid w:val="00DC2CCA"/>
    <w:rsid w:val="00DC31B1"/>
    <w:rsid w:val="00DC31FF"/>
    <w:rsid w:val="00DC35C6"/>
    <w:rsid w:val="00DC3964"/>
    <w:rsid w:val="00DC3C89"/>
    <w:rsid w:val="00DC4526"/>
    <w:rsid w:val="00DC4562"/>
    <w:rsid w:val="00DC468F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A"/>
    <w:rsid w:val="00DC6CBE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87E"/>
    <w:rsid w:val="00DD1BDD"/>
    <w:rsid w:val="00DD1C00"/>
    <w:rsid w:val="00DD203D"/>
    <w:rsid w:val="00DD226C"/>
    <w:rsid w:val="00DD2819"/>
    <w:rsid w:val="00DD35FF"/>
    <w:rsid w:val="00DD42DF"/>
    <w:rsid w:val="00DD47D2"/>
    <w:rsid w:val="00DD4E57"/>
    <w:rsid w:val="00DD5228"/>
    <w:rsid w:val="00DD5423"/>
    <w:rsid w:val="00DD5D56"/>
    <w:rsid w:val="00DD5F55"/>
    <w:rsid w:val="00DD5F98"/>
    <w:rsid w:val="00DD60C4"/>
    <w:rsid w:val="00DD67F8"/>
    <w:rsid w:val="00DD6B6B"/>
    <w:rsid w:val="00DD6C71"/>
    <w:rsid w:val="00DD6F72"/>
    <w:rsid w:val="00DD7A3E"/>
    <w:rsid w:val="00DD7CBC"/>
    <w:rsid w:val="00DD7CDA"/>
    <w:rsid w:val="00DD7DE5"/>
    <w:rsid w:val="00DD7E7D"/>
    <w:rsid w:val="00DD7FEA"/>
    <w:rsid w:val="00DE00E9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8F9"/>
    <w:rsid w:val="00DE297C"/>
    <w:rsid w:val="00DE364F"/>
    <w:rsid w:val="00DE36D2"/>
    <w:rsid w:val="00DE3C4A"/>
    <w:rsid w:val="00DE4666"/>
    <w:rsid w:val="00DE47C3"/>
    <w:rsid w:val="00DE4B55"/>
    <w:rsid w:val="00DE4CB1"/>
    <w:rsid w:val="00DE5298"/>
    <w:rsid w:val="00DE5A64"/>
    <w:rsid w:val="00DE5C5B"/>
    <w:rsid w:val="00DE5D3E"/>
    <w:rsid w:val="00DE6065"/>
    <w:rsid w:val="00DE641C"/>
    <w:rsid w:val="00DE6A05"/>
    <w:rsid w:val="00DE6A2D"/>
    <w:rsid w:val="00DE6B8D"/>
    <w:rsid w:val="00DE6E77"/>
    <w:rsid w:val="00DE7037"/>
    <w:rsid w:val="00DE792C"/>
    <w:rsid w:val="00DE7A3C"/>
    <w:rsid w:val="00DE7EFA"/>
    <w:rsid w:val="00DE7F42"/>
    <w:rsid w:val="00DE7FFE"/>
    <w:rsid w:val="00DF06B8"/>
    <w:rsid w:val="00DF0959"/>
    <w:rsid w:val="00DF11E6"/>
    <w:rsid w:val="00DF187B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DAA"/>
    <w:rsid w:val="00E03EEF"/>
    <w:rsid w:val="00E03F5B"/>
    <w:rsid w:val="00E0459D"/>
    <w:rsid w:val="00E04817"/>
    <w:rsid w:val="00E04C48"/>
    <w:rsid w:val="00E04E40"/>
    <w:rsid w:val="00E05376"/>
    <w:rsid w:val="00E055A0"/>
    <w:rsid w:val="00E0594E"/>
    <w:rsid w:val="00E05B76"/>
    <w:rsid w:val="00E05BEC"/>
    <w:rsid w:val="00E06207"/>
    <w:rsid w:val="00E06483"/>
    <w:rsid w:val="00E06535"/>
    <w:rsid w:val="00E06651"/>
    <w:rsid w:val="00E066C3"/>
    <w:rsid w:val="00E0688F"/>
    <w:rsid w:val="00E06E94"/>
    <w:rsid w:val="00E06F4D"/>
    <w:rsid w:val="00E076F2"/>
    <w:rsid w:val="00E07809"/>
    <w:rsid w:val="00E07C7A"/>
    <w:rsid w:val="00E07C8E"/>
    <w:rsid w:val="00E07D83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17997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82"/>
    <w:rsid w:val="00E221F0"/>
    <w:rsid w:val="00E2253C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E7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300DE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EE1"/>
    <w:rsid w:val="00E32228"/>
    <w:rsid w:val="00E3236F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BC"/>
    <w:rsid w:val="00E348B4"/>
    <w:rsid w:val="00E34922"/>
    <w:rsid w:val="00E34BF1"/>
    <w:rsid w:val="00E3512A"/>
    <w:rsid w:val="00E35160"/>
    <w:rsid w:val="00E354B9"/>
    <w:rsid w:val="00E35544"/>
    <w:rsid w:val="00E35852"/>
    <w:rsid w:val="00E35DB9"/>
    <w:rsid w:val="00E35F67"/>
    <w:rsid w:val="00E36AAC"/>
    <w:rsid w:val="00E371C6"/>
    <w:rsid w:val="00E37E01"/>
    <w:rsid w:val="00E4055F"/>
    <w:rsid w:val="00E40632"/>
    <w:rsid w:val="00E40909"/>
    <w:rsid w:val="00E40CB8"/>
    <w:rsid w:val="00E40D92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AB1"/>
    <w:rsid w:val="00E43B44"/>
    <w:rsid w:val="00E43E65"/>
    <w:rsid w:val="00E44204"/>
    <w:rsid w:val="00E444D6"/>
    <w:rsid w:val="00E44A25"/>
    <w:rsid w:val="00E44DDD"/>
    <w:rsid w:val="00E4536E"/>
    <w:rsid w:val="00E4543D"/>
    <w:rsid w:val="00E45935"/>
    <w:rsid w:val="00E45A94"/>
    <w:rsid w:val="00E46A77"/>
    <w:rsid w:val="00E46C3B"/>
    <w:rsid w:val="00E470BD"/>
    <w:rsid w:val="00E47683"/>
    <w:rsid w:val="00E477A0"/>
    <w:rsid w:val="00E47B6F"/>
    <w:rsid w:val="00E47CB8"/>
    <w:rsid w:val="00E5014D"/>
    <w:rsid w:val="00E50314"/>
    <w:rsid w:val="00E50C71"/>
    <w:rsid w:val="00E50D93"/>
    <w:rsid w:val="00E51116"/>
    <w:rsid w:val="00E514AD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B5A"/>
    <w:rsid w:val="00E57188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19A"/>
    <w:rsid w:val="00E63406"/>
    <w:rsid w:val="00E63407"/>
    <w:rsid w:val="00E637A5"/>
    <w:rsid w:val="00E6387C"/>
    <w:rsid w:val="00E63EC7"/>
    <w:rsid w:val="00E64132"/>
    <w:rsid w:val="00E64565"/>
    <w:rsid w:val="00E649BA"/>
    <w:rsid w:val="00E6543C"/>
    <w:rsid w:val="00E65793"/>
    <w:rsid w:val="00E658A9"/>
    <w:rsid w:val="00E659DE"/>
    <w:rsid w:val="00E65B46"/>
    <w:rsid w:val="00E65C2C"/>
    <w:rsid w:val="00E65FAE"/>
    <w:rsid w:val="00E66236"/>
    <w:rsid w:val="00E6667F"/>
    <w:rsid w:val="00E66BEA"/>
    <w:rsid w:val="00E66CDE"/>
    <w:rsid w:val="00E6705C"/>
    <w:rsid w:val="00E67514"/>
    <w:rsid w:val="00E67B59"/>
    <w:rsid w:val="00E67BF3"/>
    <w:rsid w:val="00E7011E"/>
    <w:rsid w:val="00E70E1A"/>
    <w:rsid w:val="00E713D0"/>
    <w:rsid w:val="00E71BBF"/>
    <w:rsid w:val="00E71C6E"/>
    <w:rsid w:val="00E71D93"/>
    <w:rsid w:val="00E71ED9"/>
    <w:rsid w:val="00E71FBB"/>
    <w:rsid w:val="00E7223D"/>
    <w:rsid w:val="00E72E7B"/>
    <w:rsid w:val="00E731B0"/>
    <w:rsid w:val="00E736EA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4B9"/>
    <w:rsid w:val="00E75599"/>
    <w:rsid w:val="00E7565B"/>
    <w:rsid w:val="00E758BA"/>
    <w:rsid w:val="00E75B6B"/>
    <w:rsid w:val="00E75EA2"/>
    <w:rsid w:val="00E761B0"/>
    <w:rsid w:val="00E76AD2"/>
    <w:rsid w:val="00E77167"/>
    <w:rsid w:val="00E77BBC"/>
    <w:rsid w:val="00E80024"/>
    <w:rsid w:val="00E80BAF"/>
    <w:rsid w:val="00E81193"/>
    <w:rsid w:val="00E811F1"/>
    <w:rsid w:val="00E81316"/>
    <w:rsid w:val="00E814DD"/>
    <w:rsid w:val="00E81DFB"/>
    <w:rsid w:val="00E8235C"/>
    <w:rsid w:val="00E82A6B"/>
    <w:rsid w:val="00E82CF5"/>
    <w:rsid w:val="00E82EAC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E63"/>
    <w:rsid w:val="00E90183"/>
    <w:rsid w:val="00E90253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C9E"/>
    <w:rsid w:val="00EA1AC1"/>
    <w:rsid w:val="00EA22CC"/>
    <w:rsid w:val="00EA2896"/>
    <w:rsid w:val="00EA2F76"/>
    <w:rsid w:val="00EA3183"/>
    <w:rsid w:val="00EA3212"/>
    <w:rsid w:val="00EA33A3"/>
    <w:rsid w:val="00EA3C25"/>
    <w:rsid w:val="00EA3E4C"/>
    <w:rsid w:val="00EA3F12"/>
    <w:rsid w:val="00EA4543"/>
    <w:rsid w:val="00EA49C5"/>
    <w:rsid w:val="00EA4A15"/>
    <w:rsid w:val="00EA4BCA"/>
    <w:rsid w:val="00EA59C4"/>
    <w:rsid w:val="00EA6145"/>
    <w:rsid w:val="00EA6BE8"/>
    <w:rsid w:val="00EA6FDC"/>
    <w:rsid w:val="00EA78A7"/>
    <w:rsid w:val="00EA7B13"/>
    <w:rsid w:val="00EA7C66"/>
    <w:rsid w:val="00EB0508"/>
    <w:rsid w:val="00EB0E47"/>
    <w:rsid w:val="00EB1287"/>
    <w:rsid w:val="00EB1330"/>
    <w:rsid w:val="00EB19CC"/>
    <w:rsid w:val="00EB2487"/>
    <w:rsid w:val="00EB25DA"/>
    <w:rsid w:val="00EB274A"/>
    <w:rsid w:val="00EB29F3"/>
    <w:rsid w:val="00EB2A79"/>
    <w:rsid w:val="00EB38C6"/>
    <w:rsid w:val="00EB4CA2"/>
    <w:rsid w:val="00EB4EC3"/>
    <w:rsid w:val="00EB59B8"/>
    <w:rsid w:val="00EB5A35"/>
    <w:rsid w:val="00EB620F"/>
    <w:rsid w:val="00EB65A0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58D3"/>
    <w:rsid w:val="00EC5A89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B6"/>
    <w:rsid w:val="00ED1A92"/>
    <w:rsid w:val="00ED1B7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507B"/>
    <w:rsid w:val="00ED511E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3F8"/>
    <w:rsid w:val="00EE5693"/>
    <w:rsid w:val="00EE5A5D"/>
    <w:rsid w:val="00EE5D89"/>
    <w:rsid w:val="00EE5F46"/>
    <w:rsid w:val="00EE62D3"/>
    <w:rsid w:val="00EE6820"/>
    <w:rsid w:val="00EE68A5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3F6"/>
    <w:rsid w:val="00EF1402"/>
    <w:rsid w:val="00EF15C9"/>
    <w:rsid w:val="00EF16BF"/>
    <w:rsid w:val="00EF1710"/>
    <w:rsid w:val="00EF1792"/>
    <w:rsid w:val="00EF185A"/>
    <w:rsid w:val="00EF1D83"/>
    <w:rsid w:val="00EF1E87"/>
    <w:rsid w:val="00EF1FD0"/>
    <w:rsid w:val="00EF2226"/>
    <w:rsid w:val="00EF25B0"/>
    <w:rsid w:val="00EF2627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4E40"/>
    <w:rsid w:val="00EF5149"/>
    <w:rsid w:val="00EF558F"/>
    <w:rsid w:val="00EF583B"/>
    <w:rsid w:val="00EF61C9"/>
    <w:rsid w:val="00EF64BD"/>
    <w:rsid w:val="00EF67C6"/>
    <w:rsid w:val="00EF682D"/>
    <w:rsid w:val="00EF69BB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087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5C1E"/>
    <w:rsid w:val="00F06474"/>
    <w:rsid w:val="00F065D7"/>
    <w:rsid w:val="00F06627"/>
    <w:rsid w:val="00F0673F"/>
    <w:rsid w:val="00F06BC4"/>
    <w:rsid w:val="00F07354"/>
    <w:rsid w:val="00F07854"/>
    <w:rsid w:val="00F07FF4"/>
    <w:rsid w:val="00F10519"/>
    <w:rsid w:val="00F10A44"/>
    <w:rsid w:val="00F10A83"/>
    <w:rsid w:val="00F10D95"/>
    <w:rsid w:val="00F11635"/>
    <w:rsid w:val="00F11AD0"/>
    <w:rsid w:val="00F12C7F"/>
    <w:rsid w:val="00F14099"/>
    <w:rsid w:val="00F146D7"/>
    <w:rsid w:val="00F14E3D"/>
    <w:rsid w:val="00F15271"/>
    <w:rsid w:val="00F15F0C"/>
    <w:rsid w:val="00F160BD"/>
    <w:rsid w:val="00F1616F"/>
    <w:rsid w:val="00F1627B"/>
    <w:rsid w:val="00F166DC"/>
    <w:rsid w:val="00F16AA1"/>
    <w:rsid w:val="00F16BAF"/>
    <w:rsid w:val="00F16D3E"/>
    <w:rsid w:val="00F16FF3"/>
    <w:rsid w:val="00F1727E"/>
    <w:rsid w:val="00F17498"/>
    <w:rsid w:val="00F177D6"/>
    <w:rsid w:val="00F17D87"/>
    <w:rsid w:val="00F17EAF"/>
    <w:rsid w:val="00F200D4"/>
    <w:rsid w:val="00F203C8"/>
    <w:rsid w:val="00F204FF"/>
    <w:rsid w:val="00F20A82"/>
    <w:rsid w:val="00F20C4B"/>
    <w:rsid w:val="00F20F5B"/>
    <w:rsid w:val="00F2127A"/>
    <w:rsid w:val="00F2281D"/>
    <w:rsid w:val="00F22932"/>
    <w:rsid w:val="00F230A3"/>
    <w:rsid w:val="00F23134"/>
    <w:rsid w:val="00F231F8"/>
    <w:rsid w:val="00F233D1"/>
    <w:rsid w:val="00F237F4"/>
    <w:rsid w:val="00F23964"/>
    <w:rsid w:val="00F23B96"/>
    <w:rsid w:val="00F23D43"/>
    <w:rsid w:val="00F2426B"/>
    <w:rsid w:val="00F24682"/>
    <w:rsid w:val="00F24A1E"/>
    <w:rsid w:val="00F24CD2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EA8"/>
    <w:rsid w:val="00F323CE"/>
    <w:rsid w:val="00F32594"/>
    <w:rsid w:val="00F32935"/>
    <w:rsid w:val="00F332E6"/>
    <w:rsid w:val="00F33928"/>
    <w:rsid w:val="00F33A7D"/>
    <w:rsid w:val="00F33B0B"/>
    <w:rsid w:val="00F33FE8"/>
    <w:rsid w:val="00F34555"/>
    <w:rsid w:val="00F34AA9"/>
    <w:rsid w:val="00F34B82"/>
    <w:rsid w:val="00F34DC8"/>
    <w:rsid w:val="00F3532E"/>
    <w:rsid w:val="00F360F3"/>
    <w:rsid w:val="00F367D4"/>
    <w:rsid w:val="00F36C3C"/>
    <w:rsid w:val="00F36F0C"/>
    <w:rsid w:val="00F3727D"/>
    <w:rsid w:val="00F376C3"/>
    <w:rsid w:val="00F37A33"/>
    <w:rsid w:val="00F37A47"/>
    <w:rsid w:val="00F40329"/>
    <w:rsid w:val="00F40635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54BF"/>
    <w:rsid w:val="00F45E4E"/>
    <w:rsid w:val="00F462EA"/>
    <w:rsid w:val="00F465B6"/>
    <w:rsid w:val="00F4677C"/>
    <w:rsid w:val="00F46D1C"/>
    <w:rsid w:val="00F46E91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59"/>
    <w:rsid w:val="00F53CB8"/>
    <w:rsid w:val="00F54046"/>
    <w:rsid w:val="00F542D5"/>
    <w:rsid w:val="00F545E0"/>
    <w:rsid w:val="00F54E17"/>
    <w:rsid w:val="00F54F79"/>
    <w:rsid w:val="00F550CA"/>
    <w:rsid w:val="00F556C3"/>
    <w:rsid w:val="00F55739"/>
    <w:rsid w:val="00F55A27"/>
    <w:rsid w:val="00F55C73"/>
    <w:rsid w:val="00F55FC0"/>
    <w:rsid w:val="00F56011"/>
    <w:rsid w:val="00F56459"/>
    <w:rsid w:val="00F56D73"/>
    <w:rsid w:val="00F56DB8"/>
    <w:rsid w:val="00F57019"/>
    <w:rsid w:val="00F57DC8"/>
    <w:rsid w:val="00F57F2D"/>
    <w:rsid w:val="00F60243"/>
    <w:rsid w:val="00F60C09"/>
    <w:rsid w:val="00F60CB5"/>
    <w:rsid w:val="00F611BF"/>
    <w:rsid w:val="00F616D7"/>
    <w:rsid w:val="00F61A6C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F8E"/>
    <w:rsid w:val="00F64174"/>
    <w:rsid w:val="00F6464C"/>
    <w:rsid w:val="00F64894"/>
    <w:rsid w:val="00F64A8E"/>
    <w:rsid w:val="00F64D70"/>
    <w:rsid w:val="00F66077"/>
    <w:rsid w:val="00F66650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560"/>
    <w:rsid w:val="00F765AC"/>
    <w:rsid w:val="00F768DF"/>
    <w:rsid w:val="00F76CB6"/>
    <w:rsid w:val="00F76F5E"/>
    <w:rsid w:val="00F777EA"/>
    <w:rsid w:val="00F778FF"/>
    <w:rsid w:val="00F77E22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E07"/>
    <w:rsid w:val="00F83315"/>
    <w:rsid w:val="00F833F1"/>
    <w:rsid w:val="00F838FE"/>
    <w:rsid w:val="00F841E0"/>
    <w:rsid w:val="00F8469A"/>
    <w:rsid w:val="00F850BD"/>
    <w:rsid w:val="00F8552E"/>
    <w:rsid w:val="00F85DF7"/>
    <w:rsid w:val="00F86397"/>
    <w:rsid w:val="00F864ED"/>
    <w:rsid w:val="00F866FF"/>
    <w:rsid w:val="00F86801"/>
    <w:rsid w:val="00F86AD6"/>
    <w:rsid w:val="00F86B37"/>
    <w:rsid w:val="00F86D7B"/>
    <w:rsid w:val="00F86E21"/>
    <w:rsid w:val="00F8764D"/>
    <w:rsid w:val="00F87781"/>
    <w:rsid w:val="00F87BC3"/>
    <w:rsid w:val="00F87DC2"/>
    <w:rsid w:val="00F87FDD"/>
    <w:rsid w:val="00F904D0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902"/>
    <w:rsid w:val="00F9291E"/>
    <w:rsid w:val="00F92B47"/>
    <w:rsid w:val="00F92BA7"/>
    <w:rsid w:val="00F93664"/>
    <w:rsid w:val="00F936D4"/>
    <w:rsid w:val="00F9381F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C2A"/>
    <w:rsid w:val="00F95EEC"/>
    <w:rsid w:val="00F9612C"/>
    <w:rsid w:val="00F96471"/>
    <w:rsid w:val="00F96979"/>
    <w:rsid w:val="00F96E91"/>
    <w:rsid w:val="00F96F12"/>
    <w:rsid w:val="00F9766E"/>
    <w:rsid w:val="00F97C6D"/>
    <w:rsid w:val="00FA0173"/>
    <w:rsid w:val="00FA0582"/>
    <w:rsid w:val="00FA1262"/>
    <w:rsid w:val="00FA1A45"/>
    <w:rsid w:val="00FA1C11"/>
    <w:rsid w:val="00FA200F"/>
    <w:rsid w:val="00FA24CA"/>
    <w:rsid w:val="00FA2A9B"/>
    <w:rsid w:val="00FA3985"/>
    <w:rsid w:val="00FA3A01"/>
    <w:rsid w:val="00FA4151"/>
    <w:rsid w:val="00FA457E"/>
    <w:rsid w:val="00FA4B89"/>
    <w:rsid w:val="00FA4F36"/>
    <w:rsid w:val="00FA502D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985"/>
    <w:rsid w:val="00FB1EBE"/>
    <w:rsid w:val="00FB1F35"/>
    <w:rsid w:val="00FB2238"/>
    <w:rsid w:val="00FB228B"/>
    <w:rsid w:val="00FB22F3"/>
    <w:rsid w:val="00FB2425"/>
    <w:rsid w:val="00FB29AB"/>
    <w:rsid w:val="00FB3375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414A"/>
    <w:rsid w:val="00FC445F"/>
    <w:rsid w:val="00FC456D"/>
    <w:rsid w:val="00FC475E"/>
    <w:rsid w:val="00FC4956"/>
    <w:rsid w:val="00FC4ABD"/>
    <w:rsid w:val="00FC5AD2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1F09"/>
    <w:rsid w:val="00FD216B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15"/>
    <w:rsid w:val="00FE4C2A"/>
    <w:rsid w:val="00FE5310"/>
    <w:rsid w:val="00FE61AA"/>
    <w:rsid w:val="00FE64AF"/>
    <w:rsid w:val="00FE6533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9E4"/>
    <w:rsid w:val="00FF410B"/>
    <w:rsid w:val="00FF4601"/>
    <w:rsid w:val="00FF467F"/>
    <w:rsid w:val="00FF478C"/>
    <w:rsid w:val="00FF48BE"/>
    <w:rsid w:val="00FF5027"/>
    <w:rsid w:val="00FF5098"/>
    <w:rsid w:val="00FF5890"/>
    <w:rsid w:val="00FF5AF3"/>
    <w:rsid w:val="00FF5CE2"/>
    <w:rsid w:val="00FF5EED"/>
    <w:rsid w:val="00FF6080"/>
    <w:rsid w:val="00FF644C"/>
    <w:rsid w:val="00FF6555"/>
    <w:rsid w:val="00FF6680"/>
    <w:rsid w:val="00FF6F92"/>
    <w:rsid w:val="00FF753D"/>
    <w:rsid w:val="00FF7602"/>
    <w:rsid w:val="00FF76CE"/>
    <w:rsid w:val="00FF7CC3"/>
    <w:rsid w:val="00FF7EA3"/>
    <w:rsid w:val="00FF7EF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26" Type="http://schemas.openxmlformats.org/officeDocument/2006/relationships/footer" Target="footer3.xml"/><Relationship Id="rId39" Type="http://schemas.openxmlformats.org/officeDocument/2006/relationships/fontTable" Target="fontTable.xml"/><Relationship Id="rId21" Type="http://schemas.openxmlformats.org/officeDocument/2006/relationships/footer" Target="footer2.xml"/><Relationship Id="rId34" Type="http://schemas.openxmlformats.org/officeDocument/2006/relationships/chart" Target="charts/chart16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5" Type="http://schemas.openxmlformats.org/officeDocument/2006/relationships/chart" Target="charts/chart8.xml"/><Relationship Id="rId33" Type="http://schemas.openxmlformats.org/officeDocument/2006/relationships/chart" Target="charts/chart15.xml"/><Relationship Id="rId38" Type="http://schemas.openxmlformats.org/officeDocument/2006/relationships/chart" Target="charts/chart20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chart" Target="charts/chart4.xml"/><Relationship Id="rId29" Type="http://schemas.openxmlformats.org/officeDocument/2006/relationships/chart" Target="charts/chart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chart" Target="charts/chart7.xml"/><Relationship Id="rId32" Type="http://schemas.openxmlformats.org/officeDocument/2006/relationships/chart" Target="charts/chart14.xml"/><Relationship Id="rId37" Type="http://schemas.openxmlformats.org/officeDocument/2006/relationships/chart" Target="charts/chart19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chart" Target="charts/chart6.xml"/><Relationship Id="rId28" Type="http://schemas.openxmlformats.org/officeDocument/2006/relationships/chart" Target="charts/chart10.xml"/><Relationship Id="rId36" Type="http://schemas.openxmlformats.org/officeDocument/2006/relationships/chart" Target="charts/chart18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31" Type="http://schemas.openxmlformats.org/officeDocument/2006/relationships/chart" Target="charts/chart1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chart" Target="charts/chart5.xml"/><Relationship Id="rId27" Type="http://schemas.openxmlformats.org/officeDocument/2006/relationships/chart" Target="charts/chart9.xml"/><Relationship Id="rId30" Type="http://schemas.openxmlformats.org/officeDocument/2006/relationships/chart" Target="charts/chart12.xml"/><Relationship Id="rId35" Type="http://schemas.openxmlformats.org/officeDocument/2006/relationships/chart" Target="charts/chart17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chartUserShapes" Target="../drawings/drawing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2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3.xlsx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4.xlsx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chartUserShapes" Target="../drawings/drawing3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5.xlsx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6.xlsx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7.xlsx"/><Relationship Id="rId2" Type="http://schemas.microsoft.com/office/2011/relationships/chartColorStyle" Target="colors18.xml"/><Relationship Id="rId1" Type="http://schemas.microsoft.com/office/2011/relationships/chartStyle" Target="style18.xml"/><Relationship Id="rId4" Type="http://schemas.openxmlformats.org/officeDocument/2006/relationships/chartUserShapes" Target="../drawings/drawing4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8.xlsx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9.xlsx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4854477</c:v>
                </c:pt>
                <c:pt idx="1">
                  <c:v>604657</c:v>
                </c:pt>
                <c:pt idx="2">
                  <c:v>718567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06B-435F-9C19-0EC01B9F5AA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5219984</c:v>
                </c:pt>
                <c:pt idx="1">
                  <c:v>446488</c:v>
                </c:pt>
                <c:pt idx="2">
                  <c:v>454626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06B-435F-9C19-0EC01B9F5AA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994-487C-A2E5-7AD54E8E228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994-487C-A2E5-7AD54E8E2282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994-487C-A2E5-7AD54E8E2282}"/>
              </c:ext>
            </c:extLst>
          </c:dPt>
          <c:dLbls>
            <c:dLbl>
              <c:idx val="0"/>
              <c:layout>
                <c:manualLayout>
                  <c:x val="-0.18333333333333332"/>
                  <c:y val="0.2061935695538057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994-487C-A2E5-7AD54E8E2282}"/>
                </c:ext>
              </c:extLst>
            </c:dLbl>
            <c:dLbl>
              <c:idx val="1"/>
              <c:layout>
                <c:manualLayout>
                  <c:x val="6.952799650043745E-2"/>
                  <c:y val="-0.1467712160979877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994-487C-A2E5-7AD54E8E228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5259147</c:v>
                </c:pt>
                <c:pt idx="1">
                  <c:v>861951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994-487C-A2E5-7AD54E8E22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74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B87-49B9-962E-75DB923D4EA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B87-49B9-962E-75DB923D4EAE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B87-49B9-962E-75DB923D4EAE}"/>
              </c:ext>
            </c:extLst>
          </c:dPt>
          <c:dLbls>
            <c:dLbl>
              <c:idx val="0"/>
              <c:layout>
                <c:manualLayout>
                  <c:x val="0.1388888888888889"/>
                  <c:y val="0.2177427821522309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9B87-49B9-962E-75DB923D4EAE}"/>
                </c:ext>
              </c:extLst>
            </c:dLbl>
            <c:dLbl>
              <c:idx val="1"/>
              <c:layout>
                <c:manualLayout>
                  <c:x val="-8.0555555555555561E-2"/>
                  <c:y val="-0.1429284776902887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B87-49B9-962E-75DB923D4EA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5302742</c:v>
                </c:pt>
                <c:pt idx="1">
                  <c:v>874959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B87-49B9-962E-75DB923D4E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8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3864495.6040000003</c:v>
                </c:pt>
                <c:pt idx="1">
                  <c:v>576510.31237000006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4CA-42AC-A87C-E80126F1DCF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3962137.8503</c:v>
                </c:pt>
                <c:pt idx="1">
                  <c:v>417970.04224000004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4CA-42AC-A87C-E80126F1DC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8917001284438892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290-4ACB-A730-A501751E59E1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290-4ACB-A730-A501751E59E1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290-4ACB-A730-A501751E59E1}"/>
              </c:ext>
            </c:extLst>
          </c:dPt>
          <c:dLbls>
            <c:dLbl>
              <c:idx val="0"/>
              <c:layout>
                <c:manualLayout>
                  <c:x val="-0.1388888888888889"/>
                  <c:y val="5.277799650043744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4290-4ACB-A730-A501751E59E1}"/>
                </c:ext>
              </c:extLst>
            </c:dLbl>
            <c:dLbl>
              <c:idx val="1"/>
              <c:layout>
                <c:manualLayout>
                  <c:x val="5.5555555555555558E-3"/>
                  <c:y val="-5.416688538932638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4290-4ACB-A730-A501751E59E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3962138</c:v>
                </c:pt>
                <c:pt idx="1">
                  <c:v>417970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290-4ACB-A730-A501751E59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78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644-4E6F-9D2A-4003AC174FC7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5644-4E6F-9D2A-4003AC174FC7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5644-4E6F-9D2A-4003AC174FC7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0.10990113735783028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644-4E6F-9D2A-4003AC174FC7}"/>
                </c:ext>
              </c:extLst>
            </c:dLbl>
            <c:dLbl>
              <c:idx val="1"/>
              <c:layout>
                <c:manualLayout>
                  <c:x val="-7.7777777777777779E-2"/>
                  <c:y val="-6.079111986001749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5644-4E6F-9D2A-4003AC174FC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3864496</c:v>
                </c:pt>
                <c:pt idx="1">
                  <c:v>576510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644-4E6F-9D2A-4003AC174F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17185584.442023128</c:v>
                </c:pt>
                <c:pt idx="1">
                  <c:v>3647911.8694800003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B5D-450C-898F-76DC28DF2E3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16469531</c:v>
                </c:pt>
                <c:pt idx="1">
                  <c:v>3340589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B5D-450C-898F-76DC28DF2E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1504"/>
        <c:axId val="1686898032"/>
      </c:barChart>
      <c:catAx>
        <c:axId val="168689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8032"/>
        <c:crosses val="autoZero"/>
        <c:auto val="1"/>
        <c:lblAlgn val="ctr"/>
        <c:lblOffset val="100"/>
        <c:noMultiLvlLbl val="0"/>
      </c:catAx>
      <c:valAx>
        <c:axId val="168689803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effectLst>
                  <a:reflection stA="44000" endPos="7000" dist="50800" dir="5400000" sy="-100000" algn="bl" rotWithShape="0"/>
                </a:effectLst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1504"/>
        <c:crossesAt val="1"/>
        <c:crossBetween val="between"/>
        <c:minorUnit val="3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0043906368178219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C56-4760-95F9-EA50ECAEB893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C56-4760-95F9-EA50ECAEB893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C56-4760-95F9-EA50ECAEB893}"/>
              </c:ext>
            </c:extLst>
          </c:dPt>
          <c:dLbls>
            <c:dLbl>
              <c:idx val="0"/>
              <c:layout>
                <c:manualLayout>
                  <c:x val="-0.17777777777777778"/>
                  <c:y val="0.1895269028871391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C56-4760-95F9-EA50ECAEB893}"/>
                </c:ext>
              </c:extLst>
            </c:dLbl>
            <c:dLbl>
              <c:idx val="1"/>
              <c:layout>
                <c:manualLayout>
                  <c:x val="7.5083552055993E-2"/>
                  <c:y val="-0.1189934383202100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2C56-4760-95F9-EA50ECAEB89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16469531</c:v>
                </c:pt>
                <c:pt idx="1">
                  <c:v>3340589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C56-4760-95F9-EA50ECAEB89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F84A-4F4A-997C-379C4669AE2A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F84A-4F4A-997C-379C4669AE2A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F84A-4F4A-997C-379C4669AE2A}"/>
              </c:ext>
            </c:extLst>
          </c:dPt>
          <c:dLbls>
            <c:dLbl>
              <c:idx val="0"/>
              <c:layout>
                <c:manualLayout>
                  <c:x val="0.12777777777777777"/>
                  <c:y val="0.17885389326334208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F84A-4F4A-997C-379C4669AE2A}"/>
                </c:ext>
              </c:extLst>
            </c:dLbl>
            <c:dLbl>
              <c:idx val="1"/>
              <c:layout>
                <c:manualLayout>
                  <c:x val="-7.4999999999999997E-2"/>
                  <c:y val="-0.1095951443569553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F84A-4F4A-997C-379C4669AE2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17185584.442023128</c:v>
                </c:pt>
                <c:pt idx="1">
                  <c:v>3647911.8694800003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84A-4F4A-997C-379C4669AE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8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772462264101079"/>
          <c:y val="0.25962964820480244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12312961.450169995</c:v>
                </c:pt>
                <c:pt idx="1">
                  <c:v>1884878.8250700003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3CF-440C-B085-91BF1298F14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2.1146551131768221E-3"/>
                  <c:y val="-5.322344261107488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7FA-4DF9-8D9D-05E47BCC9D5E}"/>
                </c:ext>
              </c:extLst>
            </c:dLbl>
            <c:dLbl>
              <c:idx val="1"/>
              <c:layout>
                <c:manualLayout>
                  <c:x val="0"/>
                  <c:y val="7.568361279680804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7FA-4DF9-8D9D-05E47BCC9D5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12785513.657890001</c:v>
                </c:pt>
                <c:pt idx="1">
                  <c:v>1971380.0236300002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3CF-440C-B085-91BF1298F1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9902064"/>
        <c:axId val="1689904240"/>
      </c:barChart>
      <c:catAx>
        <c:axId val="1689902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9904240"/>
        <c:crosses val="autoZero"/>
        <c:auto val="1"/>
        <c:lblAlgn val="ctr"/>
        <c:lblOffset val="100"/>
        <c:noMultiLvlLbl val="0"/>
      </c:catAx>
      <c:valAx>
        <c:axId val="168990424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9902064"/>
        <c:crossesAt val="1"/>
        <c:crossBetween val="between"/>
        <c:minorUnit val="3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8021946462331049"/>
          <c:y val="0.1316702052370842"/>
          <c:w val="0.19066517725785506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249-4282-B2B8-606B149F1DF4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249-4282-B2B8-606B149F1DF4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249-4282-B2B8-606B149F1DF4}"/>
              </c:ext>
            </c:extLst>
          </c:dPt>
          <c:dLbls>
            <c:dLbl>
              <c:idx val="0"/>
              <c:layout>
                <c:manualLayout>
                  <c:x val="-0.12777777777777777"/>
                  <c:y val="0.2361113298337707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249-4282-B2B8-606B149F1DF4}"/>
                </c:ext>
              </c:extLst>
            </c:dLbl>
            <c:dLbl>
              <c:idx val="1"/>
              <c:layout>
                <c:manualLayout>
                  <c:x val="3.888888888888889E-2"/>
                  <c:y val="-0.12083355205599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2249-4282-B2B8-606B149F1DF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12785513.657890001</c:v>
                </c:pt>
                <c:pt idx="1">
                  <c:v>1971380.0236300002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249-4282-B2B8-606B149F1DF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7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7336-4E27-BDAB-CEAD87970F5C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7336-4E27-BDAB-CEAD87970F5C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7336-4E27-BDAB-CEAD87970F5C}"/>
              </c:ext>
            </c:extLst>
          </c:dPt>
          <c:dLbls>
            <c:dLbl>
              <c:idx val="0"/>
              <c:layout>
                <c:manualLayout>
                  <c:x val="-0.19527658218062793"/>
                  <c:y val="-3.2869841501747175E-2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336-4E27-BDAB-CEAD87970F5C}"/>
                </c:ext>
              </c:extLst>
            </c:dLbl>
            <c:dLbl>
              <c:idx val="1"/>
              <c:layout>
                <c:manualLayout>
                  <c:x val="0.10403580408668624"/>
                  <c:y val="-1.9282763299311691E-2"/>
                </c:manualLayout>
              </c:layout>
              <c:tx>
                <c:rich>
                  <a:bodyPr/>
                  <a:lstStyle/>
                  <a:p>
                    <a:r>
                      <a:rPr lang="en-US" sz="1400" baseline="0" dirty="0"/>
                      <a:t>454,626
8%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1147816942914449"/>
                      <c:h val="0.1551024841643100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3-7336-4E27-BDAB-CEAD87970F5C}"/>
                </c:ext>
              </c:extLst>
            </c:dLbl>
            <c:dLbl>
              <c:idx val="2"/>
              <c:layout>
                <c:manualLayout>
                  <c:x val="0.1032102408846713"/>
                  <c:y val="6.5416072748892842E-2"/>
                </c:manualLayout>
              </c:layout>
              <c:tx>
                <c:rich>
                  <a:bodyPr/>
                  <a:lstStyle/>
                  <a:p>
                    <a:r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446,488
7%</a:t>
                    </a:r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7336-4E27-BDAB-CEAD87970F5C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5219984</c:v>
                </c:pt>
                <c:pt idx="1">
                  <c:v>454626</c:v>
                </c:pt>
                <c:pt idx="2">
                  <c:v>446488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336-4E27-BDAB-CEAD87970F5C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0CD-49F1-B329-DA62950ADA3C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0CD-49F1-B329-DA62950ADA3C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0CD-49F1-B329-DA62950ADA3C}"/>
              </c:ext>
            </c:extLst>
          </c:dPt>
          <c:dLbls>
            <c:dLbl>
              <c:idx val="0"/>
              <c:layout>
                <c:manualLayout>
                  <c:x val="0.15"/>
                  <c:y val="0.2599011373578302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90CD-49F1-B329-DA62950ADA3C}"/>
                </c:ext>
              </c:extLst>
            </c:dLbl>
            <c:dLbl>
              <c:idx val="1"/>
              <c:layout>
                <c:manualLayout>
                  <c:x val="-7.2222222222222215E-2"/>
                  <c:y val="-0.1052355643044619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0CD-49F1-B329-DA62950ADA3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12312961.450169995</c:v>
                </c:pt>
                <c:pt idx="1">
                  <c:v>1884878.8250700003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0CD-49F1-B329-DA62950ADA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2F9-4B91-AB60-2DBBE6F4615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2F9-4B91-AB60-2DBBE6F46152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2F9-4B91-AB60-2DBBE6F46152}"/>
              </c:ext>
            </c:extLst>
          </c:dPt>
          <c:dLbls>
            <c:dLbl>
              <c:idx val="0"/>
              <c:layout>
                <c:manualLayout>
                  <c:x val="0.17331790872112549"/>
                  <c:y val="-8.321488311370405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2F9-4B91-AB60-2DBBE6F46152}"/>
                </c:ext>
              </c:extLst>
            </c:dLbl>
            <c:dLbl>
              <c:idx val="1"/>
              <c:layout>
                <c:manualLayout>
                  <c:x val="-0.10062983833181999"/>
                  <c:y val="0.12579270531598058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62F9-4B91-AB60-2DBBE6F46152}"/>
                </c:ext>
              </c:extLst>
            </c:dLbl>
            <c:dLbl>
              <c:idx val="2"/>
              <c:layout>
                <c:manualLayout>
                  <c:x val="-0.14011435774319669"/>
                  <c:y val="-4.5634205050793519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62F9-4B91-AB60-2DBBE6F46152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4854477</c:v>
                </c:pt>
                <c:pt idx="1">
                  <c:v>604657</c:v>
                </c:pt>
                <c:pt idx="2">
                  <c:v>718567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2F9-4B91-AB60-2DBBE6F4615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3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62F9-4B91-AB60-2DBBE6F4615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62F9-4B91-AB60-2DBBE6F4615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62F9-4B91-AB60-2DBBE6F4615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62F9-4B91-AB60-2DBBE6F46152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17066713</c:v>
                </c:pt>
                <c:pt idx="1">
                  <c:v>1745689</c:v>
                </c:pt>
                <c:pt idx="2">
                  <c:v>2021094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E72-4215-9139-111F2D08EA8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16958964</c:v>
                </c:pt>
                <c:pt idx="1">
                  <c:v>1428014</c:v>
                </c:pt>
                <c:pt idx="2">
                  <c:v>1423142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E72-4215-9139-111F2D08EA8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64672"/>
        <c:axId val="1536265760"/>
      </c:barChart>
      <c:catAx>
        <c:axId val="15362646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65760"/>
        <c:crosses val="autoZero"/>
        <c:auto val="1"/>
        <c:lblAlgn val="ctr"/>
        <c:lblOffset val="100"/>
        <c:noMultiLvlLbl val="0"/>
      </c:catAx>
      <c:valAx>
        <c:axId val="153626576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64672"/>
        <c:crossesAt val="1"/>
        <c:crossBetween val="between"/>
        <c:minorUnit val="3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8886700700873924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7572-4CA3-B078-D839DF2DD5EE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7572-4CA3-B078-D839DF2DD5EE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7572-4CA3-B078-D839DF2DD5EE}"/>
              </c:ext>
            </c:extLst>
          </c:dPt>
          <c:dLbls>
            <c:dLbl>
              <c:idx val="0"/>
              <c:layout>
                <c:manualLayout>
                  <c:x val="-0.16296626088136398"/>
                  <c:y val="-3.7710285004306746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572-4CA3-B078-D839DF2DD5EE}"/>
                </c:ext>
              </c:extLst>
            </c:dLbl>
            <c:dLbl>
              <c:idx val="1"/>
              <c:layout>
                <c:manualLayout>
                  <c:x val="8.2495473606994607E-2"/>
                  <c:y val="-1.4442492244132601E-2"/>
                </c:manualLayout>
              </c:layout>
              <c:tx>
                <c:rich>
                  <a:bodyPr/>
                  <a:lstStyle/>
                  <a:p>
                    <a:fld id="{3BF28402-220B-4033-BB7C-D3FA5E091EB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9221BA5-A17D-49E0-BF97-3FFDBA7C363C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763864331175077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572-4CA3-B078-D839DF2DD5EE}"/>
                </c:ext>
              </c:extLst>
            </c:dLbl>
            <c:dLbl>
              <c:idx val="2"/>
              <c:layout>
                <c:manualLayout>
                  <c:x val="3.0512341046222212E-2"/>
                  <c:y val="7.99368859144301E-2"/>
                </c:manualLayout>
              </c:layout>
              <c:tx>
                <c:rich>
                  <a:bodyPr/>
                  <a:lstStyle/>
                  <a:p>
                    <a:fld id="{65497D28-5D2A-4140-BB86-DB8DE5B0D38D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0101C066-6FE3-4B26-9EE6-388F7AA8C063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9159935379644589"/>
                      <c:h val="0.2032913843175217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7572-4CA3-B078-D839DF2DD5EE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16958964</c:v>
                </c:pt>
                <c:pt idx="1">
                  <c:v>1423142</c:v>
                </c:pt>
                <c:pt idx="2">
                  <c:v>1428014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572-4CA3-B078-D839DF2DD5EE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07A-4302-B784-3A6439DB23F8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07A-4302-B784-3A6439DB23F8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07A-4302-B784-3A6439DB23F8}"/>
              </c:ext>
            </c:extLst>
          </c:dPt>
          <c:dLbls>
            <c:dLbl>
              <c:idx val="0"/>
              <c:layout>
                <c:manualLayout>
                  <c:x val="0.18911569703076211"/>
                  <c:y val="-5.4946758598180406E-3"/>
                </c:manualLayout>
              </c:layout>
              <c:tx>
                <c:rich>
                  <a:bodyPr/>
                  <a:lstStyle/>
                  <a:p>
                    <a:fld id="{8410D6F0-BEB1-4FF7-88B2-92559C04B7E7}" type="VALUE">
                      <a:rPr lang="en-US" sz="1400" dirty="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440145240912243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207A-4302-B784-3A6439DB23F8}"/>
                </c:ext>
              </c:extLst>
            </c:dLbl>
            <c:dLbl>
              <c:idx val="1"/>
              <c:layout>
                <c:manualLayout>
                  <c:x val="-0.1216935560780021"/>
                  <c:y val="8.6932601689037575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2629481741322618"/>
                      <c:h val="0.1781702092937864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207A-4302-B784-3A6439DB23F8}"/>
                </c:ext>
              </c:extLst>
            </c:dLbl>
            <c:dLbl>
              <c:idx val="2"/>
              <c:layout>
                <c:manualLayout>
                  <c:x val="-0.10851878112392359"/>
                  <c:y val="-4.5634205050793519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3022643496577147"/>
                      <c:h val="0.2176165803108808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207A-4302-B784-3A6439DB23F8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17066713</c:v>
                </c:pt>
                <c:pt idx="1">
                  <c:v>1745689</c:v>
                </c:pt>
                <c:pt idx="2">
                  <c:v>2021094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07A-4302-B784-3A6439DB23F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3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207A-4302-B784-3A6439DB23F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207A-4302-B784-3A6439DB23F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207A-4302-B784-3A6439DB23F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207A-4302-B784-3A6439DB23F8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5302742.0303108506</c:v>
                </c:pt>
                <c:pt idx="1">
                  <c:v>874959.03017000004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26E-4043-B925-CB51975261A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5259146.8166274643</c:v>
                </c:pt>
                <c:pt idx="1">
                  <c:v>861951.24255000008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26E-4043-B925-CB51975261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071250454067656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0.82769</cdr:x>
      <cdr:y>0.76858</cdr:y>
    </cdr:from>
    <cdr:to>
      <cdr:x>0.87035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16604" y="2758440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0.82734</cdr:x>
      <cdr:y>0.79449</cdr:y>
    </cdr:from>
    <cdr:to>
      <cdr:x>0.87022</cdr:x>
      <cdr:y>0.85818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95678" y="2851457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83D90C-1492-4D88-8233-47F5B58856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28</Pages>
  <Words>4333</Words>
  <Characters>24702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Nantana, Chomprasert</cp:lastModifiedBy>
  <cp:revision>3</cp:revision>
  <cp:lastPrinted>2022-10-27T06:42:00Z</cp:lastPrinted>
  <dcterms:created xsi:type="dcterms:W3CDTF">2022-11-03T03:13:00Z</dcterms:created>
  <dcterms:modified xsi:type="dcterms:W3CDTF">2022-11-09T07:56:00Z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