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9345D" w14:textId="50C74C46" w:rsidR="004956B4" w:rsidRPr="00C81CBE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08C5F66B" w14:textId="77777777" w:rsidR="00DC20DD" w:rsidRPr="00C81CBE" w:rsidRDefault="00DC20DD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458A94D3" w14:textId="77777777" w:rsidR="004956B4" w:rsidRPr="00C81CBE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07C2F9A" w14:textId="77777777" w:rsidR="00035AA5" w:rsidRPr="00C81CBE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73B15B0" w14:textId="74972B21" w:rsidR="00066C93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65E843A" w14:textId="77777777" w:rsidR="006540F8" w:rsidRPr="00C81CBE" w:rsidRDefault="006540F8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C3B179A" w14:textId="77777777" w:rsidR="00EF4FAC" w:rsidRPr="00C81CBE" w:rsidRDefault="00EF4FAC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95483E0" w14:textId="77777777" w:rsidR="008E41B2" w:rsidRPr="00C81CBE" w:rsidRDefault="008E41B2" w:rsidP="00293CA3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C81CBE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293CA3" w:rsidRPr="00C81CBE">
        <w:rPr>
          <w:rFonts w:asciiTheme="majorBidi" w:hAnsiTheme="majorBidi" w:cstheme="majorBidi"/>
          <w:b/>
          <w:bCs/>
          <w:sz w:val="52"/>
          <w:szCs w:val="52"/>
          <w:cs/>
        </w:rPr>
        <w:t>อิชิตัน กรุ๊ป จำกัด</w:t>
      </w:r>
      <w:r w:rsidR="00EE615F" w:rsidRPr="00C81CB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EE615F" w:rsidRPr="00C81CB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  <w:r w:rsidR="00C923DA" w:rsidRPr="00C81CB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C923DA" w:rsidRPr="00C81CBE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A542A27" w14:textId="77777777" w:rsidR="008E41B2" w:rsidRPr="00C81CBE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</w:p>
    <w:p w14:paraId="05B77BA0" w14:textId="785DEDF6" w:rsidR="001464A2" w:rsidRPr="00C81CBE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6B0E4B5D" w14:textId="126D3CC9" w:rsidR="001464A2" w:rsidRPr="00C81CBE" w:rsidRDefault="00EF4FAC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B76C59"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6540F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B76C59"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="003936E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สิ้นสุด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วันที่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B76C59" w:rsidRPr="00C81CB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6540F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="00332885" w:rsidRPr="00C81CB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1E6E2F5D" w14:textId="77777777" w:rsidR="001464A2" w:rsidRPr="00C81CBE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41BD0F0" w14:textId="77777777" w:rsidR="001464A2" w:rsidRPr="00C81CBE" w:rsidRDefault="001464A2" w:rsidP="001464A2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81CBE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AE16BD5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44F2AD22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2CE8DAA1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7C180DD4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41D778D3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02430568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60331695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22F64DFD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5E1AB70E" w14:textId="77777777" w:rsidR="00CF0CD3" w:rsidRPr="00C81CBE" w:rsidRDefault="00CF0CD3" w:rsidP="00CF0CD3">
      <w:pPr>
        <w:jc w:val="center"/>
        <w:rPr>
          <w:rFonts w:asciiTheme="majorBidi" w:hAnsiTheme="majorBidi" w:cstheme="majorBidi"/>
        </w:rPr>
      </w:pPr>
    </w:p>
    <w:p w14:paraId="41ED6D40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4C850FEF" w14:textId="77777777" w:rsidR="00CF0CD3" w:rsidRPr="00C81CBE" w:rsidRDefault="00CF0CD3" w:rsidP="00CF0CD3">
      <w:pPr>
        <w:rPr>
          <w:rFonts w:asciiTheme="majorBidi" w:hAnsiTheme="majorBidi" w:cstheme="majorBidi"/>
        </w:rPr>
        <w:sectPr w:rsidR="00CF0CD3" w:rsidRPr="00C81CBE" w:rsidSect="00B76C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27C11BF1" w14:textId="77777777" w:rsidR="004956B4" w:rsidRPr="00C81CBE" w:rsidRDefault="004956B4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right"/>
        <w:rPr>
          <w:rFonts w:asciiTheme="majorBidi" w:hAnsiTheme="majorBidi" w:cstheme="majorBidi"/>
          <w:sz w:val="30"/>
          <w:szCs w:val="30"/>
        </w:rPr>
      </w:pPr>
    </w:p>
    <w:p w14:paraId="3659B768" w14:textId="77777777" w:rsidR="00A76CC2" w:rsidRPr="00C81CBE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DDD5DE" w14:textId="77777777" w:rsidR="005A3EEC" w:rsidRPr="00C81CBE" w:rsidRDefault="005A3EEC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B626B42" w14:textId="77777777" w:rsidR="002F713A" w:rsidRPr="00C81CBE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B8165AE" w14:textId="6E26A35F" w:rsidR="006225BB" w:rsidRPr="00C81CBE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B565837" w14:textId="77777777" w:rsidR="006225BB" w:rsidRPr="00C81CBE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F49408A" w14:textId="7D5AC6FA" w:rsidR="002F713A" w:rsidRPr="00C81CBE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E9057D6" w14:textId="77777777" w:rsidR="001B613F" w:rsidRPr="00C81CBE" w:rsidRDefault="001B613F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3DCA4B" w14:textId="77777777" w:rsidR="00A76CC2" w:rsidRPr="00C81CBE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203C8B2" w14:textId="77777777" w:rsidR="004A2387" w:rsidRPr="00C81CBE" w:rsidRDefault="004A2387" w:rsidP="004A2387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</w:rPr>
      </w:pPr>
      <w:r w:rsidRPr="00C81CBE">
        <w:rPr>
          <w:rFonts w:asciiTheme="majorBidi" w:hAnsiTheme="majorBidi" w:cstheme="majorBidi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6372A89" w14:textId="77777777" w:rsidR="004A2387" w:rsidRPr="00C81CBE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678364" w14:textId="77777777" w:rsidR="004A2387" w:rsidRPr="00C81CBE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อิชิตัน กรุ๊ป จำกัด</w:t>
      </w:r>
      <w:r w:rsidRPr="00C81CB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772860F3" w14:textId="77777777" w:rsidR="004A2387" w:rsidRPr="00C81CBE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C3654" w14:textId="6E98A09E" w:rsidR="00B76C59" w:rsidRPr="00C81CBE" w:rsidRDefault="00B76C59" w:rsidP="00B76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</w:rPr>
        <w:t xml:space="preserve"> 30</w:t>
      </w:r>
      <w:r w:rsidR="006540F8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Pr="00C81CBE">
        <w:rPr>
          <w:rFonts w:asciiTheme="majorBidi" w:hAnsiTheme="majorBidi" w:cstheme="majorBidi"/>
          <w:sz w:val="30"/>
          <w:szCs w:val="30"/>
        </w:rPr>
        <w:t xml:space="preserve"> 2565 </w:t>
      </w:r>
      <w:r w:rsidRPr="00C81CBE">
        <w:rPr>
          <w:rFonts w:asciiTheme="majorBidi" w:hAnsiTheme="majorBidi" w:cstheme="majorBidi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6540F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81CBE">
        <w:rPr>
          <w:rFonts w:asciiTheme="majorBidi" w:hAnsiTheme="majorBidi" w:cstheme="majorBidi"/>
          <w:sz w:val="30"/>
          <w:szCs w:val="30"/>
        </w:rPr>
        <w:t xml:space="preserve">    30 </w:t>
      </w:r>
      <w:r w:rsidR="006540F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C81CBE">
        <w:rPr>
          <w:rFonts w:asciiTheme="majorBidi" w:hAnsiTheme="majorBidi" w:cstheme="majorBidi"/>
          <w:sz w:val="30"/>
          <w:szCs w:val="30"/>
        </w:rPr>
        <w:t>2565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6540F8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6540F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อิชิตัน กรุ๊ป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จำกัด (มหาชน) และบริษัทย่อย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และของเฉพาะบริษัท อิชิตัน กรุ๊ป จำกัด (มหาชน) ตามลำดับ </w:t>
      </w:r>
      <w:r w:rsidRPr="00C81CBE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C81CBE">
        <w:rPr>
          <w:rFonts w:asciiTheme="majorBidi" w:hAnsiTheme="majorBidi" w:cstheme="majorBidi"/>
          <w:sz w:val="30"/>
          <w:szCs w:val="30"/>
        </w:rPr>
        <w:t>34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C81CBE">
        <w:rPr>
          <w:rFonts w:asciiTheme="majorBidi" w:hAnsiTheme="majorBidi" w:cstheme="majorBidi"/>
          <w:sz w:val="30"/>
          <w:szCs w:val="30"/>
        </w:rPr>
        <w:t xml:space="preserve">          </w:t>
      </w:r>
      <w:r w:rsidRPr="00C81CBE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3DF76DA5" w14:textId="77777777" w:rsidR="00EF4FAC" w:rsidRPr="00C81CBE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6297C" w14:textId="77777777" w:rsidR="00EF4FAC" w:rsidRPr="00C81CBE" w:rsidRDefault="00EF4FAC" w:rsidP="00EF4FA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0E24C05" w14:textId="77777777" w:rsidR="00EF4FAC" w:rsidRPr="00C81CBE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B2AB7" w14:textId="77777777" w:rsidR="00EF4FAC" w:rsidRPr="00C81CBE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81CBE">
        <w:rPr>
          <w:rFonts w:asciiTheme="majorBidi" w:hAnsiTheme="majorBidi" w:cstheme="majorBidi"/>
          <w:sz w:val="30"/>
          <w:szCs w:val="30"/>
        </w:rPr>
        <w:t xml:space="preserve"> 2410 “</w:t>
      </w:r>
      <w:r w:rsidRPr="00C81CB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81CBE">
        <w:rPr>
          <w:rFonts w:asciiTheme="majorBidi" w:hAnsiTheme="majorBidi" w:cstheme="majorBidi"/>
          <w:sz w:val="30"/>
          <w:szCs w:val="30"/>
        </w:rPr>
        <w:t>”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C81CBE">
        <w:rPr>
          <w:rFonts w:asciiTheme="majorBidi" w:hAnsiTheme="majorBidi" w:cstheme="majorBidi"/>
          <w:sz w:val="30"/>
          <w:szCs w:val="30"/>
        </w:rPr>
        <w:t xml:space="preserve">      </w:t>
      </w:r>
      <w:r w:rsidRPr="00C81CBE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9F29296" w14:textId="77777777" w:rsidR="00EF4FAC" w:rsidRPr="00C81CBE" w:rsidRDefault="00EF4FAC" w:rsidP="00EF4FA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EF4FAC" w:rsidRPr="00C81CBE" w:rsidSect="00B76C59">
          <w:footerReference w:type="first" r:id="rId14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5381D932" w14:textId="77777777" w:rsidR="00EF4FAC" w:rsidRPr="00C81CBE" w:rsidRDefault="00EF4FAC" w:rsidP="00EF4FA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37762F1A" w14:textId="77777777" w:rsidR="00EF4FAC" w:rsidRPr="00C81CBE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9CD6A" w14:textId="77777777" w:rsidR="00EF4FAC" w:rsidRPr="00C81CBE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C81CBE">
        <w:rPr>
          <w:rFonts w:asciiTheme="majorBidi" w:hAnsiTheme="majorBidi" w:cstheme="majorBidi"/>
          <w:sz w:val="30"/>
          <w:szCs w:val="30"/>
        </w:rPr>
        <w:t xml:space="preserve"> 34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94A3499" w14:textId="77777777" w:rsidR="00EF4FAC" w:rsidRPr="00C81CBE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0AA4C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2201D8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DAC50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841AB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(</w:t>
      </w:r>
      <w:r w:rsidRPr="00C81CBE">
        <w:rPr>
          <w:rFonts w:asciiTheme="majorBidi" w:hAnsiTheme="majorBidi" w:cstheme="majorBidi"/>
          <w:sz w:val="30"/>
          <w:szCs w:val="30"/>
          <w:cs/>
          <w:lang w:val="th-TH"/>
        </w:rPr>
        <w:t>นารีวรรณ ชัยบันทัด)</w:t>
      </w:r>
    </w:p>
    <w:p w14:paraId="3DBC1756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3D80C64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C81CBE">
        <w:rPr>
          <w:rFonts w:asciiTheme="majorBidi" w:hAnsiTheme="majorBidi" w:cstheme="majorBidi"/>
          <w:sz w:val="30"/>
          <w:szCs w:val="30"/>
        </w:rPr>
        <w:t>9219</w:t>
      </w:r>
    </w:p>
    <w:p w14:paraId="4260437A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096F93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F09FC1F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D93029" w14:textId="6621934D" w:rsidR="00E26D5E" w:rsidRPr="00C81CBE" w:rsidRDefault="003936E3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36086270" w14:textId="55FF0C48" w:rsidR="00C85299" w:rsidRPr="009736FB" w:rsidRDefault="00C85299" w:rsidP="00B00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C85299" w:rsidRPr="009736FB" w:rsidSect="00D90FCA">
      <w:headerReference w:type="default" r:id="rId15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7EAFD" w14:textId="77777777" w:rsidR="00E43506" w:rsidRDefault="00E43506" w:rsidP="004956B4">
      <w:r>
        <w:separator/>
      </w:r>
    </w:p>
  </w:endnote>
  <w:endnote w:type="continuationSeparator" w:id="0">
    <w:p w14:paraId="69F6617E" w14:textId="77777777" w:rsidR="00E43506" w:rsidRDefault="00E4350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BEC77" w14:textId="77777777" w:rsidR="00D90FCA" w:rsidRDefault="00D90F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32492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0194643" w14:textId="55466E51" w:rsidR="007C476B" w:rsidRPr="00D90FCA" w:rsidRDefault="00D90FCA" w:rsidP="00D90F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90FC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90FC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90FC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90FC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90FC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B55E9" w14:textId="77777777" w:rsidR="007C476B" w:rsidRPr="00CF0CD3" w:rsidRDefault="007C476B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79E73" w14:textId="77777777" w:rsidR="00EF4FAC" w:rsidRPr="00107788" w:rsidRDefault="00EF4FAC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87A3B" w14:textId="77777777" w:rsidR="00E43506" w:rsidRDefault="00E43506" w:rsidP="004956B4">
      <w:r>
        <w:separator/>
      </w:r>
    </w:p>
  </w:footnote>
  <w:footnote w:type="continuationSeparator" w:id="0">
    <w:p w14:paraId="48603251" w14:textId="77777777" w:rsidR="00E43506" w:rsidRDefault="00E4350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3D18D" w14:textId="77777777" w:rsidR="00D90FCA" w:rsidRDefault="00D90F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80E7C" w14:textId="77777777" w:rsidR="00D90FCA" w:rsidRDefault="00D90F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A491" w14:textId="77777777" w:rsidR="00D90FCA" w:rsidRDefault="00D90FC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8D614" w14:textId="1905F019" w:rsidR="006B30D3" w:rsidRPr="00D90FCA" w:rsidRDefault="006B30D3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13D8A303" w14:textId="78F258D8" w:rsidR="00D90FCA" w:rsidRPr="00D90FCA" w:rsidRDefault="00D90FCA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04473D80" w14:textId="3C0F01AF" w:rsidR="00D90FCA" w:rsidRPr="00D90FCA" w:rsidRDefault="00D90FCA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26C07A88" w14:textId="77777777" w:rsidR="00D90FCA" w:rsidRPr="00D90FCA" w:rsidRDefault="00D90FCA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6"/>
  </w:num>
  <w:num w:numId="14">
    <w:abstractNumId w:val="22"/>
  </w:num>
  <w:num w:numId="15">
    <w:abstractNumId w:val="26"/>
  </w:num>
  <w:num w:numId="16">
    <w:abstractNumId w:val="41"/>
  </w:num>
  <w:num w:numId="17">
    <w:abstractNumId w:val="43"/>
  </w:num>
  <w:num w:numId="18">
    <w:abstractNumId w:val="33"/>
  </w:num>
  <w:num w:numId="19">
    <w:abstractNumId w:val="39"/>
  </w:num>
  <w:num w:numId="20">
    <w:abstractNumId w:val="15"/>
  </w:num>
  <w:num w:numId="21">
    <w:abstractNumId w:val="21"/>
  </w:num>
  <w:num w:numId="22">
    <w:abstractNumId w:val="25"/>
  </w:num>
  <w:num w:numId="23">
    <w:abstractNumId w:val="27"/>
  </w:num>
  <w:num w:numId="24">
    <w:abstractNumId w:val="17"/>
  </w:num>
  <w:num w:numId="25">
    <w:abstractNumId w:val="18"/>
  </w:num>
  <w:num w:numId="26">
    <w:abstractNumId w:val="42"/>
  </w:num>
  <w:num w:numId="27">
    <w:abstractNumId w:val="32"/>
  </w:num>
  <w:num w:numId="28">
    <w:abstractNumId w:val="14"/>
  </w:num>
  <w:num w:numId="29">
    <w:abstractNumId w:val="13"/>
  </w:num>
  <w:num w:numId="30">
    <w:abstractNumId w:val="37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40"/>
  </w:num>
  <w:num w:numId="36">
    <w:abstractNumId w:val="12"/>
  </w:num>
  <w:num w:numId="37">
    <w:abstractNumId w:val="16"/>
  </w:num>
  <w:num w:numId="38">
    <w:abstractNumId w:val="44"/>
  </w:num>
  <w:num w:numId="39">
    <w:abstractNumId w:val="38"/>
  </w:num>
  <w:num w:numId="40">
    <w:abstractNumId w:val="35"/>
  </w:num>
  <w:num w:numId="41">
    <w:abstractNumId w:val="29"/>
  </w:num>
  <w:num w:numId="42">
    <w:abstractNumId w:val="34"/>
  </w:num>
  <w:num w:numId="43">
    <w:abstractNumId w:val="28"/>
  </w:num>
  <w:num w:numId="44">
    <w:abstractNumId w:val="31"/>
  </w:num>
  <w:num w:numId="45">
    <w:abstractNumId w:val="30"/>
  </w:num>
  <w:num w:numId="4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27029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A9F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294"/>
    <w:rsid w:val="0006752D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B56"/>
    <w:rsid w:val="00087C9A"/>
    <w:rsid w:val="00087F52"/>
    <w:rsid w:val="000902A6"/>
    <w:rsid w:val="000903C4"/>
    <w:rsid w:val="00090776"/>
    <w:rsid w:val="0009090A"/>
    <w:rsid w:val="0009097B"/>
    <w:rsid w:val="00091012"/>
    <w:rsid w:val="00091081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74B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BC0"/>
    <w:rsid w:val="00185EF9"/>
    <w:rsid w:val="00186CED"/>
    <w:rsid w:val="001873FA"/>
    <w:rsid w:val="00187530"/>
    <w:rsid w:val="00187796"/>
    <w:rsid w:val="00187E44"/>
    <w:rsid w:val="00190425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B06EC"/>
    <w:rsid w:val="001B083A"/>
    <w:rsid w:val="001B0ABD"/>
    <w:rsid w:val="001B0D06"/>
    <w:rsid w:val="001B0E05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CBF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D33"/>
    <w:rsid w:val="001F3385"/>
    <w:rsid w:val="001F3396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4F6D"/>
    <w:rsid w:val="002D5498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20FC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2CD6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0EB4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DB3"/>
    <w:rsid w:val="004E118C"/>
    <w:rsid w:val="004E134F"/>
    <w:rsid w:val="004E16A0"/>
    <w:rsid w:val="004E16B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DA"/>
    <w:rsid w:val="004F17E5"/>
    <w:rsid w:val="004F1975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711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F40"/>
    <w:rsid w:val="005700DA"/>
    <w:rsid w:val="00570266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BEF"/>
    <w:rsid w:val="00581C42"/>
    <w:rsid w:val="00581E78"/>
    <w:rsid w:val="00581F7E"/>
    <w:rsid w:val="00582551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E58"/>
    <w:rsid w:val="00662036"/>
    <w:rsid w:val="00662497"/>
    <w:rsid w:val="00662FB8"/>
    <w:rsid w:val="0066317D"/>
    <w:rsid w:val="006631D6"/>
    <w:rsid w:val="0066335F"/>
    <w:rsid w:val="00663650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3517"/>
    <w:rsid w:val="006A4065"/>
    <w:rsid w:val="006A431E"/>
    <w:rsid w:val="006A458D"/>
    <w:rsid w:val="006A4836"/>
    <w:rsid w:val="006A4904"/>
    <w:rsid w:val="006A4D21"/>
    <w:rsid w:val="006A5001"/>
    <w:rsid w:val="006A50C1"/>
    <w:rsid w:val="006A5300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2D6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4D1D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59A"/>
    <w:rsid w:val="00945A97"/>
    <w:rsid w:val="00945F25"/>
    <w:rsid w:val="00945FBB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6B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3363"/>
    <w:rsid w:val="009F373B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0CF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09"/>
    <w:rsid w:val="00A256BD"/>
    <w:rsid w:val="00A25805"/>
    <w:rsid w:val="00A25E2C"/>
    <w:rsid w:val="00A261D9"/>
    <w:rsid w:val="00A26458"/>
    <w:rsid w:val="00A2688C"/>
    <w:rsid w:val="00A26AD9"/>
    <w:rsid w:val="00A26FFF"/>
    <w:rsid w:val="00A2713C"/>
    <w:rsid w:val="00A274C9"/>
    <w:rsid w:val="00A27844"/>
    <w:rsid w:val="00A27881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57E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CF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59C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28F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44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B88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DE2"/>
    <w:rsid w:val="00BB1EB2"/>
    <w:rsid w:val="00BB203E"/>
    <w:rsid w:val="00BB20D7"/>
    <w:rsid w:val="00BB237F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944"/>
    <w:rsid w:val="00BC3D6F"/>
    <w:rsid w:val="00BC40CF"/>
    <w:rsid w:val="00BC482A"/>
    <w:rsid w:val="00BC499B"/>
    <w:rsid w:val="00BC4FCB"/>
    <w:rsid w:val="00BC503B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215"/>
    <w:rsid w:val="00C03347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772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73B"/>
    <w:rsid w:val="00C607E3"/>
    <w:rsid w:val="00C60986"/>
    <w:rsid w:val="00C6099A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CBE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299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5DB"/>
    <w:rsid w:val="00C87A2A"/>
    <w:rsid w:val="00C87D7D"/>
    <w:rsid w:val="00C87E53"/>
    <w:rsid w:val="00C91206"/>
    <w:rsid w:val="00C916B2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4AB9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635"/>
    <w:rsid w:val="00CE27C9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D77"/>
    <w:rsid w:val="00D90FC5"/>
    <w:rsid w:val="00D90FCA"/>
    <w:rsid w:val="00D91D83"/>
    <w:rsid w:val="00D921E4"/>
    <w:rsid w:val="00D92A78"/>
    <w:rsid w:val="00D92C73"/>
    <w:rsid w:val="00D93255"/>
    <w:rsid w:val="00D93503"/>
    <w:rsid w:val="00D93874"/>
    <w:rsid w:val="00D93B21"/>
    <w:rsid w:val="00D944CD"/>
    <w:rsid w:val="00D9532E"/>
    <w:rsid w:val="00D9559A"/>
    <w:rsid w:val="00D95C71"/>
    <w:rsid w:val="00D9664B"/>
    <w:rsid w:val="00D97112"/>
    <w:rsid w:val="00D974DA"/>
    <w:rsid w:val="00D9786B"/>
    <w:rsid w:val="00D9787D"/>
    <w:rsid w:val="00D97DE2"/>
    <w:rsid w:val="00DA0235"/>
    <w:rsid w:val="00DA02C8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6E91"/>
    <w:rsid w:val="00DC6F7F"/>
    <w:rsid w:val="00DC7661"/>
    <w:rsid w:val="00DC7749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27999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7B3"/>
    <w:rsid w:val="00E53A3E"/>
    <w:rsid w:val="00E54D2E"/>
    <w:rsid w:val="00E55149"/>
    <w:rsid w:val="00E5583A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3061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17E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45D7"/>
    <w:rsid w:val="00F04E92"/>
    <w:rsid w:val="00F04F5E"/>
    <w:rsid w:val="00F04F6F"/>
    <w:rsid w:val="00F058D9"/>
    <w:rsid w:val="00F05AE0"/>
    <w:rsid w:val="00F05DDB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536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2F8"/>
    <w:rsid w:val="00F8548C"/>
    <w:rsid w:val="00F85704"/>
    <w:rsid w:val="00F85CC7"/>
    <w:rsid w:val="00F85FAA"/>
    <w:rsid w:val="00F86228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5D3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49</TotalTime>
  <Pages>3</Pages>
  <Words>413</Words>
  <Characters>1617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15</cp:revision>
  <cp:lastPrinted>2022-11-07T09:47:00Z</cp:lastPrinted>
  <dcterms:created xsi:type="dcterms:W3CDTF">2022-11-07T02:16:00Z</dcterms:created>
  <dcterms:modified xsi:type="dcterms:W3CDTF">2022-11-09T02:29:00Z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