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13801" w14:textId="77777777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หมายเหตุ</w:t>
      </w: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  <w:t>สารบัญ</w:t>
      </w:r>
    </w:p>
    <w:p w14:paraId="70FE78DE" w14:textId="77777777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Cs w:val="22"/>
        </w:rPr>
      </w:pPr>
    </w:p>
    <w:p w14:paraId="776169F9" w14:textId="37716E48" w:rsidR="004D4FDD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74163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717BA412" w14:textId="77777777" w:rsidR="009C002F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5231C3" w14:textId="77777777" w:rsidR="00AF3B93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138EFD7A" w14:textId="5F67AFD4" w:rsidR="00D01783" w:rsidRPr="00C81CBE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5D0474" w:rsidRPr="00C81CBE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1F7AAA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</w:t>
      </w:r>
      <w:r w:rsidR="00D01783" w:rsidRPr="00C81CBE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</w:p>
    <w:p w14:paraId="6E21BD07" w14:textId="745BC05E" w:rsidR="00A07A1C" w:rsidRPr="00C81CBE" w:rsidRDefault="00A07A1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เงินลงทุนระยะยาวอื่น</w:t>
      </w:r>
    </w:p>
    <w:p w14:paraId="1375BE94" w14:textId="15A0A3E4" w:rsidR="00C44260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71D0271" w14:textId="77777777" w:rsidR="00B7788D" w:rsidRPr="00C81CBE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F17DB5" w:rsidRPr="00C81CBE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5D91" w:rsidRPr="00C81CBE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7F854E0" w14:textId="74B7C8D0" w:rsidR="003936E3" w:rsidRDefault="003936E3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5BB5E96A" w14:textId="337D4622" w:rsidR="00261320" w:rsidRPr="00C81CBE" w:rsidRDefault="0036747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C569676" w14:textId="2D0152E7" w:rsidR="00991836" w:rsidRPr="00462BBB" w:rsidRDefault="00285A06" w:rsidP="00462BBB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461A1A7" w14:textId="73AD2AEB" w:rsidR="003057D6" w:rsidRPr="00C81CBE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</w:rPr>
        <w:br w:type="page"/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หมายเหตุประกอบงบการเงินเป็นส่วนหนึ่งของงบการเงิน</w:t>
      </w:r>
      <w:r w:rsidR="00B17441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</w:t>
      </w:r>
      <w:r w:rsidR="001B613F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กาล</w:t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นี้</w:t>
      </w:r>
    </w:p>
    <w:p w14:paraId="7083550A" w14:textId="77777777" w:rsidR="0083298D" w:rsidRPr="00C81CBE" w:rsidRDefault="0083298D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624482" w14:textId="4CF84271" w:rsidR="0083298D" w:rsidRPr="00C81CBE" w:rsidRDefault="00117FF0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คณะ</w:t>
      </w:r>
      <w:r w:rsidR="00323BAD" w:rsidRPr="00C81CBE">
        <w:rPr>
          <w:rFonts w:asciiTheme="majorBidi" w:hAnsiTheme="majorBidi" w:cstheme="majorBidi"/>
          <w:sz w:val="30"/>
          <w:szCs w:val="30"/>
          <w:cs/>
        </w:rPr>
        <w:t>กรรมการได้อนุมัติให้ออก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A2387" w:rsidRPr="00C81CB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นี้เมื่อวันที่</w:t>
      </w:r>
      <w:r w:rsidR="0078720C"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="003936E3">
        <w:rPr>
          <w:rFonts w:asciiTheme="majorBidi" w:hAnsiTheme="majorBidi" w:cstheme="majorBidi"/>
          <w:sz w:val="30"/>
          <w:szCs w:val="30"/>
        </w:rPr>
        <w:t xml:space="preserve">9 </w:t>
      </w:r>
      <w:r w:rsidR="003936E3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3936E3">
        <w:rPr>
          <w:rFonts w:asciiTheme="majorBidi" w:hAnsiTheme="majorBidi" w:cstheme="majorBidi"/>
          <w:sz w:val="30"/>
          <w:szCs w:val="30"/>
        </w:rPr>
        <w:t>2565</w:t>
      </w:r>
    </w:p>
    <w:p w14:paraId="49EB3460" w14:textId="77777777" w:rsidR="0083298D" w:rsidRPr="00C81CBE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7A03B8F" w14:textId="5143B48E" w:rsidR="004D4FDD" w:rsidRPr="00C81CBE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4A2387"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ระหว่างกาล</w:t>
      </w:r>
    </w:p>
    <w:p w14:paraId="29198796" w14:textId="77777777" w:rsidR="00D54AB4" w:rsidRPr="00C81CBE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081708D" w14:textId="0946E851" w:rsidR="000B42D5" w:rsidRPr="00C81CBE" w:rsidRDefault="000B42D5" w:rsidP="000B4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</w:t>
      </w:r>
      <w:r w:rsidR="0011418C" w:rsidRPr="00C81CBE">
        <w:rPr>
          <w:rFonts w:asciiTheme="majorBidi" w:hAnsiTheme="majorBidi" w:cstheme="majorBidi"/>
          <w:spacing w:val="-6"/>
          <w:sz w:val="30"/>
          <w:szCs w:val="30"/>
          <w:cs/>
        </w:rPr>
        <w:t>ำ</w:t>
      </w:r>
      <w:r w:rsidRPr="00C81CBE">
        <w:rPr>
          <w:rFonts w:asciiTheme="majorBidi" w:hAnsiTheme="majorBidi" w:cstheme="majorBidi"/>
          <w:spacing w:val="-6"/>
          <w:sz w:val="30"/>
          <w:szCs w:val="30"/>
          <w:cs/>
        </w:rPr>
        <w:t>หมายเหตุ</w:t>
      </w:r>
      <w:r w:rsidR="0011418C" w:rsidRPr="00C81CBE">
        <w:rPr>
          <w:rFonts w:asciiTheme="majorBidi" w:hAnsiTheme="majorBidi" w:cstheme="majorBidi"/>
          <w:spacing w:val="1"/>
          <w:sz w:val="30"/>
          <w:szCs w:val="30"/>
        </w:rPr>
        <w:br/>
      </w:r>
      <w:r w:rsidRPr="00C81CBE">
        <w:rPr>
          <w:rFonts w:asciiTheme="majorBidi" w:hAnsiTheme="majorBidi" w:cstheme="majorBidi"/>
          <w:spacing w:val="1"/>
          <w:sz w:val="30"/>
          <w:szCs w:val="30"/>
          <w:cs/>
        </w:rPr>
        <w:t>ประกอบงบการเงินระหว่างกาลในรูปแบบย่อ (</w:t>
      </w:r>
      <w:r w:rsidRPr="00C81CBE">
        <w:rPr>
          <w:rFonts w:asciiTheme="majorBidi" w:hAnsiTheme="majorBidi" w:cstheme="majorBidi"/>
          <w:spacing w:val="1"/>
          <w:sz w:val="30"/>
          <w:szCs w:val="30"/>
        </w:rPr>
        <w:t>“</w:t>
      </w:r>
      <w:r w:rsidRPr="00C81CBE">
        <w:rPr>
          <w:rFonts w:asciiTheme="majorBidi" w:hAnsiTheme="majorBidi" w:cstheme="majorBidi"/>
          <w:spacing w:val="1"/>
          <w:sz w:val="30"/>
          <w:szCs w:val="30"/>
          <w:cs/>
        </w:rPr>
        <w:t>งบการเงินระหว่างกาล</w:t>
      </w:r>
      <w:r w:rsidRPr="00C81CBE">
        <w:rPr>
          <w:rFonts w:asciiTheme="majorBidi" w:hAnsiTheme="majorBidi" w:cstheme="majorBidi"/>
          <w:spacing w:val="1"/>
          <w:sz w:val="30"/>
          <w:szCs w:val="30"/>
        </w:rPr>
        <w:t>”</w:t>
      </w:r>
      <w:r w:rsidRPr="00C81CBE">
        <w:rPr>
          <w:rFonts w:asciiTheme="majorBidi" w:hAnsiTheme="majorBidi" w:cstheme="majorBidi"/>
          <w:spacing w:val="1"/>
          <w:sz w:val="30"/>
          <w:szCs w:val="30"/>
          <w:cs/>
        </w:rPr>
        <w:t>) ตามมาตรฐานการบัญชีฉบับที่</w:t>
      </w:r>
      <w:r w:rsidRPr="00C81CBE">
        <w:rPr>
          <w:rFonts w:asciiTheme="majorBidi" w:hAnsiTheme="majorBidi" w:cstheme="majorBidi"/>
          <w:spacing w:val="1"/>
          <w:sz w:val="30"/>
          <w:szCs w:val="30"/>
        </w:rPr>
        <w:t xml:space="preserve"> </w:t>
      </w:r>
      <w:r w:rsidR="00332885" w:rsidRPr="00C81CBE">
        <w:rPr>
          <w:rFonts w:asciiTheme="majorBidi" w:hAnsiTheme="majorBidi" w:cstheme="majorBidi"/>
          <w:spacing w:val="1"/>
          <w:sz w:val="30"/>
          <w:szCs w:val="30"/>
        </w:rPr>
        <w:t>34</w:t>
      </w:r>
      <w:r w:rsidRPr="00C81CBE">
        <w:rPr>
          <w:rFonts w:asciiTheme="majorBidi" w:hAnsiTheme="majorBidi" w:cstheme="majorBidi"/>
          <w:spacing w:val="1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pacing w:val="1"/>
          <w:sz w:val="30"/>
          <w:szCs w:val="30"/>
          <w:cs/>
        </w:rPr>
        <w:t>เรื่อง</w:t>
      </w:r>
      <w:r w:rsidRPr="00C81CBE">
        <w:rPr>
          <w:rFonts w:asciiTheme="majorBidi" w:hAnsiTheme="majorBidi" w:cstheme="majorBidi"/>
          <w:spacing w:val="1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i/>
          <w:iCs/>
          <w:spacing w:val="1"/>
          <w:sz w:val="30"/>
          <w:szCs w:val="30"/>
          <w:cs/>
        </w:rPr>
        <w:t>การรายงานทางการเงินระหว่างกาล</w:t>
      </w:r>
      <w:r w:rsidR="0011418C" w:rsidRPr="00C81CBE">
        <w:rPr>
          <w:rFonts w:asciiTheme="majorBidi" w:hAnsiTheme="majorBidi" w:cstheme="majorBidi"/>
          <w:spacing w:val="1"/>
          <w:sz w:val="30"/>
          <w:szCs w:val="30"/>
          <w:cs/>
        </w:rPr>
        <w:t xml:space="preserve"> </w:t>
      </w:r>
      <w:r w:rsidRPr="00C81CBE">
        <w:rPr>
          <w:rFonts w:asciiTheme="majorBidi" w:hAnsiTheme="majorBidi" w:cstheme="majorBidi"/>
          <w:spacing w:val="1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172391" w:rsidRPr="00C81CBE">
        <w:rPr>
          <w:rFonts w:asciiTheme="majorBidi" w:hAnsiTheme="majorBidi" w:cstheme="majorBidi"/>
          <w:spacing w:val="1"/>
          <w:sz w:val="30"/>
          <w:szCs w:val="30"/>
        </w:rPr>
        <w:br/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F7ECF" w:rsidRPr="00C81C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F7ECF" w:rsidRPr="00C81CBE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172391" w:rsidRPr="00C81CBE">
        <w:rPr>
          <w:rFonts w:asciiTheme="majorBidi" w:hAnsiTheme="majorBidi" w:cstheme="majorBidi"/>
          <w:sz w:val="30"/>
          <w:szCs w:val="30"/>
        </w:rPr>
        <w:br/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F7ECF"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C81CBE">
        <w:rPr>
          <w:rFonts w:asciiTheme="majorBidi" w:hAnsiTheme="majorBidi" w:cstheme="majorBidi"/>
          <w:sz w:val="30"/>
          <w:szCs w:val="30"/>
        </w:rPr>
        <w:t>31</w:t>
      </w:r>
      <w:r w:rsidR="00EF7ECF"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F7ECF"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C81CBE">
        <w:rPr>
          <w:rFonts w:asciiTheme="majorBidi" w:hAnsiTheme="majorBidi" w:cstheme="majorBidi"/>
          <w:sz w:val="30"/>
          <w:szCs w:val="30"/>
        </w:rPr>
        <w:t>256</w:t>
      </w:r>
      <w:r w:rsidR="005D53C6" w:rsidRPr="00C81CBE">
        <w:rPr>
          <w:rFonts w:asciiTheme="majorBidi" w:hAnsiTheme="majorBidi" w:cstheme="majorBidi"/>
          <w:sz w:val="30"/>
          <w:szCs w:val="30"/>
        </w:rPr>
        <w:t>4</w:t>
      </w:r>
    </w:p>
    <w:p w14:paraId="654BCD25" w14:textId="042C073F" w:rsidR="00595C3D" w:rsidRPr="00C81CBE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3BEF6B" w14:textId="4F406DAF" w:rsidR="006E3887" w:rsidRPr="00C81CBE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32885" w:rsidRPr="00C81CBE">
        <w:rPr>
          <w:rFonts w:asciiTheme="majorBidi" w:hAnsiTheme="majorBidi" w:cstheme="majorBidi"/>
          <w:sz w:val="30"/>
          <w:szCs w:val="30"/>
        </w:rPr>
        <w:t>31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32885" w:rsidRPr="00C81CBE">
        <w:rPr>
          <w:rFonts w:asciiTheme="majorBidi" w:hAnsiTheme="majorBidi" w:cstheme="majorBidi"/>
          <w:sz w:val="30"/>
          <w:szCs w:val="30"/>
        </w:rPr>
        <w:t>256</w:t>
      </w:r>
      <w:r w:rsidR="00581BEF" w:rsidRPr="00C81CBE">
        <w:rPr>
          <w:rFonts w:asciiTheme="majorBidi" w:hAnsiTheme="majorBidi" w:cstheme="majorBidi"/>
          <w:sz w:val="30"/>
          <w:szCs w:val="30"/>
        </w:rPr>
        <w:t>4</w:t>
      </w:r>
    </w:p>
    <w:p w14:paraId="602D0032" w14:textId="144E652A" w:rsidR="00325AC0" w:rsidRPr="00C81CBE" w:rsidRDefault="00325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396D79DF" w14:textId="77777777" w:rsidR="001C7DF8" w:rsidRPr="00C81CBE" w:rsidRDefault="001C7DF8" w:rsidP="00B1694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E93595" w14:textId="77777777" w:rsidR="001C7DF8" w:rsidRPr="00C81CBE" w:rsidRDefault="001C7DF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17A6FC9" w14:textId="4F637A45" w:rsidR="008D15AF" w:rsidRDefault="003936E3" w:rsidP="003936E3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81CBE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บริษัทย่อย การร่วมค้า </w:t>
      </w:r>
      <w:r w:rsidRPr="00C81CBE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ไม่มีการเปลี่ยนแปลงอย่างมีสาระสำคัญในระหว่างงวดเก้าเดือนสิ้นสุดวันที่ </w:t>
      </w:r>
      <w:r w:rsidRPr="00DE1444">
        <w:rPr>
          <w:rFonts w:asciiTheme="majorBidi" w:hAnsiTheme="majorBidi" w:cstheme="majorBidi"/>
          <w:bCs/>
          <w:sz w:val="30"/>
          <w:szCs w:val="30"/>
          <w:lang w:val="en-US"/>
        </w:rPr>
        <w:t>30</w:t>
      </w:r>
      <w:r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 xml:space="preserve"> </w:t>
      </w:r>
      <w:r w:rsidRPr="003936E3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กันยายน</w:t>
      </w:r>
      <w:r>
        <w:rPr>
          <w:rFonts w:asciiTheme="majorBidi" w:hAnsiTheme="majorBidi" w:cstheme="majorBidi" w:hint="cs"/>
          <w:bCs/>
          <w:sz w:val="30"/>
          <w:szCs w:val="30"/>
          <w:cs/>
          <w:lang w:val="en-US"/>
        </w:rPr>
        <w:t xml:space="preserve"> </w:t>
      </w:r>
      <w:r w:rsidRPr="00DE1444">
        <w:rPr>
          <w:rFonts w:asciiTheme="majorBidi" w:hAnsiTheme="majorBidi" w:cstheme="majorBidi"/>
          <w:bCs/>
          <w:sz w:val="30"/>
          <w:szCs w:val="30"/>
          <w:lang w:val="en-US"/>
        </w:rPr>
        <w:t>2565</w:t>
      </w:r>
    </w:p>
    <w:p w14:paraId="51568A3A" w14:textId="77777777" w:rsidR="003936E3" w:rsidRPr="003936E3" w:rsidRDefault="003936E3" w:rsidP="003936E3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84493C2" w14:textId="09E542D6" w:rsidR="006B30D3" w:rsidRPr="00C81CBE" w:rsidRDefault="008D15AF" w:rsidP="006B30D3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3936E3">
        <w:rPr>
          <w:rFonts w:asciiTheme="majorBidi" w:hAnsiTheme="majorBidi" w:cstheme="majorBidi" w:hint="cs"/>
          <w:sz w:val="30"/>
          <w:szCs w:val="30"/>
          <w:cs/>
          <w:lang w:val="en-US"/>
        </w:rPr>
        <w:t>สามเดือนและ</w:t>
      </w:r>
      <w:r w:rsidR="00946B2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A74EE" w:rsidRPr="00C81CB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946B2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3936E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4A74EE" w:rsidRPr="00C81CBE" w14:paraId="46B3DFC3" w14:textId="77777777" w:rsidTr="00946B22">
        <w:trPr>
          <w:tblHeader/>
        </w:trPr>
        <w:tc>
          <w:tcPr>
            <w:tcW w:w="3870" w:type="dxa"/>
          </w:tcPr>
          <w:p w14:paraId="2C0911D0" w14:textId="77777777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2FD3279" w14:textId="77777777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864AF5" w14:textId="77777777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8F694B7" w14:textId="77777777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4A74EE" w:rsidRPr="00C81CBE" w14:paraId="769800C7" w14:textId="77777777" w:rsidTr="004A74EE">
        <w:trPr>
          <w:tblHeader/>
        </w:trPr>
        <w:tc>
          <w:tcPr>
            <w:tcW w:w="3870" w:type="dxa"/>
          </w:tcPr>
          <w:p w14:paraId="7D9C06EA" w14:textId="0C7F13AF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46B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65C23F5C" w14:textId="67CEF5DD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8058C1A" w14:textId="77777777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CBFED" w14:textId="6AA290DB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ABBB1F4" w14:textId="77777777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A6A2B9" w14:textId="73AB9FD2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CBD7F2D" w14:textId="77777777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C4D7D0" w14:textId="3C4E161B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A74EE" w:rsidRPr="00C81CBE" w14:paraId="198F200C" w14:textId="77777777" w:rsidTr="00946B22">
        <w:trPr>
          <w:tblHeader/>
        </w:trPr>
        <w:tc>
          <w:tcPr>
            <w:tcW w:w="3870" w:type="dxa"/>
          </w:tcPr>
          <w:p w14:paraId="4062D7AA" w14:textId="77777777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AF87AE3" w14:textId="77777777" w:rsidR="004A74EE" w:rsidRPr="00C81CBE" w:rsidRDefault="004A74EE" w:rsidP="004743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A74EE" w:rsidRPr="00C81CBE" w14:paraId="287F98FC" w14:textId="77777777" w:rsidTr="004A74EE">
        <w:tc>
          <w:tcPr>
            <w:tcW w:w="3870" w:type="dxa"/>
          </w:tcPr>
          <w:p w14:paraId="18B687E5" w14:textId="77777777" w:rsidR="004A74EE" w:rsidRPr="00C81CBE" w:rsidRDefault="004A74EE" w:rsidP="004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2D882972" w14:textId="77777777" w:rsidR="004A74EE" w:rsidRPr="00C81CBE" w:rsidRDefault="004A74EE" w:rsidP="004A7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AB84E" w14:textId="77777777" w:rsidR="004A74EE" w:rsidRPr="00C81CBE" w:rsidRDefault="004A74EE" w:rsidP="004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6D6386" w14:textId="77777777" w:rsidR="004A74EE" w:rsidRPr="00C81CBE" w:rsidRDefault="004A74EE" w:rsidP="004A7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FE7B1" w14:textId="77777777" w:rsidR="004A74EE" w:rsidRPr="00C81CBE" w:rsidRDefault="004A74EE" w:rsidP="004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84D3D" w14:textId="77777777" w:rsidR="004A74EE" w:rsidRPr="00C81CBE" w:rsidRDefault="004A74EE" w:rsidP="004A7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77F221" w14:textId="77777777" w:rsidR="004A74EE" w:rsidRPr="00C81CBE" w:rsidRDefault="004A74EE" w:rsidP="004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90B513" w14:textId="77777777" w:rsidR="004A74EE" w:rsidRPr="00C81CBE" w:rsidRDefault="004A74EE" w:rsidP="004A7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578" w:rsidRPr="00C81CBE" w14:paraId="46075AD2" w14:textId="77777777" w:rsidTr="004A74EE">
        <w:tc>
          <w:tcPr>
            <w:tcW w:w="3870" w:type="dxa"/>
          </w:tcPr>
          <w:p w14:paraId="421CB16C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61CF46B6" w14:textId="026B1FD3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="Angsana New"/>
                <w:sz w:val="30"/>
                <w:szCs w:val="30"/>
                <w:cs/>
              </w:rPr>
              <w:t>133</w:t>
            </w:r>
            <w:r w:rsidRPr="009C25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2578">
              <w:rPr>
                <w:rFonts w:asciiTheme="majorBidi" w:hAnsiTheme="majorBidi" w:cs="Angsana New"/>
                <w:sz w:val="30"/>
                <w:szCs w:val="30"/>
                <w:cs/>
              </w:rPr>
              <w:t>8</w:t>
            </w:r>
            <w:r>
              <w:rPr>
                <w:rFonts w:asciiTheme="majorBidi" w:hAnsiTheme="majorBidi" w:cs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67D8A315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F55D34" w14:textId="424C089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76,643</w:t>
            </w:r>
          </w:p>
        </w:tc>
        <w:tc>
          <w:tcPr>
            <w:tcW w:w="270" w:type="dxa"/>
          </w:tcPr>
          <w:p w14:paraId="6C058867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4EC2A4" w14:textId="4CEFFC31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="Angsana New"/>
                <w:sz w:val="30"/>
                <w:szCs w:val="30"/>
                <w:cs/>
              </w:rPr>
              <w:t>133</w:t>
            </w:r>
            <w:r w:rsidRPr="009C25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2578">
              <w:rPr>
                <w:rFonts w:asciiTheme="majorBidi" w:hAnsiTheme="majorBidi" w:cs="Angsana New"/>
                <w:sz w:val="30"/>
                <w:szCs w:val="30"/>
                <w:cs/>
              </w:rPr>
              <w:t>8</w:t>
            </w:r>
            <w:r>
              <w:rPr>
                <w:rFonts w:asciiTheme="majorBidi" w:hAnsiTheme="majorBidi" w:cs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078DE4B9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8C4A32" w14:textId="62B968E9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76,643</w:t>
            </w:r>
          </w:p>
        </w:tc>
      </w:tr>
      <w:tr w:rsidR="009C2578" w:rsidRPr="00C81CBE" w14:paraId="3BF11765" w14:textId="77777777" w:rsidTr="004A74EE">
        <w:tc>
          <w:tcPr>
            <w:tcW w:w="3870" w:type="dxa"/>
          </w:tcPr>
          <w:p w14:paraId="23341164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1F8C00C6" w14:textId="49A654CA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4,356</w:t>
            </w:r>
          </w:p>
        </w:tc>
        <w:tc>
          <w:tcPr>
            <w:tcW w:w="270" w:type="dxa"/>
          </w:tcPr>
          <w:p w14:paraId="59065E6E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618C22" w14:textId="612BCA92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4,006</w:t>
            </w:r>
          </w:p>
        </w:tc>
        <w:tc>
          <w:tcPr>
            <w:tcW w:w="270" w:type="dxa"/>
          </w:tcPr>
          <w:p w14:paraId="0D49DCF4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AE45FE" w14:textId="2DAAB241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4,356</w:t>
            </w:r>
          </w:p>
        </w:tc>
        <w:tc>
          <w:tcPr>
            <w:tcW w:w="270" w:type="dxa"/>
          </w:tcPr>
          <w:p w14:paraId="69C01ACE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14281" w14:textId="133F1C71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4,006</w:t>
            </w:r>
          </w:p>
        </w:tc>
      </w:tr>
      <w:tr w:rsidR="009C2578" w:rsidRPr="00C81CBE" w14:paraId="14062CB7" w14:textId="77777777" w:rsidTr="004A74EE">
        <w:tc>
          <w:tcPr>
            <w:tcW w:w="3870" w:type="dxa"/>
          </w:tcPr>
          <w:p w14:paraId="2B1B50F0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FCD975" w14:textId="7777777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F4846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F49F69" w14:textId="7777777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47441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3CDE37" w14:textId="7777777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25E6E2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172C2B" w14:textId="7777777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578" w:rsidRPr="00C81CBE" w14:paraId="4802603B" w14:textId="77777777" w:rsidTr="004A74EE">
        <w:tc>
          <w:tcPr>
            <w:tcW w:w="3870" w:type="dxa"/>
          </w:tcPr>
          <w:p w14:paraId="4BEE19B6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085D2937" w14:textId="7777777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2D8ED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48F3E8" w14:textId="7777777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1F633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F0A86" w14:textId="7777777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3843B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C4A533" w14:textId="7777777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578" w:rsidRPr="00C81CBE" w14:paraId="3B892D8B" w14:textId="77777777" w:rsidTr="004A74EE">
        <w:tc>
          <w:tcPr>
            <w:tcW w:w="3870" w:type="dxa"/>
          </w:tcPr>
          <w:p w14:paraId="1E3294F2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1588D5C4" w14:textId="7777777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D8F7A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F61BE8" w14:textId="7777777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994BED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02A939" w14:textId="7777777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22DFA7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EACB62" w14:textId="7777777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578" w:rsidRPr="00C81CBE" w14:paraId="14890D2F" w14:textId="77777777" w:rsidTr="004A74EE">
        <w:tc>
          <w:tcPr>
            <w:tcW w:w="3870" w:type="dxa"/>
          </w:tcPr>
          <w:p w14:paraId="18A4F727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70" w:type="dxa"/>
          </w:tcPr>
          <w:p w14:paraId="0BAA5BDA" w14:textId="2BFCC1BC" w:rsidR="009C2578" w:rsidRPr="00C81CBE" w:rsidRDefault="009C2578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8,86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927504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9FE47C" w14:textId="74B4EC5B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6,966</w:t>
            </w:r>
          </w:p>
        </w:tc>
        <w:tc>
          <w:tcPr>
            <w:tcW w:w="270" w:type="dxa"/>
          </w:tcPr>
          <w:p w14:paraId="330D2E35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B273D5" w14:textId="1A016AF1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8,86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8127E48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836A11" w14:textId="744955C8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6,966</w:t>
            </w:r>
          </w:p>
        </w:tc>
      </w:tr>
      <w:tr w:rsidR="009C2578" w:rsidRPr="00C81CBE" w14:paraId="49277681" w14:textId="77777777" w:rsidTr="004A74EE">
        <w:tc>
          <w:tcPr>
            <w:tcW w:w="3870" w:type="dxa"/>
          </w:tcPr>
          <w:p w14:paraId="68CB72FA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06D5C8" w14:textId="20868BD3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1444841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949CFD" w14:textId="2D318244" w:rsidR="009C2578" w:rsidRPr="00C81CBE" w:rsidRDefault="009C2578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6757524D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FD48C0" w14:textId="4370575F" w:rsidR="009C2578" w:rsidRPr="00C81CBE" w:rsidRDefault="009C2578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EDCB7C7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8338D0" w14:textId="329ED055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334</w:t>
            </w:r>
          </w:p>
        </w:tc>
      </w:tr>
      <w:tr w:rsidR="009C2578" w:rsidRPr="00C81CBE" w14:paraId="321C8B2E" w14:textId="77777777" w:rsidTr="004A74EE">
        <w:tc>
          <w:tcPr>
            <w:tcW w:w="3870" w:type="dxa"/>
          </w:tcPr>
          <w:p w14:paraId="09F9FEC5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AF7F1E" w14:textId="00FE98BE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5AC7A8A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E5D566" w14:textId="6151A2A5" w:rsidR="009C2578" w:rsidRPr="00C81CBE" w:rsidRDefault="009C2578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7,300</w:t>
            </w:r>
          </w:p>
        </w:tc>
        <w:tc>
          <w:tcPr>
            <w:tcW w:w="270" w:type="dxa"/>
          </w:tcPr>
          <w:p w14:paraId="60389F04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394B0B" w14:textId="47D4BDB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C00E918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FB208C" w14:textId="6AA378EC" w:rsidR="009C2578" w:rsidRPr="00C81CBE" w:rsidRDefault="009C2578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7,300</w:t>
            </w:r>
          </w:p>
        </w:tc>
      </w:tr>
    </w:tbl>
    <w:p w14:paraId="0C1421FB" w14:textId="77777777" w:rsidR="004A74EE" w:rsidRPr="00C81CBE" w:rsidRDefault="004A74EE" w:rsidP="004A7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4A74EE" w:rsidRPr="00C81CBE" w14:paraId="25D1FC24" w14:textId="77777777" w:rsidTr="00D57B2A">
        <w:trPr>
          <w:tblHeader/>
        </w:trPr>
        <w:tc>
          <w:tcPr>
            <w:tcW w:w="3870" w:type="dxa"/>
          </w:tcPr>
          <w:p w14:paraId="6B24C1D1" w14:textId="77777777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br w:type="page"/>
            </w:r>
          </w:p>
        </w:tc>
        <w:tc>
          <w:tcPr>
            <w:tcW w:w="2609" w:type="dxa"/>
            <w:gridSpan w:val="3"/>
          </w:tcPr>
          <w:p w14:paraId="7C2C4CCF" w14:textId="77777777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8B91F7" w14:textId="77777777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76B98CE" w14:textId="77777777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4A74EE" w:rsidRPr="00C81CBE" w14:paraId="1913C5E4" w14:textId="77777777" w:rsidTr="00D57B2A">
        <w:trPr>
          <w:tblHeader/>
        </w:trPr>
        <w:tc>
          <w:tcPr>
            <w:tcW w:w="3870" w:type="dxa"/>
          </w:tcPr>
          <w:p w14:paraId="03C2BABD" w14:textId="1ABA3E1C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46B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46B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608286FA" w14:textId="5F7CDE58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A810602" w14:textId="77777777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D01E65" w14:textId="1D34DADF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52ACDD9" w14:textId="77777777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27F0C5" w14:textId="6FCDBA29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54CA7D6" w14:textId="77777777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F704C" w14:textId="39450CDD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A74EE" w:rsidRPr="00C81CBE" w14:paraId="31764BC9" w14:textId="77777777" w:rsidTr="00D57B2A">
        <w:trPr>
          <w:tblHeader/>
        </w:trPr>
        <w:tc>
          <w:tcPr>
            <w:tcW w:w="3870" w:type="dxa"/>
          </w:tcPr>
          <w:p w14:paraId="269B6ABC" w14:textId="77777777" w:rsidR="004A74EE" w:rsidRPr="00C81CBE" w:rsidRDefault="004A74EE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89" w:type="dxa"/>
            <w:gridSpan w:val="7"/>
          </w:tcPr>
          <w:p w14:paraId="335A7CE6" w14:textId="77777777" w:rsidR="004A74EE" w:rsidRPr="00C81CBE" w:rsidRDefault="004A74EE" w:rsidP="004743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A74EE" w:rsidRPr="00C81CBE" w14:paraId="657F5251" w14:textId="77777777" w:rsidTr="00D57B2A">
        <w:tc>
          <w:tcPr>
            <w:tcW w:w="3870" w:type="dxa"/>
          </w:tcPr>
          <w:p w14:paraId="487CF66A" w14:textId="77777777" w:rsidR="004A74EE" w:rsidRPr="00C81CBE" w:rsidRDefault="004A74EE" w:rsidP="004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7D06249C" w14:textId="77777777" w:rsidR="004A74EE" w:rsidRPr="00C81CBE" w:rsidRDefault="004A74EE" w:rsidP="004A7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76849" w14:textId="77777777" w:rsidR="004A74EE" w:rsidRPr="00C81CBE" w:rsidRDefault="004A74EE" w:rsidP="004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289CD9" w14:textId="77777777" w:rsidR="004A74EE" w:rsidRPr="00C81CBE" w:rsidRDefault="004A74EE" w:rsidP="004A7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161310" w14:textId="77777777" w:rsidR="004A74EE" w:rsidRPr="00C81CBE" w:rsidRDefault="004A74EE" w:rsidP="004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E62BAB" w14:textId="77777777" w:rsidR="004A74EE" w:rsidRPr="00C81CBE" w:rsidRDefault="004A74EE" w:rsidP="004A7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63DAD" w14:textId="77777777" w:rsidR="004A74EE" w:rsidRPr="00C81CBE" w:rsidRDefault="004A74EE" w:rsidP="004A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18E7BE" w14:textId="77777777" w:rsidR="004A74EE" w:rsidRPr="00C81CBE" w:rsidRDefault="004A74EE" w:rsidP="004A74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578" w:rsidRPr="00C81CBE" w14:paraId="4AA1AF3E" w14:textId="77777777" w:rsidTr="00D57B2A">
        <w:tc>
          <w:tcPr>
            <w:tcW w:w="3870" w:type="dxa"/>
          </w:tcPr>
          <w:p w14:paraId="6085D5A6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0962348C" w14:textId="3C789DCA" w:rsidR="009C2578" w:rsidRPr="00C81CBE" w:rsidRDefault="009C2578" w:rsidP="004F1F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365,23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786A046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BF66DD" w14:textId="45772F9A" w:rsidR="009C2578" w:rsidRPr="00C81CBE" w:rsidRDefault="009C2578" w:rsidP="004F1F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282,717</w:t>
            </w:r>
          </w:p>
        </w:tc>
        <w:tc>
          <w:tcPr>
            <w:tcW w:w="270" w:type="dxa"/>
          </w:tcPr>
          <w:p w14:paraId="23D9E010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758CFE" w14:textId="54D76A79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365,23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0AEDB8B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29334B" w14:textId="0F74E7EC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282,845</w:t>
            </w:r>
          </w:p>
        </w:tc>
      </w:tr>
      <w:tr w:rsidR="009C2578" w:rsidRPr="00C81CBE" w14:paraId="46825211" w14:textId="77777777" w:rsidTr="00D57B2A">
        <w:tc>
          <w:tcPr>
            <w:tcW w:w="3870" w:type="dxa"/>
          </w:tcPr>
          <w:p w14:paraId="37CCC60D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45D6A31C" w14:textId="59EEED06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13,102</w:t>
            </w:r>
          </w:p>
        </w:tc>
        <w:tc>
          <w:tcPr>
            <w:tcW w:w="270" w:type="dxa"/>
          </w:tcPr>
          <w:p w14:paraId="563C4076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81E028" w14:textId="667627A3" w:rsidR="009C2578" w:rsidRPr="00C81CBE" w:rsidRDefault="009C2578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12,028</w:t>
            </w:r>
          </w:p>
        </w:tc>
        <w:tc>
          <w:tcPr>
            <w:tcW w:w="270" w:type="dxa"/>
          </w:tcPr>
          <w:p w14:paraId="718150F2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B3BC5" w14:textId="671C8476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13,102</w:t>
            </w:r>
          </w:p>
        </w:tc>
        <w:tc>
          <w:tcPr>
            <w:tcW w:w="270" w:type="dxa"/>
          </w:tcPr>
          <w:p w14:paraId="0F009EC1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D70FB5" w14:textId="67AD7D90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12,028</w:t>
            </w:r>
          </w:p>
        </w:tc>
      </w:tr>
      <w:tr w:rsidR="009C2578" w:rsidRPr="00C81CBE" w14:paraId="7BAB6069" w14:textId="77777777" w:rsidTr="00D57B2A">
        <w:tc>
          <w:tcPr>
            <w:tcW w:w="3870" w:type="dxa"/>
          </w:tcPr>
          <w:p w14:paraId="109342AD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719AEB" w14:textId="7777777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5132CB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164E52" w14:textId="77777777" w:rsidR="009C2578" w:rsidRPr="00C81CBE" w:rsidRDefault="009C2578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C75896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9E4032" w14:textId="7777777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117F80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553A53" w14:textId="7777777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578" w:rsidRPr="00C81CBE" w14:paraId="2205F6BD" w14:textId="77777777" w:rsidTr="00D57B2A">
        <w:tc>
          <w:tcPr>
            <w:tcW w:w="3870" w:type="dxa"/>
          </w:tcPr>
          <w:p w14:paraId="789E8950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7506B4ED" w14:textId="7777777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57D379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5887AC" w14:textId="77777777" w:rsidR="009C2578" w:rsidRPr="00C81CBE" w:rsidRDefault="009C2578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59AC99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3F3EA1" w14:textId="7777777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2602F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40BFAB" w14:textId="7777777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578" w:rsidRPr="00C81CBE" w14:paraId="0AF6F223" w14:textId="77777777" w:rsidTr="00D57B2A">
        <w:tc>
          <w:tcPr>
            <w:tcW w:w="3870" w:type="dxa"/>
          </w:tcPr>
          <w:p w14:paraId="59D76EA0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8BBD248" w14:textId="7777777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7EEC0D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3264AB" w14:textId="77777777" w:rsidR="009C2578" w:rsidRPr="00C81CBE" w:rsidRDefault="009C2578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CEBEF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03F44F" w14:textId="7777777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0554A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94C282" w14:textId="7777777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578" w:rsidRPr="00C81CBE" w14:paraId="5B5152E7" w14:textId="77777777" w:rsidTr="00D57B2A">
        <w:tc>
          <w:tcPr>
            <w:tcW w:w="3870" w:type="dxa"/>
          </w:tcPr>
          <w:p w14:paraId="3EB3D453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70" w:type="dxa"/>
          </w:tcPr>
          <w:p w14:paraId="13E5430E" w14:textId="13B073EF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30,02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D4A2DD3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CCEB45" w14:textId="496535B8" w:rsidR="009C2578" w:rsidRPr="00C81CBE" w:rsidRDefault="009C2578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24,236</w:t>
            </w:r>
          </w:p>
        </w:tc>
        <w:tc>
          <w:tcPr>
            <w:tcW w:w="270" w:type="dxa"/>
          </w:tcPr>
          <w:p w14:paraId="2D6A73F5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EF5931" w14:textId="5FE96682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30,02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43D9FD0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8E7CC" w14:textId="575F4BAD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24,236</w:t>
            </w:r>
          </w:p>
        </w:tc>
      </w:tr>
      <w:tr w:rsidR="009C2578" w:rsidRPr="00C81CBE" w14:paraId="1E967579" w14:textId="77777777" w:rsidTr="00D57B2A">
        <w:tc>
          <w:tcPr>
            <w:tcW w:w="3870" w:type="dxa"/>
          </w:tcPr>
          <w:p w14:paraId="59E640EE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55E291" w14:textId="6B4D7197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6E1DB67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AAA250" w14:textId="5DA69689" w:rsidR="009C2578" w:rsidRPr="00C81CBE" w:rsidRDefault="009C2578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1,002</w:t>
            </w:r>
          </w:p>
        </w:tc>
        <w:tc>
          <w:tcPr>
            <w:tcW w:w="270" w:type="dxa"/>
          </w:tcPr>
          <w:p w14:paraId="2A218AC4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D5416A" w14:textId="180E6790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73B72E7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B3B0E8" w14:textId="25BD60FD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1,002</w:t>
            </w:r>
          </w:p>
        </w:tc>
      </w:tr>
      <w:tr w:rsidR="009C2578" w:rsidRPr="00C81CBE" w14:paraId="4E859C4F" w14:textId="77777777" w:rsidTr="00D57B2A">
        <w:tc>
          <w:tcPr>
            <w:tcW w:w="3870" w:type="dxa"/>
          </w:tcPr>
          <w:p w14:paraId="0D25577C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99F02F" w14:textId="3216A8D5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8A0277E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1806AE" w14:textId="5CA98D83" w:rsidR="009C2578" w:rsidRPr="00C81CBE" w:rsidRDefault="009C2578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25,238</w:t>
            </w:r>
          </w:p>
        </w:tc>
        <w:tc>
          <w:tcPr>
            <w:tcW w:w="270" w:type="dxa"/>
          </w:tcPr>
          <w:p w14:paraId="2BC52F5B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B69059" w14:textId="7BA7CD16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4CC7B73" w14:textId="77777777" w:rsidR="009C2578" w:rsidRPr="00C81CBE" w:rsidRDefault="009C2578" w:rsidP="009C2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A8D1CF" w14:textId="11B90C80" w:rsidR="009C2578" w:rsidRPr="00C81CBE" w:rsidRDefault="009C2578" w:rsidP="009C25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25,238</w:t>
            </w:r>
          </w:p>
        </w:tc>
      </w:tr>
    </w:tbl>
    <w:p w14:paraId="3D2C9AED" w14:textId="3FD09296" w:rsidR="009C2578" w:rsidRDefault="009C2578" w:rsidP="00E26D5E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944CA6" w14:textId="77777777" w:rsidR="009C2578" w:rsidRDefault="009C2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DBF1003" w14:textId="1DD8D984" w:rsidR="00AA0B1E" w:rsidRPr="00C81CBE" w:rsidRDefault="00086213" w:rsidP="005D51C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67487D" w:rsidRPr="00C81CB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81CBE" w:rsidRPr="00C81CBE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946B2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7487D" w:rsidRPr="00C81CBE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64345F" w:rsidRPr="00C81CB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7487D" w:rsidRPr="00C81CBE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5D61835" w14:textId="77777777" w:rsidR="00086213" w:rsidRPr="00C81CBE" w:rsidRDefault="00086213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135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  <w:gridCol w:w="1080"/>
        <w:gridCol w:w="1080"/>
        <w:gridCol w:w="1080"/>
        <w:gridCol w:w="1080"/>
      </w:tblGrid>
      <w:tr w:rsidR="00DE36AB" w:rsidRPr="00C81CBE" w14:paraId="406A1350" w14:textId="77777777" w:rsidTr="00462BBB">
        <w:trPr>
          <w:gridAfter w:val="4"/>
          <w:wAfter w:w="4320" w:type="dxa"/>
        </w:trPr>
        <w:tc>
          <w:tcPr>
            <w:tcW w:w="4140" w:type="dxa"/>
          </w:tcPr>
          <w:p w14:paraId="415E73D3" w14:textId="77777777" w:rsidR="00DE36AB" w:rsidRPr="00C81CBE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F8E4F13" w14:textId="77777777" w:rsidR="00DE36AB" w:rsidRPr="00C81CBE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7C7B8B" w14:textId="77777777" w:rsidR="00DE36AB" w:rsidRPr="00C81CBE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F9C7610" w14:textId="77777777" w:rsidR="00DE36AB" w:rsidRPr="00C81CBE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6B22" w:rsidRPr="00C81CBE" w14:paraId="081B9522" w14:textId="77777777" w:rsidTr="00462BBB">
        <w:trPr>
          <w:gridAfter w:val="4"/>
          <w:wAfter w:w="4320" w:type="dxa"/>
        </w:trPr>
        <w:tc>
          <w:tcPr>
            <w:tcW w:w="4140" w:type="dxa"/>
          </w:tcPr>
          <w:p w14:paraId="4073B330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AE0B16" w14:textId="18F9F092" w:rsidR="00946B22" w:rsidRPr="00C81CBE" w:rsidRDefault="00946B22" w:rsidP="0094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CEC0BE0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09C1F" w14:textId="17946B16" w:rsidR="00946B22" w:rsidRPr="00C81CBE" w:rsidRDefault="00946B22" w:rsidP="0094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4C1FB98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DDE81C" w14:textId="322C54F0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C1E579B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13C28D" w14:textId="4ED29196" w:rsidR="00946B22" w:rsidRPr="00C81CBE" w:rsidRDefault="00946B22" w:rsidP="0094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46B22" w:rsidRPr="00C81CBE" w14:paraId="4831D8F7" w14:textId="77777777" w:rsidTr="00462BBB">
        <w:trPr>
          <w:gridAfter w:val="4"/>
          <w:wAfter w:w="4320" w:type="dxa"/>
        </w:trPr>
        <w:tc>
          <w:tcPr>
            <w:tcW w:w="4140" w:type="dxa"/>
          </w:tcPr>
          <w:p w14:paraId="25350123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7D794FA3" w14:textId="56C6324A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1F11BB3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C062B2" w14:textId="47042EB6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496F0C6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9FB8EB" w14:textId="1589219B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385D2CF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F514F6" w14:textId="10A1DBE0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46B22" w:rsidRPr="00C81CBE" w14:paraId="70DC5EF8" w14:textId="77777777" w:rsidTr="00462BBB">
        <w:trPr>
          <w:gridAfter w:val="4"/>
          <w:wAfter w:w="4320" w:type="dxa"/>
        </w:trPr>
        <w:tc>
          <w:tcPr>
            <w:tcW w:w="4140" w:type="dxa"/>
          </w:tcPr>
          <w:p w14:paraId="3B5D4D07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560E275" w14:textId="77777777" w:rsidR="00946B22" w:rsidRPr="00C81CBE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46B22" w:rsidRPr="00C81CBE" w14:paraId="12F18B22" w14:textId="77777777" w:rsidTr="00462BBB">
        <w:trPr>
          <w:gridAfter w:val="4"/>
          <w:wAfter w:w="4320" w:type="dxa"/>
        </w:trPr>
        <w:tc>
          <w:tcPr>
            <w:tcW w:w="4140" w:type="dxa"/>
          </w:tcPr>
          <w:p w14:paraId="51344056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C9500FA" w14:textId="7B044305" w:rsidR="00946B22" w:rsidRPr="00C81CBE" w:rsidRDefault="00462BBB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535993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045AE" w14:textId="77777777" w:rsidR="00946B22" w:rsidRPr="00C81CBE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9DDF8E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961F08" w14:textId="7A7A18D4" w:rsidR="00946B22" w:rsidRPr="00C81CBE" w:rsidRDefault="009C2578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72,36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B314496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20D753" w14:textId="32F42D04" w:rsidR="00946B22" w:rsidRPr="00C81CBE" w:rsidRDefault="00946B22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71,521</w:t>
            </w:r>
          </w:p>
        </w:tc>
      </w:tr>
      <w:tr w:rsidR="00946B22" w:rsidRPr="00C81CBE" w14:paraId="006A1CF6" w14:textId="77777777" w:rsidTr="00462BBB">
        <w:trPr>
          <w:gridAfter w:val="4"/>
          <w:wAfter w:w="4320" w:type="dxa"/>
        </w:trPr>
        <w:tc>
          <w:tcPr>
            <w:tcW w:w="4140" w:type="dxa"/>
          </w:tcPr>
          <w:p w14:paraId="5773541E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6EE8A6" w14:textId="7116297E" w:rsidR="00946B22" w:rsidRPr="00C81CBE" w:rsidRDefault="009C2578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70,281</w:t>
            </w:r>
          </w:p>
        </w:tc>
        <w:tc>
          <w:tcPr>
            <w:tcW w:w="270" w:type="dxa"/>
          </w:tcPr>
          <w:p w14:paraId="7FE01BC4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962AF5" w14:textId="7E5CC897" w:rsidR="00946B22" w:rsidRPr="00C81CBE" w:rsidRDefault="00946B22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67,390</w:t>
            </w:r>
          </w:p>
        </w:tc>
        <w:tc>
          <w:tcPr>
            <w:tcW w:w="270" w:type="dxa"/>
          </w:tcPr>
          <w:p w14:paraId="42FAE37A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F59D6F" w14:textId="181402BD" w:rsidR="00946B22" w:rsidRPr="00C81CBE" w:rsidRDefault="009C2578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70,281</w:t>
            </w:r>
          </w:p>
        </w:tc>
        <w:tc>
          <w:tcPr>
            <w:tcW w:w="270" w:type="dxa"/>
          </w:tcPr>
          <w:p w14:paraId="42A56432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01A6D5" w14:textId="439EFD3A" w:rsidR="00946B22" w:rsidRPr="00C81CBE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67,390</w:t>
            </w:r>
          </w:p>
        </w:tc>
      </w:tr>
      <w:tr w:rsidR="00946B22" w:rsidRPr="00C81CBE" w14:paraId="66DAE9B5" w14:textId="77777777" w:rsidTr="00462BBB">
        <w:trPr>
          <w:gridAfter w:val="4"/>
          <w:wAfter w:w="4320" w:type="dxa"/>
        </w:trPr>
        <w:tc>
          <w:tcPr>
            <w:tcW w:w="4140" w:type="dxa"/>
          </w:tcPr>
          <w:p w14:paraId="01E5CC35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7D7C1A1" w14:textId="3F87E5F4" w:rsidR="00946B22" w:rsidRPr="00C81CBE" w:rsidRDefault="009C2578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70,281</w:t>
            </w:r>
          </w:p>
        </w:tc>
        <w:tc>
          <w:tcPr>
            <w:tcW w:w="270" w:type="dxa"/>
          </w:tcPr>
          <w:p w14:paraId="5B2C218D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100A92" w14:textId="307B89C8" w:rsidR="00946B22" w:rsidRPr="00C81CBE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67,390</w:t>
            </w:r>
          </w:p>
        </w:tc>
        <w:tc>
          <w:tcPr>
            <w:tcW w:w="270" w:type="dxa"/>
          </w:tcPr>
          <w:p w14:paraId="4D724F8A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24C6E" w14:textId="372F1669" w:rsidR="00946B22" w:rsidRPr="00C81CBE" w:rsidRDefault="009C2578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71AF600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5C0FE8" w14:textId="5ED1F230" w:rsidR="00946B22" w:rsidRPr="00C81CBE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138,911</w:t>
            </w:r>
          </w:p>
        </w:tc>
      </w:tr>
      <w:tr w:rsidR="00946B22" w:rsidRPr="00C81CBE" w14:paraId="0696B2A7" w14:textId="77777777" w:rsidTr="00354047">
        <w:trPr>
          <w:gridAfter w:val="4"/>
          <w:wAfter w:w="4320" w:type="dxa"/>
        </w:trPr>
        <w:tc>
          <w:tcPr>
            <w:tcW w:w="4140" w:type="dxa"/>
          </w:tcPr>
          <w:p w14:paraId="7744A7F5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1FEC5D1D" w14:textId="373EFC8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86E45C" w14:textId="77777777" w:rsidR="00946B2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C888CA" w14:textId="48F39827" w:rsidR="009C2578" w:rsidRPr="00C81CBE" w:rsidRDefault="009C2578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34AABE" w14:textId="77777777" w:rsidR="00946B22" w:rsidRPr="00C81CBE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86EA27" w14:textId="77777777" w:rsidR="00946B22" w:rsidRPr="00C81CBE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D1BDAD" w14:textId="77777777" w:rsidR="00946B22" w:rsidRPr="00C81CBE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6651B8" w14:textId="77777777" w:rsidR="00946B22" w:rsidRPr="00C81CBE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5C7994" w14:textId="77777777" w:rsidR="00946B2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01B9CB" w14:textId="1043E66F" w:rsidR="009C2578" w:rsidRPr="00C81CBE" w:rsidRDefault="009C2578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(72,36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C257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4198EF" w14:textId="77777777" w:rsidR="00946B22" w:rsidRPr="00C81CBE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797FD5" w14:textId="77777777" w:rsidR="00946B22" w:rsidRPr="00C81CBE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0E105E" w14:textId="6929EF7C" w:rsidR="00946B22" w:rsidRPr="00C81CBE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(71,521)</w:t>
            </w:r>
          </w:p>
        </w:tc>
      </w:tr>
      <w:tr w:rsidR="00946B22" w:rsidRPr="00C81CBE" w14:paraId="0B831E97" w14:textId="77777777" w:rsidTr="00354047">
        <w:trPr>
          <w:gridAfter w:val="4"/>
          <w:wAfter w:w="4320" w:type="dxa"/>
        </w:trPr>
        <w:tc>
          <w:tcPr>
            <w:tcW w:w="4140" w:type="dxa"/>
          </w:tcPr>
          <w:p w14:paraId="5E50759A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BC72FB" w14:textId="50897003" w:rsidR="00946B22" w:rsidRPr="00C81CBE" w:rsidRDefault="009C2578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70,281</w:t>
            </w:r>
          </w:p>
        </w:tc>
        <w:tc>
          <w:tcPr>
            <w:tcW w:w="270" w:type="dxa"/>
          </w:tcPr>
          <w:p w14:paraId="0B93DF74" w14:textId="77777777" w:rsidR="00946B22" w:rsidRPr="00C81CBE" w:rsidRDefault="00946B22" w:rsidP="003540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F01791" w14:textId="3DFA1092" w:rsidR="00946B22" w:rsidRPr="00C81CBE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67,390</w:t>
            </w:r>
          </w:p>
        </w:tc>
        <w:tc>
          <w:tcPr>
            <w:tcW w:w="270" w:type="dxa"/>
          </w:tcPr>
          <w:p w14:paraId="0FC4F8E2" w14:textId="77777777" w:rsidR="00946B22" w:rsidRPr="00C81CBE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8CBC76" w14:textId="62E56106" w:rsidR="00946B22" w:rsidRPr="00C81CBE" w:rsidRDefault="009C2578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70,281</w:t>
            </w:r>
          </w:p>
        </w:tc>
        <w:tc>
          <w:tcPr>
            <w:tcW w:w="270" w:type="dxa"/>
          </w:tcPr>
          <w:p w14:paraId="3C26C3D9" w14:textId="77777777" w:rsidR="00946B22" w:rsidRPr="00C81CBE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343286" w14:textId="7AA3583C" w:rsidR="00946B22" w:rsidRPr="00C81CBE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67,390</w:t>
            </w:r>
          </w:p>
        </w:tc>
      </w:tr>
      <w:tr w:rsidR="00462BBB" w:rsidRPr="00C81CBE" w14:paraId="4D90BD97" w14:textId="4D9620A1" w:rsidTr="00354047">
        <w:tc>
          <w:tcPr>
            <w:tcW w:w="4140" w:type="dxa"/>
          </w:tcPr>
          <w:p w14:paraId="4CFC63FC" w14:textId="77777777" w:rsidR="00462BBB" w:rsidRPr="00C81CBE" w:rsidRDefault="00462BBB" w:rsidP="0046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99495E3" w14:textId="77777777" w:rsidR="00462BBB" w:rsidRPr="00462BBB" w:rsidRDefault="00462BBB" w:rsidP="0046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46E90D" w14:textId="77777777" w:rsidR="00462BBB" w:rsidRPr="00C81CBE" w:rsidRDefault="00462BBB" w:rsidP="0046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F676B6B" w14:textId="77777777" w:rsidR="00462BBB" w:rsidRPr="00C81CBE" w:rsidRDefault="00462BBB" w:rsidP="00462B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6E94A3" w14:textId="77777777" w:rsidR="00462BBB" w:rsidRPr="00C81CBE" w:rsidRDefault="00462BBB" w:rsidP="0046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80" w:type="dxa"/>
          </w:tcPr>
          <w:p w14:paraId="1448E405" w14:textId="77777777" w:rsidR="00462BBB" w:rsidRPr="00C81CBE" w:rsidRDefault="00462BBB" w:rsidP="0046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80" w:type="dxa"/>
          </w:tcPr>
          <w:p w14:paraId="4B604D23" w14:textId="77777777" w:rsidR="00462BBB" w:rsidRPr="00C81CBE" w:rsidRDefault="00462BBB" w:rsidP="0046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080" w:type="dxa"/>
          </w:tcPr>
          <w:p w14:paraId="487C0FD5" w14:textId="77777777" w:rsidR="00462BBB" w:rsidRPr="00C81CBE" w:rsidRDefault="00462BBB" w:rsidP="0046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462BBB" w:rsidRPr="00C81CBE" w14:paraId="6FD10344" w14:textId="77777777" w:rsidTr="00462BBB">
        <w:trPr>
          <w:gridAfter w:val="4"/>
          <w:wAfter w:w="4320" w:type="dxa"/>
        </w:trPr>
        <w:tc>
          <w:tcPr>
            <w:tcW w:w="4140" w:type="dxa"/>
          </w:tcPr>
          <w:p w14:paraId="5E70DD0F" w14:textId="5A78293B" w:rsidR="00462BBB" w:rsidRPr="00C81CBE" w:rsidRDefault="00462BBB" w:rsidP="0046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กลับรายการค่าเผื่อ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ผลขาดทุนด้านเครดิตที่</w:t>
            </w:r>
          </w:p>
        </w:tc>
        <w:tc>
          <w:tcPr>
            <w:tcW w:w="2430" w:type="dxa"/>
            <w:gridSpan w:val="3"/>
          </w:tcPr>
          <w:p w14:paraId="2ADD788B" w14:textId="027F4EB7" w:rsidR="00462BBB" w:rsidRPr="00C81CBE" w:rsidRDefault="00462BBB" w:rsidP="0046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663C26" w14:textId="77777777" w:rsidR="00462BBB" w:rsidRPr="00C81CBE" w:rsidRDefault="00462BBB" w:rsidP="0046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61E3481" w14:textId="10707A9F" w:rsidR="00462BBB" w:rsidRPr="00C81CBE" w:rsidRDefault="00462BBB" w:rsidP="00462B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2BBB" w:rsidRPr="00C81CBE" w14:paraId="782CCCA1" w14:textId="77777777" w:rsidTr="00462BBB">
        <w:trPr>
          <w:gridAfter w:val="4"/>
          <w:wAfter w:w="4320" w:type="dxa"/>
        </w:trPr>
        <w:tc>
          <w:tcPr>
            <w:tcW w:w="4140" w:type="dxa"/>
          </w:tcPr>
          <w:p w14:paraId="40772FB4" w14:textId="461CF290" w:rsidR="00462BBB" w:rsidRPr="00C81CBE" w:rsidRDefault="00462BBB" w:rsidP="0046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ของลูกหนี้การค้า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080" w:type="dxa"/>
          </w:tcPr>
          <w:p w14:paraId="376DEABA" w14:textId="0D57F5D1" w:rsidR="00462BBB" w:rsidRPr="00C81CBE" w:rsidRDefault="00462BBB" w:rsidP="0046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ED2AF59" w14:textId="77777777" w:rsidR="00462BBB" w:rsidRPr="00C81CBE" w:rsidRDefault="00462BBB" w:rsidP="0046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DB1A3" w14:textId="37C58F38" w:rsidR="00462BBB" w:rsidRPr="00C81CBE" w:rsidRDefault="00462BBB" w:rsidP="0046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3B49EEC" w14:textId="77777777" w:rsidR="00462BBB" w:rsidRPr="00C81CBE" w:rsidRDefault="00462BBB" w:rsidP="0046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417C02" w14:textId="6F3C9A69" w:rsidR="00462BBB" w:rsidRPr="00C81CBE" w:rsidRDefault="00462BBB" w:rsidP="0046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23F1C03" w14:textId="77777777" w:rsidR="00462BBB" w:rsidRPr="00C81CBE" w:rsidRDefault="00462BBB" w:rsidP="0046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27D46" w14:textId="2FC83FF7" w:rsidR="00462BBB" w:rsidRPr="00C81CBE" w:rsidRDefault="00462BBB" w:rsidP="0046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62BBB" w:rsidRPr="00C81CBE" w14:paraId="7A547646" w14:textId="77777777" w:rsidTr="00462BBB">
        <w:trPr>
          <w:gridAfter w:val="4"/>
          <w:wAfter w:w="4320" w:type="dxa"/>
        </w:trPr>
        <w:tc>
          <w:tcPr>
            <w:tcW w:w="4140" w:type="dxa"/>
          </w:tcPr>
          <w:p w14:paraId="69B33366" w14:textId="77777777" w:rsidR="00462BBB" w:rsidRPr="00C81CBE" w:rsidRDefault="00462BBB" w:rsidP="0046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AC7B416" w14:textId="77777777" w:rsidR="00462BBB" w:rsidRPr="00C81CBE" w:rsidRDefault="00462BBB" w:rsidP="00462B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62BBB" w:rsidRPr="00C81CBE" w14:paraId="16BC25E4" w14:textId="77777777" w:rsidTr="00462BBB">
        <w:trPr>
          <w:gridAfter w:val="4"/>
          <w:wAfter w:w="4320" w:type="dxa"/>
        </w:trPr>
        <w:tc>
          <w:tcPr>
            <w:tcW w:w="4140" w:type="dxa"/>
          </w:tcPr>
          <w:p w14:paraId="154A43CF" w14:textId="5AB13408" w:rsidR="00462BBB" w:rsidRPr="00C81CBE" w:rsidRDefault="00462BBB" w:rsidP="0046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hanging="1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7B71">
              <w:rPr>
                <w:rFonts w:asciiTheme="majorBidi" w:hAnsiTheme="majorBidi" w:cs="Angsana New" w:hint="cs"/>
                <w:sz w:val="30"/>
                <w:szCs w:val="30"/>
                <w:cs/>
              </w:rPr>
              <w:t>งวดสามเดือนสิ้นสุดวันที่</w:t>
            </w:r>
            <w:r w:rsidRPr="00BE7B7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BE7B7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E7B7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62BBB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1810B9" w14:textId="0CB7E968" w:rsidR="00462BBB" w:rsidRPr="00C81CBE" w:rsidRDefault="00462BBB" w:rsidP="00462B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466FB5" w14:textId="77777777" w:rsidR="00462BBB" w:rsidRPr="00C81CBE" w:rsidRDefault="00462BBB" w:rsidP="00462B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385F2D" w14:textId="2CB423C4" w:rsidR="00462BBB" w:rsidRPr="00C81CBE" w:rsidRDefault="00462BBB" w:rsidP="00462B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A814E5" w14:textId="77777777" w:rsidR="00462BBB" w:rsidRPr="00C81CBE" w:rsidRDefault="00462BBB" w:rsidP="00462B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365CF9" w14:textId="3643DC01" w:rsidR="00462BBB" w:rsidRPr="00C81CBE" w:rsidRDefault="00462BBB" w:rsidP="00462B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9996BF" w14:textId="77777777" w:rsidR="00462BBB" w:rsidRPr="00C81CBE" w:rsidRDefault="00462BBB" w:rsidP="00462B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F38F282" w14:textId="09B3F26F" w:rsidR="00462BBB" w:rsidRPr="00C81CBE" w:rsidRDefault="00462BBB" w:rsidP="00462B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(43)</w:t>
            </w:r>
          </w:p>
        </w:tc>
      </w:tr>
      <w:tr w:rsidR="00462BBB" w:rsidRPr="00C81CBE" w14:paraId="23185FAC" w14:textId="77777777" w:rsidTr="00462BBB">
        <w:trPr>
          <w:gridAfter w:val="4"/>
          <w:wAfter w:w="4320" w:type="dxa"/>
        </w:trPr>
        <w:tc>
          <w:tcPr>
            <w:tcW w:w="4140" w:type="dxa"/>
          </w:tcPr>
          <w:p w14:paraId="2DDCB729" w14:textId="55C8EDCA" w:rsidR="00462BBB" w:rsidRPr="00C81CBE" w:rsidRDefault="00462BBB" w:rsidP="00462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2BBB">
              <w:rPr>
                <w:rFonts w:asciiTheme="majorBidi" w:hAnsiTheme="majorBidi" w:cs="Angsana New"/>
                <w:sz w:val="30"/>
                <w:szCs w:val="30"/>
                <w:cs/>
              </w:rPr>
              <w:t>งวด</w:t>
            </w:r>
            <w:r w:rsidRPr="00462BBB">
              <w:rPr>
                <w:rFonts w:asciiTheme="majorBidi" w:hAnsiTheme="majorBidi" w:cs="Angsana New" w:hint="cs"/>
                <w:sz w:val="30"/>
                <w:szCs w:val="30"/>
                <w:cs/>
              </w:rPr>
              <w:t>เก้า</w:t>
            </w:r>
            <w:r w:rsidRPr="00462BB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462BBB">
              <w:rPr>
                <w:rFonts w:asciiTheme="majorBidi" w:hAnsiTheme="majorBidi" w:cs="Angsana New"/>
                <w:sz w:val="30"/>
                <w:szCs w:val="30"/>
              </w:rPr>
              <w:t xml:space="preserve">30 </w:t>
            </w:r>
            <w:r w:rsidRPr="00462BBB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76B6D39" w14:textId="0681E2A6" w:rsidR="00462BBB" w:rsidRPr="00946B22" w:rsidRDefault="00462BBB" w:rsidP="00462B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49E891" w14:textId="77777777" w:rsidR="00462BBB" w:rsidRPr="00C81CBE" w:rsidRDefault="00462BBB" w:rsidP="00462B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16BD9BF" w14:textId="5456890A" w:rsidR="00462BBB" w:rsidRPr="00C81CBE" w:rsidRDefault="00462BBB" w:rsidP="00462B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D2A68" w14:textId="77777777" w:rsidR="00462BBB" w:rsidRPr="00C81CBE" w:rsidRDefault="00462BBB" w:rsidP="00462B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FA0D68F" w14:textId="3C28E930" w:rsidR="00462BBB" w:rsidRPr="00C81CBE" w:rsidRDefault="00462BBB" w:rsidP="00462B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70" w:type="dxa"/>
          </w:tcPr>
          <w:p w14:paraId="685412AC" w14:textId="77777777" w:rsidR="00462BBB" w:rsidRPr="00C81CBE" w:rsidRDefault="00462BBB" w:rsidP="00462B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C5D51CF" w14:textId="6D69A95F" w:rsidR="00462BBB" w:rsidRPr="00C81CBE" w:rsidRDefault="00462BBB" w:rsidP="00462B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4,002</w:t>
            </w: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63A879A" w14:textId="77777777" w:rsidR="00C81CBE" w:rsidRPr="008862C2" w:rsidRDefault="00C81CBE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620899" w:rsidRPr="00C81CBE" w14:paraId="3721BE30" w14:textId="77777777" w:rsidTr="00C81CBE">
        <w:tc>
          <w:tcPr>
            <w:tcW w:w="4140" w:type="dxa"/>
          </w:tcPr>
          <w:p w14:paraId="40B3D9AF" w14:textId="236F79AF" w:rsidR="00620899" w:rsidRPr="00C81CBE" w:rsidRDefault="00620899" w:rsidP="0088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EB2EB8F" w14:textId="77777777" w:rsidR="00620899" w:rsidRPr="00C81CBE" w:rsidRDefault="00620899" w:rsidP="0088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03B6C0" w14:textId="77777777" w:rsidR="00620899" w:rsidRPr="00C81CBE" w:rsidRDefault="00620899" w:rsidP="0088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686A982" w14:textId="77777777" w:rsidR="00620899" w:rsidRPr="00C81CBE" w:rsidRDefault="00620899" w:rsidP="0088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6B22" w:rsidRPr="00C81CBE" w14:paraId="6D59DAC4" w14:textId="77777777" w:rsidTr="00C81CBE">
        <w:tc>
          <w:tcPr>
            <w:tcW w:w="4140" w:type="dxa"/>
          </w:tcPr>
          <w:p w14:paraId="66F23266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4846C49" w14:textId="13482AF2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73B28AE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944DF0" w14:textId="1A72A354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271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B7EC8E6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EE2228" w14:textId="678134B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FA12316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BD290" w14:textId="36F06930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271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46B22" w:rsidRPr="00C81CBE" w14:paraId="361C2D26" w14:textId="77777777" w:rsidTr="00C81CBE">
        <w:tc>
          <w:tcPr>
            <w:tcW w:w="4140" w:type="dxa"/>
          </w:tcPr>
          <w:p w14:paraId="26D6168E" w14:textId="4516C8F4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7E2C1C46" w14:textId="534B1B7A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D45AFB3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72530C" w14:textId="14D3A6DC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DE8D84A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8BE5C23" w14:textId="389F866A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9E1689B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76DD7F" w14:textId="6F165930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46B22" w:rsidRPr="00C81CBE" w14:paraId="6A007883" w14:textId="77777777" w:rsidTr="00C81CBE">
        <w:tc>
          <w:tcPr>
            <w:tcW w:w="4140" w:type="dxa"/>
          </w:tcPr>
          <w:p w14:paraId="71FCE6BD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E2CDBFF" w14:textId="77777777" w:rsidR="00946B22" w:rsidRPr="00C81CBE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15BF9" w:rsidRPr="00C81CBE" w14:paraId="3468B6AF" w14:textId="77777777" w:rsidTr="00C81CBE">
        <w:tc>
          <w:tcPr>
            <w:tcW w:w="4140" w:type="dxa"/>
          </w:tcPr>
          <w:p w14:paraId="650DBE84" w14:textId="4EC58106" w:rsidR="00C15BF9" w:rsidRPr="00C81CBE" w:rsidRDefault="00C15BF9" w:rsidP="00C1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B52BF8B" w14:textId="7EA64909" w:rsidR="00C15BF9" w:rsidRPr="00C81CBE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8B1F6D" w14:textId="77777777" w:rsidR="00C15BF9" w:rsidRPr="00C81CBE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41499A" w14:textId="4C5397CF" w:rsidR="00C15BF9" w:rsidRPr="00C81CBE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B16AD8" w14:textId="77777777" w:rsidR="00C15BF9" w:rsidRPr="00C81CBE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5CA867" w14:textId="25CAC043" w:rsidR="00C15BF9" w:rsidRPr="00C81CBE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  <w:tc>
          <w:tcPr>
            <w:tcW w:w="270" w:type="dxa"/>
          </w:tcPr>
          <w:p w14:paraId="59B53947" w14:textId="77777777" w:rsidR="00C15BF9" w:rsidRPr="00C81CBE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34C09" w14:textId="7FF8023A" w:rsidR="00C15BF9" w:rsidRPr="00C81CBE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</w:tr>
      <w:tr w:rsidR="00C15BF9" w:rsidRPr="00C81CBE" w14:paraId="055CAD68" w14:textId="77777777" w:rsidTr="00C81CBE">
        <w:tc>
          <w:tcPr>
            <w:tcW w:w="4140" w:type="dxa"/>
            <w:shd w:val="clear" w:color="auto" w:fill="auto"/>
          </w:tcPr>
          <w:p w14:paraId="168AF534" w14:textId="77777777" w:rsidR="00C15BF9" w:rsidRDefault="00C15BF9" w:rsidP="00C1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30352101" w14:textId="53AE53F5" w:rsidR="00C15BF9" w:rsidRPr="00C81CBE" w:rsidRDefault="00C15BF9" w:rsidP="00C1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4CCDEA" w14:textId="77777777" w:rsidR="00C15BF9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3FFD82" w14:textId="3984565C" w:rsidR="00C15BF9" w:rsidRPr="00C81CBE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ED050C" w14:textId="77777777" w:rsidR="00C15BF9" w:rsidRPr="00C81CBE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B0523C" w14:textId="77777777" w:rsidR="00C15BF9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E76644" w14:textId="464F9A4B" w:rsidR="00C15BF9" w:rsidRPr="00C81CBE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4B19EF" w14:textId="77777777" w:rsidR="00C15BF9" w:rsidRPr="00C81CBE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3E9A5C" w14:textId="77777777" w:rsidR="00C15BF9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2E8BBD" w14:textId="72B4BB52" w:rsidR="00C15BF9" w:rsidRPr="00C81CBE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(2,400)</w:t>
            </w:r>
          </w:p>
        </w:tc>
        <w:tc>
          <w:tcPr>
            <w:tcW w:w="270" w:type="dxa"/>
            <w:shd w:val="clear" w:color="auto" w:fill="auto"/>
          </w:tcPr>
          <w:p w14:paraId="11B3A80E" w14:textId="77777777" w:rsidR="00C15BF9" w:rsidRPr="00C81CBE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023EBB" w14:textId="77777777" w:rsidR="00C15BF9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42E51F" w14:textId="35950618" w:rsidR="00C15BF9" w:rsidRPr="00C81CBE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(2,400)</w:t>
            </w:r>
          </w:p>
        </w:tc>
      </w:tr>
      <w:tr w:rsidR="00C15BF9" w:rsidRPr="00C81CBE" w14:paraId="341E064D" w14:textId="77777777" w:rsidTr="00C81CBE">
        <w:tc>
          <w:tcPr>
            <w:tcW w:w="4140" w:type="dxa"/>
            <w:shd w:val="clear" w:color="auto" w:fill="auto"/>
          </w:tcPr>
          <w:p w14:paraId="7BD1FE23" w14:textId="0E4B3D9B" w:rsidR="00C15BF9" w:rsidRPr="00C81CBE" w:rsidRDefault="00C15BF9" w:rsidP="00C1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F904E" w14:textId="24F1E4C9" w:rsidR="00C15BF9" w:rsidRPr="00C81CBE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1FE975" w14:textId="77777777" w:rsidR="00C15BF9" w:rsidRPr="00C81CBE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C27A3" w14:textId="76DF088F" w:rsidR="00C15BF9" w:rsidRPr="00C81CBE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9974E7" w14:textId="77777777" w:rsidR="00C15BF9" w:rsidRPr="00C81CBE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68FD8" w14:textId="1A833B64" w:rsidR="00C15BF9" w:rsidRPr="00C81CBE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6927B5" w14:textId="77777777" w:rsidR="00C15BF9" w:rsidRPr="00C81CBE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54D94" w14:textId="311798CE" w:rsidR="00C15BF9" w:rsidRPr="00C81CBE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B45DEA1" w14:textId="0D62C1E6" w:rsidR="00C15BF9" w:rsidRDefault="00C15BF9" w:rsidP="00946B2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B55931" w14:textId="77777777" w:rsidR="00C15BF9" w:rsidRDefault="00C15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4B38C6" w:rsidRPr="00946B22" w14:paraId="3252CB1A" w14:textId="77777777" w:rsidTr="00D57B2A">
        <w:tc>
          <w:tcPr>
            <w:tcW w:w="3780" w:type="dxa"/>
          </w:tcPr>
          <w:p w14:paraId="4CE357E1" w14:textId="292649A0" w:rsidR="004B38C6" w:rsidRPr="00946B22" w:rsidRDefault="004B38C6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8AF3B1D" w14:textId="77777777" w:rsidR="004B38C6" w:rsidRPr="00946B22" w:rsidRDefault="004B38C6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B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7BADD1" w14:textId="77777777" w:rsidR="004B38C6" w:rsidRPr="00946B22" w:rsidRDefault="004B38C6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4C7DC13" w14:textId="77777777" w:rsidR="004B38C6" w:rsidRPr="00946B22" w:rsidRDefault="004B38C6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6B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6B22" w:rsidRPr="00946B22" w14:paraId="3D1DC903" w14:textId="77777777" w:rsidTr="00D57B2A">
        <w:tc>
          <w:tcPr>
            <w:tcW w:w="3780" w:type="dxa"/>
          </w:tcPr>
          <w:p w14:paraId="2D466436" w14:textId="77777777" w:rsidR="00946B22" w:rsidRPr="00946B2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7F3533" w14:textId="4A55945E" w:rsidR="00946B22" w:rsidRPr="00946B2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B2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46B2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B28A73E" w14:textId="77777777" w:rsidR="00946B22" w:rsidRPr="00946B2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A4B477" w14:textId="73DB15B5" w:rsidR="00946B22" w:rsidRPr="00946B2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B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6B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6AC0E63" w14:textId="77777777" w:rsidR="00946B22" w:rsidRPr="00946B2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1B0C356" w14:textId="5E899693" w:rsidR="00946B22" w:rsidRPr="00946B2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6B2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46B2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54265C6" w14:textId="77777777" w:rsidR="00946B22" w:rsidRPr="00946B2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474B3B" w14:textId="4CA98E7D" w:rsidR="00946B22" w:rsidRPr="00946B2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6B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46B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46B22" w:rsidRPr="00946B22" w14:paraId="0AA2851D" w14:textId="77777777" w:rsidTr="00D57B2A">
        <w:tc>
          <w:tcPr>
            <w:tcW w:w="3780" w:type="dxa"/>
          </w:tcPr>
          <w:p w14:paraId="3AB542DE" w14:textId="77777777" w:rsidR="00946B22" w:rsidRPr="00946B2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6B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56D32320" w14:textId="3AB740A1" w:rsidR="00946B22" w:rsidRPr="00946B2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6B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CF772B7" w14:textId="77777777" w:rsidR="00946B22" w:rsidRPr="00946B2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F8CC7E" w14:textId="3EC11FAF" w:rsidR="00946B22" w:rsidRPr="00946B2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6B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2C9DAE9" w14:textId="77777777" w:rsidR="00946B22" w:rsidRPr="00946B2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DFEE05" w14:textId="3F5475CD" w:rsidR="00946B22" w:rsidRPr="00946B2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6B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DBAF355" w14:textId="77777777" w:rsidR="00946B22" w:rsidRPr="00946B2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15E297" w14:textId="5043F5FE" w:rsidR="00946B22" w:rsidRPr="00946B2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6B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46B22" w:rsidRPr="00946B22" w14:paraId="483A08E7" w14:textId="77777777" w:rsidTr="00D57B2A">
        <w:tc>
          <w:tcPr>
            <w:tcW w:w="3780" w:type="dxa"/>
          </w:tcPr>
          <w:p w14:paraId="17D95D3D" w14:textId="77777777" w:rsidR="00946B22" w:rsidRPr="00946B2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8DAAD61" w14:textId="77777777" w:rsidR="00946B22" w:rsidRPr="00946B2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6B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46B22" w:rsidRPr="00946B22" w14:paraId="68D4820B" w14:textId="77777777" w:rsidTr="00D57B2A">
        <w:tc>
          <w:tcPr>
            <w:tcW w:w="3780" w:type="dxa"/>
          </w:tcPr>
          <w:p w14:paraId="75745544" w14:textId="52638981" w:rsidR="00946B22" w:rsidRPr="00946B2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6B2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AF7F942" w14:textId="68BD7B4F" w:rsidR="00946B22" w:rsidRPr="00946B22" w:rsidRDefault="00C15BF9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5B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6220DA6" w14:textId="77777777" w:rsidR="00946B22" w:rsidRPr="00946B2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728DBE" w14:textId="1870A2F4" w:rsidR="00946B22" w:rsidRPr="00946B22" w:rsidRDefault="00946B22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B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2,531</w:t>
            </w:r>
          </w:p>
        </w:tc>
        <w:tc>
          <w:tcPr>
            <w:tcW w:w="270" w:type="dxa"/>
          </w:tcPr>
          <w:p w14:paraId="1CB49634" w14:textId="77777777" w:rsidR="00946B22" w:rsidRPr="00946B2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F31D1C" w14:textId="6496EEBE" w:rsidR="00946B22" w:rsidRPr="00946B22" w:rsidRDefault="00C15BF9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5B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3,894</w:t>
            </w:r>
          </w:p>
        </w:tc>
        <w:tc>
          <w:tcPr>
            <w:tcW w:w="270" w:type="dxa"/>
          </w:tcPr>
          <w:p w14:paraId="47B09B4E" w14:textId="77777777" w:rsidR="00946B22" w:rsidRPr="00946B2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D42DAE6" w14:textId="5BEE409A" w:rsidR="00946B22" w:rsidRPr="00946B22" w:rsidRDefault="00946B22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6B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2,531</w:t>
            </w:r>
          </w:p>
        </w:tc>
      </w:tr>
      <w:tr w:rsidR="00946B22" w:rsidRPr="00946B22" w14:paraId="53500314" w14:textId="77777777" w:rsidTr="00D57B2A">
        <w:tc>
          <w:tcPr>
            <w:tcW w:w="3780" w:type="dxa"/>
          </w:tcPr>
          <w:p w14:paraId="1BADDE84" w14:textId="77777777" w:rsidR="00946B22" w:rsidRPr="00946B2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3E2A58" w14:textId="77777777" w:rsidR="00946B22" w:rsidRPr="00946B2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B5B3F" w14:textId="77777777" w:rsidR="00946B22" w:rsidRPr="00946B2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183B4D" w14:textId="77777777" w:rsidR="00946B22" w:rsidRPr="00946B2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A7FABF" w14:textId="77777777" w:rsidR="00946B22" w:rsidRPr="00946B2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B624F" w14:textId="77777777" w:rsidR="00946B22" w:rsidRPr="00946B2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719FD" w14:textId="77777777" w:rsidR="00946B22" w:rsidRPr="00946B2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7CB59D" w14:textId="77777777" w:rsidR="00946B22" w:rsidRPr="00946B2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1EFD33D" w14:textId="0D51E4F7" w:rsidR="00946B22" w:rsidRDefault="00946B22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946B22" w:rsidRPr="00C81CBE" w14:paraId="34B9B207" w14:textId="77777777" w:rsidTr="00D57B2A">
        <w:tc>
          <w:tcPr>
            <w:tcW w:w="3780" w:type="dxa"/>
          </w:tcPr>
          <w:p w14:paraId="09E1CC28" w14:textId="2E6EF669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661C83D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4B9E5B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006ECDD" w14:textId="77777777" w:rsidR="00946B22" w:rsidRPr="00C81CBE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6B22" w:rsidRPr="00C81CBE" w14:paraId="3913EB11" w14:textId="77777777" w:rsidTr="00D57B2A">
        <w:tc>
          <w:tcPr>
            <w:tcW w:w="3780" w:type="dxa"/>
          </w:tcPr>
          <w:p w14:paraId="52EF84EB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9CB050F" w14:textId="20676395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C8DFA8D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D1AE7E" w14:textId="63982414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01FE540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AA9B0C" w14:textId="2424AF8A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60AEA2E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C6EA36" w14:textId="76693398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46B22" w:rsidRPr="00C81CBE" w14:paraId="569FD7F7" w14:textId="77777777" w:rsidTr="00D57B2A">
        <w:tc>
          <w:tcPr>
            <w:tcW w:w="3780" w:type="dxa"/>
          </w:tcPr>
          <w:p w14:paraId="4C2DAFA9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0FB8C0FC" w14:textId="6A2751EA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DD04E2D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53EAE3" w14:textId="37CC7563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D66FECC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49CD85" w14:textId="1CD263DF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15E595B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96E36F" w14:textId="7A29A858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46B22" w:rsidRPr="00C81CBE" w14:paraId="33AE11D1" w14:textId="77777777" w:rsidTr="00D57B2A">
        <w:tc>
          <w:tcPr>
            <w:tcW w:w="3780" w:type="dxa"/>
          </w:tcPr>
          <w:p w14:paraId="4D2CF2E0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506E548A" w14:textId="77777777" w:rsidR="00946B22" w:rsidRPr="00C81CBE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46B22" w:rsidRPr="00C81CBE" w14:paraId="0BE7BC3C" w14:textId="77777777" w:rsidTr="00D57B2A">
        <w:tc>
          <w:tcPr>
            <w:tcW w:w="3780" w:type="dxa"/>
          </w:tcPr>
          <w:p w14:paraId="37EE570B" w14:textId="23B4513C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D8E0BD9" w14:textId="761828B2" w:rsidR="00946B22" w:rsidRPr="00C81CBE" w:rsidRDefault="00C15BF9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77,577</w:t>
            </w:r>
          </w:p>
        </w:tc>
        <w:tc>
          <w:tcPr>
            <w:tcW w:w="270" w:type="dxa"/>
          </w:tcPr>
          <w:p w14:paraId="5D696F47" w14:textId="77777777" w:rsidR="00946B22" w:rsidRPr="00C81CBE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DEE2C4" w14:textId="0A2AA8A4" w:rsidR="00946B22" w:rsidRPr="00C81CBE" w:rsidRDefault="00946B22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80,079</w:t>
            </w:r>
          </w:p>
        </w:tc>
        <w:tc>
          <w:tcPr>
            <w:tcW w:w="270" w:type="dxa"/>
          </w:tcPr>
          <w:p w14:paraId="71AE4939" w14:textId="77777777" w:rsidR="00946B22" w:rsidRPr="00C81CBE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63C0F9C" w14:textId="41882704" w:rsidR="00946B22" w:rsidRPr="00C81CBE" w:rsidRDefault="00C15BF9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77,577</w:t>
            </w:r>
          </w:p>
        </w:tc>
        <w:tc>
          <w:tcPr>
            <w:tcW w:w="270" w:type="dxa"/>
          </w:tcPr>
          <w:p w14:paraId="092FAFEA" w14:textId="77777777" w:rsidR="00946B22" w:rsidRPr="00C81CBE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57C4821" w14:textId="209A1E8B" w:rsidR="00946B22" w:rsidRPr="00C81CBE" w:rsidRDefault="00946B22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80,079</w:t>
            </w:r>
          </w:p>
        </w:tc>
      </w:tr>
    </w:tbl>
    <w:p w14:paraId="4237A003" w14:textId="77777777" w:rsidR="00946B22" w:rsidRPr="008674FB" w:rsidRDefault="00946B22" w:rsidP="00946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145A6A61" w14:textId="74141A08" w:rsidR="00BB1C8F" w:rsidRPr="00C81CBE" w:rsidRDefault="00BB1C8F" w:rsidP="00A26FF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6BAFD245" w14:textId="77777777" w:rsidR="00BD759D" w:rsidRPr="008674FB" w:rsidRDefault="00BD759D" w:rsidP="00407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  <w:bookmarkStart w:id="0" w:name="OLE_LINK1"/>
      <w:bookmarkStart w:id="1" w:name="OLE_LINK2"/>
    </w:p>
    <w:bookmarkEnd w:id="0"/>
    <w:bookmarkEnd w:id="1"/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77"/>
        <w:gridCol w:w="1167"/>
        <w:gridCol w:w="269"/>
        <w:gridCol w:w="1168"/>
        <w:gridCol w:w="274"/>
        <w:gridCol w:w="1169"/>
        <w:gridCol w:w="269"/>
        <w:gridCol w:w="1169"/>
      </w:tblGrid>
      <w:tr w:rsidR="00A26FFF" w:rsidRPr="008862C2" w14:paraId="4FFBC9AB" w14:textId="77777777" w:rsidTr="00C81CBE">
        <w:trPr>
          <w:trHeight w:val="431"/>
          <w:tblHeader/>
        </w:trPr>
        <w:tc>
          <w:tcPr>
            <w:tcW w:w="2700" w:type="dxa"/>
          </w:tcPr>
          <w:p w14:paraId="6A666768" w14:textId="77777777" w:rsidR="00A26FFF" w:rsidRPr="008862C2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7599FE35" w14:textId="77777777" w:rsidR="00A26FFF" w:rsidRPr="008862C2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</w:tcPr>
          <w:p w14:paraId="2FBA3A01" w14:textId="77777777" w:rsidR="00A26FFF" w:rsidRPr="008862C2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165010DB" w14:textId="77777777" w:rsidR="00A26FFF" w:rsidRPr="008862C2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14:paraId="18A368E5" w14:textId="77777777" w:rsidR="00A26FFF" w:rsidRPr="008862C2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946B22" w:rsidRPr="008862C2" w14:paraId="50B2A5BA" w14:textId="77777777" w:rsidTr="00C81CBE">
        <w:trPr>
          <w:trHeight w:val="431"/>
          <w:tblHeader/>
        </w:trPr>
        <w:tc>
          <w:tcPr>
            <w:tcW w:w="2700" w:type="dxa"/>
          </w:tcPr>
          <w:p w14:paraId="097492F8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5836F282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4F024AD4" w14:textId="3C86907E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</w:tcPr>
          <w:p w14:paraId="25FD8C8C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B058F0F" w14:textId="0A6212CD" w:rsidR="00946B22" w:rsidRPr="008862C2" w:rsidRDefault="00946B22" w:rsidP="0094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862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4" w:type="dxa"/>
          </w:tcPr>
          <w:p w14:paraId="6F4DEEC4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1BCDB783" w14:textId="0F144628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</w:tcPr>
          <w:p w14:paraId="3E05DC0E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1D7D929" w14:textId="1F82C5CF" w:rsidR="00946B22" w:rsidRPr="008862C2" w:rsidRDefault="00946B22" w:rsidP="00946B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862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46B22" w:rsidRPr="008862C2" w14:paraId="074054B8" w14:textId="77777777" w:rsidTr="00C81CBE">
        <w:trPr>
          <w:trHeight w:val="431"/>
          <w:tblHeader/>
        </w:trPr>
        <w:tc>
          <w:tcPr>
            <w:tcW w:w="2700" w:type="dxa"/>
          </w:tcPr>
          <w:p w14:paraId="708CB460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60F0B59E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862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7" w:type="dxa"/>
          </w:tcPr>
          <w:p w14:paraId="0D745A39" w14:textId="2F4AE109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43B5FECB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37FC9387" w14:textId="511E119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6FB47D74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7A3DBC0E" w14:textId="4B8EBD83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2D645B19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E07AB37" w14:textId="7E51B271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46B22" w:rsidRPr="008862C2" w14:paraId="3057DAC7" w14:textId="77777777" w:rsidTr="00C81CBE">
        <w:trPr>
          <w:trHeight w:val="418"/>
          <w:tblHeader/>
        </w:trPr>
        <w:tc>
          <w:tcPr>
            <w:tcW w:w="2700" w:type="dxa"/>
          </w:tcPr>
          <w:p w14:paraId="49FED482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502B6BDF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5" w:type="dxa"/>
            <w:gridSpan w:val="7"/>
          </w:tcPr>
          <w:p w14:paraId="2CD63263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46B22" w:rsidRPr="008862C2" w14:paraId="2655AF69" w14:textId="77777777" w:rsidTr="00C81CBE">
        <w:trPr>
          <w:trHeight w:val="418"/>
        </w:trPr>
        <w:tc>
          <w:tcPr>
            <w:tcW w:w="2700" w:type="dxa"/>
          </w:tcPr>
          <w:p w14:paraId="3570E3D4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7" w:type="dxa"/>
          </w:tcPr>
          <w:p w14:paraId="46E10632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1B77F42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799F1AD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7D94680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5726F5F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227654F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663A59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8D96071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6B22" w:rsidRPr="008862C2" w14:paraId="7AE93BF5" w14:textId="77777777" w:rsidTr="00C81CBE">
        <w:trPr>
          <w:trHeight w:val="406"/>
        </w:trPr>
        <w:tc>
          <w:tcPr>
            <w:tcW w:w="2700" w:type="dxa"/>
          </w:tcPr>
          <w:p w14:paraId="40371940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77" w:type="dxa"/>
          </w:tcPr>
          <w:p w14:paraId="1CD07861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04A6E9B3" w14:textId="24ED40A4" w:rsidR="00946B22" w:rsidRPr="008862C2" w:rsidRDefault="00C15BF9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5BF9">
              <w:rPr>
                <w:rFonts w:asciiTheme="majorBidi" w:hAnsiTheme="majorBidi" w:cstheme="majorBidi"/>
                <w:sz w:val="30"/>
                <w:szCs w:val="30"/>
              </w:rPr>
              <w:t>70,281</w:t>
            </w:r>
          </w:p>
        </w:tc>
        <w:tc>
          <w:tcPr>
            <w:tcW w:w="269" w:type="dxa"/>
          </w:tcPr>
          <w:p w14:paraId="12601DF2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C697CF2" w14:textId="23FBC4EC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67,390</w:t>
            </w:r>
          </w:p>
        </w:tc>
        <w:tc>
          <w:tcPr>
            <w:tcW w:w="274" w:type="dxa"/>
          </w:tcPr>
          <w:p w14:paraId="45EB13F3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669286B" w14:textId="08260CEF" w:rsidR="00946B22" w:rsidRPr="008862C2" w:rsidRDefault="00C15BF9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5BF9">
              <w:rPr>
                <w:rFonts w:asciiTheme="majorBidi" w:hAnsiTheme="majorBidi" w:cstheme="majorBidi"/>
                <w:sz w:val="30"/>
                <w:szCs w:val="30"/>
              </w:rPr>
              <w:t>70,281</w:t>
            </w:r>
          </w:p>
        </w:tc>
        <w:tc>
          <w:tcPr>
            <w:tcW w:w="269" w:type="dxa"/>
          </w:tcPr>
          <w:p w14:paraId="6B407439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2B7A95E" w14:textId="7249BBFE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67,390</w:t>
            </w:r>
          </w:p>
        </w:tc>
      </w:tr>
      <w:tr w:rsidR="00946B22" w:rsidRPr="008862C2" w14:paraId="4ACA0156" w14:textId="77777777" w:rsidTr="00C81CBE">
        <w:trPr>
          <w:trHeight w:val="406"/>
        </w:trPr>
        <w:tc>
          <w:tcPr>
            <w:tcW w:w="2700" w:type="dxa"/>
          </w:tcPr>
          <w:p w14:paraId="60AE2AC6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77" w:type="dxa"/>
          </w:tcPr>
          <w:p w14:paraId="14ABE90A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2217E8D2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A4B7F02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D54247B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008315C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55A9CD9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03FDF38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D63052B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6B22" w:rsidRPr="008862C2" w14:paraId="33280B16" w14:textId="77777777" w:rsidTr="00C81CBE">
        <w:trPr>
          <w:trHeight w:val="406"/>
        </w:trPr>
        <w:tc>
          <w:tcPr>
            <w:tcW w:w="2700" w:type="dxa"/>
          </w:tcPr>
          <w:p w14:paraId="6486FF71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8862C2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8862C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77" w:type="dxa"/>
          </w:tcPr>
          <w:p w14:paraId="2A028C69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ED1635F" w14:textId="66802876" w:rsidR="00946B22" w:rsidRPr="008862C2" w:rsidRDefault="00C15BF9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1DE1B71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0CF6F0E" w14:textId="3EC898AC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0E43DFB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F2ACB7A" w14:textId="50270934" w:rsidR="00946B22" w:rsidRPr="008862C2" w:rsidRDefault="00C15BF9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15BF9">
              <w:rPr>
                <w:rFonts w:asciiTheme="majorBidi" w:hAnsiTheme="majorBidi" w:cstheme="majorBidi"/>
                <w:sz w:val="30"/>
                <w:szCs w:val="30"/>
              </w:rPr>
              <w:t>72,36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27CD0CEB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075681F" w14:textId="763B8902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71,521</w:t>
            </w:r>
          </w:p>
        </w:tc>
      </w:tr>
      <w:tr w:rsidR="00946B22" w:rsidRPr="008862C2" w14:paraId="24BB6CC9" w14:textId="77777777" w:rsidTr="00C81CBE">
        <w:trPr>
          <w:trHeight w:val="418"/>
        </w:trPr>
        <w:tc>
          <w:tcPr>
            <w:tcW w:w="2700" w:type="dxa"/>
          </w:tcPr>
          <w:p w14:paraId="16E66E1B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211ABD9B" w14:textId="066A2BA2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19E894D7" w14:textId="1B0E60A7" w:rsidR="00946B22" w:rsidRPr="008862C2" w:rsidRDefault="00C15BF9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5B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70,281</w:t>
            </w:r>
          </w:p>
        </w:tc>
        <w:tc>
          <w:tcPr>
            <w:tcW w:w="269" w:type="dxa"/>
          </w:tcPr>
          <w:p w14:paraId="0AA2B20F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E959489" w14:textId="71CC0B1B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67,390</w:t>
            </w:r>
          </w:p>
        </w:tc>
        <w:tc>
          <w:tcPr>
            <w:tcW w:w="274" w:type="dxa"/>
          </w:tcPr>
          <w:p w14:paraId="6B701040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52C6834" w14:textId="61F91C47" w:rsidR="00946B22" w:rsidRPr="008862C2" w:rsidRDefault="00C15BF9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5B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142,647</w:t>
            </w:r>
          </w:p>
        </w:tc>
        <w:tc>
          <w:tcPr>
            <w:tcW w:w="269" w:type="dxa"/>
          </w:tcPr>
          <w:p w14:paraId="53A65D98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0616DBB" w14:textId="4C93A8D8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138,911</w:t>
            </w:r>
          </w:p>
        </w:tc>
      </w:tr>
      <w:tr w:rsidR="00946B22" w:rsidRPr="008674FB" w14:paraId="2DE5D3CE" w14:textId="77777777" w:rsidTr="00C81CBE">
        <w:trPr>
          <w:trHeight w:val="308"/>
        </w:trPr>
        <w:tc>
          <w:tcPr>
            <w:tcW w:w="2700" w:type="dxa"/>
          </w:tcPr>
          <w:p w14:paraId="45492A4B" w14:textId="77777777" w:rsidR="00946B22" w:rsidRPr="008674FB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7" w:type="dxa"/>
          </w:tcPr>
          <w:p w14:paraId="22E85FD5" w14:textId="77777777" w:rsidR="00946B22" w:rsidRPr="008674FB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7" w:type="dxa"/>
          </w:tcPr>
          <w:p w14:paraId="47B12706" w14:textId="77777777" w:rsidR="00946B22" w:rsidRPr="008674FB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7232F74E" w14:textId="77777777" w:rsidR="00946B22" w:rsidRPr="008674FB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8" w:type="dxa"/>
          </w:tcPr>
          <w:p w14:paraId="28465B48" w14:textId="77777777" w:rsidR="00946B22" w:rsidRPr="008674FB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2E289B05" w14:textId="77777777" w:rsidR="00946B22" w:rsidRPr="008674FB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9" w:type="dxa"/>
          </w:tcPr>
          <w:p w14:paraId="66CFDBB1" w14:textId="77777777" w:rsidR="00946B22" w:rsidRPr="008674FB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4F2BFD13" w14:textId="77777777" w:rsidR="00946B22" w:rsidRPr="008674FB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9" w:type="dxa"/>
          </w:tcPr>
          <w:p w14:paraId="6598B1B2" w14:textId="77777777" w:rsidR="00946B22" w:rsidRPr="008674FB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6B22" w:rsidRPr="008862C2" w14:paraId="29DE644B" w14:textId="77777777" w:rsidTr="00C81CBE">
        <w:trPr>
          <w:trHeight w:val="308"/>
        </w:trPr>
        <w:tc>
          <w:tcPr>
            <w:tcW w:w="2700" w:type="dxa"/>
          </w:tcPr>
          <w:p w14:paraId="64FB4D04" w14:textId="16E97E58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77" w:type="dxa"/>
          </w:tcPr>
          <w:p w14:paraId="17C681B9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56B65EF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4323F7D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6BA8B0E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D75809C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FD3C96D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E30BAE" w14:textId="77777777" w:rsidR="00946B22" w:rsidRPr="008862C2" w:rsidRDefault="00946B22" w:rsidP="00946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343C4B7" w14:textId="77777777" w:rsidR="00946B22" w:rsidRPr="008862C2" w:rsidRDefault="00946B22" w:rsidP="00946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5BF9" w:rsidRPr="008862C2" w14:paraId="70B714A9" w14:textId="77777777" w:rsidTr="00C81CBE">
        <w:trPr>
          <w:trHeight w:val="406"/>
        </w:trPr>
        <w:tc>
          <w:tcPr>
            <w:tcW w:w="2700" w:type="dxa"/>
          </w:tcPr>
          <w:p w14:paraId="53BA537B" w14:textId="77777777" w:rsidR="00C15BF9" w:rsidRPr="008862C2" w:rsidRDefault="00C15BF9" w:rsidP="00C1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77" w:type="dxa"/>
          </w:tcPr>
          <w:p w14:paraId="2E218567" w14:textId="77777777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7079396" w14:textId="5E50EE18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5BF9">
              <w:rPr>
                <w:rFonts w:asciiTheme="majorBidi" w:hAnsiTheme="majorBidi" w:cstheme="majorBidi"/>
                <w:sz w:val="30"/>
                <w:szCs w:val="30"/>
              </w:rPr>
              <w:t>1,163,082</w:t>
            </w:r>
          </w:p>
        </w:tc>
        <w:tc>
          <w:tcPr>
            <w:tcW w:w="269" w:type="dxa"/>
          </w:tcPr>
          <w:p w14:paraId="58B5D328" w14:textId="77777777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272946D" w14:textId="32B82931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876,217</w:t>
            </w:r>
          </w:p>
        </w:tc>
        <w:tc>
          <w:tcPr>
            <w:tcW w:w="274" w:type="dxa"/>
          </w:tcPr>
          <w:p w14:paraId="10B4ECD9" w14:textId="77777777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7EEECBE" w14:textId="2724C2F1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5BF9">
              <w:rPr>
                <w:rFonts w:asciiTheme="majorBidi" w:hAnsiTheme="majorBidi" w:cstheme="majorBidi"/>
                <w:sz w:val="30"/>
                <w:szCs w:val="30"/>
              </w:rPr>
              <w:t>1,163,082</w:t>
            </w:r>
          </w:p>
        </w:tc>
        <w:tc>
          <w:tcPr>
            <w:tcW w:w="269" w:type="dxa"/>
          </w:tcPr>
          <w:p w14:paraId="73FCF96E" w14:textId="77777777" w:rsidR="00C15BF9" w:rsidRPr="008862C2" w:rsidRDefault="00C15BF9" w:rsidP="00C1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AF9EAF2" w14:textId="72F3E01C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876,217</w:t>
            </w:r>
          </w:p>
        </w:tc>
      </w:tr>
      <w:tr w:rsidR="00C15BF9" w:rsidRPr="008862C2" w14:paraId="42A9B6A1" w14:textId="77777777" w:rsidTr="00C81CBE">
        <w:trPr>
          <w:trHeight w:val="431"/>
        </w:trPr>
        <w:tc>
          <w:tcPr>
            <w:tcW w:w="2700" w:type="dxa"/>
          </w:tcPr>
          <w:p w14:paraId="07C41A9D" w14:textId="77777777" w:rsidR="00C15BF9" w:rsidRPr="008862C2" w:rsidRDefault="00C15BF9" w:rsidP="00C1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</w:tcPr>
          <w:p w14:paraId="093DABD7" w14:textId="77777777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1DF6106E" w14:textId="53A1F5F9" w:rsidR="00C15BF9" w:rsidRPr="008862C2" w:rsidRDefault="001C58DE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1,233,363</w:t>
            </w:r>
          </w:p>
        </w:tc>
        <w:tc>
          <w:tcPr>
            <w:tcW w:w="269" w:type="dxa"/>
          </w:tcPr>
          <w:p w14:paraId="03E0FDB8" w14:textId="77777777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9722055" w14:textId="458C6C07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943,607</w:t>
            </w:r>
          </w:p>
        </w:tc>
        <w:tc>
          <w:tcPr>
            <w:tcW w:w="274" w:type="dxa"/>
          </w:tcPr>
          <w:p w14:paraId="5A4F4853" w14:textId="77777777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2E968420" w14:textId="5D840282" w:rsidR="00C15BF9" w:rsidRPr="008862C2" w:rsidRDefault="001C58DE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1,305,729</w:t>
            </w:r>
          </w:p>
        </w:tc>
        <w:tc>
          <w:tcPr>
            <w:tcW w:w="269" w:type="dxa"/>
          </w:tcPr>
          <w:p w14:paraId="5F578FA6" w14:textId="77777777" w:rsidR="00C15BF9" w:rsidRPr="008862C2" w:rsidRDefault="00C15BF9" w:rsidP="00C1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D2EACD8" w14:textId="7C114596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1,015,128</w:t>
            </w:r>
          </w:p>
        </w:tc>
      </w:tr>
      <w:tr w:rsidR="00C15BF9" w:rsidRPr="008862C2" w14:paraId="41BDE126" w14:textId="77777777" w:rsidTr="00C81CBE">
        <w:trPr>
          <w:trHeight w:val="431"/>
        </w:trPr>
        <w:tc>
          <w:tcPr>
            <w:tcW w:w="2700" w:type="dxa"/>
          </w:tcPr>
          <w:p w14:paraId="03D0285E" w14:textId="77777777" w:rsidR="00C15BF9" w:rsidRPr="008862C2" w:rsidRDefault="00C15BF9" w:rsidP="00C1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862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</w:t>
            </w:r>
            <w:r w:rsidRPr="008862C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  <w:p w14:paraId="63A94483" w14:textId="77777777" w:rsidR="00C15BF9" w:rsidRPr="008862C2" w:rsidRDefault="00C15BF9" w:rsidP="00C1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8862C2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</w:t>
            </w:r>
            <w:r w:rsidRPr="008862C2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77" w:type="dxa"/>
          </w:tcPr>
          <w:p w14:paraId="6FB62F6D" w14:textId="77777777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49660DD8" w14:textId="77777777" w:rsidR="00C15BF9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F60065" w14:textId="6B2DF726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979D87E" w14:textId="77777777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287FB00" w14:textId="77777777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37463F" w14:textId="55B4E9AB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48EB8B9" w14:textId="77777777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F6DE2B7" w14:textId="77777777" w:rsidR="00C15BF9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0AE910" w14:textId="183EB01E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15BF9">
              <w:rPr>
                <w:rFonts w:asciiTheme="majorBidi" w:hAnsiTheme="majorBidi" w:cstheme="majorBidi"/>
                <w:sz w:val="30"/>
                <w:szCs w:val="30"/>
              </w:rPr>
              <w:t>72,366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169BE6FA" w14:textId="77777777" w:rsidR="00C15BF9" w:rsidRPr="008862C2" w:rsidRDefault="00C15BF9" w:rsidP="00C1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5F8C854" w14:textId="77777777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2A319B" w14:textId="555E41C6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sz w:val="30"/>
                <w:szCs w:val="30"/>
              </w:rPr>
              <w:t>(71,521)</w:t>
            </w:r>
          </w:p>
        </w:tc>
      </w:tr>
      <w:tr w:rsidR="00C15BF9" w:rsidRPr="008862C2" w14:paraId="760D7205" w14:textId="77777777" w:rsidTr="00C81CBE">
        <w:trPr>
          <w:trHeight w:val="431"/>
        </w:trPr>
        <w:tc>
          <w:tcPr>
            <w:tcW w:w="2700" w:type="dxa"/>
          </w:tcPr>
          <w:p w14:paraId="2C73407A" w14:textId="77777777" w:rsidR="00C15BF9" w:rsidRPr="008862C2" w:rsidRDefault="00C15BF9" w:rsidP="00C1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7" w:type="dxa"/>
          </w:tcPr>
          <w:p w14:paraId="5C7D61B5" w14:textId="77777777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511A5157" w14:textId="2DF31077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5B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1,233,36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79AF68B8" w14:textId="77777777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9514D2F" w14:textId="3C784B00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943,607</w:t>
            </w:r>
          </w:p>
        </w:tc>
        <w:tc>
          <w:tcPr>
            <w:tcW w:w="274" w:type="dxa"/>
          </w:tcPr>
          <w:p w14:paraId="1F0AE51C" w14:textId="77777777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0041F45" w14:textId="4B6F8B17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5B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1,233,363</w:t>
            </w:r>
          </w:p>
        </w:tc>
        <w:tc>
          <w:tcPr>
            <w:tcW w:w="269" w:type="dxa"/>
          </w:tcPr>
          <w:p w14:paraId="3930411B" w14:textId="77777777" w:rsidR="00C15BF9" w:rsidRPr="008862C2" w:rsidRDefault="00C15BF9" w:rsidP="00C1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B3E74A4" w14:textId="661EEB01" w:rsidR="00C15BF9" w:rsidRPr="008862C2" w:rsidRDefault="00C15BF9" w:rsidP="00C15BF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943,607</w:t>
            </w:r>
          </w:p>
        </w:tc>
      </w:tr>
    </w:tbl>
    <w:p w14:paraId="6F583395" w14:textId="43A8A638" w:rsidR="00C916B2" w:rsidRPr="008674FB" w:rsidRDefault="00C916B2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360"/>
        <w:gridCol w:w="1080"/>
        <w:gridCol w:w="315"/>
        <w:gridCol w:w="1125"/>
      </w:tblGrid>
      <w:tr w:rsidR="00027029" w:rsidRPr="00332885" w14:paraId="2E3055DC" w14:textId="77777777" w:rsidTr="00D57B2A">
        <w:trPr>
          <w:trHeight w:val="428"/>
          <w:tblHeader/>
        </w:trPr>
        <w:tc>
          <w:tcPr>
            <w:tcW w:w="6300" w:type="dxa"/>
            <w:vAlign w:val="bottom"/>
          </w:tcPr>
          <w:p w14:paraId="40803194" w14:textId="77777777" w:rsidR="00027029" w:rsidRPr="00332885" w:rsidRDefault="00027029" w:rsidP="004743BF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14:paraId="10FABFDA" w14:textId="77777777" w:rsidR="00027029" w:rsidRPr="00332885" w:rsidRDefault="00027029" w:rsidP="004743B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7E9ED3CD" w14:textId="77777777" w:rsidR="00027029" w:rsidRPr="00332885" w:rsidRDefault="00027029" w:rsidP="004743BF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029" w:rsidRPr="00332885" w14:paraId="118B9BFC" w14:textId="77777777" w:rsidTr="00D57B2A">
        <w:trPr>
          <w:trHeight w:val="428"/>
          <w:tblHeader/>
        </w:trPr>
        <w:tc>
          <w:tcPr>
            <w:tcW w:w="6300" w:type="dxa"/>
            <w:vAlign w:val="bottom"/>
          </w:tcPr>
          <w:p w14:paraId="0F5AB277" w14:textId="6DFA27CD" w:rsidR="00027029" w:rsidRPr="00332885" w:rsidRDefault="00027029" w:rsidP="004743BF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46B2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3288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3288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3288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946B2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68235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                           </w:t>
            </w:r>
            <w:r w:rsidR="001C58D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68235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682352" w:rsidRPr="008862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60" w:type="dxa"/>
          </w:tcPr>
          <w:p w14:paraId="257D3508" w14:textId="77777777" w:rsidR="00027029" w:rsidRPr="00332885" w:rsidRDefault="00027029" w:rsidP="004743B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F68376B" w14:textId="1BA75A3A" w:rsidR="00027029" w:rsidRPr="00332885" w:rsidRDefault="00027029" w:rsidP="004743BF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15" w:type="dxa"/>
          </w:tcPr>
          <w:p w14:paraId="6C22D098" w14:textId="77777777" w:rsidR="00027029" w:rsidRPr="00332885" w:rsidRDefault="00027029" w:rsidP="004743BF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EA9576D" w14:textId="0A3A77A7" w:rsidR="00027029" w:rsidRPr="00332885" w:rsidRDefault="00027029" w:rsidP="004743BF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8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27029" w:rsidRPr="00332885" w14:paraId="2A5E0B5C" w14:textId="77777777" w:rsidTr="00D57B2A">
        <w:trPr>
          <w:trHeight w:val="428"/>
          <w:tblHeader/>
        </w:trPr>
        <w:tc>
          <w:tcPr>
            <w:tcW w:w="6300" w:type="dxa"/>
            <w:vAlign w:val="bottom"/>
          </w:tcPr>
          <w:p w14:paraId="33EBCC8B" w14:textId="70406216" w:rsidR="00027029" w:rsidRPr="00332885" w:rsidRDefault="00027029" w:rsidP="00682352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812BA99" w14:textId="77777777" w:rsidR="00027029" w:rsidRPr="00332885" w:rsidRDefault="00027029" w:rsidP="004743B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018D7214" w14:textId="77777777" w:rsidR="00027029" w:rsidRPr="00332885" w:rsidRDefault="00027029" w:rsidP="004743BF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82352" w:rsidRPr="00270B7D" w14:paraId="7D83A920" w14:textId="77777777" w:rsidTr="00D57B2A">
        <w:trPr>
          <w:trHeight w:val="414"/>
          <w:tblHeader/>
        </w:trPr>
        <w:tc>
          <w:tcPr>
            <w:tcW w:w="6300" w:type="dxa"/>
            <w:shd w:val="clear" w:color="auto" w:fill="auto"/>
            <w:hideMark/>
          </w:tcPr>
          <w:p w14:paraId="794070FF" w14:textId="77777777" w:rsidR="00682352" w:rsidRPr="00BE7B71" w:rsidRDefault="00682352" w:rsidP="00F10F54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7B71">
              <w:rPr>
                <w:rFonts w:asciiTheme="majorBidi" w:hAnsiTheme="majorBidi" w:cstheme="majorBidi" w:hint="cs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83BDB00" w14:textId="77777777" w:rsidR="00682352" w:rsidRPr="00BE7B71" w:rsidRDefault="00682352" w:rsidP="00F10F54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4D6C49" w14:textId="4289E843" w:rsidR="00682352" w:rsidRPr="00BE7B71" w:rsidRDefault="00D97112" w:rsidP="00D57B2A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610"/>
                <w:tab w:val="left" w:pos="834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  <w:tc>
          <w:tcPr>
            <w:tcW w:w="315" w:type="dxa"/>
            <w:shd w:val="clear" w:color="auto" w:fill="auto"/>
          </w:tcPr>
          <w:p w14:paraId="14400BD5" w14:textId="77777777" w:rsidR="00682352" w:rsidRPr="00270B7D" w:rsidRDefault="00682352" w:rsidP="00F10F54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8129FA6" w14:textId="7CB23243" w:rsidR="00682352" w:rsidRPr="00270B7D" w:rsidRDefault="00D97112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27029" w:rsidRPr="00270B7D" w14:paraId="50A9AE7C" w14:textId="77777777" w:rsidTr="00D57B2A">
        <w:trPr>
          <w:trHeight w:val="414"/>
          <w:tblHeader/>
        </w:trPr>
        <w:tc>
          <w:tcPr>
            <w:tcW w:w="6300" w:type="dxa"/>
            <w:shd w:val="clear" w:color="auto" w:fill="auto"/>
            <w:hideMark/>
          </w:tcPr>
          <w:p w14:paraId="74E694B2" w14:textId="77777777" w:rsidR="00027029" w:rsidRPr="00270B7D" w:rsidRDefault="00027029" w:rsidP="004743B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B7D">
              <w:rPr>
                <w:rFonts w:asciiTheme="majorBidi" w:hAnsiTheme="majorBidi" w:cstheme="majorBidi" w:hint="cs"/>
                <w:sz w:val="30"/>
                <w:szCs w:val="30"/>
                <w:cs/>
              </w:rPr>
              <w:t>- กลับรายการ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CE378EC" w14:textId="77777777" w:rsidR="00027029" w:rsidRPr="00270B7D" w:rsidRDefault="00027029" w:rsidP="004743BF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2C888" w14:textId="3FA03672" w:rsidR="00027029" w:rsidRPr="00270B7D" w:rsidRDefault="00D97112" w:rsidP="004743BF">
            <w:pPr>
              <w:tabs>
                <w:tab w:val="clear" w:pos="680"/>
                <w:tab w:val="clear" w:pos="1644"/>
                <w:tab w:val="clear" w:pos="1871"/>
                <w:tab w:val="decimal" w:pos="610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78F3D83A" w14:textId="77777777" w:rsidR="00027029" w:rsidRPr="00270B7D" w:rsidRDefault="00027029" w:rsidP="004743BF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B2C92" w14:textId="7FC2831A" w:rsidR="00027029" w:rsidRPr="00270B7D" w:rsidRDefault="00946B22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(4,002)</w:t>
            </w:r>
          </w:p>
        </w:tc>
      </w:tr>
      <w:tr w:rsidR="00027029" w:rsidRPr="00270B7D" w14:paraId="66CDA2EB" w14:textId="77777777" w:rsidTr="00D57B2A">
        <w:trPr>
          <w:trHeight w:val="414"/>
          <w:tblHeader/>
        </w:trPr>
        <w:tc>
          <w:tcPr>
            <w:tcW w:w="6300" w:type="dxa"/>
            <w:shd w:val="clear" w:color="auto" w:fill="auto"/>
          </w:tcPr>
          <w:p w14:paraId="1897B5E6" w14:textId="2C6113A8" w:rsidR="00027029" w:rsidRPr="00270B7D" w:rsidRDefault="00027029" w:rsidP="001C58DE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0"/>
                <w:tab w:val="right" w:pos="596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0B7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6823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="00682352" w:rsidRPr="001C58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F29ECC8" w14:textId="77777777" w:rsidR="00027029" w:rsidRPr="00270B7D" w:rsidRDefault="00027029" w:rsidP="00027029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6D7F49" w14:textId="0C92F448" w:rsidR="00027029" w:rsidRPr="00270B7D" w:rsidRDefault="00D97112" w:rsidP="00D57B2A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610"/>
                <w:tab w:val="left" w:pos="834"/>
                <w:tab w:val="left" w:pos="1640"/>
                <w:tab w:val="center" w:pos="4536"/>
                <w:tab w:val="right" w:pos="9072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315" w:type="dxa"/>
            <w:shd w:val="clear" w:color="auto" w:fill="auto"/>
          </w:tcPr>
          <w:p w14:paraId="41B8EA10" w14:textId="77777777" w:rsidR="00027029" w:rsidRPr="00270B7D" w:rsidRDefault="00027029" w:rsidP="00027029">
            <w:pPr>
              <w:tabs>
                <w:tab w:val="clear" w:pos="680"/>
                <w:tab w:val="clear" w:pos="1644"/>
                <w:tab w:val="clear" w:pos="1871"/>
                <w:tab w:val="decimal" w:pos="685"/>
                <w:tab w:val="left" w:pos="1640"/>
                <w:tab w:val="center" w:pos="4536"/>
                <w:tab w:val="right" w:pos="9072"/>
              </w:tabs>
              <w:spacing w:line="240" w:lineRule="auto"/>
              <w:ind w:right="1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F839C8" w14:textId="6870C6B5" w:rsidR="00027029" w:rsidRPr="00027029" w:rsidRDefault="00946B22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(4,002)</w:t>
            </w:r>
          </w:p>
        </w:tc>
      </w:tr>
    </w:tbl>
    <w:p w14:paraId="237362CC" w14:textId="77777777" w:rsidR="00D97112" w:rsidRDefault="00D97112" w:rsidP="00D97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D694816" w14:textId="5B3F38D0" w:rsidR="005A1C4E" w:rsidRPr="008862C2" w:rsidRDefault="000B7744" w:rsidP="001E72A9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2C2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เงินลงทุนในการร่วมค้า</w:t>
      </w:r>
    </w:p>
    <w:p w14:paraId="38EC4CE4" w14:textId="77777777" w:rsidR="00BB237F" w:rsidRPr="008862C2" w:rsidRDefault="00BB237F" w:rsidP="00BB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089371F" w14:textId="71AE75A8" w:rsidR="00866233" w:rsidRPr="008862C2" w:rsidRDefault="00866233" w:rsidP="005A1C4E">
      <w:pPr>
        <w:pStyle w:val="BodyText2"/>
        <w:spacing w:line="260" w:lineRule="atLeast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8862C2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8674FB">
        <w:rPr>
          <w:rFonts w:asciiTheme="majorBidi" w:hAnsiTheme="majorBidi" w:cstheme="majorBidi" w:hint="cs"/>
          <w:sz w:val="30"/>
          <w:szCs w:val="30"/>
          <w:cs/>
          <w:lang w:val="en-US"/>
        </w:rPr>
        <w:t>เก้า</w:t>
      </w:r>
      <w:r w:rsidRPr="008862C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862C2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8674F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146A24" w14:textId="0D3F0063" w:rsidR="00866233" w:rsidRDefault="00866233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027029" w:rsidRPr="000D56BE" w14:paraId="35B51988" w14:textId="77777777" w:rsidTr="004743BF">
        <w:tc>
          <w:tcPr>
            <w:tcW w:w="3780" w:type="dxa"/>
          </w:tcPr>
          <w:p w14:paraId="2D740C11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7FFC370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F982AC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4416B1F0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0D56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029" w:rsidRPr="000D56BE" w14:paraId="6382D998" w14:textId="77777777" w:rsidTr="004743BF">
        <w:tc>
          <w:tcPr>
            <w:tcW w:w="3780" w:type="dxa"/>
          </w:tcPr>
          <w:p w14:paraId="7FA14BF9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EC79EE" w14:textId="31BC5AFA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0E7DA6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F70925" w14:textId="3296E21D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E26A0FD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6AFAEDDD" w14:textId="39AA69F4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7841CF7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257F5F0" w14:textId="3C4EB3D1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027029" w:rsidRPr="000D56BE" w14:paraId="38B17238" w14:textId="77777777" w:rsidTr="004743BF">
        <w:tc>
          <w:tcPr>
            <w:tcW w:w="3780" w:type="dxa"/>
          </w:tcPr>
          <w:p w14:paraId="2DE27B28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649B6653" w14:textId="77777777" w:rsidR="00027029" w:rsidRPr="000D56BE" w:rsidRDefault="00027029" w:rsidP="004743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0D56B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0D56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027029" w:rsidRPr="000D56BE" w14:paraId="0A81819E" w14:textId="77777777" w:rsidTr="004743BF">
        <w:tc>
          <w:tcPr>
            <w:tcW w:w="3780" w:type="dxa"/>
          </w:tcPr>
          <w:p w14:paraId="0A778FAF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27CFEF0A" w14:textId="77777777" w:rsidR="00027029" w:rsidRPr="000D56BE" w:rsidRDefault="00027029" w:rsidP="004743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120A87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2ACA37" w14:textId="77777777" w:rsidR="00027029" w:rsidRPr="000D56BE" w:rsidRDefault="00027029" w:rsidP="004743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C6C7B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1FA95FB" w14:textId="77777777" w:rsidR="00027029" w:rsidRPr="000D56BE" w:rsidRDefault="00027029" w:rsidP="004743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589C37" w14:textId="77777777" w:rsidR="00027029" w:rsidRPr="000D56BE" w:rsidRDefault="0002702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36DE89C" w14:textId="77777777" w:rsidR="00027029" w:rsidRPr="000D56BE" w:rsidRDefault="00027029" w:rsidP="004743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39F3" w:rsidRPr="000D56BE" w14:paraId="2F6C40F0" w14:textId="77777777" w:rsidTr="004743BF">
        <w:tc>
          <w:tcPr>
            <w:tcW w:w="3780" w:type="dxa"/>
          </w:tcPr>
          <w:p w14:paraId="25562ED1" w14:textId="77777777" w:rsidR="008539F3" w:rsidRPr="000D56BE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764EC60A" w14:textId="42DF0EF1" w:rsidR="008539F3" w:rsidRPr="000D56BE" w:rsidRDefault="00D97112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97112">
              <w:rPr>
                <w:rFonts w:ascii="Angsana New" w:hAnsi="Angsana New" w:cs="Angsana New"/>
                <w:sz w:val="30"/>
                <w:szCs w:val="30"/>
              </w:rPr>
              <w:t>253,91</w:t>
            </w:r>
            <w:r w:rsidR="006B0B6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7105DBA" w14:textId="77777777" w:rsidR="008539F3" w:rsidRPr="000D56BE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E87838" w14:textId="1CEA47CA" w:rsidR="008539F3" w:rsidRPr="000D56BE" w:rsidRDefault="008539F3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179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439</w:t>
            </w:r>
          </w:p>
        </w:tc>
        <w:tc>
          <w:tcPr>
            <w:tcW w:w="270" w:type="dxa"/>
          </w:tcPr>
          <w:p w14:paraId="4658D968" w14:textId="77777777" w:rsidR="008539F3" w:rsidRPr="000D56BE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999352F" w14:textId="44E15056" w:rsidR="008539F3" w:rsidRPr="000D56BE" w:rsidRDefault="006B0B65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0B65">
              <w:rPr>
                <w:rFonts w:ascii="Angsana New" w:hAnsi="Angsana New" w:cs="Angsana New"/>
                <w:sz w:val="30"/>
                <w:szCs w:val="30"/>
              </w:rPr>
              <w:t>153,770</w:t>
            </w:r>
          </w:p>
        </w:tc>
        <w:tc>
          <w:tcPr>
            <w:tcW w:w="270" w:type="dxa"/>
          </w:tcPr>
          <w:p w14:paraId="659A3413" w14:textId="77777777" w:rsidR="008539F3" w:rsidRPr="000D56BE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7CC9B3C" w14:textId="497A8290" w:rsidR="008539F3" w:rsidRPr="000D56BE" w:rsidRDefault="008539F3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8539F3" w:rsidRPr="000D56BE" w14:paraId="257C5549" w14:textId="77777777" w:rsidTr="004743BF">
        <w:tc>
          <w:tcPr>
            <w:tcW w:w="3780" w:type="dxa"/>
          </w:tcPr>
          <w:p w14:paraId="3A67B605" w14:textId="0BD17ECF" w:rsidR="00682352" w:rsidRDefault="00682352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ลดทุน</w:t>
            </w:r>
          </w:p>
          <w:p w14:paraId="6703FF7E" w14:textId="14592185" w:rsidR="008539F3" w:rsidRPr="000D56BE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1170" w:type="dxa"/>
          </w:tcPr>
          <w:p w14:paraId="77BE0B3D" w14:textId="09BB0364" w:rsidR="008539F3" w:rsidRDefault="006B0B65" w:rsidP="008539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(97,393)</w:t>
            </w:r>
          </w:p>
          <w:p w14:paraId="1F6D697B" w14:textId="667DBF75" w:rsidR="006B0B65" w:rsidRPr="000D56BE" w:rsidRDefault="006B0B65" w:rsidP="008539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744BF4" w14:textId="77777777" w:rsidR="008539F3" w:rsidRPr="000D56BE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92B94A" w14:textId="0126EB30" w:rsidR="008539F3" w:rsidRPr="000D56BE" w:rsidRDefault="006B0B65" w:rsidP="008539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DB2A12" w14:textId="77777777" w:rsidR="008539F3" w:rsidRPr="000D56BE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508F2ED" w14:textId="77777777" w:rsidR="006B0B65" w:rsidRDefault="006B0B65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(97,393)</w:t>
            </w:r>
          </w:p>
          <w:p w14:paraId="64E9B460" w14:textId="0769A08D" w:rsidR="008539F3" w:rsidRPr="000D56BE" w:rsidRDefault="008539F3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B9BDC9" w14:textId="77777777" w:rsidR="008539F3" w:rsidRPr="000D56BE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4B2ABFA" w14:textId="4D193155" w:rsidR="008539F3" w:rsidRPr="000D56BE" w:rsidRDefault="006B0B65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539F3" w:rsidRPr="000D56BE" w14:paraId="3BF70ADA" w14:textId="77777777" w:rsidTr="004743BF">
        <w:tc>
          <w:tcPr>
            <w:tcW w:w="3780" w:type="dxa"/>
          </w:tcPr>
          <w:p w14:paraId="6BE018C0" w14:textId="77777777" w:rsidR="008539F3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  <w:p w14:paraId="2DE0A597" w14:textId="4645F58F" w:rsidR="00682352" w:rsidRPr="000D56BE" w:rsidRDefault="00682352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170" w:type="dxa"/>
          </w:tcPr>
          <w:p w14:paraId="67D70BA7" w14:textId="77777777" w:rsidR="008539F3" w:rsidRDefault="006B0B65" w:rsidP="008539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B0B65">
              <w:rPr>
                <w:rFonts w:ascii="Angsana New" w:hAnsi="Angsana New" w:cs="Angsana New"/>
                <w:sz w:val="30"/>
                <w:szCs w:val="30"/>
              </w:rPr>
              <w:t>65,6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  <w:p w14:paraId="1E3D640E" w14:textId="3FE6F610" w:rsidR="006B0B65" w:rsidRPr="000D56BE" w:rsidRDefault="006B0B65" w:rsidP="008539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342A87" w14:textId="77777777" w:rsidR="008539F3" w:rsidRPr="000D56BE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6991C9" w14:textId="77777777" w:rsidR="008539F3" w:rsidRDefault="008539F3" w:rsidP="008539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31,095</w:t>
            </w:r>
          </w:p>
          <w:p w14:paraId="505054C9" w14:textId="280AD49E" w:rsidR="001C58DE" w:rsidRPr="000D56BE" w:rsidRDefault="001C58DE" w:rsidP="008539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D17165" w14:textId="77777777" w:rsidR="008539F3" w:rsidRPr="000D56BE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3F43770" w14:textId="77777777" w:rsidR="008539F3" w:rsidRDefault="006B0B65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61F80961" w14:textId="40665D1A" w:rsidR="006B0B65" w:rsidRPr="000D56BE" w:rsidRDefault="006B0B65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0B65">
              <w:rPr>
                <w:rFonts w:ascii="Angsana New" w:hAnsi="Angsana New" w:cs="Angsana New"/>
                <w:sz w:val="30"/>
                <w:szCs w:val="30"/>
              </w:rPr>
              <w:t>167,100</w:t>
            </w:r>
          </w:p>
        </w:tc>
        <w:tc>
          <w:tcPr>
            <w:tcW w:w="270" w:type="dxa"/>
          </w:tcPr>
          <w:p w14:paraId="038CB857" w14:textId="77777777" w:rsidR="008539F3" w:rsidRPr="000D56BE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E754E20" w14:textId="77777777" w:rsidR="008539F3" w:rsidRDefault="008539F3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48889CE0" w14:textId="75432738" w:rsidR="006B0B65" w:rsidRPr="000D56BE" w:rsidRDefault="006B0B65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539F3" w:rsidRPr="000D56BE" w14:paraId="367F8817" w14:textId="77777777" w:rsidTr="004743BF">
        <w:tc>
          <w:tcPr>
            <w:tcW w:w="3780" w:type="dxa"/>
          </w:tcPr>
          <w:p w14:paraId="0F681FFF" w14:textId="77777777" w:rsidR="008539F3" w:rsidRPr="000D56BE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70" w:type="dxa"/>
          </w:tcPr>
          <w:p w14:paraId="28A0221A" w14:textId="77777777" w:rsidR="008539F3" w:rsidRPr="000D56BE" w:rsidRDefault="008539F3" w:rsidP="008539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48F638" w14:textId="77777777" w:rsidR="008539F3" w:rsidRPr="000D56BE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1A93B7" w14:textId="77777777" w:rsidR="008539F3" w:rsidRPr="000D56BE" w:rsidRDefault="008539F3" w:rsidP="008539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A1B75C" w14:textId="77777777" w:rsidR="008539F3" w:rsidRPr="000D56BE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9042321" w14:textId="77777777" w:rsidR="008539F3" w:rsidRPr="000D56BE" w:rsidRDefault="008539F3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4999C" w14:textId="77777777" w:rsidR="008539F3" w:rsidRPr="000D56BE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745A960" w14:textId="77777777" w:rsidR="008539F3" w:rsidRPr="000D56BE" w:rsidRDefault="008539F3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39F3" w:rsidRPr="000D56BE" w14:paraId="25EEC871" w14:textId="77777777" w:rsidTr="004743BF">
        <w:tc>
          <w:tcPr>
            <w:tcW w:w="3780" w:type="dxa"/>
          </w:tcPr>
          <w:p w14:paraId="5594A761" w14:textId="77777777" w:rsidR="008539F3" w:rsidRPr="000D56BE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แปลงค่าหน่วยงานต่างประเทศ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E629F3" w14:textId="61B098CA" w:rsidR="008539F3" w:rsidRPr="000D56BE" w:rsidRDefault="006B0B65" w:rsidP="008539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B0B65">
              <w:rPr>
                <w:rFonts w:ascii="Angsana New" w:hAnsi="Angsana New" w:cs="Angsana New"/>
                <w:sz w:val="30"/>
                <w:szCs w:val="30"/>
              </w:rPr>
              <w:t>1,35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2E436D5" w14:textId="77777777" w:rsidR="008539F3" w:rsidRPr="000D56BE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183DE7" w14:textId="1F5A3E59" w:rsidR="008539F3" w:rsidRPr="000D56BE" w:rsidRDefault="008539F3" w:rsidP="008539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E0DB3">
              <w:rPr>
                <w:rFonts w:ascii="Angsana New" w:hAnsi="Angsana New" w:cs="Angsana New"/>
                <w:sz w:val="30"/>
                <w:szCs w:val="30"/>
              </w:rPr>
              <w:t>17,29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0BAD6C" w14:textId="77777777" w:rsidR="008539F3" w:rsidRPr="000D56BE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C08CE4B" w14:textId="320E8570" w:rsidR="008539F3" w:rsidRPr="000D56BE" w:rsidRDefault="006B0B65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DEE6B8" w14:textId="77777777" w:rsidR="008539F3" w:rsidRPr="000D56BE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A45E1A8" w14:textId="7D28DD93" w:rsidR="008539F3" w:rsidRPr="000D56BE" w:rsidRDefault="008539F3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539F3" w:rsidRPr="000D56BE" w14:paraId="7C35198F" w14:textId="77777777" w:rsidTr="004743BF">
        <w:tc>
          <w:tcPr>
            <w:tcW w:w="3780" w:type="dxa"/>
          </w:tcPr>
          <w:p w14:paraId="548C6BCB" w14:textId="17A6FF2C" w:rsidR="008539F3" w:rsidRPr="000D56BE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10354C" w14:textId="68981261" w:rsidR="008539F3" w:rsidRPr="000D56BE" w:rsidRDefault="006B0B65" w:rsidP="008539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B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223,50</w:t>
            </w:r>
            <w:r w:rsidR="009A07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AD96353" w14:textId="77777777" w:rsidR="008539F3" w:rsidRPr="000D56BE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C44245" w14:textId="532FCBFF" w:rsidR="008539F3" w:rsidRPr="000D56BE" w:rsidRDefault="008539F3" w:rsidP="008539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E0D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227,8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542EFFBF" w14:textId="77777777" w:rsidR="008539F3" w:rsidRPr="000D56BE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A162272" w14:textId="620F2C85" w:rsidR="008539F3" w:rsidRPr="000D56BE" w:rsidRDefault="006B0B65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B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223,47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E344402" w14:textId="77777777" w:rsidR="008539F3" w:rsidRPr="000D56BE" w:rsidRDefault="008539F3" w:rsidP="0085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621DD57" w14:textId="7D9ED69F" w:rsidR="008539F3" w:rsidRPr="000D56BE" w:rsidRDefault="008539F3" w:rsidP="00D57B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153,770</w:t>
            </w:r>
          </w:p>
        </w:tc>
      </w:tr>
    </w:tbl>
    <w:p w14:paraId="44FEA038" w14:textId="09487087" w:rsidR="00027029" w:rsidRPr="009A076B" w:rsidRDefault="00027029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AD7C85F" w14:textId="796D2E40" w:rsidR="00FB737D" w:rsidRDefault="00FC00E6" w:rsidP="00A74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x-none" w:eastAsia="x-none"/>
        </w:rPr>
        <w:sectPr w:rsidR="00FB737D" w:rsidSect="00AB052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เมื่อวันที่ 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>1</w:t>
      </w:r>
      <w:r w:rsidR="00D35250" w:rsidRPr="00C81CBE">
        <w:rPr>
          <w:rFonts w:asciiTheme="majorBidi" w:hAnsiTheme="majorBidi" w:cstheme="majorBidi"/>
          <w:sz w:val="30"/>
          <w:szCs w:val="30"/>
          <w:lang w:eastAsia="x-none"/>
        </w:rPr>
        <w:t>6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ธันวาคม 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2564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ที่ประชุม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ผู้ถือหุ้น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ของ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บริษัท พีที อิชิตัน อินโด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>นี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เซีย</w:t>
      </w:r>
      <w:r w:rsidR="00BA4B88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AD1DC8" w:rsidRPr="00C81CBE">
        <w:rPr>
          <w:rFonts w:asciiTheme="majorBidi" w:hAnsiTheme="majorBidi" w:cstheme="majorBidi"/>
          <w:sz w:val="30"/>
          <w:szCs w:val="30"/>
          <w:lang w:eastAsia="x-none"/>
        </w:rPr>
        <w:t>(“PTI”)</w:t>
      </w:r>
      <w:r w:rsidR="00AD1DC8"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ผู้ถือหุ้น </w:t>
      </w:r>
      <w:r w:rsidR="00827682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PTI 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>ได้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อนุมัติการลดทุน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ที่ออกและชำระแล้ว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เป็นจำนวนเงิน </w:t>
      </w:r>
      <w:r w:rsidR="00BA4B88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90,000 </w:t>
      </w:r>
      <w:r w:rsidR="00BA4B88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ล้านรูเปียอินโดนีเซีย ซึ่งเป็นการลดทุนในส่วนของ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บริษัท อิชิตัน กรุ๊ป จำกัด</w:t>
      </w:r>
      <w:r w:rsidR="00827682"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(มหาชน) </w:t>
      </w:r>
      <w:r w:rsidR="00544A0D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จำนวน </w:t>
      </w:r>
      <w:r w:rsidR="006876E8">
        <w:rPr>
          <w:rFonts w:asciiTheme="majorBidi" w:hAnsiTheme="majorBidi" w:cstheme="majorBidi"/>
          <w:sz w:val="30"/>
          <w:szCs w:val="30"/>
          <w:lang w:eastAsia="x-none"/>
        </w:rPr>
        <w:t>45</w:t>
      </w:r>
      <w:r w:rsidR="00544A0D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544A0D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>ล้านหุ้น</w:t>
      </w:r>
      <w:r w:rsidR="00951165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BA4B88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เป็นจำนวนเงิน 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45,000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ล้านรูเปียอินโดนีเซีย (หรือเทียบเท่า </w:t>
      </w:r>
      <w:r w:rsidR="006876E8">
        <w:rPr>
          <w:rFonts w:asciiTheme="majorBidi" w:hAnsiTheme="majorBidi" w:cstheme="majorBidi"/>
          <w:sz w:val="30"/>
          <w:szCs w:val="30"/>
          <w:lang w:eastAsia="x-none"/>
        </w:rPr>
        <w:t>97.4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ล้านบาท) และการร่วมค้าได้จดทะเบียน</w:t>
      </w:r>
      <w:r w:rsidR="004C435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ลด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ทุนกับ </w:t>
      </w:r>
      <w:r w:rsidR="004D41F3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Ministry of Law and Human Rights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แล้วเมื่อวันที่ </w:t>
      </w:r>
      <w:r w:rsidR="004C4352" w:rsidRPr="00C81CBE">
        <w:rPr>
          <w:rFonts w:asciiTheme="majorBidi" w:hAnsiTheme="majorBidi" w:cstheme="majorBidi"/>
          <w:sz w:val="30"/>
          <w:szCs w:val="30"/>
          <w:lang w:eastAsia="x-none"/>
        </w:rPr>
        <w:t>16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4C435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กุมภาพันธ์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>25</w:t>
      </w:r>
      <w:r w:rsidR="004C4352" w:rsidRPr="00C81CBE">
        <w:rPr>
          <w:rFonts w:asciiTheme="majorBidi" w:hAnsiTheme="majorBidi" w:cstheme="majorBidi"/>
          <w:sz w:val="30"/>
          <w:szCs w:val="30"/>
          <w:lang w:eastAsia="x-none"/>
        </w:rPr>
        <w:t>65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537AE3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จากการลดทุนและการประเมินมูลค่าที่คาดว่าจะได้รับคื</w:t>
      </w:r>
      <w:r w:rsidR="00BA4B88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น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และดุลยพินิจของผู้บริหาร ณ วันที่ </w:t>
      </w:r>
      <w:r w:rsidR="00D35250" w:rsidRPr="00C81CBE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="00DD35AC">
        <w:rPr>
          <w:rFonts w:asciiTheme="majorBidi" w:hAnsiTheme="majorBidi" w:cstheme="majorBidi"/>
          <w:sz w:val="30"/>
          <w:szCs w:val="30"/>
          <w:lang w:eastAsia="x-none"/>
        </w:rPr>
        <w:t xml:space="preserve">0 </w:t>
      </w:r>
      <w:r w:rsidR="006876E8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กันยายน </w:t>
      </w:r>
      <w:r w:rsidR="00D35250" w:rsidRPr="00C81CBE">
        <w:rPr>
          <w:rFonts w:asciiTheme="majorBidi" w:hAnsiTheme="majorBidi" w:cstheme="majorBidi"/>
          <w:sz w:val="30"/>
          <w:szCs w:val="30"/>
          <w:lang w:eastAsia="x-none"/>
        </w:rPr>
        <w:t>2565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D35250" w:rsidRPr="0000326F">
        <w:rPr>
          <w:rFonts w:asciiTheme="majorBidi" w:hAnsiTheme="majorBidi" w:cstheme="majorBidi"/>
          <w:spacing w:val="-6"/>
          <w:sz w:val="30"/>
          <w:szCs w:val="30"/>
          <w:cs/>
          <w:lang w:val="x-none" w:eastAsia="x-none"/>
        </w:rPr>
        <w:t>บริษัทได้กลับรายการค่าเผื่อผลขาดทุนจากการด้อยค่า</w:t>
      </w:r>
      <w:r w:rsidR="00D35250" w:rsidRPr="0000326F">
        <w:rPr>
          <w:rFonts w:asciiTheme="majorBidi" w:hAnsiTheme="majorBidi" w:cstheme="majorBidi"/>
          <w:spacing w:val="-6"/>
          <w:sz w:val="30"/>
          <w:szCs w:val="30"/>
          <w:cs/>
        </w:rPr>
        <w:t>สำหรับงวด</w:t>
      </w:r>
      <w:r w:rsidR="008539F3" w:rsidRPr="0000326F">
        <w:rPr>
          <w:rFonts w:asciiTheme="majorBidi" w:hAnsiTheme="majorBidi" w:cstheme="majorBidi" w:hint="cs"/>
          <w:spacing w:val="-6"/>
          <w:sz w:val="30"/>
          <w:szCs w:val="30"/>
          <w:cs/>
        </w:rPr>
        <w:t>เก้า</w:t>
      </w:r>
      <w:r w:rsidR="00D35250" w:rsidRPr="0000326F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</w:t>
      </w:r>
      <w:r w:rsidR="00DD35AC" w:rsidRPr="0000326F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8539F3" w:rsidRPr="0000326F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กันยายน </w:t>
      </w:r>
      <w:r w:rsidR="00D35250" w:rsidRPr="0000326F">
        <w:rPr>
          <w:rFonts w:asciiTheme="majorBidi" w:hAnsiTheme="majorBidi" w:cstheme="majorBidi"/>
          <w:spacing w:val="-6"/>
          <w:sz w:val="30"/>
          <w:szCs w:val="30"/>
        </w:rPr>
        <w:t>2565</w:t>
      </w:r>
      <w:r w:rsidR="00D35250" w:rsidRPr="0000326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35250" w:rsidRPr="0000326F">
        <w:rPr>
          <w:rFonts w:asciiTheme="majorBidi" w:hAnsiTheme="majorBidi" w:cstheme="majorBidi"/>
          <w:spacing w:val="-6"/>
          <w:sz w:val="30"/>
          <w:szCs w:val="30"/>
          <w:cs/>
          <w:lang w:val="x-none" w:eastAsia="x-none"/>
        </w:rPr>
        <w:t>เป็นจำนวนเงิน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FB737D">
        <w:rPr>
          <w:rFonts w:asciiTheme="majorBidi" w:hAnsiTheme="majorBidi" w:cstheme="majorBidi"/>
          <w:sz w:val="30"/>
          <w:szCs w:val="30"/>
          <w:lang w:eastAsia="x-none"/>
        </w:rPr>
        <w:t>167</w:t>
      </w:r>
      <w:r w:rsidR="001C58DE">
        <w:rPr>
          <w:rFonts w:asciiTheme="majorBidi" w:hAnsiTheme="majorBidi" w:cstheme="majorBidi"/>
          <w:sz w:val="30"/>
          <w:szCs w:val="30"/>
          <w:lang w:eastAsia="x-none"/>
        </w:rPr>
        <w:t>.1</w:t>
      </w:r>
      <w:r w:rsidR="00D35250"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ล้านบาท</w:t>
      </w:r>
      <w:r w:rsidR="00D35250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>ในงบการเงินเฉพาะกิจการ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</w:p>
    <w:p w14:paraId="695729F9" w14:textId="4466FE70" w:rsidR="003D568F" w:rsidRDefault="003D568F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D568F">
        <w:rPr>
          <w:rFonts w:asciiTheme="majorBidi" w:hAnsiTheme="majorBidi" w:cstheme="majorBidi"/>
          <w:sz w:val="30"/>
          <w:szCs w:val="30"/>
          <w:cs/>
        </w:rPr>
        <w:t xml:space="preserve">เงินลงทุนในการร่วมค้า ณ วันที่ </w:t>
      </w:r>
      <w:r w:rsidRPr="003D568F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 w:rsidR="006876E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3D568F">
        <w:rPr>
          <w:rFonts w:asciiTheme="majorBidi" w:hAnsiTheme="majorBidi" w:cstheme="majorBidi"/>
          <w:sz w:val="30"/>
          <w:szCs w:val="30"/>
        </w:rPr>
        <w:t xml:space="preserve">2565 </w:t>
      </w:r>
      <w:r w:rsidRPr="003D568F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3D568F">
        <w:rPr>
          <w:rFonts w:asciiTheme="majorBidi" w:hAnsiTheme="majorBidi" w:cstheme="majorBidi"/>
          <w:sz w:val="30"/>
          <w:szCs w:val="30"/>
        </w:rPr>
        <w:t xml:space="preserve">31 </w:t>
      </w:r>
      <w:r w:rsidRPr="003D56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D568F">
        <w:rPr>
          <w:rFonts w:asciiTheme="majorBidi" w:hAnsiTheme="majorBidi" w:cstheme="majorBidi"/>
          <w:sz w:val="30"/>
          <w:szCs w:val="30"/>
        </w:rPr>
        <w:t xml:space="preserve">2564 </w:t>
      </w:r>
      <w:r w:rsidRPr="003D56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8B22560" w14:textId="77777777" w:rsidR="00682352" w:rsidRDefault="00682352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810"/>
        <w:gridCol w:w="180"/>
        <w:gridCol w:w="810"/>
        <w:gridCol w:w="180"/>
        <w:gridCol w:w="900"/>
        <w:gridCol w:w="180"/>
        <w:gridCol w:w="900"/>
        <w:gridCol w:w="181"/>
        <w:gridCol w:w="809"/>
        <w:gridCol w:w="180"/>
        <w:gridCol w:w="810"/>
        <w:gridCol w:w="214"/>
        <w:gridCol w:w="956"/>
        <w:gridCol w:w="180"/>
        <w:gridCol w:w="900"/>
        <w:gridCol w:w="179"/>
        <w:gridCol w:w="721"/>
        <w:gridCol w:w="180"/>
        <w:gridCol w:w="810"/>
        <w:gridCol w:w="188"/>
        <w:gridCol w:w="802"/>
        <w:gridCol w:w="180"/>
        <w:gridCol w:w="810"/>
      </w:tblGrid>
      <w:tr w:rsidR="00682352" w:rsidRPr="00C81CBE" w14:paraId="39619C30" w14:textId="77777777" w:rsidTr="00F10F54">
        <w:trPr>
          <w:cantSplit/>
          <w:tblHeader/>
        </w:trPr>
        <w:tc>
          <w:tcPr>
            <w:tcW w:w="2430" w:type="dxa"/>
          </w:tcPr>
          <w:p w14:paraId="1ABD9D23" w14:textId="77777777" w:rsidR="00682352" w:rsidRPr="00C81CBE" w:rsidRDefault="00682352" w:rsidP="00F10F54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774215A3" w14:textId="77777777" w:rsidR="00682352" w:rsidRPr="00BE74AA" w:rsidRDefault="00682352" w:rsidP="00F10F5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D450AD2" w14:textId="77777777" w:rsidR="00682352" w:rsidRPr="00C81CBE" w:rsidRDefault="00682352" w:rsidP="00F10F5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1CBCF6D4" w14:textId="77777777" w:rsidR="00682352" w:rsidRPr="00C81CBE" w:rsidRDefault="00682352" w:rsidP="00F10F54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1855E302" w14:textId="77777777" w:rsidR="00682352" w:rsidRPr="00C81CBE" w:rsidRDefault="00682352" w:rsidP="00F10F54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939" w:type="dxa"/>
            <w:gridSpan w:val="11"/>
          </w:tcPr>
          <w:p w14:paraId="31F27BD9" w14:textId="77777777" w:rsidR="00682352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8" w:type="dxa"/>
          </w:tcPr>
          <w:p w14:paraId="3E860F8B" w14:textId="77777777" w:rsidR="00682352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2" w:type="dxa"/>
            <w:gridSpan w:val="3"/>
          </w:tcPr>
          <w:p w14:paraId="380F2DED" w14:textId="77777777" w:rsidR="00682352" w:rsidRPr="000C656D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82352" w:rsidRPr="00C81CBE" w14:paraId="4BCDE074" w14:textId="77777777" w:rsidTr="00F10F54">
        <w:trPr>
          <w:cantSplit/>
          <w:tblHeader/>
        </w:trPr>
        <w:tc>
          <w:tcPr>
            <w:tcW w:w="2430" w:type="dxa"/>
          </w:tcPr>
          <w:p w14:paraId="70B1B507" w14:textId="77777777" w:rsidR="00682352" w:rsidRPr="00C81CBE" w:rsidRDefault="00682352" w:rsidP="00F10F54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6C7AB458" w14:textId="77777777" w:rsidR="00682352" w:rsidRPr="00C81CBE" w:rsidRDefault="00682352" w:rsidP="00F10F5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</w:t>
            </w:r>
            <w:r w:rsidRPr="00C81CB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3A6575E7" w14:textId="77777777" w:rsidR="00682352" w:rsidRPr="00C81CBE" w:rsidRDefault="00682352" w:rsidP="00F10F5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6168E1FA" w14:textId="77777777" w:rsidR="00682352" w:rsidRPr="00C81CBE" w:rsidRDefault="00682352" w:rsidP="00F10F54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B22377" w14:textId="77777777" w:rsidR="00682352" w:rsidRPr="00C81CBE" w:rsidRDefault="00682352" w:rsidP="00F10F54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C81CB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4007586F" w14:textId="77777777" w:rsidR="00682352" w:rsidRPr="00C81CBE" w:rsidRDefault="00682352" w:rsidP="00F10F54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9" w:type="dxa"/>
            <w:gridSpan w:val="3"/>
          </w:tcPr>
          <w:p w14:paraId="74D869BF" w14:textId="77777777" w:rsidR="00682352" w:rsidRPr="00C81CBE" w:rsidRDefault="00682352" w:rsidP="00F10F54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5DB2E8" w14:textId="77777777" w:rsidR="00682352" w:rsidRPr="00C81CBE" w:rsidRDefault="00682352" w:rsidP="00F10F54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14" w:type="dxa"/>
          </w:tcPr>
          <w:p w14:paraId="7EA5451F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2559A41C" w14:textId="77777777" w:rsidR="00682352" w:rsidRDefault="00682352" w:rsidP="00F10F54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AF984BC" w14:textId="77777777" w:rsidR="00682352" w:rsidRPr="000C656D" w:rsidRDefault="00682352" w:rsidP="00F10F54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14:paraId="516613D6" w14:textId="77777777" w:rsidR="00682352" w:rsidRPr="000C656D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11" w:type="dxa"/>
            <w:gridSpan w:val="3"/>
          </w:tcPr>
          <w:p w14:paraId="5413D62D" w14:textId="77777777" w:rsidR="00682352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0C6999" w14:textId="77777777" w:rsidR="00682352" w:rsidRPr="000C656D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  <w:tc>
          <w:tcPr>
            <w:tcW w:w="188" w:type="dxa"/>
          </w:tcPr>
          <w:p w14:paraId="2F3BBF9E" w14:textId="77777777" w:rsidR="00682352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2" w:type="dxa"/>
            <w:gridSpan w:val="3"/>
          </w:tcPr>
          <w:p w14:paraId="2232CA3F" w14:textId="77777777" w:rsidR="00682352" w:rsidRPr="000C656D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11858F0F" w14:textId="77777777" w:rsidR="00682352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</w:tr>
      <w:tr w:rsidR="00682352" w:rsidRPr="00C81CBE" w14:paraId="65B83F27" w14:textId="77777777" w:rsidTr="00F10F54">
        <w:trPr>
          <w:cantSplit/>
          <w:tblHeader/>
        </w:trPr>
        <w:tc>
          <w:tcPr>
            <w:tcW w:w="2430" w:type="dxa"/>
          </w:tcPr>
          <w:p w14:paraId="3428B036" w14:textId="77777777" w:rsidR="00682352" w:rsidRPr="00C81CBE" w:rsidRDefault="00682352" w:rsidP="00F10F5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7FCDAF1" w14:textId="4A61D3BB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676D7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A68026D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331F63F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EC0C93F" w14:textId="77777777" w:rsidR="00682352" w:rsidRPr="00C81CBE" w:rsidRDefault="00682352" w:rsidP="00F10F54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4F5411E" w14:textId="77777777" w:rsidR="00682352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</w:p>
          <w:p w14:paraId="1FCFDD77" w14:textId="2379654F" w:rsidR="00682352" w:rsidRPr="00C81CBE" w:rsidRDefault="00676D79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46FCF3D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6E02B1" w14:textId="77777777" w:rsidR="00682352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276A2E99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2F8A6572" w14:textId="77777777" w:rsidR="00682352" w:rsidRPr="00C81CBE" w:rsidRDefault="00682352" w:rsidP="00F10F54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6B62934A" w14:textId="6FADD8BD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676D7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FB965A9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7DCDE6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14" w:type="dxa"/>
          </w:tcPr>
          <w:p w14:paraId="6350D1A9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2E8829D2" w14:textId="77777777" w:rsidR="00682352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</w:p>
          <w:p w14:paraId="38B92692" w14:textId="46AD5E80" w:rsidR="00682352" w:rsidRPr="000C656D" w:rsidRDefault="00676D79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2097B3E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C9C8F3" w14:textId="77777777" w:rsidR="00682352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482EDA6F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79" w:type="dxa"/>
          </w:tcPr>
          <w:p w14:paraId="487EAB17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</w:tcPr>
          <w:p w14:paraId="3E76783C" w14:textId="77777777" w:rsidR="00682352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</w:p>
          <w:p w14:paraId="61EF5855" w14:textId="56BF0246" w:rsidR="00682352" w:rsidRPr="00C81CBE" w:rsidRDefault="00676D79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61C9A1C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250E6DD" w14:textId="77777777" w:rsidR="00682352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74B552B8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8" w:type="dxa"/>
          </w:tcPr>
          <w:p w14:paraId="6B336404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</w:tcPr>
          <w:p w14:paraId="2D90D215" w14:textId="29EA10B2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676D7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7D8475F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F36D5E3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82352" w:rsidRPr="00C81CBE" w14:paraId="044E71A5" w14:textId="77777777" w:rsidTr="00F10F54">
        <w:trPr>
          <w:cantSplit/>
          <w:tblHeader/>
        </w:trPr>
        <w:tc>
          <w:tcPr>
            <w:tcW w:w="2430" w:type="dxa"/>
          </w:tcPr>
          <w:p w14:paraId="685BA544" w14:textId="77777777" w:rsidR="00682352" w:rsidRPr="00C81CBE" w:rsidRDefault="00682352" w:rsidP="00F10F5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EE00356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2ECC7B9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0B6B0A4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BA35268" w14:textId="77777777" w:rsidR="00682352" w:rsidRPr="00C81CBE" w:rsidRDefault="00682352" w:rsidP="00F10F54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39D168D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C7716F6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B898E3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1" w:type="dxa"/>
          </w:tcPr>
          <w:p w14:paraId="07CDF4D1" w14:textId="77777777" w:rsidR="00682352" w:rsidRPr="00C81CBE" w:rsidRDefault="00682352" w:rsidP="00F10F54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033599D2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A5AC0FE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AA907D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14" w:type="dxa"/>
          </w:tcPr>
          <w:p w14:paraId="1875EF71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7F6F8854" w14:textId="77777777" w:rsidR="00682352" w:rsidRPr="000C656D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4CE0D40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DF5181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9" w:type="dxa"/>
          </w:tcPr>
          <w:p w14:paraId="55468213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</w:tcPr>
          <w:p w14:paraId="0CF9064C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8733A98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79BC0C6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8" w:type="dxa"/>
          </w:tcPr>
          <w:p w14:paraId="7D3F2073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</w:tcPr>
          <w:p w14:paraId="79CCE8A4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505C800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9D67B8C" w14:textId="77777777" w:rsidR="00682352" w:rsidRPr="00C81CBE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682352" w:rsidRPr="00C81CBE" w14:paraId="51285944" w14:textId="77777777" w:rsidTr="00F10F54">
        <w:trPr>
          <w:cantSplit/>
          <w:trHeight w:val="270"/>
        </w:trPr>
        <w:tc>
          <w:tcPr>
            <w:tcW w:w="2430" w:type="dxa"/>
          </w:tcPr>
          <w:p w14:paraId="506A7ADE" w14:textId="77777777" w:rsidR="00682352" w:rsidRPr="00C81CBE" w:rsidRDefault="00682352" w:rsidP="00F10F5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1FF86BC5" w14:textId="77777777" w:rsidR="00682352" w:rsidRPr="00C81CBE" w:rsidRDefault="00682352" w:rsidP="00F10F54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184B253B" w14:textId="77777777" w:rsidR="00682352" w:rsidRPr="00C81CBE" w:rsidRDefault="00682352" w:rsidP="00F10F54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0" w:type="dxa"/>
            <w:gridSpan w:val="19"/>
          </w:tcPr>
          <w:p w14:paraId="15E018E9" w14:textId="77777777" w:rsidR="00682352" w:rsidRPr="000C656D" w:rsidRDefault="00682352" w:rsidP="00F10F5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C65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82352" w:rsidRPr="00C81CBE" w14:paraId="3D9C1725" w14:textId="77777777" w:rsidTr="00F10F54">
        <w:trPr>
          <w:cantSplit/>
        </w:trPr>
        <w:tc>
          <w:tcPr>
            <w:tcW w:w="2430" w:type="dxa"/>
          </w:tcPr>
          <w:p w14:paraId="13F56F81" w14:textId="77777777" w:rsidR="00682352" w:rsidRPr="00C81CBE" w:rsidRDefault="00682352" w:rsidP="00F10F5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49C36D9F" w14:textId="77777777" w:rsidR="00682352" w:rsidRPr="00C81CBE" w:rsidRDefault="00682352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9514AB8" w14:textId="77777777" w:rsidR="00682352" w:rsidRPr="00C81CBE" w:rsidRDefault="00682352" w:rsidP="00F10F54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EAC6C80" w14:textId="77777777" w:rsidR="00682352" w:rsidRPr="00C81CBE" w:rsidRDefault="00682352" w:rsidP="00F10F54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7CB6DC6" w14:textId="77777777" w:rsidR="00682352" w:rsidRPr="00C81CBE" w:rsidRDefault="00682352" w:rsidP="00F10F54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23F27C4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BE52DB8" w14:textId="77777777" w:rsidR="00682352" w:rsidRPr="00C81CBE" w:rsidRDefault="00682352" w:rsidP="00F10F54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17C96F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55976CC8" w14:textId="77777777" w:rsidR="00682352" w:rsidRPr="00C81CBE" w:rsidRDefault="00682352" w:rsidP="00F10F54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2D351D1C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9AA7696" w14:textId="77777777" w:rsidR="00682352" w:rsidRPr="00C81CBE" w:rsidRDefault="00682352" w:rsidP="00F10F54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B945A45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4" w:type="dxa"/>
          </w:tcPr>
          <w:p w14:paraId="1557D39F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6" w:type="dxa"/>
          </w:tcPr>
          <w:p w14:paraId="655E4A55" w14:textId="77777777" w:rsidR="00682352" w:rsidRPr="000C656D" w:rsidRDefault="00682352" w:rsidP="00F10F54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569B55" w14:textId="77777777" w:rsidR="00682352" w:rsidRPr="00C81CBE" w:rsidRDefault="00682352" w:rsidP="00F10F54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E9200C5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323446D5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</w:tcPr>
          <w:p w14:paraId="1A8E14E0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C39164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4AD9621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8" w:type="dxa"/>
          </w:tcPr>
          <w:p w14:paraId="12651994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2" w:type="dxa"/>
          </w:tcPr>
          <w:p w14:paraId="4B92EEF9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EE6A6BD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51978A29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82352" w:rsidRPr="00C81CBE" w14:paraId="6C5391A7" w14:textId="77777777" w:rsidTr="00F10F54">
        <w:trPr>
          <w:cantSplit/>
        </w:trPr>
        <w:tc>
          <w:tcPr>
            <w:tcW w:w="2430" w:type="dxa"/>
          </w:tcPr>
          <w:p w14:paraId="2830AE86" w14:textId="77777777" w:rsidR="00682352" w:rsidRPr="00E01B0E" w:rsidRDefault="00682352" w:rsidP="00F10F5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พีที อิชิ ตั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 </w:t>
            </w: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810" w:type="dxa"/>
          </w:tcPr>
          <w:p w14:paraId="6EA41A7A" w14:textId="4926CC27" w:rsidR="00682352" w:rsidRPr="0075476A" w:rsidRDefault="00FB737D" w:rsidP="00F10F54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2898A552" w14:textId="77777777" w:rsidR="00682352" w:rsidRPr="00C81CBE" w:rsidRDefault="00682352" w:rsidP="00F10F54">
            <w:pPr>
              <w:tabs>
                <w:tab w:val="clear" w:pos="454"/>
                <w:tab w:val="decimal" w:pos="46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30AFCF4" w14:textId="77777777" w:rsidR="00682352" w:rsidRPr="00C81CBE" w:rsidRDefault="00682352" w:rsidP="00F10F54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5796DF07" w14:textId="77777777" w:rsidR="00682352" w:rsidRPr="00C81CBE" w:rsidRDefault="00682352" w:rsidP="00F10F54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1F6E6D6" w14:textId="04E428E6" w:rsidR="00682352" w:rsidRPr="00B20F7D" w:rsidRDefault="00FB737D" w:rsidP="00F10F5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1,075,954</w:t>
            </w:r>
          </w:p>
        </w:tc>
        <w:tc>
          <w:tcPr>
            <w:tcW w:w="180" w:type="dxa"/>
          </w:tcPr>
          <w:p w14:paraId="080281AD" w14:textId="77777777" w:rsidR="00682352" w:rsidRPr="00C81CBE" w:rsidRDefault="00682352" w:rsidP="00F10F54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358CD5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1,270,741</w:t>
            </w:r>
          </w:p>
        </w:tc>
        <w:tc>
          <w:tcPr>
            <w:tcW w:w="181" w:type="dxa"/>
          </w:tcPr>
          <w:p w14:paraId="1868B00E" w14:textId="77777777" w:rsidR="00682352" w:rsidRPr="00C81CBE" w:rsidRDefault="00682352" w:rsidP="00F10F54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0336D96A" w14:textId="35029DE1" w:rsidR="00682352" w:rsidRPr="00C81CBE" w:rsidRDefault="00275991" w:rsidP="00F10F54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537,977</w:t>
            </w:r>
          </w:p>
        </w:tc>
        <w:tc>
          <w:tcPr>
            <w:tcW w:w="180" w:type="dxa"/>
          </w:tcPr>
          <w:p w14:paraId="6A3F6031" w14:textId="77777777" w:rsidR="00682352" w:rsidRPr="00C81CBE" w:rsidRDefault="00682352" w:rsidP="00F10F54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C5A29D9" w14:textId="462EC36A" w:rsidR="00682352" w:rsidRPr="00C81CBE" w:rsidRDefault="00682352" w:rsidP="00F10F54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635</w:t>
            </w:r>
            <w:r w:rsidRPr="00C81C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214" w:type="dxa"/>
          </w:tcPr>
          <w:p w14:paraId="4A041F7B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1B388DA0" w14:textId="563CB313" w:rsidR="00682352" w:rsidRPr="000C656D" w:rsidRDefault="00FC2784" w:rsidP="00F10F54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278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(314</w:t>
            </w:r>
            <w:r w:rsidRPr="00FC27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C278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500)</w:t>
            </w:r>
          </w:p>
        </w:tc>
        <w:tc>
          <w:tcPr>
            <w:tcW w:w="180" w:type="dxa"/>
          </w:tcPr>
          <w:p w14:paraId="639DE1BB" w14:textId="77777777" w:rsidR="00682352" w:rsidRPr="00C81CBE" w:rsidRDefault="00682352" w:rsidP="00F10F54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AE99C06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(481,600)</w:t>
            </w:r>
          </w:p>
        </w:tc>
        <w:tc>
          <w:tcPr>
            <w:tcW w:w="179" w:type="dxa"/>
          </w:tcPr>
          <w:p w14:paraId="2F136AE5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16F8AF6E" w14:textId="2968517B" w:rsidR="00682352" w:rsidRPr="00C81CBE" w:rsidRDefault="00FC2784" w:rsidP="00F10F54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278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223</w:t>
            </w:r>
            <w:r w:rsidRPr="00FC27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C2784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47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D6ED970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0988CA9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  <w:r w:rsidRPr="00C81C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188" w:type="dxa"/>
          </w:tcPr>
          <w:p w14:paraId="7758E33E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2812B60A" w14:textId="0E9A81D7" w:rsidR="00682352" w:rsidRPr="00C81CBE" w:rsidRDefault="00FC2784" w:rsidP="00F10F54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C27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223,50</w:t>
            </w:r>
            <w:r w:rsidR="001C58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0DE6E07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02FFEED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253,916</w:t>
            </w:r>
          </w:p>
        </w:tc>
      </w:tr>
      <w:tr w:rsidR="00682352" w:rsidRPr="00C81CBE" w14:paraId="6DFB653F" w14:textId="77777777" w:rsidTr="00F10F54">
        <w:trPr>
          <w:cantSplit/>
        </w:trPr>
        <w:tc>
          <w:tcPr>
            <w:tcW w:w="2430" w:type="dxa"/>
          </w:tcPr>
          <w:p w14:paraId="5D079F6A" w14:textId="77777777" w:rsidR="00682352" w:rsidRPr="00C81CBE" w:rsidRDefault="00682352" w:rsidP="00F10F5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87B8725" w14:textId="77777777" w:rsidR="00682352" w:rsidRPr="00C81CBE" w:rsidRDefault="00682352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5FC3D8F" w14:textId="77777777" w:rsidR="00682352" w:rsidRPr="00C81CBE" w:rsidRDefault="00682352" w:rsidP="00F10F54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8D24362" w14:textId="77777777" w:rsidR="00682352" w:rsidRPr="00C81CBE" w:rsidRDefault="00682352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56FD56C" w14:textId="77777777" w:rsidR="00682352" w:rsidRPr="00C81CBE" w:rsidRDefault="00682352" w:rsidP="00F10F54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E5B93BB" w14:textId="77777777" w:rsidR="00682352" w:rsidRPr="00B20F7D" w:rsidRDefault="00682352" w:rsidP="00F10F5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A3F64BE" w14:textId="77777777" w:rsidR="00682352" w:rsidRPr="00C81CBE" w:rsidRDefault="00682352" w:rsidP="00F10F54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D08B7DE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0282C0C1" w14:textId="77777777" w:rsidR="00682352" w:rsidRPr="00C81CBE" w:rsidRDefault="00682352" w:rsidP="00F10F54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6D295E63" w14:textId="422DFA10" w:rsidR="00682352" w:rsidRPr="00C81CBE" w:rsidRDefault="00275991" w:rsidP="00F10F54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Pr="002759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37,977</w:t>
            </w:r>
          </w:p>
        </w:tc>
        <w:tc>
          <w:tcPr>
            <w:tcW w:w="180" w:type="dxa"/>
          </w:tcPr>
          <w:p w14:paraId="6716F799" w14:textId="77777777" w:rsidR="00682352" w:rsidRPr="00C81CBE" w:rsidRDefault="00682352" w:rsidP="00F10F54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7258E42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635,370</w:t>
            </w:r>
          </w:p>
        </w:tc>
        <w:tc>
          <w:tcPr>
            <w:tcW w:w="214" w:type="dxa"/>
          </w:tcPr>
          <w:p w14:paraId="76CF6678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0D9B0A66" w14:textId="3A455E91" w:rsidR="00682352" w:rsidRPr="000C656D" w:rsidRDefault="00FC2784" w:rsidP="00F10F54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C278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(314</w:t>
            </w:r>
            <w:r w:rsidRPr="00FC27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C278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500)</w:t>
            </w:r>
          </w:p>
        </w:tc>
        <w:tc>
          <w:tcPr>
            <w:tcW w:w="180" w:type="dxa"/>
          </w:tcPr>
          <w:p w14:paraId="0FEAA7D3" w14:textId="77777777" w:rsidR="00682352" w:rsidRPr="00C81CBE" w:rsidRDefault="00682352" w:rsidP="00F10F54">
            <w:pPr>
              <w:pStyle w:val="acctfourfigures"/>
              <w:tabs>
                <w:tab w:val="decimal" w:pos="55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835090B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481</w:t>
            </w: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600</w:t>
            </w: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79" w:type="dxa"/>
          </w:tcPr>
          <w:p w14:paraId="65A8B818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14AB6D67" w14:textId="0DC452FF" w:rsidR="00682352" w:rsidRPr="00C81CBE" w:rsidRDefault="00FC2784" w:rsidP="00F10F54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C27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223,477</w:t>
            </w:r>
          </w:p>
        </w:tc>
        <w:tc>
          <w:tcPr>
            <w:tcW w:w="180" w:type="dxa"/>
          </w:tcPr>
          <w:p w14:paraId="0F90C57D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FF5014F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153</w:t>
            </w: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188" w:type="dxa"/>
          </w:tcPr>
          <w:p w14:paraId="354016AE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76B2E906" w14:textId="702FE7C7" w:rsidR="00682352" w:rsidRPr="00C81CBE" w:rsidRDefault="00FC2784" w:rsidP="00F10F54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C278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223,50</w:t>
            </w:r>
            <w:r w:rsidR="001C58D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</w:tcPr>
          <w:p w14:paraId="48A286E3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E1D881C" w14:textId="77777777" w:rsidR="00682352" w:rsidRPr="00C81CBE" w:rsidRDefault="00682352" w:rsidP="00F10F54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253,916</w:t>
            </w:r>
          </w:p>
        </w:tc>
      </w:tr>
    </w:tbl>
    <w:p w14:paraId="385E750F" w14:textId="77777777" w:rsidR="00682352" w:rsidRDefault="00682352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15A2216D" w14:textId="54197780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การร่วมค้าจัดตั้งและดำเนินธุรกิจในประเทศอินโดนีเซีย และดำเนินธุรกิจหลักเกี่ยวกับการ</w:t>
      </w:r>
      <w:r w:rsidRPr="00BC0211">
        <w:rPr>
          <w:rFonts w:asciiTheme="majorBidi" w:hAnsiTheme="majorBidi" w:cstheme="majorBidi"/>
          <w:sz w:val="30"/>
          <w:szCs w:val="30"/>
          <w:cs/>
        </w:rPr>
        <w:t>ผลิตและจำหน่ายเครื่องดื่ม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7E91F8E" w14:textId="77777777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156C2C9B" w14:textId="77777777" w:rsidR="00560711" w:rsidRPr="00C81CBE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696EF29C" w14:textId="71F7FB9D" w:rsidR="00107AA1" w:rsidRPr="00C81CBE" w:rsidRDefault="00107AA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  <w:sectPr w:rsidR="00107AA1" w:rsidRPr="00C81CBE" w:rsidSect="00B76C59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C3137E9" w14:textId="7FDDDD16" w:rsidR="00533393" w:rsidRPr="00C81CBE" w:rsidRDefault="00533393" w:rsidP="008A32C3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60" w:lineRule="atLeast"/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เงินลงทุนระยะยาวอื่น</w:t>
      </w:r>
    </w:p>
    <w:p w14:paraId="245503C6" w14:textId="77777777" w:rsidR="00533393" w:rsidRPr="00C81CBE" w:rsidRDefault="00533393" w:rsidP="0033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BC1B3C" w14:textId="7D8BFD3A" w:rsidR="0078574E" w:rsidRDefault="00673805" w:rsidP="0033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เงินลงทุนระยะยาวอื่น ณ วันที่ </w:t>
      </w:r>
      <w:r w:rsidRPr="00C81CBE">
        <w:rPr>
          <w:rFonts w:asciiTheme="majorBidi" w:hAnsiTheme="majorBidi" w:cstheme="majorBidi"/>
          <w:sz w:val="30"/>
          <w:szCs w:val="30"/>
        </w:rPr>
        <w:t>3</w:t>
      </w:r>
      <w:r w:rsidR="00446D4B">
        <w:rPr>
          <w:rFonts w:asciiTheme="majorBidi" w:hAnsiTheme="majorBidi" w:cstheme="majorBidi"/>
          <w:sz w:val="30"/>
          <w:szCs w:val="30"/>
        </w:rPr>
        <w:t xml:space="preserve">0 </w:t>
      </w:r>
      <w:r w:rsidR="006876E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C81CBE">
        <w:rPr>
          <w:rFonts w:asciiTheme="majorBidi" w:hAnsiTheme="majorBidi" w:cstheme="majorBidi"/>
          <w:sz w:val="30"/>
          <w:szCs w:val="30"/>
        </w:rPr>
        <w:t xml:space="preserve">2565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C81CBE">
        <w:rPr>
          <w:rFonts w:asciiTheme="majorBidi" w:hAnsiTheme="majorBidi" w:cstheme="majorBidi"/>
          <w:sz w:val="30"/>
          <w:szCs w:val="30"/>
        </w:rPr>
        <w:t xml:space="preserve">31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81CBE">
        <w:rPr>
          <w:rFonts w:asciiTheme="majorBidi" w:hAnsiTheme="majorBidi" w:cstheme="majorBidi"/>
          <w:sz w:val="30"/>
          <w:szCs w:val="30"/>
        </w:rPr>
        <w:t xml:space="preserve">2564 </w:t>
      </w:r>
      <w:r w:rsidRPr="00C81CBE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และเงินปันผลรับสำหรับงวด</w:t>
      </w:r>
      <w:r w:rsidR="006876E8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D5CC8">
        <w:rPr>
          <w:rFonts w:asciiTheme="majorBidi" w:hAnsiTheme="majorBidi" w:cstheme="majorBidi"/>
          <w:sz w:val="30"/>
          <w:szCs w:val="30"/>
        </w:rPr>
        <w:t xml:space="preserve">30 </w:t>
      </w:r>
      <w:r w:rsidR="006876E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C81CBE">
        <w:rPr>
          <w:rFonts w:asciiTheme="majorBidi" w:hAnsiTheme="majorBidi" w:cstheme="majorBidi"/>
          <w:sz w:val="30"/>
          <w:szCs w:val="30"/>
        </w:rPr>
        <w:t xml:space="preserve">2565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81CBE">
        <w:rPr>
          <w:rFonts w:asciiTheme="majorBidi" w:hAnsiTheme="majorBidi" w:cstheme="majorBidi"/>
          <w:sz w:val="30"/>
          <w:szCs w:val="30"/>
        </w:rPr>
        <w:t xml:space="preserve">2564 </w:t>
      </w:r>
      <w:r w:rsidRPr="00C81CB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E7EA06A" w14:textId="77777777" w:rsidR="00676D79" w:rsidRPr="00C81CBE" w:rsidRDefault="00676D79" w:rsidP="0033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017"/>
        <w:gridCol w:w="180"/>
        <w:gridCol w:w="984"/>
        <w:gridCol w:w="6"/>
        <w:gridCol w:w="174"/>
        <w:gridCol w:w="6"/>
        <w:gridCol w:w="1008"/>
        <w:gridCol w:w="182"/>
        <w:gridCol w:w="1067"/>
        <w:gridCol w:w="11"/>
        <w:gridCol w:w="169"/>
        <w:gridCol w:w="11"/>
        <w:gridCol w:w="990"/>
        <w:gridCol w:w="180"/>
        <w:gridCol w:w="979"/>
        <w:gridCol w:w="11"/>
        <w:gridCol w:w="169"/>
        <w:gridCol w:w="11"/>
        <w:gridCol w:w="988"/>
        <w:gridCol w:w="178"/>
        <w:gridCol w:w="988"/>
        <w:gridCol w:w="179"/>
        <w:gridCol w:w="1132"/>
        <w:gridCol w:w="180"/>
        <w:gridCol w:w="1170"/>
      </w:tblGrid>
      <w:tr w:rsidR="00676D79" w:rsidRPr="00C81CBE" w14:paraId="6385AFC1" w14:textId="77777777" w:rsidTr="00DD3B5D">
        <w:trPr>
          <w:cantSplit/>
        </w:trPr>
        <w:tc>
          <w:tcPr>
            <w:tcW w:w="2070" w:type="dxa"/>
          </w:tcPr>
          <w:p w14:paraId="7E2B0A37" w14:textId="77777777" w:rsidR="00676D79" w:rsidRPr="00676D79" w:rsidRDefault="00676D79" w:rsidP="00676D79">
            <w:pPr>
              <w:tabs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1970" w:type="dxa"/>
            <w:gridSpan w:val="25"/>
          </w:tcPr>
          <w:p w14:paraId="5433D52B" w14:textId="77777777" w:rsidR="00676D79" w:rsidRPr="00676D79" w:rsidRDefault="00676D79" w:rsidP="001C58DE">
            <w:pPr>
              <w:pStyle w:val="acctfourfigures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76D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76D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676D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76D79" w:rsidRPr="00C81CBE" w14:paraId="1FF71305" w14:textId="77777777" w:rsidTr="00DD3B5D">
        <w:trPr>
          <w:cantSplit/>
          <w:tblHeader/>
        </w:trPr>
        <w:tc>
          <w:tcPr>
            <w:tcW w:w="2070" w:type="dxa"/>
          </w:tcPr>
          <w:p w14:paraId="1AB476DA" w14:textId="77777777" w:rsidR="00676D79" w:rsidRPr="00C81CBE" w:rsidRDefault="00676D79" w:rsidP="00F10F54">
            <w:pPr>
              <w:tabs>
                <w:tab w:val="left" w:pos="630"/>
              </w:tabs>
              <w:ind w:firstLine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1" w:type="dxa"/>
            <w:gridSpan w:val="3"/>
          </w:tcPr>
          <w:p w14:paraId="184046B7" w14:textId="77777777" w:rsidR="00676D79" w:rsidRPr="00C81CBE" w:rsidRDefault="00676D79" w:rsidP="00F10F54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</w:t>
            </w:r>
            <w:r w:rsidRPr="00C81CB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  <w:gridSpan w:val="2"/>
          </w:tcPr>
          <w:p w14:paraId="74E592D3" w14:textId="77777777" w:rsidR="00676D79" w:rsidRPr="00C81CBE" w:rsidRDefault="00676D79" w:rsidP="00F10F54">
            <w:pPr>
              <w:tabs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3" w:type="dxa"/>
            <w:gridSpan w:val="4"/>
          </w:tcPr>
          <w:p w14:paraId="263E9945" w14:textId="77777777" w:rsidR="00676D79" w:rsidRPr="00C81CBE" w:rsidRDefault="00676D79" w:rsidP="00F10F54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A8AC634" w14:textId="77777777" w:rsidR="00676D79" w:rsidRPr="00C81CBE" w:rsidRDefault="00676D79" w:rsidP="00F10F54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C81CB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48E2A670" w14:textId="77777777" w:rsidR="00676D79" w:rsidRPr="00C81CBE" w:rsidRDefault="00676D79" w:rsidP="00F10F54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4"/>
          </w:tcPr>
          <w:p w14:paraId="3A17DF98" w14:textId="77777777" w:rsidR="00676D79" w:rsidRPr="00C81CBE" w:rsidRDefault="00676D79" w:rsidP="00F10F54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0E999F1" w14:textId="77777777" w:rsidR="00676D79" w:rsidRPr="00C81CBE" w:rsidRDefault="00676D79" w:rsidP="00F10F54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5CC39694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5" w:type="dxa"/>
            <w:gridSpan w:val="4"/>
          </w:tcPr>
          <w:p w14:paraId="56749869" w14:textId="77777777" w:rsidR="00676D79" w:rsidRDefault="00676D79" w:rsidP="00F10F54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07DC85" w14:textId="77777777" w:rsidR="00676D79" w:rsidRPr="00C81CBE" w:rsidRDefault="00676D79" w:rsidP="00F10F54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79" w:type="dxa"/>
          </w:tcPr>
          <w:p w14:paraId="12A3B522" w14:textId="77777777" w:rsidR="00676D79" w:rsidRPr="00C81CBE" w:rsidRDefault="00676D79" w:rsidP="00F10F54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82" w:type="dxa"/>
            <w:gridSpan w:val="3"/>
          </w:tcPr>
          <w:p w14:paraId="2D689286" w14:textId="77777777" w:rsidR="00676D79" w:rsidRPr="00C81CBE" w:rsidRDefault="00676D79" w:rsidP="00F10F54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1FC9E8DC" w14:textId="747E3597" w:rsidR="00676D79" w:rsidRPr="00C81CBE" w:rsidRDefault="00676D79" w:rsidP="00F10F54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</w:t>
            </w:r>
            <w:r w:rsidR="001C58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เก้า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676D79" w:rsidRPr="00C81CBE" w14:paraId="0394F745" w14:textId="77777777" w:rsidTr="00DD3B5D">
        <w:trPr>
          <w:cantSplit/>
          <w:tblHeader/>
        </w:trPr>
        <w:tc>
          <w:tcPr>
            <w:tcW w:w="2070" w:type="dxa"/>
          </w:tcPr>
          <w:p w14:paraId="64A16B26" w14:textId="77777777" w:rsidR="00676D79" w:rsidRPr="00BD5CC8" w:rsidRDefault="00676D79" w:rsidP="00F10F54">
            <w:pPr>
              <w:pStyle w:val="acctfourfigures"/>
              <w:tabs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17" w:type="dxa"/>
          </w:tcPr>
          <w:p w14:paraId="1F9883D2" w14:textId="2399E95C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905E229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1C214B0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7DA07CF3" w14:textId="77777777" w:rsidR="00676D79" w:rsidRPr="00C81CBE" w:rsidRDefault="00676D79" w:rsidP="00F10F54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0E66E64" w14:textId="7E10E2F2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</w:tcPr>
          <w:p w14:paraId="7325AC65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7539622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2CB33825" w14:textId="77777777" w:rsidR="00676D79" w:rsidRPr="00C81CBE" w:rsidRDefault="00676D79" w:rsidP="00F10F54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27DBA35" w14:textId="41128EDB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C5D6A21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6BD5CF7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29A43591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1BA7BA3E" w14:textId="7278444B" w:rsidR="00676D79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0CA0A9B4" w14:textId="77777777" w:rsidR="00676D79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</w:tcPr>
          <w:p w14:paraId="0A9B1551" w14:textId="77777777" w:rsidR="00676D79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9" w:type="dxa"/>
          </w:tcPr>
          <w:p w14:paraId="7A8D7D5E" w14:textId="77777777" w:rsidR="00676D79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14:paraId="210F8127" w14:textId="289E48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6ADA6E56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C7C9C9" w14:textId="1E505DD4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9010E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676D79" w:rsidRPr="00C81CBE" w14:paraId="3A4ADB4F" w14:textId="77777777" w:rsidTr="00DD3B5D">
        <w:trPr>
          <w:cantSplit/>
          <w:tblHeader/>
        </w:trPr>
        <w:tc>
          <w:tcPr>
            <w:tcW w:w="2070" w:type="dxa"/>
          </w:tcPr>
          <w:p w14:paraId="04DEBDFA" w14:textId="77777777" w:rsidR="00676D79" w:rsidRPr="00C81CBE" w:rsidRDefault="00676D79" w:rsidP="00F10F54">
            <w:pPr>
              <w:pStyle w:val="acctfourfigures"/>
              <w:tabs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702AE43A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8827F0E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1510AD7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1D1989EA" w14:textId="77777777" w:rsidR="00676D79" w:rsidRPr="00C81CBE" w:rsidRDefault="00676D79" w:rsidP="00F10F54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77CC8523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7C1C7EB8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C3649C2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79B88D7C" w14:textId="77777777" w:rsidR="00676D79" w:rsidRPr="00C81CBE" w:rsidRDefault="00676D79" w:rsidP="00F10F54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818D18C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B2BB94F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770D02F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4DEF75A9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7681C562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6B7E3D81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650A7645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9" w:type="dxa"/>
          </w:tcPr>
          <w:p w14:paraId="5D68315F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013AF078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D27CEBC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2E369" w14:textId="77777777" w:rsidR="00676D79" w:rsidRPr="00C81CBE" w:rsidRDefault="00676D79" w:rsidP="00F10F54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676D79" w:rsidRPr="00C81CBE" w14:paraId="40D0C355" w14:textId="77777777" w:rsidTr="00DD3B5D">
        <w:trPr>
          <w:cantSplit/>
        </w:trPr>
        <w:tc>
          <w:tcPr>
            <w:tcW w:w="2070" w:type="dxa"/>
          </w:tcPr>
          <w:p w14:paraId="64CC26F6" w14:textId="77777777" w:rsidR="00676D79" w:rsidRPr="00C81CBE" w:rsidRDefault="00676D79" w:rsidP="00F10F54">
            <w:pPr>
              <w:tabs>
                <w:tab w:val="clear" w:pos="454"/>
                <w:tab w:val="left" w:pos="630"/>
              </w:tabs>
              <w:ind w:left="458" w:hanging="4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87" w:type="dxa"/>
            <w:gridSpan w:val="4"/>
          </w:tcPr>
          <w:p w14:paraId="06FF8D3A" w14:textId="77777777" w:rsidR="00676D79" w:rsidRPr="00E14382" w:rsidRDefault="00676D79" w:rsidP="00F10F54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14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14D9A617" w14:textId="77777777" w:rsidR="00676D79" w:rsidRPr="00C81CBE" w:rsidRDefault="00676D79" w:rsidP="00F10F54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03" w:type="dxa"/>
            <w:gridSpan w:val="19"/>
          </w:tcPr>
          <w:p w14:paraId="7CC586C9" w14:textId="77777777" w:rsidR="00676D79" w:rsidRDefault="00676D79" w:rsidP="00F10F5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4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14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D326C" w:rsidRPr="00C81CBE" w14:paraId="0AACC6D0" w14:textId="77777777" w:rsidTr="00DD3B5D">
        <w:trPr>
          <w:cantSplit/>
        </w:trPr>
        <w:tc>
          <w:tcPr>
            <w:tcW w:w="2070" w:type="dxa"/>
          </w:tcPr>
          <w:p w14:paraId="23E26687" w14:textId="77777777" w:rsidR="00FD326C" w:rsidRPr="00C81CBE" w:rsidRDefault="00FD326C" w:rsidP="00852A86">
            <w:pPr>
              <w:tabs>
                <w:tab w:val="clear" w:pos="454"/>
                <w:tab w:val="left" w:pos="630"/>
              </w:tabs>
              <w:ind w:left="458" w:hanging="3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พรีดิกทิฟ จำกัด</w:t>
            </w:r>
          </w:p>
        </w:tc>
        <w:tc>
          <w:tcPr>
            <w:tcW w:w="1017" w:type="dxa"/>
          </w:tcPr>
          <w:p w14:paraId="3F8409EE" w14:textId="0D60A3EA" w:rsidR="00FD326C" w:rsidRPr="00C81CBE" w:rsidRDefault="00FD326C" w:rsidP="00F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20.12</w:t>
            </w:r>
          </w:p>
        </w:tc>
        <w:tc>
          <w:tcPr>
            <w:tcW w:w="180" w:type="dxa"/>
          </w:tcPr>
          <w:p w14:paraId="477DD4D7" w14:textId="77777777" w:rsidR="00FD326C" w:rsidRPr="00C81CBE" w:rsidRDefault="00FD326C" w:rsidP="00FD326C">
            <w:pPr>
              <w:tabs>
                <w:tab w:val="clear" w:pos="454"/>
                <w:tab w:val="decimal" w:pos="461"/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15B0CBB" w14:textId="77777777" w:rsidR="00FD326C" w:rsidRPr="00C81CBE" w:rsidRDefault="00FD326C" w:rsidP="00FD326C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D04267E" w14:textId="77777777" w:rsidR="00FD326C" w:rsidRPr="00C81CBE" w:rsidRDefault="00FD326C" w:rsidP="00FD326C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03459156" w14:textId="3CAC990E" w:rsidR="00FD326C" w:rsidRPr="00C81CBE" w:rsidRDefault="00FD326C" w:rsidP="00FD32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2,504</w:t>
            </w:r>
          </w:p>
        </w:tc>
        <w:tc>
          <w:tcPr>
            <w:tcW w:w="182" w:type="dxa"/>
          </w:tcPr>
          <w:p w14:paraId="1EE53064" w14:textId="77777777" w:rsidR="00FD326C" w:rsidRPr="00C81CBE" w:rsidRDefault="00FD326C" w:rsidP="00FD326C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97E1CE2" w14:textId="77777777" w:rsidR="00FD326C" w:rsidRPr="00C81CBE" w:rsidRDefault="00FD326C" w:rsidP="00FD326C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626EF8E" w14:textId="77777777" w:rsidR="00FD326C" w:rsidRPr="00C81CBE" w:rsidRDefault="00FD326C" w:rsidP="00FD326C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C0F22E" w14:textId="2E80C066" w:rsidR="00FD326C" w:rsidRPr="00C81CBE" w:rsidRDefault="00FD326C" w:rsidP="00FD326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80" w:type="dxa"/>
          </w:tcPr>
          <w:p w14:paraId="3B178F26" w14:textId="77777777" w:rsidR="00FD326C" w:rsidRPr="00C81CBE" w:rsidRDefault="00FD326C" w:rsidP="00FD326C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1DB86BD" w14:textId="77777777" w:rsidR="00FD326C" w:rsidRPr="00C81CBE" w:rsidRDefault="00FD326C" w:rsidP="00FD326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DCCC3A6" w14:textId="77777777" w:rsidR="00FD326C" w:rsidRPr="00C81CBE" w:rsidRDefault="00FD326C" w:rsidP="00FD326C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37A799E" w14:textId="6A975464" w:rsidR="00FD326C" w:rsidRDefault="00FD326C" w:rsidP="00FD326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78" w:type="dxa"/>
          </w:tcPr>
          <w:p w14:paraId="2C9872B9" w14:textId="77777777" w:rsidR="00FD326C" w:rsidRDefault="00FD326C" w:rsidP="00FD326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F75F241" w14:textId="77777777" w:rsidR="00FD326C" w:rsidRDefault="00FD326C" w:rsidP="00FD326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1ADB99A8" w14:textId="77777777" w:rsidR="00FD326C" w:rsidRDefault="00FD326C" w:rsidP="00FD326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75A28730" w14:textId="77777777" w:rsidR="00FD326C" w:rsidRPr="00C81CBE" w:rsidRDefault="00FD326C" w:rsidP="00FD326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292F60" w14:textId="77777777" w:rsidR="00FD326C" w:rsidRPr="00C81CBE" w:rsidRDefault="00FD326C" w:rsidP="00FD326C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20B684B" w14:textId="77777777" w:rsidR="00FD326C" w:rsidRPr="00C81CBE" w:rsidRDefault="00FD326C" w:rsidP="00FD326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D326C" w:rsidRPr="00C81CBE" w14:paraId="67BF5DDC" w14:textId="77777777" w:rsidTr="00DD3B5D">
        <w:trPr>
          <w:cantSplit/>
        </w:trPr>
        <w:tc>
          <w:tcPr>
            <w:tcW w:w="2070" w:type="dxa"/>
          </w:tcPr>
          <w:p w14:paraId="2153CA92" w14:textId="77777777" w:rsidR="00FD326C" w:rsidRPr="00C81CBE" w:rsidRDefault="00FD326C" w:rsidP="00852A86">
            <w:pPr>
              <w:tabs>
                <w:tab w:val="left" w:pos="630"/>
              </w:tabs>
              <w:ind w:firstLine="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</w:tcPr>
          <w:p w14:paraId="268F0591" w14:textId="77777777" w:rsidR="00FD326C" w:rsidRPr="00C81CBE" w:rsidRDefault="00FD326C" w:rsidP="00F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7D561A8" w14:textId="77777777" w:rsidR="00FD326C" w:rsidRPr="00C81CBE" w:rsidRDefault="00FD326C" w:rsidP="00FD326C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0104149" w14:textId="77777777" w:rsidR="00FD326C" w:rsidRPr="00C81CBE" w:rsidRDefault="00FD326C" w:rsidP="00FD3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AA5682E" w14:textId="77777777" w:rsidR="00FD326C" w:rsidRPr="00C81CBE" w:rsidRDefault="00FD326C" w:rsidP="00FD326C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69AA4AC" w14:textId="77777777" w:rsidR="00FD326C" w:rsidRPr="00C81CBE" w:rsidRDefault="00FD326C" w:rsidP="00FD326C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65AC2CFA" w14:textId="77777777" w:rsidR="00FD326C" w:rsidRPr="00C81CBE" w:rsidRDefault="00FD326C" w:rsidP="00FD326C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19467280" w14:textId="77777777" w:rsidR="00FD326C" w:rsidRPr="00C81CBE" w:rsidRDefault="00FD326C" w:rsidP="00FD326C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EA35FC2" w14:textId="77777777" w:rsidR="00FD326C" w:rsidRPr="00C81CBE" w:rsidRDefault="00FD326C" w:rsidP="00FD326C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9D655A" w14:textId="5BAC0A45" w:rsidR="00FD326C" w:rsidRPr="00C81CBE" w:rsidRDefault="00FD326C" w:rsidP="00FD326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D326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80" w:type="dxa"/>
          </w:tcPr>
          <w:p w14:paraId="5D45F94C" w14:textId="77777777" w:rsidR="00FD326C" w:rsidRPr="00C81CBE" w:rsidRDefault="00FD326C" w:rsidP="00FD326C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79BD03" w14:textId="77777777" w:rsidR="00FD326C" w:rsidRPr="00C81CBE" w:rsidRDefault="00FD326C" w:rsidP="00FD326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9550537" w14:textId="77777777" w:rsidR="00FD326C" w:rsidRPr="00C81CBE" w:rsidRDefault="00FD326C" w:rsidP="00FD326C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DB5E2C1" w14:textId="4A8D82A1" w:rsidR="00FD326C" w:rsidRDefault="00FD326C" w:rsidP="00FD326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D326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78" w:type="dxa"/>
          </w:tcPr>
          <w:p w14:paraId="15C8BC70" w14:textId="77777777" w:rsidR="00FD326C" w:rsidRDefault="00FD326C" w:rsidP="00FD326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0F1E29D" w14:textId="77777777" w:rsidR="00FD326C" w:rsidRDefault="00FD326C" w:rsidP="00FD326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6A8F7746" w14:textId="77777777" w:rsidR="00FD326C" w:rsidRDefault="00FD326C" w:rsidP="00FD326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1CDFBB42" w14:textId="77777777" w:rsidR="00FD326C" w:rsidRPr="00C81CBE" w:rsidRDefault="00FD326C" w:rsidP="00FD326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1F8BFF" w14:textId="77777777" w:rsidR="00FD326C" w:rsidRPr="00C81CBE" w:rsidRDefault="00FD326C" w:rsidP="00FD326C">
            <w:pPr>
              <w:pStyle w:val="acctfourfigures"/>
              <w:tabs>
                <w:tab w:val="left" w:pos="63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4A983E" w14:textId="77777777" w:rsidR="00FD326C" w:rsidRPr="00C81CBE" w:rsidRDefault="00FD326C" w:rsidP="00FD326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FD326C" w:rsidRPr="00C81CBE" w14:paraId="5BE4DDF5" w14:textId="77777777" w:rsidTr="00DD3B5D">
        <w:trPr>
          <w:cantSplit/>
        </w:trPr>
        <w:tc>
          <w:tcPr>
            <w:tcW w:w="2070" w:type="dxa"/>
          </w:tcPr>
          <w:p w14:paraId="444107FE" w14:textId="77777777" w:rsidR="00FD326C" w:rsidRPr="00C81CBE" w:rsidRDefault="00FD326C" w:rsidP="00FD326C">
            <w:pPr>
              <w:tabs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1970" w:type="dxa"/>
            <w:gridSpan w:val="25"/>
          </w:tcPr>
          <w:p w14:paraId="0DDC6A40" w14:textId="14077CF8" w:rsidR="00FD326C" w:rsidRPr="00C81CBE" w:rsidRDefault="00FD326C" w:rsidP="00FD326C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</w:tbl>
    <w:p w14:paraId="7A2F7E00" w14:textId="77777777" w:rsidR="00676D79" w:rsidRDefault="00676D79" w:rsidP="00852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firstLine="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พรีดิกทิฟ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(“PDT”) </w:t>
      </w:r>
      <w:r>
        <w:rPr>
          <w:rFonts w:asciiTheme="majorBidi" w:hAnsiTheme="majorBidi" w:cstheme="majorBidi" w:hint="cs"/>
          <w:sz w:val="30"/>
          <w:szCs w:val="30"/>
          <w:cs/>
        </w:rPr>
        <w:t>จัดตั้งและดำเนินธุรกิจในประเทศไทย และดำเนินธุรกิจหลักเกี่ยวกับการ</w:t>
      </w:r>
      <w:r w:rsidRPr="00C81CBE">
        <w:rPr>
          <w:rFonts w:asciiTheme="majorBidi" w:hAnsiTheme="majorBidi" w:cstheme="majorBidi"/>
          <w:sz w:val="30"/>
          <w:szCs w:val="30"/>
          <w:cs/>
        </w:rPr>
        <w:t>ให้คำปรึกษาด้านการบริหารจัดการ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936F622" w14:textId="63AA41D3" w:rsidR="00916B35" w:rsidRPr="00676D79" w:rsidRDefault="00916B35" w:rsidP="00676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AF226DE" w14:textId="0F149A22" w:rsidR="00840E41" w:rsidRPr="00C81CBE" w:rsidRDefault="00840E41" w:rsidP="00DD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630"/>
        <w:jc w:val="thaiDistribute"/>
        <w:rPr>
          <w:rFonts w:asciiTheme="majorBidi" w:hAnsiTheme="majorBidi" w:cstheme="majorBidi"/>
          <w:cs/>
        </w:rPr>
      </w:pP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28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บริษัทได้ลงทุนในหุ้นสามัญเพิ่มทุนของ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PDT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5,036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 โดยมีมูลค่าหุ้นที่ตราไว้หุ้นละ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100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ในราคาหุ้นละ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18,389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>บาท เป็</w:t>
      </w:r>
      <w:r w:rsidR="006A67C4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>จำนว</w:t>
      </w:r>
      <w:r w:rsidR="00DD3B5D" w:rsidRPr="00DD3B5D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="00DD3B5D">
        <w:rPr>
          <w:rFonts w:asciiTheme="majorBidi" w:hAnsiTheme="majorBidi" w:cstheme="majorBidi"/>
          <w:sz w:val="30"/>
          <w:szCs w:val="30"/>
          <w:cs/>
        </w:rPr>
        <w:br/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รวม </w:t>
      </w:r>
      <w:r w:rsidRPr="00C81CBE">
        <w:rPr>
          <w:rFonts w:asciiTheme="majorBidi" w:hAnsiTheme="majorBidi" w:cstheme="majorBidi"/>
          <w:sz w:val="30"/>
          <w:szCs w:val="30"/>
        </w:rPr>
        <w:t xml:space="preserve">92.6 </w:t>
      </w:r>
      <w:r w:rsidRPr="00C81CB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F6A77" w:rsidRPr="00C81CBE">
        <w:rPr>
          <w:rFonts w:asciiTheme="majorBidi" w:hAnsiTheme="majorBidi" w:cstheme="majorBidi"/>
          <w:sz w:val="30"/>
          <w:szCs w:val="30"/>
          <w:cs/>
        </w:rPr>
        <w:t xml:space="preserve"> โดยบริษัทมีสิทธิในการขายหุ้นคืนตามเงื่อนไขและระยะเวลาที่กำหนดไว้ในสัญญา</w:t>
      </w:r>
    </w:p>
    <w:p w14:paraId="331C670E" w14:textId="77777777" w:rsidR="00533393" w:rsidRPr="00C81CBE" w:rsidRDefault="00533393" w:rsidP="00332861">
      <w:pPr>
        <w:tabs>
          <w:tab w:val="left" w:pos="630"/>
        </w:tabs>
        <w:ind w:hanging="90"/>
        <w:rPr>
          <w:rFonts w:asciiTheme="majorBidi" w:hAnsiTheme="majorBidi" w:cstheme="majorBidi"/>
          <w:sz w:val="30"/>
          <w:szCs w:val="30"/>
        </w:rPr>
      </w:pPr>
    </w:p>
    <w:p w14:paraId="5C740F59" w14:textId="5C8D4852" w:rsidR="00533393" w:rsidRPr="00C81CBE" w:rsidRDefault="00533393" w:rsidP="00332861">
      <w:pPr>
        <w:tabs>
          <w:tab w:val="clear" w:pos="680"/>
          <w:tab w:val="left" w:pos="630"/>
        </w:tabs>
        <w:rPr>
          <w:rFonts w:asciiTheme="majorBidi" w:hAnsiTheme="majorBidi" w:cstheme="majorBidi"/>
          <w:sz w:val="30"/>
          <w:szCs w:val="30"/>
        </w:rPr>
        <w:sectPr w:rsidR="00533393" w:rsidRPr="00C81CBE" w:rsidSect="00B76C59">
          <w:headerReference w:type="default" r:id="rId16"/>
          <w:headerReference w:type="firs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B7D9E00" w14:textId="77777777" w:rsidR="00460BCC" w:rsidRPr="00D23D65" w:rsidRDefault="00E322DE" w:rsidP="00D23D6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23D65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</w:t>
      </w:r>
      <w:r w:rsidR="00460BCC" w:rsidRPr="00D23D65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4D234994" w14:textId="77FB23F3" w:rsidR="00DD6D33" w:rsidRPr="00D23D65" w:rsidRDefault="00DD6D33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C049D9" w14:textId="41900CB1" w:rsidR="00AC7AE9" w:rsidRPr="00D23D65" w:rsidRDefault="00AC7AE9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23D65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D23D65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6876E8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D23D65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D23D6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72A25" w:rsidRPr="00D23D65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6876E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 w:rsidRPr="00D23D6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120366" w:rsidRPr="00D23D6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DDDCFE5" w14:textId="6F94D202" w:rsidR="00AC7AE9" w:rsidRPr="00D23D65" w:rsidRDefault="00AC7AE9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09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5589"/>
        <w:gridCol w:w="1620"/>
        <w:gridCol w:w="269"/>
        <w:gridCol w:w="1621"/>
      </w:tblGrid>
      <w:tr w:rsidR="00A72A25" w:rsidRPr="00D23D65" w14:paraId="33636080" w14:textId="77777777" w:rsidTr="004743BF">
        <w:trPr>
          <w:tblHeader/>
        </w:trPr>
        <w:tc>
          <w:tcPr>
            <w:tcW w:w="3071" w:type="pct"/>
          </w:tcPr>
          <w:p w14:paraId="59680E97" w14:textId="77777777" w:rsidR="00A72A25" w:rsidRPr="00D23D65" w:rsidRDefault="00A72A25" w:rsidP="00D23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29" w:type="pct"/>
            <w:gridSpan w:val="3"/>
            <w:hideMark/>
          </w:tcPr>
          <w:p w14:paraId="080498B7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23D6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  <w:r w:rsidRPr="00D23D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A25" w:rsidRPr="00D23D65" w14:paraId="0E359007" w14:textId="77777777" w:rsidTr="004743BF">
        <w:trPr>
          <w:tblHeader/>
        </w:trPr>
        <w:tc>
          <w:tcPr>
            <w:tcW w:w="3071" w:type="pct"/>
          </w:tcPr>
          <w:p w14:paraId="0679D4F0" w14:textId="77777777" w:rsidR="00A72A25" w:rsidRPr="00D23D65" w:rsidRDefault="00A72A25" w:rsidP="00D23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AEAA4C7" w14:textId="77777777" w:rsidR="00A72A25" w:rsidRPr="00D23D65" w:rsidRDefault="00A72A25" w:rsidP="00D23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6C01280" w14:textId="77777777" w:rsidR="00A72A25" w:rsidRPr="00D23D65" w:rsidRDefault="00A72A25" w:rsidP="00D23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  <w:hideMark/>
          </w:tcPr>
          <w:p w14:paraId="719298C8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1FFC1A28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</w:p>
          <w:p w14:paraId="258440C8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5DB600BC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hideMark/>
          </w:tcPr>
          <w:p w14:paraId="2A472276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0601CD81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Pr="00D23D65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D23D6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A72A25" w:rsidRPr="00D23D65" w14:paraId="1F67220B" w14:textId="77777777" w:rsidTr="004743BF">
        <w:trPr>
          <w:tblHeader/>
        </w:trPr>
        <w:tc>
          <w:tcPr>
            <w:tcW w:w="3071" w:type="pct"/>
          </w:tcPr>
          <w:p w14:paraId="37E31EEE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9" w:type="pct"/>
            <w:gridSpan w:val="3"/>
            <w:hideMark/>
          </w:tcPr>
          <w:p w14:paraId="1F2667C1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5387"/>
                <w:tab w:val="left" w:pos="720"/>
                <w:tab w:val="left" w:pos="5348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A25" w:rsidRPr="00D23D65" w14:paraId="2A317484" w14:textId="77777777" w:rsidTr="004743BF">
        <w:trPr>
          <w:tblHeader/>
        </w:trPr>
        <w:tc>
          <w:tcPr>
            <w:tcW w:w="3071" w:type="pct"/>
            <w:shd w:val="clear" w:color="auto" w:fill="auto"/>
          </w:tcPr>
          <w:p w14:paraId="5291CC0C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90" w:type="pct"/>
            <w:shd w:val="clear" w:color="auto" w:fill="auto"/>
          </w:tcPr>
          <w:p w14:paraId="3E4DD036" w14:textId="55A375D3" w:rsidR="00A72A25" w:rsidRPr="00D23D65" w:rsidRDefault="00FB3D2F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A397804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19BE0779" w14:textId="551C9BD4" w:rsidR="00A72A25" w:rsidRPr="00D23D65" w:rsidRDefault="00FB3D2F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3D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(50</w:t>
            </w:r>
            <w:r w:rsidR="000A47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FB3D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72A25" w:rsidRPr="00D23D65" w14:paraId="3563CAB2" w14:textId="77777777" w:rsidTr="004743BF">
        <w:trPr>
          <w:tblHeader/>
        </w:trPr>
        <w:tc>
          <w:tcPr>
            <w:tcW w:w="3071" w:type="pct"/>
            <w:shd w:val="clear" w:color="auto" w:fill="auto"/>
          </w:tcPr>
          <w:p w14:paraId="464FB156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90" w:type="pct"/>
            <w:shd w:val="clear" w:color="auto" w:fill="auto"/>
          </w:tcPr>
          <w:p w14:paraId="7A5311B8" w14:textId="6ECEE13B" w:rsidR="00A72A25" w:rsidRPr="00D23D65" w:rsidRDefault="00582551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56,491</w:t>
            </w:r>
          </w:p>
        </w:tc>
        <w:tc>
          <w:tcPr>
            <w:tcW w:w="148" w:type="pct"/>
            <w:shd w:val="clear" w:color="auto" w:fill="auto"/>
          </w:tcPr>
          <w:p w14:paraId="5FDBCC1C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0E322937" w14:textId="14C81201" w:rsidR="00A72A25" w:rsidRPr="00D23D65" w:rsidRDefault="00FB3D2F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3D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(5,18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FB3D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72A25" w:rsidRPr="00D23D65" w14:paraId="2E166303" w14:textId="77777777" w:rsidTr="004743BF">
        <w:trPr>
          <w:tblHeader/>
        </w:trPr>
        <w:tc>
          <w:tcPr>
            <w:tcW w:w="3071" w:type="pct"/>
            <w:shd w:val="clear" w:color="auto" w:fill="auto"/>
            <w:hideMark/>
          </w:tcPr>
          <w:p w14:paraId="5063CC7B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90" w:type="pct"/>
            <w:shd w:val="clear" w:color="auto" w:fill="auto"/>
          </w:tcPr>
          <w:p w14:paraId="1FA85EE8" w14:textId="26EB24D3" w:rsidR="00A72A25" w:rsidRPr="00D23D65" w:rsidRDefault="00FB3D2F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3D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148" w:type="pct"/>
            <w:shd w:val="clear" w:color="auto" w:fill="auto"/>
          </w:tcPr>
          <w:p w14:paraId="194DA40E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529B6249" w14:textId="14990B6C" w:rsidR="00A72A25" w:rsidRPr="00D23D65" w:rsidRDefault="00FB3D2F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3D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FB3D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72A25" w:rsidRPr="00D23D65" w14:paraId="75277999" w14:textId="77777777" w:rsidTr="004743BF">
        <w:trPr>
          <w:tblHeader/>
        </w:trPr>
        <w:tc>
          <w:tcPr>
            <w:tcW w:w="3071" w:type="pct"/>
            <w:shd w:val="clear" w:color="auto" w:fill="auto"/>
            <w:hideMark/>
          </w:tcPr>
          <w:p w14:paraId="2BE1316C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เครื่องมือและเครื่องใช้</w:t>
            </w:r>
          </w:p>
        </w:tc>
        <w:tc>
          <w:tcPr>
            <w:tcW w:w="890" w:type="pct"/>
            <w:shd w:val="clear" w:color="auto" w:fill="auto"/>
          </w:tcPr>
          <w:p w14:paraId="7931D313" w14:textId="2C2FE12E" w:rsidR="00A72A25" w:rsidRPr="00D23D65" w:rsidRDefault="00FB3D2F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3D2F">
              <w:rPr>
                <w:rFonts w:ascii="Angsana New" w:hAnsi="Angsana New" w:cs="Angsana New"/>
                <w:sz w:val="30"/>
                <w:szCs w:val="30"/>
                <w:lang w:val="en-US"/>
              </w:rPr>
              <w:t>7,0</w:t>
            </w:r>
            <w:r w:rsidR="00582551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148" w:type="pct"/>
            <w:shd w:val="clear" w:color="auto" w:fill="auto"/>
          </w:tcPr>
          <w:p w14:paraId="077B6DC0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252E1D51" w14:textId="26E386BD" w:rsidR="00A72A25" w:rsidRPr="00D23D65" w:rsidRDefault="00FB3D2F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3D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(76)</w:t>
            </w:r>
          </w:p>
        </w:tc>
      </w:tr>
      <w:tr w:rsidR="00A72A25" w:rsidRPr="00D23D65" w14:paraId="178F56FA" w14:textId="77777777" w:rsidTr="004743BF">
        <w:trPr>
          <w:tblHeader/>
        </w:trPr>
        <w:tc>
          <w:tcPr>
            <w:tcW w:w="3071" w:type="pct"/>
            <w:shd w:val="clear" w:color="auto" w:fill="auto"/>
          </w:tcPr>
          <w:p w14:paraId="0670E63C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90" w:type="pct"/>
            <w:shd w:val="clear" w:color="auto" w:fill="auto"/>
          </w:tcPr>
          <w:p w14:paraId="343D44D1" w14:textId="795989C4" w:rsidR="00A72A25" w:rsidRPr="00D23D65" w:rsidRDefault="00FB3D2F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3D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96,419</w:t>
            </w:r>
          </w:p>
        </w:tc>
        <w:tc>
          <w:tcPr>
            <w:tcW w:w="148" w:type="pct"/>
            <w:shd w:val="clear" w:color="auto" w:fill="auto"/>
          </w:tcPr>
          <w:p w14:paraId="2D85E888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053684BF" w14:textId="03F754DC" w:rsidR="00A72A25" w:rsidRPr="00D23D65" w:rsidRDefault="00FB3D2F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3D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(58,170)</w:t>
            </w:r>
          </w:p>
        </w:tc>
      </w:tr>
      <w:tr w:rsidR="00A72A25" w:rsidRPr="00D23D65" w14:paraId="7A230C7C" w14:textId="77777777" w:rsidTr="004743BF">
        <w:trPr>
          <w:tblHeader/>
        </w:trPr>
        <w:tc>
          <w:tcPr>
            <w:tcW w:w="3071" w:type="pct"/>
            <w:hideMark/>
          </w:tcPr>
          <w:p w14:paraId="71086226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A47E2" w14:textId="33D1B1D1" w:rsidR="00A72A25" w:rsidRPr="00D23D65" w:rsidRDefault="00FB3D2F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B3D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160,7</w:t>
            </w:r>
            <w:r w:rsidR="0058255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48" w:type="pct"/>
          </w:tcPr>
          <w:p w14:paraId="4494A183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04F476" w14:textId="5B1F8CFE" w:rsidR="00A72A25" w:rsidRPr="00D23D65" w:rsidRDefault="00FB3D2F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B3D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(63,95</w:t>
            </w:r>
            <w:r w:rsidR="000A47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FB3D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B498D7D" w14:textId="0FC5CA82" w:rsidR="00A72A25" w:rsidRPr="00D23D65" w:rsidRDefault="00A72A25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DE50530" w14:textId="4072E9A1" w:rsidR="00EE7657" w:rsidRPr="00D23D65" w:rsidRDefault="00EE7657" w:rsidP="00D23D6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23D65">
        <w:rPr>
          <w:rFonts w:asciiTheme="majorBidi" w:hAnsiTheme="majorBidi" w:cstheme="majorBidi"/>
          <w:b/>
          <w:bCs/>
          <w:sz w:val="30"/>
          <w:szCs w:val="30"/>
          <w:cs/>
        </w:rPr>
        <w:t>ส่วนงาน</w:t>
      </w:r>
      <w:r w:rsidR="00E15423" w:rsidRPr="00D23D65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D23D65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604EC50" w14:textId="77777777" w:rsidR="00E56364" w:rsidRPr="00D23D65" w:rsidRDefault="00E56364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EA85C9" w14:textId="15448B06" w:rsidR="002C4507" w:rsidRPr="00D23D65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</w:t>
      </w:r>
      <w:r w:rsidR="00B23A30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ที่รายงาน</w:t>
      </w:r>
    </w:p>
    <w:p w14:paraId="411B7039" w14:textId="77777777" w:rsidR="002C4507" w:rsidRPr="00D23D65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AD0C74" w14:textId="16791475" w:rsidR="00CC4941" w:rsidRPr="00D23D65" w:rsidRDefault="00CC4941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</w:t>
      </w:r>
      <w:r w:rsidR="00F6780E" w:rsidRPr="00D23D6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D23D65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D23D65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="00F6780E" w:rsidRPr="00D23D6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D23D65">
        <w:rPr>
          <w:rFonts w:asciiTheme="majorBidi" w:hAnsiTheme="majorBidi" w:cstheme="majorBidi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3E128659" w14:textId="77777777" w:rsidR="004E0DB3" w:rsidRPr="00D23D65" w:rsidRDefault="004E0DB3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C39E80" w14:textId="77777777" w:rsidR="00396A2A" w:rsidRPr="00D23D65" w:rsidRDefault="00994CDC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4A45E9B" w14:textId="77777777" w:rsidR="00396A2A" w:rsidRPr="00D23D65" w:rsidRDefault="00396A2A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0CE2C6F" w14:textId="77777777" w:rsidR="00E32AAF" w:rsidRPr="00D23D65" w:rsidRDefault="00E32AAF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108B8D25" w14:textId="77777777" w:rsidR="0063381F" w:rsidRPr="00D23D65" w:rsidRDefault="0063381F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68B6E" w14:textId="77777777" w:rsidR="00D23D65" w:rsidRDefault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DE260A" w14:textId="6F62AF07" w:rsidR="00120366" w:rsidRPr="00D23D65" w:rsidRDefault="00120366" w:rsidP="00C17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z w:val="30"/>
          <w:szCs w:val="30"/>
          <w:cs/>
        </w:rPr>
        <w:t>รายได้จำแนกตามเขตภูมิศาสตร์หลักและจังหวะเวลาในการรับรู้รายได้ของกลุ่มบริษัทสำหรับงวด</w:t>
      </w:r>
      <w:r w:rsidR="00676D79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C177C3">
        <w:rPr>
          <w:rFonts w:asciiTheme="majorBidi" w:hAnsiTheme="majorBidi" w:cstheme="majorBidi"/>
          <w:sz w:val="30"/>
          <w:szCs w:val="30"/>
        </w:rPr>
        <w:br/>
      </w:r>
      <w:r w:rsidR="00E537B3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D23D65">
        <w:rPr>
          <w:rFonts w:asciiTheme="majorBidi" w:hAnsiTheme="majorBidi" w:cstheme="majorBidi"/>
          <w:sz w:val="30"/>
          <w:szCs w:val="30"/>
        </w:rPr>
        <w:t>3</w:t>
      </w:r>
      <w:r w:rsidR="00A72A25" w:rsidRPr="00D23D65">
        <w:rPr>
          <w:rFonts w:asciiTheme="majorBidi" w:hAnsiTheme="majorBidi" w:cstheme="majorBidi"/>
          <w:sz w:val="30"/>
          <w:szCs w:val="30"/>
        </w:rPr>
        <w:t xml:space="preserve">0 </w:t>
      </w:r>
      <w:r w:rsidR="00E537B3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D23D65">
        <w:rPr>
          <w:rFonts w:asciiTheme="majorBidi" w:hAnsiTheme="majorBidi" w:cstheme="majorBidi"/>
          <w:sz w:val="30"/>
          <w:szCs w:val="30"/>
        </w:rPr>
        <w:t xml:space="preserve">2565 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23D65">
        <w:rPr>
          <w:rFonts w:asciiTheme="majorBidi" w:hAnsiTheme="majorBidi" w:cstheme="majorBidi"/>
          <w:sz w:val="30"/>
          <w:szCs w:val="30"/>
        </w:rPr>
        <w:t>2564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0660CF2" w14:textId="5226A19D" w:rsidR="00120366" w:rsidRPr="003A4E25" w:rsidRDefault="00120366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1A7A99" w:rsidRPr="00491924" w14:paraId="57473C3A" w14:textId="77777777" w:rsidTr="004743BF">
        <w:tc>
          <w:tcPr>
            <w:tcW w:w="3777" w:type="dxa"/>
          </w:tcPr>
          <w:p w14:paraId="5807A4F7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613" w:type="dxa"/>
            <w:gridSpan w:val="3"/>
          </w:tcPr>
          <w:p w14:paraId="3850868D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469B81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3C853E5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A99" w:rsidRPr="00491924" w14:paraId="3624B43D" w14:textId="77777777" w:rsidTr="004743BF">
        <w:tc>
          <w:tcPr>
            <w:tcW w:w="3777" w:type="dxa"/>
          </w:tcPr>
          <w:p w14:paraId="62DE5436" w14:textId="42D5AEED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919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E537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3" w:type="dxa"/>
          </w:tcPr>
          <w:p w14:paraId="06517EFA" w14:textId="14BF3A9D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F80EABF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BAAEDB" w14:textId="154975DC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7D2B8A4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3A021E15" w14:textId="01D217D2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48CF6F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4A4AE449" w14:textId="3C55AA0E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A7A99" w:rsidRPr="00491924" w14:paraId="197BAE9C" w14:textId="77777777" w:rsidTr="004743BF">
        <w:tc>
          <w:tcPr>
            <w:tcW w:w="3777" w:type="dxa"/>
          </w:tcPr>
          <w:p w14:paraId="39235B55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1C73972F" w14:textId="77777777" w:rsidR="001A7A99" w:rsidRPr="00491924" w:rsidRDefault="001A7A99" w:rsidP="004743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F0DB2" w:rsidRPr="00491924" w14:paraId="4F1CBB05" w14:textId="77777777" w:rsidTr="004743BF">
        <w:tc>
          <w:tcPr>
            <w:tcW w:w="3777" w:type="dxa"/>
          </w:tcPr>
          <w:p w14:paraId="38E6438E" w14:textId="77777777" w:rsidR="00AF0DB2" w:rsidRPr="00491924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74BA70DB" w14:textId="1AFAD92D" w:rsidR="00AF0DB2" w:rsidRPr="00491924" w:rsidRDefault="00AF0DB2" w:rsidP="006176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5ED">
              <w:rPr>
                <w:rFonts w:asciiTheme="majorBidi" w:hAnsiTheme="majorBidi" w:cstheme="majorBidi"/>
                <w:sz w:val="30"/>
                <w:szCs w:val="30"/>
              </w:rPr>
              <w:t>1,507,245</w:t>
            </w:r>
          </w:p>
        </w:tc>
        <w:tc>
          <w:tcPr>
            <w:tcW w:w="270" w:type="dxa"/>
          </w:tcPr>
          <w:p w14:paraId="2F886C55" w14:textId="77777777" w:rsidR="00AF0DB2" w:rsidRPr="00491924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B0CC93" w14:textId="0B98CE4C" w:rsidR="00AF0DB2" w:rsidRPr="00491924" w:rsidRDefault="00AF0DB2" w:rsidP="006176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993,747</w:t>
            </w:r>
          </w:p>
        </w:tc>
        <w:tc>
          <w:tcPr>
            <w:tcW w:w="270" w:type="dxa"/>
          </w:tcPr>
          <w:p w14:paraId="5CA4F91E" w14:textId="77777777" w:rsidR="00AF0DB2" w:rsidRPr="00491924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FF5EC4F" w14:textId="6E00BBAD" w:rsidR="00AF0DB2" w:rsidRPr="00491924" w:rsidRDefault="00AF0DB2" w:rsidP="006176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5ED">
              <w:rPr>
                <w:rFonts w:asciiTheme="majorBidi" w:hAnsiTheme="majorBidi" w:cstheme="majorBidi"/>
                <w:sz w:val="30"/>
                <w:szCs w:val="30"/>
              </w:rPr>
              <w:t>1,507,245</w:t>
            </w:r>
          </w:p>
        </w:tc>
        <w:tc>
          <w:tcPr>
            <w:tcW w:w="270" w:type="dxa"/>
          </w:tcPr>
          <w:p w14:paraId="58776891" w14:textId="77777777" w:rsidR="00AF0DB2" w:rsidRPr="00491924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7F362A8" w14:textId="50A92530" w:rsidR="00AF0DB2" w:rsidRPr="00491924" w:rsidRDefault="00AF0DB2" w:rsidP="006176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993,738</w:t>
            </w:r>
          </w:p>
        </w:tc>
      </w:tr>
      <w:tr w:rsidR="00AF0DB2" w:rsidRPr="00491924" w14:paraId="69180B7B" w14:textId="77777777" w:rsidTr="004743BF">
        <w:tc>
          <w:tcPr>
            <w:tcW w:w="3777" w:type="dxa"/>
          </w:tcPr>
          <w:p w14:paraId="1C3F8F8D" w14:textId="77777777" w:rsidR="00AF0DB2" w:rsidRPr="00491924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14:paraId="4D72DACE" w14:textId="48EB024D" w:rsidR="00AF0DB2" w:rsidRPr="00491924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5ED">
              <w:rPr>
                <w:rFonts w:asciiTheme="majorBidi" w:hAnsiTheme="majorBidi" w:cstheme="majorBidi"/>
                <w:sz w:val="30"/>
                <w:szCs w:val="30"/>
              </w:rPr>
              <w:t>156,97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40EEB9" w14:textId="77777777" w:rsidR="00AF0DB2" w:rsidRPr="00491924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12F989" w14:textId="230819A4" w:rsidR="00AF0DB2" w:rsidRPr="00491924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165,145</w:t>
            </w:r>
          </w:p>
        </w:tc>
        <w:tc>
          <w:tcPr>
            <w:tcW w:w="270" w:type="dxa"/>
          </w:tcPr>
          <w:p w14:paraId="4AFBDDCD" w14:textId="77777777" w:rsidR="00AF0DB2" w:rsidRPr="00491924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B78E3EE" w14:textId="28CCC0E5" w:rsidR="00AF0DB2" w:rsidRPr="00491924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5ED">
              <w:rPr>
                <w:rFonts w:asciiTheme="majorBidi" w:hAnsiTheme="majorBidi" w:cstheme="majorBidi"/>
                <w:sz w:val="30"/>
                <w:szCs w:val="30"/>
              </w:rPr>
              <w:t>156,97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7CCEEDD" w14:textId="77777777" w:rsidR="00AF0DB2" w:rsidRPr="00491924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BF4601C" w14:textId="39B09205" w:rsidR="00AF0DB2" w:rsidRPr="00491924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165,144</w:t>
            </w:r>
          </w:p>
        </w:tc>
      </w:tr>
      <w:tr w:rsidR="00AF0DB2" w:rsidRPr="00491924" w14:paraId="7147B79C" w14:textId="77777777" w:rsidTr="004743BF">
        <w:tc>
          <w:tcPr>
            <w:tcW w:w="3777" w:type="dxa"/>
          </w:tcPr>
          <w:p w14:paraId="5A7D4A85" w14:textId="77777777" w:rsidR="00AF0DB2" w:rsidRPr="00491924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3A0AC2E" w14:textId="4A981382" w:rsidR="00AF0DB2" w:rsidRPr="00491924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5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1,664,21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5FA2EB7" w14:textId="77777777" w:rsidR="00AF0DB2" w:rsidRPr="00491924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DED954" w14:textId="2597E6C1" w:rsidR="00AF0DB2" w:rsidRPr="00491924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9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1,158,892</w:t>
            </w:r>
          </w:p>
        </w:tc>
        <w:tc>
          <w:tcPr>
            <w:tcW w:w="270" w:type="dxa"/>
          </w:tcPr>
          <w:p w14:paraId="354443DB" w14:textId="77777777" w:rsidR="00AF0DB2" w:rsidRPr="00491924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16EC0852" w14:textId="69E533D0" w:rsidR="00AF0DB2" w:rsidRPr="00491924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5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1,664,21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807EA82" w14:textId="77777777" w:rsidR="00AF0DB2" w:rsidRPr="00491924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2BC6A52" w14:textId="07B80709" w:rsidR="00AF0DB2" w:rsidRPr="00491924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1,158,88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E537B3" w:rsidRPr="00491924" w14:paraId="6C4BD83B" w14:textId="77777777" w:rsidTr="004743BF">
        <w:tc>
          <w:tcPr>
            <w:tcW w:w="3777" w:type="dxa"/>
          </w:tcPr>
          <w:p w14:paraId="675BC41F" w14:textId="77777777" w:rsidR="00E537B3" w:rsidRPr="00491924" w:rsidRDefault="00E537B3" w:rsidP="00E537B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67FBB31" w14:textId="77777777" w:rsidR="00E537B3" w:rsidRPr="00491924" w:rsidRDefault="00E537B3" w:rsidP="00E537B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D3D3027" w14:textId="77777777" w:rsidR="00E537B3" w:rsidRPr="00491924" w:rsidRDefault="00E537B3" w:rsidP="00E537B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6D0A7B" w14:textId="77777777" w:rsidR="00E537B3" w:rsidRPr="00491924" w:rsidRDefault="00E537B3" w:rsidP="00E537B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537E102" w14:textId="77777777" w:rsidR="00E537B3" w:rsidRPr="00491924" w:rsidRDefault="00E537B3" w:rsidP="00E537B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3BBFD8C7" w14:textId="77777777" w:rsidR="00E537B3" w:rsidRPr="00491924" w:rsidRDefault="00E537B3" w:rsidP="00E537B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9EC15F8" w14:textId="77777777" w:rsidR="00E537B3" w:rsidRPr="00491924" w:rsidRDefault="00E537B3" w:rsidP="00E537B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0113B678" w14:textId="77777777" w:rsidR="00E537B3" w:rsidRPr="00491924" w:rsidRDefault="00E537B3" w:rsidP="00E537B3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537B3" w:rsidRPr="00491924" w14:paraId="0836B3C1" w14:textId="77777777" w:rsidTr="004743BF">
        <w:tc>
          <w:tcPr>
            <w:tcW w:w="3777" w:type="dxa"/>
          </w:tcPr>
          <w:p w14:paraId="34B349F2" w14:textId="77777777" w:rsidR="00E537B3" w:rsidRPr="00491924" w:rsidRDefault="00E537B3" w:rsidP="00E537B3">
            <w:pPr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14:paraId="5D288754" w14:textId="77777777" w:rsidR="00E537B3" w:rsidRPr="00491924" w:rsidRDefault="00E537B3" w:rsidP="00E53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C871E" w14:textId="77777777" w:rsidR="00E537B3" w:rsidRPr="00491924" w:rsidRDefault="00E537B3" w:rsidP="00E5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386F6E" w14:textId="77777777" w:rsidR="00E537B3" w:rsidRPr="00491924" w:rsidRDefault="00E537B3" w:rsidP="00E53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17873B" w14:textId="77777777" w:rsidR="00E537B3" w:rsidRPr="00491924" w:rsidRDefault="00E537B3" w:rsidP="00E5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5EABCC15" w14:textId="77777777" w:rsidR="00E537B3" w:rsidRPr="00491924" w:rsidRDefault="00E537B3" w:rsidP="00E53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C11FCF" w14:textId="77777777" w:rsidR="00E537B3" w:rsidRPr="00491924" w:rsidRDefault="00E537B3" w:rsidP="00E53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2EEE54C4" w14:textId="77777777" w:rsidR="00E537B3" w:rsidRPr="00491924" w:rsidRDefault="00E537B3" w:rsidP="00E53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0DB2" w:rsidRPr="00491924" w14:paraId="33F9F777" w14:textId="77777777" w:rsidTr="004743BF">
        <w:tc>
          <w:tcPr>
            <w:tcW w:w="3777" w:type="dxa"/>
          </w:tcPr>
          <w:p w14:paraId="359AB0B5" w14:textId="77777777" w:rsidR="00AF0DB2" w:rsidRPr="00491924" w:rsidRDefault="00AF0DB2" w:rsidP="00AF0DB2">
            <w:pPr>
              <w:spacing w:line="240" w:lineRule="auto"/>
              <w:ind w:hanging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A79CF12" w14:textId="6F76DF88" w:rsidR="00AF0DB2" w:rsidRPr="00491924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5ED">
              <w:rPr>
                <w:rFonts w:asciiTheme="majorBidi" w:hAnsiTheme="majorBidi" w:cstheme="majorBidi"/>
                <w:sz w:val="30"/>
                <w:szCs w:val="30"/>
              </w:rPr>
              <w:t>1,664,216</w:t>
            </w:r>
          </w:p>
        </w:tc>
        <w:tc>
          <w:tcPr>
            <w:tcW w:w="270" w:type="dxa"/>
          </w:tcPr>
          <w:p w14:paraId="7E09ABAB" w14:textId="77777777" w:rsidR="00AF0DB2" w:rsidRPr="00491924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0BBFEC" w14:textId="6D7D0287" w:rsidR="00AF0DB2" w:rsidRPr="00491924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1,158,892</w:t>
            </w:r>
          </w:p>
        </w:tc>
        <w:tc>
          <w:tcPr>
            <w:tcW w:w="270" w:type="dxa"/>
          </w:tcPr>
          <w:p w14:paraId="61CEA3DD" w14:textId="77777777" w:rsidR="00AF0DB2" w:rsidRPr="00491924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F713B0A" w14:textId="7D6AD867" w:rsidR="00AF0DB2" w:rsidRPr="00491924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5ED">
              <w:rPr>
                <w:rFonts w:asciiTheme="majorBidi" w:hAnsiTheme="majorBidi" w:cstheme="majorBidi"/>
                <w:sz w:val="30"/>
                <w:szCs w:val="30"/>
              </w:rPr>
              <w:t>1,664,216</w:t>
            </w:r>
          </w:p>
        </w:tc>
        <w:tc>
          <w:tcPr>
            <w:tcW w:w="270" w:type="dxa"/>
          </w:tcPr>
          <w:p w14:paraId="45F2BBBC" w14:textId="77777777" w:rsidR="00AF0DB2" w:rsidRPr="00491924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C18F19E" w14:textId="2CE7B2B6" w:rsidR="00AF0DB2" w:rsidRPr="00491924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1,158,882</w:t>
            </w:r>
          </w:p>
        </w:tc>
      </w:tr>
      <w:tr w:rsidR="00AF0DB2" w:rsidRPr="00491924" w14:paraId="62EAB7E7" w14:textId="77777777" w:rsidTr="004743BF">
        <w:tc>
          <w:tcPr>
            <w:tcW w:w="3777" w:type="dxa"/>
          </w:tcPr>
          <w:p w14:paraId="17976B7F" w14:textId="77777777" w:rsidR="00AF0DB2" w:rsidRPr="00491924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703A3C1" w14:textId="66C36D93" w:rsidR="00AF0DB2" w:rsidRPr="00491924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5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1,664,216</w:t>
            </w:r>
          </w:p>
        </w:tc>
        <w:tc>
          <w:tcPr>
            <w:tcW w:w="270" w:type="dxa"/>
          </w:tcPr>
          <w:p w14:paraId="51ADFAEE" w14:textId="77777777" w:rsidR="00AF0DB2" w:rsidRPr="00491924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8051CF" w14:textId="242C67FA" w:rsidR="00AF0DB2" w:rsidRPr="00491924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1,158,892</w:t>
            </w:r>
          </w:p>
        </w:tc>
        <w:tc>
          <w:tcPr>
            <w:tcW w:w="270" w:type="dxa"/>
          </w:tcPr>
          <w:p w14:paraId="47CF2167" w14:textId="77777777" w:rsidR="00AF0DB2" w:rsidRPr="00491924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04156E3" w14:textId="06FCE467" w:rsidR="00AF0DB2" w:rsidRPr="00491924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5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1,664,216</w:t>
            </w:r>
          </w:p>
        </w:tc>
        <w:tc>
          <w:tcPr>
            <w:tcW w:w="270" w:type="dxa"/>
          </w:tcPr>
          <w:p w14:paraId="15AF46F1" w14:textId="77777777" w:rsidR="00AF0DB2" w:rsidRPr="00491924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041446D" w14:textId="0B51D214" w:rsidR="00AF0DB2" w:rsidRPr="00491924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1,158,882</w:t>
            </w:r>
          </w:p>
        </w:tc>
      </w:tr>
    </w:tbl>
    <w:p w14:paraId="619DFC7F" w14:textId="77777777" w:rsidR="001A7A99" w:rsidRPr="003A4E25" w:rsidRDefault="001A7A99" w:rsidP="001A7A99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1A7A99" w:rsidRPr="00491924" w14:paraId="3947C24B" w14:textId="77777777" w:rsidTr="004743BF">
        <w:tc>
          <w:tcPr>
            <w:tcW w:w="3777" w:type="dxa"/>
          </w:tcPr>
          <w:p w14:paraId="04EC8BBA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</w:tcPr>
          <w:p w14:paraId="01B90E27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19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60AEC2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1F1D11FC" w14:textId="77777777" w:rsidR="001A7A99" w:rsidRPr="00491924" w:rsidRDefault="001A7A99" w:rsidP="0047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A99" w:rsidRPr="0017206F" w14:paraId="2D1DABAC" w14:textId="77777777" w:rsidTr="004743BF">
        <w:tc>
          <w:tcPr>
            <w:tcW w:w="3777" w:type="dxa"/>
          </w:tcPr>
          <w:p w14:paraId="10F5979B" w14:textId="04E9D486" w:rsidR="001A7A99" w:rsidRPr="00491924" w:rsidRDefault="001A7A99" w:rsidP="001A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537B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E537B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3" w:type="dxa"/>
          </w:tcPr>
          <w:p w14:paraId="38C5DF6A" w14:textId="16ACE85D" w:rsidR="001A7A99" w:rsidRPr="00491924" w:rsidRDefault="001A7A99" w:rsidP="001A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A18B1A3" w14:textId="77777777" w:rsidR="001A7A99" w:rsidRPr="00491924" w:rsidRDefault="001A7A99" w:rsidP="001A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6382AC" w14:textId="7756201C" w:rsidR="001A7A99" w:rsidRPr="00491924" w:rsidRDefault="001A7A99" w:rsidP="001A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498CCC3" w14:textId="77777777" w:rsidR="001A7A99" w:rsidRPr="00491924" w:rsidRDefault="001A7A99" w:rsidP="001A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34F42B3C" w14:textId="23FA6D17" w:rsidR="001A7A99" w:rsidRPr="00491924" w:rsidRDefault="001A7A99" w:rsidP="001A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62B60D6" w14:textId="77777777" w:rsidR="001A7A99" w:rsidRPr="00491924" w:rsidRDefault="001A7A99" w:rsidP="001A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192EA286" w14:textId="4C5E4F01" w:rsidR="001A7A99" w:rsidRPr="00491924" w:rsidRDefault="001A7A99" w:rsidP="001A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A7A99" w:rsidRPr="0017206F" w14:paraId="08447023" w14:textId="77777777" w:rsidTr="004743BF">
        <w:tc>
          <w:tcPr>
            <w:tcW w:w="3777" w:type="dxa"/>
          </w:tcPr>
          <w:p w14:paraId="664FB9C7" w14:textId="77777777" w:rsidR="001A7A99" w:rsidRPr="0017206F" w:rsidRDefault="001A7A99" w:rsidP="001A7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1B96EE66" w14:textId="77777777" w:rsidR="001A7A99" w:rsidRPr="0017206F" w:rsidRDefault="001A7A99" w:rsidP="001A7A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20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1720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1720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F0DB2" w:rsidRPr="0017206F" w14:paraId="00821247" w14:textId="77777777" w:rsidTr="004743BF">
        <w:tc>
          <w:tcPr>
            <w:tcW w:w="3777" w:type="dxa"/>
          </w:tcPr>
          <w:p w14:paraId="448EA137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206F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2ECBA528" w14:textId="2D9F2E78" w:rsidR="00AF0DB2" w:rsidRPr="0017206F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0DB2">
              <w:rPr>
                <w:rFonts w:ascii="Angsana New" w:hAnsi="Angsana New" w:cs="Angsana New"/>
                <w:sz w:val="30"/>
                <w:szCs w:val="30"/>
              </w:rPr>
              <w:t>4,253,045</w:t>
            </w:r>
          </w:p>
        </w:tc>
        <w:tc>
          <w:tcPr>
            <w:tcW w:w="270" w:type="dxa"/>
          </w:tcPr>
          <w:p w14:paraId="558BB1C4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2F9BEB" w14:textId="0C70B8C6" w:rsidR="00AF0DB2" w:rsidRPr="0017206F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3,397,986</w:t>
            </w:r>
          </w:p>
        </w:tc>
        <w:tc>
          <w:tcPr>
            <w:tcW w:w="270" w:type="dxa"/>
          </w:tcPr>
          <w:p w14:paraId="1C7D7FE8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5A0B2BD" w14:textId="0C030742" w:rsidR="00AF0DB2" w:rsidRPr="0008616A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0DB2">
              <w:rPr>
                <w:rFonts w:ascii="Angsana New" w:hAnsi="Angsana New" w:cs="Angsana New"/>
                <w:sz w:val="30"/>
                <w:szCs w:val="30"/>
              </w:rPr>
              <w:t>4,253,045</w:t>
            </w:r>
          </w:p>
        </w:tc>
        <w:tc>
          <w:tcPr>
            <w:tcW w:w="270" w:type="dxa"/>
          </w:tcPr>
          <w:p w14:paraId="50F5ACC3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BF1A634" w14:textId="63D8FC70" w:rsidR="00AF0DB2" w:rsidRPr="0017206F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3,397,801</w:t>
            </w:r>
          </w:p>
        </w:tc>
      </w:tr>
      <w:tr w:rsidR="00AF0DB2" w:rsidRPr="0017206F" w14:paraId="1FE1CF93" w14:textId="77777777" w:rsidTr="004743BF">
        <w:tc>
          <w:tcPr>
            <w:tcW w:w="3777" w:type="dxa"/>
          </w:tcPr>
          <w:p w14:paraId="1903EB29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14:paraId="466154AB" w14:textId="0474C5A8" w:rsidR="00AF0DB2" w:rsidRPr="0017206F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0DB2">
              <w:rPr>
                <w:rFonts w:ascii="Angsana New" w:hAnsi="Angsana New" w:cs="Angsana New"/>
                <w:sz w:val="30"/>
                <w:szCs w:val="30"/>
              </w:rPr>
              <w:t>469,976</w:t>
            </w:r>
          </w:p>
        </w:tc>
        <w:tc>
          <w:tcPr>
            <w:tcW w:w="270" w:type="dxa"/>
          </w:tcPr>
          <w:p w14:paraId="1EFA021F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020E5" w14:textId="0954F28D" w:rsidR="00AF0DB2" w:rsidRPr="0017206F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541,396</w:t>
            </w:r>
          </w:p>
        </w:tc>
        <w:tc>
          <w:tcPr>
            <w:tcW w:w="270" w:type="dxa"/>
          </w:tcPr>
          <w:p w14:paraId="696AF5E3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767F9AE" w14:textId="6B3A2CB7" w:rsidR="00AF0DB2" w:rsidRPr="0008616A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0DB2">
              <w:rPr>
                <w:rFonts w:ascii="Angsana New" w:hAnsi="Angsana New" w:cs="Angsana New"/>
                <w:sz w:val="30"/>
                <w:szCs w:val="30"/>
              </w:rPr>
              <w:t>469,976</w:t>
            </w:r>
          </w:p>
        </w:tc>
        <w:tc>
          <w:tcPr>
            <w:tcW w:w="270" w:type="dxa"/>
          </w:tcPr>
          <w:p w14:paraId="7AE2577B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584310A1" w14:textId="79C1C9E9" w:rsidR="00AF0DB2" w:rsidRPr="0017206F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541,396</w:t>
            </w:r>
          </w:p>
        </w:tc>
      </w:tr>
      <w:tr w:rsidR="00AF0DB2" w:rsidRPr="0017206F" w14:paraId="48D9A036" w14:textId="77777777" w:rsidTr="004743BF">
        <w:tc>
          <w:tcPr>
            <w:tcW w:w="3777" w:type="dxa"/>
          </w:tcPr>
          <w:p w14:paraId="34E50123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069612C" w14:textId="67F1E4D8" w:rsidR="00AF0DB2" w:rsidRPr="0017206F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0D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4,723,02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5C1BD6E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8D2D1C" w14:textId="12FB1993" w:rsidR="00AF0DB2" w:rsidRPr="0017206F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3,939,382</w:t>
            </w:r>
          </w:p>
        </w:tc>
        <w:tc>
          <w:tcPr>
            <w:tcW w:w="270" w:type="dxa"/>
          </w:tcPr>
          <w:p w14:paraId="5708404C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2977521" w14:textId="31D25C19" w:rsidR="00AF0DB2" w:rsidRPr="0008616A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0D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4,723,02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77564CE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DA90961" w14:textId="3BABF4AF" w:rsidR="00AF0DB2" w:rsidRPr="0017206F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3,939,197</w:t>
            </w:r>
          </w:p>
        </w:tc>
      </w:tr>
      <w:tr w:rsidR="00AF0DB2" w:rsidRPr="00BE21DC" w14:paraId="10281744" w14:textId="77777777" w:rsidTr="004743BF">
        <w:trPr>
          <w:trHeight w:val="98"/>
        </w:trPr>
        <w:tc>
          <w:tcPr>
            <w:tcW w:w="3777" w:type="dxa"/>
          </w:tcPr>
          <w:p w14:paraId="5FE40684" w14:textId="77777777" w:rsidR="00AF0DB2" w:rsidRPr="00BE21DC" w:rsidRDefault="00AF0DB2" w:rsidP="00AF0DB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9DADA0F" w14:textId="77777777" w:rsidR="00AF0DB2" w:rsidRPr="00BE21DC" w:rsidRDefault="00AF0DB2" w:rsidP="00AF0DB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BEC3EB3" w14:textId="77777777" w:rsidR="00AF0DB2" w:rsidRPr="00BE21DC" w:rsidRDefault="00AF0DB2" w:rsidP="00AF0DB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2E3D48" w14:textId="77777777" w:rsidR="00AF0DB2" w:rsidRPr="00BE21DC" w:rsidRDefault="00AF0DB2" w:rsidP="00AF0DB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5F1CE7E" w14:textId="77777777" w:rsidR="00AF0DB2" w:rsidRPr="00BE21DC" w:rsidRDefault="00AF0DB2" w:rsidP="00AF0DB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688BA1B8" w14:textId="77777777" w:rsidR="00AF0DB2" w:rsidRPr="00BE21DC" w:rsidRDefault="00AF0DB2" w:rsidP="00AF0DB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FC809E7" w14:textId="77777777" w:rsidR="00AF0DB2" w:rsidRPr="00BE21DC" w:rsidRDefault="00AF0DB2" w:rsidP="00AF0DB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830B8A3" w14:textId="77777777" w:rsidR="00AF0DB2" w:rsidRPr="00BE21DC" w:rsidRDefault="00AF0DB2" w:rsidP="00AF0DB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F0DB2" w:rsidRPr="0017206F" w14:paraId="7D9C3750" w14:textId="77777777" w:rsidTr="004743BF">
        <w:tc>
          <w:tcPr>
            <w:tcW w:w="3777" w:type="dxa"/>
          </w:tcPr>
          <w:p w14:paraId="6D113B35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14:paraId="4919403D" w14:textId="77777777" w:rsidR="00AF0DB2" w:rsidRPr="0017206F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231DC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FFAC9F" w14:textId="77777777" w:rsidR="00AF0DB2" w:rsidRPr="0017206F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8E3895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261DB0D4" w14:textId="77777777" w:rsidR="00AF0DB2" w:rsidRPr="0017206F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1582DD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404A4DEC" w14:textId="77777777" w:rsidR="00AF0DB2" w:rsidRPr="0017206F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F0DB2" w:rsidRPr="0017206F" w14:paraId="1971531A" w14:textId="77777777" w:rsidTr="004743BF">
        <w:tc>
          <w:tcPr>
            <w:tcW w:w="3777" w:type="dxa"/>
          </w:tcPr>
          <w:p w14:paraId="6D02FD6F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6C17174" w14:textId="30AA64E2" w:rsidR="00AF0DB2" w:rsidRPr="0017206F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0DB2">
              <w:rPr>
                <w:rFonts w:ascii="Angsana New" w:hAnsi="Angsana New" w:cs="Angsana New"/>
                <w:sz w:val="30"/>
                <w:szCs w:val="30"/>
              </w:rPr>
              <w:t>4,723,021</w:t>
            </w:r>
          </w:p>
        </w:tc>
        <w:tc>
          <w:tcPr>
            <w:tcW w:w="270" w:type="dxa"/>
          </w:tcPr>
          <w:p w14:paraId="662A38CB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D1B2C9" w14:textId="0FFAC5C8" w:rsidR="00AF0DB2" w:rsidRPr="0017206F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3,939,382</w:t>
            </w:r>
          </w:p>
        </w:tc>
        <w:tc>
          <w:tcPr>
            <w:tcW w:w="270" w:type="dxa"/>
          </w:tcPr>
          <w:p w14:paraId="13C4D091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08214C9" w14:textId="30F99ACC" w:rsidR="00AF0DB2" w:rsidRPr="0017206F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0DB2">
              <w:rPr>
                <w:rFonts w:ascii="Angsana New" w:hAnsi="Angsana New" w:cs="Angsana New"/>
                <w:sz w:val="30"/>
                <w:szCs w:val="30"/>
              </w:rPr>
              <w:t>4,723,021</w:t>
            </w:r>
          </w:p>
        </w:tc>
        <w:tc>
          <w:tcPr>
            <w:tcW w:w="270" w:type="dxa"/>
          </w:tcPr>
          <w:p w14:paraId="196408C9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DB1CF7A" w14:textId="1C83E37C" w:rsidR="00AF0DB2" w:rsidRPr="0017206F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3,939,197</w:t>
            </w:r>
          </w:p>
        </w:tc>
      </w:tr>
      <w:tr w:rsidR="00AF0DB2" w:rsidRPr="0017206F" w14:paraId="60052EFB" w14:textId="77777777" w:rsidTr="004743BF">
        <w:tc>
          <w:tcPr>
            <w:tcW w:w="3777" w:type="dxa"/>
          </w:tcPr>
          <w:p w14:paraId="2B8DCB20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9B64F12" w14:textId="273B3F0B" w:rsidR="00AF0DB2" w:rsidRPr="0017206F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0D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4,723,021</w:t>
            </w:r>
          </w:p>
        </w:tc>
        <w:tc>
          <w:tcPr>
            <w:tcW w:w="270" w:type="dxa"/>
          </w:tcPr>
          <w:p w14:paraId="62044FD3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7731A2" w14:textId="7A86E67A" w:rsidR="00AF0DB2" w:rsidRPr="0017206F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3,939,382</w:t>
            </w:r>
          </w:p>
        </w:tc>
        <w:tc>
          <w:tcPr>
            <w:tcW w:w="270" w:type="dxa"/>
          </w:tcPr>
          <w:p w14:paraId="29B807D8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1411A3D7" w14:textId="72B44FC9" w:rsidR="00AF0DB2" w:rsidRPr="0017206F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0D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4,723,021</w:t>
            </w:r>
          </w:p>
        </w:tc>
        <w:tc>
          <w:tcPr>
            <w:tcW w:w="270" w:type="dxa"/>
          </w:tcPr>
          <w:p w14:paraId="03C735B1" w14:textId="77777777" w:rsidR="00AF0DB2" w:rsidRPr="0017206F" w:rsidRDefault="00AF0DB2" w:rsidP="00AF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C637ED3" w14:textId="3E3A70D6" w:rsidR="00AF0DB2" w:rsidRPr="0017206F" w:rsidRDefault="00AF0DB2" w:rsidP="00AF0DB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3,939,197</w:t>
            </w:r>
          </w:p>
        </w:tc>
      </w:tr>
    </w:tbl>
    <w:p w14:paraId="2DC55F1A" w14:textId="77777777" w:rsidR="00120366" w:rsidRPr="003A4E25" w:rsidRDefault="00120366" w:rsidP="0027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A850AF9" w14:textId="3E90D4C6" w:rsidR="00396A2A" w:rsidRPr="00D23D65" w:rsidRDefault="00396A2A" w:rsidP="003A1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6D02BF7B" w14:textId="2D1D990D" w:rsidR="00396A2A" w:rsidRPr="003A4E25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E4F98B6" w14:textId="405560FC" w:rsidR="00E27999" w:rsidRPr="003C7917" w:rsidRDefault="00676D79" w:rsidP="003C7917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C7917">
        <w:rPr>
          <w:rFonts w:asciiTheme="majorBidi" w:hAnsiTheme="majorBidi" w:hint="cs"/>
          <w:sz w:val="30"/>
          <w:szCs w:val="30"/>
          <w:cs/>
        </w:rPr>
        <w:t>กลุ่มบริษัทมีรายได้จากลูกค้ารายหนึ่งของกลุ่มบริษัทและบริษัทสำหรับงวดสามเดือนและ</w:t>
      </w:r>
      <w:r w:rsidR="00AF0DB2" w:rsidRPr="003C7917">
        <w:rPr>
          <w:rFonts w:asciiTheme="majorBidi" w:hAnsiTheme="majorBidi" w:hint="cs"/>
          <w:sz w:val="30"/>
          <w:szCs w:val="30"/>
          <w:cs/>
        </w:rPr>
        <w:t>เก้า</w:t>
      </w:r>
      <w:r w:rsidRPr="003C7917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="003C7917" w:rsidRPr="003C791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E372C2">
        <w:rPr>
          <w:rFonts w:asciiTheme="majorBidi" w:hAnsiTheme="majorBidi"/>
          <w:sz w:val="30"/>
          <w:szCs w:val="30"/>
          <w:cs/>
          <w:lang w:val="en-US"/>
        </w:rPr>
        <w:br/>
      </w:r>
      <w:r w:rsidRPr="003C7917">
        <w:rPr>
          <w:rFonts w:asciiTheme="majorBidi" w:hAnsiTheme="majorBidi" w:cstheme="majorBidi"/>
          <w:sz w:val="30"/>
          <w:szCs w:val="30"/>
        </w:rPr>
        <w:t xml:space="preserve">30 </w:t>
      </w:r>
      <w:r w:rsidRPr="003C791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3C7917">
        <w:rPr>
          <w:rFonts w:asciiTheme="majorBidi" w:hAnsiTheme="majorBidi" w:cstheme="majorBidi"/>
          <w:sz w:val="30"/>
          <w:szCs w:val="30"/>
        </w:rPr>
        <w:t>2565</w:t>
      </w:r>
      <w:r w:rsidRPr="003C79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C7917">
        <w:rPr>
          <w:rFonts w:asciiTheme="majorBidi" w:hAnsiTheme="majorBidi" w:hint="cs"/>
          <w:sz w:val="30"/>
          <w:szCs w:val="30"/>
          <w:cs/>
        </w:rPr>
        <w:t>เป็นจำนวนเงินประมาณ</w:t>
      </w:r>
      <w:r w:rsidR="00AF0DB2" w:rsidRPr="003C7917">
        <w:rPr>
          <w:rFonts w:asciiTheme="majorBidi" w:hAnsiTheme="majorBidi" w:hint="cs"/>
          <w:sz w:val="30"/>
          <w:szCs w:val="30"/>
          <w:cs/>
        </w:rPr>
        <w:t xml:space="preserve"> </w:t>
      </w:r>
      <w:r w:rsidR="00AF0DB2" w:rsidRPr="003C7917">
        <w:rPr>
          <w:rFonts w:asciiTheme="majorBidi" w:hAnsiTheme="majorBidi"/>
          <w:sz w:val="30"/>
          <w:szCs w:val="30"/>
          <w:lang w:val="en-US"/>
        </w:rPr>
        <w:t>1,364.6</w:t>
      </w:r>
      <w:r w:rsidRPr="003C79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C7917">
        <w:rPr>
          <w:rFonts w:asciiTheme="majorBidi" w:hAnsiTheme="majorBidi" w:hint="cs"/>
          <w:sz w:val="30"/>
          <w:szCs w:val="30"/>
          <w:cs/>
        </w:rPr>
        <w:t>ล้านบาท</w:t>
      </w:r>
      <w:r w:rsidRPr="003C7917">
        <w:rPr>
          <w:rFonts w:asciiTheme="majorBidi" w:hAnsiTheme="majorBidi"/>
          <w:sz w:val="30"/>
          <w:szCs w:val="30"/>
          <w:cs/>
        </w:rPr>
        <w:t xml:space="preserve"> </w:t>
      </w:r>
      <w:r w:rsidRPr="003C7917">
        <w:rPr>
          <w:rFonts w:asciiTheme="majorBidi" w:hAnsiTheme="majorBidi" w:hint="cs"/>
          <w:sz w:val="30"/>
          <w:szCs w:val="30"/>
          <w:cs/>
        </w:rPr>
        <w:t>และ</w:t>
      </w:r>
      <w:r w:rsidRPr="003C7917">
        <w:rPr>
          <w:rFonts w:asciiTheme="majorBidi" w:hAnsiTheme="majorBidi"/>
          <w:sz w:val="30"/>
          <w:szCs w:val="30"/>
          <w:cs/>
        </w:rPr>
        <w:t xml:space="preserve"> </w:t>
      </w:r>
      <w:r w:rsidR="00AF0DB2" w:rsidRPr="003C7917">
        <w:rPr>
          <w:rFonts w:asciiTheme="majorBidi" w:hAnsiTheme="majorBidi" w:cstheme="majorBidi"/>
          <w:sz w:val="30"/>
          <w:szCs w:val="30"/>
          <w:lang w:val="en-US"/>
        </w:rPr>
        <w:t>3,900.6</w:t>
      </w:r>
      <w:r w:rsidRPr="003C7917">
        <w:rPr>
          <w:rFonts w:asciiTheme="majorBidi" w:hAnsiTheme="majorBidi"/>
          <w:sz w:val="30"/>
          <w:szCs w:val="30"/>
          <w:cs/>
        </w:rPr>
        <w:t xml:space="preserve"> </w:t>
      </w:r>
      <w:r w:rsidRPr="003C7917">
        <w:rPr>
          <w:rFonts w:asciiTheme="majorBidi" w:hAnsiTheme="majorBidi" w:hint="cs"/>
          <w:sz w:val="30"/>
          <w:szCs w:val="30"/>
          <w:cs/>
        </w:rPr>
        <w:t>ล้านบาท</w:t>
      </w:r>
      <w:r w:rsidRPr="003C7917">
        <w:rPr>
          <w:rFonts w:asciiTheme="majorBidi" w:hAnsiTheme="majorBidi"/>
          <w:sz w:val="30"/>
          <w:szCs w:val="30"/>
          <w:cs/>
        </w:rPr>
        <w:t xml:space="preserve"> </w:t>
      </w:r>
      <w:r w:rsidRPr="003C7917">
        <w:rPr>
          <w:rFonts w:asciiTheme="majorBidi" w:hAnsiTheme="majorBidi" w:hint="cs"/>
          <w:sz w:val="30"/>
          <w:szCs w:val="30"/>
          <w:cs/>
        </w:rPr>
        <w:t>ตามลำดับ</w:t>
      </w:r>
      <w:r w:rsidRPr="003C7917">
        <w:rPr>
          <w:rFonts w:asciiTheme="majorBidi" w:hAnsiTheme="majorBidi"/>
          <w:sz w:val="30"/>
          <w:szCs w:val="30"/>
          <w:cs/>
        </w:rPr>
        <w:t xml:space="preserve"> </w:t>
      </w:r>
      <w:r w:rsidR="00A32455" w:rsidRPr="003C7917">
        <w:rPr>
          <w:rFonts w:asciiTheme="majorBidi" w:hAnsiTheme="majorBidi" w:hint="cs"/>
          <w:sz w:val="30"/>
          <w:szCs w:val="30"/>
          <w:cs/>
        </w:rPr>
        <w:t>ใน</w:t>
      </w:r>
      <w:r w:rsidRPr="003C7917">
        <w:rPr>
          <w:rFonts w:asciiTheme="majorBidi" w:hAnsiTheme="majorBidi" w:hint="cs"/>
          <w:sz w:val="30"/>
          <w:szCs w:val="30"/>
          <w:cs/>
        </w:rPr>
        <w:t>งบการเงินรวมและงบการเงินเฉพาะกิจการ</w:t>
      </w:r>
      <w:r w:rsidRPr="003C7917">
        <w:rPr>
          <w:rFonts w:asciiTheme="majorBidi" w:hAnsiTheme="majorBidi"/>
          <w:sz w:val="30"/>
          <w:szCs w:val="30"/>
          <w:cs/>
        </w:rPr>
        <w:t xml:space="preserve"> </w:t>
      </w:r>
      <w:r w:rsidRPr="003C7917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3C7917">
        <w:rPr>
          <w:rFonts w:asciiTheme="majorBidi" w:hAnsiTheme="majorBidi" w:cstheme="majorBidi"/>
          <w:i/>
          <w:iCs/>
          <w:sz w:val="30"/>
          <w:szCs w:val="30"/>
          <w:cs/>
        </w:rPr>
        <w:t>สำหรับงวด</w:t>
      </w:r>
      <w:r w:rsidR="00F86228" w:rsidRPr="003C791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สามเดือนและ</w:t>
      </w:r>
      <w:r w:rsidRPr="003C7917">
        <w:rPr>
          <w:rFonts w:asciiTheme="majorBidi" w:hAnsiTheme="majorBidi" w:cstheme="majorBidi" w:hint="cs"/>
          <w:i/>
          <w:iCs/>
          <w:sz w:val="30"/>
          <w:szCs w:val="30"/>
          <w:cs/>
        </w:rPr>
        <w:t>เก้า</w:t>
      </w:r>
      <w:r w:rsidRPr="003C791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เดือนสิ้นสุดวันที่ </w:t>
      </w:r>
      <w:r w:rsidRPr="003C7917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Pr="003C791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กันยายน </w:t>
      </w:r>
      <w:r w:rsidRPr="003C7917">
        <w:rPr>
          <w:rFonts w:asciiTheme="majorBidi" w:hAnsiTheme="majorBidi" w:cstheme="majorBidi"/>
          <w:i/>
          <w:iCs/>
          <w:sz w:val="30"/>
          <w:szCs w:val="30"/>
        </w:rPr>
        <w:t xml:space="preserve">2564 </w:t>
      </w:r>
      <w:r w:rsidR="00F86228" w:rsidRPr="003C7917">
        <w:rPr>
          <w:rFonts w:asciiTheme="majorBidi" w:hAnsiTheme="majorBidi" w:hint="cs"/>
          <w:i/>
          <w:iCs/>
          <w:sz w:val="30"/>
          <w:szCs w:val="30"/>
          <w:cs/>
        </w:rPr>
        <w:t>เป็นจำนวนเงินประม</w:t>
      </w:r>
      <w:r w:rsidR="00EE3061" w:rsidRPr="003C7917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 xml:space="preserve">าณ </w:t>
      </w:r>
      <w:r w:rsidR="00050EF2" w:rsidRPr="003C7917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935.7 </w:t>
      </w:r>
      <w:r w:rsidRPr="003C791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050EF2" w:rsidRPr="003C791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และ </w:t>
      </w:r>
      <w:r w:rsidR="00050EF2" w:rsidRPr="003C7917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3,156.5 </w:t>
      </w:r>
      <w:r w:rsidR="00050EF2" w:rsidRPr="003C791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 ตามลำดับ</w:t>
      </w:r>
      <w:r w:rsidR="00EE3061" w:rsidRPr="003C791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32455" w:rsidRPr="003C7917">
        <w:rPr>
          <w:rFonts w:asciiTheme="majorBidi" w:hAnsiTheme="majorBidi" w:cstheme="majorBidi" w:hint="cs"/>
          <w:i/>
          <w:iCs/>
          <w:sz w:val="30"/>
          <w:szCs w:val="30"/>
          <w:cs/>
        </w:rPr>
        <w:t>ใน</w:t>
      </w:r>
      <w:r w:rsidR="00EE3061" w:rsidRPr="003C7917">
        <w:rPr>
          <w:rFonts w:asciiTheme="majorBidi" w:hAnsiTheme="majorBidi" w:cstheme="majorBidi" w:hint="cs"/>
          <w:i/>
          <w:iCs/>
          <w:sz w:val="30"/>
          <w:szCs w:val="30"/>
          <w:cs/>
        </w:rPr>
        <w:t>งบการเงินรว</w:t>
      </w:r>
      <w:r w:rsidR="00067294" w:rsidRPr="003C7917">
        <w:rPr>
          <w:rFonts w:asciiTheme="majorBidi" w:hAnsiTheme="majorBidi" w:cstheme="majorBidi" w:hint="cs"/>
          <w:i/>
          <w:iCs/>
          <w:sz w:val="30"/>
          <w:szCs w:val="30"/>
          <w:cs/>
        </w:rPr>
        <w:t>ม</w:t>
      </w:r>
      <w:r w:rsidRPr="003C7917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F86228" w:rsidRPr="003C7917">
        <w:rPr>
          <w:rFonts w:asciiTheme="majorBidi" w:hAnsiTheme="majorBidi" w:hint="cs"/>
          <w:i/>
          <w:iCs/>
          <w:sz w:val="30"/>
          <w:szCs w:val="30"/>
          <w:cs/>
        </w:rPr>
        <w:t>งบการเงินเฉพาะกิจการ</w:t>
      </w:r>
      <w:r w:rsidRPr="003C791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3C79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40EB4">
        <w:rPr>
          <w:rFonts w:asciiTheme="majorBidi" w:hAnsiTheme="majorBidi" w:cstheme="majorBidi"/>
          <w:sz w:val="30"/>
          <w:szCs w:val="30"/>
          <w:cs/>
        </w:rPr>
        <w:br/>
      </w:r>
      <w:r w:rsidRPr="003C7917">
        <w:rPr>
          <w:rFonts w:asciiTheme="majorBidi" w:hAnsiTheme="majorBidi" w:hint="cs"/>
          <w:sz w:val="30"/>
          <w:szCs w:val="30"/>
          <w:cs/>
        </w:rPr>
        <w:t>จากรายได้รวมของกลุ่มบริษัทและบริษัท</w:t>
      </w:r>
    </w:p>
    <w:p w14:paraId="7B243E2D" w14:textId="77777777" w:rsidR="00FB55E2" w:rsidRDefault="00FB55E2" w:rsidP="0051483C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FB55E2" w:rsidSect="00180AFE">
          <w:headerReference w:type="default" r:id="rId19"/>
          <w:type w:val="evenPage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CB90390" w14:textId="52895F92" w:rsidR="0051483C" w:rsidRDefault="0051483C" w:rsidP="0051483C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60CAA85E" w14:textId="77777777" w:rsidR="0051483C" w:rsidRDefault="0051483C" w:rsidP="00514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A9FE21" w14:textId="45BF9DAB" w:rsidR="0051483C" w:rsidRPr="00723634" w:rsidRDefault="0051483C" w:rsidP="005148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firstLine="1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3634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งวดเก้าเดือนสิ้นสุดวันที่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723634">
        <w:rPr>
          <w:rFonts w:asciiTheme="majorBidi" w:hAnsiTheme="majorBidi" w:cstheme="majorBidi"/>
          <w:sz w:val="30"/>
          <w:szCs w:val="30"/>
        </w:rPr>
        <w:t xml:space="preserve">2564 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723634">
        <w:rPr>
          <w:rFonts w:asciiTheme="majorBidi" w:hAnsiTheme="majorBidi" w:cstheme="majorBidi"/>
          <w:sz w:val="30"/>
          <w:szCs w:val="30"/>
        </w:rPr>
        <w:t>2563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69872BFA" w14:textId="77777777" w:rsidR="0051483C" w:rsidRPr="00723634" w:rsidRDefault="0051483C" w:rsidP="005148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1800"/>
        <w:gridCol w:w="1980"/>
        <w:gridCol w:w="1296"/>
        <w:gridCol w:w="236"/>
        <w:gridCol w:w="1348"/>
      </w:tblGrid>
      <w:tr w:rsidR="0051483C" w:rsidRPr="001D532A" w14:paraId="4B43687A" w14:textId="77777777" w:rsidTr="00F10F54">
        <w:tc>
          <w:tcPr>
            <w:tcW w:w="2430" w:type="dxa"/>
            <w:shd w:val="clear" w:color="auto" w:fill="auto"/>
            <w:vAlign w:val="bottom"/>
          </w:tcPr>
          <w:p w14:paraId="01AEF68F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0356C2B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C838B83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2D8BDB8F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72D4EA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755EF849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767FC35" w14:textId="77777777" w:rsidR="0051483C" w:rsidRPr="001D532A" w:rsidDel="00D43E7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51483C" w:rsidRPr="001D532A" w14:paraId="3F2C47E7" w14:textId="77777777" w:rsidTr="00F10F54">
        <w:tc>
          <w:tcPr>
            <w:tcW w:w="2430" w:type="dxa"/>
            <w:shd w:val="clear" w:color="auto" w:fill="auto"/>
          </w:tcPr>
          <w:p w14:paraId="740BE762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7B89D5B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0795E2F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B1F1EC5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3EC4268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29BC7DA1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483C" w:rsidRPr="001D532A" w14:paraId="08D20572" w14:textId="77777777" w:rsidTr="00F10F54">
        <w:tc>
          <w:tcPr>
            <w:tcW w:w="2430" w:type="dxa"/>
            <w:shd w:val="clear" w:color="auto" w:fill="auto"/>
          </w:tcPr>
          <w:p w14:paraId="20CF4E86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D53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4C0429D8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6C62207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A14493A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749F203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7AD642EA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1483C" w:rsidRPr="001D532A" w14:paraId="1557CEAD" w14:textId="77777777" w:rsidTr="00F10F54">
        <w:tc>
          <w:tcPr>
            <w:tcW w:w="2430" w:type="dxa"/>
            <w:shd w:val="clear" w:color="auto" w:fill="auto"/>
          </w:tcPr>
          <w:p w14:paraId="7C279265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15281E6F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14:paraId="3F2457F9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704FC884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3FCC60B8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1EA75AEC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650,000</w:t>
            </w:r>
          </w:p>
        </w:tc>
      </w:tr>
      <w:tr w:rsidR="0051483C" w:rsidRPr="001D532A" w14:paraId="500B8446" w14:textId="77777777" w:rsidTr="00F10F54">
        <w:tc>
          <w:tcPr>
            <w:tcW w:w="2430" w:type="dxa"/>
            <w:shd w:val="clear" w:color="auto" w:fill="auto"/>
          </w:tcPr>
          <w:p w14:paraId="64A08C80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E3AF98A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7842AAE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64661F50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CC328E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00BC3A0C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1483C" w:rsidRPr="001D532A" w14:paraId="60ECE790" w14:textId="77777777" w:rsidTr="00F10F54">
        <w:tc>
          <w:tcPr>
            <w:tcW w:w="2430" w:type="dxa"/>
            <w:shd w:val="clear" w:color="auto" w:fill="auto"/>
          </w:tcPr>
          <w:p w14:paraId="64DE47D2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D53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14:paraId="3E763927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87B5C4B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F907BE5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EDC115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01501A5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1483C" w:rsidRPr="001D532A" w14:paraId="57B38F36" w14:textId="77777777" w:rsidTr="00F10F54">
        <w:tc>
          <w:tcPr>
            <w:tcW w:w="2430" w:type="dxa"/>
            <w:shd w:val="clear" w:color="auto" w:fill="auto"/>
          </w:tcPr>
          <w:p w14:paraId="7B7C6A3B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6F04615A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1617A6B8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24639F69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1CE74C53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7067C312" w14:textId="77777777" w:rsidR="0051483C" w:rsidRPr="001D532A" w:rsidRDefault="0051483C" w:rsidP="00F1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650,000</w:t>
            </w:r>
          </w:p>
        </w:tc>
      </w:tr>
    </w:tbl>
    <w:p w14:paraId="122EB2A3" w14:textId="77777777" w:rsidR="0051483C" w:rsidRDefault="0051483C" w:rsidP="00514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D50A7A" w14:textId="046E2FDC" w:rsidR="00F24F74" w:rsidRPr="00C81CBE" w:rsidRDefault="0036747C" w:rsidP="007F14C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591D29C2" w14:textId="06751A99" w:rsidR="00453AB5" w:rsidRPr="00C81CBE" w:rsidRDefault="00453AB5" w:rsidP="00453AB5">
      <w:pPr>
        <w:pStyle w:val="BodyText2"/>
        <w:spacing w:line="26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58A02DF" w14:textId="46609339" w:rsidR="007F14C5" w:rsidRPr="00C81CBE" w:rsidRDefault="007F14C5" w:rsidP="007F14C5">
      <w:pPr>
        <w:pStyle w:val="BodyText2"/>
        <w:spacing w:line="260" w:lineRule="atLeas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1FCBD50" w14:textId="2250337B" w:rsidR="007F14C5" w:rsidRPr="00C81CBE" w:rsidRDefault="007F14C5" w:rsidP="00453AB5">
      <w:pPr>
        <w:pStyle w:val="BodyText2"/>
        <w:spacing w:line="26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B26B7DF" w14:textId="64F09B92" w:rsidR="008E7801" w:rsidRPr="00C81CBE" w:rsidRDefault="008E7801" w:rsidP="00A01C04">
      <w:pPr>
        <w:pStyle w:val="BodyText2"/>
        <w:tabs>
          <w:tab w:val="left" w:pos="540"/>
          <w:tab w:val="left" w:pos="630"/>
        </w:tabs>
        <w:spacing w:line="260" w:lineRule="atLeast"/>
        <w:ind w:left="540" w:right="-25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</w:t>
      </w:r>
      <w:r w:rsidR="00F217F4" w:rsidRPr="00C81C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แต่ไม่รวมถึง</w:t>
      </w:r>
      <w:r w:rsidRPr="00C81CBE">
        <w:rPr>
          <w:rFonts w:asciiTheme="majorBidi" w:hAnsiTheme="majorBidi" w:cstheme="majorBidi"/>
          <w:spacing w:val="-6"/>
          <w:sz w:val="30"/>
          <w:szCs w:val="30"/>
          <w:cs/>
        </w:rPr>
        <w:t>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A7787E" w14:textId="77777777" w:rsidR="0051386F" w:rsidRPr="00C81CBE" w:rsidRDefault="0051386F" w:rsidP="00AA03E3">
      <w:pPr>
        <w:pStyle w:val="BodyText2"/>
        <w:tabs>
          <w:tab w:val="left" w:pos="540"/>
        </w:tabs>
        <w:spacing w:line="260" w:lineRule="atLeast"/>
        <w:ind w:left="540" w:right="-25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6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270"/>
        <w:gridCol w:w="990"/>
        <w:gridCol w:w="180"/>
        <w:gridCol w:w="270"/>
        <w:gridCol w:w="1530"/>
        <w:gridCol w:w="270"/>
        <w:gridCol w:w="990"/>
        <w:gridCol w:w="270"/>
        <w:gridCol w:w="1170"/>
        <w:gridCol w:w="270"/>
        <w:gridCol w:w="1144"/>
      </w:tblGrid>
      <w:tr w:rsidR="00F63D23" w:rsidRPr="00C81CBE" w14:paraId="51681C6D" w14:textId="77777777" w:rsidTr="00F63D23">
        <w:trPr>
          <w:trHeight w:val="261"/>
          <w:tblHeader/>
        </w:trPr>
        <w:tc>
          <w:tcPr>
            <w:tcW w:w="2340" w:type="dxa"/>
            <w:vAlign w:val="bottom"/>
          </w:tcPr>
          <w:p w14:paraId="2FACCA4F" w14:textId="77777777" w:rsidR="00F63D23" w:rsidRPr="00C81CBE" w:rsidRDefault="00F63D23" w:rsidP="00D1319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171061E" w14:textId="77777777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0" w:type="dxa"/>
          </w:tcPr>
          <w:p w14:paraId="16456219" w14:textId="77777777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094" w:type="dxa"/>
            <w:gridSpan w:val="9"/>
            <w:vAlign w:val="bottom"/>
          </w:tcPr>
          <w:p w14:paraId="12DA07C0" w14:textId="01EDAE53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CBE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งบการเงินรวม </w:t>
            </w:r>
            <w:r w:rsidRPr="00C81CBE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  <w:t xml:space="preserve">/ </w:t>
            </w:r>
            <w:r w:rsidRPr="00C81CBE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F63D23" w:rsidRPr="00C81CBE" w14:paraId="3FD9EA87" w14:textId="77777777" w:rsidTr="00962570">
        <w:trPr>
          <w:trHeight w:val="261"/>
          <w:tblHeader/>
        </w:trPr>
        <w:tc>
          <w:tcPr>
            <w:tcW w:w="2340" w:type="dxa"/>
            <w:vAlign w:val="bottom"/>
          </w:tcPr>
          <w:p w14:paraId="22176CF9" w14:textId="77777777" w:rsidR="00F63D23" w:rsidRPr="00C81CBE" w:rsidRDefault="00F63D23" w:rsidP="00D1319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  <w:vAlign w:val="bottom"/>
          </w:tcPr>
          <w:p w14:paraId="36A79DEF" w14:textId="67DE59AC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4114" w:type="dxa"/>
            <w:gridSpan w:val="6"/>
            <w:vAlign w:val="bottom"/>
          </w:tcPr>
          <w:p w14:paraId="46016DB1" w14:textId="7ED1188C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63D23" w:rsidRPr="00C81CBE" w14:paraId="070F518F" w14:textId="77777777" w:rsidTr="00F63D23">
        <w:trPr>
          <w:trHeight w:val="261"/>
          <w:tblHeader/>
        </w:trPr>
        <w:tc>
          <w:tcPr>
            <w:tcW w:w="2340" w:type="dxa"/>
            <w:vAlign w:val="bottom"/>
            <w:hideMark/>
          </w:tcPr>
          <w:p w14:paraId="260724F8" w14:textId="7CEBEC97" w:rsidR="00F63D23" w:rsidRPr="00C81CBE" w:rsidRDefault="00F63D23" w:rsidP="00D1319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14:paraId="7B221575" w14:textId="77777777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617A184" w14:textId="77777777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190FFF5" w14:textId="77456170" w:rsidR="00F63D23" w:rsidRPr="00C81CBE" w:rsidRDefault="00F63D23" w:rsidP="00F63D2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E152F23" w14:textId="77777777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6423A88" w14:textId="5762A307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81CB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81CB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659E21C3" w14:textId="4DD8EE7E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7E822435" w14:textId="28DA563A" w:rsidR="00F63D23" w:rsidRPr="00C81CBE" w:rsidRDefault="00F63D23" w:rsidP="00D13196">
            <w:pPr>
              <w:pStyle w:val="acctfourfigures"/>
              <w:tabs>
                <w:tab w:val="left" w:pos="9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81CB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81CB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61B3F472" w14:textId="77777777" w:rsidR="00F63D23" w:rsidRPr="00C81CBE" w:rsidRDefault="00F63D23" w:rsidP="00D1319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  <w:hideMark/>
          </w:tcPr>
          <w:p w14:paraId="4FB5A888" w14:textId="77777777" w:rsidR="00F63D23" w:rsidRPr="00C81CBE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63D23" w:rsidRPr="00C81CBE" w14:paraId="5B2326E3" w14:textId="77777777" w:rsidTr="00F63D23">
        <w:trPr>
          <w:trHeight w:val="261"/>
        </w:trPr>
        <w:tc>
          <w:tcPr>
            <w:tcW w:w="2340" w:type="dxa"/>
            <w:vAlign w:val="bottom"/>
          </w:tcPr>
          <w:p w14:paraId="71B8A0DB" w14:textId="77777777" w:rsidR="00F63D23" w:rsidRPr="00C81CBE" w:rsidRDefault="00F63D23" w:rsidP="00D131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1DE4267" w14:textId="77777777" w:rsidR="00F63D23" w:rsidRPr="00C81CBE" w:rsidRDefault="00F63D23" w:rsidP="00AA6A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586800FB" w14:textId="77777777" w:rsidR="00F63D23" w:rsidRPr="00C81CBE" w:rsidRDefault="00F63D23" w:rsidP="00AA6A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6094" w:type="dxa"/>
            <w:gridSpan w:val="9"/>
            <w:vAlign w:val="bottom"/>
          </w:tcPr>
          <w:p w14:paraId="3B2A26E6" w14:textId="0DBE4BA0" w:rsidR="00F63D23" w:rsidRPr="00C81CBE" w:rsidRDefault="00F63D23" w:rsidP="00AA6A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63D23" w:rsidRPr="00C81CBE" w14:paraId="62C24F5E" w14:textId="77777777" w:rsidTr="00F63D23">
        <w:trPr>
          <w:trHeight w:val="261"/>
        </w:trPr>
        <w:tc>
          <w:tcPr>
            <w:tcW w:w="2340" w:type="dxa"/>
            <w:vAlign w:val="bottom"/>
          </w:tcPr>
          <w:p w14:paraId="6E97AA6E" w14:textId="5ADE94D6" w:rsidR="00F63D23" w:rsidRPr="00C81CBE" w:rsidRDefault="00F63D23" w:rsidP="00D131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7451F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="00293A8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7451F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440" w:type="dxa"/>
            <w:gridSpan w:val="3"/>
            <w:vAlign w:val="bottom"/>
          </w:tcPr>
          <w:p w14:paraId="4B72213E" w14:textId="77777777" w:rsidR="00F63D23" w:rsidRPr="00C81CBE" w:rsidRDefault="00F63D23" w:rsidP="00D1319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6CDAD2" w14:textId="77777777" w:rsidR="00F63D23" w:rsidRPr="00C81CBE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CD1860D" w14:textId="77777777" w:rsidR="00F63D23" w:rsidRPr="00C81CBE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47214EC" w14:textId="28FA7E71" w:rsidR="00F63D23" w:rsidRPr="00C81CBE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9993ED" w14:textId="77777777" w:rsidR="00F63D23" w:rsidRPr="00C81CBE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9CCBE0B" w14:textId="77777777" w:rsidR="00F63D23" w:rsidRPr="00C81CBE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7EA388C1" w14:textId="77777777" w:rsidR="00F63D23" w:rsidRPr="00C81CBE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3D23" w:rsidRPr="00C81CBE" w14:paraId="0AFD1611" w14:textId="77777777" w:rsidTr="00F63D23">
        <w:trPr>
          <w:trHeight w:val="261"/>
        </w:trPr>
        <w:tc>
          <w:tcPr>
            <w:tcW w:w="2340" w:type="dxa"/>
            <w:vAlign w:val="bottom"/>
            <w:hideMark/>
          </w:tcPr>
          <w:p w14:paraId="536BC1B5" w14:textId="77777777" w:rsidR="00F63D23" w:rsidRPr="00C81CBE" w:rsidRDefault="00F63D23" w:rsidP="00D131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gridSpan w:val="3"/>
            <w:vAlign w:val="bottom"/>
          </w:tcPr>
          <w:p w14:paraId="67F3208E" w14:textId="77777777" w:rsidR="00F63D23" w:rsidRPr="00C81CBE" w:rsidRDefault="00F63D23" w:rsidP="00D1319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F24381" w14:textId="77777777" w:rsidR="00F63D23" w:rsidRPr="00C81CBE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88342CA" w14:textId="77777777" w:rsidR="00F63D23" w:rsidRPr="00C81CBE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534E5B0" w14:textId="7D1061C2" w:rsidR="00F63D23" w:rsidRPr="00C81CBE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5C85AE" w14:textId="77777777" w:rsidR="00F63D23" w:rsidRPr="00C81CBE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8117B0" w14:textId="77777777" w:rsidR="00F63D23" w:rsidRPr="00C81CBE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1C768C9D" w14:textId="77777777" w:rsidR="00F63D23" w:rsidRPr="00C81CBE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3D23" w:rsidRPr="00C81CBE" w14:paraId="54C7659D" w14:textId="77777777" w:rsidTr="00F63D23">
        <w:trPr>
          <w:trHeight w:val="261"/>
        </w:trPr>
        <w:tc>
          <w:tcPr>
            <w:tcW w:w="2340" w:type="dxa"/>
            <w:vAlign w:val="bottom"/>
            <w:hideMark/>
          </w:tcPr>
          <w:p w14:paraId="2A44320A" w14:textId="77777777" w:rsidR="00F63D23" w:rsidRPr="00C81CBE" w:rsidRDefault="00F63D23" w:rsidP="00D13196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440" w:type="dxa"/>
            <w:gridSpan w:val="3"/>
            <w:vAlign w:val="bottom"/>
          </w:tcPr>
          <w:p w14:paraId="15407563" w14:textId="5B3CFE37" w:rsidR="00F63D23" w:rsidRPr="00C81CBE" w:rsidRDefault="003A4E25" w:rsidP="00D1319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332,037</w:t>
            </w:r>
          </w:p>
        </w:tc>
        <w:tc>
          <w:tcPr>
            <w:tcW w:w="270" w:type="dxa"/>
          </w:tcPr>
          <w:p w14:paraId="00ED6383" w14:textId="77777777" w:rsidR="00F63D23" w:rsidRPr="00C81CBE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393CB42" w14:textId="4DF15B59" w:rsidR="00F63D23" w:rsidRPr="00C81CBE" w:rsidRDefault="003A4E25" w:rsidP="00181498">
            <w:pPr>
              <w:pStyle w:val="acctfourfigures"/>
              <w:tabs>
                <w:tab w:val="clear" w:pos="765"/>
                <w:tab w:val="decimal" w:pos="436"/>
                <w:tab w:val="decimal" w:pos="595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474D3F" w14:textId="77777777" w:rsidR="00F63D23" w:rsidRPr="00C81CBE" w:rsidRDefault="00F63D23" w:rsidP="003835B1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9CFC2F5" w14:textId="18AB632C" w:rsidR="00F63D23" w:rsidRPr="00C81CBE" w:rsidRDefault="003A4E25" w:rsidP="003835B1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332,037</w:t>
            </w:r>
          </w:p>
        </w:tc>
        <w:tc>
          <w:tcPr>
            <w:tcW w:w="270" w:type="dxa"/>
            <w:vAlign w:val="bottom"/>
          </w:tcPr>
          <w:p w14:paraId="64E422F1" w14:textId="52524938" w:rsidR="00F63D23" w:rsidRPr="00C81CBE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1D586F" w14:textId="0208562C" w:rsidR="00F63D23" w:rsidRPr="00C81CBE" w:rsidRDefault="003A4E25" w:rsidP="003835B1">
            <w:pPr>
              <w:pStyle w:val="acctfourfigures"/>
              <w:tabs>
                <w:tab w:val="clear" w:pos="765"/>
                <w:tab w:val="decimal" w:pos="436"/>
                <w:tab w:val="decimal" w:pos="595"/>
              </w:tabs>
              <w:spacing w:line="240" w:lineRule="atLeast"/>
              <w:ind w:left="-43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3D66ED8" w14:textId="77777777" w:rsidR="00F63D23" w:rsidRPr="00C81CBE" w:rsidRDefault="00F63D23" w:rsidP="00D131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14672A1D" w14:textId="7DE058BE" w:rsidR="00F63D23" w:rsidRPr="00C81CBE" w:rsidRDefault="003A4E25" w:rsidP="003835B1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332,037</w:t>
            </w:r>
          </w:p>
        </w:tc>
      </w:tr>
      <w:tr w:rsidR="003A4E25" w:rsidRPr="00C81CBE" w14:paraId="275AD6DC" w14:textId="77777777" w:rsidTr="00F63D23">
        <w:trPr>
          <w:trHeight w:val="261"/>
        </w:trPr>
        <w:tc>
          <w:tcPr>
            <w:tcW w:w="2340" w:type="dxa"/>
            <w:vAlign w:val="bottom"/>
          </w:tcPr>
          <w:p w14:paraId="00921207" w14:textId="4CFD3F8C" w:rsidR="003A4E25" w:rsidRPr="00C81CBE" w:rsidRDefault="003A4E25" w:rsidP="003A4E25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440" w:type="dxa"/>
            <w:gridSpan w:val="3"/>
            <w:vAlign w:val="bottom"/>
          </w:tcPr>
          <w:p w14:paraId="7ECA4FC9" w14:textId="3C87AEDB" w:rsidR="003A4E25" w:rsidRPr="00C81CBE" w:rsidRDefault="003A4E25" w:rsidP="003A4E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78EA47" w14:textId="77777777" w:rsidR="003A4E25" w:rsidRPr="00C81CBE" w:rsidRDefault="003A4E25" w:rsidP="003A4E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24D259E" w14:textId="48FA811C" w:rsidR="003A4E25" w:rsidRPr="00C81CBE" w:rsidRDefault="003A4E25" w:rsidP="003A4E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92,600</w:t>
            </w:r>
          </w:p>
        </w:tc>
        <w:tc>
          <w:tcPr>
            <w:tcW w:w="270" w:type="dxa"/>
          </w:tcPr>
          <w:p w14:paraId="72D96460" w14:textId="77777777" w:rsidR="003A4E25" w:rsidRPr="00C81CBE" w:rsidRDefault="003A4E25" w:rsidP="003A4E25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78A7C8" w14:textId="732CBE31" w:rsidR="003A4E25" w:rsidRPr="00C81CBE" w:rsidRDefault="003A4E25" w:rsidP="003A4E25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263C988" w14:textId="12563695" w:rsidR="003A4E25" w:rsidRPr="00C81CBE" w:rsidRDefault="003A4E25" w:rsidP="003A4E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3740FF" w14:textId="1664025D" w:rsidR="003A4E25" w:rsidRPr="00C81CBE" w:rsidRDefault="003A4E25" w:rsidP="003A4E25">
            <w:pPr>
              <w:pStyle w:val="acctfourfigures"/>
              <w:tabs>
                <w:tab w:val="clear" w:pos="765"/>
                <w:tab w:val="decimal" w:pos="436"/>
                <w:tab w:val="decimal" w:pos="595"/>
              </w:tabs>
              <w:spacing w:line="240" w:lineRule="atLeast"/>
              <w:ind w:left="-43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92,600</w:t>
            </w:r>
          </w:p>
        </w:tc>
        <w:tc>
          <w:tcPr>
            <w:tcW w:w="270" w:type="dxa"/>
            <w:vAlign w:val="bottom"/>
          </w:tcPr>
          <w:p w14:paraId="17C54145" w14:textId="77777777" w:rsidR="003A4E25" w:rsidRPr="00C81CBE" w:rsidRDefault="003A4E25" w:rsidP="003A4E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0565A440" w14:textId="68A4E7D4" w:rsidR="003A4E25" w:rsidRPr="00C81CBE" w:rsidRDefault="00AE39C4" w:rsidP="003A4E25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92,600</w:t>
            </w:r>
          </w:p>
        </w:tc>
      </w:tr>
      <w:tr w:rsidR="003A4E25" w:rsidRPr="00C81CBE" w14:paraId="2004D483" w14:textId="77777777" w:rsidTr="00F63D23">
        <w:trPr>
          <w:trHeight w:val="261"/>
        </w:trPr>
        <w:tc>
          <w:tcPr>
            <w:tcW w:w="2340" w:type="dxa"/>
            <w:vAlign w:val="bottom"/>
          </w:tcPr>
          <w:p w14:paraId="0819363B" w14:textId="77777777" w:rsidR="003A4E25" w:rsidRPr="00C81CBE" w:rsidRDefault="003A4E25" w:rsidP="003A4E25">
            <w:pPr>
              <w:ind w:left="166" w:right="-90" w:hanging="16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A42186D" w14:textId="77777777" w:rsidR="003A4E25" w:rsidRPr="00C81CBE" w:rsidRDefault="003A4E25" w:rsidP="003A4E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AFE0C4" w14:textId="77777777" w:rsidR="003A4E25" w:rsidRPr="00C81CBE" w:rsidRDefault="003A4E25" w:rsidP="003A4E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A4EB0DE" w14:textId="77777777" w:rsidR="003A4E25" w:rsidRPr="00C81CBE" w:rsidRDefault="003A4E25" w:rsidP="003A4E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7E4238B" w14:textId="77777777" w:rsidR="003A4E25" w:rsidRPr="00C81CBE" w:rsidRDefault="003A4E25" w:rsidP="003A4E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6345EBF" w14:textId="77777777" w:rsidR="003A4E25" w:rsidRPr="00C81CBE" w:rsidRDefault="003A4E25" w:rsidP="003A4E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223714B" w14:textId="77777777" w:rsidR="003A4E25" w:rsidRPr="00C81CBE" w:rsidRDefault="003A4E25" w:rsidP="003A4E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54BE3505" w14:textId="77777777" w:rsidR="003A4E25" w:rsidRPr="00C81CBE" w:rsidRDefault="003A4E25" w:rsidP="003A4E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4E25" w:rsidRPr="00C81CBE" w14:paraId="7CB1EBBC" w14:textId="77777777" w:rsidTr="00F63D23">
        <w:trPr>
          <w:trHeight w:val="261"/>
        </w:trPr>
        <w:tc>
          <w:tcPr>
            <w:tcW w:w="2340" w:type="dxa"/>
            <w:vAlign w:val="bottom"/>
          </w:tcPr>
          <w:p w14:paraId="62F184D2" w14:textId="29249EC6" w:rsidR="003A4E25" w:rsidRPr="00C81CBE" w:rsidRDefault="003A4E25" w:rsidP="003A4E25">
            <w:pPr>
              <w:ind w:left="166" w:right="-90" w:hanging="16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2564</w:t>
            </w:r>
          </w:p>
        </w:tc>
        <w:tc>
          <w:tcPr>
            <w:tcW w:w="1440" w:type="dxa"/>
            <w:gridSpan w:val="3"/>
            <w:vAlign w:val="bottom"/>
          </w:tcPr>
          <w:p w14:paraId="66815064" w14:textId="77777777" w:rsidR="003A4E25" w:rsidRPr="00C81CBE" w:rsidRDefault="003A4E25" w:rsidP="003A4E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C77255" w14:textId="77777777" w:rsidR="003A4E25" w:rsidRPr="00C81CBE" w:rsidRDefault="003A4E25" w:rsidP="003A4E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BDF2FF2" w14:textId="77777777" w:rsidR="003A4E25" w:rsidRPr="00C81CBE" w:rsidRDefault="003A4E25" w:rsidP="003A4E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9F5FFF2" w14:textId="18ECB4C2" w:rsidR="003A4E25" w:rsidRPr="00C81CBE" w:rsidRDefault="003A4E25" w:rsidP="003A4E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D68A4CE" w14:textId="77777777" w:rsidR="003A4E25" w:rsidRPr="00C81CBE" w:rsidRDefault="003A4E25" w:rsidP="003A4E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2874E05" w14:textId="77777777" w:rsidR="003A4E25" w:rsidRPr="00C81CBE" w:rsidRDefault="003A4E25" w:rsidP="003A4E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4BC91831" w14:textId="77777777" w:rsidR="003A4E25" w:rsidRPr="00C81CBE" w:rsidRDefault="003A4E25" w:rsidP="003A4E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4E25" w:rsidRPr="00C81CBE" w14:paraId="58256385" w14:textId="77777777" w:rsidTr="00F63D23">
        <w:trPr>
          <w:trHeight w:val="261"/>
        </w:trPr>
        <w:tc>
          <w:tcPr>
            <w:tcW w:w="2340" w:type="dxa"/>
            <w:vAlign w:val="bottom"/>
          </w:tcPr>
          <w:p w14:paraId="50AD86A1" w14:textId="77777777" w:rsidR="003A4E25" w:rsidRPr="00C81CBE" w:rsidRDefault="003A4E25" w:rsidP="003A4E25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gridSpan w:val="3"/>
            <w:vAlign w:val="bottom"/>
          </w:tcPr>
          <w:p w14:paraId="2C12A7BB" w14:textId="77777777" w:rsidR="003A4E25" w:rsidRPr="00C81CBE" w:rsidRDefault="003A4E25" w:rsidP="003A4E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76C2C1" w14:textId="77777777" w:rsidR="003A4E25" w:rsidRPr="00C81CBE" w:rsidRDefault="003A4E25" w:rsidP="003A4E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112B8B5" w14:textId="77777777" w:rsidR="003A4E25" w:rsidRPr="00C81CBE" w:rsidRDefault="003A4E25" w:rsidP="003A4E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62B97138" w14:textId="4C3F3CF7" w:rsidR="003A4E25" w:rsidRPr="00C81CBE" w:rsidRDefault="003A4E25" w:rsidP="003A4E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396BB3" w14:textId="77777777" w:rsidR="003A4E25" w:rsidRPr="00C81CBE" w:rsidRDefault="003A4E25" w:rsidP="003A4E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8E5A39E" w14:textId="77777777" w:rsidR="003A4E25" w:rsidRPr="00C81CBE" w:rsidRDefault="003A4E25" w:rsidP="003A4E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7CC2CC52" w14:textId="77777777" w:rsidR="003A4E25" w:rsidRPr="00C81CBE" w:rsidRDefault="003A4E25" w:rsidP="003A4E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4E25" w:rsidRPr="00C81CBE" w14:paraId="18EB735E" w14:textId="77777777" w:rsidTr="00F63D23">
        <w:trPr>
          <w:trHeight w:val="261"/>
        </w:trPr>
        <w:tc>
          <w:tcPr>
            <w:tcW w:w="2340" w:type="dxa"/>
            <w:vAlign w:val="bottom"/>
          </w:tcPr>
          <w:p w14:paraId="2D67B75D" w14:textId="77777777" w:rsidR="003A4E25" w:rsidRPr="00C81CBE" w:rsidRDefault="003A4E25" w:rsidP="003A4E25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440" w:type="dxa"/>
            <w:gridSpan w:val="3"/>
            <w:vAlign w:val="bottom"/>
          </w:tcPr>
          <w:p w14:paraId="7EF240A6" w14:textId="12A3970D" w:rsidR="003A4E25" w:rsidRPr="00C81CBE" w:rsidRDefault="003A4E25" w:rsidP="003A4E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</w:rPr>
              <w:t>296,362</w:t>
            </w:r>
          </w:p>
        </w:tc>
        <w:tc>
          <w:tcPr>
            <w:tcW w:w="270" w:type="dxa"/>
          </w:tcPr>
          <w:p w14:paraId="47B66EA4" w14:textId="77777777" w:rsidR="003A4E25" w:rsidRPr="00C81CBE" w:rsidRDefault="003A4E25" w:rsidP="003A4E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C6F4335" w14:textId="313EF2E7" w:rsidR="003A4E25" w:rsidRPr="00C81CBE" w:rsidRDefault="003A4E25" w:rsidP="003A4E25">
            <w:pPr>
              <w:pStyle w:val="acctfourfigures"/>
              <w:tabs>
                <w:tab w:val="clear" w:pos="765"/>
                <w:tab w:val="decimal" w:pos="436"/>
                <w:tab w:val="decimal" w:pos="595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2A086D" w14:textId="77777777" w:rsidR="003A4E25" w:rsidRPr="00C81CBE" w:rsidRDefault="003A4E25" w:rsidP="003A4E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A726A7" w14:textId="14823692" w:rsidR="003A4E25" w:rsidRPr="00C81CBE" w:rsidRDefault="003A4E25" w:rsidP="003A4E25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</w:rPr>
              <w:t>296,362</w:t>
            </w:r>
          </w:p>
        </w:tc>
        <w:tc>
          <w:tcPr>
            <w:tcW w:w="1170" w:type="dxa"/>
            <w:vAlign w:val="bottom"/>
          </w:tcPr>
          <w:p w14:paraId="5D82A25E" w14:textId="16AABFE5" w:rsidR="003A4E25" w:rsidRPr="00C81CBE" w:rsidRDefault="003A4E25" w:rsidP="003A4E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79BD7D9" w14:textId="77777777" w:rsidR="003A4E25" w:rsidRPr="00C81CBE" w:rsidRDefault="003A4E25" w:rsidP="003A4E2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30B488A8" w14:textId="0B4973BB" w:rsidR="003A4E25" w:rsidRPr="00C81CBE" w:rsidRDefault="003A4E25" w:rsidP="003A4E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</w:rPr>
              <w:t>296,362</w:t>
            </w:r>
          </w:p>
        </w:tc>
      </w:tr>
    </w:tbl>
    <w:p w14:paraId="79D3BDD6" w14:textId="36AC40BD" w:rsidR="008E7801" w:rsidRPr="00C81CBE" w:rsidRDefault="008E7801" w:rsidP="00453AB5">
      <w:pPr>
        <w:pStyle w:val="BodyText2"/>
        <w:spacing w:line="26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F3FBBB6" w14:textId="77777777" w:rsidR="00AA03E3" w:rsidRPr="00C81CBE" w:rsidRDefault="00AA03E3" w:rsidP="00AA03E3">
      <w:pPr>
        <w:pStyle w:val="BodyText2"/>
        <w:spacing w:line="260" w:lineRule="atLeast"/>
        <w:ind w:left="450" w:firstLine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0B018A45" w14:textId="77777777" w:rsidR="008E7801" w:rsidRPr="00C81CBE" w:rsidRDefault="008E7801" w:rsidP="00453AB5">
      <w:pPr>
        <w:pStyle w:val="BodyText2"/>
        <w:spacing w:line="26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6120"/>
      </w:tblGrid>
      <w:tr w:rsidR="00453AB5" w:rsidRPr="00C81CBE" w14:paraId="2C5D06D4" w14:textId="77777777" w:rsidTr="003A4E25">
        <w:trPr>
          <w:tblHeader/>
        </w:trPr>
        <w:tc>
          <w:tcPr>
            <w:tcW w:w="2790" w:type="dxa"/>
            <w:hideMark/>
          </w:tcPr>
          <w:p w14:paraId="4ED7EDA3" w14:textId="1389CC61" w:rsidR="00453AB5" w:rsidRPr="00C81CBE" w:rsidRDefault="00453AB5" w:rsidP="007F14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CC47136" w14:textId="77777777" w:rsidR="00453AB5" w:rsidRPr="00C81CBE" w:rsidRDefault="00453AB5" w:rsidP="00AE2B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  <w:hideMark/>
          </w:tcPr>
          <w:p w14:paraId="27380D25" w14:textId="77777777" w:rsidR="00453AB5" w:rsidRPr="00C81CBE" w:rsidRDefault="00453AB5" w:rsidP="00AE2B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1483C" w:rsidRPr="00C81CBE" w14:paraId="61E1ACFB" w14:textId="77777777" w:rsidTr="003A4E25">
        <w:tc>
          <w:tcPr>
            <w:tcW w:w="2790" w:type="dxa"/>
            <w:hideMark/>
          </w:tcPr>
          <w:p w14:paraId="07DBCA50" w14:textId="1C48703A" w:rsidR="0051483C" w:rsidRPr="00C81CBE" w:rsidRDefault="0051483C" w:rsidP="0051483C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เงินลงทุนในหน่วยลงทุนในตราสารหนี้ที่วัดมูลค่าด้วย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270" w:type="dxa"/>
          </w:tcPr>
          <w:p w14:paraId="15ED03A1" w14:textId="77777777" w:rsidR="0051483C" w:rsidRPr="00C81CBE" w:rsidRDefault="0051483C" w:rsidP="005148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  <w:hideMark/>
          </w:tcPr>
          <w:p w14:paraId="11BB4193" w14:textId="77777777" w:rsidR="0051483C" w:rsidRDefault="0051483C" w:rsidP="005148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C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สินทรัพย์สุทธิ ณ วันที่รายงาน ซึ่งอ้างอิงราคาหรืออัตราผลตอบแทน</w:t>
            </w:r>
          </w:p>
          <w:p w14:paraId="40B1038A" w14:textId="57CF5016" w:rsidR="0051483C" w:rsidRPr="00C81CBE" w:rsidRDefault="0051483C" w:rsidP="005148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ที่ประกาศโดยสมาคมตลาดตราสารหนี้ไทย ณ วันที่วัดมูลค่าเงินลงทุน</w:t>
            </w:r>
          </w:p>
        </w:tc>
      </w:tr>
      <w:tr w:rsidR="0051483C" w:rsidRPr="00C81CBE" w14:paraId="1B8CADE6" w14:textId="77777777" w:rsidTr="003A4E25">
        <w:tc>
          <w:tcPr>
            <w:tcW w:w="2790" w:type="dxa"/>
          </w:tcPr>
          <w:p w14:paraId="48D4C07C" w14:textId="3AF3EC9A" w:rsidR="0051483C" w:rsidRPr="00B53C65" w:rsidRDefault="0051483C" w:rsidP="0051483C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เงินลงทุนระยะยาวอื่น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ที่วัด</w:t>
            </w:r>
            <w:r w:rsidRPr="00C04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มูลค่าด้วยมูลค่ายุติธรรมผ่าน</w:t>
            </w:r>
          </w:p>
          <w:p w14:paraId="3FAA5369" w14:textId="24E92E83" w:rsidR="0051483C" w:rsidRPr="00C81CBE" w:rsidRDefault="0051483C" w:rsidP="0051483C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C04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44EC887" w14:textId="77777777" w:rsidR="0051483C" w:rsidRPr="00C81CBE" w:rsidRDefault="0051483C" w:rsidP="005148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</w:tcPr>
          <w:p w14:paraId="5D6F8D4D" w14:textId="459BB3DC" w:rsidR="0051483C" w:rsidRPr="00C81CBE" w:rsidRDefault="0051483C" w:rsidP="005148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ราคาซื้อขายหุ้น</w:t>
            </w:r>
          </w:p>
        </w:tc>
      </w:tr>
    </w:tbl>
    <w:p w14:paraId="520C8DCB" w14:textId="0BF9A9B7" w:rsidR="00AA03E3" w:rsidRPr="00CD0209" w:rsidRDefault="00AA0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2"/>
          <w:szCs w:val="12"/>
          <w:cs/>
          <w:lang w:val="x-none" w:eastAsia="x-none"/>
        </w:rPr>
      </w:pPr>
    </w:p>
    <w:p w14:paraId="5F0E536F" w14:textId="3B89C4A8" w:rsidR="00453AB5" w:rsidRPr="00C81CBE" w:rsidRDefault="00453AB5" w:rsidP="004343F6">
      <w:pPr>
        <w:pStyle w:val="BodyText2"/>
        <w:spacing w:line="260" w:lineRule="atLeas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C81C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รายการเคลื่อนไหวของหน่วยลงทุนในตราสารหนี้</w:t>
      </w:r>
      <w:r w:rsidR="00EE1067" w:rsidRPr="00C81CB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ที่อยู่ในความต้องการของตลาด</w:t>
      </w:r>
    </w:p>
    <w:p w14:paraId="572E52A3" w14:textId="601F62DA" w:rsidR="00120366" w:rsidRPr="00CD0209" w:rsidRDefault="00120366" w:rsidP="00120366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Style w:val="TableGrid"/>
        <w:tblW w:w="91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815"/>
        <w:gridCol w:w="1071"/>
        <w:gridCol w:w="241"/>
        <w:gridCol w:w="1058"/>
        <w:gridCol w:w="160"/>
        <w:gridCol w:w="1138"/>
        <w:gridCol w:w="226"/>
        <w:gridCol w:w="1060"/>
        <w:gridCol w:w="226"/>
        <w:gridCol w:w="1160"/>
      </w:tblGrid>
      <w:tr w:rsidR="001D0C1F" w:rsidRPr="0036747C" w14:paraId="2830C2B7" w14:textId="77777777" w:rsidTr="00CD0209">
        <w:trPr>
          <w:trHeight w:val="420"/>
          <w:tblHeader/>
        </w:trPr>
        <w:tc>
          <w:tcPr>
            <w:tcW w:w="2815" w:type="dxa"/>
          </w:tcPr>
          <w:p w14:paraId="2B38D7DF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0" w:type="dxa"/>
            <w:gridSpan w:val="9"/>
            <w:hideMark/>
          </w:tcPr>
          <w:p w14:paraId="3EBE5E34" w14:textId="77777777" w:rsidR="001D0C1F" w:rsidRPr="0036747C" w:rsidRDefault="001D0C1F" w:rsidP="004743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747C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36747C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36747C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CD0209" w:rsidRPr="0036747C" w14:paraId="6CFAF6D0" w14:textId="77777777" w:rsidTr="00CD0209">
        <w:trPr>
          <w:trHeight w:val="866"/>
          <w:tblHeader/>
        </w:trPr>
        <w:tc>
          <w:tcPr>
            <w:tcW w:w="2815" w:type="dxa"/>
            <w:vAlign w:val="bottom"/>
            <w:hideMark/>
          </w:tcPr>
          <w:p w14:paraId="71AAA771" w14:textId="2092F9FC" w:rsidR="001D0C1F" w:rsidRPr="0036747C" w:rsidRDefault="0051483C" w:rsidP="004743BF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1071" w:type="dxa"/>
            <w:vAlign w:val="bottom"/>
            <w:hideMark/>
          </w:tcPr>
          <w:p w14:paraId="3AE68666" w14:textId="77777777" w:rsidR="001D0C1F" w:rsidRPr="0036747C" w:rsidRDefault="001D0C1F" w:rsidP="004743BF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38BEC3B5" w14:textId="77777777" w:rsidR="001D0C1F" w:rsidRPr="0036747C" w:rsidRDefault="001D0C1F" w:rsidP="004743BF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0966C9A1" w14:textId="77777777" w:rsidR="001D0C1F" w:rsidRPr="0036747C" w:rsidRDefault="001D0C1F" w:rsidP="004743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8" w:type="dxa"/>
            <w:vAlign w:val="bottom"/>
            <w:hideMark/>
          </w:tcPr>
          <w:p w14:paraId="4751D4EB" w14:textId="77777777" w:rsidR="001D0C1F" w:rsidRPr="0036747C" w:rsidRDefault="001D0C1F" w:rsidP="004743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60" w:type="dxa"/>
            <w:vAlign w:val="bottom"/>
          </w:tcPr>
          <w:p w14:paraId="29621463" w14:textId="77777777" w:rsidR="001D0C1F" w:rsidRPr="0036747C" w:rsidRDefault="001D0C1F" w:rsidP="004743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38" w:type="dxa"/>
            <w:vAlign w:val="bottom"/>
            <w:hideMark/>
          </w:tcPr>
          <w:p w14:paraId="32B4EBB6" w14:textId="77777777" w:rsidR="001D0C1F" w:rsidRPr="0036747C" w:rsidRDefault="001D0C1F" w:rsidP="004743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26" w:type="dxa"/>
            <w:vAlign w:val="bottom"/>
          </w:tcPr>
          <w:p w14:paraId="61C38579" w14:textId="77777777" w:rsidR="001D0C1F" w:rsidRPr="0036747C" w:rsidRDefault="001D0C1F" w:rsidP="004743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0" w:type="dxa"/>
            <w:vAlign w:val="bottom"/>
            <w:hideMark/>
          </w:tcPr>
          <w:p w14:paraId="24E4636D" w14:textId="77777777" w:rsidR="001D0C1F" w:rsidRDefault="001D0C1F" w:rsidP="004743BF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</w:p>
          <w:p w14:paraId="68C718B9" w14:textId="77777777" w:rsidR="001D0C1F" w:rsidRPr="0036747C" w:rsidRDefault="001D0C1F" w:rsidP="004743BF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</w:p>
          <w:p w14:paraId="390C6007" w14:textId="77777777" w:rsidR="001D0C1F" w:rsidRPr="0036747C" w:rsidRDefault="001D0C1F" w:rsidP="004743BF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26" w:type="dxa"/>
            <w:vAlign w:val="bottom"/>
          </w:tcPr>
          <w:p w14:paraId="2ACCB8D2" w14:textId="77777777" w:rsidR="001D0C1F" w:rsidRPr="0036747C" w:rsidRDefault="001D0C1F" w:rsidP="004743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0" w:type="dxa"/>
            <w:vAlign w:val="bottom"/>
            <w:hideMark/>
          </w:tcPr>
          <w:p w14:paraId="0ADB26AF" w14:textId="77777777" w:rsidR="001D0C1F" w:rsidRPr="0036747C" w:rsidRDefault="001D0C1F" w:rsidP="004743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1467CB9D" w14:textId="73E1B8F2" w:rsidR="001D0C1F" w:rsidRPr="0036747C" w:rsidRDefault="001D0C1F" w:rsidP="004743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36747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6747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85209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1D0C1F" w:rsidRPr="0036747C" w14:paraId="5E45EBAD" w14:textId="77777777" w:rsidTr="00CD0209">
        <w:trPr>
          <w:trHeight w:val="408"/>
          <w:tblHeader/>
        </w:trPr>
        <w:tc>
          <w:tcPr>
            <w:tcW w:w="2815" w:type="dxa"/>
          </w:tcPr>
          <w:p w14:paraId="72DB6CEA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340" w:type="dxa"/>
            <w:gridSpan w:val="9"/>
            <w:vAlign w:val="bottom"/>
            <w:hideMark/>
          </w:tcPr>
          <w:p w14:paraId="66EE47D0" w14:textId="77777777" w:rsidR="001D0C1F" w:rsidRPr="0036747C" w:rsidRDefault="001D0C1F" w:rsidP="004743B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3674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36747C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CD0209" w:rsidRPr="0036747C" w14:paraId="5DD5C6A3" w14:textId="77777777" w:rsidTr="00CD0209">
        <w:trPr>
          <w:trHeight w:val="433"/>
        </w:trPr>
        <w:tc>
          <w:tcPr>
            <w:tcW w:w="2815" w:type="dxa"/>
            <w:hideMark/>
          </w:tcPr>
          <w:p w14:paraId="3B6F2204" w14:textId="48812F6D" w:rsidR="001D0C1F" w:rsidRPr="0036747C" w:rsidRDefault="001D0C1F" w:rsidP="004743BF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71" w:type="dxa"/>
          </w:tcPr>
          <w:p w14:paraId="3178C8F3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1C1CF6C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33F1E1B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" w:type="dxa"/>
          </w:tcPr>
          <w:p w14:paraId="2772AA4F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4FC6186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</w:tcPr>
          <w:p w14:paraId="11363929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83B8786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</w:tcPr>
          <w:p w14:paraId="4ECB1145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5F626BFE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209" w:rsidRPr="0036747C" w14:paraId="7C568012" w14:textId="77777777" w:rsidTr="00CD0209">
        <w:trPr>
          <w:trHeight w:val="433"/>
        </w:trPr>
        <w:tc>
          <w:tcPr>
            <w:tcW w:w="2815" w:type="dxa"/>
            <w:hideMark/>
          </w:tcPr>
          <w:p w14:paraId="6D325379" w14:textId="77777777" w:rsidR="001D0C1F" w:rsidRPr="0036747C" w:rsidRDefault="001D0C1F" w:rsidP="004743BF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71" w:type="dxa"/>
          </w:tcPr>
          <w:p w14:paraId="3EB93740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1" w:type="dxa"/>
          </w:tcPr>
          <w:p w14:paraId="62897A79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F2C6732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" w:type="dxa"/>
          </w:tcPr>
          <w:p w14:paraId="757FD0F0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37F76FB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</w:tcPr>
          <w:p w14:paraId="0C045553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D4A1856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</w:tcPr>
          <w:p w14:paraId="3E946426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5DD2D587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209" w:rsidRPr="0036747C" w14:paraId="1C0A2FED" w14:textId="77777777" w:rsidTr="00CD0209">
        <w:trPr>
          <w:trHeight w:val="828"/>
        </w:trPr>
        <w:tc>
          <w:tcPr>
            <w:tcW w:w="2815" w:type="dxa"/>
            <w:shd w:val="clear" w:color="auto" w:fill="auto"/>
          </w:tcPr>
          <w:p w14:paraId="1D7C1F30" w14:textId="77777777" w:rsidR="001D0C1F" w:rsidRPr="0036747C" w:rsidRDefault="001D0C1F" w:rsidP="004743BF">
            <w:pPr>
              <w:spacing w:line="240" w:lineRule="auto"/>
              <w:ind w:left="159" w:hanging="128"/>
              <w:rPr>
                <w:rFonts w:ascii="Angsana New" w:hAnsi="Angsana New" w:cs="Angsana New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หน่วยลงทุนในตราสาร</w:t>
            </w:r>
            <w:r w:rsidRPr="0036747C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</w:p>
          <w:p w14:paraId="3DC5369A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47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71" w:type="dxa"/>
            <w:shd w:val="clear" w:color="auto" w:fill="auto"/>
          </w:tcPr>
          <w:p w14:paraId="51CC7455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1" w:type="dxa"/>
            <w:shd w:val="clear" w:color="auto" w:fill="auto"/>
          </w:tcPr>
          <w:p w14:paraId="2B97B82C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76813AE9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" w:type="dxa"/>
            <w:shd w:val="clear" w:color="auto" w:fill="auto"/>
          </w:tcPr>
          <w:p w14:paraId="56BDEF0F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F88FA60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  <w:shd w:val="clear" w:color="auto" w:fill="auto"/>
          </w:tcPr>
          <w:p w14:paraId="54FA0C3E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7B4786C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  <w:shd w:val="clear" w:color="auto" w:fill="auto"/>
          </w:tcPr>
          <w:p w14:paraId="017C8F2B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228D267C" w14:textId="77777777" w:rsidR="001D0C1F" w:rsidRPr="0036747C" w:rsidRDefault="001D0C1F" w:rsidP="004743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209" w:rsidRPr="00372E8A" w14:paraId="26E297D2" w14:textId="77777777" w:rsidTr="00CD0209">
        <w:trPr>
          <w:trHeight w:val="408"/>
        </w:trPr>
        <w:tc>
          <w:tcPr>
            <w:tcW w:w="2815" w:type="dxa"/>
            <w:shd w:val="clear" w:color="auto" w:fill="auto"/>
            <w:hideMark/>
          </w:tcPr>
          <w:p w14:paraId="4DDD6403" w14:textId="77777777" w:rsidR="001D0C1F" w:rsidRPr="0036747C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1529F2B" w14:textId="4984AC54" w:rsidR="001D0C1F" w:rsidRPr="00372E8A" w:rsidRDefault="00CD0209" w:rsidP="004743BF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0209">
              <w:rPr>
                <w:rFonts w:asciiTheme="majorBidi" w:hAnsiTheme="majorBidi" w:cstheme="majorBidi"/>
                <w:sz w:val="30"/>
                <w:szCs w:val="30"/>
              </w:rPr>
              <w:t>296,362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9B10F23" w14:textId="77777777" w:rsidR="001D0C1F" w:rsidRPr="00372E8A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89E7560" w14:textId="10C71FC8" w:rsidR="001D0C1F" w:rsidRPr="00372E8A" w:rsidRDefault="00CD0209" w:rsidP="004743BF">
            <w:pPr>
              <w:tabs>
                <w:tab w:val="clear" w:pos="680"/>
                <w:tab w:val="clear" w:pos="907"/>
                <w:tab w:val="left" w:pos="589"/>
                <w:tab w:val="left" w:pos="762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0209">
              <w:rPr>
                <w:rFonts w:asciiTheme="majorBidi" w:hAnsiTheme="majorBidi" w:cstheme="majorBidi"/>
                <w:sz w:val="30"/>
                <w:szCs w:val="30"/>
              </w:rPr>
              <w:t>1,9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60" w:type="dxa"/>
            <w:shd w:val="clear" w:color="auto" w:fill="auto"/>
            <w:vAlign w:val="bottom"/>
          </w:tcPr>
          <w:p w14:paraId="3209BE8A" w14:textId="77777777" w:rsidR="001D0C1F" w:rsidRPr="00372E8A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ADF85BB" w14:textId="7CFCA2CF" w:rsidR="001D0C1F" w:rsidRPr="00372E8A" w:rsidRDefault="00CD0209" w:rsidP="004743BF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D0209">
              <w:rPr>
                <w:rFonts w:asciiTheme="majorBidi" w:hAnsiTheme="majorBidi" w:cstheme="majorBidi"/>
                <w:sz w:val="30"/>
                <w:szCs w:val="30"/>
              </w:rPr>
              <w:t>1,884,334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2C1A295B" w14:textId="77777777" w:rsidR="001D0C1F" w:rsidRPr="00372E8A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2B15A69" w14:textId="2258B09D" w:rsidR="001D0C1F" w:rsidRPr="00372E8A" w:rsidRDefault="003A4E25" w:rsidP="004743BF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68E61328" w14:textId="77777777" w:rsidR="001D0C1F" w:rsidRPr="00372E8A" w:rsidRDefault="001D0C1F" w:rsidP="004743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5D79DB65" w14:textId="5F36B60D" w:rsidR="001D0C1F" w:rsidRPr="00372E8A" w:rsidRDefault="00CD0209" w:rsidP="004743BF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0209">
              <w:rPr>
                <w:rFonts w:asciiTheme="majorBidi" w:hAnsiTheme="majorBidi" w:cstheme="majorBidi"/>
                <w:sz w:val="30"/>
                <w:szCs w:val="30"/>
              </w:rPr>
              <w:t>332,03</w:t>
            </w:r>
            <w:r w:rsidR="00AE39C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D0209" w:rsidRPr="00372E8A" w14:paraId="7EFD8568" w14:textId="77777777" w:rsidTr="00CD0209">
        <w:trPr>
          <w:trHeight w:val="420"/>
        </w:trPr>
        <w:tc>
          <w:tcPr>
            <w:tcW w:w="2815" w:type="dxa"/>
            <w:hideMark/>
          </w:tcPr>
          <w:p w14:paraId="5DE71CDE" w14:textId="77777777" w:rsidR="00CD0209" w:rsidRPr="0036747C" w:rsidRDefault="00CD0209" w:rsidP="00CD0209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4B58BA" w14:textId="4F0C2AB0" w:rsidR="00CD0209" w:rsidRPr="00CD0209" w:rsidRDefault="00CD0209" w:rsidP="00CD0209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296,362</w:t>
            </w:r>
          </w:p>
        </w:tc>
        <w:tc>
          <w:tcPr>
            <w:tcW w:w="241" w:type="dxa"/>
            <w:vAlign w:val="bottom"/>
          </w:tcPr>
          <w:p w14:paraId="13979683" w14:textId="77777777" w:rsidR="00CD0209" w:rsidRPr="00CD0209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75E93F" w14:textId="20CE75DC" w:rsidR="00CD0209" w:rsidRPr="00CD0209" w:rsidRDefault="00CD0209" w:rsidP="00CD0209">
            <w:pPr>
              <w:tabs>
                <w:tab w:val="clear" w:pos="680"/>
                <w:tab w:val="clear" w:pos="907"/>
                <w:tab w:val="left" w:pos="589"/>
                <w:tab w:val="left" w:pos="762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1,920,000</w:t>
            </w:r>
          </w:p>
        </w:tc>
        <w:tc>
          <w:tcPr>
            <w:tcW w:w="160" w:type="dxa"/>
            <w:vAlign w:val="bottom"/>
          </w:tcPr>
          <w:p w14:paraId="7B81DE90" w14:textId="77777777" w:rsidR="00CD0209" w:rsidRPr="00CD0209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4441DC" w14:textId="2B8C3D2F" w:rsidR="00CD0209" w:rsidRPr="00CD0209" w:rsidRDefault="00CD0209" w:rsidP="00CD0209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(1,884,334)</w:t>
            </w:r>
          </w:p>
        </w:tc>
        <w:tc>
          <w:tcPr>
            <w:tcW w:w="226" w:type="dxa"/>
            <w:vAlign w:val="bottom"/>
          </w:tcPr>
          <w:p w14:paraId="159F5F07" w14:textId="77777777" w:rsidR="00CD0209" w:rsidRPr="00CD0209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0D5BAC" w14:textId="196955E9" w:rsidR="00CD0209" w:rsidRPr="00CD0209" w:rsidRDefault="003A4E25" w:rsidP="00CD0209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26" w:type="dxa"/>
            <w:vAlign w:val="bottom"/>
          </w:tcPr>
          <w:p w14:paraId="01829DF2" w14:textId="77777777" w:rsidR="00CD0209" w:rsidRPr="00CD0209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F1F2D5" w14:textId="13E3938E" w:rsidR="00CD0209" w:rsidRPr="00CD0209" w:rsidRDefault="00CD0209" w:rsidP="00CD0209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332,03</w:t>
            </w:r>
            <w:r w:rsidR="00AE39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CD0209" w:rsidRPr="0036747C" w14:paraId="14B90E1F" w14:textId="77777777" w:rsidTr="00CD0209">
        <w:trPr>
          <w:trHeight w:val="433"/>
        </w:trPr>
        <w:tc>
          <w:tcPr>
            <w:tcW w:w="2815" w:type="dxa"/>
            <w:hideMark/>
          </w:tcPr>
          <w:p w14:paraId="387DA13A" w14:textId="021B1AAB" w:rsidR="00CD0209" w:rsidRPr="0036747C" w:rsidRDefault="00CD0209" w:rsidP="00CD0209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71" w:type="dxa"/>
          </w:tcPr>
          <w:p w14:paraId="469EF51A" w14:textId="77777777" w:rsidR="00CD0209" w:rsidRPr="0036747C" w:rsidRDefault="00CD0209" w:rsidP="00CD0209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B2DC7C7" w14:textId="77777777" w:rsidR="00CD0209" w:rsidRPr="0036747C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655F543" w14:textId="77777777" w:rsidR="00CD0209" w:rsidRPr="0036747C" w:rsidRDefault="00CD0209" w:rsidP="00CD0209">
            <w:pPr>
              <w:tabs>
                <w:tab w:val="clear" w:pos="907"/>
                <w:tab w:val="left" w:pos="577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" w:type="dxa"/>
          </w:tcPr>
          <w:p w14:paraId="2AAEC842" w14:textId="77777777" w:rsidR="00CD0209" w:rsidRPr="0036747C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E45594E" w14:textId="77777777" w:rsidR="00CD0209" w:rsidRPr="0036747C" w:rsidRDefault="00CD0209" w:rsidP="00CD0209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</w:tcPr>
          <w:p w14:paraId="157FCA33" w14:textId="77777777" w:rsidR="00CD0209" w:rsidRPr="0036747C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27CB73B" w14:textId="77777777" w:rsidR="00CD0209" w:rsidRPr="0036747C" w:rsidRDefault="00CD0209" w:rsidP="00CD0209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</w:tcPr>
          <w:p w14:paraId="658E2ED1" w14:textId="77777777" w:rsidR="00CD0209" w:rsidRPr="0036747C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1AA706B5" w14:textId="77777777" w:rsidR="00CD0209" w:rsidRPr="0036747C" w:rsidRDefault="00CD0209" w:rsidP="00CD0209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209" w:rsidRPr="0036747C" w14:paraId="6B1F62D5" w14:textId="77777777" w:rsidTr="00CD0209">
        <w:trPr>
          <w:trHeight w:val="433"/>
        </w:trPr>
        <w:tc>
          <w:tcPr>
            <w:tcW w:w="2815" w:type="dxa"/>
            <w:hideMark/>
          </w:tcPr>
          <w:p w14:paraId="1A5F6FDD" w14:textId="77777777" w:rsidR="00CD0209" w:rsidRPr="0036747C" w:rsidRDefault="00CD0209" w:rsidP="00CD0209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71" w:type="dxa"/>
          </w:tcPr>
          <w:p w14:paraId="5A533864" w14:textId="77777777" w:rsidR="00CD0209" w:rsidRPr="0036747C" w:rsidRDefault="00CD0209" w:rsidP="00CD0209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5A73CA1" w14:textId="77777777" w:rsidR="00CD0209" w:rsidRPr="0036747C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BCDC055" w14:textId="77777777" w:rsidR="00CD0209" w:rsidRPr="0036747C" w:rsidRDefault="00CD0209" w:rsidP="00CD0209">
            <w:pPr>
              <w:tabs>
                <w:tab w:val="clear" w:pos="907"/>
                <w:tab w:val="left" w:pos="577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" w:type="dxa"/>
          </w:tcPr>
          <w:p w14:paraId="5F586088" w14:textId="77777777" w:rsidR="00CD0209" w:rsidRPr="0036747C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5C7C3193" w14:textId="77777777" w:rsidR="00CD0209" w:rsidRPr="0036747C" w:rsidRDefault="00CD0209" w:rsidP="00CD0209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</w:tcPr>
          <w:p w14:paraId="2386AB06" w14:textId="77777777" w:rsidR="00CD0209" w:rsidRPr="0036747C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05BB7C3" w14:textId="77777777" w:rsidR="00CD0209" w:rsidRPr="0036747C" w:rsidRDefault="00CD0209" w:rsidP="00CD0209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</w:tcPr>
          <w:p w14:paraId="59A55841" w14:textId="77777777" w:rsidR="00CD0209" w:rsidRPr="0036747C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37379A18" w14:textId="77777777" w:rsidR="00CD0209" w:rsidRPr="0036747C" w:rsidRDefault="00CD0209" w:rsidP="00CD0209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209" w:rsidRPr="0036747C" w14:paraId="624DB270" w14:textId="77777777" w:rsidTr="00CD0209">
        <w:trPr>
          <w:trHeight w:val="828"/>
        </w:trPr>
        <w:tc>
          <w:tcPr>
            <w:tcW w:w="2815" w:type="dxa"/>
          </w:tcPr>
          <w:p w14:paraId="2E1F7699" w14:textId="77777777" w:rsidR="00CD0209" w:rsidRPr="0036747C" w:rsidRDefault="00CD0209" w:rsidP="00CD0209">
            <w:pPr>
              <w:spacing w:line="240" w:lineRule="auto"/>
              <w:ind w:left="159" w:hanging="128"/>
              <w:rPr>
                <w:rFonts w:ascii="Angsana New" w:hAnsi="Angsana New" w:cs="Angsana New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</w:t>
            </w:r>
            <w:r w:rsidRPr="008E7801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ลงทุนในตราสารหนี้</w:t>
            </w:r>
          </w:p>
          <w:p w14:paraId="081590BF" w14:textId="77777777" w:rsidR="00CD0209" w:rsidRPr="0036747C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747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71" w:type="dxa"/>
          </w:tcPr>
          <w:p w14:paraId="3E5E959A" w14:textId="77777777" w:rsidR="00CD0209" w:rsidRPr="0036747C" w:rsidRDefault="00CD0209" w:rsidP="00CD0209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D9E00D9" w14:textId="77777777" w:rsidR="00CD0209" w:rsidRPr="0036747C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1935EBF" w14:textId="77777777" w:rsidR="00CD0209" w:rsidRPr="0036747C" w:rsidRDefault="00CD0209" w:rsidP="00CD0209">
            <w:pPr>
              <w:tabs>
                <w:tab w:val="clear" w:pos="907"/>
                <w:tab w:val="left" w:pos="577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" w:type="dxa"/>
          </w:tcPr>
          <w:p w14:paraId="4DA69E07" w14:textId="77777777" w:rsidR="00CD0209" w:rsidRPr="0036747C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C0947D1" w14:textId="77777777" w:rsidR="00CD0209" w:rsidRPr="0036747C" w:rsidRDefault="00CD0209" w:rsidP="00CD0209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</w:tcPr>
          <w:p w14:paraId="5B14C529" w14:textId="77777777" w:rsidR="00CD0209" w:rsidRPr="0036747C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6DCA47D" w14:textId="77777777" w:rsidR="00CD0209" w:rsidRPr="0036747C" w:rsidRDefault="00CD0209" w:rsidP="00CD0209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" w:type="dxa"/>
          </w:tcPr>
          <w:p w14:paraId="199F2D26" w14:textId="77777777" w:rsidR="00CD0209" w:rsidRPr="0036747C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0A93C733" w14:textId="77777777" w:rsidR="00CD0209" w:rsidRPr="0036747C" w:rsidRDefault="00CD0209" w:rsidP="00CD0209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0209" w:rsidRPr="0036747C" w14:paraId="581457EA" w14:textId="77777777" w:rsidTr="00CD0209">
        <w:trPr>
          <w:trHeight w:val="408"/>
        </w:trPr>
        <w:tc>
          <w:tcPr>
            <w:tcW w:w="2815" w:type="dxa"/>
            <w:hideMark/>
          </w:tcPr>
          <w:p w14:paraId="59C35465" w14:textId="77777777" w:rsidR="00CD0209" w:rsidRPr="0036747C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1071" w:type="dxa"/>
            <w:vAlign w:val="bottom"/>
          </w:tcPr>
          <w:p w14:paraId="35897B23" w14:textId="6F923E4F" w:rsidR="00CD0209" w:rsidRPr="0036747C" w:rsidRDefault="00CD0209" w:rsidP="00CD0209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E8A">
              <w:rPr>
                <w:rFonts w:asciiTheme="majorBidi" w:hAnsiTheme="majorBidi" w:cstheme="majorBidi"/>
                <w:sz w:val="30"/>
                <w:szCs w:val="30"/>
              </w:rPr>
              <w:t>184,795</w:t>
            </w:r>
          </w:p>
        </w:tc>
        <w:tc>
          <w:tcPr>
            <w:tcW w:w="241" w:type="dxa"/>
            <w:vAlign w:val="bottom"/>
          </w:tcPr>
          <w:p w14:paraId="7645BC63" w14:textId="77777777" w:rsidR="00CD0209" w:rsidRPr="0036747C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C591786" w14:textId="7319A3B3" w:rsidR="00CD0209" w:rsidRPr="0036747C" w:rsidRDefault="00CD0209" w:rsidP="00CD0209">
            <w:pPr>
              <w:tabs>
                <w:tab w:val="clear" w:pos="680"/>
                <w:tab w:val="clear" w:pos="907"/>
                <w:tab w:val="left" w:pos="577"/>
                <w:tab w:val="left" w:pos="762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910,000</w:t>
            </w:r>
          </w:p>
        </w:tc>
        <w:tc>
          <w:tcPr>
            <w:tcW w:w="160" w:type="dxa"/>
            <w:vAlign w:val="bottom"/>
          </w:tcPr>
          <w:p w14:paraId="30E86FBC" w14:textId="77777777" w:rsidR="00CD0209" w:rsidRPr="0036747C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6013431B" w14:textId="48B98963" w:rsidR="00CD0209" w:rsidRPr="0036747C" w:rsidRDefault="00CD0209" w:rsidP="00CD0209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(998,804)</w:t>
            </w:r>
          </w:p>
        </w:tc>
        <w:tc>
          <w:tcPr>
            <w:tcW w:w="226" w:type="dxa"/>
            <w:vAlign w:val="bottom"/>
          </w:tcPr>
          <w:p w14:paraId="5E024B68" w14:textId="77777777" w:rsidR="00CD0209" w:rsidRPr="0036747C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913C481" w14:textId="5D365B4A" w:rsidR="00CD0209" w:rsidRPr="0036747C" w:rsidRDefault="00CD0209" w:rsidP="00CD0209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(77)</w:t>
            </w:r>
          </w:p>
        </w:tc>
        <w:tc>
          <w:tcPr>
            <w:tcW w:w="226" w:type="dxa"/>
            <w:vAlign w:val="bottom"/>
          </w:tcPr>
          <w:p w14:paraId="266635AC" w14:textId="77777777" w:rsidR="00CD0209" w:rsidRPr="0036747C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3A25D2CA" w14:textId="36938B2A" w:rsidR="00CD0209" w:rsidRPr="0036747C" w:rsidRDefault="00CD0209" w:rsidP="00CD0209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95,914</w:t>
            </w:r>
          </w:p>
        </w:tc>
      </w:tr>
      <w:tr w:rsidR="00CD0209" w:rsidRPr="006401FE" w14:paraId="0B5D934E" w14:textId="77777777" w:rsidTr="00CD0209">
        <w:trPr>
          <w:trHeight w:val="433"/>
        </w:trPr>
        <w:tc>
          <w:tcPr>
            <w:tcW w:w="2815" w:type="dxa"/>
            <w:hideMark/>
          </w:tcPr>
          <w:p w14:paraId="1F7D7F41" w14:textId="77777777" w:rsidR="00CD0209" w:rsidRPr="0036747C" w:rsidRDefault="00CD0209" w:rsidP="00CD0209">
            <w:pPr>
              <w:spacing w:line="240" w:lineRule="auto"/>
              <w:ind w:left="159" w:hanging="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4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87B2E3" w14:textId="43705679" w:rsidR="00CD0209" w:rsidRPr="0036747C" w:rsidRDefault="00CD0209" w:rsidP="00CD0209">
            <w:pPr>
              <w:tabs>
                <w:tab w:val="clear" w:pos="680"/>
                <w:tab w:val="clear" w:pos="907"/>
                <w:tab w:val="left" w:pos="656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E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184,795</w:t>
            </w:r>
          </w:p>
        </w:tc>
        <w:tc>
          <w:tcPr>
            <w:tcW w:w="241" w:type="dxa"/>
            <w:vAlign w:val="bottom"/>
          </w:tcPr>
          <w:p w14:paraId="6CE672DF" w14:textId="77777777" w:rsidR="00CD0209" w:rsidRPr="0036747C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D1CEFE" w14:textId="19AE0C50" w:rsidR="00CD0209" w:rsidRPr="009F1183" w:rsidRDefault="00CD0209" w:rsidP="00CD0209">
            <w:pPr>
              <w:tabs>
                <w:tab w:val="clear" w:pos="680"/>
                <w:tab w:val="clear" w:pos="907"/>
                <w:tab w:val="left" w:pos="577"/>
                <w:tab w:val="left" w:pos="762"/>
              </w:tabs>
              <w:spacing w:line="240" w:lineRule="auto"/>
              <w:ind w:right="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910,000</w:t>
            </w:r>
          </w:p>
        </w:tc>
        <w:tc>
          <w:tcPr>
            <w:tcW w:w="160" w:type="dxa"/>
            <w:vAlign w:val="bottom"/>
          </w:tcPr>
          <w:p w14:paraId="0EFEDB64" w14:textId="77777777" w:rsidR="00CD0209" w:rsidRPr="0036747C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333B21" w14:textId="3AF06DF8" w:rsidR="00CD0209" w:rsidRPr="0036747C" w:rsidRDefault="00CD0209" w:rsidP="00CD0209">
            <w:pPr>
              <w:tabs>
                <w:tab w:val="clear" w:pos="907"/>
                <w:tab w:val="left" w:pos="417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(998,804)</w:t>
            </w:r>
          </w:p>
        </w:tc>
        <w:tc>
          <w:tcPr>
            <w:tcW w:w="226" w:type="dxa"/>
            <w:vAlign w:val="bottom"/>
          </w:tcPr>
          <w:p w14:paraId="62705CD8" w14:textId="77777777" w:rsidR="00CD0209" w:rsidRPr="0036747C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6ADFA" w14:textId="0023CFFF" w:rsidR="00CD0209" w:rsidRPr="0036747C" w:rsidRDefault="00CD0209" w:rsidP="00CD0209">
            <w:pPr>
              <w:tabs>
                <w:tab w:val="clear" w:pos="907"/>
                <w:tab w:val="left" w:pos="787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(77)</w:t>
            </w:r>
          </w:p>
        </w:tc>
        <w:tc>
          <w:tcPr>
            <w:tcW w:w="226" w:type="dxa"/>
            <w:vAlign w:val="bottom"/>
          </w:tcPr>
          <w:p w14:paraId="146D0BB1" w14:textId="77777777" w:rsidR="00CD0209" w:rsidRPr="0036747C" w:rsidRDefault="00CD0209" w:rsidP="00CD020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663DCC" w14:textId="0725DFC2" w:rsidR="00CD0209" w:rsidRPr="006401FE" w:rsidRDefault="00CD0209" w:rsidP="00CD0209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95,914</w:t>
            </w:r>
          </w:p>
        </w:tc>
      </w:tr>
    </w:tbl>
    <w:p w14:paraId="2F203EE1" w14:textId="031916FB" w:rsidR="001D0C1F" w:rsidRPr="00C85299" w:rsidRDefault="001D0C1F" w:rsidP="00120366">
      <w:pPr>
        <w:pStyle w:val="BodyText2"/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71184D2E" w14:textId="360D3048" w:rsidR="00273916" w:rsidRPr="00C81CBE" w:rsidRDefault="00A22316" w:rsidP="00453AB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C55DF56" w14:textId="00F3D985" w:rsidR="00273916" w:rsidRPr="00C85299" w:rsidRDefault="00273916" w:rsidP="00273916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4E500C" w:rsidRPr="00C81CBE" w14:paraId="2AAE756D" w14:textId="77777777" w:rsidTr="00B0093F">
        <w:tc>
          <w:tcPr>
            <w:tcW w:w="7020" w:type="dxa"/>
          </w:tcPr>
          <w:p w14:paraId="7D6D8635" w14:textId="77777777" w:rsidR="004E500C" w:rsidRPr="00C81CBE" w:rsidRDefault="004E500C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DC292D4" w14:textId="20EAE383" w:rsidR="004E500C" w:rsidRPr="00C81CBE" w:rsidRDefault="004E500C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91690"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B1D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2F20F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BB1D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32885"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91690"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160" w:type="dxa"/>
          </w:tcPr>
          <w:p w14:paraId="5C87C314" w14:textId="77777777" w:rsidR="004E500C" w:rsidRPr="00C81CBE" w:rsidRDefault="004E500C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  <w:p w14:paraId="5F53BE0A" w14:textId="77777777" w:rsidR="004E500C" w:rsidRPr="00C81CBE" w:rsidRDefault="004E500C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500C" w:rsidRPr="00C81CBE" w14:paraId="093E6C61" w14:textId="77777777" w:rsidTr="00B0093F">
        <w:tc>
          <w:tcPr>
            <w:tcW w:w="7020" w:type="dxa"/>
          </w:tcPr>
          <w:p w14:paraId="01DBB0BE" w14:textId="77777777" w:rsidR="004E500C" w:rsidRPr="00C85299" w:rsidRDefault="004E500C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</w:tcPr>
          <w:p w14:paraId="641809D7" w14:textId="77777777" w:rsidR="004E500C" w:rsidRPr="00C81CBE" w:rsidRDefault="004E500C" w:rsidP="00B009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E500C" w:rsidRPr="00C81CBE" w14:paraId="277A94C1" w14:textId="77777777" w:rsidTr="00B0093F">
        <w:tc>
          <w:tcPr>
            <w:tcW w:w="7020" w:type="dxa"/>
          </w:tcPr>
          <w:p w14:paraId="3AD0859A" w14:textId="77777777" w:rsidR="004E500C" w:rsidRPr="00C81CBE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2160" w:type="dxa"/>
          </w:tcPr>
          <w:p w14:paraId="6CA23FE8" w14:textId="77777777" w:rsidR="004E500C" w:rsidRPr="00C81CBE" w:rsidRDefault="004E500C" w:rsidP="00AE2B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4E500C" w:rsidRPr="00C81CBE" w14:paraId="7F5F7838" w14:textId="77777777" w:rsidTr="00B0093F">
        <w:tc>
          <w:tcPr>
            <w:tcW w:w="7020" w:type="dxa"/>
          </w:tcPr>
          <w:p w14:paraId="24A97221" w14:textId="28CF5F40" w:rsidR="004E500C" w:rsidRPr="00C81CBE" w:rsidRDefault="004E500C" w:rsidP="00AE2B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332885" w:rsidRPr="00C81C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138C1071" w14:textId="3B509983" w:rsidR="004E500C" w:rsidRPr="00C81CBE" w:rsidRDefault="00CD0209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4E500C" w:rsidRPr="00C81CBE" w14:paraId="54C0A1E8" w14:textId="77777777" w:rsidTr="00B0093F">
        <w:tc>
          <w:tcPr>
            <w:tcW w:w="7020" w:type="dxa"/>
          </w:tcPr>
          <w:p w14:paraId="1501E3BE" w14:textId="77777777" w:rsidR="004E500C" w:rsidRPr="00C81CBE" w:rsidRDefault="004E500C" w:rsidP="00AE2B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48A9D49" w14:textId="591890DF" w:rsidR="004E500C" w:rsidRPr="00C81CBE" w:rsidRDefault="00CD0209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</w:tr>
    </w:tbl>
    <w:p w14:paraId="25EC8315" w14:textId="77777777" w:rsidR="004E500C" w:rsidRPr="00C85299" w:rsidRDefault="004E500C" w:rsidP="00273916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585F6234" w14:textId="49A8CAC0" w:rsidR="008F6CEA" w:rsidRDefault="008F6CEA" w:rsidP="009736F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736FB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กลุ่มบริษัทมีสัญญาเช่าหลายฉบับกับบริษัทในประเทศ</w:t>
      </w:r>
      <w:r w:rsidR="00A74621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แห่งหนึ่ง</w:t>
      </w:r>
      <w:r w:rsidRPr="009736F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ซึ่งครอบคลุมการเช่าเครื่องใช้สำนักงาน </w:t>
      </w:r>
      <w:r w:rsidRPr="009736FB">
        <w:rPr>
          <w:rFonts w:asciiTheme="majorBidi" w:hAnsiTheme="majorBidi" w:cstheme="majorBidi"/>
          <w:sz w:val="30"/>
          <w:szCs w:val="30"/>
          <w:cs/>
        </w:rPr>
        <w:t xml:space="preserve">ซึ่งเป็นการเช่าสินทรัพย์ที่มีมูลค่าต่ำ โดยมีระยะเวลา </w:t>
      </w:r>
      <w:r w:rsidR="00BB02C1" w:rsidRPr="009736FB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736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36FB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ปี </w:t>
      </w:r>
      <w:r w:rsidRPr="009736FB">
        <w:rPr>
          <w:rFonts w:asciiTheme="majorBidi" w:hAnsiTheme="majorBidi" w:cstheme="majorBidi"/>
          <w:sz w:val="30"/>
          <w:szCs w:val="30"/>
          <w:cs/>
        </w:rPr>
        <w:t xml:space="preserve">ซึ่งจะสิ้นสุดในระหว่างปี </w:t>
      </w:r>
      <w:r w:rsidR="00332885" w:rsidRPr="009736FB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875DB" w:rsidRPr="009736FB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9736FB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332885" w:rsidRPr="009736FB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482041" w:rsidRPr="009736FB">
        <w:rPr>
          <w:rFonts w:asciiTheme="majorBidi" w:hAnsiTheme="majorBidi" w:cstheme="majorBidi"/>
          <w:sz w:val="30"/>
          <w:szCs w:val="30"/>
          <w:lang w:val="en-US"/>
        </w:rPr>
        <w:t>6</w:t>
      </w:r>
    </w:p>
    <w:p w14:paraId="6AB43A6B" w14:textId="77777777" w:rsidR="003A4E25" w:rsidRPr="00C85299" w:rsidRDefault="003A4E25" w:rsidP="009736F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8F6CEA" w:rsidRPr="009736FB" w14:paraId="0E3B6A39" w14:textId="77777777" w:rsidTr="00AE2B96">
        <w:trPr>
          <w:trHeight w:val="465"/>
        </w:trPr>
        <w:tc>
          <w:tcPr>
            <w:tcW w:w="7020" w:type="dxa"/>
          </w:tcPr>
          <w:p w14:paraId="66224894" w14:textId="48520FE0" w:rsidR="008F6CEA" w:rsidRPr="009736FB" w:rsidRDefault="00CD0209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  <w:p w14:paraId="4C474A6E" w14:textId="0795F4A8" w:rsidR="008F6CEA" w:rsidRPr="009736FB" w:rsidRDefault="008F6CEA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736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91690" w:rsidRPr="009736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B1DE2" w:rsidRPr="009736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2F20F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E91690" w:rsidRPr="009736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32885" w:rsidRPr="009736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91690" w:rsidRPr="009736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160" w:type="dxa"/>
          </w:tcPr>
          <w:p w14:paraId="65FF30AE" w14:textId="77777777" w:rsidR="008F6CEA" w:rsidRPr="009736FB" w:rsidRDefault="008F6CEA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  <w:p w14:paraId="09FB716F" w14:textId="77777777" w:rsidR="008F6CEA" w:rsidRPr="009736FB" w:rsidRDefault="008F6CEA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6CEA" w:rsidRPr="009736FB" w14:paraId="540055AD" w14:textId="77777777" w:rsidTr="00AE2B96">
        <w:trPr>
          <w:trHeight w:val="409"/>
        </w:trPr>
        <w:tc>
          <w:tcPr>
            <w:tcW w:w="7020" w:type="dxa"/>
          </w:tcPr>
          <w:p w14:paraId="1866B758" w14:textId="77777777" w:rsidR="008F6CEA" w:rsidRPr="00C85299" w:rsidRDefault="008F6CEA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</w:tcPr>
          <w:p w14:paraId="37946C02" w14:textId="77777777" w:rsidR="008F6CEA" w:rsidRPr="009736FB" w:rsidRDefault="008F6CEA" w:rsidP="00B009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9736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F6CEA" w:rsidRPr="009736FB" w14:paraId="196D8D8F" w14:textId="77777777" w:rsidTr="00AE2B96">
        <w:trPr>
          <w:trHeight w:val="409"/>
        </w:trPr>
        <w:tc>
          <w:tcPr>
            <w:tcW w:w="7020" w:type="dxa"/>
          </w:tcPr>
          <w:p w14:paraId="2BE3BC98" w14:textId="73BB8D14" w:rsidR="008F6CEA" w:rsidRPr="009736FB" w:rsidRDefault="00F27638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736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160" w:type="dxa"/>
          </w:tcPr>
          <w:p w14:paraId="5AC6D887" w14:textId="77777777" w:rsidR="008F6CEA" w:rsidRPr="009736FB" w:rsidRDefault="008F6CEA" w:rsidP="00B0093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6CEA" w:rsidRPr="009736FB" w14:paraId="3F565DD7" w14:textId="77777777" w:rsidTr="00C57ECE">
        <w:trPr>
          <w:trHeight w:val="409"/>
        </w:trPr>
        <w:tc>
          <w:tcPr>
            <w:tcW w:w="7020" w:type="dxa"/>
          </w:tcPr>
          <w:p w14:paraId="1ADC6A9D" w14:textId="6546B04B" w:rsidR="008F6CEA" w:rsidRPr="009736FB" w:rsidRDefault="008F6CEA" w:rsidP="00B0093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sz w:val="30"/>
                <w:szCs w:val="30"/>
                <w:cs/>
              </w:rPr>
              <w:t>เล</w:t>
            </w:r>
            <w:r w:rsidR="00601FED" w:rsidRPr="009736FB">
              <w:rPr>
                <w:rFonts w:asciiTheme="majorBidi" w:hAnsiTheme="majorBidi" w:cstheme="majorBidi"/>
                <w:sz w:val="30"/>
                <w:szCs w:val="30"/>
                <w:cs/>
              </w:rPr>
              <w:t>ต</w:t>
            </w:r>
            <w:r w:rsidRPr="009736FB">
              <w:rPr>
                <w:rFonts w:asciiTheme="majorBidi" w:hAnsiTheme="majorBidi" w:cstheme="majorBidi"/>
                <w:sz w:val="30"/>
                <w:szCs w:val="30"/>
                <w:cs/>
              </w:rPr>
              <w:t>เตอร์ออฟเครดิตที่ยังไม่ได้ใช้</w:t>
            </w:r>
          </w:p>
        </w:tc>
        <w:tc>
          <w:tcPr>
            <w:tcW w:w="2160" w:type="dxa"/>
          </w:tcPr>
          <w:p w14:paraId="14F2BD57" w14:textId="2CD3896B" w:rsidR="008F6CEA" w:rsidRPr="009736FB" w:rsidRDefault="00CD0209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D0209">
              <w:rPr>
                <w:rFonts w:asciiTheme="majorBidi" w:hAnsiTheme="majorBidi" w:cstheme="majorBidi"/>
                <w:sz w:val="30"/>
                <w:szCs w:val="30"/>
              </w:rPr>
              <w:t>45,092</w:t>
            </w:r>
          </w:p>
        </w:tc>
      </w:tr>
      <w:tr w:rsidR="008F6CEA" w:rsidRPr="009736FB" w14:paraId="47222BC8" w14:textId="77777777" w:rsidTr="00C57ECE">
        <w:trPr>
          <w:trHeight w:val="371"/>
        </w:trPr>
        <w:tc>
          <w:tcPr>
            <w:tcW w:w="7020" w:type="dxa"/>
          </w:tcPr>
          <w:p w14:paraId="6F5AD386" w14:textId="77777777" w:rsidR="008F6CEA" w:rsidRPr="009736FB" w:rsidRDefault="008F6CEA" w:rsidP="00B0093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160" w:type="dxa"/>
          </w:tcPr>
          <w:p w14:paraId="0A71B465" w14:textId="2B6606D7" w:rsidR="008F6CEA" w:rsidRPr="009736FB" w:rsidRDefault="00CD0209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D0209">
              <w:rPr>
                <w:rFonts w:asciiTheme="majorBidi" w:hAnsiTheme="majorBidi" w:cstheme="majorBidi"/>
                <w:sz w:val="30"/>
                <w:szCs w:val="30"/>
              </w:rPr>
              <w:t>23,380</w:t>
            </w:r>
          </w:p>
        </w:tc>
      </w:tr>
      <w:tr w:rsidR="0051483C" w:rsidRPr="009736FB" w14:paraId="3D1C0D5A" w14:textId="77777777" w:rsidTr="00C57ECE">
        <w:trPr>
          <w:trHeight w:val="371"/>
        </w:trPr>
        <w:tc>
          <w:tcPr>
            <w:tcW w:w="7020" w:type="dxa"/>
          </w:tcPr>
          <w:p w14:paraId="033D63D1" w14:textId="0B183829" w:rsidR="0051483C" w:rsidRDefault="0051483C" w:rsidP="00B0093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2160" w:type="dxa"/>
          </w:tcPr>
          <w:p w14:paraId="652AFC40" w14:textId="3E00D1E6" w:rsidR="0051483C" w:rsidRPr="009736FB" w:rsidRDefault="00CD0209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D0209">
              <w:rPr>
                <w:rFonts w:asciiTheme="majorBidi" w:hAnsiTheme="majorBidi" w:cstheme="majorBidi"/>
                <w:sz w:val="30"/>
                <w:szCs w:val="30"/>
              </w:rPr>
              <w:t>13,450</w:t>
            </w:r>
          </w:p>
        </w:tc>
      </w:tr>
      <w:tr w:rsidR="0051483C" w:rsidRPr="009736FB" w14:paraId="2A3A70DA" w14:textId="77777777" w:rsidTr="00C57ECE">
        <w:trPr>
          <w:trHeight w:val="371"/>
        </w:trPr>
        <w:tc>
          <w:tcPr>
            <w:tcW w:w="7020" w:type="dxa"/>
          </w:tcPr>
          <w:p w14:paraId="61E1EF3C" w14:textId="1D117DFD" w:rsidR="0051483C" w:rsidRPr="009736FB" w:rsidRDefault="0051483C" w:rsidP="00B0093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2160" w:type="dxa"/>
          </w:tcPr>
          <w:p w14:paraId="33A3B3EE" w14:textId="6F3FD59B" w:rsidR="0051483C" w:rsidRPr="009736FB" w:rsidRDefault="00CD0209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D0209">
              <w:rPr>
                <w:rFonts w:asciiTheme="majorBidi" w:hAnsiTheme="majorBidi" w:cstheme="majorBidi"/>
                <w:sz w:val="30"/>
                <w:szCs w:val="30"/>
              </w:rPr>
              <w:t>21,40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1483C" w:rsidRPr="009736FB" w14:paraId="737ECF82" w14:textId="77777777" w:rsidTr="00C57ECE">
        <w:trPr>
          <w:trHeight w:val="208"/>
        </w:trPr>
        <w:tc>
          <w:tcPr>
            <w:tcW w:w="7020" w:type="dxa"/>
          </w:tcPr>
          <w:p w14:paraId="04F66E21" w14:textId="41433764" w:rsidR="0051483C" w:rsidRPr="009736FB" w:rsidRDefault="0051483C" w:rsidP="00B0093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7CEB8CA0" w14:textId="5A6B90EE" w:rsidR="0051483C" w:rsidRPr="009736FB" w:rsidRDefault="00CD0209" w:rsidP="00B00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103,327</w:t>
            </w:r>
          </w:p>
        </w:tc>
      </w:tr>
    </w:tbl>
    <w:p w14:paraId="36086270" w14:textId="55FF0C48" w:rsidR="00C85299" w:rsidRPr="009736FB" w:rsidRDefault="00C85299" w:rsidP="00B00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C85299" w:rsidRPr="009736FB" w:rsidSect="00FB55E2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7EAFD" w14:textId="77777777" w:rsidR="00E43506" w:rsidRDefault="00E43506" w:rsidP="004956B4">
      <w:r>
        <w:separator/>
      </w:r>
    </w:p>
  </w:endnote>
  <w:endnote w:type="continuationSeparator" w:id="0">
    <w:p w14:paraId="69F6617E" w14:textId="77777777" w:rsidR="00E43506" w:rsidRDefault="00E4350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976D5" w14:textId="77777777" w:rsidR="001931D1" w:rsidRDefault="001931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71040849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110505BE" w14:textId="65864368" w:rsidR="00570C48" w:rsidRPr="00570C48" w:rsidRDefault="00570C48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C48">
          <w:rPr>
            <w:rFonts w:ascii="Angsana New" w:hAnsi="Angsana New"/>
            <w:sz w:val="30"/>
            <w:szCs w:val="30"/>
          </w:rPr>
          <w:fldChar w:fldCharType="begin"/>
        </w:r>
        <w:r w:rsidRPr="00570C4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C48">
          <w:rPr>
            <w:rFonts w:ascii="Angsana New" w:hAnsi="Angsana New"/>
            <w:sz w:val="30"/>
            <w:szCs w:val="30"/>
          </w:rPr>
          <w:fldChar w:fldCharType="separate"/>
        </w:r>
        <w:r w:rsidRPr="00570C48">
          <w:rPr>
            <w:rFonts w:ascii="Angsana New" w:hAnsi="Angsana New"/>
            <w:noProof/>
            <w:sz w:val="30"/>
            <w:szCs w:val="30"/>
          </w:rPr>
          <w:t>2</w:t>
        </w:r>
        <w:r w:rsidRPr="00570C48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C19C" w14:textId="77777777" w:rsidR="001931D1" w:rsidRDefault="001931D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F952" w14:textId="0FA32476" w:rsidR="007C476B" w:rsidRPr="00E57DE8" w:rsidRDefault="007C476B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ED675DD" w14:textId="77777777" w:rsidR="007C476B" w:rsidRPr="00AE75D6" w:rsidRDefault="007C476B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1521E" w14:textId="3EC263CE" w:rsidR="007C476B" w:rsidRPr="00553844" w:rsidRDefault="007C476B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332885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5A8414F" w14:textId="77777777" w:rsidR="007C476B" w:rsidRDefault="007C476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EDD1D" w14:textId="77777777" w:rsidR="001931D1" w:rsidRPr="00E57DE8" w:rsidRDefault="001931D1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4A958D0F" w14:textId="77777777" w:rsidR="001931D1" w:rsidRPr="00AE75D6" w:rsidRDefault="001931D1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87A3B" w14:textId="77777777" w:rsidR="00E43506" w:rsidRDefault="00E43506" w:rsidP="004956B4">
      <w:r>
        <w:separator/>
      </w:r>
    </w:p>
  </w:footnote>
  <w:footnote w:type="continuationSeparator" w:id="0">
    <w:p w14:paraId="48603251" w14:textId="77777777" w:rsidR="00E43506" w:rsidRDefault="00E4350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D8AE3" w14:textId="77777777" w:rsidR="001931D1" w:rsidRDefault="001931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56C1E" w14:textId="77777777" w:rsidR="00F34536" w:rsidRDefault="00F34536" w:rsidP="00E26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57E19B2E" w14:textId="77777777" w:rsidR="00F34536" w:rsidRDefault="00F34536" w:rsidP="00E26D5E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050B1D37" w14:textId="103E400A" w:rsidR="00F34536" w:rsidRPr="00B755EC" w:rsidRDefault="00F34536" w:rsidP="001464A2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 w:rsidR="00804990">
      <w:rPr>
        <w:rFonts w:ascii="Angsana New" w:hAnsi="Angsana New" w:cs="Angsana New" w:hint="cs"/>
        <w:b/>
        <w:bCs/>
        <w:sz w:val="32"/>
        <w:szCs w:val="32"/>
        <w:cs/>
      </w:rPr>
      <w:t>เก้</w:t>
    </w:r>
    <w:r w:rsidR="003936E3">
      <w:rPr>
        <w:rFonts w:ascii="Angsana New" w:hAnsi="Angsana New" w:cs="Angsana New" w:hint="cs"/>
        <w:b/>
        <w:bCs/>
        <w:sz w:val="32"/>
        <w:szCs w:val="32"/>
        <w:cs/>
      </w:rPr>
      <w:t>า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 w:rsidR="00804990"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="00804990"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166C70DE" w14:textId="77777777" w:rsidR="00F34536" w:rsidRPr="00A65EF6" w:rsidRDefault="00F34536" w:rsidP="00E26D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BF4D4" w14:textId="77777777" w:rsidR="001931D1" w:rsidRDefault="001931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F9E6" w14:textId="77777777" w:rsidR="00F34536" w:rsidRDefault="00F34536" w:rsidP="00E26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1A49DDD9" w14:textId="77777777" w:rsidR="00F34536" w:rsidRDefault="00F34536" w:rsidP="00E26D5E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1ED099E3" w14:textId="56330E75" w:rsidR="00F34536" w:rsidRPr="00B755EC" w:rsidRDefault="006876E8" w:rsidP="001464A2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สำหรับงวดสามเดือนและเก้</w:t>
    </w:r>
    <w:r w:rsidR="006B30D3">
      <w:rPr>
        <w:rFonts w:ascii="Angsana New" w:hAnsi="Angsana New" w:cs="Angsana New" w:hint="cs"/>
        <w:b/>
        <w:bCs/>
        <w:sz w:val="32"/>
        <w:szCs w:val="32"/>
        <w:cs/>
      </w:rPr>
      <w:t>า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3AC5AF4" w14:textId="77777777" w:rsidR="00F34536" w:rsidRPr="00A65EF6" w:rsidRDefault="00F34536" w:rsidP="00E26D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7928D" w14:textId="77777777" w:rsidR="00A37DCE" w:rsidRDefault="00A37DCE" w:rsidP="00BE7EC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4B5E165F" w14:textId="77777777" w:rsidR="00A37DCE" w:rsidRDefault="00A37DCE" w:rsidP="00BE7EC6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738D0A9B" w14:textId="56890EC3" w:rsidR="00A37DCE" w:rsidRPr="00B755EC" w:rsidRDefault="006876E8" w:rsidP="00BE7EC6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สำหรับงวดสามเดือนและเก้</w:t>
    </w:r>
    <w:r w:rsidR="006B30D3">
      <w:rPr>
        <w:rFonts w:ascii="Angsana New" w:hAnsi="Angsana New" w:cs="Angsana New" w:hint="cs"/>
        <w:b/>
        <w:bCs/>
        <w:sz w:val="32"/>
        <w:szCs w:val="32"/>
        <w:cs/>
      </w:rPr>
      <w:t>าเ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07323979" w14:textId="77777777" w:rsidR="007C476B" w:rsidRPr="00A65EF6" w:rsidRDefault="007C476B" w:rsidP="009E57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AF54B" w14:textId="77777777" w:rsidR="007C476B" w:rsidRPr="00406DA7" w:rsidRDefault="007C476B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6A61177C" w14:textId="77777777" w:rsidR="007C476B" w:rsidRPr="00406DA7" w:rsidRDefault="007C476B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29CED6B3" w14:textId="77777777" w:rsidR="007C476B" w:rsidRPr="002E2783" w:rsidRDefault="007C476B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F0F6505" w14:textId="0212A91A" w:rsidR="007C476B" w:rsidRPr="00A65EF6" w:rsidRDefault="007C476B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332885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332885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332885">
      <w:rPr>
        <w:rFonts w:ascii="Angsana New" w:hAnsi="Angsana New" w:cs="Angsana New"/>
        <w:b/>
        <w:bCs/>
        <w:sz w:val="32"/>
        <w:szCs w:val="32"/>
      </w:rPr>
      <w:t>2549</w:t>
    </w:r>
  </w:p>
  <w:p w14:paraId="0CA36269" w14:textId="77777777" w:rsidR="007C476B" w:rsidRDefault="007C476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D10D4" w14:textId="77777777" w:rsidR="007C476B" w:rsidRDefault="007C476B" w:rsidP="001B69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635B7A3E" w14:textId="77777777" w:rsidR="007C476B" w:rsidRDefault="007C476B" w:rsidP="001B69B4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476D8593" w14:textId="5CD1227A" w:rsidR="007C476B" w:rsidRPr="00B755EC" w:rsidRDefault="006876E8" w:rsidP="005E1C81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สำหรับงวดสามเดือนและเก้</w:t>
    </w:r>
    <w:r w:rsidR="006B30D3">
      <w:rPr>
        <w:rFonts w:ascii="Angsana New" w:hAnsi="Angsana New" w:cs="Angsana New" w:hint="cs"/>
        <w:b/>
        <w:bCs/>
        <w:sz w:val="32"/>
        <w:szCs w:val="32"/>
        <w:cs/>
      </w:rPr>
      <w:t>า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C98D614" w14:textId="77777777" w:rsidR="006B30D3" w:rsidRPr="00C8434E" w:rsidRDefault="006B30D3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B3912" w14:textId="77777777" w:rsidR="001931D1" w:rsidRDefault="001931D1" w:rsidP="001B69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5BB95622" w14:textId="77777777" w:rsidR="001931D1" w:rsidRDefault="001931D1" w:rsidP="001B69B4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702A3416" w14:textId="77777777" w:rsidR="001931D1" w:rsidRPr="00B755EC" w:rsidRDefault="001931D1" w:rsidP="005E1C81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1E1D12C0" w14:textId="77777777" w:rsidR="001931D1" w:rsidRPr="00C8434E" w:rsidRDefault="001931D1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AB758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8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9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6"/>
  </w:num>
  <w:num w:numId="14">
    <w:abstractNumId w:val="22"/>
  </w:num>
  <w:num w:numId="15">
    <w:abstractNumId w:val="26"/>
  </w:num>
  <w:num w:numId="16">
    <w:abstractNumId w:val="41"/>
  </w:num>
  <w:num w:numId="17">
    <w:abstractNumId w:val="43"/>
  </w:num>
  <w:num w:numId="18">
    <w:abstractNumId w:val="33"/>
  </w:num>
  <w:num w:numId="19">
    <w:abstractNumId w:val="39"/>
  </w:num>
  <w:num w:numId="20">
    <w:abstractNumId w:val="15"/>
  </w:num>
  <w:num w:numId="21">
    <w:abstractNumId w:val="21"/>
  </w:num>
  <w:num w:numId="22">
    <w:abstractNumId w:val="25"/>
  </w:num>
  <w:num w:numId="23">
    <w:abstractNumId w:val="27"/>
  </w:num>
  <w:num w:numId="24">
    <w:abstractNumId w:val="17"/>
  </w:num>
  <w:num w:numId="25">
    <w:abstractNumId w:val="18"/>
  </w:num>
  <w:num w:numId="26">
    <w:abstractNumId w:val="42"/>
  </w:num>
  <w:num w:numId="27">
    <w:abstractNumId w:val="32"/>
  </w:num>
  <w:num w:numId="28">
    <w:abstractNumId w:val="14"/>
  </w:num>
  <w:num w:numId="29">
    <w:abstractNumId w:val="13"/>
  </w:num>
  <w:num w:numId="30">
    <w:abstractNumId w:val="37"/>
  </w:num>
  <w:num w:numId="31">
    <w:abstractNumId w:val="11"/>
  </w:num>
  <w:num w:numId="32">
    <w:abstractNumId w:val="13"/>
  </w:num>
  <w:num w:numId="33">
    <w:abstractNumId w:val="20"/>
  </w:num>
  <w:num w:numId="34">
    <w:abstractNumId w:val="10"/>
  </w:num>
  <w:num w:numId="35">
    <w:abstractNumId w:val="40"/>
  </w:num>
  <w:num w:numId="36">
    <w:abstractNumId w:val="12"/>
  </w:num>
  <w:num w:numId="37">
    <w:abstractNumId w:val="16"/>
  </w:num>
  <w:num w:numId="38">
    <w:abstractNumId w:val="44"/>
  </w:num>
  <w:num w:numId="39">
    <w:abstractNumId w:val="38"/>
  </w:num>
  <w:num w:numId="40">
    <w:abstractNumId w:val="35"/>
  </w:num>
  <w:num w:numId="41">
    <w:abstractNumId w:val="29"/>
  </w:num>
  <w:num w:numId="42">
    <w:abstractNumId w:val="34"/>
  </w:num>
  <w:num w:numId="43">
    <w:abstractNumId w:val="28"/>
  </w:num>
  <w:num w:numId="44">
    <w:abstractNumId w:val="31"/>
  </w:num>
  <w:num w:numId="45">
    <w:abstractNumId w:val="30"/>
  </w:num>
  <w:num w:numId="4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26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E11"/>
    <w:rsid w:val="00023EAB"/>
    <w:rsid w:val="0002460E"/>
    <w:rsid w:val="000246AA"/>
    <w:rsid w:val="000249B4"/>
    <w:rsid w:val="000249EA"/>
    <w:rsid w:val="000251B2"/>
    <w:rsid w:val="00025C34"/>
    <w:rsid w:val="00025DB7"/>
    <w:rsid w:val="00027029"/>
    <w:rsid w:val="0003043E"/>
    <w:rsid w:val="000307FB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B04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6899"/>
    <w:rsid w:val="000574DA"/>
    <w:rsid w:val="0005754D"/>
    <w:rsid w:val="00057A9F"/>
    <w:rsid w:val="00057E6D"/>
    <w:rsid w:val="00060027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294"/>
    <w:rsid w:val="0006752D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804"/>
    <w:rsid w:val="000839FB"/>
    <w:rsid w:val="00083A5C"/>
    <w:rsid w:val="00083D2B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B56"/>
    <w:rsid w:val="00087C9A"/>
    <w:rsid w:val="00087F52"/>
    <w:rsid w:val="000902A6"/>
    <w:rsid w:val="000903C4"/>
    <w:rsid w:val="00090776"/>
    <w:rsid w:val="0009090A"/>
    <w:rsid w:val="0009097B"/>
    <w:rsid w:val="00091012"/>
    <w:rsid w:val="00091081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A8F"/>
    <w:rsid w:val="000A3C37"/>
    <w:rsid w:val="000A3DBB"/>
    <w:rsid w:val="000A41CC"/>
    <w:rsid w:val="000A431A"/>
    <w:rsid w:val="000A453C"/>
    <w:rsid w:val="000A474B"/>
    <w:rsid w:val="000A4A52"/>
    <w:rsid w:val="000A54B0"/>
    <w:rsid w:val="000A5989"/>
    <w:rsid w:val="000A5B0C"/>
    <w:rsid w:val="000A670C"/>
    <w:rsid w:val="000A6AB3"/>
    <w:rsid w:val="000A6C35"/>
    <w:rsid w:val="000A72D9"/>
    <w:rsid w:val="000B05E8"/>
    <w:rsid w:val="000B067D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946"/>
    <w:rsid w:val="000C09B1"/>
    <w:rsid w:val="000C107E"/>
    <w:rsid w:val="000C179F"/>
    <w:rsid w:val="000C198B"/>
    <w:rsid w:val="000C1A02"/>
    <w:rsid w:val="000C1CA3"/>
    <w:rsid w:val="000C2114"/>
    <w:rsid w:val="000C250F"/>
    <w:rsid w:val="000C27C3"/>
    <w:rsid w:val="000C2868"/>
    <w:rsid w:val="000C2A04"/>
    <w:rsid w:val="000C32B8"/>
    <w:rsid w:val="000C3312"/>
    <w:rsid w:val="000C355F"/>
    <w:rsid w:val="000C3A16"/>
    <w:rsid w:val="000C3F87"/>
    <w:rsid w:val="000C4106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9AB"/>
    <w:rsid w:val="000F7BCC"/>
    <w:rsid w:val="001012FE"/>
    <w:rsid w:val="00101375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AA1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366"/>
    <w:rsid w:val="00120898"/>
    <w:rsid w:val="00120992"/>
    <w:rsid w:val="001209E9"/>
    <w:rsid w:val="00120B1A"/>
    <w:rsid w:val="00121C24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D54"/>
    <w:rsid w:val="00144632"/>
    <w:rsid w:val="00144C3C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64A"/>
    <w:rsid w:val="001568FC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277"/>
    <w:rsid w:val="0017740B"/>
    <w:rsid w:val="00177DAB"/>
    <w:rsid w:val="001801A0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BC0"/>
    <w:rsid w:val="00185EF9"/>
    <w:rsid w:val="00186CED"/>
    <w:rsid w:val="001873FA"/>
    <w:rsid w:val="00187530"/>
    <w:rsid w:val="00187796"/>
    <w:rsid w:val="00187E44"/>
    <w:rsid w:val="00190425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1D1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C67"/>
    <w:rsid w:val="001B06EC"/>
    <w:rsid w:val="001B083A"/>
    <w:rsid w:val="001B0ABD"/>
    <w:rsid w:val="001B0D06"/>
    <w:rsid w:val="001B0E05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C0A81"/>
    <w:rsid w:val="001C0CBF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54DE"/>
    <w:rsid w:val="001C54EB"/>
    <w:rsid w:val="001C5564"/>
    <w:rsid w:val="001C56D3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32A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D33"/>
    <w:rsid w:val="001F3385"/>
    <w:rsid w:val="001F3396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71A3"/>
    <w:rsid w:val="001F7229"/>
    <w:rsid w:val="001F74F5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36E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7E5"/>
    <w:rsid w:val="00264AAF"/>
    <w:rsid w:val="00264B60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F9A"/>
    <w:rsid w:val="002732A1"/>
    <w:rsid w:val="002732FE"/>
    <w:rsid w:val="00273916"/>
    <w:rsid w:val="00273F8D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4C7"/>
    <w:rsid w:val="00291C73"/>
    <w:rsid w:val="00291E91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378"/>
    <w:rsid w:val="002A0479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63B5"/>
    <w:rsid w:val="002C649E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3064"/>
    <w:rsid w:val="002D3CF5"/>
    <w:rsid w:val="002D408F"/>
    <w:rsid w:val="002D4457"/>
    <w:rsid w:val="002D48C1"/>
    <w:rsid w:val="002D4E0C"/>
    <w:rsid w:val="002D4F6D"/>
    <w:rsid w:val="002D5498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65B"/>
    <w:rsid w:val="002E79A3"/>
    <w:rsid w:val="002F0C2D"/>
    <w:rsid w:val="002F0EE1"/>
    <w:rsid w:val="002F18A6"/>
    <w:rsid w:val="002F18A7"/>
    <w:rsid w:val="002F1B10"/>
    <w:rsid w:val="002F1BC6"/>
    <w:rsid w:val="002F1CD1"/>
    <w:rsid w:val="002F20FC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85"/>
    <w:rsid w:val="00310E93"/>
    <w:rsid w:val="003110B2"/>
    <w:rsid w:val="00311211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31A8"/>
    <w:rsid w:val="0035378D"/>
    <w:rsid w:val="003539F8"/>
    <w:rsid w:val="00354047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57C2E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72B"/>
    <w:rsid w:val="00386E77"/>
    <w:rsid w:val="00387265"/>
    <w:rsid w:val="00387278"/>
    <w:rsid w:val="003873BF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E3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2CD6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F81"/>
    <w:rsid w:val="003C50B0"/>
    <w:rsid w:val="003C511D"/>
    <w:rsid w:val="003C5480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4AD"/>
    <w:rsid w:val="003E566A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4E8"/>
    <w:rsid w:val="0041184D"/>
    <w:rsid w:val="00411A21"/>
    <w:rsid w:val="00412006"/>
    <w:rsid w:val="00412351"/>
    <w:rsid w:val="0041246F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901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3F6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0EB4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7F"/>
    <w:rsid w:val="004736A8"/>
    <w:rsid w:val="0047387C"/>
    <w:rsid w:val="00473E1A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5F10"/>
    <w:rsid w:val="00476C52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DB3"/>
    <w:rsid w:val="004E118C"/>
    <w:rsid w:val="004E134F"/>
    <w:rsid w:val="004E16A0"/>
    <w:rsid w:val="004E16B7"/>
    <w:rsid w:val="004E181B"/>
    <w:rsid w:val="004E1EE7"/>
    <w:rsid w:val="004E222B"/>
    <w:rsid w:val="004E2231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DA"/>
    <w:rsid w:val="004F17E5"/>
    <w:rsid w:val="004F1975"/>
    <w:rsid w:val="004F1C2B"/>
    <w:rsid w:val="004F1E3D"/>
    <w:rsid w:val="004F1FD5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86F"/>
    <w:rsid w:val="00513A05"/>
    <w:rsid w:val="00513A86"/>
    <w:rsid w:val="00513EE9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878"/>
    <w:rsid w:val="00526BE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393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50040"/>
    <w:rsid w:val="00550297"/>
    <w:rsid w:val="0055031C"/>
    <w:rsid w:val="0055067F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711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F40"/>
    <w:rsid w:val="005700DA"/>
    <w:rsid w:val="00570266"/>
    <w:rsid w:val="00570320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BEF"/>
    <w:rsid w:val="00581C42"/>
    <w:rsid w:val="00581E78"/>
    <w:rsid w:val="00581F7E"/>
    <w:rsid w:val="00582551"/>
    <w:rsid w:val="00582580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C3D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C4E"/>
    <w:rsid w:val="005A1DEC"/>
    <w:rsid w:val="005A2018"/>
    <w:rsid w:val="005A23AE"/>
    <w:rsid w:val="005A24FA"/>
    <w:rsid w:val="005A2619"/>
    <w:rsid w:val="005A2FCC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60B9"/>
    <w:rsid w:val="005D64A0"/>
    <w:rsid w:val="005D65BB"/>
    <w:rsid w:val="005D66C9"/>
    <w:rsid w:val="005D676E"/>
    <w:rsid w:val="005D6CCA"/>
    <w:rsid w:val="005D6E77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89"/>
    <w:rsid w:val="0062089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C82"/>
    <w:rsid w:val="00654CF7"/>
    <w:rsid w:val="0065502F"/>
    <w:rsid w:val="00655724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E58"/>
    <w:rsid w:val="00662036"/>
    <w:rsid w:val="00662497"/>
    <w:rsid w:val="00662FB8"/>
    <w:rsid w:val="0066317D"/>
    <w:rsid w:val="006631D6"/>
    <w:rsid w:val="0066335F"/>
    <w:rsid w:val="00663650"/>
    <w:rsid w:val="00663820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41B"/>
    <w:rsid w:val="006805BB"/>
    <w:rsid w:val="00680648"/>
    <w:rsid w:val="00680CA3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5BE"/>
    <w:rsid w:val="006A3517"/>
    <w:rsid w:val="006A4065"/>
    <w:rsid w:val="006A431E"/>
    <w:rsid w:val="006A458D"/>
    <w:rsid w:val="006A4836"/>
    <w:rsid w:val="006A4904"/>
    <w:rsid w:val="006A4D21"/>
    <w:rsid w:val="006A5001"/>
    <w:rsid w:val="006A50C1"/>
    <w:rsid w:val="006A5300"/>
    <w:rsid w:val="006A562C"/>
    <w:rsid w:val="006A59B4"/>
    <w:rsid w:val="006A5BB8"/>
    <w:rsid w:val="006A5BE4"/>
    <w:rsid w:val="006A6177"/>
    <w:rsid w:val="006A6373"/>
    <w:rsid w:val="006A664E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B83"/>
    <w:rsid w:val="006B30D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A02"/>
    <w:rsid w:val="006D2D6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D2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1FC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B89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63C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A97"/>
    <w:rsid w:val="00781BE3"/>
    <w:rsid w:val="00781CB6"/>
    <w:rsid w:val="00781F1F"/>
    <w:rsid w:val="007822EE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B0F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CDD"/>
    <w:rsid w:val="008212F0"/>
    <w:rsid w:val="008216C7"/>
    <w:rsid w:val="00822257"/>
    <w:rsid w:val="00822B13"/>
    <w:rsid w:val="00822B30"/>
    <w:rsid w:val="00822FD7"/>
    <w:rsid w:val="0082308D"/>
    <w:rsid w:val="00823623"/>
    <w:rsid w:val="00823BD4"/>
    <w:rsid w:val="00823C83"/>
    <w:rsid w:val="00824289"/>
    <w:rsid w:val="008242DF"/>
    <w:rsid w:val="008245DD"/>
    <w:rsid w:val="00825CD2"/>
    <w:rsid w:val="008268F9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09A"/>
    <w:rsid w:val="008527EA"/>
    <w:rsid w:val="00852863"/>
    <w:rsid w:val="0085288A"/>
    <w:rsid w:val="00852A86"/>
    <w:rsid w:val="00853610"/>
    <w:rsid w:val="008539F3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78E"/>
    <w:rsid w:val="00882A72"/>
    <w:rsid w:val="00882F73"/>
    <w:rsid w:val="00883312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684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4A5"/>
    <w:rsid w:val="008E4C73"/>
    <w:rsid w:val="008E4D1D"/>
    <w:rsid w:val="008E5151"/>
    <w:rsid w:val="008E55AA"/>
    <w:rsid w:val="008E57A9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B7A"/>
    <w:rsid w:val="008F1BBB"/>
    <w:rsid w:val="008F1CAE"/>
    <w:rsid w:val="008F1CD9"/>
    <w:rsid w:val="008F294E"/>
    <w:rsid w:val="008F2B8D"/>
    <w:rsid w:val="008F3335"/>
    <w:rsid w:val="008F3372"/>
    <w:rsid w:val="008F3B2B"/>
    <w:rsid w:val="008F3DD0"/>
    <w:rsid w:val="008F4178"/>
    <w:rsid w:val="008F433D"/>
    <w:rsid w:val="008F515B"/>
    <w:rsid w:val="008F53BE"/>
    <w:rsid w:val="008F56FE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A5C"/>
    <w:rsid w:val="00916B35"/>
    <w:rsid w:val="00916D40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458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59A"/>
    <w:rsid w:val="00945A97"/>
    <w:rsid w:val="00945F25"/>
    <w:rsid w:val="00945FBB"/>
    <w:rsid w:val="00946302"/>
    <w:rsid w:val="00946B2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304D"/>
    <w:rsid w:val="0096311D"/>
    <w:rsid w:val="009635C4"/>
    <w:rsid w:val="0096393B"/>
    <w:rsid w:val="00963AE3"/>
    <w:rsid w:val="00963D1B"/>
    <w:rsid w:val="0096406F"/>
    <w:rsid w:val="00964198"/>
    <w:rsid w:val="009644D8"/>
    <w:rsid w:val="00964678"/>
    <w:rsid w:val="009657D1"/>
    <w:rsid w:val="00965F93"/>
    <w:rsid w:val="00965FA7"/>
    <w:rsid w:val="009662B3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613"/>
    <w:rsid w:val="009A076B"/>
    <w:rsid w:val="009A07E4"/>
    <w:rsid w:val="009A089D"/>
    <w:rsid w:val="009A0B1A"/>
    <w:rsid w:val="009A0BAF"/>
    <w:rsid w:val="009A130A"/>
    <w:rsid w:val="009A1323"/>
    <w:rsid w:val="009A13F8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8B2"/>
    <w:rsid w:val="009D4933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0E42"/>
    <w:rsid w:val="009E1348"/>
    <w:rsid w:val="009E15F0"/>
    <w:rsid w:val="009E18F6"/>
    <w:rsid w:val="009E1B37"/>
    <w:rsid w:val="009E1F29"/>
    <w:rsid w:val="009E23E1"/>
    <w:rsid w:val="009E29F8"/>
    <w:rsid w:val="009E2F98"/>
    <w:rsid w:val="009E3293"/>
    <w:rsid w:val="009E3388"/>
    <w:rsid w:val="009E3B47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AA"/>
    <w:rsid w:val="009F290E"/>
    <w:rsid w:val="009F2A0B"/>
    <w:rsid w:val="009F3363"/>
    <w:rsid w:val="009F373B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0CF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09"/>
    <w:rsid w:val="00A256BD"/>
    <w:rsid w:val="00A25805"/>
    <w:rsid w:val="00A25E2C"/>
    <w:rsid w:val="00A261D9"/>
    <w:rsid w:val="00A26458"/>
    <w:rsid w:val="00A2688C"/>
    <w:rsid w:val="00A26AD9"/>
    <w:rsid w:val="00A26FFF"/>
    <w:rsid w:val="00A2713C"/>
    <w:rsid w:val="00A274C9"/>
    <w:rsid w:val="00A27844"/>
    <w:rsid w:val="00A27881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2120"/>
    <w:rsid w:val="00A42778"/>
    <w:rsid w:val="00A427B3"/>
    <w:rsid w:val="00A4286C"/>
    <w:rsid w:val="00A42D37"/>
    <w:rsid w:val="00A4301D"/>
    <w:rsid w:val="00A43481"/>
    <w:rsid w:val="00A4383C"/>
    <w:rsid w:val="00A447F4"/>
    <w:rsid w:val="00A44B04"/>
    <w:rsid w:val="00A44C5C"/>
    <w:rsid w:val="00A44F69"/>
    <w:rsid w:val="00A4520D"/>
    <w:rsid w:val="00A453B5"/>
    <w:rsid w:val="00A45518"/>
    <w:rsid w:val="00A4674D"/>
    <w:rsid w:val="00A472F1"/>
    <w:rsid w:val="00A47865"/>
    <w:rsid w:val="00A47900"/>
    <w:rsid w:val="00A47BD8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0D2"/>
    <w:rsid w:val="00A531A8"/>
    <w:rsid w:val="00A5322A"/>
    <w:rsid w:val="00A532E2"/>
    <w:rsid w:val="00A53478"/>
    <w:rsid w:val="00A53627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3A9"/>
    <w:rsid w:val="00A91505"/>
    <w:rsid w:val="00A91523"/>
    <w:rsid w:val="00A9157E"/>
    <w:rsid w:val="00A9164F"/>
    <w:rsid w:val="00A916C6"/>
    <w:rsid w:val="00A9206D"/>
    <w:rsid w:val="00A927C2"/>
    <w:rsid w:val="00A933A5"/>
    <w:rsid w:val="00A93DD4"/>
    <w:rsid w:val="00A9427A"/>
    <w:rsid w:val="00A94640"/>
    <w:rsid w:val="00A9472E"/>
    <w:rsid w:val="00A948A7"/>
    <w:rsid w:val="00A94FC2"/>
    <w:rsid w:val="00A95233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F1"/>
    <w:rsid w:val="00A97979"/>
    <w:rsid w:val="00A97FCB"/>
    <w:rsid w:val="00AA036B"/>
    <w:rsid w:val="00AA03E3"/>
    <w:rsid w:val="00AA0B1E"/>
    <w:rsid w:val="00AA0C0E"/>
    <w:rsid w:val="00AA128A"/>
    <w:rsid w:val="00AA17CC"/>
    <w:rsid w:val="00AA1DC3"/>
    <w:rsid w:val="00AA2514"/>
    <w:rsid w:val="00AA285F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39C4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0DB2"/>
    <w:rsid w:val="00AF1176"/>
    <w:rsid w:val="00AF182C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4E4"/>
    <w:rsid w:val="00B21802"/>
    <w:rsid w:val="00B218F3"/>
    <w:rsid w:val="00B21A4E"/>
    <w:rsid w:val="00B21C94"/>
    <w:rsid w:val="00B21D3E"/>
    <w:rsid w:val="00B21E37"/>
    <w:rsid w:val="00B22D4E"/>
    <w:rsid w:val="00B23A30"/>
    <w:rsid w:val="00B23B71"/>
    <w:rsid w:val="00B24093"/>
    <w:rsid w:val="00B241AD"/>
    <w:rsid w:val="00B242CF"/>
    <w:rsid w:val="00B242F0"/>
    <w:rsid w:val="00B24D7D"/>
    <w:rsid w:val="00B25661"/>
    <w:rsid w:val="00B261C2"/>
    <w:rsid w:val="00B267C3"/>
    <w:rsid w:val="00B269A8"/>
    <w:rsid w:val="00B26A91"/>
    <w:rsid w:val="00B26E51"/>
    <w:rsid w:val="00B274C7"/>
    <w:rsid w:val="00B27559"/>
    <w:rsid w:val="00B27962"/>
    <w:rsid w:val="00B2796B"/>
    <w:rsid w:val="00B27DC7"/>
    <w:rsid w:val="00B30369"/>
    <w:rsid w:val="00B3059C"/>
    <w:rsid w:val="00B30688"/>
    <w:rsid w:val="00B3077F"/>
    <w:rsid w:val="00B30809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28F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B6F"/>
    <w:rsid w:val="00B75CAF"/>
    <w:rsid w:val="00B75CBC"/>
    <w:rsid w:val="00B75E63"/>
    <w:rsid w:val="00B76143"/>
    <w:rsid w:val="00B767F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44"/>
    <w:rsid w:val="00B94F91"/>
    <w:rsid w:val="00B9552C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73"/>
    <w:rsid w:val="00BA2ADE"/>
    <w:rsid w:val="00BA33D5"/>
    <w:rsid w:val="00BA3639"/>
    <w:rsid w:val="00BA38ED"/>
    <w:rsid w:val="00BA3AB4"/>
    <w:rsid w:val="00BA3B2B"/>
    <w:rsid w:val="00BA426B"/>
    <w:rsid w:val="00BA451E"/>
    <w:rsid w:val="00BA4B88"/>
    <w:rsid w:val="00BA4D9B"/>
    <w:rsid w:val="00BA4EA5"/>
    <w:rsid w:val="00BA569B"/>
    <w:rsid w:val="00BA5859"/>
    <w:rsid w:val="00BA59F2"/>
    <w:rsid w:val="00BA5FE8"/>
    <w:rsid w:val="00BA6514"/>
    <w:rsid w:val="00BA6B06"/>
    <w:rsid w:val="00BA6CBA"/>
    <w:rsid w:val="00BA7813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C8F"/>
    <w:rsid w:val="00BB1DE2"/>
    <w:rsid w:val="00BB1EB2"/>
    <w:rsid w:val="00BB203E"/>
    <w:rsid w:val="00BB20D7"/>
    <w:rsid w:val="00BB237F"/>
    <w:rsid w:val="00BB2766"/>
    <w:rsid w:val="00BB2831"/>
    <w:rsid w:val="00BB378B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944"/>
    <w:rsid w:val="00BC3D6F"/>
    <w:rsid w:val="00BC40CF"/>
    <w:rsid w:val="00BC482A"/>
    <w:rsid w:val="00BC499B"/>
    <w:rsid w:val="00BC4FCB"/>
    <w:rsid w:val="00BC503B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CC8"/>
    <w:rsid w:val="00BD5DD1"/>
    <w:rsid w:val="00BD6306"/>
    <w:rsid w:val="00BD63FC"/>
    <w:rsid w:val="00BD67B2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E7EC6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3215"/>
    <w:rsid w:val="00C03347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315"/>
    <w:rsid w:val="00C15BF9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7C3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772"/>
    <w:rsid w:val="00C41A58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47538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73B"/>
    <w:rsid w:val="00C607E3"/>
    <w:rsid w:val="00C60986"/>
    <w:rsid w:val="00C6099A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790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CBE"/>
    <w:rsid w:val="00C81E24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299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D3"/>
    <w:rsid w:val="00C87308"/>
    <w:rsid w:val="00C875DB"/>
    <w:rsid w:val="00C87A2A"/>
    <w:rsid w:val="00C87D7D"/>
    <w:rsid w:val="00C87E53"/>
    <w:rsid w:val="00C91206"/>
    <w:rsid w:val="00C916B2"/>
    <w:rsid w:val="00C91860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19C"/>
    <w:rsid w:val="00CB44AE"/>
    <w:rsid w:val="00CB4B29"/>
    <w:rsid w:val="00CB5040"/>
    <w:rsid w:val="00CB51A6"/>
    <w:rsid w:val="00CB555B"/>
    <w:rsid w:val="00CB5F37"/>
    <w:rsid w:val="00CB646B"/>
    <w:rsid w:val="00CB67A0"/>
    <w:rsid w:val="00CB67E7"/>
    <w:rsid w:val="00CB6BBD"/>
    <w:rsid w:val="00CB75DE"/>
    <w:rsid w:val="00CB77DD"/>
    <w:rsid w:val="00CB7A72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209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4AB9"/>
    <w:rsid w:val="00CD5A12"/>
    <w:rsid w:val="00CD5FF4"/>
    <w:rsid w:val="00CD63EC"/>
    <w:rsid w:val="00CD6A3A"/>
    <w:rsid w:val="00CD6E80"/>
    <w:rsid w:val="00CD7333"/>
    <w:rsid w:val="00CD7460"/>
    <w:rsid w:val="00CD7B4D"/>
    <w:rsid w:val="00CD7C9A"/>
    <w:rsid w:val="00CD7D4B"/>
    <w:rsid w:val="00CD7FBA"/>
    <w:rsid w:val="00CE0223"/>
    <w:rsid w:val="00CE05FA"/>
    <w:rsid w:val="00CE09C0"/>
    <w:rsid w:val="00CE155B"/>
    <w:rsid w:val="00CE1C59"/>
    <w:rsid w:val="00CE1CFF"/>
    <w:rsid w:val="00CE2635"/>
    <w:rsid w:val="00CE27C9"/>
    <w:rsid w:val="00CE2BFB"/>
    <w:rsid w:val="00CE2CD1"/>
    <w:rsid w:val="00CE3184"/>
    <w:rsid w:val="00CE33AE"/>
    <w:rsid w:val="00CE3506"/>
    <w:rsid w:val="00CE358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DBD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9A2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6C9E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D77"/>
    <w:rsid w:val="00D90FC5"/>
    <w:rsid w:val="00D91D83"/>
    <w:rsid w:val="00D921E4"/>
    <w:rsid w:val="00D92A78"/>
    <w:rsid w:val="00D92C73"/>
    <w:rsid w:val="00D93255"/>
    <w:rsid w:val="00D93503"/>
    <w:rsid w:val="00D93874"/>
    <w:rsid w:val="00D93B21"/>
    <w:rsid w:val="00D944CD"/>
    <w:rsid w:val="00D9532E"/>
    <w:rsid w:val="00D9559A"/>
    <w:rsid w:val="00D95C71"/>
    <w:rsid w:val="00D9664B"/>
    <w:rsid w:val="00D97112"/>
    <w:rsid w:val="00D974DA"/>
    <w:rsid w:val="00D9786B"/>
    <w:rsid w:val="00D9787D"/>
    <w:rsid w:val="00D97DE2"/>
    <w:rsid w:val="00DA0235"/>
    <w:rsid w:val="00DA02C8"/>
    <w:rsid w:val="00DA03CC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A3C"/>
    <w:rsid w:val="00DC2AC3"/>
    <w:rsid w:val="00DC2E21"/>
    <w:rsid w:val="00DC31D4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6E91"/>
    <w:rsid w:val="00DC6F7F"/>
    <w:rsid w:val="00DC7661"/>
    <w:rsid w:val="00DC7749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6FE3"/>
    <w:rsid w:val="00DF71CD"/>
    <w:rsid w:val="00DF7374"/>
    <w:rsid w:val="00DF7546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27999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0AC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EBA"/>
    <w:rsid w:val="00E4023A"/>
    <w:rsid w:val="00E40F8A"/>
    <w:rsid w:val="00E40FE3"/>
    <w:rsid w:val="00E411E3"/>
    <w:rsid w:val="00E41970"/>
    <w:rsid w:val="00E41B1B"/>
    <w:rsid w:val="00E41BF5"/>
    <w:rsid w:val="00E41D61"/>
    <w:rsid w:val="00E42053"/>
    <w:rsid w:val="00E42D94"/>
    <w:rsid w:val="00E43000"/>
    <w:rsid w:val="00E433A8"/>
    <w:rsid w:val="00E43506"/>
    <w:rsid w:val="00E43607"/>
    <w:rsid w:val="00E43A20"/>
    <w:rsid w:val="00E44248"/>
    <w:rsid w:val="00E443CE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7B3"/>
    <w:rsid w:val="00E53A3E"/>
    <w:rsid w:val="00E54D2E"/>
    <w:rsid w:val="00E55149"/>
    <w:rsid w:val="00E5583A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67716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3061"/>
    <w:rsid w:val="00EE3A2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17E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88"/>
    <w:rsid w:val="00F02FD2"/>
    <w:rsid w:val="00F036A1"/>
    <w:rsid w:val="00F03C56"/>
    <w:rsid w:val="00F045D7"/>
    <w:rsid w:val="00F04E92"/>
    <w:rsid w:val="00F04F5E"/>
    <w:rsid w:val="00F04F6F"/>
    <w:rsid w:val="00F058D9"/>
    <w:rsid w:val="00F05AE0"/>
    <w:rsid w:val="00F05DDB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A2"/>
    <w:rsid w:val="00F3247B"/>
    <w:rsid w:val="00F32618"/>
    <w:rsid w:val="00F3269E"/>
    <w:rsid w:val="00F3292B"/>
    <w:rsid w:val="00F33483"/>
    <w:rsid w:val="00F33583"/>
    <w:rsid w:val="00F33C0E"/>
    <w:rsid w:val="00F34422"/>
    <w:rsid w:val="00F34536"/>
    <w:rsid w:val="00F346E4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0DD7"/>
    <w:rsid w:val="00F41084"/>
    <w:rsid w:val="00F412C4"/>
    <w:rsid w:val="00F412F7"/>
    <w:rsid w:val="00F417E2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7472"/>
    <w:rsid w:val="00F47A37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AA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D3"/>
    <w:rsid w:val="00F6780E"/>
    <w:rsid w:val="00F70E6F"/>
    <w:rsid w:val="00F7107C"/>
    <w:rsid w:val="00F71449"/>
    <w:rsid w:val="00F714D5"/>
    <w:rsid w:val="00F715A0"/>
    <w:rsid w:val="00F718AC"/>
    <w:rsid w:val="00F71CC2"/>
    <w:rsid w:val="00F71D08"/>
    <w:rsid w:val="00F72834"/>
    <w:rsid w:val="00F7334A"/>
    <w:rsid w:val="00F7334D"/>
    <w:rsid w:val="00F73D01"/>
    <w:rsid w:val="00F73E34"/>
    <w:rsid w:val="00F74195"/>
    <w:rsid w:val="00F74480"/>
    <w:rsid w:val="00F7457E"/>
    <w:rsid w:val="00F74A2D"/>
    <w:rsid w:val="00F74A3A"/>
    <w:rsid w:val="00F74B40"/>
    <w:rsid w:val="00F75306"/>
    <w:rsid w:val="00F753FF"/>
    <w:rsid w:val="00F75B81"/>
    <w:rsid w:val="00F762AC"/>
    <w:rsid w:val="00F76425"/>
    <w:rsid w:val="00F765A8"/>
    <w:rsid w:val="00F76B45"/>
    <w:rsid w:val="00F76F9E"/>
    <w:rsid w:val="00F77581"/>
    <w:rsid w:val="00F77586"/>
    <w:rsid w:val="00F77A7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DB"/>
    <w:rsid w:val="00F852F8"/>
    <w:rsid w:val="00F8548C"/>
    <w:rsid w:val="00F85704"/>
    <w:rsid w:val="00F85CC7"/>
    <w:rsid w:val="00F85FAA"/>
    <w:rsid w:val="00F86228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1106"/>
    <w:rsid w:val="00FA12FB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42E"/>
    <w:rsid w:val="00FB346C"/>
    <w:rsid w:val="00FB3555"/>
    <w:rsid w:val="00FB361C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5E2"/>
    <w:rsid w:val="00FB5B09"/>
    <w:rsid w:val="00FB5FB6"/>
    <w:rsid w:val="00FB65D3"/>
    <w:rsid w:val="00FB729D"/>
    <w:rsid w:val="00FB737D"/>
    <w:rsid w:val="00FB75EB"/>
    <w:rsid w:val="00FB764C"/>
    <w:rsid w:val="00FB78A7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49</TotalTime>
  <Pages>13</Pages>
  <Words>2477</Words>
  <Characters>11078</Characters>
  <Application>Microsoft Office Word</Application>
  <DocSecurity>0</DocSecurity>
  <Lines>92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Kornsiri, Chongaksorn</cp:lastModifiedBy>
  <cp:revision>15</cp:revision>
  <cp:lastPrinted>2022-11-07T09:47:00Z</cp:lastPrinted>
  <dcterms:created xsi:type="dcterms:W3CDTF">2022-11-07T02:16:00Z</dcterms:created>
  <dcterms:modified xsi:type="dcterms:W3CDTF">2022-11-09T02:32:00Z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