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141BADE" w14:textId="77777777" w:rsidR="00443812" w:rsidRPr="000E72B7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1AAC970" w14:textId="02629DFB" w:rsidR="00443812" w:rsidRPr="0074022A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สามเดือนและเก้า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ายน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6FFEB204" w14:textId="77777777" w:rsidR="00443812" w:rsidRPr="00F902C1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1900259D" w14:textId="77777777" w:rsidR="00443812" w:rsidRPr="00F902C1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71C3C092" w14:textId="6F538E2D" w:rsidR="00443812" w:rsidRPr="00EA4F0E" w:rsidRDefault="00443812" w:rsidP="0044381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>
        <w:rPr>
          <w:rFonts w:asciiTheme="majorBidi" w:hAnsiTheme="majorBidi" w:cstheme="majorBidi" w:hint="cs"/>
          <w:spacing w:val="10"/>
          <w:cs/>
          <w:lang w:val="en-US"/>
        </w:rPr>
        <w:t>กันยา</w:t>
      </w:r>
      <w:r w:rsidRPr="00EA4F0E">
        <w:rPr>
          <w:rFonts w:asciiTheme="majorBidi" w:hAnsiTheme="majorBidi" w:cstheme="majorBidi"/>
          <w:spacing w:val="10"/>
          <w:cs/>
          <w:lang w:val="en-US"/>
        </w:rPr>
        <w:t>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>
        <w:rPr>
          <w:rFonts w:asciiTheme="majorBidi" w:hAnsiTheme="majorBidi" w:cstheme="majorBidi"/>
          <w:spacing w:val="10"/>
          <w:lang w:val="en-GB"/>
        </w:rPr>
        <w:t>2565</w:t>
      </w:r>
    </w:p>
    <w:p w14:paraId="7DBF9626" w14:textId="1C48CA6A" w:rsidR="00443812" w:rsidRPr="009F6579" w:rsidRDefault="00443812" w:rsidP="0044381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>สำหรับงวดสามเดือนและ</w:t>
      </w:r>
      <w:r>
        <w:rPr>
          <w:rFonts w:asciiTheme="majorBidi" w:hAnsiTheme="majorBidi" w:cstheme="majorBidi" w:hint="cs"/>
          <w:cs/>
        </w:rPr>
        <w:t>เก้า</w:t>
      </w:r>
      <w:r w:rsidRPr="009F6579">
        <w:rPr>
          <w:rFonts w:asciiTheme="majorBidi" w:hAnsiTheme="majorBidi" w:cstheme="majorBidi" w:hint="cs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</w:t>
      </w:r>
      <w:r w:rsidRPr="009F6579">
        <w:rPr>
          <w:rFonts w:asciiTheme="majorBidi" w:hAnsiTheme="majorBidi" w:cstheme="majorBidi" w:hint="cs"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5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cs/>
        </w:rPr>
        <w:t>เก้า</w:t>
      </w:r>
      <w:r w:rsidRPr="009F6579">
        <w:rPr>
          <w:rFonts w:asciiTheme="majorBidi" w:hAnsiTheme="majorBidi" w:cstheme="majorBidi"/>
          <w:cs/>
          <w:lang w:val="en-US"/>
        </w:rPr>
        <w:t>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</w:t>
      </w:r>
      <w:r w:rsidRPr="009F6579">
        <w:rPr>
          <w:rFonts w:asciiTheme="majorBidi" w:hAnsiTheme="majorBidi" w:cstheme="majorBidi"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lang w:val="en-GB"/>
        </w:rPr>
        <w:t>25</w:t>
      </w:r>
      <w:r>
        <w:rPr>
          <w:rFonts w:asciiTheme="majorBidi" w:hAnsiTheme="majorBidi" w:cstheme="majorBidi"/>
          <w:lang w:val="en-GB"/>
        </w:rPr>
        <w:t>65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เรื่อง</w:t>
      </w:r>
      <w:r w:rsidRPr="009F6579">
        <w:rPr>
          <w:rFonts w:asciiTheme="majorBidi" w:hAnsiTheme="majorBidi" w:cstheme="majorBidi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Theme="majorBidi" w:hAnsiTheme="majorBidi" w:cstheme="majorBidi"/>
          <w:cs/>
        </w:rPr>
        <w:br/>
      </w:r>
      <w:r w:rsidRPr="009F6579">
        <w:rPr>
          <w:rFonts w:asciiTheme="majorBidi" w:hAnsiTheme="majorBidi" w:cstheme="majorBidi"/>
          <w:cs/>
        </w:rPr>
        <w:t>ระหว่างกาลดังกล่าวจากผลการสอบทานของข้าพเจ้า</w:t>
      </w:r>
    </w:p>
    <w:p w14:paraId="60E75D68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9335CC" w14:textId="77777777" w:rsidR="00ED258E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1630028D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123210">
        <w:rPr>
          <w:rFonts w:ascii="Angsana New" w:hAnsi="Angsana New" w:cs="Angsana New"/>
          <w:lang w:val="en-US"/>
        </w:rPr>
        <w:t>34</w:t>
      </w:r>
      <w:r w:rsidR="00123210"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7777777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77777777" w:rsidR="008A6D34" w:rsidRDefault="008A6D34" w:rsidP="008A6D34">
      <w:pPr>
        <w:pStyle w:val="Ang15"/>
        <w:ind w:left="0"/>
      </w:pPr>
      <w:r>
        <w:t>(</w:t>
      </w:r>
      <w:r>
        <w:rPr>
          <w:cs/>
        </w:rPr>
        <w:t>บุญญฤทธิ์ ถนอมเจริญ)</w:t>
      </w:r>
    </w:p>
    <w:p w14:paraId="626DD6FE" w14:textId="77777777" w:rsidR="008A6D34" w:rsidRDefault="008A6D34" w:rsidP="008A6D34">
      <w:pPr>
        <w:pStyle w:val="Ang15"/>
        <w:ind w:left="0"/>
      </w:pPr>
      <w:r>
        <w:rPr>
          <w:cs/>
        </w:rPr>
        <w:t>ผู้สอบบัญชีรับอนุญาต</w:t>
      </w:r>
    </w:p>
    <w:p w14:paraId="3F62FFCF" w14:textId="2ADDB35A" w:rsidR="008A6D34" w:rsidRDefault="008A6D34" w:rsidP="008A6D34">
      <w:pPr>
        <w:pStyle w:val="Ang15"/>
        <w:ind w:left="0"/>
      </w:pPr>
      <w:r>
        <w:rPr>
          <w:cs/>
        </w:rPr>
        <w:t xml:space="preserve">เลขทะเบียน </w:t>
      </w:r>
      <w:r>
        <w:t>7900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16FCD1" w14:textId="19B0FBC2" w:rsidR="00DD144B" w:rsidRDefault="003E7C5B" w:rsidP="009E5703">
      <w:pPr>
        <w:spacing w:line="240" w:lineRule="auto"/>
        <w:ind w:hanging="7"/>
        <w:jc w:val="thaiDistribute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="000918E4">
        <w:rPr>
          <w:rFonts w:ascii="Angsana New" w:hAnsi="Angsana New"/>
          <w:sz w:val="30"/>
          <w:szCs w:val="30"/>
          <w:lang w:val="en-US"/>
        </w:rPr>
        <w:t xml:space="preserve"> </w:t>
      </w:r>
      <w:r w:rsidR="000918E4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3512FC" w:rsidRPr="004579D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12FC" w:rsidRPr="004579DF">
        <w:rPr>
          <w:rFonts w:ascii="Angsana New" w:hAnsi="Angsana New"/>
          <w:sz w:val="30"/>
          <w:szCs w:val="30"/>
          <w:lang w:val="en-US"/>
        </w:rPr>
        <w:t>256</w:t>
      </w:r>
      <w:r w:rsidR="004579DF" w:rsidRPr="004579DF">
        <w:rPr>
          <w:rFonts w:ascii="Angsana New" w:hAnsi="Angsana New"/>
          <w:sz w:val="30"/>
          <w:szCs w:val="30"/>
          <w:lang w:val="en-US"/>
        </w:rPr>
        <w:t>5</w:t>
      </w:r>
    </w:p>
    <w:sectPr w:rsidR="00DD144B" w:rsidSect="009E5703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1166" w:left="1166" w:header="706" w:footer="706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34233" w14:textId="77777777" w:rsidR="00FD6D61" w:rsidRDefault="00FD6D61">
      <w:r>
        <w:separator/>
      </w:r>
    </w:p>
  </w:endnote>
  <w:endnote w:type="continuationSeparator" w:id="0">
    <w:p w14:paraId="4634068C" w14:textId="77777777" w:rsidR="00FD6D61" w:rsidRDefault="00FD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7A84A" w14:textId="33725407" w:rsidR="00171D7E" w:rsidRPr="009E5703" w:rsidRDefault="00171D7E" w:rsidP="009E570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BDA4C" w14:textId="77777777" w:rsidR="009E5703" w:rsidRPr="009E5703" w:rsidRDefault="009E5703" w:rsidP="002345F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B7817" w14:textId="77777777" w:rsidR="00FD6D61" w:rsidRDefault="00FD6D61">
      <w:r>
        <w:separator/>
      </w:r>
    </w:p>
  </w:footnote>
  <w:footnote w:type="continuationSeparator" w:id="0">
    <w:p w14:paraId="0CF822CE" w14:textId="77777777" w:rsidR="00FD6D61" w:rsidRDefault="00FD6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171D7E" w:rsidRDefault="00171D7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0534D04C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17D38" w14:textId="77777777" w:rsidR="00171D7E" w:rsidRPr="009E5703" w:rsidRDefault="00171D7E" w:rsidP="009E5703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8182E" w14:textId="77777777" w:rsidR="009E5703" w:rsidRDefault="009E5703">
    <w:pPr>
      <w:pStyle w:val="Header"/>
      <w:framePr w:wrap="around" w:vAnchor="text" w:hAnchor="margin" w:xAlign="right" w:y="1"/>
      <w:rPr>
        <w:rStyle w:val="PageNumber"/>
      </w:rPr>
    </w:pPr>
  </w:p>
  <w:p w14:paraId="0A248CA9" w14:textId="77777777" w:rsidR="009E5703" w:rsidRDefault="009E5703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734E1D2" w14:textId="77777777" w:rsidR="009E5703" w:rsidRDefault="009E5703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2C81880" w14:textId="77777777" w:rsidR="009E5703" w:rsidRDefault="009E5703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160867E" w14:textId="77777777" w:rsidR="009E5703" w:rsidRPr="00A358BF" w:rsidRDefault="009E5703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D89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2B9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2C5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1C2E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B83"/>
    <w:rsid w:val="005A0EC9"/>
    <w:rsid w:val="005A0F8D"/>
    <w:rsid w:val="005A1855"/>
    <w:rsid w:val="005A1897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F0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B3"/>
    <w:rsid w:val="008973F1"/>
    <w:rsid w:val="0089747A"/>
    <w:rsid w:val="00897B2A"/>
    <w:rsid w:val="008A0372"/>
    <w:rsid w:val="008A097F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527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4F31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5703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6E3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BD5"/>
    <w:rsid w:val="00B85CF8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54C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B6B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356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BC6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131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4B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6D61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F202E-4656-475F-B0D2-0FD5D80D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2022-11-02T13:20:00Z</cp:lastPrinted>
  <dcterms:created xsi:type="dcterms:W3CDTF">2022-11-09T09:09:00Z</dcterms:created>
  <dcterms:modified xsi:type="dcterms:W3CDTF">2022-11-09T09:09:00Z</dcterms:modified>
</cp:coreProperties>
</file>