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7DAF11" w14:textId="77777777" w:rsidR="000D77DB" w:rsidRPr="00907CA5" w:rsidRDefault="00981B18" w:rsidP="00981B18">
      <w:pPr>
        <w:tabs>
          <w:tab w:val="left" w:pos="1555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D77DB"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</w:p>
    <w:p w14:paraId="05B1D893" w14:textId="099BEA53" w:rsidR="000D77DB" w:rsidRPr="00907CA5" w:rsidRDefault="000D77DB" w:rsidP="000D77DB">
      <w:pPr>
        <w:spacing w:line="320" w:lineRule="exact"/>
        <w:rPr>
          <w:sz w:val="20"/>
          <w:szCs w:val="20"/>
          <w:lang w:val="en-US"/>
        </w:rPr>
      </w:pPr>
    </w:p>
    <w:p w14:paraId="0C4BEA5C" w14:textId="77777777" w:rsidR="00E628E1" w:rsidRDefault="003776E4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E628E1">
        <w:rPr>
          <w:rFonts w:ascii="Angsana New" w:hAnsi="Angsana New" w:hint="cs"/>
          <w:sz w:val="30"/>
          <w:szCs w:val="30"/>
          <w:cs/>
        </w:rPr>
        <w:t>ระหว่างกาล</w:t>
      </w:r>
    </w:p>
    <w:p w14:paraId="2E44F031" w14:textId="2753203C" w:rsidR="003776E4" w:rsidRPr="00773265" w:rsidRDefault="003776E4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 w:hint="cs"/>
          <w:sz w:val="30"/>
          <w:szCs w:val="30"/>
          <w:cs/>
        </w:rPr>
        <w:t>บุคคลหรือ</w:t>
      </w:r>
      <w:r w:rsidRPr="00773265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</w:p>
    <w:p w14:paraId="3B0860DC" w14:textId="6A1114F5" w:rsidR="008F712B" w:rsidRPr="00773265" w:rsidRDefault="008F712B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 w:hint="cs"/>
          <w:sz w:val="30"/>
          <w:szCs w:val="30"/>
          <w:cs/>
          <w:lang w:val="en-US"/>
        </w:rPr>
        <w:t>ลูกหนี้การค้า</w:t>
      </w:r>
    </w:p>
    <w:p w14:paraId="6DDE5B07" w14:textId="77777777" w:rsidR="00C13355" w:rsidRPr="00773265" w:rsidRDefault="00C13355" w:rsidP="00C111CA">
      <w:pPr>
        <w:numPr>
          <w:ilvl w:val="0"/>
          <w:numId w:val="3"/>
        </w:numPr>
        <w:spacing w:line="240" w:lineRule="auto"/>
        <w:ind w:left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/>
          <w:sz w:val="30"/>
          <w:szCs w:val="30"/>
          <w:cs/>
        </w:rPr>
        <w:t xml:space="preserve">เงินลงทุนในบริษัทย่อย </w:t>
      </w:r>
    </w:p>
    <w:p w14:paraId="34BE6747" w14:textId="048F452D" w:rsidR="006D3368" w:rsidRPr="00773265" w:rsidRDefault="003776E4" w:rsidP="006D336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ED0065" w:rsidRPr="0077326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54671ED" w14:textId="77777777" w:rsidR="00040C03" w:rsidRPr="00773265" w:rsidRDefault="00040C03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 w:hint="cs"/>
          <w:sz w:val="30"/>
          <w:szCs w:val="30"/>
          <w:cs/>
        </w:rPr>
        <w:t>หุ้นกู้</w:t>
      </w:r>
    </w:p>
    <w:p w14:paraId="0A8D6D90" w14:textId="77777777" w:rsidR="005A0745" w:rsidRPr="00773265" w:rsidRDefault="005A0745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773265">
        <w:rPr>
          <w:rFonts w:ascii="Angsana New" w:hAnsi="Angsana New"/>
          <w:sz w:val="30"/>
          <w:szCs w:val="30"/>
          <w:cs/>
          <w:lang w:val="en-US"/>
        </w:rPr>
        <w:t>ส่วนงาน</w:t>
      </w:r>
      <w:r w:rsidR="009414C3" w:rsidRPr="00773265">
        <w:rPr>
          <w:rFonts w:ascii="Angsana New" w:hAnsi="Angsana New" w:hint="cs"/>
          <w:sz w:val="30"/>
          <w:szCs w:val="30"/>
          <w:cs/>
          <w:lang w:val="en-US"/>
        </w:rPr>
        <w:t>ดำเนินงาน</w:t>
      </w:r>
      <w:r w:rsidR="00A567E6" w:rsidRPr="00773265">
        <w:rPr>
          <w:rFonts w:ascii="Angsana New" w:hAnsi="Angsana New"/>
          <w:sz w:val="30"/>
          <w:szCs w:val="30"/>
          <w:cs/>
          <w:lang w:val="en-US"/>
        </w:rPr>
        <w:t>และการจำแนกรายได้</w:t>
      </w:r>
    </w:p>
    <w:p w14:paraId="6EB0E655" w14:textId="352D6B65" w:rsidR="00581076" w:rsidRDefault="00581076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773265">
        <w:rPr>
          <w:rFonts w:ascii="Angsana New" w:hAnsi="Angsana New" w:hint="cs"/>
          <w:sz w:val="30"/>
          <w:szCs w:val="30"/>
          <w:cs/>
          <w:lang w:val="en-US"/>
        </w:rPr>
        <w:t>ภาษีเงินได้</w:t>
      </w:r>
    </w:p>
    <w:p w14:paraId="2A7DC607" w14:textId="19C50C4A" w:rsidR="00502377" w:rsidRPr="00773265" w:rsidRDefault="00502377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เงินปันผล</w:t>
      </w:r>
    </w:p>
    <w:p w14:paraId="61CC9E8C" w14:textId="77777777" w:rsidR="00A567E6" w:rsidRPr="00A567E6" w:rsidRDefault="00A567E6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/>
          <w:sz w:val="30"/>
          <w:szCs w:val="30"/>
          <w:cs/>
          <w:lang w:val="en-US"/>
        </w:rPr>
        <w:t>เครื่องมือทางการเงิน</w:t>
      </w:r>
    </w:p>
    <w:p w14:paraId="01EB5AEC" w14:textId="77777777" w:rsidR="003776E4" w:rsidRDefault="003776E4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 w:hint="cs"/>
          <w:sz w:val="30"/>
          <w:szCs w:val="30"/>
          <w:cs/>
          <w:lang w:val="en-US"/>
        </w:rPr>
        <w:t>ภาระผ</w:t>
      </w:r>
      <w:r w:rsidR="00155018" w:rsidRPr="00A567E6">
        <w:rPr>
          <w:rFonts w:ascii="Angsana New" w:hAnsi="Angsana New" w:hint="cs"/>
          <w:sz w:val="30"/>
          <w:szCs w:val="30"/>
          <w:cs/>
          <w:lang w:val="en-US"/>
        </w:rPr>
        <w:t>ูกพันกับ</w:t>
      </w:r>
      <w:r w:rsidRPr="00A567E6">
        <w:rPr>
          <w:rFonts w:ascii="Angsana New" w:hAnsi="Angsana New" w:hint="cs"/>
          <w:sz w:val="30"/>
          <w:szCs w:val="30"/>
          <w:cs/>
          <w:lang w:val="en-US"/>
        </w:rPr>
        <w:t>กิจการที่ไม่เกี่ยวข้องกัน</w:t>
      </w:r>
    </w:p>
    <w:p w14:paraId="3D0BBF17" w14:textId="0552E800" w:rsidR="005606EB" w:rsidRDefault="005606EB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5606EB">
        <w:rPr>
          <w:rFonts w:ascii="Angsana New" w:hAnsi="Angsana New" w:hint="cs"/>
          <w:sz w:val="30"/>
          <w:szCs w:val="30"/>
          <w:cs/>
        </w:rPr>
        <w:t>คดีฟ้องร้อง</w:t>
      </w:r>
    </w:p>
    <w:p w14:paraId="589B061D" w14:textId="400536C3" w:rsidR="006D2A99" w:rsidRDefault="006D2A99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เรื่องอื่น</w:t>
      </w:r>
    </w:p>
    <w:p w14:paraId="0A2C9D52" w14:textId="3BF22FBE" w:rsidR="00B513A8" w:rsidRDefault="00B513A8" w:rsidP="006D2A99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การปรับปรุงรายการ</w:t>
      </w:r>
    </w:p>
    <w:p w14:paraId="737978CC" w14:textId="3DA88753" w:rsidR="007B2482" w:rsidRPr="00AE0BB7" w:rsidRDefault="000D77DB" w:rsidP="00CE7167">
      <w:pPr>
        <w:pStyle w:val="Ang15"/>
      </w:pPr>
      <w:r>
        <w:rPr>
          <w:cs/>
        </w:rPr>
        <w:br w:type="page"/>
      </w:r>
      <w:r w:rsidR="00203EEF" w:rsidRPr="00AE0BB7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5A0745" w:rsidRPr="00AE0BB7">
        <w:rPr>
          <w:rFonts w:hint="cs"/>
          <w:cs/>
        </w:rPr>
        <w:t>ระหว่างกาล</w:t>
      </w:r>
      <w:r w:rsidR="00203EEF" w:rsidRPr="00AE0BB7">
        <w:rPr>
          <w:cs/>
        </w:rPr>
        <w:t>นี้</w:t>
      </w:r>
    </w:p>
    <w:p w14:paraId="161C1EED" w14:textId="77777777" w:rsidR="00B7732B" w:rsidRPr="00BA0C12" w:rsidRDefault="00B7732B" w:rsidP="00CE7167">
      <w:pPr>
        <w:pStyle w:val="Caption"/>
        <w:numPr>
          <w:ilvl w:val="0"/>
          <w:numId w:val="0"/>
        </w:numPr>
        <w:ind w:left="900"/>
        <w:rPr>
          <w:sz w:val="20"/>
          <w:szCs w:val="20"/>
        </w:rPr>
      </w:pPr>
    </w:p>
    <w:p w14:paraId="4FDB2477" w14:textId="01E90D3C" w:rsidR="007B2482" w:rsidRPr="00AE0BB7" w:rsidRDefault="00203EEF" w:rsidP="00CE7167">
      <w:pPr>
        <w:pStyle w:val="Ang15"/>
        <w:rPr>
          <w:lang w:val="en-US"/>
        </w:rPr>
      </w:pPr>
      <w:r w:rsidRPr="00AE0BB7">
        <w:rPr>
          <w:cs/>
        </w:rPr>
        <w:t>งบการเงิน</w:t>
      </w:r>
      <w:r w:rsidR="00C41850" w:rsidRPr="00AE0BB7">
        <w:rPr>
          <w:rFonts w:hint="cs"/>
          <w:cs/>
        </w:rPr>
        <w:t>ระหว่างกาล</w:t>
      </w:r>
      <w:r w:rsidRPr="00AE0BB7">
        <w:rPr>
          <w:cs/>
        </w:rPr>
        <w:t>นี</w:t>
      </w:r>
      <w:r w:rsidR="00800E16" w:rsidRPr="00AE0BB7">
        <w:rPr>
          <w:cs/>
        </w:rPr>
        <w:t>้ได้รับอนุมัติให้ออกงบการเงิน</w:t>
      </w:r>
      <w:r w:rsidRPr="00AE0BB7">
        <w:rPr>
          <w:cs/>
        </w:rPr>
        <w:t>จาก</w:t>
      </w:r>
      <w:r w:rsidR="00732BAC" w:rsidRPr="00AE0BB7">
        <w:rPr>
          <w:cs/>
        </w:rPr>
        <w:t>คณะกรรมการตรวจสอบตามการมอบหมายจากคณะกรรมการบริษัท</w:t>
      </w:r>
      <w:r w:rsidRPr="00AE0BB7">
        <w:rPr>
          <w:cs/>
        </w:rPr>
        <w:t xml:space="preserve"> เมื่อวันที่</w:t>
      </w:r>
      <w:r w:rsidR="00502377">
        <w:rPr>
          <w:rFonts w:hint="cs"/>
          <w:cs/>
        </w:rPr>
        <w:t xml:space="preserve"> </w:t>
      </w:r>
      <w:r w:rsidR="00D260B5">
        <w:rPr>
          <w:lang w:val="en-US"/>
        </w:rPr>
        <w:t>9</w:t>
      </w:r>
      <w:r w:rsidR="00502377">
        <w:rPr>
          <w:lang w:val="en-US"/>
        </w:rPr>
        <w:t xml:space="preserve"> </w:t>
      </w:r>
      <w:r w:rsidR="00502377">
        <w:rPr>
          <w:rFonts w:hint="cs"/>
          <w:cs/>
          <w:lang w:val="en-US"/>
        </w:rPr>
        <w:t>พฤศจิกายน</w:t>
      </w:r>
      <w:r w:rsidR="003512FC" w:rsidRPr="004579DF">
        <w:rPr>
          <w:cs/>
          <w:lang w:val="en-US"/>
        </w:rPr>
        <w:t xml:space="preserve"> </w:t>
      </w:r>
      <w:r w:rsidR="003512FC" w:rsidRPr="004579DF">
        <w:rPr>
          <w:lang w:val="en-US"/>
        </w:rPr>
        <w:t>256</w:t>
      </w:r>
      <w:r w:rsidR="004579DF" w:rsidRPr="004579DF">
        <w:rPr>
          <w:lang w:val="en-US"/>
        </w:rPr>
        <w:t>5</w:t>
      </w:r>
    </w:p>
    <w:p w14:paraId="2512D62E" w14:textId="77777777" w:rsidR="00B7732B" w:rsidRPr="00694AEF" w:rsidRDefault="00B7732B" w:rsidP="00CE7167">
      <w:pPr>
        <w:pStyle w:val="Caption"/>
        <w:numPr>
          <w:ilvl w:val="0"/>
          <w:numId w:val="0"/>
        </w:numPr>
        <w:ind w:left="900"/>
        <w:rPr>
          <w:sz w:val="20"/>
          <w:szCs w:val="20"/>
          <w:lang w:val="en-GB"/>
        </w:rPr>
      </w:pPr>
    </w:p>
    <w:p w14:paraId="62B1FADB" w14:textId="77777777" w:rsidR="007B2482" w:rsidRPr="00AE0BB7" w:rsidRDefault="007B2482" w:rsidP="00CE7167">
      <w:pPr>
        <w:pStyle w:val="Caption"/>
        <w:ind w:left="549" w:hanging="549"/>
      </w:pPr>
      <w:r w:rsidRPr="00AE0BB7">
        <w:rPr>
          <w:cs/>
        </w:rPr>
        <w:t>เกณฑ์</w:t>
      </w:r>
      <w:r w:rsidRPr="00AE0BB7">
        <w:rPr>
          <w:rFonts w:hint="cs"/>
          <w:cs/>
        </w:rPr>
        <w:t>การจัดทำงบการเงิน</w:t>
      </w:r>
      <w:r w:rsidR="00AA3030" w:rsidRPr="00AE0BB7">
        <w:rPr>
          <w:rFonts w:hint="cs"/>
          <w:cs/>
        </w:rPr>
        <w:t>ระหว่างกาล</w:t>
      </w:r>
    </w:p>
    <w:p w14:paraId="60F17F6B" w14:textId="77777777" w:rsidR="007B2482" w:rsidRPr="00E849F7" w:rsidRDefault="007B2482" w:rsidP="00CE7167">
      <w:pPr>
        <w:pStyle w:val="BodyText"/>
        <w:tabs>
          <w:tab w:val="left" w:pos="540"/>
          <w:tab w:val="left" w:pos="7560"/>
          <w:tab w:val="left" w:pos="9810"/>
        </w:tabs>
        <w:spacing w:after="0" w:line="240" w:lineRule="auto"/>
        <w:ind w:left="547"/>
        <w:jc w:val="both"/>
        <w:rPr>
          <w:rFonts w:ascii="Angsana New" w:hAnsi="Angsana New"/>
          <w:color w:val="000000"/>
          <w:sz w:val="20"/>
          <w:szCs w:val="20"/>
        </w:rPr>
      </w:pPr>
    </w:p>
    <w:p w14:paraId="2AC094D7" w14:textId="5BA72CE6" w:rsidR="007A7AC4" w:rsidRDefault="007A7AC4" w:rsidP="0074609D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5F1475">
        <w:rPr>
          <w:rFonts w:ascii="Angsana New" w:hAnsi="Angsana New"/>
          <w:spacing w:val="2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0F3E23" w:rsidRPr="000F3E23">
        <w:rPr>
          <w:rFonts w:ascii="Angsana New" w:hAnsi="Angsana New"/>
          <w:spacing w:val="2"/>
          <w:sz w:val="30"/>
          <w:szCs w:val="30"/>
          <w:lang w:val="en-US"/>
        </w:rPr>
        <w:t>34</w:t>
      </w:r>
      <w:r w:rsidRPr="005F1475">
        <w:rPr>
          <w:rFonts w:ascii="Angsana New" w:hAnsi="Angsana New"/>
          <w:spacing w:val="2"/>
          <w:sz w:val="30"/>
          <w:szCs w:val="30"/>
          <w:cs/>
        </w:rPr>
        <w:t xml:space="preserve"> เรื่อง </w:t>
      </w:r>
      <w:r w:rsidRPr="00F04358">
        <w:rPr>
          <w:rFonts w:ascii="Angsana New" w:hAnsi="Angsana New"/>
          <w:i/>
          <w:iCs/>
          <w:spacing w:val="2"/>
          <w:sz w:val="30"/>
          <w:szCs w:val="30"/>
          <w:cs/>
        </w:rPr>
        <w:t>การรายงานทางการเงินระหว่างกาล</w:t>
      </w:r>
      <w:r w:rsidRPr="005F1475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F04358">
        <w:rPr>
          <w:rFonts w:ascii="Angsana New" w:hAnsi="Angsana New"/>
          <w:spacing w:val="-2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5F1475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F04358">
        <w:rPr>
          <w:rFonts w:ascii="Angsana New" w:hAnsi="Angsana New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</w:t>
      </w:r>
      <w:r w:rsidRPr="005F1475">
        <w:rPr>
          <w:rFonts w:ascii="Angsana New" w:hAnsi="Angsana New"/>
          <w:spacing w:val="2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</w:t>
      </w:r>
      <w:r w:rsidR="008E780B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5F1475">
        <w:rPr>
          <w:rFonts w:ascii="Angsana New" w:hAnsi="Angsana New"/>
          <w:spacing w:val="2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Pr="005F1475">
        <w:rPr>
          <w:rFonts w:ascii="Angsana New" w:hAnsi="Angsana New" w:hint="cs"/>
          <w:spacing w:val="2"/>
          <w:sz w:val="30"/>
          <w:szCs w:val="30"/>
          <w:cs/>
        </w:rPr>
        <w:t>และบริษัทย่อย</w:t>
      </w:r>
      <w:r w:rsidRPr="005F1475">
        <w:rPr>
          <w:rFonts w:ascii="Angsana New" w:hAnsi="Angsana New"/>
          <w:spacing w:val="2"/>
          <w:sz w:val="30"/>
          <w:szCs w:val="30"/>
          <w:cs/>
        </w:rPr>
        <w:t xml:space="preserve">สำหรับปีสิ้นสุดวันที่ </w:t>
      </w:r>
      <w:r w:rsidR="000F3E23" w:rsidRPr="000F3E23">
        <w:rPr>
          <w:rFonts w:ascii="Angsana New" w:hAnsi="Angsana New"/>
          <w:spacing w:val="2"/>
          <w:sz w:val="30"/>
          <w:szCs w:val="30"/>
          <w:lang w:val="en-US"/>
        </w:rPr>
        <w:t>31</w:t>
      </w:r>
      <w:r w:rsidRPr="005F1475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0F3E23" w:rsidRPr="000F3E23">
        <w:rPr>
          <w:rFonts w:ascii="Angsana New" w:hAnsi="Angsana New"/>
          <w:spacing w:val="2"/>
          <w:sz w:val="30"/>
          <w:szCs w:val="30"/>
          <w:lang w:val="en-US"/>
        </w:rPr>
        <w:t>2564</w:t>
      </w:r>
      <w:r w:rsidRPr="005F1475">
        <w:rPr>
          <w:rFonts w:ascii="Angsana New" w:hAnsi="Angsana New"/>
          <w:spacing w:val="2"/>
          <w:sz w:val="30"/>
          <w:szCs w:val="30"/>
        </w:rPr>
        <w:t xml:space="preserve"> </w:t>
      </w:r>
    </w:p>
    <w:p w14:paraId="37724DEB" w14:textId="77777777" w:rsidR="0074609D" w:rsidRPr="0074609D" w:rsidRDefault="0074609D" w:rsidP="0074609D">
      <w:pPr>
        <w:ind w:left="540"/>
        <w:jc w:val="thaiDistribute"/>
        <w:rPr>
          <w:rFonts w:ascii="Angsana New" w:hAnsi="Angsana New"/>
          <w:spacing w:val="2"/>
          <w:sz w:val="20"/>
          <w:szCs w:val="20"/>
        </w:rPr>
      </w:pPr>
    </w:p>
    <w:p w14:paraId="0362F70B" w14:textId="77531962" w:rsidR="002C5ECA" w:rsidRDefault="007A7AC4" w:rsidP="007A7AC4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5F1475">
        <w:rPr>
          <w:rFonts w:ascii="Angsana New" w:hAnsi="Angsana New"/>
          <w:spacing w:val="2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0F3E23" w:rsidRPr="000F3E23">
        <w:rPr>
          <w:rFonts w:ascii="Angsana New" w:hAnsi="Angsana New"/>
          <w:spacing w:val="2"/>
          <w:sz w:val="30"/>
          <w:szCs w:val="30"/>
          <w:lang w:val="en-US"/>
        </w:rPr>
        <w:t>31</w:t>
      </w:r>
      <w:r w:rsidRPr="005F1475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0F3E23" w:rsidRPr="000F3E23">
        <w:rPr>
          <w:rFonts w:ascii="Angsana New" w:hAnsi="Angsana New"/>
          <w:spacing w:val="2"/>
          <w:sz w:val="30"/>
          <w:szCs w:val="30"/>
          <w:lang w:val="en-US"/>
        </w:rPr>
        <w:t>2564</w:t>
      </w:r>
      <w:r w:rsidRPr="007A7AC4">
        <w:rPr>
          <w:rFonts w:ascii="Angsana New" w:hAnsi="Angsana New"/>
          <w:spacing w:val="2"/>
          <w:sz w:val="30"/>
          <w:szCs w:val="30"/>
          <w:cs/>
        </w:rPr>
        <w:t xml:space="preserve"> </w:t>
      </w:r>
    </w:p>
    <w:p w14:paraId="692B71EE" w14:textId="77777777" w:rsidR="00F12AB9" w:rsidRDefault="00F12AB9" w:rsidP="007A7AC4">
      <w:pPr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5063C9D6" w14:textId="30CEF006" w:rsidR="007B2482" w:rsidRPr="00AE0BB7" w:rsidRDefault="0000702A" w:rsidP="00435278">
      <w:pPr>
        <w:pStyle w:val="Caption"/>
        <w:rPr>
          <w:cs/>
        </w:rPr>
      </w:pPr>
      <w:r w:rsidRPr="00AE0BB7">
        <w:rPr>
          <w:rFonts w:hint="cs"/>
          <w:cs/>
        </w:rPr>
        <w:t>บุคคลหรือ</w:t>
      </w:r>
      <w:r w:rsidR="007B2482" w:rsidRPr="00AE0BB7">
        <w:rPr>
          <w:cs/>
        </w:rPr>
        <w:t>กิจการที่เกี่ยวข้องกัน</w:t>
      </w:r>
    </w:p>
    <w:p w14:paraId="1F42FC6C" w14:textId="77777777" w:rsidR="00CF2B36" w:rsidRPr="00E003FB" w:rsidRDefault="00CF2B36" w:rsidP="00435278">
      <w:pPr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657C5EAC" w14:textId="2E942141" w:rsidR="001B2C7D" w:rsidRDefault="001B2C7D" w:rsidP="001B2C7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20539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>
        <w:rPr>
          <w:rFonts w:ascii="Angsana New" w:hAnsi="Angsana New" w:hint="cs"/>
          <w:sz w:val="30"/>
          <w:szCs w:val="30"/>
          <w:cs/>
        </w:rPr>
        <w:t>บริษัทใหญ่และ</w:t>
      </w:r>
      <w:r w:rsidRPr="00620539">
        <w:rPr>
          <w:rFonts w:ascii="Angsana New" w:hAnsi="Angsana New"/>
          <w:sz w:val="30"/>
          <w:szCs w:val="30"/>
          <w:cs/>
        </w:rPr>
        <w:t xml:space="preserve">บริษัทย่อยได้เปิดเผยในหมายเหตุข้อ </w:t>
      </w:r>
      <w:r w:rsidR="00F04358">
        <w:rPr>
          <w:rFonts w:ascii="Angsana New" w:hAnsi="Angsana New"/>
          <w:sz w:val="30"/>
          <w:szCs w:val="30"/>
          <w:lang w:val="en-US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สำหรับ</w:t>
      </w:r>
      <w:r w:rsidRPr="00F47DB8">
        <w:rPr>
          <w:rFonts w:ascii="Angsana New" w:hAnsi="Angsana New"/>
          <w:sz w:val="30"/>
          <w:szCs w:val="30"/>
          <w:cs/>
        </w:rPr>
        <w:t>บุคคลหรือกิจการอื่นที่เกี่ยวข้องกัน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 xml:space="preserve">ไม่มีการเปลี่ยนแปลงอย่างมีสาระสำคัญในระหว่างงวด </w:t>
      </w:r>
    </w:p>
    <w:p w14:paraId="6F48DF0C" w14:textId="77777777" w:rsidR="001B2C7D" w:rsidRPr="00C700BF" w:rsidRDefault="001B2C7D" w:rsidP="001B2C7D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9A1C525" w14:textId="013EE0BC" w:rsidR="00AC5D2D" w:rsidRDefault="001B2C7D" w:rsidP="001B2C7D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3D51BE">
        <w:rPr>
          <w:rFonts w:ascii="Angsana New" w:hAnsi="Angsana New" w:hint="cs"/>
          <w:spacing w:val="-4"/>
          <w:sz w:val="30"/>
          <w:szCs w:val="30"/>
          <w:cs/>
        </w:rPr>
        <w:t>นโยบายการกำหนดราคาไม่มีการเปลี่ยนแปลงอย่างมีสาระสำคัญในระหว่างงวด</w:t>
      </w:r>
      <w:r w:rsidR="008971B3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Pr="003D51BE">
        <w:rPr>
          <w:rFonts w:ascii="Angsana New" w:hAnsi="Angsana New" w:hint="cs"/>
          <w:spacing w:val="-4"/>
          <w:sz w:val="30"/>
          <w:szCs w:val="30"/>
          <w:cs/>
        </w:rPr>
        <w:t>เดือนสิ้นสุดวันที่</w:t>
      </w:r>
      <w:r w:rsidRPr="003D51BE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8971B3">
        <w:rPr>
          <w:rFonts w:ascii="Angsana New" w:hAnsi="Angsana New"/>
          <w:spacing w:val="-4"/>
          <w:sz w:val="30"/>
          <w:szCs w:val="30"/>
          <w:lang w:val="en-US"/>
        </w:rPr>
        <w:t xml:space="preserve">30 </w:t>
      </w:r>
      <w:r w:rsidR="008971B3">
        <w:rPr>
          <w:rFonts w:ascii="Angsana New" w:hAnsi="Angsana New" w:hint="cs"/>
          <w:spacing w:val="-4"/>
          <w:sz w:val="30"/>
          <w:szCs w:val="30"/>
          <w:cs/>
          <w:lang w:val="en-US"/>
        </w:rPr>
        <w:t>กันยายน</w:t>
      </w:r>
      <w:r w:rsidRPr="003D51BE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Pr="003D51BE">
        <w:rPr>
          <w:rFonts w:ascii="Angsana New" w:hAnsi="Angsana New"/>
          <w:spacing w:val="-4"/>
          <w:sz w:val="30"/>
          <w:szCs w:val="30"/>
          <w:lang w:val="en-US"/>
        </w:rPr>
        <w:t>256</w:t>
      </w:r>
      <w:r>
        <w:rPr>
          <w:rFonts w:ascii="Angsana New" w:hAnsi="Angsana New"/>
          <w:spacing w:val="-4"/>
          <w:sz w:val="30"/>
          <w:szCs w:val="30"/>
          <w:lang w:val="en-US"/>
        </w:rPr>
        <w:t>5</w:t>
      </w:r>
    </w:p>
    <w:p w14:paraId="61631DD0" w14:textId="13BFCFB0" w:rsidR="00AC5D2D" w:rsidRPr="00AC5D2D" w:rsidRDefault="00AC5D2D">
      <w:pPr>
        <w:spacing w:line="240" w:lineRule="auto"/>
        <w:rPr>
          <w:rFonts w:ascii="Angsana New" w:hAnsi="Angsana New"/>
          <w:spacing w:val="-4"/>
          <w:sz w:val="20"/>
          <w:szCs w:val="20"/>
          <w:lang w:val="en-US"/>
        </w:rPr>
      </w:pPr>
    </w:p>
    <w:p w14:paraId="146B09D7" w14:textId="60DBDE59" w:rsidR="00AC5D2D" w:rsidRDefault="001B2C7D" w:rsidP="008971B3">
      <w:pPr>
        <w:pStyle w:val="Bo-Blankline"/>
        <w:rPr>
          <w:sz w:val="30"/>
          <w:szCs w:val="30"/>
          <w:lang w:val="en-US"/>
        </w:rPr>
      </w:pPr>
      <w:r>
        <w:rPr>
          <w:rFonts w:hint="cs"/>
          <w:sz w:val="30"/>
          <w:szCs w:val="30"/>
          <w:cs/>
          <w:lang w:val="en-US"/>
        </w:rPr>
        <w:t>กลุ่มบริษัทมีรายการระหว่างกันที่มีนัยสำคัญในระหว่างงวดดังนี้</w:t>
      </w:r>
    </w:p>
    <w:p w14:paraId="6DEDE42E" w14:textId="5A57AF79" w:rsidR="00E760A4" w:rsidRDefault="00E760A4" w:rsidP="001B2C7D">
      <w:pPr>
        <w:pStyle w:val="Bo-Blankline"/>
        <w:rPr>
          <w:sz w:val="30"/>
          <w:szCs w:val="30"/>
          <w:lang w:val="en-US"/>
        </w:rPr>
      </w:pPr>
    </w:p>
    <w:p w14:paraId="17914A3E" w14:textId="77777777" w:rsidR="00640E70" w:rsidRDefault="00640E70">
      <w:r>
        <w:br w:type="page"/>
      </w:r>
    </w:p>
    <w:tbl>
      <w:tblPr>
        <w:tblW w:w="9127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780"/>
        <w:gridCol w:w="1143"/>
        <w:gridCol w:w="270"/>
        <w:gridCol w:w="1144"/>
        <w:gridCol w:w="270"/>
        <w:gridCol w:w="1116"/>
        <w:gridCol w:w="270"/>
        <w:gridCol w:w="1134"/>
      </w:tblGrid>
      <w:tr w:rsidR="00E760A4" w:rsidRPr="00640E70" w14:paraId="0263E69F" w14:textId="77777777" w:rsidTr="009A09BA">
        <w:trPr>
          <w:trHeight w:val="641"/>
          <w:tblHeader/>
        </w:trPr>
        <w:tc>
          <w:tcPr>
            <w:tcW w:w="3780" w:type="dxa"/>
          </w:tcPr>
          <w:p w14:paraId="4A2A403F" w14:textId="1A570616" w:rsidR="00E760A4" w:rsidRPr="00640E70" w:rsidRDefault="00E760A4" w:rsidP="00640E70">
            <w:pPr>
              <w:pStyle w:val="BodyText"/>
              <w:tabs>
                <w:tab w:val="left" w:pos="345"/>
              </w:tabs>
              <w:spacing w:after="0" w:line="400" w:lineRule="exact"/>
              <w:ind w:left="255" w:right="-109" w:hanging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0E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57" w:type="dxa"/>
            <w:gridSpan w:val="3"/>
          </w:tcPr>
          <w:p w14:paraId="51EF9883" w14:textId="77777777" w:rsidR="00E760A4" w:rsidRPr="00640E70" w:rsidRDefault="00E760A4" w:rsidP="00640E70">
            <w:pPr>
              <w:spacing w:line="400" w:lineRule="exac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0E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FBABB72" w14:textId="77777777" w:rsidR="00E760A4" w:rsidRPr="00640E70" w:rsidRDefault="00E760A4" w:rsidP="00640E70">
            <w:pPr>
              <w:spacing w:line="400" w:lineRule="exac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69B5E6CB" w14:textId="77777777" w:rsidR="00E760A4" w:rsidRPr="00640E70" w:rsidRDefault="00E760A4" w:rsidP="00640E70">
            <w:pPr>
              <w:spacing w:line="40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0E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60A4" w:rsidRPr="00640E70" w14:paraId="7A670516" w14:textId="77777777" w:rsidTr="00D260B5">
        <w:trPr>
          <w:trHeight w:val="397"/>
          <w:tblHeader/>
        </w:trPr>
        <w:tc>
          <w:tcPr>
            <w:tcW w:w="3780" w:type="dxa"/>
            <w:vAlign w:val="bottom"/>
          </w:tcPr>
          <w:p w14:paraId="4D931251" w14:textId="77777777" w:rsidR="00E760A4" w:rsidRPr="00640E70" w:rsidRDefault="00E760A4" w:rsidP="00640E70">
            <w:pPr>
              <w:pStyle w:val="BodyText"/>
              <w:tabs>
                <w:tab w:val="left" w:pos="345"/>
              </w:tabs>
              <w:spacing w:after="0" w:line="40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640E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640E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640E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43" w:type="dxa"/>
          </w:tcPr>
          <w:p w14:paraId="1E327BE1" w14:textId="451B892C" w:rsidR="00E760A4" w:rsidRPr="00640E70" w:rsidRDefault="00640E70" w:rsidP="00640E70">
            <w:pPr>
              <w:spacing w:line="40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cs/>
              </w:rPr>
              <w:t>2565</w:t>
            </w:r>
          </w:p>
        </w:tc>
        <w:tc>
          <w:tcPr>
            <w:tcW w:w="270" w:type="dxa"/>
          </w:tcPr>
          <w:p w14:paraId="11C7380A" w14:textId="77777777" w:rsidR="00E760A4" w:rsidRPr="00640E70" w:rsidRDefault="00E760A4" w:rsidP="00640E70">
            <w:pPr>
              <w:spacing w:line="40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</w:tcPr>
          <w:p w14:paraId="22BD8E2F" w14:textId="699D5B69" w:rsidR="00E760A4" w:rsidRPr="00640E70" w:rsidRDefault="00640E70" w:rsidP="00640E70">
            <w:pPr>
              <w:spacing w:line="40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</w:tcPr>
          <w:p w14:paraId="5D045D8A" w14:textId="77777777" w:rsidR="00E760A4" w:rsidRPr="00640E70" w:rsidRDefault="00E760A4" w:rsidP="00640E70">
            <w:pPr>
              <w:spacing w:line="40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B856761" w14:textId="464910E8" w:rsidR="00E760A4" w:rsidRPr="00640E70" w:rsidRDefault="00640E70" w:rsidP="00640E70">
            <w:pPr>
              <w:spacing w:line="40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cs/>
              </w:rPr>
              <w:t>2565</w:t>
            </w:r>
          </w:p>
        </w:tc>
        <w:tc>
          <w:tcPr>
            <w:tcW w:w="270" w:type="dxa"/>
            <w:vAlign w:val="bottom"/>
          </w:tcPr>
          <w:p w14:paraId="17DBAB77" w14:textId="77777777" w:rsidR="00E760A4" w:rsidRPr="00640E70" w:rsidRDefault="00E760A4" w:rsidP="00640E70">
            <w:pPr>
              <w:spacing w:line="400" w:lineRule="exact"/>
              <w:ind w:lef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14DA2AF" w14:textId="632C5EE1" w:rsidR="00E760A4" w:rsidRPr="00640E70" w:rsidRDefault="00640E70" w:rsidP="00640E70">
            <w:pPr>
              <w:spacing w:line="40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cs/>
              </w:rPr>
              <w:t>2564</w:t>
            </w:r>
          </w:p>
        </w:tc>
      </w:tr>
      <w:tr w:rsidR="00E760A4" w:rsidRPr="00640E70" w14:paraId="5C416E7C" w14:textId="77777777" w:rsidTr="009A09BA">
        <w:trPr>
          <w:trHeight w:val="353"/>
          <w:tblHeader/>
        </w:trPr>
        <w:tc>
          <w:tcPr>
            <w:tcW w:w="3780" w:type="dxa"/>
          </w:tcPr>
          <w:p w14:paraId="5D3B2450" w14:textId="77777777" w:rsidR="00E760A4" w:rsidRPr="00640E70" w:rsidRDefault="00E760A4" w:rsidP="00640E70">
            <w:pPr>
              <w:spacing w:line="40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7" w:type="dxa"/>
            <w:gridSpan w:val="7"/>
          </w:tcPr>
          <w:p w14:paraId="40ECECB3" w14:textId="77777777" w:rsidR="00E760A4" w:rsidRPr="00640E70" w:rsidRDefault="00E760A4" w:rsidP="00640E70">
            <w:pPr>
              <w:spacing w:line="40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0E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60A4" w:rsidRPr="00640E70" w14:paraId="702783A2" w14:textId="77777777" w:rsidTr="00D260B5">
        <w:tc>
          <w:tcPr>
            <w:tcW w:w="3780" w:type="dxa"/>
          </w:tcPr>
          <w:p w14:paraId="5538749F" w14:textId="77777777" w:rsidR="00E760A4" w:rsidRPr="00640E70" w:rsidRDefault="00E760A4" w:rsidP="00640E70">
            <w:pPr>
              <w:spacing w:line="400" w:lineRule="exact"/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40E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43" w:type="dxa"/>
          </w:tcPr>
          <w:p w14:paraId="71DECEFA" w14:textId="77777777" w:rsidR="00E760A4" w:rsidRPr="00640E70" w:rsidRDefault="00E760A4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BB73726" w14:textId="77777777" w:rsidR="00E760A4" w:rsidRPr="00640E70" w:rsidRDefault="00E760A4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</w:tcPr>
          <w:p w14:paraId="0ECB56B1" w14:textId="77777777" w:rsidR="00E760A4" w:rsidRPr="00640E70" w:rsidRDefault="00E760A4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C98C62" w14:textId="77777777" w:rsidR="00E760A4" w:rsidRPr="00640E70" w:rsidRDefault="00E760A4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41B5B67" w14:textId="77777777" w:rsidR="00E760A4" w:rsidRPr="00640E70" w:rsidRDefault="00E760A4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88E430E" w14:textId="77777777" w:rsidR="00E760A4" w:rsidRPr="00640E70" w:rsidRDefault="00E760A4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4AF3240" w14:textId="77777777" w:rsidR="00E760A4" w:rsidRPr="00640E70" w:rsidRDefault="00E760A4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0E70" w:rsidRPr="00640E70" w14:paraId="031A6308" w14:textId="77777777" w:rsidTr="00D260B5">
        <w:tc>
          <w:tcPr>
            <w:tcW w:w="3780" w:type="dxa"/>
          </w:tcPr>
          <w:p w14:paraId="36F1DB82" w14:textId="77777777" w:rsidR="00640E70" w:rsidRPr="00640E70" w:rsidRDefault="00640E70" w:rsidP="00640E70">
            <w:pPr>
              <w:spacing w:line="400" w:lineRule="exact"/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ขายสินค้าและไฟฟ้า</w:t>
            </w:r>
          </w:p>
        </w:tc>
        <w:tc>
          <w:tcPr>
            <w:tcW w:w="1143" w:type="dxa"/>
          </w:tcPr>
          <w:p w14:paraId="777ED53A" w14:textId="25820A51" w:rsidR="00640E70" w:rsidRPr="00640E70" w:rsidRDefault="00D260B5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1,367,339</w:t>
            </w:r>
          </w:p>
        </w:tc>
        <w:tc>
          <w:tcPr>
            <w:tcW w:w="270" w:type="dxa"/>
          </w:tcPr>
          <w:p w14:paraId="57C70B74" w14:textId="77777777" w:rsidR="00640E70" w:rsidRPr="00640E70" w:rsidRDefault="00640E70" w:rsidP="009A09BA">
            <w:pPr>
              <w:pStyle w:val="acctfourfigures"/>
              <w:tabs>
                <w:tab w:val="clear" w:pos="765"/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</w:tcPr>
          <w:p w14:paraId="0A0F44E0" w14:textId="1574FC49" w:rsidR="00640E70" w:rsidRPr="00640E70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1,516,195</w:t>
            </w:r>
          </w:p>
        </w:tc>
        <w:tc>
          <w:tcPr>
            <w:tcW w:w="270" w:type="dxa"/>
          </w:tcPr>
          <w:p w14:paraId="06D1EFCA" w14:textId="77777777" w:rsidR="00640E70" w:rsidRPr="00640E70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6" w:type="dxa"/>
          </w:tcPr>
          <w:p w14:paraId="3EE8C484" w14:textId="032B70CF" w:rsidR="00640E70" w:rsidRPr="00640E70" w:rsidRDefault="00D260B5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1,367,339</w:t>
            </w:r>
          </w:p>
        </w:tc>
        <w:tc>
          <w:tcPr>
            <w:tcW w:w="270" w:type="dxa"/>
          </w:tcPr>
          <w:p w14:paraId="02C7D546" w14:textId="77777777" w:rsidR="00640E70" w:rsidRPr="00640E70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74D7F53" w14:textId="412CBCFB" w:rsidR="00640E70" w:rsidRPr="00640E70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1,516,195</w:t>
            </w:r>
          </w:p>
        </w:tc>
      </w:tr>
      <w:tr w:rsidR="00640E70" w:rsidRPr="00640E70" w14:paraId="0E3F24D3" w14:textId="77777777" w:rsidTr="00D260B5">
        <w:tc>
          <w:tcPr>
            <w:tcW w:w="3780" w:type="dxa"/>
          </w:tcPr>
          <w:p w14:paraId="2655E627" w14:textId="77777777" w:rsidR="00640E70" w:rsidRPr="00640E70" w:rsidRDefault="00640E70" w:rsidP="00640E70">
            <w:pPr>
              <w:spacing w:line="400" w:lineRule="exact"/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ซื้อสินค้าและค่าบริการ</w:t>
            </w:r>
          </w:p>
        </w:tc>
        <w:tc>
          <w:tcPr>
            <w:tcW w:w="1143" w:type="dxa"/>
          </w:tcPr>
          <w:p w14:paraId="486B1B25" w14:textId="3B26730E" w:rsidR="00640E70" w:rsidRPr="00640E70" w:rsidRDefault="00D260B5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2,232,231</w:t>
            </w:r>
          </w:p>
        </w:tc>
        <w:tc>
          <w:tcPr>
            <w:tcW w:w="270" w:type="dxa"/>
          </w:tcPr>
          <w:p w14:paraId="4FFD3507" w14:textId="77777777" w:rsidR="00640E70" w:rsidRPr="00640E70" w:rsidRDefault="00640E70" w:rsidP="009A09BA">
            <w:pPr>
              <w:pStyle w:val="acctfourfigures"/>
              <w:tabs>
                <w:tab w:val="clear" w:pos="765"/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</w:tcPr>
          <w:p w14:paraId="3FE83E89" w14:textId="33453441" w:rsidR="00640E70" w:rsidRPr="00640E70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2,187,773</w:t>
            </w:r>
          </w:p>
        </w:tc>
        <w:tc>
          <w:tcPr>
            <w:tcW w:w="270" w:type="dxa"/>
          </w:tcPr>
          <w:p w14:paraId="4BB3E450" w14:textId="77777777" w:rsidR="00640E70" w:rsidRPr="00640E70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4F4AA309" w14:textId="395FE152" w:rsidR="00640E70" w:rsidRPr="00640E70" w:rsidRDefault="00D260B5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2,232,231</w:t>
            </w:r>
          </w:p>
        </w:tc>
        <w:tc>
          <w:tcPr>
            <w:tcW w:w="270" w:type="dxa"/>
          </w:tcPr>
          <w:p w14:paraId="7D5D5F2A" w14:textId="77777777" w:rsidR="00640E70" w:rsidRPr="00640E70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218D8BB" w14:textId="7206C2B1" w:rsidR="00640E70" w:rsidRPr="00640E70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2,187,773</w:t>
            </w:r>
          </w:p>
        </w:tc>
      </w:tr>
      <w:tr w:rsidR="00640E70" w:rsidRPr="00640E70" w14:paraId="40658B27" w14:textId="77777777" w:rsidTr="00D260B5">
        <w:tc>
          <w:tcPr>
            <w:tcW w:w="3780" w:type="dxa"/>
          </w:tcPr>
          <w:p w14:paraId="2774708C" w14:textId="77777777" w:rsidR="00640E70" w:rsidRPr="00640E70" w:rsidRDefault="00640E70" w:rsidP="00640E70">
            <w:pPr>
              <w:spacing w:line="400" w:lineRule="exact"/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43" w:type="dxa"/>
          </w:tcPr>
          <w:p w14:paraId="390E76B0" w14:textId="199A90D4" w:rsidR="00640E70" w:rsidRPr="00640E70" w:rsidRDefault="00D260B5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3,553</w:t>
            </w:r>
          </w:p>
        </w:tc>
        <w:tc>
          <w:tcPr>
            <w:tcW w:w="270" w:type="dxa"/>
          </w:tcPr>
          <w:p w14:paraId="7AEC10E1" w14:textId="77777777" w:rsidR="00640E70" w:rsidRPr="00640E70" w:rsidRDefault="00640E70" w:rsidP="009A09BA">
            <w:pPr>
              <w:pStyle w:val="acctfourfigures"/>
              <w:tabs>
                <w:tab w:val="clear" w:pos="765"/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</w:tcPr>
          <w:p w14:paraId="4D508ADD" w14:textId="6EDC00D0" w:rsidR="00640E70" w:rsidRPr="00640E70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3,259</w:t>
            </w:r>
          </w:p>
        </w:tc>
        <w:tc>
          <w:tcPr>
            <w:tcW w:w="270" w:type="dxa"/>
          </w:tcPr>
          <w:p w14:paraId="25EC1555" w14:textId="77777777" w:rsidR="00640E70" w:rsidRPr="00640E70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6CFB1792" w14:textId="48253B24" w:rsidR="00640E70" w:rsidRPr="00640E70" w:rsidRDefault="00D260B5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3,553</w:t>
            </w:r>
          </w:p>
        </w:tc>
        <w:tc>
          <w:tcPr>
            <w:tcW w:w="270" w:type="dxa"/>
          </w:tcPr>
          <w:p w14:paraId="77C436FE" w14:textId="77777777" w:rsidR="00640E70" w:rsidRPr="00640E70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D7EB153" w14:textId="18472DDB" w:rsidR="00640E70" w:rsidRPr="00640E70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3,259</w:t>
            </w:r>
          </w:p>
        </w:tc>
      </w:tr>
      <w:tr w:rsidR="00D260B5" w:rsidRPr="00640E70" w14:paraId="29EE3166" w14:textId="77777777" w:rsidTr="00D260B5">
        <w:tc>
          <w:tcPr>
            <w:tcW w:w="3780" w:type="dxa"/>
          </w:tcPr>
          <w:p w14:paraId="12983462" w14:textId="77777777" w:rsidR="00D260B5" w:rsidRPr="00640E70" w:rsidRDefault="00D260B5" w:rsidP="00D260B5">
            <w:pPr>
              <w:spacing w:line="400" w:lineRule="exact"/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ค่าบริการส่วนกลาง - ต้นทุนขาย</w:t>
            </w:r>
          </w:p>
        </w:tc>
        <w:tc>
          <w:tcPr>
            <w:tcW w:w="1143" w:type="dxa"/>
          </w:tcPr>
          <w:p w14:paraId="741E4593" w14:textId="654633CF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70,334</w:t>
            </w:r>
          </w:p>
        </w:tc>
        <w:tc>
          <w:tcPr>
            <w:tcW w:w="270" w:type="dxa"/>
          </w:tcPr>
          <w:p w14:paraId="48601E86" w14:textId="77777777" w:rsidR="00D260B5" w:rsidRPr="00640E70" w:rsidRDefault="00D260B5" w:rsidP="00D260B5">
            <w:pPr>
              <w:pStyle w:val="acctfourfigures"/>
              <w:tabs>
                <w:tab w:val="clear" w:pos="765"/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</w:tcPr>
          <w:p w14:paraId="2A7FD9EA" w14:textId="7ECFA16F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70,334</w:t>
            </w:r>
          </w:p>
        </w:tc>
        <w:tc>
          <w:tcPr>
            <w:tcW w:w="270" w:type="dxa"/>
          </w:tcPr>
          <w:p w14:paraId="05D7BAAE" w14:textId="77777777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4021626D" w14:textId="23983367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60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70,334</w:t>
            </w:r>
          </w:p>
        </w:tc>
        <w:tc>
          <w:tcPr>
            <w:tcW w:w="270" w:type="dxa"/>
          </w:tcPr>
          <w:p w14:paraId="5BC9D8CC" w14:textId="77777777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98EE4D8" w14:textId="6C81E4A7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70,334</w:t>
            </w:r>
          </w:p>
        </w:tc>
      </w:tr>
      <w:tr w:rsidR="00D260B5" w:rsidRPr="00640E70" w14:paraId="76B4E17B" w14:textId="77777777" w:rsidTr="00D260B5">
        <w:tc>
          <w:tcPr>
            <w:tcW w:w="3780" w:type="dxa"/>
          </w:tcPr>
          <w:p w14:paraId="31E9E45B" w14:textId="77777777" w:rsidR="00D260B5" w:rsidRPr="00640E70" w:rsidRDefault="00D260B5" w:rsidP="00D260B5">
            <w:pPr>
              <w:spacing w:line="400" w:lineRule="exact"/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ค่าบริการส่วนกลาง </w:t>
            </w:r>
            <w:r w:rsidRPr="00640E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640E7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ค่าใช้จ่ายในบริหาร</w:t>
            </w:r>
          </w:p>
        </w:tc>
        <w:tc>
          <w:tcPr>
            <w:tcW w:w="1143" w:type="dxa"/>
          </w:tcPr>
          <w:p w14:paraId="74EA49C7" w14:textId="02D50329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28,666</w:t>
            </w:r>
          </w:p>
        </w:tc>
        <w:tc>
          <w:tcPr>
            <w:tcW w:w="270" w:type="dxa"/>
          </w:tcPr>
          <w:p w14:paraId="5B1D4583" w14:textId="77777777" w:rsidR="00D260B5" w:rsidRPr="00640E70" w:rsidRDefault="00D260B5" w:rsidP="00D260B5">
            <w:pPr>
              <w:pStyle w:val="acctfourfigures"/>
              <w:tabs>
                <w:tab w:val="clear" w:pos="765"/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</w:tcPr>
          <w:p w14:paraId="0D0093ED" w14:textId="554EEA4D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28,666</w:t>
            </w:r>
          </w:p>
        </w:tc>
        <w:tc>
          <w:tcPr>
            <w:tcW w:w="270" w:type="dxa"/>
          </w:tcPr>
          <w:p w14:paraId="6A379CB3" w14:textId="77777777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7283624E" w14:textId="20F8C59F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60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28,666</w:t>
            </w:r>
          </w:p>
        </w:tc>
        <w:tc>
          <w:tcPr>
            <w:tcW w:w="270" w:type="dxa"/>
          </w:tcPr>
          <w:p w14:paraId="355F3E07" w14:textId="77777777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1DB5767" w14:textId="4EF63CFC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28,666</w:t>
            </w:r>
          </w:p>
        </w:tc>
      </w:tr>
      <w:tr w:rsidR="00D260B5" w:rsidRPr="00640E70" w14:paraId="5A9A183C" w14:textId="77777777" w:rsidTr="00D260B5">
        <w:tc>
          <w:tcPr>
            <w:tcW w:w="3780" w:type="dxa"/>
          </w:tcPr>
          <w:p w14:paraId="143B2E70" w14:textId="77777777" w:rsidR="00D260B5" w:rsidRPr="00640E70" w:rsidRDefault="00D260B5" w:rsidP="00D260B5">
            <w:pPr>
              <w:spacing w:line="400" w:lineRule="exact"/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43" w:type="dxa"/>
          </w:tcPr>
          <w:p w14:paraId="3D7130D1" w14:textId="664EF3F0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2,920</w:t>
            </w:r>
          </w:p>
        </w:tc>
        <w:tc>
          <w:tcPr>
            <w:tcW w:w="270" w:type="dxa"/>
          </w:tcPr>
          <w:p w14:paraId="3A6A8942" w14:textId="77777777" w:rsidR="00D260B5" w:rsidRPr="00640E70" w:rsidRDefault="00D260B5" w:rsidP="00D260B5">
            <w:pPr>
              <w:pStyle w:val="acctfourfigures"/>
              <w:tabs>
                <w:tab w:val="clear" w:pos="765"/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</w:tcPr>
          <w:p w14:paraId="24207FD2" w14:textId="69AA7D9B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1,922</w:t>
            </w:r>
          </w:p>
        </w:tc>
        <w:tc>
          <w:tcPr>
            <w:tcW w:w="270" w:type="dxa"/>
          </w:tcPr>
          <w:p w14:paraId="0DD462C6" w14:textId="77777777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27DE0459" w14:textId="02C21804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60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2,920</w:t>
            </w:r>
          </w:p>
        </w:tc>
        <w:tc>
          <w:tcPr>
            <w:tcW w:w="270" w:type="dxa"/>
          </w:tcPr>
          <w:p w14:paraId="0B598993" w14:textId="77777777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4FF8B92" w14:textId="0D59AD8C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1,922</w:t>
            </w:r>
          </w:p>
        </w:tc>
      </w:tr>
      <w:tr w:rsidR="00D260B5" w:rsidRPr="00640E70" w14:paraId="5D2836EB" w14:textId="77777777" w:rsidTr="00D260B5">
        <w:tc>
          <w:tcPr>
            <w:tcW w:w="3780" w:type="dxa"/>
          </w:tcPr>
          <w:p w14:paraId="64A0987A" w14:textId="77777777" w:rsidR="00D260B5" w:rsidRPr="00640E70" w:rsidRDefault="00D260B5" w:rsidP="00D260B5">
            <w:pPr>
              <w:spacing w:line="400" w:lineRule="exact"/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43" w:type="dxa"/>
          </w:tcPr>
          <w:p w14:paraId="000662A1" w14:textId="6DF1565B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12,995</w:t>
            </w:r>
          </w:p>
        </w:tc>
        <w:tc>
          <w:tcPr>
            <w:tcW w:w="270" w:type="dxa"/>
          </w:tcPr>
          <w:p w14:paraId="100279F5" w14:textId="77777777" w:rsidR="00D260B5" w:rsidRPr="00640E70" w:rsidRDefault="00D260B5" w:rsidP="00D260B5">
            <w:pPr>
              <w:pStyle w:val="acctfourfigures"/>
              <w:tabs>
                <w:tab w:val="clear" w:pos="765"/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</w:tcPr>
          <w:p w14:paraId="4A0D59B6" w14:textId="6DBA84E6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11,165</w:t>
            </w:r>
          </w:p>
        </w:tc>
        <w:tc>
          <w:tcPr>
            <w:tcW w:w="270" w:type="dxa"/>
          </w:tcPr>
          <w:p w14:paraId="7D377AF7" w14:textId="77777777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54755A47" w14:textId="6B200E38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60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12,995</w:t>
            </w:r>
          </w:p>
        </w:tc>
        <w:tc>
          <w:tcPr>
            <w:tcW w:w="270" w:type="dxa"/>
          </w:tcPr>
          <w:p w14:paraId="35153C12" w14:textId="77777777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AAE560F" w14:textId="37CD711D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11,165</w:t>
            </w:r>
          </w:p>
        </w:tc>
      </w:tr>
      <w:tr w:rsidR="00D260B5" w:rsidRPr="00640E70" w14:paraId="487E9696" w14:textId="77777777" w:rsidTr="00D260B5">
        <w:tc>
          <w:tcPr>
            <w:tcW w:w="3780" w:type="dxa"/>
            <w:shd w:val="clear" w:color="auto" w:fill="auto"/>
          </w:tcPr>
          <w:p w14:paraId="6ACFBB6C" w14:textId="77777777" w:rsidR="00D260B5" w:rsidRPr="00640E70" w:rsidRDefault="00D260B5" w:rsidP="00D260B5">
            <w:pPr>
              <w:spacing w:line="400" w:lineRule="exact"/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143" w:type="dxa"/>
            <w:shd w:val="clear" w:color="auto" w:fill="auto"/>
          </w:tcPr>
          <w:p w14:paraId="3E560736" w14:textId="557D6BFF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1,475,000</w:t>
            </w:r>
          </w:p>
        </w:tc>
        <w:tc>
          <w:tcPr>
            <w:tcW w:w="270" w:type="dxa"/>
            <w:shd w:val="clear" w:color="auto" w:fill="auto"/>
          </w:tcPr>
          <w:p w14:paraId="055F6887" w14:textId="77777777" w:rsidR="00D260B5" w:rsidRPr="00640E70" w:rsidRDefault="00D260B5" w:rsidP="00D260B5">
            <w:pPr>
              <w:pStyle w:val="acctfourfigures"/>
              <w:tabs>
                <w:tab w:val="clear" w:pos="765"/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</w:tcPr>
          <w:p w14:paraId="3839C894" w14:textId="5EA43B76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1,593,000</w:t>
            </w:r>
          </w:p>
        </w:tc>
        <w:tc>
          <w:tcPr>
            <w:tcW w:w="270" w:type="dxa"/>
          </w:tcPr>
          <w:p w14:paraId="1BD09ED3" w14:textId="77777777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2D69BBF3" w14:textId="47CE6019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60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1,475,000</w:t>
            </w:r>
          </w:p>
        </w:tc>
        <w:tc>
          <w:tcPr>
            <w:tcW w:w="270" w:type="dxa"/>
            <w:shd w:val="clear" w:color="auto" w:fill="auto"/>
          </w:tcPr>
          <w:p w14:paraId="4C5C3510" w14:textId="77777777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86C9436" w14:textId="4B166550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1,593,000</w:t>
            </w:r>
          </w:p>
        </w:tc>
      </w:tr>
      <w:tr w:rsidR="00640E70" w:rsidRPr="00640E70" w14:paraId="7A5B74C1" w14:textId="77777777" w:rsidTr="00D260B5">
        <w:tc>
          <w:tcPr>
            <w:tcW w:w="3780" w:type="dxa"/>
          </w:tcPr>
          <w:p w14:paraId="55D83CB7" w14:textId="77777777" w:rsidR="00640E70" w:rsidRPr="00640E70" w:rsidRDefault="00640E70" w:rsidP="00640E70">
            <w:pPr>
              <w:spacing w:line="40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0E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43" w:type="dxa"/>
          </w:tcPr>
          <w:p w14:paraId="639E2CFE" w14:textId="77777777" w:rsidR="00640E70" w:rsidRPr="00640E70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630F76C" w14:textId="77777777" w:rsidR="00640E70" w:rsidRPr="00640E70" w:rsidRDefault="00640E70" w:rsidP="009A09BA">
            <w:pPr>
              <w:pStyle w:val="acctfourfigures"/>
              <w:tabs>
                <w:tab w:val="clear" w:pos="765"/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</w:tcPr>
          <w:p w14:paraId="5F90BA55" w14:textId="77777777" w:rsidR="00640E70" w:rsidRPr="00640E70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492F63" w14:textId="77777777" w:rsidR="00640E70" w:rsidRPr="00640E70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68ABC101" w14:textId="77777777" w:rsidR="00640E70" w:rsidRPr="00640E70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0182D9D" w14:textId="77777777" w:rsidR="00640E70" w:rsidRPr="00640E70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A9AA93D" w14:textId="77777777" w:rsidR="00640E70" w:rsidRPr="00640E70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40E70" w:rsidRPr="00640E70" w14:paraId="2E11A546" w14:textId="77777777" w:rsidTr="00D260B5">
        <w:tc>
          <w:tcPr>
            <w:tcW w:w="3780" w:type="dxa"/>
          </w:tcPr>
          <w:p w14:paraId="219B0A06" w14:textId="77777777" w:rsidR="00640E70" w:rsidRPr="00640E70" w:rsidRDefault="00640E70" w:rsidP="00640E70">
            <w:pPr>
              <w:spacing w:line="400" w:lineRule="exact"/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43" w:type="dxa"/>
          </w:tcPr>
          <w:p w14:paraId="53DC5009" w14:textId="7701C62D" w:rsidR="00640E70" w:rsidRPr="0024468A" w:rsidRDefault="00D260B5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4468A">
              <w:rPr>
                <w:rFonts w:asciiTheme="majorBidi" w:hAnsiTheme="majorBidi" w:cstheme="majorBidi"/>
                <w:sz w:val="30"/>
                <w:szCs w:val="30"/>
              </w:rPr>
              <w:t>1,432</w:t>
            </w:r>
          </w:p>
        </w:tc>
        <w:tc>
          <w:tcPr>
            <w:tcW w:w="270" w:type="dxa"/>
          </w:tcPr>
          <w:p w14:paraId="45F74A87" w14:textId="77777777" w:rsidR="00640E70" w:rsidRPr="0024468A" w:rsidRDefault="00640E70" w:rsidP="009A09BA">
            <w:pPr>
              <w:pStyle w:val="acctfourfigures"/>
              <w:tabs>
                <w:tab w:val="clear" w:pos="765"/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</w:tcPr>
          <w:p w14:paraId="3AF2EE0B" w14:textId="063829DD" w:rsidR="00640E70" w:rsidRPr="0024468A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4468A">
              <w:rPr>
                <w:rFonts w:asciiTheme="majorBidi" w:hAnsiTheme="majorBidi" w:cstheme="majorBidi"/>
                <w:sz w:val="30"/>
                <w:szCs w:val="30"/>
              </w:rPr>
              <w:t>791</w:t>
            </w:r>
          </w:p>
        </w:tc>
        <w:tc>
          <w:tcPr>
            <w:tcW w:w="270" w:type="dxa"/>
          </w:tcPr>
          <w:p w14:paraId="14A2DD09" w14:textId="77777777" w:rsidR="00640E70" w:rsidRPr="0024468A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7066F39" w14:textId="1678357B" w:rsidR="00640E70" w:rsidRPr="0024468A" w:rsidRDefault="00D260B5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4468A">
              <w:rPr>
                <w:rFonts w:asciiTheme="majorBidi" w:hAnsiTheme="majorBidi" w:cstheme="majorBidi"/>
                <w:sz w:val="30"/>
                <w:szCs w:val="30"/>
              </w:rPr>
              <w:t>1,432</w:t>
            </w:r>
          </w:p>
        </w:tc>
        <w:tc>
          <w:tcPr>
            <w:tcW w:w="270" w:type="dxa"/>
          </w:tcPr>
          <w:p w14:paraId="5CE5A616" w14:textId="77777777" w:rsidR="00640E70" w:rsidRPr="00640E70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12185A9" w14:textId="01133E71" w:rsidR="00640E70" w:rsidRPr="0024468A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4468A">
              <w:rPr>
                <w:rFonts w:asciiTheme="majorBidi" w:hAnsiTheme="majorBidi" w:cstheme="majorBidi"/>
                <w:sz w:val="30"/>
                <w:szCs w:val="30"/>
              </w:rPr>
              <w:t>791</w:t>
            </w:r>
          </w:p>
        </w:tc>
      </w:tr>
      <w:tr w:rsidR="00640E70" w:rsidRPr="00640E70" w14:paraId="02EEEAB6" w14:textId="77777777" w:rsidTr="00D260B5">
        <w:tc>
          <w:tcPr>
            <w:tcW w:w="3780" w:type="dxa"/>
          </w:tcPr>
          <w:p w14:paraId="75FE3216" w14:textId="77777777" w:rsidR="00640E70" w:rsidRPr="00640E70" w:rsidRDefault="00640E70" w:rsidP="00640E70">
            <w:pPr>
              <w:spacing w:line="400" w:lineRule="exact"/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43" w:type="dxa"/>
          </w:tcPr>
          <w:p w14:paraId="33D47705" w14:textId="75F34C45" w:rsidR="00640E70" w:rsidRPr="00640E70" w:rsidRDefault="00F863DD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9,215</w:t>
            </w:r>
          </w:p>
        </w:tc>
        <w:tc>
          <w:tcPr>
            <w:tcW w:w="270" w:type="dxa"/>
          </w:tcPr>
          <w:p w14:paraId="78E6CC8F" w14:textId="77777777" w:rsidR="00640E70" w:rsidRPr="00640E70" w:rsidRDefault="00640E70" w:rsidP="009A09BA">
            <w:pPr>
              <w:pStyle w:val="acctfourfigures"/>
              <w:tabs>
                <w:tab w:val="clear" w:pos="765"/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</w:tcPr>
          <w:p w14:paraId="494290AC" w14:textId="38E9F4BA" w:rsidR="00640E70" w:rsidRPr="00640E70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13,048</w:t>
            </w:r>
          </w:p>
        </w:tc>
        <w:tc>
          <w:tcPr>
            <w:tcW w:w="270" w:type="dxa"/>
          </w:tcPr>
          <w:p w14:paraId="19B4E0BE" w14:textId="77777777" w:rsidR="00640E70" w:rsidRPr="00640E70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4B1E8CB9" w14:textId="68D69005" w:rsidR="00640E70" w:rsidRPr="00640E70" w:rsidRDefault="00F863DD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9,215</w:t>
            </w:r>
          </w:p>
        </w:tc>
        <w:tc>
          <w:tcPr>
            <w:tcW w:w="270" w:type="dxa"/>
          </w:tcPr>
          <w:p w14:paraId="6E097BC8" w14:textId="77777777" w:rsidR="00640E70" w:rsidRPr="00640E70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CDE9B0B" w14:textId="2B22E596" w:rsidR="00640E70" w:rsidRPr="00640E70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13,048</w:t>
            </w:r>
          </w:p>
        </w:tc>
      </w:tr>
      <w:tr w:rsidR="00640E70" w:rsidRPr="00640E70" w14:paraId="18C0B651" w14:textId="77777777" w:rsidTr="00D260B5">
        <w:tc>
          <w:tcPr>
            <w:tcW w:w="3780" w:type="dxa"/>
          </w:tcPr>
          <w:p w14:paraId="2643A4A3" w14:textId="77777777" w:rsidR="00640E70" w:rsidRPr="00640E70" w:rsidRDefault="00640E70" w:rsidP="00640E70">
            <w:pPr>
              <w:spacing w:line="400" w:lineRule="exact"/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43" w:type="dxa"/>
          </w:tcPr>
          <w:p w14:paraId="0C0FBB23" w14:textId="65969253" w:rsidR="00640E70" w:rsidRPr="00640E70" w:rsidRDefault="00D260B5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375</w:t>
            </w:r>
          </w:p>
        </w:tc>
        <w:tc>
          <w:tcPr>
            <w:tcW w:w="270" w:type="dxa"/>
          </w:tcPr>
          <w:p w14:paraId="528AF0DA" w14:textId="77777777" w:rsidR="00640E70" w:rsidRPr="00640E70" w:rsidRDefault="00640E70" w:rsidP="009A09BA">
            <w:pPr>
              <w:pStyle w:val="acctfourfigures"/>
              <w:tabs>
                <w:tab w:val="clear" w:pos="765"/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</w:tcPr>
          <w:p w14:paraId="3746AB72" w14:textId="11466F4C" w:rsidR="00640E70" w:rsidRPr="00640E70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</w:p>
        </w:tc>
        <w:tc>
          <w:tcPr>
            <w:tcW w:w="270" w:type="dxa"/>
          </w:tcPr>
          <w:p w14:paraId="2D2BFC7F" w14:textId="77777777" w:rsidR="00640E70" w:rsidRPr="00640E70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0B8263F0" w14:textId="780CDAD7" w:rsidR="00640E70" w:rsidRPr="00640E70" w:rsidRDefault="00D260B5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375</w:t>
            </w:r>
          </w:p>
        </w:tc>
        <w:tc>
          <w:tcPr>
            <w:tcW w:w="270" w:type="dxa"/>
          </w:tcPr>
          <w:p w14:paraId="2440B2D3" w14:textId="77777777" w:rsidR="00640E70" w:rsidRPr="00640E70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1190AD0" w14:textId="7C87E0CD" w:rsidR="00640E70" w:rsidRPr="00640E70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</w:p>
        </w:tc>
      </w:tr>
      <w:tr w:rsidR="00640E70" w:rsidRPr="00640E70" w14:paraId="351E2C94" w14:textId="77777777" w:rsidTr="00D260B5">
        <w:tc>
          <w:tcPr>
            <w:tcW w:w="3780" w:type="dxa"/>
          </w:tcPr>
          <w:p w14:paraId="341EF25B" w14:textId="77777777" w:rsidR="00640E70" w:rsidRPr="00640E70" w:rsidRDefault="00640E70" w:rsidP="00640E70">
            <w:pPr>
              <w:spacing w:line="400" w:lineRule="exact"/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143" w:type="dxa"/>
          </w:tcPr>
          <w:p w14:paraId="224457FD" w14:textId="4546BD26" w:rsidR="00640E70" w:rsidRPr="00640E70" w:rsidRDefault="00D260B5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343</w:t>
            </w:r>
          </w:p>
        </w:tc>
        <w:tc>
          <w:tcPr>
            <w:tcW w:w="270" w:type="dxa"/>
          </w:tcPr>
          <w:p w14:paraId="32F050F7" w14:textId="77777777" w:rsidR="00640E70" w:rsidRPr="00640E70" w:rsidRDefault="00640E70" w:rsidP="009A09BA">
            <w:pPr>
              <w:pStyle w:val="acctfourfigures"/>
              <w:tabs>
                <w:tab w:val="clear" w:pos="765"/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44" w:type="dxa"/>
          </w:tcPr>
          <w:p w14:paraId="485ED538" w14:textId="6AEFF7D4" w:rsidR="00640E70" w:rsidRPr="00640E70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370</w:t>
            </w:r>
          </w:p>
        </w:tc>
        <w:tc>
          <w:tcPr>
            <w:tcW w:w="270" w:type="dxa"/>
          </w:tcPr>
          <w:p w14:paraId="792695BD" w14:textId="77777777" w:rsidR="00640E70" w:rsidRPr="00640E70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584B700A" w14:textId="131078C1" w:rsidR="00640E70" w:rsidRPr="00640E70" w:rsidRDefault="00D260B5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343</w:t>
            </w:r>
          </w:p>
        </w:tc>
        <w:tc>
          <w:tcPr>
            <w:tcW w:w="270" w:type="dxa"/>
          </w:tcPr>
          <w:p w14:paraId="61161D8D" w14:textId="77777777" w:rsidR="00640E70" w:rsidRPr="00640E70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87895F9" w14:textId="2C50CEA7" w:rsidR="00640E70" w:rsidRPr="00640E70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370</w:t>
            </w:r>
          </w:p>
        </w:tc>
      </w:tr>
      <w:tr w:rsidR="00187EFF" w:rsidRPr="00640E70" w14:paraId="3BB5AF80" w14:textId="77777777" w:rsidTr="00D260B5">
        <w:tc>
          <w:tcPr>
            <w:tcW w:w="3780" w:type="dxa"/>
          </w:tcPr>
          <w:p w14:paraId="5083013E" w14:textId="60FA3D80" w:rsidR="00187EFF" w:rsidRPr="00640E70" w:rsidRDefault="00187EFF" w:rsidP="00640E70">
            <w:pPr>
              <w:spacing w:line="400" w:lineRule="exact"/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143" w:type="dxa"/>
          </w:tcPr>
          <w:p w14:paraId="4CD388B4" w14:textId="4A33A8AE" w:rsidR="00187EFF" w:rsidRPr="00640E70" w:rsidRDefault="00C06B2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4,191</w:t>
            </w:r>
          </w:p>
        </w:tc>
        <w:tc>
          <w:tcPr>
            <w:tcW w:w="270" w:type="dxa"/>
          </w:tcPr>
          <w:p w14:paraId="6A3051C8" w14:textId="77777777" w:rsidR="00187EFF" w:rsidRPr="00640E70" w:rsidRDefault="00187EFF" w:rsidP="009A09BA">
            <w:pPr>
              <w:pStyle w:val="acctfourfigures"/>
              <w:tabs>
                <w:tab w:val="clear" w:pos="765"/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</w:tcPr>
          <w:p w14:paraId="5ABE512D" w14:textId="06AA42EC" w:rsidR="00187EFF" w:rsidRPr="00640E70" w:rsidRDefault="00D260B5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3,842</w:t>
            </w:r>
          </w:p>
        </w:tc>
        <w:tc>
          <w:tcPr>
            <w:tcW w:w="270" w:type="dxa"/>
          </w:tcPr>
          <w:p w14:paraId="523D1E49" w14:textId="77777777" w:rsidR="00187EFF" w:rsidRPr="00640E70" w:rsidRDefault="00187EFF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0DBFC8CA" w14:textId="529E3A15" w:rsidR="00187EFF" w:rsidRPr="00640E70" w:rsidRDefault="00C06B2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4,191</w:t>
            </w:r>
          </w:p>
        </w:tc>
        <w:tc>
          <w:tcPr>
            <w:tcW w:w="270" w:type="dxa"/>
          </w:tcPr>
          <w:p w14:paraId="1186A0F0" w14:textId="77777777" w:rsidR="00187EFF" w:rsidRPr="00640E70" w:rsidRDefault="00187EFF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4D8C976" w14:textId="3621D3E2" w:rsidR="00187EFF" w:rsidRPr="00640E70" w:rsidRDefault="00D260B5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3,842</w:t>
            </w:r>
          </w:p>
        </w:tc>
      </w:tr>
      <w:tr w:rsidR="00D260B5" w:rsidRPr="00640E70" w14:paraId="5EA943AE" w14:textId="77777777" w:rsidTr="00D260B5">
        <w:tc>
          <w:tcPr>
            <w:tcW w:w="3780" w:type="dxa"/>
          </w:tcPr>
          <w:p w14:paraId="61A0E94E" w14:textId="77777777" w:rsidR="00D260B5" w:rsidRPr="00640E70" w:rsidRDefault="00D260B5" w:rsidP="00D260B5">
            <w:pPr>
              <w:spacing w:line="400" w:lineRule="exact"/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143" w:type="dxa"/>
          </w:tcPr>
          <w:p w14:paraId="7523305F" w14:textId="52734DAD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83,421</w:t>
            </w:r>
          </w:p>
        </w:tc>
        <w:tc>
          <w:tcPr>
            <w:tcW w:w="270" w:type="dxa"/>
          </w:tcPr>
          <w:p w14:paraId="6203A0F3" w14:textId="77777777" w:rsidR="00D260B5" w:rsidRPr="00640E70" w:rsidRDefault="00D260B5" w:rsidP="00D260B5">
            <w:pPr>
              <w:pStyle w:val="acctfourfigures"/>
              <w:tabs>
                <w:tab w:val="clear" w:pos="765"/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</w:tcPr>
          <w:p w14:paraId="40426E9B" w14:textId="07CAFC90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65,911</w:t>
            </w:r>
          </w:p>
        </w:tc>
        <w:tc>
          <w:tcPr>
            <w:tcW w:w="270" w:type="dxa"/>
          </w:tcPr>
          <w:p w14:paraId="4F9A1277" w14:textId="77777777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64C3371F" w14:textId="0661287A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60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83,421</w:t>
            </w:r>
          </w:p>
        </w:tc>
        <w:tc>
          <w:tcPr>
            <w:tcW w:w="270" w:type="dxa"/>
          </w:tcPr>
          <w:p w14:paraId="30267C93" w14:textId="77777777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F85E4D9" w14:textId="37C80328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65,911</w:t>
            </w:r>
          </w:p>
        </w:tc>
      </w:tr>
      <w:tr w:rsidR="00D260B5" w:rsidRPr="00640E70" w14:paraId="231C8295" w14:textId="77777777" w:rsidTr="00D260B5">
        <w:tc>
          <w:tcPr>
            <w:tcW w:w="3780" w:type="dxa"/>
          </w:tcPr>
          <w:p w14:paraId="1E9644CD" w14:textId="77777777" w:rsidR="00D260B5" w:rsidRPr="00640E70" w:rsidRDefault="00D260B5" w:rsidP="00D260B5">
            <w:pPr>
              <w:spacing w:line="400" w:lineRule="exact"/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43" w:type="dxa"/>
          </w:tcPr>
          <w:p w14:paraId="05DA371B" w14:textId="60F3C3CB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</w:p>
        </w:tc>
        <w:tc>
          <w:tcPr>
            <w:tcW w:w="270" w:type="dxa"/>
          </w:tcPr>
          <w:p w14:paraId="1F80B6FD" w14:textId="77777777" w:rsidR="00D260B5" w:rsidRPr="00640E70" w:rsidRDefault="00D260B5" w:rsidP="00D260B5">
            <w:pPr>
              <w:pStyle w:val="acctfourfigures"/>
              <w:tabs>
                <w:tab w:val="clear" w:pos="765"/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44" w:type="dxa"/>
          </w:tcPr>
          <w:p w14:paraId="27F8D9E2" w14:textId="08F13C73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442</w:t>
            </w:r>
          </w:p>
        </w:tc>
        <w:tc>
          <w:tcPr>
            <w:tcW w:w="270" w:type="dxa"/>
          </w:tcPr>
          <w:p w14:paraId="10CB8201" w14:textId="77777777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6A471E1A" w14:textId="585A7D80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60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</w:p>
        </w:tc>
        <w:tc>
          <w:tcPr>
            <w:tcW w:w="270" w:type="dxa"/>
          </w:tcPr>
          <w:p w14:paraId="455ABF0F" w14:textId="77777777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56086B4" w14:textId="6EA413EF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442</w:t>
            </w:r>
          </w:p>
        </w:tc>
      </w:tr>
      <w:tr w:rsidR="00D260B5" w:rsidRPr="00640E70" w14:paraId="6201D70A" w14:textId="77777777" w:rsidTr="00D260B5">
        <w:tc>
          <w:tcPr>
            <w:tcW w:w="3780" w:type="dxa"/>
          </w:tcPr>
          <w:p w14:paraId="17CA43C8" w14:textId="77777777" w:rsidR="00D260B5" w:rsidRPr="00640E70" w:rsidRDefault="00D260B5" w:rsidP="00D260B5">
            <w:pPr>
              <w:spacing w:line="400" w:lineRule="exact"/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43" w:type="dxa"/>
          </w:tcPr>
          <w:p w14:paraId="4597053B" w14:textId="1ECDFA2D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2,599</w:t>
            </w:r>
          </w:p>
        </w:tc>
        <w:tc>
          <w:tcPr>
            <w:tcW w:w="270" w:type="dxa"/>
          </w:tcPr>
          <w:p w14:paraId="4DB07D67" w14:textId="77777777" w:rsidR="00D260B5" w:rsidRPr="00640E70" w:rsidRDefault="00D260B5" w:rsidP="00D260B5">
            <w:pPr>
              <w:pStyle w:val="acctfourfigures"/>
              <w:tabs>
                <w:tab w:val="clear" w:pos="765"/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44" w:type="dxa"/>
          </w:tcPr>
          <w:p w14:paraId="06C7B183" w14:textId="4A7A8EE5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1,029</w:t>
            </w:r>
          </w:p>
        </w:tc>
        <w:tc>
          <w:tcPr>
            <w:tcW w:w="270" w:type="dxa"/>
          </w:tcPr>
          <w:p w14:paraId="35F1A0F1" w14:textId="77777777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11B819CA" w14:textId="228D85A6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60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2,599</w:t>
            </w:r>
          </w:p>
        </w:tc>
        <w:tc>
          <w:tcPr>
            <w:tcW w:w="270" w:type="dxa"/>
          </w:tcPr>
          <w:p w14:paraId="5EC224DC" w14:textId="77777777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90CFAE4" w14:textId="6628B30D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1,029</w:t>
            </w:r>
          </w:p>
        </w:tc>
      </w:tr>
      <w:tr w:rsidR="00D260B5" w:rsidRPr="00640E70" w14:paraId="168A0CBB" w14:textId="77777777" w:rsidTr="00D260B5">
        <w:tc>
          <w:tcPr>
            <w:tcW w:w="3780" w:type="dxa"/>
          </w:tcPr>
          <w:p w14:paraId="7BA38F25" w14:textId="77777777" w:rsidR="00D260B5" w:rsidRPr="00640E70" w:rsidRDefault="00D260B5" w:rsidP="00D260B5">
            <w:pPr>
              <w:spacing w:line="400" w:lineRule="exact"/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43" w:type="dxa"/>
          </w:tcPr>
          <w:p w14:paraId="4CB76997" w14:textId="09E0E35B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F863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,974</w:t>
            </w:r>
          </w:p>
        </w:tc>
        <w:tc>
          <w:tcPr>
            <w:tcW w:w="270" w:type="dxa"/>
          </w:tcPr>
          <w:p w14:paraId="335A961B" w14:textId="77777777" w:rsidR="00D260B5" w:rsidRPr="00640E70" w:rsidRDefault="00D260B5" w:rsidP="00D260B5">
            <w:pPr>
              <w:pStyle w:val="acctfourfigures"/>
              <w:tabs>
                <w:tab w:val="clear" w:pos="765"/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44" w:type="dxa"/>
          </w:tcPr>
          <w:p w14:paraId="353D51E4" w14:textId="63CFF3FF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12,578</w:t>
            </w:r>
          </w:p>
        </w:tc>
        <w:tc>
          <w:tcPr>
            <w:tcW w:w="270" w:type="dxa"/>
          </w:tcPr>
          <w:p w14:paraId="0C7B67A1" w14:textId="77777777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7543501F" w14:textId="2DC7FC98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60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</w:t>
            </w:r>
            <w:r w:rsidR="00F863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974</w:t>
            </w:r>
          </w:p>
        </w:tc>
        <w:tc>
          <w:tcPr>
            <w:tcW w:w="270" w:type="dxa"/>
          </w:tcPr>
          <w:p w14:paraId="32659DCA" w14:textId="77777777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F6310D7" w14:textId="76526E84" w:rsidR="00D260B5" w:rsidRPr="00640E70" w:rsidRDefault="00D260B5" w:rsidP="00D260B5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12,578</w:t>
            </w:r>
          </w:p>
        </w:tc>
      </w:tr>
      <w:tr w:rsidR="00640E70" w:rsidRPr="00640E70" w14:paraId="467A36E5" w14:textId="77777777" w:rsidTr="00D260B5">
        <w:tc>
          <w:tcPr>
            <w:tcW w:w="3780" w:type="dxa"/>
          </w:tcPr>
          <w:p w14:paraId="491728E4" w14:textId="58518D5E" w:rsidR="00640E70" w:rsidRPr="00640E70" w:rsidRDefault="00640E70" w:rsidP="00640E70">
            <w:pPr>
              <w:spacing w:line="400" w:lineRule="exact"/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0E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43" w:type="dxa"/>
          </w:tcPr>
          <w:p w14:paraId="18888D32" w14:textId="77777777" w:rsidR="00640E70" w:rsidRPr="00640E70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99D6CE3" w14:textId="77777777" w:rsidR="00640E70" w:rsidRPr="00640E70" w:rsidRDefault="00640E70" w:rsidP="009A09BA">
            <w:pPr>
              <w:pStyle w:val="acctfourfigures"/>
              <w:tabs>
                <w:tab w:val="clear" w:pos="765"/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44" w:type="dxa"/>
          </w:tcPr>
          <w:p w14:paraId="3767235F" w14:textId="77777777" w:rsidR="00640E70" w:rsidRPr="00640E70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AC4C45D" w14:textId="77777777" w:rsidR="00640E70" w:rsidRPr="00640E70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39ADD6E3" w14:textId="77777777" w:rsidR="00640E70" w:rsidRPr="00640E70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D1997A8" w14:textId="77777777" w:rsidR="00640E70" w:rsidRPr="00640E70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9DBF607" w14:textId="77777777" w:rsidR="00640E70" w:rsidRPr="00640E70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40E70" w:rsidRPr="00640E70" w14:paraId="05962308" w14:textId="77777777" w:rsidTr="00D260B5">
        <w:tc>
          <w:tcPr>
            <w:tcW w:w="3780" w:type="dxa"/>
          </w:tcPr>
          <w:p w14:paraId="5998CC8D" w14:textId="77777777" w:rsidR="00640E70" w:rsidRPr="00640E70" w:rsidRDefault="00640E70" w:rsidP="00640E70">
            <w:pPr>
              <w:tabs>
                <w:tab w:val="left" w:pos="270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43" w:type="dxa"/>
          </w:tcPr>
          <w:p w14:paraId="55EC2380" w14:textId="3FD13E00" w:rsidR="00640E70" w:rsidRPr="00640E70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F1ABD04" w14:textId="77777777" w:rsidR="00640E70" w:rsidRPr="00640E70" w:rsidRDefault="00640E70" w:rsidP="009A09BA">
            <w:pPr>
              <w:pStyle w:val="acctfourfigures"/>
              <w:tabs>
                <w:tab w:val="clear" w:pos="765"/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44" w:type="dxa"/>
          </w:tcPr>
          <w:p w14:paraId="1FD2224A" w14:textId="77777777" w:rsidR="00640E70" w:rsidRPr="00640E70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B7A3092" w14:textId="77777777" w:rsidR="00640E70" w:rsidRPr="00640E70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79A63A03" w14:textId="77777777" w:rsidR="00640E70" w:rsidRPr="00640E70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0C7148" w14:textId="77777777" w:rsidR="00640E70" w:rsidRPr="00640E70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D62E272" w14:textId="77777777" w:rsidR="00640E70" w:rsidRPr="00640E70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40E70" w:rsidRPr="00640E70" w14:paraId="0B4E7AF0" w14:textId="77777777" w:rsidTr="00D260B5">
        <w:tc>
          <w:tcPr>
            <w:tcW w:w="3780" w:type="dxa"/>
            <w:vAlign w:val="bottom"/>
          </w:tcPr>
          <w:p w14:paraId="6BCAA7DF" w14:textId="77777777" w:rsidR="00640E70" w:rsidRPr="00640E70" w:rsidRDefault="00640E70" w:rsidP="00640E70">
            <w:pPr>
              <w:spacing w:line="400" w:lineRule="exact"/>
              <w:ind w:left="520" w:hanging="2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640E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40E7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40E7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40E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รวมค่าตอบแทนกรรมการ)</w:t>
            </w:r>
          </w:p>
        </w:tc>
        <w:tc>
          <w:tcPr>
            <w:tcW w:w="1143" w:type="dxa"/>
            <w:vAlign w:val="bottom"/>
          </w:tcPr>
          <w:p w14:paraId="5896F82B" w14:textId="08DE4934" w:rsidR="00640E70" w:rsidRPr="00640E70" w:rsidRDefault="00D260B5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36,863</w:t>
            </w:r>
          </w:p>
        </w:tc>
        <w:tc>
          <w:tcPr>
            <w:tcW w:w="270" w:type="dxa"/>
          </w:tcPr>
          <w:p w14:paraId="32BB61AA" w14:textId="77777777" w:rsidR="00640E70" w:rsidRPr="00640E70" w:rsidRDefault="00640E70" w:rsidP="009A09BA">
            <w:pPr>
              <w:pStyle w:val="acctfourfigures"/>
              <w:tabs>
                <w:tab w:val="clear" w:pos="765"/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599E7AA4" w14:textId="46CC260C" w:rsidR="00640E70" w:rsidRPr="00640E70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35,079</w:t>
            </w:r>
          </w:p>
        </w:tc>
        <w:tc>
          <w:tcPr>
            <w:tcW w:w="270" w:type="dxa"/>
            <w:vAlign w:val="bottom"/>
          </w:tcPr>
          <w:p w14:paraId="2FD3D526" w14:textId="77777777" w:rsidR="00640E70" w:rsidRPr="00640E70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6CA4D809" w14:textId="0CDA66B7" w:rsidR="00640E70" w:rsidRPr="00640E70" w:rsidRDefault="00D260B5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36,863</w:t>
            </w:r>
          </w:p>
        </w:tc>
        <w:tc>
          <w:tcPr>
            <w:tcW w:w="270" w:type="dxa"/>
            <w:vAlign w:val="bottom"/>
          </w:tcPr>
          <w:p w14:paraId="0B00CB2E" w14:textId="77777777" w:rsidR="00640E70" w:rsidRPr="00640E70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87F6B91" w14:textId="28322F5A" w:rsidR="00640E70" w:rsidRPr="00640E70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0E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35,079</w:t>
            </w:r>
          </w:p>
        </w:tc>
      </w:tr>
      <w:tr w:rsidR="00640E70" w:rsidRPr="00640E70" w14:paraId="2795E170" w14:textId="77777777" w:rsidTr="00D260B5">
        <w:tc>
          <w:tcPr>
            <w:tcW w:w="3780" w:type="dxa"/>
          </w:tcPr>
          <w:p w14:paraId="12B26397" w14:textId="77777777" w:rsidR="00640E70" w:rsidRPr="00640E70" w:rsidRDefault="00640E70" w:rsidP="00640E70">
            <w:pPr>
              <w:spacing w:line="400" w:lineRule="exact"/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0E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0A343D6" w14:textId="7C250EC7" w:rsidR="00640E70" w:rsidRPr="00640E70" w:rsidRDefault="00D260B5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36,863</w:t>
            </w:r>
          </w:p>
        </w:tc>
        <w:tc>
          <w:tcPr>
            <w:tcW w:w="270" w:type="dxa"/>
          </w:tcPr>
          <w:p w14:paraId="726E5A7B" w14:textId="77777777" w:rsidR="00640E70" w:rsidRPr="00640E70" w:rsidRDefault="00640E70" w:rsidP="009A09BA">
            <w:pPr>
              <w:pStyle w:val="acctfourfigures"/>
              <w:tabs>
                <w:tab w:val="clear" w:pos="765"/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0E92168D" w14:textId="556767FD" w:rsidR="00640E70" w:rsidRPr="00640E70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40E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35,079</w:t>
            </w:r>
          </w:p>
        </w:tc>
        <w:tc>
          <w:tcPr>
            <w:tcW w:w="270" w:type="dxa"/>
          </w:tcPr>
          <w:p w14:paraId="1577C810" w14:textId="77777777" w:rsidR="00640E70" w:rsidRPr="00640E70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2F42C111" w14:textId="11154218" w:rsidR="00640E70" w:rsidRPr="00640E70" w:rsidRDefault="00D260B5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36,863</w:t>
            </w:r>
          </w:p>
        </w:tc>
        <w:tc>
          <w:tcPr>
            <w:tcW w:w="270" w:type="dxa"/>
          </w:tcPr>
          <w:p w14:paraId="2EF565F2" w14:textId="77777777" w:rsidR="00640E70" w:rsidRPr="00640E70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754B44E" w14:textId="6B7B3A13" w:rsidR="00640E70" w:rsidRPr="00640E70" w:rsidRDefault="00640E70" w:rsidP="009A09BA">
            <w:pPr>
              <w:tabs>
                <w:tab w:val="decimal" w:pos="902"/>
              </w:tabs>
              <w:spacing w:line="400" w:lineRule="exact"/>
              <w:ind w:left="-7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40E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35,079</w:t>
            </w:r>
          </w:p>
        </w:tc>
      </w:tr>
    </w:tbl>
    <w:p w14:paraId="00E2C6B7" w14:textId="079CAFD7" w:rsidR="00187EFF" w:rsidRDefault="00187EFF" w:rsidP="00F514BE">
      <w:pPr>
        <w:pStyle w:val="Ang15"/>
        <w:tabs>
          <w:tab w:val="left" w:pos="1134"/>
        </w:tabs>
      </w:pPr>
    </w:p>
    <w:p w14:paraId="211291FD" w14:textId="60776A4E" w:rsidR="00AF3070" w:rsidRDefault="00AF3070" w:rsidP="00F514BE">
      <w:pPr>
        <w:pStyle w:val="Ang15"/>
        <w:tabs>
          <w:tab w:val="left" w:pos="1134"/>
        </w:tabs>
      </w:pPr>
    </w:p>
    <w:p w14:paraId="6036128B" w14:textId="77777777" w:rsidR="00AF3070" w:rsidRDefault="00AF3070" w:rsidP="00F514BE">
      <w:pPr>
        <w:pStyle w:val="Ang15"/>
        <w:tabs>
          <w:tab w:val="left" w:pos="1134"/>
        </w:tabs>
      </w:pPr>
    </w:p>
    <w:p w14:paraId="323F4758" w14:textId="77777777" w:rsidR="00D260B5" w:rsidRDefault="00D260B5" w:rsidP="00F514BE">
      <w:pPr>
        <w:pStyle w:val="Ang15"/>
        <w:tabs>
          <w:tab w:val="left" w:pos="1134"/>
        </w:tabs>
      </w:pPr>
    </w:p>
    <w:p w14:paraId="669E6996" w14:textId="36735077" w:rsidR="00A45C0D" w:rsidRPr="00CA196F" w:rsidRDefault="000B20C7" w:rsidP="00F514BE">
      <w:pPr>
        <w:pStyle w:val="Ang15"/>
        <w:tabs>
          <w:tab w:val="left" w:pos="1134"/>
        </w:tabs>
      </w:pPr>
      <w:r w:rsidRPr="00CA196F">
        <w:rPr>
          <w:cs/>
        </w:rPr>
        <w:lastRenderedPageBreak/>
        <w:t>ยอดคงเหลือกับกิจการที่เก</w:t>
      </w:r>
      <w:r w:rsidR="00DA0482" w:rsidRPr="00CA196F">
        <w:rPr>
          <w:cs/>
        </w:rPr>
        <w:t xml:space="preserve">ี่ยวข้องกัน ณ วันที่ </w:t>
      </w:r>
      <w:r w:rsidR="00327106" w:rsidRPr="001E050E">
        <w:rPr>
          <w:rFonts w:asciiTheme="majorBidi" w:hAnsiTheme="majorBidi" w:cstheme="majorBidi"/>
        </w:rPr>
        <w:t>30</w:t>
      </w:r>
      <w:r w:rsidR="00327106" w:rsidRPr="000E72B7">
        <w:rPr>
          <w:rFonts w:asciiTheme="majorBidi" w:hAnsiTheme="majorBidi" w:cstheme="majorBidi"/>
          <w:lang w:val="en-US"/>
        </w:rPr>
        <w:t xml:space="preserve"> </w:t>
      </w:r>
      <w:r w:rsidR="00327106">
        <w:rPr>
          <w:rFonts w:asciiTheme="majorBidi" w:hAnsiTheme="majorBidi" w:cstheme="majorBidi" w:hint="cs"/>
          <w:cs/>
          <w:lang w:val="en-US"/>
        </w:rPr>
        <w:t>กันย</w:t>
      </w:r>
      <w:r w:rsidR="00327106" w:rsidRPr="000E72B7">
        <w:rPr>
          <w:rFonts w:asciiTheme="majorBidi" w:hAnsiTheme="majorBidi" w:cstheme="majorBidi"/>
          <w:cs/>
          <w:lang w:val="en-US"/>
        </w:rPr>
        <w:t>ายน</w:t>
      </w:r>
      <w:r w:rsidR="0038525F" w:rsidRPr="00CA196F">
        <w:rPr>
          <w:rFonts w:hint="cs"/>
          <w:cs/>
        </w:rPr>
        <w:t xml:space="preserve"> </w:t>
      </w:r>
      <w:r w:rsidR="00FC5CB9">
        <w:rPr>
          <w:lang w:val="en-US"/>
        </w:rPr>
        <w:t>2</w:t>
      </w:r>
      <w:r w:rsidR="00E67AC8">
        <w:rPr>
          <w:lang w:val="en-US"/>
        </w:rPr>
        <w:t>56</w:t>
      </w:r>
      <w:r w:rsidR="00840666">
        <w:rPr>
          <w:lang w:val="en-US"/>
        </w:rPr>
        <w:t>5</w:t>
      </w:r>
      <w:r w:rsidR="00006723" w:rsidRPr="00CA196F">
        <w:rPr>
          <w:rFonts w:hint="cs"/>
          <w:cs/>
        </w:rPr>
        <w:t xml:space="preserve"> </w:t>
      </w:r>
      <w:r w:rsidR="0038525F" w:rsidRPr="00CA196F">
        <w:rPr>
          <w:rFonts w:hint="cs"/>
          <w:cs/>
        </w:rPr>
        <w:t xml:space="preserve">และ </w:t>
      </w:r>
      <w:r w:rsidR="00E67AC8">
        <w:t>3</w:t>
      </w:r>
      <w:r w:rsidR="00FC5CB9">
        <w:t>1</w:t>
      </w:r>
      <w:r w:rsidR="0038525F" w:rsidRPr="00CA196F">
        <w:rPr>
          <w:rFonts w:hint="cs"/>
          <w:cs/>
        </w:rPr>
        <w:t xml:space="preserve"> </w:t>
      </w:r>
      <w:r w:rsidR="0038525F" w:rsidRPr="00CA196F">
        <w:rPr>
          <w:rFonts w:hint="cs"/>
          <w:cs/>
          <w:lang w:val="en-US"/>
        </w:rPr>
        <w:t xml:space="preserve">ธันวาคม </w:t>
      </w:r>
      <w:r w:rsidR="00FC5CB9">
        <w:rPr>
          <w:lang w:val="en-US"/>
        </w:rPr>
        <w:t>2</w:t>
      </w:r>
      <w:r w:rsidR="00E67AC8">
        <w:rPr>
          <w:lang w:val="en-US"/>
        </w:rPr>
        <w:t>56</w:t>
      </w:r>
      <w:r w:rsidR="00840666">
        <w:rPr>
          <w:lang w:val="en-US"/>
        </w:rPr>
        <w:t>4</w:t>
      </w:r>
      <w:r w:rsidR="00006723" w:rsidRPr="00CA196F">
        <w:rPr>
          <w:rFonts w:hint="cs"/>
          <w:cs/>
          <w:lang w:val="en-US"/>
        </w:rPr>
        <w:t xml:space="preserve"> </w:t>
      </w:r>
      <w:r w:rsidR="007B2482" w:rsidRPr="00CA196F">
        <w:rPr>
          <w:cs/>
        </w:rPr>
        <w:t>มีดังนี้</w:t>
      </w:r>
    </w:p>
    <w:p w14:paraId="6645846B" w14:textId="38934F96" w:rsidR="00FC5CB9" w:rsidRPr="009B16AD" w:rsidRDefault="00FC5CB9" w:rsidP="00FC5CB9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990"/>
        <w:gridCol w:w="270"/>
        <w:gridCol w:w="990"/>
        <w:gridCol w:w="270"/>
        <w:gridCol w:w="990"/>
        <w:gridCol w:w="270"/>
        <w:gridCol w:w="990"/>
      </w:tblGrid>
      <w:tr w:rsidR="00FC4250" w:rsidRPr="00EB7266" w14:paraId="749FF432" w14:textId="77777777" w:rsidTr="0074609D">
        <w:trPr>
          <w:tblHeader/>
        </w:trPr>
        <w:tc>
          <w:tcPr>
            <w:tcW w:w="4410" w:type="dxa"/>
            <w:shd w:val="clear" w:color="auto" w:fill="auto"/>
          </w:tcPr>
          <w:p w14:paraId="589E5C83" w14:textId="74D16631" w:rsidR="00FC4250" w:rsidRPr="00EB7266" w:rsidRDefault="00FC4250" w:rsidP="00D64CE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4E4FFA63" w14:textId="77777777" w:rsidR="00FC4250" w:rsidRPr="00EB7266" w:rsidRDefault="00FC4250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D4577E9" w14:textId="77777777" w:rsidR="00FC4250" w:rsidRPr="00EB7266" w:rsidRDefault="00FC4250" w:rsidP="00D64C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1D161E95" w14:textId="77777777" w:rsidR="00FC4250" w:rsidRPr="00EB7266" w:rsidRDefault="00FC4250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7106" w:rsidRPr="00744476" w14:paraId="269C7F04" w14:textId="77777777" w:rsidTr="0074609D">
        <w:trPr>
          <w:tblHeader/>
        </w:trPr>
        <w:tc>
          <w:tcPr>
            <w:tcW w:w="4410" w:type="dxa"/>
            <w:shd w:val="clear" w:color="auto" w:fill="auto"/>
          </w:tcPr>
          <w:p w14:paraId="33078438" w14:textId="77777777" w:rsidR="00327106" w:rsidRPr="00744476" w:rsidRDefault="00327106" w:rsidP="0032710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268231F" w14:textId="3C8C890A" w:rsidR="00327106" w:rsidRPr="006145CD" w:rsidRDefault="00327106" w:rsidP="0032710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301840BE" w14:textId="77777777" w:rsidR="00327106" w:rsidRPr="00744476" w:rsidRDefault="00327106" w:rsidP="0032710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D7882C1" w14:textId="7B9EF95A" w:rsidR="00327106" w:rsidRPr="006145CD" w:rsidRDefault="00327106" w:rsidP="0032710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033CF5C4" w14:textId="77777777" w:rsidR="00327106" w:rsidRPr="00BE704B" w:rsidRDefault="00327106" w:rsidP="003271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4AD16E6" w14:textId="34FCB641" w:rsidR="00327106" w:rsidRPr="006145CD" w:rsidRDefault="00327106" w:rsidP="0032710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0F546654" w14:textId="77777777" w:rsidR="00327106" w:rsidRPr="00BE704B" w:rsidRDefault="00327106" w:rsidP="003271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3E656CB" w14:textId="2D586BAE" w:rsidR="00327106" w:rsidRPr="006145CD" w:rsidRDefault="00327106" w:rsidP="0032710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27106" w:rsidRPr="00744476" w14:paraId="6BE0050A" w14:textId="77777777" w:rsidTr="0074609D">
        <w:trPr>
          <w:tblHeader/>
        </w:trPr>
        <w:tc>
          <w:tcPr>
            <w:tcW w:w="4410" w:type="dxa"/>
            <w:shd w:val="clear" w:color="auto" w:fill="auto"/>
          </w:tcPr>
          <w:p w14:paraId="3768199A" w14:textId="77777777" w:rsidR="00327106" w:rsidRPr="00744476" w:rsidRDefault="00327106" w:rsidP="0032710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FAAF11A" w14:textId="0B5184B1" w:rsidR="00327106" w:rsidRPr="00744476" w:rsidRDefault="00327106" w:rsidP="0032710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4BF04936" w14:textId="77777777" w:rsidR="00327106" w:rsidRPr="00744476" w:rsidRDefault="00327106" w:rsidP="0032710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C35837E" w14:textId="3C496CB6" w:rsidR="00327106" w:rsidRPr="00744476" w:rsidRDefault="00327106" w:rsidP="0032710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0C0261AD" w14:textId="77777777" w:rsidR="00327106" w:rsidRPr="00BE704B" w:rsidRDefault="00327106" w:rsidP="003271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269E8B6" w14:textId="110F0467" w:rsidR="00327106" w:rsidRPr="00744476" w:rsidRDefault="00327106" w:rsidP="0032710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411772B" w14:textId="77777777" w:rsidR="00327106" w:rsidRPr="00BE704B" w:rsidRDefault="00327106" w:rsidP="003271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D15796C" w14:textId="095F3319" w:rsidR="00327106" w:rsidRPr="00744476" w:rsidRDefault="00327106" w:rsidP="0032710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327106" w:rsidRPr="00744476" w14:paraId="70710CB2" w14:textId="77777777" w:rsidTr="0074609D">
        <w:trPr>
          <w:tblHeader/>
        </w:trPr>
        <w:tc>
          <w:tcPr>
            <w:tcW w:w="4410" w:type="dxa"/>
            <w:shd w:val="clear" w:color="auto" w:fill="auto"/>
          </w:tcPr>
          <w:p w14:paraId="0C2E448D" w14:textId="77777777" w:rsidR="00327106" w:rsidRDefault="00327106" w:rsidP="00327106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770" w:type="dxa"/>
            <w:gridSpan w:val="7"/>
          </w:tcPr>
          <w:p w14:paraId="660888B2" w14:textId="77777777" w:rsidR="00327106" w:rsidRPr="00744476" w:rsidRDefault="00327106" w:rsidP="0032710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27106" w:rsidRPr="0033434F" w14:paraId="49628549" w14:textId="77777777" w:rsidTr="0074609D">
        <w:tc>
          <w:tcPr>
            <w:tcW w:w="4410" w:type="dxa"/>
            <w:shd w:val="clear" w:color="auto" w:fill="auto"/>
          </w:tcPr>
          <w:p w14:paraId="5CDAE3B3" w14:textId="204A5B71" w:rsidR="00327106" w:rsidRPr="00C12557" w:rsidRDefault="00327106" w:rsidP="00327106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</w:tcPr>
          <w:p w14:paraId="545E2AC2" w14:textId="77777777" w:rsidR="00327106" w:rsidRPr="005E6083" w:rsidRDefault="00327106" w:rsidP="00327106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B9B416C" w14:textId="77777777" w:rsidR="00327106" w:rsidRDefault="00327106" w:rsidP="00327106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E29AA1E" w14:textId="77777777" w:rsidR="00327106" w:rsidRDefault="00327106" w:rsidP="00327106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703198" w14:textId="77777777" w:rsidR="00327106" w:rsidRPr="00BE704B" w:rsidRDefault="00327106" w:rsidP="003271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E2B4EE2" w14:textId="77777777" w:rsidR="00327106" w:rsidRPr="005E6083" w:rsidRDefault="00327106" w:rsidP="00327106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E7E3CEB" w14:textId="77777777" w:rsidR="00327106" w:rsidRPr="00BE704B" w:rsidRDefault="00327106" w:rsidP="003271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BF3F749" w14:textId="77777777" w:rsidR="00327106" w:rsidRDefault="00327106" w:rsidP="00327106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27106" w:rsidRPr="0033434F" w14:paraId="3A3CF22E" w14:textId="77777777" w:rsidTr="0074609D">
        <w:tc>
          <w:tcPr>
            <w:tcW w:w="4410" w:type="dxa"/>
            <w:shd w:val="clear" w:color="auto" w:fill="auto"/>
          </w:tcPr>
          <w:p w14:paraId="3C01086B" w14:textId="77777777" w:rsidR="00327106" w:rsidRPr="00C12557" w:rsidRDefault="00327106" w:rsidP="00327106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</w:tcPr>
          <w:p w14:paraId="0EACBF2D" w14:textId="15ED19C0" w:rsidR="00327106" w:rsidRPr="0033434F" w:rsidRDefault="00A85642" w:rsidP="00327106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1,061,472</w:t>
            </w:r>
          </w:p>
        </w:tc>
        <w:tc>
          <w:tcPr>
            <w:tcW w:w="270" w:type="dxa"/>
          </w:tcPr>
          <w:p w14:paraId="142ECDB5" w14:textId="77777777" w:rsidR="00327106" w:rsidRDefault="00327106" w:rsidP="00327106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296609C" w14:textId="2587AF95" w:rsidR="00327106" w:rsidRPr="0033434F" w:rsidRDefault="00327106" w:rsidP="00327106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994,489</w:t>
            </w:r>
          </w:p>
        </w:tc>
        <w:tc>
          <w:tcPr>
            <w:tcW w:w="270" w:type="dxa"/>
          </w:tcPr>
          <w:p w14:paraId="3E0521EE" w14:textId="77777777" w:rsidR="00327106" w:rsidRPr="00BE704B" w:rsidRDefault="00327106" w:rsidP="003271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5F37875" w14:textId="6C3422E3" w:rsidR="00327106" w:rsidRPr="0033434F" w:rsidRDefault="00A85642" w:rsidP="00327106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1,061,472</w:t>
            </w:r>
          </w:p>
        </w:tc>
        <w:tc>
          <w:tcPr>
            <w:tcW w:w="270" w:type="dxa"/>
            <w:shd w:val="clear" w:color="auto" w:fill="auto"/>
          </w:tcPr>
          <w:p w14:paraId="486107E8" w14:textId="77777777" w:rsidR="00327106" w:rsidRPr="00BE704B" w:rsidRDefault="00327106" w:rsidP="003271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D791C3B" w14:textId="054D7FB0" w:rsidR="00327106" w:rsidRPr="0033434F" w:rsidRDefault="00327106" w:rsidP="00327106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994,489</w:t>
            </w:r>
          </w:p>
        </w:tc>
      </w:tr>
      <w:tr w:rsidR="00327106" w14:paraId="6245C87E" w14:textId="77777777" w:rsidTr="0074609D">
        <w:tc>
          <w:tcPr>
            <w:tcW w:w="4410" w:type="dxa"/>
            <w:shd w:val="clear" w:color="auto" w:fill="auto"/>
          </w:tcPr>
          <w:p w14:paraId="4F239405" w14:textId="77777777" w:rsidR="00327106" w:rsidRPr="00C12557" w:rsidRDefault="00327106" w:rsidP="00327106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22F25E55" w14:textId="77777777" w:rsidR="00327106" w:rsidRDefault="00327106" w:rsidP="00327106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719A68A" w14:textId="77777777" w:rsidR="00327106" w:rsidRDefault="00327106" w:rsidP="00327106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E16D6CC" w14:textId="77777777" w:rsidR="00327106" w:rsidRDefault="00327106" w:rsidP="00327106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3B21B6" w14:textId="77777777" w:rsidR="00327106" w:rsidRPr="00BE704B" w:rsidRDefault="00327106" w:rsidP="003271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088EF2D" w14:textId="77777777" w:rsidR="00327106" w:rsidRDefault="00327106" w:rsidP="00327106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04C63B2" w14:textId="77777777" w:rsidR="00327106" w:rsidRPr="00BE704B" w:rsidRDefault="00327106" w:rsidP="003271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D996F0A" w14:textId="77777777" w:rsidR="00327106" w:rsidRDefault="00327106" w:rsidP="00327106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27106" w14:paraId="209B1D90" w14:textId="77777777" w:rsidTr="0074609D">
        <w:tc>
          <w:tcPr>
            <w:tcW w:w="4410" w:type="dxa"/>
            <w:shd w:val="clear" w:color="auto" w:fill="auto"/>
          </w:tcPr>
          <w:p w14:paraId="2A297F43" w14:textId="77777777" w:rsidR="00327106" w:rsidRPr="00C12557" w:rsidRDefault="00327106" w:rsidP="00327106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990" w:type="dxa"/>
            <w:shd w:val="clear" w:color="auto" w:fill="auto"/>
          </w:tcPr>
          <w:p w14:paraId="1503FFFD" w14:textId="272B481E" w:rsidR="00327106" w:rsidRDefault="00A85642" w:rsidP="00327106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55804DCC" w14:textId="77777777" w:rsidR="00327106" w:rsidRDefault="00327106" w:rsidP="00327106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635707D" w14:textId="5F1318EF" w:rsidR="00327106" w:rsidRDefault="00327106" w:rsidP="00327106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3B293C09" w14:textId="77777777" w:rsidR="00327106" w:rsidRPr="00BE704B" w:rsidRDefault="00327106" w:rsidP="003271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7F0E9D4" w14:textId="427A5EDF" w:rsidR="00327106" w:rsidRDefault="00A85642" w:rsidP="00327106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0474B93" w14:textId="77777777" w:rsidR="00327106" w:rsidRPr="00BE704B" w:rsidRDefault="00327106" w:rsidP="003271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A2B0CE9" w14:textId="64974AE1" w:rsidR="00327106" w:rsidRDefault="00327106" w:rsidP="00327106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327106" w14:paraId="13282AFE" w14:textId="77777777" w:rsidTr="0074609D">
        <w:tc>
          <w:tcPr>
            <w:tcW w:w="4410" w:type="dxa"/>
            <w:shd w:val="clear" w:color="auto" w:fill="auto"/>
          </w:tcPr>
          <w:p w14:paraId="79C9EBC2" w14:textId="77777777" w:rsidR="00327106" w:rsidRPr="00C12557" w:rsidRDefault="00327106" w:rsidP="00327106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990" w:type="dxa"/>
            <w:shd w:val="clear" w:color="auto" w:fill="auto"/>
          </w:tcPr>
          <w:p w14:paraId="5266787F" w14:textId="7C2ECBB6" w:rsidR="00327106" w:rsidRDefault="00A85642" w:rsidP="00327106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590</w:t>
            </w:r>
          </w:p>
        </w:tc>
        <w:tc>
          <w:tcPr>
            <w:tcW w:w="270" w:type="dxa"/>
          </w:tcPr>
          <w:p w14:paraId="40298644" w14:textId="77777777" w:rsidR="00327106" w:rsidRDefault="00327106" w:rsidP="00327106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410A849" w14:textId="605D9089" w:rsidR="00327106" w:rsidRDefault="00327106" w:rsidP="00327106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</w:p>
        </w:tc>
        <w:tc>
          <w:tcPr>
            <w:tcW w:w="270" w:type="dxa"/>
          </w:tcPr>
          <w:p w14:paraId="5E14BA3B" w14:textId="77777777" w:rsidR="00327106" w:rsidRPr="00BE704B" w:rsidRDefault="00327106" w:rsidP="003271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C394EBC" w14:textId="68983820" w:rsidR="00327106" w:rsidRDefault="00A85642" w:rsidP="00327106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590</w:t>
            </w:r>
          </w:p>
        </w:tc>
        <w:tc>
          <w:tcPr>
            <w:tcW w:w="270" w:type="dxa"/>
            <w:shd w:val="clear" w:color="auto" w:fill="auto"/>
          </w:tcPr>
          <w:p w14:paraId="1D8E7251" w14:textId="77777777" w:rsidR="00327106" w:rsidRPr="00BE704B" w:rsidRDefault="00327106" w:rsidP="003271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CC4561A" w14:textId="49E744F1" w:rsidR="00327106" w:rsidRDefault="00327106" w:rsidP="00327106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</w:p>
        </w:tc>
      </w:tr>
      <w:tr w:rsidR="00327106" w14:paraId="784727DA" w14:textId="77777777" w:rsidTr="0074609D">
        <w:tc>
          <w:tcPr>
            <w:tcW w:w="4410" w:type="dxa"/>
            <w:shd w:val="clear" w:color="auto" w:fill="auto"/>
          </w:tcPr>
          <w:p w14:paraId="07061C62" w14:textId="77777777" w:rsidR="00327106" w:rsidRPr="00C12557" w:rsidRDefault="00327106" w:rsidP="00327106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990" w:type="dxa"/>
            <w:shd w:val="clear" w:color="auto" w:fill="auto"/>
          </w:tcPr>
          <w:p w14:paraId="107B815E" w14:textId="767E4F3B" w:rsidR="00327106" w:rsidRDefault="00A85642" w:rsidP="00327106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</w:p>
        </w:tc>
        <w:tc>
          <w:tcPr>
            <w:tcW w:w="270" w:type="dxa"/>
          </w:tcPr>
          <w:p w14:paraId="6D1EBB9A" w14:textId="77777777" w:rsidR="00327106" w:rsidRDefault="00327106" w:rsidP="00327106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F0FF596" w14:textId="17C0FBBA" w:rsidR="00327106" w:rsidRDefault="00327106" w:rsidP="00327106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70" w:type="dxa"/>
          </w:tcPr>
          <w:p w14:paraId="324D5209" w14:textId="77777777" w:rsidR="00327106" w:rsidRPr="00BE704B" w:rsidRDefault="00327106" w:rsidP="003271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50F53D" w14:textId="14B830A9" w:rsidR="00327106" w:rsidRDefault="00A85642" w:rsidP="00327106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</w:p>
        </w:tc>
        <w:tc>
          <w:tcPr>
            <w:tcW w:w="270" w:type="dxa"/>
            <w:shd w:val="clear" w:color="auto" w:fill="auto"/>
          </w:tcPr>
          <w:p w14:paraId="4BDD1A6C" w14:textId="77777777" w:rsidR="00327106" w:rsidRPr="00BE704B" w:rsidRDefault="00327106" w:rsidP="003271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C4B8556" w14:textId="414C4202" w:rsidR="00327106" w:rsidRDefault="00327106" w:rsidP="00327106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</w:tr>
      <w:tr w:rsidR="00327106" w14:paraId="039B0332" w14:textId="77777777" w:rsidTr="0074609D">
        <w:tc>
          <w:tcPr>
            <w:tcW w:w="4410" w:type="dxa"/>
            <w:shd w:val="clear" w:color="auto" w:fill="auto"/>
          </w:tcPr>
          <w:p w14:paraId="5CD0E0E3" w14:textId="77777777" w:rsidR="00327106" w:rsidRPr="00C12557" w:rsidRDefault="00327106" w:rsidP="00327106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990" w:type="dxa"/>
            <w:shd w:val="clear" w:color="auto" w:fill="auto"/>
          </w:tcPr>
          <w:p w14:paraId="545046B2" w14:textId="66B28D42" w:rsidR="00327106" w:rsidRDefault="00A85642" w:rsidP="00327106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26B4F986" w14:textId="77777777" w:rsidR="00327106" w:rsidRDefault="00327106" w:rsidP="00327106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7D561E0" w14:textId="635564D3" w:rsidR="00327106" w:rsidRDefault="00327106" w:rsidP="00327106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201879D6" w14:textId="77777777" w:rsidR="00327106" w:rsidRPr="00BE704B" w:rsidRDefault="00327106" w:rsidP="003271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606C7B4" w14:textId="1F0E893F" w:rsidR="00327106" w:rsidRDefault="00A85642" w:rsidP="00327106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D2830BD" w14:textId="77777777" w:rsidR="00327106" w:rsidRPr="00BE704B" w:rsidRDefault="00327106" w:rsidP="003271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9E28F29" w14:textId="315555CA" w:rsidR="00327106" w:rsidRDefault="00327106" w:rsidP="00327106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327106" w14:paraId="12383EBE" w14:textId="77777777" w:rsidTr="0074609D">
        <w:tc>
          <w:tcPr>
            <w:tcW w:w="4410" w:type="dxa"/>
            <w:shd w:val="clear" w:color="auto" w:fill="auto"/>
          </w:tcPr>
          <w:p w14:paraId="15360162" w14:textId="77777777" w:rsidR="00327106" w:rsidRPr="00341FC7" w:rsidRDefault="00327106" w:rsidP="00327106">
            <w:pPr>
              <w:spacing w:line="240" w:lineRule="atLeast"/>
              <w:ind w:right="-11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341FC7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341FC7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341FC7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341FC7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53DFBE6E" w14:textId="7AA0F7C4" w:rsidR="00327106" w:rsidRPr="005E6083" w:rsidRDefault="00A85642" w:rsidP="00327106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499953C8" w14:textId="77777777" w:rsidR="00327106" w:rsidRDefault="00327106" w:rsidP="00327106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A3006FC" w14:textId="3B835217" w:rsidR="00327106" w:rsidRDefault="00327106" w:rsidP="00327106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</w:tcPr>
          <w:p w14:paraId="3F88B788" w14:textId="77777777" w:rsidR="00327106" w:rsidRPr="00BE704B" w:rsidRDefault="00327106" w:rsidP="003271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AF5A8E8" w14:textId="2056527E" w:rsidR="00327106" w:rsidRDefault="00A85642" w:rsidP="00327106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3D5DB794" w14:textId="77777777" w:rsidR="00327106" w:rsidRPr="00BE704B" w:rsidRDefault="00327106" w:rsidP="003271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5886CD" w14:textId="062047A2" w:rsidR="00327106" w:rsidRDefault="00327106" w:rsidP="00327106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</w:tr>
      <w:tr w:rsidR="00327106" w14:paraId="582D75C1" w14:textId="77777777" w:rsidTr="0074609D">
        <w:tc>
          <w:tcPr>
            <w:tcW w:w="4410" w:type="dxa"/>
            <w:shd w:val="clear" w:color="auto" w:fill="auto"/>
          </w:tcPr>
          <w:p w14:paraId="12CBB174" w14:textId="77777777" w:rsidR="00327106" w:rsidRPr="00341FC7" w:rsidRDefault="00327106" w:rsidP="00327106">
            <w:pPr>
              <w:spacing w:line="240" w:lineRule="atLeast"/>
              <w:ind w:right="-11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41FC7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บางกอกสหประกันชีวิต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B636BFC" w14:textId="0C4E13D1" w:rsidR="00327106" w:rsidRDefault="00A85642" w:rsidP="005B632C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203268E8" w14:textId="77777777" w:rsidR="00327106" w:rsidRDefault="00327106" w:rsidP="00327106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8EF5543" w14:textId="34A5C817" w:rsidR="00327106" w:rsidRDefault="00327106" w:rsidP="00327106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20A6C209" w14:textId="77777777" w:rsidR="00327106" w:rsidRPr="00BE704B" w:rsidRDefault="00327106" w:rsidP="003271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86E8CD1" w14:textId="1EC91021" w:rsidR="00327106" w:rsidRDefault="00A85642" w:rsidP="005B632C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41CF496" w14:textId="77777777" w:rsidR="00327106" w:rsidRPr="00BE704B" w:rsidRDefault="00327106" w:rsidP="003271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5DFDCFB" w14:textId="13528313" w:rsidR="00327106" w:rsidRDefault="00327106" w:rsidP="00327106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327106" w:rsidRPr="00911ADB" w14:paraId="0F7AED76" w14:textId="77777777" w:rsidTr="0074609D">
        <w:tc>
          <w:tcPr>
            <w:tcW w:w="4410" w:type="dxa"/>
            <w:shd w:val="clear" w:color="auto" w:fill="auto"/>
            <w:vAlign w:val="bottom"/>
          </w:tcPr>
          <w:p w14:paraId="630B4E85" w14:textId="77777777" w:rsidR="00327106" w:rsidRPr="00AD37E5" w:rsidRDefault="00327106" w:rsidP="00327106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3D02340" w14:textId="359BD853" w:rsidR="00327106" w:rsidRPr="00911ADB" w:rsidRDefault="00A85642" w:rsidP="00327106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1,062,149</w:t>
            </w:r>
          </w:p>
        </w:tc>
        <w:tc>
          <w:tcPr>
            <w:tcW w:w="270" w:type="dxa"/>
          </w:tcPr>
          <w:p w14:paraId="22E52D69" w14:textId="77777777" w:rsidR="00327106" w:rsidRPr="00911ADB" w:rsidRDefault="00327106" w:rsidP="00327106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D0BE2D8" w14:textId="4CEC216A" w:rsidR="00327106" w:rsidRPr="00911ADB" w:rsidRDefault="00327106" w:rsidP="00327106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994,591</w:t>
            </w:r>
          </w:p>
        </w:tc>
        <w:tc>
          <w:tcPr>
            <w:tcW w:w="270" w:type="dxa"/>
          </w:tcPr>
          <w:p w14:paraId="5C0A602B" w14:textId="77777777" w:rsidR="00327106" w:rsidRPr="00911ADB" w:rsidRDefault="00327106" w:rsidP="003271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5183A73" w14:textId="22AB4028" w:rsidR="00327106" w:rsidRPr="00911ADB" w:rsidRDefault="00A85642" w:rsidP="00327106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1,062,149</w:t>
            </w:r>
          </w:p>
        </w:tc>
        <w:tc>
          <w:tcPr>
            <w:tcW w:w="270" w:type="dxa"/>
            <w:shd w:val="clear" w:color="auto" w:fill="auto"/>
          </w:tcPr>
          <w:p w14:paraId="5D8705AC" w14:textId="77777777" w:rsidR="00327106" w:rsidRPr="00BE704B" w:rsidRDefault="00327106" w:rsidP="003271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FF184A8" w14:textId="159848EB" w:rsidR="00327106" w:rsidRPr="00911ADB" w:rsidRDefault="00327106" w:rsidP="00327106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994,591</w:t>
            </w:r>
          </w:p>
        </w:tc>
      </w:tr>
      <w:tr w:rsidR="00327106" w14:paraId="31C7458C" w14:textId="77777777" w:rsidTr="0074609D">
        <w:tc>
          <w:tcPr>
            <w:tcW w:w="4410" w:type="dxa"/>
            <w:shd w:val="clear" w:color="auto" w:fill="auto"/>
          </w:tcPr>
          <w:p w14:paraId="79F485D4" w14:textId="0448E491" w:rsidR="00327106" w:rsidRPr="004112D4" w:rsidRDefault="00327106" w:rsidP="00327106">
            <w:pPr>
              <w:spacing w:line="240" w:lineRule="atLeast"/>
              <w:ind w:left="160" w:right="-110" w:hanging="16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112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112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112D4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30345D0" w14:textId="1AF5B1B5" w:rsidR="00327106" w:rsidRPr="005E6083" w:rsidRDefault="00EB5E80" w:rsidP="00327106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F9A0072" w14:textId="77777777" w:rsidR="00327106" w:rsidRPr="00911ADB" w:rsidRDefault="00327106" w:rsidP="00327106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B9BFCC8" w14:textId="12BF2B4A" w:rsidR="00327106" w:rsidRDefault="00327106" w:rsidP="00327106">
            <w:pPr>
              <w:spacing w:line="240" w:lineRule="atLeast"/>
              <w:ind w:left="-20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E391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A3D5833" w14:textId="77777777" w:rsidR="00327106" w:rsidRPr="00911ADB" w:rsidRDefault="00327106" w:rsidP="003271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B6DC2C6" w14:textId="5EAF27A5" w:rsidR="00327106" w:rsidRPr="00E54C20" w:rsidRDefault="00EB5E80" w:rsidP="00327106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4C2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D5FB0B" w14:textId="77777777" w:rsidR="00327106" w:rsidRPr="00BE704B" w:rsidRDefault="00327106" w:rsidP="003271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155C083" w14:textId="31AB04C6" w:rsidR="00327106" w:rsidRDefault="00327106" w:rsidP="00327106">
            <w:pPr>
              <w:spacing w:line="240" w:lineRule="atLeast"/>
              <w:ind w:left="-14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E391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27106" w14:paraId="4ED27D91" w14:textId="77777777" w:rsidTr="0074609D">
        <w:tc>
          <w:tcPr>
            <w:tcW w:w="4410" w:type="dxa"/>
            <w:shd w:val="clear" w:color="auto" w:fill="auto"/>
          </w:tcPr>
          <w:p w14:paraId="44C3CB2C" w14:textId="77777777" w:rsidR="00327106" w:rsidRPr="007A4505" w:rsidRDefault="00327106" w:rsidP="00327106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7A4505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6437C" w14:textId="7679FB49" w:rsidR="00327106" w:rsidRPr="005E6083" w:rsidRDefault="00A85642" w:rsidP="00327106">
            <w:pPr>
              <w:tabs>
                <w:tab w:val="decimal" w:pos="88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1,062,149</w:t>
            </w:r>
          </w:p>
        </w:tc>
        <w:tc>
          <w:tcPr>
            <w:tcW w:w="270" w:type="dxa"/>
          </w:tcPr>
          <w:p w14:paraId="5667A01F" w14:textId="77777777" w:rsidR="00327106" w:rsidRPr="005E6083" w:rsidRDefault="00327106" w:rsidP="00327106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76A851" w14:textId="6C224E1D" w:rsidR="00327106" w:rsidRPr="005E6083" w:rsidRDefault="00327106" w:rsidP="0032710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128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994,591</w:t>
            </w:r>
          </w:p>
        </w:tc>
        <w:tc>
          <w:tcPr>
            <w:tcW w:w="270" w:type="dxa"/>
          </w:tcPr>
          <w:p w14:paraId="43240A36" w14:textId="77777777" w:rsidR="00327106" w:rsidRPr="005E6083" w:rsidRDefault="00327106" w:rsidP="003271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A88AD7" w14:textId="17333992" w:rsidR="00327106" w:rsidRPr="005E6083" w:rsidRDefault="00A85642" w:rsidP="00327106">
            <w:pPr>
              <w:tabs>
                <w:tab w:val="decimal" w:pos="88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1,062,149</w:t>
            </w:r>
          </w:p>
        </w:tc>
        <w:tc>
          <w:tcPr>
            <w:tcW w:w="270" w:type="dxa"/>
            <w:shd w:val="clear" w:color="auto" w:fill="auto"/>
          </w:tcPr>
          <w:p w14:paraId="54E3300C" w14:textId="77777777" w:rsidR="00327106" w:rsidRPr="005E6083" w:rsidRDefault="00327106" w:rsidP="003271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B72350" w14:textId="03E5CB27" w:rsidR="00327106" w:rsidRPr="005E6083" w:rsidRDefault="00327106" w:rsidP="00327106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128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994,591</w:t>
            </w:r>
          </w:p>
        </w:tc>
      </w:tr>
    </w:tbl>
    <w:p w14:paraId="79D8BAE2" w14:textId="0D674975" w:rsidR="00B005EB" w:rsidRDefault="00B005EB">
      <w:pPr>
        <w:rPr>
          <w:rFonts w:asciiTheme="majorBidi" w:hAnsiTheme="majorBidi" w:cstheme="majorBidi"/>
          <w:sz w:val="20"/>
          <w:szCs w:val="20"/>
        </w:rPr>
      </w:pPr>
    </w:p>
    <w:p w14:paraId="4E79D788" w14:textId="77777777" w:rsidR="00B005EB" w:rsidRDefault="00B005EB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Style w:val="TableGrid"/>
        <w:tblW w:w="930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264"/>
        <w:gridCol w:w="6"/>
        <w:gridCol w:w="1350"/>
        <w:gridCol w:w="236"/>
        <w:gridCol w:w="1024"/>
        <w:gridCol w:w="240"/>
        <w:gridCol w:w="930"/>
        <w:gridCol w:w="270"/>
        <w:gridCol w:w="932"/>
        <w:gridCol w:w="270"/>
        <w:gridCol w:w="990"/>
      </w:tblGrid>
      <w:tr w:rsidR="00F04358" w:rsidRPr="007E2029" w14:paraId="25BE9005" w14:textId="77777777" w:rsidTr="00327106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02379CBB" w14:textId="77777777" w:rsidR="00F04358" w:rsidRPr="007E2029" w:rsidRDefault="00F04358" w:rsidP="00F0435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highlight w:val="cyan"/>
                <w:cs/>
                <w:lang w:eastAsia="ja-JP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F461DBB" w14:textId="193F7B53" w:rsidR="00F04358" w:rsidRPr="00850F35" w:rsidRDefault="00F04358" w:rsidP="00F0435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845706" w14:textId="75FEDAC6" w:rsidR="00F04358" w:rsidRPr="00850F35" w:rsidRDefault="00F04358" w:rsidP="00F0435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850F35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0B57A7" w14:textId="77777777" w:rsidR="00F04358" w:rsidRPr="00850F35" w:rsidRDefault="00F04358" w:rsidP="00F0435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4656" w:type="dxa"/>
            <w:gridSpan w:val="7"/>
            <w:shd w:val="clear" w:color="auto" w:fill="auto"/>
            <w:vAlign w:val="bottom"/>
          </w:tcPr>
          <w:p w14:paraId="782E5D4F" w14:textId="77777777" w:rsidR="00F04358" w:rsidRPr="00850F35" w:rsidRDefault="00F04358" w:rsidP="00F0435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850F35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04358" w:rsidRPr="007E2029" w14:paraId="4676B3B4" w14:textId="77777777" w:rsidTr="00327106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1AA7CE16" w14:textId="77777777" w:rsidR="00F04358" w:rsidRPr="007E2029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highlight w:val="cyan"/>
                <w:cs/>
                <w:lang w:eastAsia="ja-JP"/>
              </w:rPr>
            </w:pPr>
          </w:p>
        </w:tc>
        <w:tc>
          <w:tcPr>
            <w:tcW w:w="270" w:type="dxa"/>
            <w:gridSpan w:val="2"/>
            <w:vMerge w:val="restart"/>
            <w:shd w:val="clear" w:color="auto" w:fill="auto"/>
            <w:vAlign w:val="bottom"/>
          </w:tcPr>
          <w:p w14:paraId="402A8860" w14:textId="2B4BF504" w:rsidR="00F04358" w:rsidRPr="007E2029" w:rsidRDefault="00F04358" w:rsidP="00F0435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0" w:type="dxa"/>
            <w:vMerge w:val="restart"/>
            <w:shd w:val="clear" w:color="auto" w:fill="auto"/>
            <w:vAlign w:val="bottom"/>
          </w:tcPr>
          <w:p w14:paraId="0B80AFC2" w14:textId="26B0BF35" w:rsidR="00F04358" w:rsidRPr="007E2029" w:rsidRDefault="00074C75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สำหรับงวด</w:t>
            </w:r>
            <w:r w:rsidR="00327106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เก้า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เดือนสิ้นสุด</w:t>
            </w:r>
            <w:r w:rsidR="00F04358"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วันที่ </w:t>
            </w:r>
          </w:p>
          <w:p w14:paraId="3F9677F7" w14:textId="1F5BB788" w:rsidR="00F04358" w:rsidRPr="007E2029" w:rsidRDefault="00327106" w:rsidP="00F0435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F04358"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F04358" w:rsidRPr="007E2029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F04358">
              <w:rPr>
                <w:rFonts w:asciiTheme="majorBidi" w:hAnsiTheme="majorBidi" w:cstheme="majorBidi"/>
                <w:sz w:val="27"/>
                <w:szCs w:val="27"/>
              </w:rPr>
              <w:t>56</w:t>
            </w:r>
            <w:r w:rsidR="00F0435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8520D1" w14:textId="77777777" w:rsidR="00F04358" w:rsidRPr="007E2029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CA8217A" w14:textId="3E3956BE" w:rsidR="00F04358" w:rsidRPr="00502377" w:rsidRDefault="00F04358" w:rsidP="0050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  <w:r w:rsidR="00502377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="005023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 </w:t>
            </w:r>
            <w:r w:rsidR="0050237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มกราคม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9193CC2" w14:textId="77777777" w:rsidR="00F04358" w:rsidRPr="007E2029" w:rsidRDefault="00F04358" w:rsidP="0032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83CA6A2" w14:textId="77777777" w:rsidR="00F04358" w:rsidRPr="007E2029" w:rsidRDefault="00F04358" w:rsidP="0032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D16B9F" w14:textId="77777777" w:rsidR="00F04358" w:rsidRPr="007E2029" w:rsidRDefault="00F04358" w:rsidP="0032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321A7347" w14:textId="77777777" w:rsidR="00F04358" w:rsidRPr="007E2029" w:rsidRDefault="00F04358" w:rsidP="0032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C52D54" w14:textId="77777777" w:rsidR="00F04358" w:rsidRPr="007E2029" w:rsidRDefault="00F04358" w:rsidP="0032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B66613" w14:textId="744F866C" w:rsidR="00F04358" w:rsidRPr="007E2029" w:rsidRDefault="00F04358" w:rsidP="0050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  <w:r w:rsidR="00502377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="0032710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2710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F04358" w:rsidRPr="007E2029" w14:paraId="3D40EFB8" w14:textId="77777777" w:rsidTr="00327106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52D8E132" w14:textId="77777777" w:rsidR="00F04358" w:rsidRPr="007E2029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270" w:type="dxa"/>
            <w:gridSpan w:val="2"/>
            <w:vMerge/>
            <w:shd w:val="clear" w:color="auto" w:fill="auto"/>
            <w:vAlign w:val="bottom"/>
          </w:tcPr>
          <w:p w14:paraId="3D0BC33A" w14:textId="77777777" w:rsidR="00F04358" w:rsidRPr="003D23BD" w:rsidRDefault="00F04358" w:rsidP="00F0435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350" w:type="dxa"/>
            <w:vMerge/>
            <w:shd w:val="clear" w:color="auto" w:fill="auto"/>
            <w:vAlign w:val="bottom"/>
          </w:tcPr>
          <w:p w14:paraId="3441B99C" w14:textId="48C4B2CA" w:rsidR="00F04358" w:rsidRPr="003D23BD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7A732E" w14:textId="77777777" w:rsidR="00F04358" w:rsidRPr="007E2029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CA19FEC" w14:textId="0B476504" w:rsidR="00F04358" w:rsidRPr="00502377" w:rsidRDefault="00F04358" w:rsidP="0032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56</w:t>
            </w:r>
            <w:r w:rsidR="005023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F811660" w14:textId="77777777" w:rsidR="00F04358" w:rsidRPr="007E2029" w:rsidRDefault="00F04358" w:rsidP="0032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6441B3E" w14:textId="77777777" w:rsidR="00F04358" w:rsidRPr="007E2029" w:rsidRDefault="00F04358" w:rsidP="0032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D60678" w14:textId="77777777" w:rsidR="00F04358" w:rsidRPr="007E2029" w:rsidRDefault="00F04358" w:rsidP="0032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76C3077A" w14:textId="77777777" w:rsidR="00F04358" w:rsidRPr="007E2029" w:rsidRDefault="00F04358" w:rsidP="0032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02C403" w14:textId="77777777" w:rsidR="00F04358" w:rsidRPr="007E2029" w:rsidRDefault="00F04358" w:rsidP="0032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268820" w14:textId="29E4C4DD" w:rsidR="00F04358" w:rsidRPr="007E2029" w:rsidRDefault="00F04358" w:rsidP="0032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</w:tr>
      <w:tr w:rsidR="00F04358" w:rsidRPr="007E2029" w14:paraId="6FC50E50" w14:textId="77777777" w:rsidTr="00327106">
        <w:trPr>
          <w:tblHeader/>
        </w:trPr>
        <w:tc>
          <w:tcPr>
            <w:tcW w:w="2790" w:type="dxa"/>
            <w:shd w:val="clear" w:color="auto" w:fill="auto"/>
          </w:tcPr>
          <w:p w14:paraId="7F39333E" w14:textId="77777777" w:rsidR="00F04358" w:rsidRPr="007E2029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B5BF08F" w14:textId="3D6824BD" w:rsidR="00F04358" w:rsidRPr="007E2029" w:rsidRDefault="00F04358" w:rsidP="00F0435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</w:tcPr>
          <w:p w14:paraId="506FC3B7" w14:textId="156441DD" w:rsidR="00F04358" w:rsidRPr="007E2029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6AB4166C" w14:textId="77777777" w:rsidR="00F04358" w:rsidRPr="007E2029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656" w:type="dxa"/>
            <w:gridSpan w:val="7"/>
            <w:shd w:val="clear" w:color="auto" w:fill="auto"/>
          </w:tcPr>
          <w:p w14:paraId="19CD305D" w14:textId="77777777" w:rsidR="00F04358" w:rsidRPr="007E2029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F04358" w:rsidRPr="007E2029" w14:paraId="6F672818" w14:textId="77777777" w:rsidTr="00327106">
        <w:trPr>
          <w:tblHeader/>
        </w:trPr>
        <w:tc>
          <w:tcPr>
            <w:tcW w:w="2790" w:type="dxa"/>
            <w:shd w:val="clear" w:color="auto" w:fill="auto"/>
          </w:tcPr>
          <w:p w14:paraId="75C30B8B" w14:textId="77777777" w:rsidR="00F04358" w:rsidRPr="00E866B5" w:rsidRDefault="00F04358" w:rsidP="00F04358">
            <w:pPr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เงินให้กู้ยืมระยะสั้นแก่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0BAFBAC" w14:textId="77777777" w:rsidR="00F04358" w:rsidRPr="007E2029" w:rsidRDefault="00F04358" w:rsidP="00F0435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69ED6B2" w14:textId="7D11D8E6" w:rsidR="00F04358" w:rsidRPr="00074C75" w:rsidRDefault="00F04358" w:rsidP="00F0435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69F469A" w14:textId="77777777" w:rsidR="00F04358" w:rsidRPr="007E2029" w:rsidRDefault="00F04358" w:rsidP="00F04358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656" w:type="dxa"/>
            <w:gridSpan w:val="7"/>
            <w:shd w:val="clear" w:color="auto" w:fill="auto"/>
          </w:tcPr>
          <w:p w14:paraId="476456EA" w14:textId="77777777" w:rsidR="00F04358" w:rsidRPr="007E2029" w:rsidRDefault="00F04358" w:rsidP="00F0435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</w:tr>
      <w:tr w:rsidR="00F04358" w:rsidRPr="007E2029" w14:paraId="7B6C9CFF" w14:textId="77777777" w:rsidTr="00327106">
        <w:tc>
          <w:tcPr>
            <w:tcW w:w="2790" w:type="dxa"/>
            <w:shd w:val="clear" w:color="auto" w:fill="auto"/>
          </w:tcPr>
          <w:p w14:paraId="08484CE8" w14:textId="587A1B07" w:rsidR="00F04358" w:rsidRPr="004E5247" w:rsidRDefault="00F04358" w:rsidP="00F043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4E524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บริษัทใหญ่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9B4B5E" w14:textId="752B6CCC" w:rsidR="00F04358" w:rsidRPr="00E35F2E" w:rsidRDefault="00F04358" w:rsidP="00F04358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49403C33" w14:textId="12616BD0" w:rsidR="00F04358" w:rsidRPr="00E35F2E" w:rsidRDefault="00A85642" w:rsidP="00F04358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1.45</w:t>
            </w:r>
          </w:p>
        </w:tc>
        <w:tc>
          <w:tcPr>
            <w:tcW w:w="236" w:type="dxa"/>
            <w:shd w:val="clear" w:color="auto" w:fill="auto"/>
          </w:tcPr>
          <w:p w14:paraId="40524858" w14:textId="77777777" w:rsidR="00F04358" w:rsidRPr="00985696" w:rsidRDefault="00F04358" w:rsidP="00F043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024" w:type="dxa"/>
            <w:shd w:val="clear" w:color="auto" w:fill="auto"/>
          </w:tcPr>
          <w:p w14:paraId="2FAE2D50" w14:textId="0EF21DD6" w:rsidR="00F04358" w:rsidRPr="008E79B1" w:rsidRDefault="00F04358" w:rsidP="00F04358">
            <w:pPr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80D2BA1" w14:textId="77777777" w:rsidR="00F04358" w:rsidRPr="008E79B1" w:rsidRDefault="00F04358" w:rsidP="00F04358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</w:tcPr>
          <w:p w14:paraId="3C4FA9F6" w14:textId="5CECE429" w:rsidR="00F04358" w:rsidRPr="008E79B1" w:rsidRDefault="00D24E7D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70" w:right="-102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700,000</w:t>
            </w:r>
          </w:p>
        </w:tc>
        <w:tc>
          <w:tcPr>
            <w:tcW w:w="270" w:type="dxa"/>
            <w:shd w:val="clear" w:color="auto" w:fill="auto"/>
          </w:tcPr>
          <w:p w14:paraId="5738207A" w14:textId="77777777" w:rsidR="00F04358" w:rsidRPr="008E79B1" w:rsidRDefault="00F04358" w:rsidP="00F04358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</w:tcPr>
          <w:p w14:paraId="1F42C78E" w14:textId="419252E0" w:rsidR="00F04358" w:rsidRPr="008E79B1" w:rsidRDefault="00D24E7D" w:rsidP="00D2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70" w:right="-102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(700,</w:t>
            </w:r>
            <w:r w:rsidRPr="00D24E7D"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FEE6741" w14:textId="77777777" w:rsidR="00F04358" w:rsidRPr="008E79B1" w:rsidRDefault="00F04358" w:rsidP="00F04358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57FC0C31" w14:textId="29B6B146" w:rsidR="00F04358" w:rsidRPr="008E79B1" w:rsidRDefault="00D24E7D" w:rsidP="004A7D59">
            <w:pPr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327106" w:rsidRPr="007E2029" w14:paraId="3BFF5D4F" w14:textId="77777777" w:rsidTr="00327106">
        <w:tc>
          <w:tcPr>
            <w:tcW w:w="2790" w:type="dxa"/>
            <w:shd w:val="clear" w:color="auto" w:fill="auto"/>
          </w:tcPr>
          <w:p w14:paraId="305D0E3C" w14:textId="1E74FAAC" w:rsidR="00327106" w:rsidRPr="004E5247" w:rsidRDefault="00327106" w:rsidP="00F043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4E524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กิจการอื่นที่เกี่ยวข้องกัน</w:t>
            </w:r>
          </w:p>
        </w:tc>
        <w:tc>
          <w:tcPr>
            <w:tcW w:w="264" w:type="dxa"/>
            <w:shd w:val="clear" w:color="auto" w:fill="auto"/>
          </w:tcPr>
          <w:p w14:paraId="7CF7DC66" w14:textId="77777777" w:rsidR="00327106" w:rsidRPr="00B46A24" w:rsidRDefault="00327106" w:rsidP="00F04358">
            <w:pPr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6" w:type="dxa"/>
            <w:gridSpan w:val="2"/>
            <w:shd w:val="clear" w:color="auto" w:fill="auto"/>
          </w:tcPr>
          <w:p w14:paraId="67495600" w14:textId="607F3219" w:rsidR="00327106" w:rsidRPr="00E35F2E" w:rsidRDefault="00327106" w:rsidP="00F04358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3752927" w14:textId="77777777" w:rsidR="00327106" w:rsidRPr="00985696" w:rsidRDefault="00327106" w:rsidP="00F043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024" w:type="dxa"/>
            <w:shd w:val="clear" w:color="auto" w:fill="auto"/>
          </w:tcPr>
          <w:p w14:paraId="40B866E7" w14:textId="77777777" w:rsidR="00327106" w:rsidRPr="008E79B1" w:rsidRDefault="00327106" w:rsidP="00F04358">
            <w:pPr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" w:type="dxa"/>
            <w:shd w:val="clear" w:color="auto" w:fill="auto"/>
          </w:tcPr>
          <w:p w14:paraId="7D508C6C" w14:textId="77777777" w:rsidR="00327106" w:rsidRPr="008E79B1" w:rsidRDefault="00327106" w:rsidP="00F04358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</w:tcPr>
          <w:p w14:paraId="162809A4" w14:textId="77777777" w:rsidR="00327106" w:rsidRDefault="00327106" w:rsidP="00F04358">
            <w:pPr>
              <w:spacing w:line="240" w:lineRule="atLeast"/>
              <w:ind w:left="-138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9069C8A" w14:textId="77777777" w:rsidR="00327106" w:rsidRPr="008E79B1" w:rsidRDefault="00327106" w:rsidP="00F04358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</w:tcPr>
          <w:p w14:paraId="2DB02A4F" w14:textId="77777777" w:rsidR="00327106" w:rsidRDefault="00327106" w:rsidP="00F04358">
            <w:pPr>
              <w:spacing w:line="240" w:lineRule="atLeast"/>
              <w:ind w:left="-138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A53D9D0" w14:textId="77777777" w:rsidR="00327106" w:rsidRPr="008E79B1" w:rsidRDefault="00327106" w:rsidP="00F04358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5DD7D47B" w14:textId="77777777" w:rsidR="00327106" w:rsidRDefault="00327106" w:rsidP="00F04358">
            <w:pPr>
              <w:tabs>
                <w:tab w:val="decimal" w:pos="70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04358" w:rsidRPr="007E2029" w14:paraId="55C4C3D1" w14:textId="77777777" w:rsidTr="00327106">
        <w:tc>
          <w:tcPr>
            <w:tcW w:w="2790" w:type="dxa"/>
            <w:shd w:val="clear" w:color="auto" w:fill="auto"/>
          </w:tcPr>
          <w:p w14:paraId="54F189B9" w14:textId="77777777" w:rsidR="00F04358" w:rsidRPr="007E2029" w:rsidRDefault="00F04358" w:rsidP="00F04358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ไนเตรทไทย จำกัด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9C3DBC1" w14:textId="536E3F68" w:rsidR="00F04358" w:rsidRPr="00E35F2E" w:rsidRDefault="00F04358" w:rsidP="00F04358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F56E182" w14:textId="45425393" w:rsidR="00F04358" w:rsidRPr="00E35F2E" w:rsidRDefault="00A85642" w:rsidP="00F04358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1.65</w:t>
            </w:r>
          </w:p>
        </w:tc>
        <w:tc>
          <w:tcPr>
            <w:tcW w:w="236" w:type="dxa"/>
            <w:shd w:val="clear" w:color="auto" w:fill="auto"/>
          </w:tcPr>
          <w:p w14:paraId="23161584" w14:textId="77777777" w:rsidR="00F04358" w:rsidRPr="00985696" w:rsidRDefault="00F04358" w:rsidP="00F043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024" w:type="dxa"/>
            <w:shd w:val="clear" w:color="auto" w:fill="auto"/>
          </w:tcPr>
          <w:p w14:paraId="214421E7" w14:textId="03DCAB4F" w:rsidR="00F04358" w:rsidRPr="008E79B1" w:rsidRDefault="00F04358" w:rsidP="00F04358">
            <w:pPr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E79B1">
              <w:rPr>
                <w:rFonts w:asciiTheme="majorBidi" w:hAnsiTheme="majorBidi" w:cstheme="majorBidi"/>
                <w:sz w:val="27"/>
                <w:szCs w:val="27"/>
              </w:rPr>
              <w:t>230,</w:t>
            </w:r>
            <w:r w:rsidRPr="008E79B1"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40" w:type="dxa"/>
            <w:shd w:val="clear" w:color="auto" w:fill="auto"/>
          </w:tcPr>
          <w:p w14:paraId="4DD55031" w14:textId="77777777" w:rsidR="00F04358" w:rsidRPr="008E79B1" w:rsidRDefault="00F04358" w:rsidP="00F04358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</w:tcPr>
          <w:p w14:paraId="0B724743" w14:textId="4AD9D834" w:rsidR="00F04358" w:rsidRPr="008E79B1" w:rsidRDefault="00D24E7D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8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24988D" w14:textId="77777777" w:rsidR="00F04358" w:rsidRPr="008E79B1" w:rsidRDefault="00F04358" w:rsidP="00F04358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</w:tcPr>
          <w:p w14:paraId="28FD3071" w14:textId="7A8CD578" w:rsidR="00F04358" w:rsidRPr="008E79B1" w:rsidRDefault="00D24E7D" w:rsidP="00D2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70" w:right="-102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(50,000)</w:t>
            </w:r>
          </w:p>
        </w:tc>
        <w:tc>
          <w:tcPr>
            <w:tcW w:w="270" w:type="dxa"/>
            <w:shd w:val="clear" w:color="auto" w:fill="auto"/>
          </w:tcPr>
          <w:p w14:paraId="14382304" w14:textId="77777777" w:rsidR="00F04358" w:rsidRPr="008E79B1" w:rsidRDefault="00F04358" w:rsidP="00F04358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48A3FA43" w14:textId="7D726C6E" w:rsidR="00F04358" w:rsidRPr="008E79B1" w:rsidRDefault="00D24E7D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180,000</w:t>
            </w:r>
          </w:p>
        </w:tc>
      </w:tr>
      <w:tr w:rsidR="00327106" w:rsidRPr="007E2029" w14:paraId="0EF12E74" w14:textId="77777777" w:rsidTr="00327106">
        <w:tc>
          <w:tcPr>
            <w:tcW w:w="2790" w:type="dxa"/>
            <w:shd w:val="clear" w:color="auto" w:fill="auto"/>
          </w:tcPr>
          <w:p w14:paraId="7898FCD8" w14:textId="77777777" w:rsidR="00327106" w:rsidRPr="007E2029" w:rsidRDefault="00327106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2028D518" w14:textId="77777777" w:rsidR="00327106" w:rsidRPr="00216E52" w:rsidRDefault="00327106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356" w:type="dxa"/>
            <w:gridSpan w:val="2"/>
            <w:shd w:val="clear" w:color="auto" w:fill="auto"/>
          </w:tcPr>
          <w:p w14:paraId="2E558948" w14:textId="77777777" w:rsidR="00327106" w:rsidRPr="00216E52" w:rsidRDefault="00327106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22806075" w14:textId="77777777" w:rsidR="00327106" w:rsidRPr="00985696" w:rsidRDefault="00327106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32011F0E" w14:textId="1BF897AE" w:rsidR="00327106" w:rsidRPr="00985696" w:rsidRDefault="00327106" w:rsidP="00F0435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E43E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230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AE43E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000</w:t>
            </w:r>
          </w:p>
        </w:tc>
        <w:tc>
          <w:tcPr>
            <w:tcW w:w="240" w:type="dxa"/>
            <w:shd w:val="clear" w:color="auto" w:fill="auto"/>
          </w:tcPr>
          <w:p w14:paraId="7011188D" w14:textId="77777777" w:rsidR="00327106" w:rsidRPr="00985696" w:rsidRDefault="00327106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5AE7C977" w14:textId="45D300FE" w:rsidR="00327106" w:rsidRPr="00985696" w:rsidRDefault="00D24E7D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700,000</w:t>
            </w:r>
          </w:p>
        </w:tc>
        <w:tc>
          <w:tcPr>
            <w:tcW w:w="270" w:type="dxa"/>
            <w:shd w:val="clear" w:color="auto" w:fill="auto"/>
          </w:tcPr>
          <w:p w14:paraId="0928B7F8" w14:textId="77777777" w:rsidR="00327106" w:rsidRPr="00985696" w:rsidRDefault="00327106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</w:tcPr>
          <w:p w14:paraId="7A26617C" w14:textId="61DC3293" w:rsidR="00327106" w:rsidRPr="00E35F2E" w:rsidRDefault="00D24E7D" w:rsidP="00D2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70" w:right="-10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(750,000)</w:t>
            </w:r>
          </w:p>
        </w:tc>
        <w:tc>
          <w:tcPr>
            <w:tcW w:w="270" w:type="dxa"/>
            <w:shd w:val="clear" w:color="auto" w:fill="auto"/>
          </w:tcPr>
          <w:p w14:paraId="2D76BB53" w14:textId="77777777" w:rsidR="00327106" w:rsidRPr="00985696" w:rsidRDefault="00327106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EFD1A92" w14:textId="30F80F17" w:rsidR="00327106" w:rsidRPr="00985696" w:rsidRDefault="00D24E7D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180,000</w:t>
            </w:r>
          </w:p>
        </w:tc>
      </w:tr>
      <w:tr w:rsidR="00327106" w:rsidRPr="007E2029" w14:paraId="716AC487" w14:textId="77777777" w:rsidTr="00327106">
        <w:tc>
          <w:tcPr>
            <w:tcW w:w="2790" w:type="dxa"/>
            <w:shd w:val="clear" w:color="auto" w:fill="auto"/>
          </w:tcPr>
          <w:p w14:paraId="558FE2B1" w14:textId="77777777" w:rsidR="00327106" w:rsidRPr="007E2029" w:rsidRDefault="00327106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264" w:type="dxa"/>
            <w:shd w:val="clear" w:color="auto" w:fill="auto"/>
          </w:tcPr>
          <w:p w14:paraId="0BF8963E" w14:textId="77777777" w:rsidR="00327106" w:rsidRPr="003C7148" w:rsidRDefault="00327106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356" w:type="dxa"/>
            <w:gridSpan w:val="2"/>
            <w:shd w:val="clear" w:color="auto" w:fill="auto"/>
          </w:tcPr>
          <w:p w14:paraId="0C1A2424" w14:textId="77777777" w:rsidR="00327106" w:rsidRPr="003C7148" w:rsidRDefault="00327106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61E93A57" w14:textId="77777777" w:rsidR="00327106" w:rsidRPr="003C7148" w:rsidRDefault="00327106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4B6FFD76" w14:textId="64C2BB23" w:rsidR="00327106" w:rsidRPr="00B73E3B" w:rsidRDefault="00327106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48" w:right="-3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624</w:t>
            </w:r>
          </w:p>
        </w:tc>
        <w:tc>
          <w:tcPr>
            <w:tcW w:w="240" w:type="dxa"/>
            <w:shd w:val="clear" w:color="auto" w:fill="auto"/>
          </w:tcPr>
          <w:p w14:paraId="225B7A40" w14:textId="77777777" w:rsidR="00327106" w:rsidRPr="00B73E3B" w:rsidRDefault="00327106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2A6DAFAF" w14:textId="39EF51F8" w:rsidR="00327106" w:rsidRPr="004E4F9E" w:rsidRDefault="00D24E7D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/>
              </w:rPr>
              <w:t>5,519</w:t>
            </w:r>
          </w:p>
        </w:tc>
        <w:tc>
          <w:tcPr>
            <w:tcW w:w="270" w:type="dxa"/>
            <w:shd w:val="clear" w:color="auto" w:fill="auto"/>
          </w:tcPr>
          <w:p w14:paraId="4CF99C86" w14:textId="77777777" w:rsidR="00327106" w:rsidRPr="00B73E3B" w:rsidRDefault="00327106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14:paraId="1EF69341" w14:textId="7DA62234" w:rsidR="00327106" w:rsidRPr="00B73E3B" w:rsidRDefault="00D24E7D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(5,280)</w:t>
            </w:r>
          </w:p>
        </w:tc>
        <w:tc>
          <w:tcPr>
            <w:tcW w:w="270" w:type="dxa"/>
            <w:shd w:val="clear" w:color="auto" w:fill="auto"/>
          </w:tcPr>
          <w:p w14:paraId="747BDE88" w14:textId="77777777" w:rsidR="00327106" w:rsidRPr="00B73E3B" w:rsidRDefault="00327106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F14F0E8" w14:textId="32F64D0F" w:rsidR="00327106" w:rsidRPr="00B73E3B" w:rsidRDefault="00D24E7D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70" w:right="-102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863</w:t>
            </w:r>
          </w:p>
        </w:tc>
      </w:tr>
      <w:tr w:rsidR="00327106" w:rsidRPr="007E2029" w14:paraId="0DC83786" w14:textId="77777777" w:rsidTr="00327106">
        <w:tc>
          <w:tcPr>
            <w:tcW w:w="2790" w:type="dxa"/>
            <w:shd w:val="clear" w:color="auto" w:fill="auto"/>
          </w:tcPr>
          <w:p w14:paraId="28025D7D" w14:textId="77777777" w:rsidR="00327106" w:rsidRPr="00FC4250" w:rsidRDefault="00327106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264" w:type="dxa"/>
            <w:shd w:val="clear" w:color="auto" w:fill="auto"/>
          </w:tcPr>
          <w:p w14:paraId="7DC9545B" w14:textId="77777777" w:rsidR="00327106" w:rsidRPr="003C7148" w:rsidRDefault="00327106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356" w:type="dxa"/>
            <w:gridSpan w:val="2"/>
            <w:shd w:val="clear" w:color="auto" w:fill="auto"/>
          </w:tcPr>
          <w:p w14:paraId="78F633B4" w14:textId="77777777" w:rsidR="00327106" w:rsidRPr="003C7148" w:rsidRDefault="00327106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82A77D4" w14:textId="77777777" w:rsidR="00327106" w:rsidRPr="003C7148" w:rsidRDefault="00327106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3043C82C" w14:textId="079194BE" w:rsidR="00327106" w:rsidRPr="00985696" w:rsidRDefault="00327106" w:rsidP="00F0435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46A2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230,624</w:t>
            </w:r>
          </w:p>
        </w:tc>
        <w:tc>
          <w:tcPr>
            <w:tcW w:w="240" w:type="dxa"/>
            <w:shd w:val="clear" w:color="auto" w:fill="auto"/>
          </w:tcPr>
          <w:p w14:paraId="336316C1" w14:textId="77777777" w:rsidR="00327106" w:rsidRPr="00985696" w:rsidRDefault="00327106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7B6CAAA0" w14:textId="289D2EE3" w:rsidR="00327106" w:rsidRPr="00985696" w:rsidRDefault="00A85642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705,519</w:t>
            </w:r>
          </w:p>
        </w:tc>
        <w:tc>
          <w:tcPr>
            <w:tcW w:w="270" w:type="dxa"/>
            <w:shd w:val="clear" w:color="auto" w:fill="auto"/>
          </w:tcPr>
          <w:p w14:paraId="12DAA507" w14:textId="77777777" w:rsidR="00327106" w:rsidRPr="00985696" w:rsidRDefault="00327106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</w:tcPr>
          <w:p w14:paraId="68F9BC68" w14:textId="68E2E029" w:rsidR="00327106" w:rsidRPr="0050217E" w:rsidRDefault="00D24E7D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(755,280)</w:t>
            </w:r>
          </w:p>
        </w:tc>
        <w:tc>
          <w:tcPr>
            <w:tcW w:w="270" w:type="dxa"/>
            <w:shd w:val="clear" w:color="auto" w:fill="auto"/>
          </w:tcPr>
          <w:p w14:paraId="4FBDCAD5" w14:textId="77777777" w:rsidR="00327106" w:rsidRPr="00985696" w:rsidRDefault="00327106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F1B1A2E" w14:textId="5EFF511C" w:rsidR="00327106" w:rsidRPr="00B46A24" w:rsidRDefault="00D24E7D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180,863</w:t>
            </w:r>
          </w:p>
        </w:tc>
      </w:tr>
      <w:tr w:rsidR="00327106" w:rsidRPr="007E2029" w14:paraId="19FD2DC5" w14:textId="77777777" w:rsidTr="000206EA">
        <w:tc>
          <w:tcPr>
            <w:tcW w:w="3054" w:type="dxa"/>
            <w:gridSpan w:val="2"/>
            <w:shd w:val="clear" w:color="auto" w:fill="auto"/>
          </w:tcPr>
          <w:p w14:paraId="5506B6DE" w14:textId="77777777" w:rsidR="00327106" w:rsidRPr="007E2029" w:rsidRDefault="00327106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4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73E3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 xml:space="preserve"> </w:t>
            </w:r>
            <w:r w:rsidRPr="00B73E3B">
              <w:rPr>
                <w:rFonts w:asciiTheme="majorBidi" w:hAnsiTheme="majorBidi" w:cs="Angsana New"/>
                <w:sz w:val="27"/>
                <w:szCs w:val="27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 w:cs="Angsana New"/>
                <w:sz w:val="27"/>
                <w:szCs w:val="27"/>
              </w:rPr>
              <w:br/>
            </w:r>
            <w:r w:rsidRPr="00760907">
              <w:rPr>
                <w:rFonts w:asciiTheme="majorBidi" w:hAnsiTheme="majorBidi" w:cs="Angsana New"/>
                <w:sz w:val="27"/>
                <w:szCs w:val="27"/>
              </w:rPr>
              <w:t xml:space="preserve"> </w:t>
            </w:r>
            <w:r w:rsidRPr="00760907">
              <w:rPr>
                <w:rFonts w:asciiTheme="majorBidi" w:hAnsiTheme="majorBidi" w:cs="Angsana New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53F47936" w14:textId="77777777" w:rsidR="00327106" w:rsidRPr="007E2029" w:rsidRDefault="00327106" w:rsidP="00F0435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DAEA33" w14:textId="77777777" w:rsidR="00327106" w:rsidRPr="007E2029" w:rsidRDefault="00327106" w:rsidP="00F043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7A1B6" w14:textId="77777777" w:rsidR="00327106" w:rsidRPr="00B73E3B" w:rsidRDefault="00327106" w:rsidP="00F0435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5E38E45" w14:textId="66880C20" w:rsidR="00327106" w:rsidRPr="00B73E3B" w:rsidRDefault="00327106" w:rsidP="00F0435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5D5CE06" w14:textId="4B30068E" w:rsidR="00327106" w:rsidRPr="002E3912" w:rsidRDefault="00327106" w:rsidP="0073547C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4D97AB" w14:textId="77777777" w:rsidR="00327106" w:rsidRPr="002E3912" w:rsidRDefault="00327106" w:rsidP="00F04358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79C04CA4" w14:textId="0C785353" w:rsidR="00327106" w:rsidRPr="002E3912" w:rsidRDefault="00327106" w:rsidP="0073547C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492164" w14:textId="77777777" w:rsidR="00327106" w:rsidRPr="00B73E3B" w:rsidRDefault="00327106" w:rsidP="00F0435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2F63C" w14:textId="55C2211A" w:rsidR="00327106" w:rsidRPr="00D03DD5" w:rsidRDefault="0073547C" w:rsidP="00F0435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327106" w:rsidRPr="007E2029" w14:paraId="0615786C" w14:textId="77777777" w:rsidTr="00327106">
        <w:tc>
          <w:tcPr>
            <w:tcW w:w="2790" w:type="dxa"/>
            <w:shd w:val="clear" w:color="auto" w:fill="auto"/>
          </w:tcPr>
          <w:p w14:paraId="20D1AD78" w14:textId="77777777" w:rsidR="00327106" w:rsidRPr="007E2029" w:rsidRDefault="00327106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264" w:type="dxa"/>
            <w:shd w:val="clear" w:color="auto" w:fill="auto"/>
          </w:tcPr>
          <w:p w14:paraId="26F89256" w14:textId="77777777" w:rsidR="00327106" w:rsidRPr="007E2029" w:rsidRDefault="00327106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6" w:type="dxa"/>
            <w:gridSpan w:val="2"/>
            <w:shd w:val="clear" w:color="auto" w:fill="auto"/>
          </w:tcPr>
          <w:p w14:paraId="4E895807" w14:textId="77777777" w:rsidR="00327106" w:rsidRPr="007E2029" w:rsidRDefault="00327106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0602DFBC" w14:textId="77777777" w:rsidR="00327106" w:rsidRPr="007E2029" w:rsidRDefault="00327106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4DE4F2" w14:textId="29BB8FE9" w:rsidR="00327106" w:rsidRPr="00B73E3B" w:rsidRDefault="00327106" w:rsidP="00F0435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230,624</w:t>
            </w:r>
          </w:p>
        </w:tc>
        <w:tc>
          <w:tcPr>
            <w:tcW w:w="240" w:type="dxa"/>
            <w:shd w:val="clear" w:color="auto" w:fill="auto"/>
          </w:tcPr>
          <w:p w14:paraId="4254F3DA" w14:textId="77777777" w:rsidR="00327106" w:rsidRPr="00B73E3B" w:rsidRDefault="00327106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</w:tcPr>
          <w:p w14:paraId="501BC72A" w14:textId="77777777" w:rsidR="00327106" w:rsidRPr="00B73E3B" w:rsidRDefault="00327106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4B46F59" w14:textId="77777777" w:rsidR="00327106" w:rsidRPr="00B73E3B" w:rsidRDefault="00327106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</w:tcPr>
          <w:p w14:paraId="2920820D" w14:textId="77777777" w:rsidR="00327106" w:rsidRPr="00B73E3B" w:rsidRDefault="00327106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F29E298" w14:textId="77777777" w:rsidR="00327106" w:rsidRPr="00B73E3B" w:rsidRDefault="00327106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E6D20F" w14:textId="25CF139E" w:rsidR="00327106" w:rsidRPr="00B73E3B" w:rsidRDefault="00D24E7D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180,863</w:t>
            </w:r>
          </w:p>
        </w:tc>
      </w:tr>
    </w:tbl>
    <w:p w14:paraId="6C5B41E7" w14:textId="593003F3" w:rsidR="00B96505" w:rsidRDefault="00B96505" w:rsidP="00A45A34">
      <w:pPr>
        <w:pStyle w:val="Bo-Blankline"/>
        <w:rPr>
          <w:lang w:val="en-US"/>
        </w:rPr>
      </w:pPr>
    </w:p>
    <w:tbl>
      <w:tblPr>
        <w:tblW w:w="92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8"/>
      </w:tblGrid>
      <w:tr w:rsidR="00FC4250" w:rsidRPr="00D92BC6" w14:paraId="191D787E" w14:textId="77777777" w:rsidTr="00327106">
        <w:trPr>
          <w:tblHeader/>
        </w:trPr>
        <w:tc>
          <w:tcPr>
            <w:tcW w:w="4140" w:type="dxa"/>
            <w:shd w:val="clear" w:color="auto" w:fill="auto"/>
          </w:tcPr>
          <w:p w14:paraId="6C121CFF" w14:textId="127F40AF" w:rsidR="00FC4250" w:rsidRPr="00D92BC6" w:rsidRDefault="00FC4250" w:rsidP="00DA74F1">
            <w:pPr>
              <w:spacing w:line="240" w:lineRule="auto"/>
              <w:ind w:right="-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0DEF6551" w14:textId="77777777" w:rsidR="00FC4250" w:rsidRPr="00D92BC6" w:rsidRDefault="00FC4250" w:rsidP="00DA74F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2BC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40E7F83" w14:textId="77777777" w:rsidR="00FC4250" w:rsidRPr="00D92BC6" w:rsidRDefault="00FC4250" w:rsidP="00DA74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shd w:val="clear" w:color="auto" w:fill="auto"/>
          </w:tcPr>
          <w:p w14:paraId="2B3E8913" w14:textId="77777777" w:rsidR="00FC4250" w:rsidRPr="00D92BC6" w:rsidRDefault="00FC4250" w:rsidP="00DA74F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2BC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7106" w:rsidRPr="00D92BC6" w14:paraId="2DE9FA1B" w14:textId="77777777" w:rsidTr="00327106">
        <w:trPr>
          <w:tblHeader/>
        </w:trPr>
        <w:tc>
          <w:tcPr>
            <w:tcW w:w="4140" w:type="dxa"/>
            <w:shd w:val="clear" w:color="auto" w:fill="auto"/>
          </w:tcPr>
          <w:p w14:paraId="332F3643" w14:textId="77777777" w:rsidR="00327106" w:rsidRPr="00D92BC6" w:rsidRDefault="00327106" w:rsidP="0032710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5418A0C" w14:textId="70615340" w:rsidR="00327106" w:rsidRPr="00D92BC6" w:rsidRDefault="00327106" w:rsidP="00327106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2E59C2CE" w14:textId="77777777" w:rsidR="00327106" w:rsidRPr="00D92BC6" w:rsidRDefault="00327106" w:rsidP="0032710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4932783" w14:textId="6325FEB0" w:rsidR="00327106" w:rsidRPr="00D92BC6" w:rsidRDefault="00327106" w:rsidP="00327106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92BC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5C5F9BCA" w14:textId="77777777" w:rsidR="00327106" w:rsidRPr="00D92BC6" w:rsidRDefault="00327106" w:rsidP="003271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AE86DFF" w14:textId="3A2612B5" w:rsidR="00327106" w:rsidRPr="00D92BC6" w:rsidRDefault="00327106" w:rsidP="00327106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21D0B2C5" w14:textId="77777777" w:rsidR="00327106" w:rsidRPr="00D92BC6" w:rsidRDefault="00327106" w:rsidP="003271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5E66EEF4" w14:textId="396228E3" w:rsidR="00327106" w:rsidRPr="00D92BC6" w:rsidRDefault="00327106" w:rsidP="00327106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92BC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327106" w:rsidRPr="00D92BC6" w14:paraId="18E058F3" w14:textId="77777777" w:rsidTr="00327106">
        <w:trPr>
          <w:tblHeader/>
        </w:trPr>
        <w:tc>
          <w:tcPr>
            <w:tcW w:w="4140" w:type="dxa"/>
            <w:shd w:val="clear" w:color="auto" w:fill="auto"/>
          </w:tcPr>
          <w:p w14:paraId="1AA44468" w14:textId="77777777" w:rsidR="00327106" w:rsidRPr="00D92BC6" w:rsidRDefault="00327106" w:rsidP="0032710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AE0F9F6" w14:textId="23485F64" w:rsidR="00327106" w:rsidRPr="00D92BC6" w:rsidRDefault="00327106" w:rsidP="0032710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2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</w:tcPr>
          <w:p w14:paraId="13E22457" w14:textId="77777777" w:rsidR="00327106" w:rsidRPr="00D92BC6" w:rsidRDefault="00327106" w:rsidP="0032710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598EC81" w14:textId="0957C5F8" w:rsidR="00327106" w:rsidRPr="00D92BC6" w:rsidRDefault="00327106" w:rsidP="0032710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2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</w:tcPr>
          <w:p w14:paraId="36B5F4F8" w14:textId="77777777" w:rsidR="00327106" w:rsidRPr="00D92BC6" w:rsidRDefault="00327106" w:rsidP="003271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D839B57" w14:textId="49D85C1C" w:rsidR="00327106" w:rsidRPr="00D92BC6" w:rsidRDefault="00327106" w:rsidP="0032710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2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3CEB6339" w14:textId="77777777" w:rsidR="00327106" w:rsidRPr="00D92BC6" w:rsidRDefault="00327106" w:rsidP="003271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2D4A5D0C" w14:textId="50A255FB" w:rsidR="00327106" w:rsidRPr="00D92BC6" w:rsidRDefault="00327106" w:rsidP="0032710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2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327106" w:rsidRPr="00D92BC6" w14:paraId="60EF335F" w14:textId="77777777" w:rsidTr="00327106">
        <w:trPr>
          <w:tblHeader/>
        </w:trPr>
        <w:tc>
          <w:tcPr>
            <w:tcW w:w="4140" w:type="dxa"/>
            <w:shd w:val="clear" w:color="auto" w:fill="auto"/>
          </w:tcPr>
          <w:p w14:paraId="71C10F9B" w14:textId="6B50AC77" w:rsidR="00327106" w:rsidRPr="00D92BC6" w:rsidRDefault="00327106" w:rsidP="0032710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8" w:type="dxa"/>
            <w:gridSpan w:val="7"/>
          </w:tcPr>
          <w:p w14:paraId="1680A965" w14:textId="77777777" w:rsidR="00327106" w:rsidRPr="00D92BC6" w:rsidRDefault="00327106" w:rsidP="0032710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2BC6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D92BC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D92BC6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327106" w:rsidRPr="00D92BC6" w14:paraId="479EBF50" w14:textId="77777777" w:rsidTr="00327106">
        <w:tc>
          <w:tcPr>
            <w:tcW w:w="4140" w:type="dxa"/>
            <w:shd w:val="clear" w:color="auto" w:fill="auto"/>
          </w:tcPr>
          <w:p w14:paraId="14ABE9EA" w14:textId="10F54EAA" w:rsidR="00327106" w:rsidRPr="00D92BC6" w:rsidRDefault="00327106" w:rsidP="00327106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92BC6">
              <w:rPr>
                <w:rFonts w:ascii="Angsana New" w:hAnsi="Angsana New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ลูกหนี้และ</w:t>
            </w:r>
            <w:r w:rsidRPr="00D92BC6"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  <w:t>เงินทดรอง</w:t>
            </w:r>
            <w:r w:rsidRPr="00D92BC6">
              <w:rPr>
                <w:rFonts w:ascii="Angsana New" w:hAnsi="Angsana New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จ่าย</w:t>
            </w:r>
            <w:r w:rsidRPr="00D92BC6"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2397CE4" w14:textId="77777777" w:rsidR="00327106" w:rsidRPr="00D92BC6" w:rsidRDefault="00327106" w:rsidP="00327106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2790A3A" w14:textId="77777777" w:rsidR="00327106" w:rsidRPr="00D92BC6" w:rsidRDefault="00327106" w:rsidP="00327106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88A0CEA" w14:textId="77777777" w:rsidR="00327106" w:rsidRPr="00D92BC6" w:rsidRDefault="00327106" w:rsidP="00327106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31E4F89" w14:textId="77777777" w:rsidR="00327106" w:rsidRPr="00D92BC6" w:rsidRDefault="00327106" w:rsidP="003271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DE3580" w14:textId="77777777" w:rsidR="00327106" w:rsidRPr="00D92BC6" w:rsidRDefault="00327106" w:rsidP="00327106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3B75DB9" w14:textId="77777777" w:rsidR="00327106" w:rsidRPr="00D92BC6" w:rsidRDefault="00327106" w:rsidP="003271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4C933D2D" w14:textId="77777777" w:rsidR="00327106" w:rsidRPr="00D92BC6" w:rsidRDefault="00327106" w:rsidP="00327106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24E7D" w:rsidRPr="00D92BC6" w14:paraId="7E4FCB8C" w14:textId="77777777" w:rsidTr="00327106">
        <w:tc>
          <w:tcPr>
            <w:tcW w:w="4140" w:type="dxa"/>
            <w:shd w:val="clear" w:color="auto" w:fill="auto"/>
          </w:tcPr>
          <w:p w14:paraId="5392BFBE" w14:textId="77777777" w:rsidR="00D24E7D" w:rsidRPr="00D92BC6" w:rsidRDefault="00D24E7D" w:rsidP="00D24E7D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92BC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3FD2BC02" w14:textId="14ED6751" w:rsidR="00D24E7D" w:rsidRPr="00D92BC6" w:rsidRDefault="00D24E7D" w:rsidP="00D24E7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15,417</w:t>
            </w:r>
          </w:p>
        </w:tc>
        <w:tc>
          <w:tcPr>
            <w:tcW w:w="270" w:type="dxa"/>
          </w:tcPr>
          <w:p w14:paraId="1283665B" w14:textId="77777777" w:rsidR="00D24E7D" w:rsidRPr="00D92BC6" w:rsidRDefault="00D24E7D" w:rsidP="00D24E7D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5FA6B6D" w14:textId="1DFFB71C" w:rsidR="00D24E7D" w:rsidRPr="00D92BC6" w:rsidRDefault="00D24E7D" w:rsidP="00D24E7D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sz w:val="28"/>
                <w:szCs w:val="28"/>
                <w:lang w:val="en-US"/>
              </w:rPr>
              <w:t>4,230</w:t>
            </w:r>
          </w:p>
        </w:tc>
        <w:tc>
          <w:tcPr>
            <w:tcW w:w="270" w:type="dxa"/>
          </w:tcPr>
          <w:p w14:paraId="02F8218C" w14:textId="77777777" w:rsidR="00D24E7D" w:rsidRPr="00D92BC6" w:rsidRDefault="00D24E7D" w:rsidP="00D24E7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42BAF63" w14:textId="084BAFC3" w:rsidR="00D24E7D" w:rsidRPr="00D92BC6" w:rsidRDefault="00D24E7D" w:rsidP="00D24E7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4E7D">
              <w:rPr>
                <w:rFonts w:ascii="Angsana New" w:hAnsi="Angsana New"/>
                <w:sz w:val="28"/>
                <w:szCs w:val="28"/>
                <w:lang w:val="en-US"/>
              </w:rPr>
              <w:t>15,417</w:t>
            </w:r>
          </w:p>
        </w:tc>
        <w:tc>
          <w:tcPr>
            <w:tcW w:w="270" w:type="dxa"/>
            <w:shd w:val="clear" w:color="auto" w:fill="auto"/>
          </w:tcPr>
          <w:p w14:paraId="1AF40CEF" w14:textId="77777777" w:rsidR="00D24E7D" w:rsidRPr="00D92BC6" w:rsidRDefault="00D24E7D" w:rsidP="00D24E7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1FA0FE7D" w14:textId="4E58D438" w:rsidR="00D24E7D" w:rsidRPr="00D92BC6" w:rsidRDefault="00D24E7D" w:rsidP="00D24E7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sz w:val="28"/>
                <w:szCs w:val="28"/>
                <w:lang w:val="en-US"/>
              </w:rPr>
              <w:t>4,230</w:t>
            </w:r>
          </w:p>
        </w:tc>
      </w:tr>
      <w:tr w:rsidR="00D24E7D" w:rsidRPr="00D92BC6" w14:paraId="6E705AA4" w14:textId="77777777" w:rsidTr="00327106">
        <w:tc>
          <w:tcPr>
            <w:tcW w:w="4140" w:type="dxa"/>
            <w:shd w:val="clear" w:color="auto" w:fill="auto"/>
          </w:tcPr>
          <w:p w14:paraId="31045473" w14:textId="77777777" w:rsidR="00D24E7D" w:rsidRPr="00D92BC6" w:rsidRDefault="00D24E7D" w:rsidP="00D24E7D">
            <w:pPr>
              <w:spacing w:line="240" w:lineRule="auto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D92BC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E289A38" w14:textId="77777777" w:rsidR="00D24E7D" w:rsidRPr="00D92BC6" w:rsidRDefault="00D24E7D" w:rsidP="00D24E7D">
            <w:pPr>
              <w:tabs>
                <w:tab w:val="decimal" w:pos="791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6B11309" w14:textId="77777777" w:rsidR="00D24E7D" w:rsidRPr="00D92BC6" w:rsidRDefault="00D24E7D" w:rsidP="00D24E7D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2341F0F" w14:textId="77777777" w:rsidR="00D24E7D" w:rsidRPr="00D92BC6" w:rsidRDefault="00D24E7D" w:rsidP="00D24E7D">
            <w:pPr>
              <w:tabs>
                <w:tab w:val="decimal" w:pos="791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4982D4E" w14:textId="77777777" w:rsidR="00D24E7D" w:rsidRPr="00D92BC6" w:rsidRDefault="00D24E7D" w:rsidP="00D24E7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D0F05A5" w14:textId="77777777" w:rsidR="00D24E7D" w:rsidRPr="00D92BC6" w:rsidRDefault="00D24E7D" w:rsidP="00D24E7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4584B9C" w14:textId="77777777" w:rsidR="00D24E7D" w:rsidRPr="00D92BC6" w:rsidRDefault="00D24E7D" w:rsidP="00D24E7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1A5949C9" w14:textId="77777777" w:rsidR="00D24E7D" w:rsidRPr="00D92BC6" w:rsidRDefault="00D24E7D" w:rsidP="00D24E7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24E7D" w:rsidRPr="00D92BC6" w14:paraId="59B101BA" w14:textId="77777777" w:rsidTr="00327106">
        <w:tc>
          <w:tcPr>
            <w:tcW w:w="4140" w:type="dxa"/>
            <w:shd w:val="clear" w:color="auto" w:fill="auto"/>
          </w:tcPr>
          <w:p w14:paraId="67522F60" w14:textId="77777777" w:rsidR="00D24E7D" w:rsidRPr="00D92BC6" w:rsidRDefault="00D24E7D" w:rsidP="00D24E7D">
            <w:pPr>
              <w:spacing w:line="240" w:lineRule="auto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D92BC6">
              <w:rPr>
                <w:rFonts w:ascii="Angsana New" w:hAnsi="Angsana New"/>
                <w:sz w:val="28"/>
                <w:szCs w:val="28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56F061FF" w14:textId="06CA43A7" w:rsidR="00D24E7D" w:rsidRPr="00D92BC6" w:rsidRDefault="00D24E7D" w:rsidP="00D24E7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120</w:t>
            </w:r>
          </w:p>
        </w:tc>
        <w:tc>
          <w:tcPr>
            <w:tcW w:w="270" w:type="dxa"/>
          </w:tcPr>
          <w:p w14:paraId="5EEC5198" w14:textId="77777777" w:rsidR="00D24E7D" w:rsidRPr="00D92BC6" w:rsidRDefault="00D24E7D" w:rsidP="00D24E7D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032BE1" w14:textId="762079D2" w:rsidR="00D24E7D" w:rsidRPr="00D92BC6" w:rsidRDefault="00D24E7D" w:rsidP="00D24E7D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</w:p>
        </w:tc>
        <w:tc>
          <w:tcPr>
            <w:tcW w:w="270" w:type="dxa"/>
          </w:tcPr>
          <w:p w14:paraId="33B733A7" w14:textId="77777777" w:rsidR="00D24E7D" w:rsidRPr="00D92BC6" w:rsidRDefault="00D24E7D" w:rsidP="00D24E7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454A23" w14:textId="5AA27EF1" w:rsidR="00D24E7D" w:rsidRPr="00D92BC6" w:rsidRDefault="00D24E7D" w:rsidP="00D24E7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4E7D">
              <w:rPr>
                <w:rFonts w:ascii="Angsana New" w:hAnsi="Angsana New"/>
                <w:sz w:val="28"/>
                <w:szCs w:val="28"/>
                <w:lang w:val="en-US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7B39EA97" w14:textId="77777777" w:rsidR="00D24E7D" w:rsidRPr="00D92BC6" w:rsidRDefault="00D24E7D" w:rsidP="00D24E7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77E9A6CD" w14:textId="40D23DC3" w:rsidR="00D24E7D" w:rsidRPr="00D92BC6" w:rsidRDefault="00D24E7D" w:rsidP="00D24E7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</w:p>
        </w:tc>
      </w:tr>
      <w:tr w:rsidR="00D24E7D" w:rsidRPr="00D92BC6" w14:paraId="2C1BCC95" w14:textId="77777777" w:rsidTr="00327106">
        <w:tc>
          <w:tcPr>
            <w:tcW w:w="4140" w:type="dxa"/>
            <w:shd w:val="clear" w:color="auto" w:fill="auto"/>
          </w:tcPr>
          <w:p w14:paraId="59EC2FDE" w14:textId="77777777" w:rsidR="00D24E7D" w:rsidRPr="00D92BC6" w:rsidRDefault="00D24E7D" w:rsidP="00D24E7D">
            <w:pPr>
              <w:spacing w:line="240" w:lineRule="auto"/>
              <w:ind w:right="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92BC6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บางกอกสหประกัน</w:t>
            </w:r>
            <w:r w:rsidRPr="00D92BC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ชีวิต</w:t>
            </w:r>
            <w:r w:rsidRPr="00D92BC6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D92BC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จำกัด </w:t>
            </w:r>
            <w:r w:rsidRPr="00D92BC6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D92BC6">
              <w:rPr>
                <w:rFonts w:ascii="Angsana New" w:hAnsi="Angsana New"/>
                <w:spacing w:val="-6"/>
                <w:sz w:val="28"/>
                <w:szCs w:val="28"/>
                <w:cs/>
              </w:rPr>
              <w:t>มหาชน</w:t>
            </w:r>
            <w:r w:rsidRPr="00D92BC6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4F52BB8" w14:textId="08B321E9" w:rsidR="00D24E7D" w:rsidRPr="00D92BC6" w:rsidRDefault="00D24E7D" w:rsidP="00D24E7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192</w:t>
            </w:r>
          </w:p>
        </w:tc>
        <w:tc>
          <w:tcPr>
            <w:tcW w:w="270" w:type="dxa"/>
          </w:tcPr>
          <w:p w14:paraId="5C9B040A" w14:textId="77777777" w:rsidR="00D24E7D" w:rsidRPr="00D92BC6" w:rsidRDefault="00D24E7D" w:rsidP="00D24E7D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F6D770" w14:textId="56EE6686" w:rsidR="00D24E7D" w:rsidRPr="00D92BC6" w:rsidRDefault="00D24E7D" w:rsidP="00D24E7D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sz w:val="28"/>
                <w:szCs w:val="28"/>
                <w:lang w:val="en-US"/>
              </w:rPr>
              <w:t>723</w:t>
            </w:r>
          </w:p>
        </w:tc>
        <w:tc>
          <w:tcPr>
            <w:tcW w:w="270" w:type="dxa"/>
          </w:tcPr>
          <w:p w14:paraId="35B3BB6E" w14:textId="77777777" w:rsidR="00D24E7D" w:rsidRPr="00D92BC6" w:rsidRDefault="00D24E7D" w:rsidP="00D24E7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B2A3956" w14:textId="26ECB8BF" w:rsidR="00D24E7D" w:rsidRPr="00D92BC6" w:rsidRDefault="00D24E7D" w:rsidP="00D24E7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4E7D">
              <w:rPr>
                <w:rFonts w:ascii="Angsana New" w:hAnsi="Angsana New"/>
                <w:sz w:val="28"/>
                <w:szCs w:val="28"/>
                <w:lang w:val="en-US"/>
              </w:rPr>
              <w:t>192</w:t>
            </w:r>
          </w:p>
        </w:tc>
        <w:tc>
          <w:tcPr>
            <w:tcW w:w="270" w:type="dxa"/>
            <w:shd w:val="clear" w:color="auto" w:fill="auto"/>
          </w:tcPr>
          <w:p w14:paraId="2DE671EF" w14:textId="77777777" w:rsidR="00D24E7D" w:rsidRPr="00D92BC6" w:rsidRDefault="00D24E7D" w:rsidP="00D24E7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7CADA18E" w14:textId="5C983E60" w:rsidR="00D24E7D" w:rsidRPr="00D92BC6" w:rsidRDefault="00D24E7D" w:rsidP="00D24E7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sz w:val="28"/>
                <w:szCs w:val="28"/>
                <w:lang w:val="en-US"/>
              </w:rPr>
              <w:t>723</w:t>
            </w:r>
          </w:p>
        </w:tc>
      </w:tr>
      <w:tr w:rsidR="00D24E7D" w:rsidRPr="00D92BC6" w14:paraId="67A7A2C0" w14:textId="77777777" w:rsidTr="00327106">
        <w:tc>
          <w:tcPr>
            <w:tcW w:w="4140" w:type="dxa"/>
            <w:shd w:val="clear" w:color="auto" w:fill="auto"/>
          </w:tcPr>
          <w:p w14:paraId="41843DAE" w14:textId="77777777" w:rsidR="00D24E7D" w:rsidRPr="00D92BC6" w:rsidRDefault="00D24E7D" w:rsidP="00D24E7D">
            <w:pPr>
              <w:spacing w:line="240" w:lineRule="auto"/>
              <w:ind w:right="2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D92BC6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บางกอกสหประกันภัย จำกัด</w:t>
            </w:r>
            <w:r w:rsidRPr="00D92BC6">
              <w:rPr>
                <w:rFonts w:ascii="Angsana New" w:hAnsi="Angsana New"/>
                <w:spacing w:val="-6"/>
                <w:sz w:val="28"/>
                <w:szCs w:val="28"/>
              </w:rPr>
              <w:t xml:space="preserve"> (</w:t>
            </w:r>
            <w:r w:rsidRPr="00D92BC6">
              <w:rPr>
                <w:rFonts w:ascii="Angsana New" w:hAnsi="Angsana New"/>
                <w:spacing w:val="-6"/>
                <w:sz w:val="28"/>
                <w:szCs w:val="28"/>
                <w:cs/>
              </w:rPr>
              <w:t>มหาชน</w:t>
            </w:r>
            <w:r w:rsidRPr="00D92BC6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93F15FB" w14:textId="1EBE3D74" w:rsidR="00D24E7D" w:rsidRPr="00D92BC6" w:rsidRDefault="00D24E7D" w:rsidP="00D24E7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93,752</w:t>
            </w:r>
          </w:p>
        </w:tc>
        <w:tc>
          <w:tcPr>
            <w:tcW w:w="270" w:type="dxa"/>
          </w:tcPr>
          <w:p w14:paraId="543AE286" w14:textId="77777777" w:rsidR="00D24E7D" w:rsidRPr="00D92BC6" w:rsidRDefault="00D24E7D" w:rsidP="00D24E7D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2110C30" w14:textId="12DFF8A0" w:rsidR="00D24E7D" w:rsidRPr="00D92BC6" w:rsidRDefault="00D24E7D" w:rsidP="00D24E7D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sz w:val="28"/>
                <w:szCs w:val="28"/>
                <w:lang w:val="en-US"/>
              </w:rPr>
              <w:t>49,029</w:t>
            </w:r>
          </w:p>
        </w:tc>
        <w:tc>
          <w:tcPr>
            <w:tcW w:w="270" w:type="dxa"/>
          </w:tcPr>
          <w:p w14:paraId="130D81A8" w14:textId="77777777" w:rsidR="00D24E7D" w:rsidRPr="00D92BC6" w:rsidRDefault="00D24E7D" w:rsidP="00D24E7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833B305" w14:textId="62783F04" w:rsidR="00D24E7D" w:rsidRPr="00D92BC6" w:rsidRDefault="00D24E7D" w:rsidP="00D24E7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4E7D">
              <w:rPr>
                <w:rFonts w:ascii="Angsana New" w:hAnsi="Angsana New"/>
                <w:sz w:val="28"/>
                <w:szCs w:val="28"/>
                <w:lang w:val="en-US"/>
              </w:rPr>
              <w:t>93,752</w:t>
            </w:r>
          </w:p>
        </w:tc>
        <w:tc>
          <w:tcPr>
            <w:tcW w:w="270" w:type="dxa"/>
            <w:shd w:val="clear" w:color="auto" w:fill="auto"/>
          </w:tcPr>
          <w:p w14:paraId="42678801" w14:textId="77777777" w:rsidR="00D24E7D" w:rsidRPr="00D92BC6" w:rsidRDefault="00D24E7D" w:rsidP="00D24E7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18D96941" w14:textId="579DCF3A" w:rsidR="00D24E7D" w:rsidRPr="00D92BC6" w:rsidRDefault="00D24E7D" w:rsidP="00D24E7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sz w:val="28"/>
                <w:szCs w:val="28"/>
                <w:lang w:val="en-US"/>
              </w:rPr>
              <w:t>49,029</w:t>
            </w:r>
          </w:p>
        </w:tc>
      </w:tr>
      <w:tr w:rsidR="00327106" w:rsidRPr="00D92BC6" w14:paraId="1B674241" w14:textId="77777777" w:rsidTr="00327106">
        <w:tc>
          <w:tcPr>
            <w:tcW w:w="4140" w:type="dxa"/>
            <w:shd w:val="clear" w:color="auto" w:fill="auto"/>
          </w:tcPr>
          <w:p w14:paraId="251B8C2C" w14:textId="77777777" w:rsidR="00327106" w:rsidRPr="00D92BC6" w:rsidRDefault="00327106" w:rsidP="00327106">
            <w:pPr>
              <w:spacing w:line="240" w:lineRule="auto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D92BC6">
              <w:rPr>
                <w:rFonts w:ascii="Angsana New" w:hAnsi="Angsana New" w:hint="cs"/>
                <w:sz w:val="28"/>
                <w:szCs w:val="28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CDD4775" w14:textId="03485D0B" w:rsidR="00327106" w:rsidRPr="00D92BC6" w:rsidRDefault="00D24E7D" w:rsidP="00D24E7D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00B1451" w14:textId="77777777" w:rsidR="00327106" w:rsidRPr="00D92BC6" w:rsidRDefault="00327106" w:rsidP="00327106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41745D7" w14:textId="3551D2B7" w:rsidR="00327106" w:rsidRPr="00D92BC6" w:rsidRDefault="00327106" w:rsidP="00327106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sz w:val="28"/>
                <w:szCs w:val="28"/>
                <w:lang w:val="en-US"/>
              </w:rPr>
              <w:t>2,268</w:t>
            </w:r>
          </w:p>
        </w:tc>
        <w:tc>
          <w:tcPr>
            <w:tcW w:w="270" w:type="dxa"/>
          </w:tcPr>
          <w:p w14:paraId="0BDEF77D" w14:textId="77777777" w:rsidR="00327106" w:rsidRPr="00D92BC6" w:rsidRDefault="00327106" w:rsidP="003271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3C93A99" w14:textId="7E198B85" w:rsidR="00327106" w:rsidRPr="00D92BC6" w:rsidRDefault="00D24E7D" w:rsidP="00D24E7D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D9BE4C" w14:textId="77777777" w:rsidR="00327106" w:rsidRPr="00D92BC6" w:rsidRDefault="00327106" w:rsidP="003271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116644BA" w14:textId="5C23C28E" w:rsidR="00327106" w:rsidRPr="00D92BC6" w:rsidRDefault="00327106" w:rsidP="00327106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sz w:val="28"/>
                <w:szCs w:val="28"/>
                <w:lang w:val="en-US"/>
              </w:rPr>
              <w:t>2,268</w:t>
            </w:r>
          </w:p>
        </w:tc>
      </w:tr>
      <w:tr w:rsidR="00327106" w:rsidRPr="00D92BC6" w14:paraId="73EA6741" w14:textId="77777777" w:rsidTr="00327106">
        <w:tc>
          <w:tcPr>
            <w:tcW w:w="4140" w:type="dxa"/>
            <w:shd w:val="clear" w:color="auto" w:fill="auto"/>
          </w:tcPr>
          <w:p w14:paraId="6365714E" w14:textId="77777777" w:rsidR="00327106" w:rsidRPr="00D92BC6" w:rsidRDefault="00327106" w:rsidP="00327106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92B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5B8B84B" w14:textId="7932C20E" w:rsidR="00327106" w:rsidRPr="00D92BC6" w:rsidRDefault="00D24E7D" w:rsidP="00327106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109,481</w:t>
            </w:r>
          </w:p>
        </w:tc>
        <w:tc>
          <w:tcPr>
            <w:tcW w:w="270" w:type="dxa"/>
          </w:tcPr>
          <w:p w14:paraId="5A82F1DB" w14:textId="77777777" w:rsidR="00327106" w:rsidRPr="00D92BC6" w:rsidRDefault="00327106" w:rsidP="00327106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C854BE0" w14:textId="1F0D7FFD" w:rsidR="00327106" w:rsidRPr="00D92BC6" w:rsidRDefault="00327106" w:rsidP="00327106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56,281</w:t>
            </w:r>
          </w:p>
        </w:tc>
        <w:tc>
          <w:tcPr>
            <w:tcW w:w="270" w:type="dxa"/>
          </w:tcPr>
          <w:p w14:paraId="50BCD11A" w14:textId="77777777" w:rsidR="00327106" w:rsidRPr="00D92BC6" w:rsidRDefault="00327106" w:rsidP="003271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6AEAEAE" w14:textId="255D0F1D" w:rsidR="00327106" w:rsidRPr="00D92BC6" w:rsidRDefault="00D24E7D" w:rsidP="00327106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109,481</w:t>
            </w:r>
          </w:p>
        </w:tc>
        <w:tc>
          <w:tcPr>
            <w:tcW w:w="270" w:type="dxa"/>
            <w:shd w:val="clear" w:color="auto" w:fill="auto"/>
          </w:tcPr>
          <w:p w14:paraId="26703A0E" w14:textId="77777777" w:rsidR="00327106" w:rsidRPr="00D92BC6" w:rsidRDefault="00327106" w:rsidP="003271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3A6FF3D8" w14:textId="62EB9D4C" w:rsidR="00327106" w:rsidRPr="00D92BC6" w:rsidRDefault="00327106" w:rsidP="00327106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56,281</w:t>
            </w:r>
          </w:p>
        </w:tc>
      </w:tr>
      <w:tr w:rsidR="00327106" w:rsidRPr="00D92BC6" w14:paraId="11B7A4EA" w14:textId="77777777" w:rsidTr="00327106">
        <w:tc>
          <w:tcPr>
            <w:tcW w:w="4140" w:type="dxa"/>
            <w:shd w:val="clear" w:color="auto" w:fill="auto"/>
          </w:tcPr>
          <w:p w14:paraId="028814E4" w14:textId="214B442D" w:rsidR="00327106" w:rsidRPr="00D92BC6" w:rsidRDefault="00327106" w:rsidP="00327106">
            <w:pPr>
              <w:spacing w:line="240" w:lineRule="auto"/>
              <w:ind w:left="160" w:right="-110" w:hanging="160"/>
              <w:rPr>
                <w:rFonts w:ascii="Angsana New" w:hAnsi="Angsana New"/>
                <w:b/>
                <w:bCs/>
                <w:spacing w:val="6"/>
                <w:sz w:val="28"/>
                <w:szCs w:val="28"/>
                <w:cs/>
              </w:rPr>
            </w:pPr>
            <w:r w:rsidRPr="00D92BC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D92BC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92BC6">
              <w:rPr>
                <w:rFonts w:asciiTheme="majorBidi" w:hAnsi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CA6BEED" w14:textId="0090DC4E" w:rsidR="00327106" w:rsidRPr="00D92BC6" w:rsidRDefault="00EB5E80" w:rsidP="00327106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3F77AA4" w14:textId="77777777" w:rsidR="00327106" w:rsidRPr="00D92BC6" w:rsidRDefault="00327106" w:rsidP="00327106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418930" w14:textId="63F3C7A7" w:rsidR="00327106" w:rsidRPr="00D92BC6" w:rsidRDefault="00327106" w:rsidP="00EB5E80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6389CBA" w14:textId="77777777" w:rsidR="00327106" w:rsidRPr="00D92BC6" w:rsidRDefault="00327106" w:rsidP="003271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4F0EAD8" w14:textId="50605D5F" w:rsidR="00327106" w:rsidRPr="00D92BC6" w:rsidRDefault="00EB5E80" w:rsidP="00EB5E80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6E397C" w14:textId="77777777" w:rsidR="00327106" w:rsidRPr="00D92BC6" w:rsidRDefault="00327106" w:rsidP="003271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7D571B1A" w14:textId="03FE530A" w:rsidR="00327106" w:rsidRPr="00D92BC6" w:rsidRDefault="00327106" w:rsidP="00327106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27106" w:rsidRPr="00D92BC6" w14:paraId="142B869A" w14:textId="77777777" w:rsidTr="00327106">
        <w:tc>
          <w:tcPr>
            <w:tcW w:w="4140" w:type="dxa"/>
            <w:shd w:val="clear" w:color="auto" w:fill="auto"/>
          </w:tcPr>
          <w:p w14:paraId="4D3E7136" w14:textId="77777777" w:rsidR="00327106" w:rsidRPr="00D92BC6" w:rsidRDefault="00327106" w:rsidP="00327106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92BC6"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89F40A" w14:textId="08B3A184" w:rsidR="00327106" w:rsidRPr="00D92BC6" w:rsidRDefault="00D24E7D" w:rsidP="00327106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109,481</w:t>
            </w:r>
          </w:p>
        </w:tc>
        <w:tc>
          <w:tcPr>
            <w:tcW w:w="270" w:type="dxa"/>
          </w:tcPr>
          <w:p w14:paraId="1A641228" w14:textId="77777777" w:rsidR="00327106" w:rsidRPr="00D92BC6" w:rsidRDefault="00327106" w:rsidP="00327106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193903" w14:textId="1A3F3B18" w:rsidR="00327106" w:rsidRPr="00D92BC6" w:rsidRDefault="00327106" w:rsidP="00327106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56,281</w:t>
            </w:r>
          </w:p>
        </w:tc>
        <w:tc>
          <w:tcPr>
            <w:tcW w:w="270" w:type="dxa"/>
          </w:tcPr>
          <w:p w14:paraId="3EACEF92" w14:textId="77777777" w:rsidR="00327106" w:rsidRPr="00D92BC6" w:rsidRDefault="00327106" w:rsidP="003271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6F98D2" w14:textId="10B63FB0" w:rsidR="00327106" w:rsidRPr="00D92BC6" w:rsidRDefault="00D24E7D" w:rsidP="00327106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109,481</w:t>
            </w:r>
          </w:p>
        </w:tc>
        <w:tc>
          <w:tcPr>
            <w:tcW w:w="270" w:type="dxa"/>
            <w:shd w:val="clear" w:color="auto" w:fill="auto"/>
          </w:tcPr>
          <w:p w14:paraId="53466F87" w14:textId="77777777" w:rsidR="00327106" w:rsidRPr="00D92BC6" w:rsidRDefault="00327106" w:rsidP="003271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317392" w14:textId="4EC465B9" w:rsidR="00327106" w:rsidRPr="00D92BC6" w:rsidRDefault="00327106" w:rsidP="00327106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56,281</w:t>
            </w:r>
          </w:p>
        </w:tc>
      </w:tr>
    </w:tbl>
    <w:p w14:paraId="53956716" w14:textId="1B3EABC8" w:rsidR="00DA74F1" w:rsidRDefault="00DA74F1">
      <w:pPr>
        <w:rPr>
          <w:rFonts w:asciiTheme="majorBidi" w:hAnsiTheme="majorBidi" w:cstheme="majorBidi"/>
          <w:sz w:val="28"/>
          <w:szCs w:val="28"/>
        </w:rPr>
      </w:pPr>
    </w:p>
    <w:p w14:paraId="61C635C9" w14:textId="77777777" w:rsidR="00C4542A" w:rsidRDefault="00C4542A">
      <w:pPr>
        <w:rPr>
          <w:rFonts w:asciiTheme="majorBidi" w:hAnsiTheme="majorBidi" w:cstheme="majorBidi"/>
          <w:sz w:val="28"/>
          <w:szCs w:val="28"/>
        </w:rPr>
      </w:pPr>
    </w:p>
    <w:p w14:paraId="0C0A5570" w14:textId="77777777" w:rsidR="00C4542A" w:rsidRPr="00D92BC6" w:rsidRDefault="00C4542A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116"/>
        <w:gridCol w:w="54"/>
        <w:gridCol w:w="216"/>
        <w:gridCol w:w="54"/>
        <w:gridCol w:w="990"/>
      </w:tblGrid>
      <w:tr w:rsidR="009134B7" w:rsidRPr="002E17A5" w14:paraId="6109AC82" w14:textId="77777777" w:rsidTr="002409AB">
        <w:trPr>
          <w:tblHeader/>
        </w:trPr>
        <w:tc>
          <w:tcPr>
            <w:tcW w:w="4050" w:type="dxa"/>
            <w:shd w:val="clear" w:color="auto" w:fill="auto"/>
          </w:tcPr>
          <w:p w14:paraId="4EA80BEB" w14:textId="166CC160" w:rsidR="009134B7" w:rsidRPr="002E17A5" w:rsidRDefault="009134B7" w:rsidP="009134B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2E17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2430" w:type="dxa"/>
            <w:gridSpan w:val="3"/>
          </w:tcPr>
          <w:p w14:paraId="1FDE21E5" w14:textId="77777777" w:rsidR="009134B7" w:rsidRPr="002E17A5" w:rsidRDefault="009134B7" w:rsidP="009134B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17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7C71AC5" w14:textId="77777777" w:rsidR="009134B7" w:rsidRPr="002E17A5" w:rsidRDefault="009134B7" w:rsidP="009134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5"/>
            <w:shd w:val="clear" w:color="auto" w:fill="auto"/>
          </w:tcPr>
          <w:p w14:paraId="1C5AC379" w14:textId="77777777" w:rsidR="009134B7" w:rsidRPr="002E17A5" w:rsidRDefault="009134B7" w:rsidP="009134B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17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34B7" w:rsidRPr="002E17A5" w14:paraId="1BC9C805" w14:textId="77777777" w:rsidTr="002409AB">
        <w:trPr>
          <w:tblHeader/>
        </w:trPr>
        <w:tc>
          <w:tcPr>
            <w:tcW w:w="4050" w:type="dxa"/>
            <w:shd w:val="clear" w:color="auto" w:fill="auto"/>
          </w:tcPr>
          <w:p w14:paraId="4B2BCFDE" w14:textId="4C63BFF5" w:rsidR="009134B7" w:rsidRPr="002E17A5" w:rsidRDefault="009134B7" w:rsidP="009134B7">
            <w:pPr>
              <w:spacing w:line="240" w:lineRule="atLeast"/>
              <w:ind w:left="156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2E17A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สำหรับงวด</w:t>
            </w:r>
            <w:r w:rsidR="002E17A5" w:rsidRPr="002E17A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>เก้า</w:t>
            </w:r>
            <w:r w:rsidRPr="002E17A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เดือนสิ้นสุดวันที่ </w:t>
            </w:r>
            <w:r w:rsidRPr="002E17A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lang w:val="en-US"/>
              </w:rPr>
              <w:t>3</w:t>
            </w:r>
            <w:r w:rsidR="002E17A5" w:rsidRPr="002E17A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  <w:lang w:val="en-US"/>
              </w:rPr>
              <w:t>0 กันยายน</w:t>
            </w:r>
          </w:p>
        </w:tc>
        <w:tc>
          <w:tcPr>
            <w:tcW w:w="1080" w:type="dxa"/>
          </w:tcPr>
          <w:p w14:paraId="6AD24CEA" w14:textId="1C555336" w:rsidR="009134B7" w:rsidRPr="002E17A5" w:rsidRDefault="009134B7" w:rsidP="009134B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</w:tcPr>
          <w:p w14:paraId="20DDA1F9" w14:textId="77777777" w:rsidR="009134B7" w:rsidRPr="002E17A5" w:rsidRDefault="009134B7" w:rsidP="009134B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19B95C3" w14:textId="323BF1EF" w:rsidR="009134B7" w:rsidRPr="002E17A5" w:rsidRDefault="009134B7" w:rsidP="009134B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</w:tcPr>
          <w:p w14:paraId="78CD3E8A" w14:textId="77777777" w:rsidR="009134B7" w:rsidRPr="002E17A5" w:rsidRDefault="009134B7" w:rsidP="009134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4E53921" w14:textId="769B1A65" w:rsidR="009134B7" w:rsidRPr="002E17A5" w:rsidRDefault="009134B7" w:rsidP="009134B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CD90B7" w14:textId="77777777" w:rsidR="009134B7" w:rsidRPr="002E17A5" w:rsidRDefault="009134B7" w:rsidP="009134B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1357B59" w14:textId="27B23ADB" w:rsidR="009134B7" w:rsidRPr="002E17A5" w:rsidRDefault="009134B7" w:rsidP="009134B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9134B7" w:rsidRPr="002E17A5" w14:paraId="1DA028CF" w14:textId="77777777" w:rsidTr="002409AB">
        <w:trPr>
          <w:tblHeader/>
        </w:trPr>
        <w:tc>
          <w:tcPr>
            <w:tcW w:w="4050" w:type="dxa"/>
            <w:shd w:val="clear" w:color="auto" w:fill="auto"/>
          </w:tcPr>
          <w:p w14:paraId="270B349F" w14:textId="77777777" w:rsidR="009134B7" w:rsidRPr="002E17A5" w:rsidRDefault="009134B7" w:rsidP="009134B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5130" w:type="dxa"/>
            <w:gridSpan w:val="9"/>
          </w:tcPr>
          <w:p w14:paraId="73EE7234" w14:textId="77777777" w:rsidR="009134B7" w:rsidRPr="002E17A5" w:rsidRDefault="009134B7" w:rsidP="009134B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17A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E17A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2E17A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B5E80" w:rsidRPr="002E17A5" w14:paraId="7F2A743E" w14:textId="77777777" w:rsidTr="002409AB">
        <w:tc>
          <w:tcPr>
            <w:tcW w:w="4050" w:type="dxa"/>
            <w:shd w:val="clear" w:color="auto" w:fill="auto"/>
            <w:vAlign w:val="bottom"/>
          </w:tcPr>
          <w:p w14:paraId="1BA5384E" w14:textId="77777777" w:rsidR="00EB5E80" w:rsidRPr="002E17A5" w:rsidRDefault="00EB5E80" w:rsidP="00EB5E80">
            <w:pPr>
              <w:spacing w:line="240" w:lineRule="atLeas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2C6DD849" w14:textId="66E3C560" w:rsidR="00EB5E80" w:rsidRPr="002E17A5" w:rsidRDefault="00EB5E80" w:rsidP="00EB5E8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D0F3B18" w14:textId="77777777" w:rsidR="00EB5E80" w:rsidRPr="002E17A5" w:rsidRDefault="00EB5E80" w:rsidP="00EB5E80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C5AC1A4" w14:textId="77777777" w:rsidR="00EB5E80" w:rsidRPr="002E17A5" w:rsidRDefault="00EB5E80" w:rsidP="00EB5E8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0C373B6" w14:textId="77777777" w:rsidR="00EB5E80" w:rsidRPr="002E17A5" w:rsidRDefault="00EB5E80" w:rsidP="00EB5E8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453B03BB" w14:textId="793095B5" w:rsidR="00EB5E80" w:rsidRPr="002E17A5" w:rsidRDefault="00EB5E80" w:rsidP="00EB5E8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40AE505" w14:textId="77777777" w:rsidR="00EB5E80" w:rsidRPr="002E17A5" w:rsidRDefault="00EB5E80" w:rsidP="00EB5E8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31009A41" w14:textId="77777777" w:rsidR="00EB5E80" w:rsidRPr="002E17A5" w:rsidRDefault="00EB5E80" w:rsidP="00EB5E8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B5E80" w:rsidRPr="002E17A5" w14:paraId="18F61AEB" w14:textId="77777777" w:rsidTr="002409AB">
        <w:tc>
          <w:tcPr>
            <w:tcW w:w="4050" w:type="dxa"/>
            <w:shd w:val="clear" w:color="auto" w:fill="auto"/>
          </w:tcPr>
          <w:p w14:paraId="1ABA7D6A" w14:textId="77777777" w:rsidR="00EB5E80" w:rsidRPr="002E17A5" w:rsidRDefault="00EB5E80" w:rsidP="00EB5E80">
            <w:pPr>
              <w:spacing w:line="240" w:lineRule="atLeast"/>
              <w:ind w:left="160" w:right="-110" w:hanging="16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F6A0DF7" w14:textId="4B17F38D" w:rsidR="00EB5E80" w:rsidRPr="002E17A5" w:rsidRDefault="00EB5E80" w:rsidP="00EB5E8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2A6C15B" w14:textId="77777777" w:rsidR="00EB5E80" w:rsidRPr="002E17A5" w:rsidRDefault="00EB5E80" w:rsidP="00EB5E80">
            <w:pPr>
              <w:tabs>
                <w:tab w:val="decimal" w:pos="520"/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2548703" w14:textId="77777777" w:rsidR="00EB5E80" w:rsidRPr="002E17A5" w:rsidRDefault="00EB5E80" w:rsidP="00EB5E80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FCC7ED1" w14:textId="77777777" w:rsidR="00EB5E80" w:rsidRPr="002E17A5" w:rsidRDefault="00EB5E80" w:rsidP="00EB5E80">
            <w:pPr>
              <w:pStyle w:val="Bo-Blankline"/>
              <w:tabs>
                <w:tab w:val="left" w:pos="227"/>
                <w:tab w:val="left" w:pos="454"/>
                <w:tab w:val="decimal" w:pos="5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5329F429" w14:textId="57EC3198" w:rsidR="00EB5E80" w:rsidRPr="002E17A5" w:rsidRDefault="00EB5E80" w:rsidP="00EB5E8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B88B9BD" w14:textId="77777777" w:rsidR="00EB5E80" w:rsidRPr="002E17A5" w:rsidRDefault="00EB5E80" w:rsidP="00EB5E80">
            <w:pPr>
              <w:pStyle w:val="Bo-Blankline"/>
              <w:tabs>
                <w:tab w:val="left" w:pos="227"/>
                <w:tab w:val="left" w:pos="454"/>
                <w:tab w:val="decimal" w:pos="5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174A5045" w14:textId="77777777" w:rsidR="00EB5E80" w:rsidRPr="002E17A5" w:rsidRDefault="00EB5E80" w:rsidP="00EB5E8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B5E80" w:rsidRPr="002E17A5" w14:paraId="0D1CA4B5" w14:textId="77777777" w:rsidTr="002409AB">
        <w:tc>
          <w:tcPr>
            <w:tcW w:w="4050" w:type="dxa"/>
            <w:shd w:val="clear" w:color="auto" w:fill="auto"/>
          </w:tcPr>
          <w:p w14:paraId="34737786" w14:textId="77777777" w:rsidR="00EB5E80" w:rsidRPr="002E17A5" w:rsidRDefault="00EB5E80" w:rsidP="00EB5E80">
            <w:pPr>
              <w:spacing w:line="240" w:lineRule="atLeast"/>
              <w:ind w:left="160" w:right="-110" w:hanging="16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ลูกหนี้และเงินทดรองจ่ายแก่กิจการที่เกี่ยวข้องกัน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CBD1477" w14:textId="70E755D7" w:rsidR="00EB5E80" w:rsidRPr="002E17A5" w:rsidRDefault="00EB5E80" w:rsidP="00EB5E8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CC6E955" w14:textId="77777777" w:rsidR="00EB5E80" w:rsidRPr="002E17A5" w:rsidRDefault="00EB5E80" w:rsidP="00EB5E80">
            <w:pPr>
              <w:tabs>
                <w:tab w:val="decimal" w:pos="520"/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5F21C06" w14:textId="77777777" w:rsidR="00EB5E80" w:rsidRPr="002E17A5" w:rsidRDefault="00EB5E80" w:rsidP="00EB5E80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429EA38" w14:textId="77777777" w:rsidR="00EB5E80" w:rsidRPr="002E17A5" w:rsidRDefault="00EB5E80" w:rsidP="00EB5E80">
            <w:pPr>
              <w:pStyle w:val="Bo-Blankline"/>
              <w:tabs>
                <w:tab w:val="left" w:pos="227"/>
                <w:tab w:val="left" w:pos="454"/>
                <w:tab w:val="decimal" w:pos="5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070B5099" w14:textId="1B378357" w:rsidR="00EB5E80" w:rsidRPr="002E17A5" w:rsidRDefault="00EB5E80" w:rsidP="00EB5E8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81FA093" w14:textId="77777777" w:rsidR="00EB5E80" w:rsidRPr="002E17A5" w:rsidRDefault="00EB5E80" w:rsidP="00EB5E80">
            <w:pPr>
              <w:pStyle w:val="Bo-Blankline"/>
              <w:tabs>
                <w:tab w:val="left" w:pos="227"/>
                <w:tab w:val="left" w:pos="454"/>
                <w:tab w:val="decimal" w:pos="5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505FFA92" w14:textId="77777777" w:rsidR="00EB5E80" w:rsidRPr="002E17A5" w:rsidRDefault="00EB5E80" w:rsidP="00EB5E8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36C39D54" w14:textId="429D5961" w:rsidR="00E07AB6" w:rsidRPr="00C20A9D" w:rsidRDefault="00E07AB6">
      <w:pPr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D34426" w:rsidRPr="002E17A5" w14:paraId="7924E9A8" w14:textId="77777777" w:rsidTr="00D64CE9">
        <w:trPr>
          <w:tblHeader/>
        </w:trPr>
        <w:tc>
          <w:tcPr>
            <w:tcW w:w="4050" w:type="dxa"/>
            <w:shd w:val="clear" w:color="auto" w:fill="auto"/>
          </w:tcPr>
          <w:p w14:paraId="2E57B85D" w14:textId="4C8EA9EC" w:rsidR="00D34426" w:rsidRPr="002E17A5" w:rsidRDefault="00D34426" w:rsidP="00D64CE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76489DF3" w14:textId="77777777" w:rsidR="00D34426" w:rsidRPr="002E17A5" w:rsidRDefault="00D34426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17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E06F22" w14:textId="77777777" w:rsidR="00D34426" w:rsidRPr="002E17A5" w:rsidRDefault="00D34426" w:rsidP="00D64C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F144EEE" w14:textId="77777777" w:rsidR="00D34426" w:rsidRPr="002E17A5" w:rsidRDefault="00D34426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17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17A5" w:rsidRPr="002E17A5" w14:paraId="7209DE88" w14:textId="77777777" w:rsidTr="00D64CE9">
        <w:trPr>
          <w:tblHeader/>
        </w:trPr>
        <w:tc>
          <w:tcPr>
            <w:tcW w:w="4050" w:type="dxa"/>
            <w:shd w:val="clear" w:color="auto" w:fill="auto"/>
          </w:tcPr>
          <w:p w14:paraId="1F92E125" w14:textId="77777777" w:rsidR="002E17A5" w:rsidRPr="002E17A5" w:rsidRDefault="002E17A5" w:rsidP="002E17A5">
            <w:pPr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0D408BA" w14:textId="5D3D4CC7" w:rsidR="002E17A5" w:rsidRPr="002E17A5" w:rsidRDefault="002E17A5" w:rsidP="002E17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2E17A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415FC1EE" w14:textId="77777777" w:rsidR="002E17A5" w:rsidRPr="002E17A5" w:rsidRDefault="002E17A5" w:rsidP="002E17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19F92B1" w14:textId="15B2AB7E" w:rsidR="002E17A5" w:rsidRPr="002E17A5" w:rsidRDefault="002E17A5" w:rsidP="002E17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2E17A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31CB51DD" w14:textId="77777777" w:rsidR="002E17A5" w:rsidRPr="002E17A5" w:rsidRDefault="002E17A5" w:rsidP="002E17A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1062A6" w14:textId="0219B4D7" w:rsidR="002E17A5" w:rsidRPr="002E17A5" w:rsidRDefault="002E17A5" w:rsidP="002E17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2E17A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6FA57290" w14:textId="77777777" w:rsidR="002E17A5" w:rsidRPr="002E17A5" w:rsidRDefault="002E17A5" w:rsidP="002E17A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928EC9C" w14:textId="05D42DA3" w:rsidR="002E17A5" w:rsidRPr="002E17A5" w:rsidRDefault="002E17A5" w:rsidP="002E17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2E17A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2E17A5" w:rsidRPr="002E17A5" w14:paraId="6722788B" w14:textId="77777777" w:rsidTr="00D64CE9">
        <w:trPr>
          <w:tblHeader/>
        </w:trPr>
        <w:tc>
          <w:tcPr>
            <w:tcW w:w="4050" w:type="dxa"/>
            <w:shd w:val="clear" w:color="auto" w:fill="auto"/>
          </w:tcPr>
          <w:p w14:paraId="1824D323" w14:textId="77777777" w:rsidR="002E17A5" w:rsidRPr="002E17A5" w:rsidRDefault="002E17A5" w:rsidP="002E17A5">
            <w:pPr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7C497FE" w14:textId="47388BC1" w:rsidR="002E17A5" w:rsidRPr="002E17A5" w:rsidRDefault="002E17A5" w:rsidP="002E17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</w:tcPr>
          <w:p w14:paraId="2C07C08B" w14:textId="77777777" w:rsidR="002E17A5" w:rsidRPr="002E17A5" w:rsidRDefault="002E17A5" w:rsidP="002E17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726319" w14:textId="0B83579C" w:rsidR="002E17A5" w:rsidRPr="002E17A5" w:rsidRDefault="002E17A5" w:rsidP="002E17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</w:tcPr>
          <w:p w14:paraId="7F507E4F" w14:textId="77777777" w:rsidR="002E17A5" w:rsidRPr="002E17A5" w:rsidRDefault="002E17A5" w:rsidP="002E17A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0AA0CC" w14:textId="4625ED9F" w:rsidR="002E17A5" w:rsidRPr="002E17A5" w:rsidRDefault="002E17A5" w:rsidP="002E17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08C794F2" w14:textId="77777777" w:rsidR="002E17A5" w:rsidRPr="002E17A5" w:rsidRDefault="002E17A5" w:rsidP="002E17A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BA9AB6E" w14:textId="4D2A530B" w:rsidR="002E17A5" w:rsidRPr="002E17A5" w:rsidRDefault="002E17A5" w:rsidP="002E17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2E17A5" w:rsidRPr="002E17A5" w14:paraId="393EBFA2" w14:textId="77777777" w:rsidTr="00D64CE9">
        <w:trPr>
          <w:tblHeader/>
        </w:trPr>
        <w:tc>
          <w:tcPr>
            <w:tcW w:w="4050" w:type="dxa"/>
            <w:shd w:val="clear" w:color="auto" w:fill="auto"/>
          </w:tcPr>
          <w:p w14:paraId="307767C1" w14:textId="77777777" w:rsidR="002E17A5" w:rsidRPr="002E17A5" w:rsidRDefault="002E17A5" w:rsidP="002E17A5">
            <w:pPr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</w:tcPr>
          <w:p w14:paraId="6FD4293B" w14:textId="77777777" w:rsidR="002E17A5" w:rsidRPr="002E17A5" w:rsidRDefault="002E17A5" w:rsidP="002E17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17A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E17A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2E17A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E17A5" w:rsidRPr="002E17A5" w14:paraId="2AE74370" w14:textId="77777777" w:rsidTr="00D64CE9">
        <w:tc>
          <w:tcPr>
            <w:tcW w:w="4050" w:type="dxa"/>
            <w:shd w:val="clear" w:color="auto" w:fill="auto"/>
          </w:tcPr>
          <w:p w14:paraId="4C2A15EA" w14:textId="181999A7" w:rsidR="002E17A5" w:rsidRPr="002E17A5" w:rsidRDefault="002E17A5" w:rsidP="002E17A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17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05978BB3" w14:textId="77777777" w:rsidR="002E17A5" w:rsidRPr="002E17A5" w:rsidRDefault="002E17A5" w:rsidP="002E17A5">
            <w:pPr>
              <w:tabs>
                <w:tab w:val="decimal" w:pos="86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1D715C4" w14:textId="77777777" w:rsidR="002E17A5" w:rsidRPr="002E17A5" w:rsidRDefault="002E17A5" w:rsidP="002E17A5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36ABB78" w14:textId="77777777" w:rsidR="002E17A5" w:rsidRPr="002E17A5" w:rsidRDefault="002E17A5" w:rsidP="002E17A5">
            <w:pPr>
              <w:tabs>
                <w:tab w:val="decimal" w:pos="86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0A6DE6F" w14:textId="77777777" w:rsidR="002E17A5" w:rsidRPr="002E17A5" w:rsidRDefault="002E17A5" w:rsidP="002E17A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B01B1E" w14:textId="77777777" w:rsidR="002E17A5" w:rsidRPr="002E17A5" w:rsidRDefault="002E17A5" w:rsidP="002E17A5">
            <w:pPr>
              <w:tabs>
                <w:tab w:val="decimal" w:pos="866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B0D4315" w14:textId="77777777" w:rsidR="002E17A5" w:rsidRPr="002E17A5" w:rsidRDefault="002E17A5" w:rsidP="002E17A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D38020" w14:textId="77777777" w:rsidR="002E17A5" w:rsidRPr="002E17A5" w:rsidRDefault="002E17A5" w:rsidP="002E17A5">
            <w:pPr>
              <w:tabs>
                <w:tab w:val="decimal" w:pos="866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E17A5" w:rsidRPr="002E17A5" w14:paraId="74B71114" w14:textId="77777777" w:rsidTr="00D64CE9">
        <w:tc>
          <w:tcPr>
            <w:tcW w:w="4050" w:type="dxa"/>
            <w:shd w:val="clear" w:color="auto" w:fill="auto"/>
          </w:tcPr>
          <w:p w14:paraId="374A85CA" w14:textId="77777777" w:rsidR="002E17A5" w:rsidRPr="002E17A5" w:rsidRDefault="002E17A5" w:rsidP="002E17A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17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40FB6B5A" w14:textId="4B4EDDAF" w:rsidR="002E17A5" w:rsidRPr="002E17A5" w:rsidRDefault="00D24E7D" w:rsidP="002E17A5">
            <w:pPr>
              <w:tabs>
                <w:tab w:val="decimal" w:pos="86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21,375</w:t>
            </w:r>
          </w:p>
        </w:tc>
        <w:tc>
          <w:tcPr>
            <w:tcW w:w="270" w:type="dxa"/>
          </w:tcPr>
          <w:p w14:paraId="085234CA" w14:textId="77777777" w:rsidR="002E17A5" w:rsidRPr="002E17A5" w:rsidRDefault="002E17A5" w:rsidP="002E17A5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4BFDBBC" w14:textId="2ABC9EF4" w:rsidR="002E17A5" w:rsidRPr="002E17A5" w:rsidRDefault="002E17A5" w:rsidP="002E17A5">
            <w:pPr>
              <w:tabs>
                <w:tab w:val="decimal" w:pos="86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151,820</w:t>
            </w:r>
          </w:p>
        </w:tc>
        <w:tc>
          <w:tcPr>
            <w:tcW w:w="270" w:type="dxa"/>
          </w:tcPr>
          <w:p w14:paraId="5F5D9788" w14:textId="77777777" w:rsidR="002E17A5" w:rsidRPr="002E17A5" w:rsidRDefault="002E17A5" w:rsidP="002E17A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48B2D40" w14:textId="1F8721A2" w:rsidR="002E17A5" w:rsidRPr="002E17A5" w:rsidRDefault="0063393E" w:rsidP="002E17A5">
            <w:pPr>
              <w:tabs>
                <w:tab w:val="decimal" w:pos="866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21,375</w:t>
            </w:r>
          </w:p>
        </w:tc>
        <w:tc>
          <w:tcPr>
            <w:tcW w:w="270" w:type="dxa"/>
            <w:shd w:val="clear" w:color="auto" w:fill="auto"/>
          </w:tcPr>
          <w:p w14:paraId="0A53B8DC" w14:textId="77777777" w:rsidR="002E17A5" w:rsidRPr="002E17A5" w:rsidRDefault="002E17A5" w:rsidP="002E17A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8E783C6" w14:textId="10A40E5D" w:rsidR="002E17A5" w:rsidRPr="002E17A5" w:rsidRDefault="002E17A5" w:rsidP="002E17A5">
            <w:pPr>
              <w:tabs>
                <w:tab w:val="decimal" w:pos="866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151,820</w:t>
            </w:r>
          </w:p>
        </w:tc>
      </w:tr>
      <w:tr w:rsidR="002E17A5" w:rsidRPr="002E17A5" w14:paraId="4E02188D" w14:textId="77777777" w:rsidTr="00D64CE9">
        <w:tc>
          <w:tcPr>
            <w:tcW w:w="4050" w:type="dxa"/>
            <w:shd w:val="clear" w:color="auto" w:fill="auto"/>
          </w:tcPr>
          <w:p w14:paraId="2E17176A" w14:textId="77777777" w:rsidR="002E17A5" w:rsidRPr="002E17A5" w:rsidRDefault="002E17A5" w:rsidP="002E17A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17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6EA0DC2" w14:textId="77777777" w:rsidR="002E17A5" w:rsidRPr="002E17A5" w:rsidRDefault="002E17A5" w:rsidP="002E17A5">
            <w:pPr>
              <w:tabs>
                <w:tab w:val="decimal" w:pos="86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C1E938F" w14:textId="77777777" w:rsidR="002E17A5" w:rsidRPr="002E17A5" w:rsidRDefault="002E17A5" w:rsidP="002E17A5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C0FA4BF" w14:textId="77777777" w:rsidR="002E17A5" w:rsidRPr="002E17A5" w:rsidRDefault="002E17A5" w:rsidP="002E17A5">
            <w:pPr>
              <w:tabs>
                <w:tab w:val="decimal" w:pos="86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5F301E62" w14:textId="77777777" w:rsidR="002E17A5" w:rsidRPr="002E17A5" w:rsidRDefault="002E17A5" w:rsidP="002E17A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40A7E20" w14:textId="77777777" w:rsidR="002E17A5" w:rsidRPr="002E17A5" w:rsidRDefault="002E17A5" w:rsidP="002E17A5">
            <w:pPr>
              <w:tabs>
                <w:tab w:val="decimal" w:pos="866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1957A60" w14:textId="77777777" w:rsidR="002E17A5" w:rsidRPr="002E17A5" w:rsidRDefault="002E17A5" w:rsidP="002E17A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848C2A" w14:textId="77777777" w:rsidR="002E17A5" w:rsidRPr="002E17A5" w:rsidRDefault="002E17A5" w:rsidP="002E17A5">
            <w:pPr>
              <w:tabs>
                <w:tab w:val="decimal" w:pos="866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E17A5" w:rsidRPr="002E17A5" w14:paraId="3D4FB6B0" w14:textId="77777777" w:rsidTr="00D64CE9">
        <w:tc>
          <w:tcPr>
            <w:tcW w:w="4050" w:type="dxa"/>
            <w:shd w:val="clear" w:color="auto" w:fill="auto"/>
          </w:tcPr>
          <w:p w14:paraId="4174A546" w14:textId="77777777" w:rsidR="002E17A5" w:rsidRPr="002E17A5" w:rsidRDefault="002E17A5" w:rsidP="002E17A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ทีพีไอ</w:t>
            </w:r>
            <w:r w:rsidRPr="002E17A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E17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โพลีน ชีวะอินทรีย์ จำกัด </w:t>
            </w:r>
          </w:p>
        </w:tc>
        <w:tc>
          <w:tcPr>
            <w:tcW w:w="1080" w:type="dxa"/>
            <w:shd w:val="clear" w:color="auto" w:fill="auto"/>
          </w:tcPr>
          <w:p w14:paraId="32F55648" w14:textId="4C8ACDBC" w:rsidR="002E17A5" w:rsidRPr="002E17A5" w:rsidRDefault="00D24E7D" w:rsidP="002E17A5">
            <w:pPr>
              <w:tabs>
                <w:tab w:val="decimal" w:pos="86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371</w:t>
            </w:r>
          </w:p>
        </w:tc>
        <w:tc>
          <w:tcPr>
            <w:tcW w:w="270" w:type="dxa"/>
          </w:tcPr>
          <w:p w14:paraId="08FBD88F" w14:textId="77777777" w:rsidR="002E17A5" w:rsidRPr="002E17A5" w:rsidRDefault="002E17A5" w:rsidP="002E17A5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0AF959B" w14:textId="212AC877" w:rsidR="002E17A5" w:rsidRPr="002E17A5" w:rsidRDefault="002E17A5" w:rsidP="002E17A5">
            <w:pPr>
              <w:tabs>
                <w:tab w:val="decimal" w:pos="86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</w:p>
        </w:tc>
        <w:tc>
          <w:tcPr>
            <w:tcW w:w="270" w:type="dxa"/>
          </w:tcPr>
          <w:p w14:paraId="2B0B22DE" w14:textId="77777777" w:rsidR="002E17A5" w:rsidRPr="002E17A5" w:rsidRDefault="002E17A5" w:rsidP="002E17A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5456408" w14:textId="1977C9DD" w:rsidR="002E17A5" w:rsidRPr="002E17A5" w:rsidRDefault="0063393E" w:rsidP="002E17A5">
            <w:pPr>
              <w:tabs>
                <w:tab w:val="decimal" w:pos="866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371</w:t>
            </w:r>
          </w:p>
        </w:tc>
        <w:tc>
          <w:tcPr>
            <w:tcW w:w="270" w:type="dxa"/>
            <w:shd w:val="clear" w:color="auto" w:fill="auto"/>
          </w:tcPr>
          <w:p w14:paraId="321B6864" w14:textId="77777777" w:rsidR="002E17A5" w:rsidRPr="002E17A5" w:rsidRDefault="002E17A5" w:rsidP="002E17A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8083DE" w14:textId="00C7C029" w:rsidR="002E17A5" w:rsidRPr="002E17A5" w:rsidRDefault="002E17A5" w:rsidP="002E17A5">
            <w:pPr>
              <w:tabs>
                <w:tab w:val="decimal" w:pos="866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</w:p>
        </w:tc>
      </w:tr>
      <w:tr w:rsidR="00D24E7D" w:rsidRPr="002E17A5" w14:paraId="44F0FDFD" w14:textId="77777777" w:rsidTr="00D64CE9">
        <w:tc>
          <w:tcPr>
            <w:tcW w:w="4050" w:type="dxa"/>
            <w:shd w:val="clear" w:color="auto" w:fill="auto"/>
          </w:tcPr>
          <w:p w14:paraId="62B1AF04" w14:textId="28F23A75" w:rsidR="00D24E7D" w:rsidRPr="002E17A5" w:rsidRDefault="00D24E7D" w:rsidP="002E17A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55940C96" w14:textId="0EA6C691" w:rsidR="00D24E7D" w:rsidRPr="002E17A5" w:rsidRDefault="00D24E7D" w:rsidP="002E17A5">
            <w:pPr>
              <w:tabs>
                <w:tab w:val="decimal" w:pos="86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270" w:type="dxa"/>
          </w:tcPr>
          <w:p w14:paraId="2BB3B20E" w14:textId="77777777" w:rsidR="00D24E7D" w:rsidRPr="002E17A5" w:rsidRDefault="00D24E7D" w:rsidP="002E17A5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7C29B94" w14:textId="2F1C6D89" w:rsidR="00D24E7D" w:rsidRPr="002E17A5" w:rsidRDefault="00D24E7D" w:rsidP="00D24E7D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FD74418" w14:textId="77777777" w:rsidR="00D24E7D" w:rsidRPr="002E17A5" w:rsidRDefault="00D24E7D" w:rsidP="002E17A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05C49ED" w14:textId="7E2FB28C" w:rsidR="00D24E7D" w:rsidRPr="002E17A5" w:rsidRDefault="0063393E" w:rsidP="002E17A5">
            <w:pPr>
              <w:tabs>
                <w:tab w:val="decimal" w:pos="866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5F8CD0A7" w14:textId="77777777" w:rsidR="00D24E7D" w:rsidRPr="002E17A5" w:rsidRDefault="00D24E7D" w:rsidP="002E17A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82D826A" w14:textId="74D4C1BC" w:rsidR="00D24E7D" w:rsidRPr="002E17A5" w:rsidRDefault="004A7D59" w:rsidP="004A7D59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E17A5" w:rsidRPr="002E17A5" w14:paraId="7548E0B0" w14:textId="77777777" w:rsidTr="00D64CE9">
        <w:tc>
          <w:tcPr>
            <w:tcW w:w="4050" w:type="dxa"/>
            <w:shd w:val="clear" w:color="auto" w:fill="auto"/>
          </w:tcPr>
          <w:p w14:paraId="36204C04" w14:textId="77777777" w:rsidR="002E17A5" w:rsidRPr="002E17A5" w:rsidRDefault="002E17A5" w:rsidP="002E17A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ทีพีไอ รักษ์สุขภาพ จำกัด</w:t>
            </w:r>
          </w:p>
        </w:tc>
        <w:tc>
          <w:tcPr>
            <w:tcW w:w="1080" w:type="dxa"/>
            <w:shd w:val="clear" w:color="auto" w:fill="auto"/>
          </w:tcPr>
          <w:p w14:paraId="1010F346" w14:textId="5DC0F76E" w:rsidR="002E17A5" w:rsidRPr="002E17A5" w:rsidRDefault="00D24E7D" w:rsidP="002E17A5">
            <w:pPr>
              <w:tabs>
                <w:tab w:val="decimal" w:pos="86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1,844</w:t>
            </w:r>
          </w:p>
        </w:tc>
        <w:tc>
          <w:tcPr>
            <w:tcW w:w="270" w:type="dxa"/>
          </w:tcPr>
          <w:p w14:paraId="75517248" w14:textId="77777777" w:rsidR="002E17A5" w:rsidRPr="002E17A5" w:rsidRDefault="002E17A5" w:rsidP="002E17A5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09A3AA7" w14:textId="01593E33" w:rsidR="002E17A5" w:rsidRPr="002E17A5" w:rsidRDefault="002E17A5" w:rsidP="002E17A5">
            <w:pPr>
              <w:tabs>
                <w:tab w:val="decimal" w:pos="86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745</w:t>
            </w:r>
          </w:p>
        </w:tc>
        <w:tc>
          <w:tcPr>
            <w:tcW w:w="270" w:type="dxa"/>
          </w:tcPr>
          <w:p w14:paraId="47C8F44E" w14:textId="77777777" w:rsidR="002E17A5" w:rsidRPr="002E17A5" w:rsidRDefault="002E17A5" w:rsidP="002E17A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5133CC" w14:textId="7FCA4A9B" w:rsidR="002E17A5" w:rsidRPr="002E17A5" w:rsidRDefault="0063393E" w:rsidP="002E17A5">
            <w:pPr>
              <w:tabs>
                <w:tab w:val="decimal" w:pos="866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1,844</w:t>
            </w:r>
          </w:p>
        </w:tc>
        <w:tc>
          <w:tcPr>
            <w:tcW w:w="270" w:type="dxa"/>
            <w:shd w:val="clear" w:color="auto" w:fill="auto"/>
          </w:tcPr>
          <w:p w14:paraId="5D3CDC52" w14:textId="77777777" w:rsidR="002E17A5" w:rsidRPr="002E17A5" w:rsidRDefault="002E17A5" w:rsidP="002E17A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DD0D03" w14:textId="0A23851E" w:rsidR="002E17A5" w:rsidRPr="002E17A5" w:rsidRDefault="002E17A5" w:rsidP="002E17A5">
            <w:pPr>
              <w:tabs>
                <w:tab w:val="decimal" w:pos="866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745</w:t>
            </w:r>
          </w:p>
        </w:tc>
      </w:tr>
      <w:tr w:rsidR="002E17A5" w:rsidRPr="002E17A5" w14:paraId="54605AE4" w14:textId="77777777" w:rsidTr="009134B7">
        <w:tc>
          <w:tcPr>
            <w:tcW w:w="4050" w:type="dxa"/>
            <w:shd w:val="clear" w:color="auto" w:fill="auto"/>
          </w:tcPr>
          <w:p w14:paraId="07E0AD6A" w14:textId="77777777" w:rsidR="002E17A5" w:rsidRPr="002E17A5" w:rsidRDefault="002E17A5" w:rsidP="002E17A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1696E15" w14:textId="4EE1209C" w:rsidR="002E17A5" w:rsidRPr="002E17A5" w:rsidRDefault="00D24E7D" w:rsidP="002E17A5">
            <w:pPr>
              <w:tabs>
                <w:tab w:val="decimal" w:pos="86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54B10CC5" w14:textId="77777777" w:rsidR="002E17A5" w:rsidRPr="002E17A5" w:rsidRDefault="002E17A5" w:rsidP="002E17A5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743C60C" w14:textId="57B3CA25" w:rsidR="002E17A5" w:rsidRPr="002E17A5" w:rsidRDefault="002E17A5" w:rsidP="002E17A5">
            <w:pPr>
              <w:tabs>
                <w:tab w:val="decimal" w:pos="86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</w:p>
        </w:tc>
        <w:tc>
          <w:tcPr>
            <w:tcW w:w="270" w:type="dxa"/>
          </w:tcPr>
          <w:p w14:paraId="6E118416" w14:textId="77777777" w:rsidR="002E17A5" w:rsidRPr="002E17A5" w:rsidRDefault="002E17A5" w:rsidP="002E17A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1053601" w14:textId="0E9D1C5D" w:rsidR="002E17A5" w:rsidRPr="002E17A5" w:rsidRDefault="0063393E" w:rsidP="002E17A5">
            <w:pPr>
              <w:tabs>
                <w:tab w:val="decimal" w:pos="866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FF5A180" w14:textId="77777777" w:rsidR="002E17A5" w:rsidRPr="002E17A5" w:rsidRDefault="002E17A5" w:rsidP="002E17A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417CDE" w14:textId="0FB6876D" w:rsidR="002E17A5" w:rsidRPr="002E17A5" w:rsidRDefault="002E17A5" w:rsidP="002E17A5">
            <w:pPr>
              <w:tabs>
                <w:tab w:val="decimal" w:pos="866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</w:p>
        </w:tc>
      </w:tr>
      <w:tr w:rsidR="002E17A5" w:rsidRPr="002E17A5" w14:paraId="4C1BD96C" w14:textId="77777777" w:rsidTr="009134B7">
        <w:tc>
          <w:tcPr>
            <w:tcW w:w="4050" w:type="dxa"/>
            <w:shd w:val="clear" w:color="auto" w:fill="auto"/>
          </w:tcPr>
          <w:p w14:paraId="0F8BBB9E" w14:textId="77777777" w:rsidR="002E17A5" w:rsidRPr="002E17A5" w:rsidRDefault="002E17A5" w:rsidP="002E17A5">
            <w:pPr>
              <w:spacing w:line="380" w:lineRule="exact"/>
              <w:ind w:right="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17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A94741" w14:textId="460F9CDB" w:rsidR="002E17A5" w:rsidRPr="002E17A5" w:rsidRDefault="00D24E7D" w:rsidP="002E17A5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23,616</w:t>
            </w:r>
          </w:p>
        </w:tc>
        <w:tc>
          <w:tcPr>
            <w:tcW w:w="270" w:type="dxa"/>
          </w:tcPr>
          <w:p w14:paraId="3F1F84EB" w14:textId="77777777" w:rsidR="002E17A5" w:rsidRPr="002E17A5" w:rsidRDefault="002E17A5" w:rsidP="002E17A5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3B1266" w14:textId="275EE04F" w:rsidR="002E17A5" w:rsidRPr="002E17A5" w:rsidRDefault="002E17A5" w:rsidP="002E17A5">
            <w:pPr>
              <w:tabs>
                <w:tab w:val="decimal" w:pos="86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152,864</w:t>
            </w:r>
          </w:p>
        </w:tc>
        <w:tc>
          <w:tcPr>
            <w:tcW w:w="270" w:type="dxa"/>
          </w:tcPr>
          <w:p w14:paraId="703DA386" w14:textId="77777777" w:rsidR="002E17A5" w:rsidRPr="002E17A5" w:rsidRDefault="002E17A5" w:rsidP="002E17A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B74F08" w14:textId="46A103A3" w:rsidR="002E17A5" w:rsidRPr="002E17A5" w:rsidRDefault="0063393E" w:rsidP="002E17A5">
            <w:pPr>
              <w:tabs>
                <w:tab w:val="decimal" w:pos="866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23,616</w:t>
            </w:r>
          </w:p>
        </w:tc>
        <w:tc>
          <w:tcPr>
            <w:tcW w:w="270" w:type="dxa"/>
            <w:shd w:val="clear" w:color="auto" w:fill="auto"/>
          </w:tcPr>
          <w:p w14:paraId="1E5FA96B" w14:textId="77777777" w:rsidR="002E17A5" w:rsidRPr="002E17A5" w:rsidRDefault="002E17A5" w:rsidP="002E17A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F33A99" w14:textId="68761010" w:rsidR="002E17A5" w:rsidRPr="002E17A5" w:rsidRDefault="002E17A5" w:rsidP="002E17A5">
            <w:pPr>
              <w:tabs>
                <w:tab w:val="decimal" w:pos="866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152,864</w:t>
            </w:r>
          </w:p>
        </w:tc>
      </w:tr>
    </w:tbl>
    <w:p w14:paraId="0D9A2D3D" w14:textId="2F6129FA" w:rsidR="00DA74F1" w:rsidRPr="00C20A9D" w:rsidRDefault="00DA74F1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9"/>
        <w:gridCol w:w="1080"/>
        <w:gridCol w:w="236"/>
        <w:gridCol w:w="34"/>
        <w:gridCol w:w="1081"/>
        <w:gridCol w:w="260"/>
        <w:gridCol w:w="10"/>
        <w:gridCol w:w="1080"/>
        <w:gridCol w:w="245"/>
        <w:gridCol w:w="25"/>
        <w:gridCol w:w="1080"/>
      </w:tblGrid>
      <w:tr w:rsidR="005B1547" w14:paraId="3492A14E" w14:textId="77777777" w:rsidTr="00C4542A">
        <w:tc>
          <w:tcPr>
            <w:tcW w:w="4049" w:type="dxa"/>
            <w:hideMark/>
          </w:tcPr>
          <w:p w14:paraId="6302DC21" w14:textId="1BA9C8B9" w:rsidR="005B1547" w:rsidRPr="002E17A5" w:rsidRDefault="005B1547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</w:pPr>
          </w:p>
        </w:tc>
        <w:tc>
          <w:tcPr>
            <w:tcW w:w="2431" w:type="dxa"/>
            <w:gridSpan w:val="4"/>
            <w:hideMark/>
          </w:tcPr>
          <w:p w14:paraId="7FC3DAD1" w14:textId="77777777" w:rsidR="005B1547" w:rsidRPr="002E17A5" w:rsidRDefault="005B15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E17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17AE754C" w14:textId="77777777" w:rsidR="005B1547" w:rsidRPr="002E17A5" w:rsidRDefault="005B15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40" w:type="dxa"/>
            <w:gridSpan w:val="5"/>
            <w:hideMark/>
          </w:tcPr>
          <w:p w14:paraId="1AD69158" w14:textId="77777777" w:rsidR="005B1547" w:rsidRPr="002E17A5" w:rsidRDefault="005B15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E17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17A5" w14:paraId="4633A37D" w14:textId="77777777" w:rsidTr="00C4542A">
        <w:tc>
          <w:tcPr>
            <w:tcW w:w="4049" w:type="dxa"/>
          </w:tcPr>
          <w:p w14:paraId="7842F9FC" w14:textId="77777777" w:rsidR="002E17A5" w:rsidRPr="002E17A5" w:rsidRDefault="002E17A5" w:rsidP="002E17A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hideMark/>
          </w:tcPr>
          <w:p w14:paraId="3C7D31C8" w14:textId="7644FBE0" w:rsidR="002E17A5" w:rsidRPr="002E17A5" w:rsidRDefault="002E17A5" w:rsidP="002E17A5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2E17A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29EB9B9A" w14:textId="77777777" w:rsidR="002E17A5" w:rsidRPr="002E17A5" w:rsidRDefault="002E17A5" w:rsidP="002E17A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5" w:type="dxa"/>
            <w:gridSpan w:val="2"/>
            <w:hideMark/>
          </w:tcPr>
          <w:p w14:paraId="4EBD2388" w14:textId="77777777" w:rsidR="002E17A5" w:rsidRPr="002E17A5" w:rsidRDefault="002E17A5" w:rsidP="002E17A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2E17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0" w:type="dxa"/>
          </w:tcPr>
          <w:p w14:paraId="49090846" w14:textId="77777777" w:rsidR="002E17A5" w:rsidRPr="002E17A5" w:rsidRDefault="002E17A5" w:rsidP="002E17A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gridSpan w:val="2"/>
            <w:hideMark/>
          </w:tcPr>
          <w:p w14:paraId="7A8F4689" w14:textId="0BDF5FD9" w:rsidR="002E17A5" w:rsidRPr="002E17A5" w:rsidRDefault="002E17A5" w:rsidP="002E17A5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2E17A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45" w:type="dxa"/>
          </w:tcPr>
          <w:p w14:paraId="6591DF31" w14:textId="77777777" w:rsidR="002E17A5" w:rsidRPr="002E17A5" w:rsidRDefault="002E17A5" w:rsidP="002E17A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5" w:type="dxa"/>
            <w:gridSpan w:val="2"/>
            <w:hideMark/>
          </w:tcPr>
          <w:p w14:paraId="282C4A85" w14:textId="77777777" w:rsidR="002E17A5" w:rsidRPr="002E17A5" w:rsidRDefault="002E17A5" w:rsidP="002E17A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2E17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E17A5" w14:paraId="375DA0A4" w14:textId="77777777" w:rsidTr="00C4542A">
        <w:tc>
          <w:tcPr>
            <w:tcW w:w="4049" w:type="dxa"/>
          </w:tcPr>
          <w:p w14:paraId="4613BDB7" w14:textId="77777777" w:rsidR="002E17A5" w:rsidRPr="002E17A5" w:rsidRDefault="002E17A5" w:rsidP="002E17A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hideMark/>
          </w:tcPr>
          <w:p w14:paraId="7E61DE02" w14:textId="3F4CD700" w:rsidR="002E17A5" w:rsidRPr="002E17A5" w:rsidRDefault="002E17A5" w:rsidP="002E17A5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6" w:type="dxa"/>
          </w:tcPr>
          <w:p w14:paraId="0B8EEC57" w14:textId="77777777" w:rsidR="002E17A5" w:rsidRPr="002E17A5" w:rsidRDefault="002E17A5" w:rsidP="002E17A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5" w:type="dxa"/>
            <w:gridSpan w:val="2"/>
            <w:hideMark/>
          </w:tcPr>
          <w:p w14:paraId="050D7198" w14:textId="302036A1" w:rsidR="002E17A5" w:rsidRPr="002E17A5" w:rsidRDefault="002E17A5" w:rsidP="002E17A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2E17A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0" w:type="dxa"/>
          </w:tcPr>
          <w:p w14:paraId="6FCB793B" w14:textId="77777777" w:rsidR="002E17A5" w:rsidRPr="002E17A5" w:rsidRDefault="002E17A5" w:rsidP="002E17A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gridSpan w:val="2"/>
            <w:hideMark/>
          </w:tcPr>
          <w:p w14:paraId="6BF6C24B" w14:textId="4E6B2719" w:rsidR="002E17A5" w:rsidRPr="002E17A5" w:rsidRDefault="002E17A5" w:rsidP="002E17A5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45" w:type="dxa"/>
          </w:tcPr>
          <w:p w14:paraId="7488ACCE" w14:textId="77777777" w:rsidR="002E17A5" w:rsidRPr="002E17A5" w:rsidRDefault="002E17A5" w:rsidP="002E17A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5" w:type="dxa"/>
            <w:gridSpan w:val="2"/>
            <w:hideMark/>
          </w:tcPr>
          <w:p w14:paraId="3A5A5AE4" w14:textId="2D8048BC" w:rsidR="002E17A5" w:rsidRPr="002E17A5" w:rsidRDefault="002E17A5" w:rsidP="002E17A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2E17A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2E17A5" w14:paraId="6B044953" w14:textId="77777777" w:rsidTr="00C4542A">
        <w:tc>
          <w:tcPr>
            <w:tcW w:w="4049" w:type="dxa"/>
          </w:tcPr>
          <w:p w14:paraId="1DE875D1" w14:textId="77777777" w:rsidR="002E17A5" w:rsidRPr="002E17A5" w:rsidRDefault="002E17A5" w:rsidP="002E17A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1" w:type="dxa"/>
            <w:gridSpan w:val="10"/>
            <w:hideMark/>
          </w:tcPr>
          <w:p w14:paraId="79FC9C47" w14:textId="77777777" w:rsidR="002E17A5" w:rsidRPr="002E17A5" w:rsidRDefault="002E17A5" w:rsidP="002E17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17A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E17A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2E17A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E17A5" w14:paraId="691C4734" w14:textId="77777777" w:rsidTr="00C4542A">
        <w:tc>
          <w:tcPr>
            <w:tcW w:w="4049" w:type="dxa"/>
          </w:tcPr>
          <w:p w14:paraId="59CA5ED9" w14:textId="418AB920" w:rsidR="002E17A5" w:rsidRPr="002E17A5" w:rsidRDefault="002E17A5" w:rsidP="002E17A5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17A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>เจ้าหนี้และเงินทดรองรับจากกิจการที่เกี่ยวข้องกัน</w:t>
            </w:r>
          </w:p>
        </w:tc>
        <w:tc>
          <w:tcPr>
            <w:tcW w:w="1080" w:type="dxa"/>
          </w:tcPr>
          <w:p w14:paraId="43A58306" w14:textId="77777777" w:rsidR="002E17A5" w:rsidRPr="002E17A5" w:rsidRDefault="002E17A5" w:rsidP="0063393E">
            <w:pPr>
              <w:tabs>
                <w:tab w:val="decimal" w:pos="867"/>
              </w:tabs>
              <w:spacing w:line="240" w:lineRule="atLeast"/>
              <w:ind w:left="-100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FA04F00" w14:textId="77777777" w:rsidR="002E17A5" w:rsidRPr="002E17A5" w:rsidRDefault="002E17A5" w:rsidP="002E17A5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5" w:type="dxa"/>
            <w:gridSpan w:val="2"/>
          </w:tcPr>
          <w:p w14:paraId="04039A55" w14:textId="77777777" w:rsidR="002E17A5" w:rsidRPr="002E17A5" w:rsidRDefault="002E17A5" w:rsidP="002E17A5">
            <w:pPr>
              <w:tabs>
                <w:tab w:val="decimal" w:pos="86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0" w:type="dxa"/>
          </w:tcPr>
          <w:p w14:paraId="19444E80" w14:textId="77777777" w:rsidR="002E17A5" w:rsidRPr="002E17A5" w:rsidRDefault="002E17A5" w:rsidP="002E17A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gridSpan w:val="2"/>
          </w:tcPr>
          <w:p w14:paraId="6C845100" w14:textId="77777777" w:rsidR="002E17A5" w:rsidRPr="002E17A5" w:rsidRDefault="002E17A5" w:rsidP="002E17A5">
            <w:pPr>
              <w:tabs>
                <w:tab w:val="decimal" w:pos="870"/>
              </w:tabs>
              <w:spacing w:line="240" w:lineRule="atLeast"/>
              <w:ind w:left="-100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5" w:type="dxa"/>
          </w:tcPr>
          <w:p w14:paraId="2B24584D" w14:textId="77777777" w:rsidR="002E17A5" w:rsidRPr="002E17A5" w:rsidRDefault="002E17A5" w:rsidP="002E17A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</w:tcPr>
          <w:p w14:paraId="2C5C39A5" w14:textId="77777777" w:rsidR="002E17A5" w:rsidRPr="002E17A5" w:rsidRDefault="002E17A5" w:rsidP="002E17A5">
            <w:pPr>
              <w:tabs>
                <w:tab w:val="decimal" w:pos="86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E17A5" w14:paraId="394D2E78" w14:textId="77777777" w:rsidTr="00C4542A">
        <w:tc>
          <w:tcPr>
            <w:tcW w:w="4049" w:type="dxa"/>
            <w:hideMark/>
          </w:tcPr>
          <w:p w14:paraId="1E7DE6F9" w14:textId="77777777" w:rsidR="002E17A5" w:rsidRPr="002E17A5" w:rsidRDefault="002E17A5" w:rsidP="002E17A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17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5F128EA2" w14:textId="0A1D33B2" w:rsidR="002E17A5" w:rsidRPr="002E17A5" w:rsidRDefault="0063393E" w:rsidP="0063393E">
            <w:pPr>
              <w:tabs>
                <w:tab w:val="decimal" w:pos="867"/>
              </w:tabs>
              <w:spacing w:line="240" w:lineRule="atLeast"/>
              <w:ind w:left="-100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394,767</w:t>
            </w:r>
          </w:p>
        </w:tc>
        <w:tc>
          <w:tcPr>
            <w:tcW w:w="236" w:type="dxa"/>
          </w:tcPr>
          <w:p w14:paraId="65F6D52F" w14:textId="77777777" w:rsidR="002E17A5" w:rsidRPr="002E17A5" w:rsidRDefault="002E17A5" w:rsidP="002E17A5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5" w:type="dxa"/>
            <w:gridSpan w:val="2"/>
          </w:tcPr>
          <w:p w14:paraId="495D6156" w14:textId="037AD7BD" w:rsidR="002E17A5" w:rsidRPr="002E17A5" w:rsidRDefault="002E17A5" w:rsidP="002E17A5">
            <w:pPr>
              <w:tabs>
                <w:tab w:val="decimal" w:pos="86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45,844</w:t>
            </w:r>
          </w:p>
        </w:tc>
        <w:tc>
          <w:tcPr>
            <w:tcW w:w="260" w:type="dxa"/>
          </w:tcPr>
          <w:p w14:paraId="1E6C0459" w14:textId="77777777" w:rsidR="002E17A5" w:rsidRPr="002E17A5" w:rsidRDefault="002E17A5" w:rsidP="002E17A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gridSpan w:val="2"/>
          </w:tcPr>
          <w:p w14:paraId="30EF9796" w14:textId="3E496D23" w:rsidR="002E17A5" w:rsidRPr="002E17A5" w:rsidRDefault="0063393E" w:rsidP="002E17A5">
            <w:pPr>
              <w:tabs>
                <w:tab w:val="decimal" w:pos="870"/>
              </w:tabs>
              <w:spacing w:line="240" w:lineRule="atLeast"/>
              <w:ind w:left="-100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394,767</w:t>
            </w:r>
          </w:p>
        </w:tc>
        <w:tc>
          <w:tcPr>
            <w:tcW w:w="245" w:type="dxa"/>
          </w:tcPr>
          <w:p w14:paraId="72971361" w14:textId="77777777" w:rsidR="002E17A5" w:rsidRPr="002E17A5" w:rsidRDefault="002E17A5" w:rsidP="002E17A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</w:tcPr>
          <w:p w14:paraId="28CF71CB" w14:textId="7668B204" w:rsidR="002E17A5" w:rsidRPr="002E17A5" w:rsidRDefault="002E17A5" w:rsidP="002E17A5">
            <w:pPr>
              <w:tabs>
                <w:tab w:val="decimal" w:pos="86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45,810</w:t>
            </w:r>
          </w:p>
        </w:tc>
      </w:tr>
      <w:tr w:rsidR="002E17A5" w14:paraId="7103BAC4" w14:textId="77777777" w:rsidTr="00C4542A">
        <w:tc>
          <w:tcPr>
            <w:tcW w:w="4049" w:type="dxa"/>
            <w:hideMark/>
          </w:tcPr>
          <w:p w14:paraId="60FC947F" w14:textId="77777777" w:rsidR="002E17A5" w:rsidRPr="002E17A5" w:rsidRDefault="002E17A5" w:rsidP="002E17A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17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54D9C359" w14:textId="77777777" w:rsidR="002E17A5" w:rsidRPr="002E17A5" w:rsidRDefault="002E17A5" w:rsidP="0063393E">
            <w:pPr>
              <w:tabs>
                <w:tab w:val="decimal" w:pos="867"/>
              </w:tabs>
              <w:spacing w:line="240" w:lineRule="atLeast"/>
              <w:ind w:left="-100"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412806CC" w14:textId="77777777" w:rsidR="002E17A5" w:rsidRPr="002E17A5" w:rsidRDefault="002E17A5" w:rsidP="002E17A5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5" w:type="dxa"/>
            <w:gridSpan w:val="2"/>
          </w:tcPr>
          <w:p w14:paraId="3799954E" w14:textId="77777777" w:rsidR="002E17A5" w:rsidRPr="002E17A5" w:rsidRDefault="002E17A5" w:rsidP="002E17A5">
            <w:pPr>
              <w:tabs>
                <w:tab w:val="decimal" w:pos="86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0" w:type="dxa"/>
          </w:tcPr>
          <w:p w14:paraId="1A0198F8" w14:textId="77777777" w:rsidR="002E17A5" w:rsidRPr="002E17A5" w:rsidRDefault="002E17A5" w:rsidP="002E17A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gridSpan w:val="2"/>
          </w:tcPr>
          <w:p w14:paraId="4A562E72" w14:textId="77777777" w:rsidR="002E17A5" w:rsidRPr="002E17A5" w:rsidRDefault="002E17A5" w:rsidP="0063393E">
            <w:pPr>
              <w:tabs>
                <w:tab w:val="decimal" w:pos="870"/>
              </w:tabs>
              <w:spacing w:line="240" w:lineRule="atLeast"/>
              <w:ind w:left="-100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5" w:type="dxa"/>
          </w:tcPr>
          <w:p w14:paraId="6740A8C6" w14:textId="77777777" w:rsidR="002E17A5" w:rsidRPr="002E17A5" w:rsidRDefault="002E17A5" w:rsidP="002E17A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</w:tcPr>
          <w:p w14:paraId="36979A35" w14:textId="77777777" w:rsidR="002E17A5" w:rsidRPr="002E17A5" w:rsidRDefault="002E17A5" w:rsidP="002E17A5">
            <w:pPr>
              <w:tabs>
                <w:tab w:val="decimal" w:pos="86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E17A5" w14:paraId="100B88C0" w14:textId="77777777" w:rsidTr="00C4542A">
        <w:tc>
          <w:tcPr>
            <w:tcW w:w="4049" w:type="dxa"/>
          </w:tcPr>
          <w:p w14:paraId="68D39D84" w14:textId="7A3B343C" w:rsidR="002E17A5" w:rsidRPr="002E17A5" w:rsidRDefault="002E17A5" w:rsidP="002E17A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ทีพีไอ โพลีน ชีวะอินทรีย์ จำกัด</w:t>
            </w:r>
            <w:r w:rsidRPr="002E17A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080" w:type="dxa"/>
          </w:tcPr>
          <w:p w14:paraId="194ECB9D" w14:textId="5BCFB1C9" w:rsidR="002E17A5" w:rsidRPr="002E17A5" w:rsidRDefault="0063393E" w:rsidP="0063393E">
            <w:pPr>
              <w:tabs>
                <w:tab w:val="decimal" w:pos="86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</w:p>
        </w:tc>
        <w:tc>
          <w:tcPr>
            <w:tcW w:w="236" w:type="dxa"/>
          </w:tcPr>
          <w:p w14:paraId="7EE606C5" w14:textId="77777777" w:rsidR="002E17A5" w:rsidRPr="002E17A5" w:rsidRDefault="002E17A5" w:rsidP="002E17A5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5" w:type="dxa"/>
            <w:gridSpan w:val="2"/>
          </w:tcPr>
          <w:p w14:paraId="599EB15F" w14:textId="75B27061" w:rsidR="002E17A5" w:rsidRPr="002E17A5" w:rsidRDefault="002E17A5" w:rsidP="002E17A5">
            <w:pPr>
              <w:tabs>
                <w:tab w:val="decimal" w:pos="86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</w:p>
        </w:tc>
        <w:tc>
          <w:tcPr>
            <w:tcW w:w="260" w:type="dxa"/>
          </w:tcPr>
          <w:p w14:paraId="38076274" w14:textId="77777777" w:rsidR="002E17A5" w:rsidRPr="002E17A5" w:rsidRDefault="002E17A5" w:rsidP="002E17A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gridSpan w:val="2"/>
          </w:tcPr>
          <w:p w14:paraId="0E58C6EC" w14:textId="4AD9F3FF" w:rsidR="002E17A5" w:rsidRPr="002E17A5" w:rsidRDefault="0063393E" w:rsidP="002E17A5">
            <w:pPr>
              <w:tabs>
                <w:tab w:val="decimal" w:pos="870"/>
              </w:tabs>
              <w:spacing w:line="240" w:lineRule="atLeast"/>
              <w:ind w:left="-100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</w:p>
        </w:tc>
        <w:tc>
          <w:tcPr>
            <w:tcW w:w="245" w:type="dxa"/>
          </w:tcPr>
          <w:p w14:paraId="7ED409D9" w14:textId="77777777" w:rsidR="002E17A5" w:rsidRPr="002E17A5" w:rsidRDefault="002E17A5" w:rsidP="002E17A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</w:tcPr>
          <w:p w14:paraId="278AB9ED" w14:textId="3F53383A" w:rsidR="002E17A5" w:rsidRPr="002E17A5" w:rsidRDefault="002E17A5" w:rsidP="002E17A5">
            <w:pPr>
              <w:tabs>
                <w:tab w:val="decimal" w:pos="86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</w:p>
        </w:tc>
      </w:tr>
      <w:tr w:rsidR="002E17A5" w14:paraId="52B1D394" w14:textId="77777777" w:rsidTr="00C4542A">
        <w:tc>
          <w:tcPr>
            <w:tcW w:w="4049" w:type="dxa"/>
            <w:hideMark/>
          </w:tcPr>
          <w:p w14:paraId="3720F767" w14:textId="77777777" w:rsidR="002E17A5" w:rsidRPr="002E17A5" w:rsidRDefault="002E17A5" w:rsidP="002E17A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</w:tcPr>
          <w:p w14:paraId="06BFEA30" w14:textId="2C91C79C" w:rsidR="002E17A5" w:rsidRPr="002E17A5" w:rsidRDefault="0063393E" w:rsidP="0063393E">
            <w:pPr>
              <w:tabs>
                <w:tab w:val="decimal" w:pos="86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1,069</w:t>
            </w:r>
          </w:p>
        </w:tc>
        <w:tc>
          <w:tcPr>
            <w:tcW w:w="236" w:type="dxa"/>
          </w:tcPr>
          <w:p w14:paraId="0B87D6A8" w14:textId="77777777" w:rsidR="002E17A5" w:rsidRPr="002E17A5" w:rsidRDefault="002E17A5" w:rsidP="002E17A5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5" w:type="dxa"/>
            <w:gridSpan w:val="2"/>
          </w:tcPr>
          <w:p w14:paraId="7542ACBE" w14:textId="367757D8" w:rsidR="002E17A5" w:rsidRPr="002E17A5" w:rsidRDefault="002E17A5" w:rsidP="002E17A5">
            <w:pPr>
              <w:tabs>
                <w:tab w:val="decimal" w:pos="86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415</w:t>
            </w:r>
          </w:p>
        </w:tc>
        <w:tc>
          <w:tcPr>
            <w:tcW w:w="260" w:type="dxa"/>
          </w:tcPr>
          <w:p w14:paraId="19E9DA54" w14:textId="77777777" w:rsidR="002E17A5" w:rsidRPr="002E17A5" w:rsidRDefault="002E17A5" w:rsidP="002E17A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gridSpan w:val="2"/>
          </w:tcPr>
          <w:p w14:paraId="3B69922C" w14:textId="69E06B3A" w:rsidR="002E17A5" w:rsidRPr="002E17A5" w:rsidRDefault="0063393E" w:rsidP="002E17A5">
            <w:pPr>
              <w:tabs>
                <w:tab w:val="decimal" w:pos="870"/>
              </w:tabs>
              <w:spacing w:line="240" w:lineRule="atLeast"/>
              <w:ind w:left="-100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1,069</w:t>
            </w:r>
          </w:p>
        </w:tc>
        <w:tc>
          <w:tcPr>
            <w:tcW w:w="245" w:type="dxa"/>
          </w:tcPr>
          <w:p w14:paraId="5C196AAA" w14:textId="77777777" w:rsidR="002E17A5" w:rsidRPr="002E17A5" w:rsidRDefault="002E17A5" w:rsidP="002E17A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</w:tcPr>
          <w:p w14:paraId="561DDCF0" w14:textId="2EBFC686" w:rsidR="002E17A5" w:rsidRPr="002E17A5" w:rsidRDefault="002E17A5" w:rsidP="002E17A5">
            <w:pPr>
              <w:tabs>
                <w:tab w:val="decimal" w:pos="86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415</w:t>
            </w:r>
          </w:p>
        </w:tc>
      </w:tr>
      <w:tr w:rsidR="002E17A5" w14:paraId="7B53FB38" w14:textId="77777777" w:rsidTr="00C4542A">
        <w:tc>
          <w:tcPr>
            <w:tcW w:w="4049" w:type="dxa"/>
            <w:hideMark/>
          </w:tcPr>
          <w:p w14:paraId="433D5254" w14:textId="77777777" w:rsidR="002E17A5" w:rsidRPr="002E17A5" w:rsidRDefault="002E17A5" w:rsidP="002E17A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</w:tcPr>
          <w:p w14:paraId="228C36D6" w14:textId="786107C8" w:rsidR="002E17A5" w:rsidRPr="002E17A5" w:rsidRDefault="0063393E" w:rsidP="0063393E">
            <w:pPr>
              <w:tabs>
                <w:tab w:val="decimal" w:pos="86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</w:p>
        </w:tc>
        <w:tc>
          <w:tcPr>
            <w:tcW w:w="236" w:type="dxa"/>
          </w:tcPr>
          <w:p w14:paraId="78206CCE" w14:textId="77777777" w:rsidR="002E17A5" w:rsidRPr="002E17A5" w:rsidRDefault="002E17A5" w:rsidP="002E17A5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5" w:type="dxa"/>
            <w:gridSpan w:val="2"/>
          </w:tcPr>
          <w:p w14:paraId="0EFB1C77" w14:textId="3D37FC2D" w:rsidR="002E17A5" w:rsidRPr="002E17A5" w:rsidRDefault="002E17A5" w:rsidP="002E17A5">
            <w:pPr>
              <w:tabs>
                <w:tab w:val="decimal" w:pos="86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382</w:t>
            </w:r>
          </w:p>
        </w:tc>
        <w:tc>
          <w:tcPr>
            <w:tcW w:w="260" w:type="dxa"/>
          </w:tcPr>
          <w:p w14:paraId="527FBDFF" w14:textId="77777777" w:rsidR="002E17A5" w:rsidRPr="002E17A5" w:rsidRDefault="002E17A5" w:rsidP="002E17A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gridSpan w:val="2"/>
          </w:tcPr>
          <w:p w14:paraId="09A8C565" w14:textId="44463F81" w:rsidR="002E17A5" w:rsidRPr="002E17A5" w:rsidRDefault="0063393E" w:rsidP="002E17A5">
            <w:pPr>
              <w:tabs>
                <w:tab w:val="decimal" w:pos="870"/>
              </w:tabs>
              <w:spacing w:line="240" w:lineRule="atLeast"/>
              <w:ind w:left="-100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</w:p>
        </w:tc>
        <w:tc>
          <w:tcPr>
            <w:tcW w:w="245" w:type="dxa"/>
          </w:tcPr>
          <w:p w14:paraId="2AA95A6E" w14:textId="77777777" w:rsidR="002E17A5" w:rsidRPr="002E17A5" w:rsidRDefault="002E17A5" w:rsidP="002E17A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</w:tcPr>
          <w:p w14:paraId="3DFF0447" w14:textId="3834A1A6" w:rsidR="002E17A5" w:rsidRPr="002E17A5" w:rsidRDefault="002E17A5" w:rsidP="002E17A5">
            <w:pPr>
              <w:tabs>
                <w:tab w:val="decimal" w:pos="86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382</w:t>
            </w:r>
          </w:p>
        </w:tc>
      </w:tr>
      <w:tr w:rsidR="002E17A5" w14:paraId="6F0F1779" w14:textId="77777777" w:rsidTr="00C4542A">
        <w:tc>
          <w:tcPr>
            <w:tcW w:w="4049" w:type="dxa"/>
            <w:hideMark/>
          </w:tcPr>
          <w:p w14:paraId="5FD994F8" w14:textId="77777777" w:rsidR="002E17A5" w:rsidRPr="002E17A5" w:rsidRDefault="002E17A5" w:rsidP="002E17A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บางกอกสหประกันภัย จำกัด (มหาชน)</w:t>
            </w:r>
          </w:p>
        </w:tc>
        <w:tc>
          <w:tcPr>
            <w:tcW w:w="1080" w:type="dxa"/>
          </w:tcPr>
          <w:p w14:paraId="3934D13A" w14:textId="09C96EA9" w:rsidR="002E17A5" w:rsidRPr="002E17A5" w:rsidRDefault="0063393E" w:rsidP="0063393E">
            <w:pPr>
              <w:tabs>
                <w:tab w:val="decimal" w:pos="86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46,809</w:t>
            </w:r>
          </w:p>
        </w:tc>
        <w:tc>
          <w:tcPr>
            <w:tcW w:w="236" w:type="dxa"/>
          </w:tcPr>
          <w:p w14:paraId="3A4B5D76" w14:textId="77777777" w:rsidR="002E17A5" w:rsidRPr="002E17A5" w:rsidRDefault="002E17A5" w:rsidP="002E17A5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5" w:type="dxa"/>
            <w:gridSpan w:val="2"/>
          </w:tcPr>
          <w:p w14:paraId="784D44F7" w14:textId="27D2283C" w:rsidR="002E17A5" w:rsidRPr="002E17A5" w:rsidRDefault="002E17A5" w:rsidP="002E17A5">
            <w:pPr>
              <w:tabs>
                <w:tab w:val="decimal" w:pos="86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60" w:type="dxa"/>
          </w:tcPr>
          <w:p w14:paraId="475BB469" w14:textId="77777777" w:rsidR="002E17A5" w:rsidRPr="002E17A5" w:rsidRDefault="002E17A5" w:rsidP="002E17A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gridSpan w:val="2"/>
          </w:tcPr>
          <w:p w14:paraId="24250394" w14:textId="517B13AE" w:rsidR="002E17A5" w:rsidRPr="002E17A5" w:rsidRDefault="0063393E" w:rsidP="002E17A5">
            <w:pPr>
              <w:tabs>
                <w:tab w:val="decimal" w:pos="870"/>
              </w:tabs>
              <w:spacing w:line="240" w:lineRule="atLeast"/>
              <w:ind w:left="-100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C20A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,809</w:t>
            </w:r>
          </w:p>
        </w:tc>
        <w:tc>
          <w:tcPr>
            <w:tcW w:w="245" w:type="dxa"/>
          </w:tcPr>
          <w:p w14:paraId="3B06F9AA" w14:textId="77777777" w:rsidR="002E17A5" w:rsidRPr="002E17A5" w:rsidRDefault="002E17A5" w:rsidP="002E17A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</w:tcPr>
          <w:p w14:paraId="15A4D1BE" w14:textId="562A1DD1" w:rsidR="002E17A5" w:rsidRPr="002E17A5" w:rsidRDefault="002E17A5" w:rsidP="002E17A5">
            <w:pPr>
              <w:tabs>
                <w:tab w:val="decimal" w:pos="86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2E17A5" w14:paraId="21A3BBA2" w14:textId="77777777" w:rsidTr="00C4542A">
        <w:tc>
          <w:tcPr>
            <w:tcW w:w="4049" w:type="dxa"/>
            <w:hideMark/>
          </w:tcPr>
          <w:p w14:paraId="310478AA" w14:textId="77777777" w:rsidR="002E17A5" w:rsidRPr="002E17A5" w:rsidRDefault="002E17A5" w:rsidP="002E17A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ทีพีไอ รักษ์สุขภาพ จำกัด</w:t>
            </w:r>
          </w:p>
        </w:tc>
        <w:tc>
          <w:tcPr>
            <w:tcW w:w="1080" w:type="dxa"/>
          </w:tcPr>
          <w:p w14:paraId="1395E767" w14:textId="11E9E396" w:rsidR="002E17A5" w:rsidRPr="002E17A5" w:rsidRDefault="0063393E" w:rsidP="0063393E">
            <w:pPr>
              <w:tabs>
                <w:tab w:val="decimal" w:pos="86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</w:p>
        </w:tc>
        <w:tc>
          <w:tcPr>
            <w:tcW w:w="236" w:type="dxa"/>
          </w:tcPr>
          <w:p w14:paraId="78DB257E" w14:textId="77777777" w:rsidR="002E17A5" w:rsidRPr="002E17A5" w:rsidRDefault="002E17A5" w:rsidP="002E17A5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5" w:type="dxa"/>
            <w:gridSpan w:val="2"/>
          </w:tcPr>
          <w:p w14:paraId="0A3A5321" w14:textId="445E5020" w:rsidR="002E17A5" w:rsidRPr="002E17A5" w:rsidRDefault="002E17A5" w:rsidP="002E17A5">
            <w:pPr>
              <w:tabs>
                <w:tab w:val="decimal" w:pos="86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921</w:t>
            </w:r>
          </w:p>
        </w:tc>
        <w:tc>
          <w:tcPr>
            <w:tcW w:w="260" w:type="dxa"/>
          </w:tcPr>
          <w:p w14:paraId="7A93D24E" w14:textId="77777777" w:rsidR="002E17A5" w:rsidRPr="002E17A5" w:rsidRDefault="002E17A5" w:rsidP="002E17A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gridSpan w:val="2"/>
          </w:tcPr>
          <w:p w14:paraId="13F7F8D1" w14:textId="453ACFC4" w:rsidR="002E17A5" w:rsidRPr="002E17A5" w:rsidRDefault="0063393E" w:rsidP="002E17A5">
            <w:pPr>
              <w:tabs>
                <w:tab w:val="decimal" w:pos="870"/>
              </w:tabs>
              <w:spacing w:line="240" w:lineRule="atLeast"/>
              <w:ind w:left="-100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</w:p>
        </w:tc>
        <w:tc>
          <w:tcPr>
            <w:tcW w:w="245" w:type="dxa"/>
          </w:tcPr>
          <w:p w14:paraId="2B1134C8" w14:textId="77777777" w:rsidR="002E17A5" w:rsidRPr="002E17A5" w:rsidRDefault="002E17A5" w:rsidP="002E17A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</w:tcPr>
          <w:p w14:paraId="4E22A1BD" w14:textId="28C6C3D4" w:rsidR="002E17A5" w:rsidRPr="002E17A5" w:rsidRDefault="002E17A5" w:rsidP="002E17A5">
            <w:pPr>
              <w:tabs>
                <w:tab w:val="decimal" w:pos="86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921</w:t>
            </w:r>
          </w:p>
        </w:tc>
      </w:tr>
      <w:tr w:rsidR="002E17A5" w14:paraId="06033D59" w14:textId="77777777" w:rsidTr="00C4542A">
        <w:tc>
          <w:tcPr>
            <w:tcW w:w="4049" w:type="dxa"/>
            <w:vAlign w:val="bottom"/>
          </w:tcPr>
          <w:p w14:paraId="688E472B" w14:textId="55F3F148" w:rsidR="002E17A5" w:rsidRPr="002E17A5" w:rsidRDefault="002E17A5" w:rsidP="002E17A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มาสเตอร์ อาชีพ (ประเทศไทย</w:t>
            </w: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  <w:r w:rsidRPr="002E17A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54D3DF3" w14:textId="54CCB1B4" w:rsidR="002E17A5" w:rsidRPr="002E17A5" w:rsidRDefault="0063393E" w:rsidP="0063393E">
            <w:pPr>
              <w:tabs>
                <w:tab w:val="decimal" w:pos="86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</w:tcPr>
          <w:p w14:paraId="6F4E5A62" w14:textId="77777777" w:rsidR="002E17A5" w:rsidRPr="002E17A5" w:rsidRDefault="002E17A5" w:rsidP="002E17A5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BEE49E7" w14:textId="199D9F48" w:rsidR="002E17A5" w:rsidRPr="002E17A5" w:rsidRDefault="002E17A5" w:rsidP="002E17A5">
            <w:pPr>
              <w:spacing w:line="240" w:lineRule="atLeast"/>
              <w:ind w:left="-78" w:right="-115" w:firstLine="7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0" w:type="dxa"/>
          </w:tcPr>
          <w:p w14:paraId="6F95F6C3" w14:textId="77777777" w:rsidR="002E17A5" w:rsidRPr="002E17A5" w:rsidRDefault="002E17A5" w:rsidP="002E17A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7287A7E" w14:textId="74FE1393" w:rsidR="002E17A5" w:rsidRPr="002E17A5" w:rsidRDefault="0063393E" w:rsidP="002E17A5">
            <w:pPr>
              <w:tabs>
                <w:tab w:val="decimal" w:pos="870"/>
              </w:tabs>
              <w:spacing w:line="240" w:lineRule="atLeast"/>
              <w:ind w:left="-100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45" w:type="dxa"/>
          </w:tcPr>
          <w:p w14:paraId="16F02418" w14:textId="77777777" w:rsidR="002E17A5" w:rsidRPr="002E17A5" w:rsidRDefault="002E17A5" w:rsidP="002E17A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5A56AEA" w14:textId="555AB7CF" w:rsidR="002E17A5" w:rsidRPr="002E17A5" w:rsidRDefault="002E17A5" w:rsidP="002E17A5">
            <w:pPr>
              <w:spacing w:line="240" w:lineRule="atLeast"/>
              <w:ind w:left="-7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E17A5" w14:paraId="15F3633A" w14:textId="77777777" w:rsidTr="00C4542A">
        <w:tc>
          <w:tcPr>
            <w:tcW w:w="4049" w:type="dxa"/>
            <w:vAlign w:val="bottom"/>
            <w:hideMark/>
          </w:tcPr>
          <w:p w14:paraId="216205E1" w14:textId="77777777" w:rsidR="002E17A5" w:rsidRPr="002E17A5" w:rsidRDefault="002E17A5" w:rsidP="002E17A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883BEA" w14:textId="709BEA97" w:rsidR="002E17A5" w:rsidRPr="002E17A5" w:rsidRDefault="0063393E" w:rsidP="0063393E">
            <w:pPr>
              <w:tabs>
                <w:tab w:val="decimal" w:pos="870"/>
              </w:tabs>
              <w:spacing w:line="240" w:lineRule="atLeast"/>
              <w:ind w:left="-100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442,788</w:t>
            </w:r>
          </w:p>
        </w:tc>
        <w:tc>
          <w:tcPr>
            <w:tcW w:w="236" w:type="dxa"/>
          </w:tcPr>
          <w:p w14:paraId="2D6F5C2C" w14:textId="77777777" w:rsidR="002E17A5" w:rsidRPr="002E17A5" w:rsidRDefault="002E17A5" w:rsidP="002E17A5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2FC77F" w14:textId="7134BCA8" w:rsidR="002E17A5" w:rsidRPr="002E17A5" w:rsidRDefault="002E17A5" w:rsidP="002E17A5">
            <w:pPr>
              <w:tabs>
                <w:tab w:val="decimal" w:pos="86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47,604</w:t>
            </w:r>
          </w:p>
        </w:tc>
        <w:tc>
          <w:tcPr>
            <w:tcW w:w="260" w:type="dxa"/>
          </w:tcPr>
          <w:p w14:paraId="58051FDD" w14:textId="77777777" w:rsidR="002E17A5" w:rsidRPr="002E17A5" w:rsidRDefault="002E17A5" w:rsidP="002E17A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A43B20" w14:textId="424F3DAE" w:rsidR="002E17A5" w:rsidRPr="002E17A5" w:rsidRDefault="0063393E" w:rsidP="002E17A5">
            <w:pPr>
              <w:tabs>
                <w:tab w:val="decimal" w:pos="870"/>
              </w:tabs>
              <w:spacing w:line="240" w:lineRule="atLeast"/>
              <w:ind w:left="-100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442,788</w:t>
            </w:r>
          </w:p>
        </w:tc>
        <w:tc>
          <w:tcPr>
            <w:tcW w:w="245" w:type="dxa"/>
          </w:tcPr>
          <w:p w14:paraId="527D0C4C" w14:textId="77777777" w:rsidR="002E17A5" w:rsidRPr="002E17A5" w:rsidRDefault="002E17A5" w:rsidP="002E17A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4D9900" w14:textId="6C535AE1" w:rsidR="002E17A5" w:rsidRPr="002E17A5" w:rsidRDefault="002E17A5" w:rsidP="002E17A5">
            <w:pPr>
              <w:tabs>
                <w:tab w:val="decimal" w:pos="86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47,570</w:t>
            </w:r>
          </w:p>
        </w:tc>
      </w:tr>
      <w:tr w:rsidR="007D1840" w:rsidRPr="002E17A5" w14:paraId="0F3EBA5E" w14:textId="77777777" w:rsidTr="00C4542A">
        <w:tc>
          <w:tcPr>
            <w:tcW w:w="4049" w:type="dxa"/>
          </w:tcPr>
          <w:p w14:paraId="6D2F3D27" w14:textId="5F0AED91" w:rsidR="007D1840" w:rsidRPr="002E17A5" w:rsidRDefault="007D1840" w:rsidP="002E17A5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431" w:type="dxa"/>
            <w:gridSpan w:val="4"/>
          </w:tcPr>
          <w:p w14:paraId="4849E3C6" w14:textId="77777777" w:rsidR="007D1840" w:rsidRPr="002E17A5" w:rsidRDefault="007D1840" w:rsidP="002E17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E17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55B3FE44" w14:textId="77777777" w:rsidR="007D1840" w:rsidRPr="002E17A5" w:rsidRDefault="007D1840" w:rsidP="002E17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4"/>
          </w:tcPr>
          <w:p w14:paraId="752E60A6" w14:textId="77777777" w:rsidR="007D1840" w:rsidRPr="002E17A5" w:rsidRDefault="007D1840" w:rsidP="002E17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E17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17A5" w:rsidRPr="002E17A5" w14:paraId="4F96BA93" w14:textId="77777777" w:rsidTr="00C4542A">
        <w:trPr>
          <w:trHeight w:val="60"/>
        </w:trPr>
        <w:tc>
          <w:tcPr>
            <w:tcW w:w="4049" w:type="dxa"/>
          </w:tcPr>
          <w:p w14:paraId="62A6DC94" w14:textId="4148C5F1" w:rsidR="002E17A5" w:rsidRPr="002E17A5" w:rsidRDefault="002E17A5" w:rsidP="002E17A5">
            <w:pPr>
              <w:spacing w:line="240" w:lineRule="atLeast"/>
              <w:ind w:left="160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0" w:type="dxa"/>
          </w:tcPr>
          <w:p w14:paraId="366911E0" w14:textId="4FC983E6" w:rsidR="002E17A5" w:rsidRPr="002E17A5" w:rsidRDefault="002E17A5" w:rsidP="002E17A5">
            <w:pPr>
              <w:pStyle w:val="Bo-Blankline"/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2E17A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gridSpan w:val="2"/>
          </w:tcPr>
          <w:p w14:paraId="77DF9EBB" w14:textId="77777777" w:rsidR="002E17A5" w:rsidRPr="002E17A5" w:rsidRDefault="002E17A5" w:rsidP="002E17A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8D95C66" w14:textId="61720DF6" w:rsidR="002E17A5" w:rsidRPr="002E17A5" w:rsidRDefault="002E17A5" w:rsidP="002E17A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2E17A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25BAA79F" w14:textId="77777777" w:rsidR="002E17A5" w:rsidRPr="002E17A5" w:rsidRDefault="002E17A5" w:rsidP="002E17A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BD4E31" w14:textId="07DAE64E" w:rsidR="002E17A5" w:rsidRPr="002E17A5" w:rsidRDefault="002E17A5" w:rsidP="002E17A5">
            <w:pPr>
              <w:pStyle w:val="Bo-Blankline"/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2E17A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gridSpan w:val="2"/>
          </w:tcPr>
          <w:p w14:paraId="6D6D4F97" w14:textId="77777777" w:rsidR="002E17A5" w:rsidRPr="002E17A5" w:rsidRDefault="002E17A5" w:rsidP="002E17A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9350FD" w14:textId="4B7B38FD" w:rsidR="002E17A5" w:rsidRPr="002E17A5" w:rsidRDefault="002E17A5" w:rsidP="002E17A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2E17A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2E17A5" w:rsidRPr="002E17A5" w14:paraId="5F812DF2" w14:textId="77777777" w:rsidTr="00C4542A">
        <w:tc>
          <w:tcPr>
            <w:tcW w:w="4049" w:type="dxa"/>
          </w:tcPr>
          <w:p w14:paraId="74805793" w14:textId="10E4211F" w:rsidR="002E17A5" w:rsidRPr="002E17A5" w:rsidRDefault="002E17A5" w:rsidP="002E17A5">
            <w:pPr>
              <w:spacing w:line="240" w:lineRule="atLeast"/>
              <w:ind w:left="16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AACA1C7" w14:textId="364ACB90" w:rsidR="002E17A5" w:rsidRPr="002E17A5" w:rsidRDefault="002E17A5" w:rsidP="002E17A5">
            <w:pPr>
              <w:pStyle w:val="Bo-Blankline"/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  <w:gridSpan w:val="2"/>
          </w:tcPr>
          <w:p w14:paraId="4BC74767" w14:textId="77777777" w:rsidR="002E17A5" w:rsidRPr="002E17A5" w:rsidRDefault="002E17A5" w:rsidP="002E17A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70B1ADA" w14:textId="5C64F22C" w:rsidR="002E17A5" w:rsidRPr="002E17A5" w:rsidRDefault="002E17A5" w:rsidP="002E17A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2E17A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gridSpan w:val="2"/>
          </w:tcPr>
          <w:p w14:paraId="4011EE45" w14:textId="77777777" w:rsidR="002E17A5" w:rsidRPr="002E17A5" w:rsidRDefault="002E17A5" w:rsidP="002E17A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EE9513" w14:textId="75AEEB25" w:rsidR="002E17A5" w:rsidRPr="002E17A5" w:rsidRDefault="002E17A5" w:rsidP="002E17A5">
            <w:pPr>
              <w:pStyle w:val="Bo-Blankline"/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bookmarkStart w:id="0" w:name="_GoBack"/>
            <w:bookmarkEnd w:id="0"/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</w:p>
        </w:tc>
        <w:tc>
          <w:tcPr>
            <w:tcW w:w="270" w:type="dxa"/>
            <w:gridSpan w:val="2"/>
          </w:tcPr>
          <w:p w14:paraId="7DD9C2BB" w14:textId="77777777" w:rsidR="002E17A5" w:rsidRPr="002E17A5" w:rsidRDefault="002E17A5" w:rsidP="002E17A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106F0E" w14:textId="11ACBE6E" w:rsidR="002E17A5" w:rsidRPr="002E17A5" w:rsidRDefault="002E17A5" w:rsidP="002E17A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2E17A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2E17A5" w:rsidRPr="002E17A5" w14:paraId="5147806B" w14:textId="77777777" w:rsidTr="00C4542A">
        <w:tc>
          <w:tcPr>
            <w:tcW w:w="4049" w:type="dxa"/>
          </w:tcPr>
          <w:p w14:paraId="79CC9027" w14:textId="77777777" w:rsidR="002E17A5" w:rsidRPr="002E17A5" w:rsidRDefault="002E17A5" w:rsidP="002E17A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1" w:type="dxa"/>
            <w:gridSpan w:val="10"/>
          </w:tcPr>
          <w:p w14:paraId="37C30FF2" w14:textId="77777777" w:rsidR="002E17A5" w:rsidRPr="002E17A5" w:rsidRDefault="002E17A5" w:rsidP="002E17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17A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E17A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2E17A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E17A5" w:rsidRPr="002E17A5" w14:paraId="0E5C30ED" w14:textId="77777777" w:rsidTr="00C4542A">
        <w:tc>
          <w:tcPr>
            <w:tcW w:w="4049" w:type="dxa"/>
          </w:tcPr>
          <w:p w14:paraId="6F82D3BE" w14:textId="7FF1E88F" w:rsidR="002E17A5" w:rsidRPr="002E17A5" w:rsidRDefault="002E17A5" w:rsidP="002E17A5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17A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1080" w:type="dxa"/>
            <w:shd w:val="clear" w:color="auto" w:fill="auto"/>
          </w:tcPr>
          <w:p w14:paraId="0902045B" w14:textId="77777777" w:rsidR="002E17A5" w:rsidRPr="002E17A5" w:rsidRDefault="002E17A5" w:rsidP="002E17A5">
            <w:pPr>
              <w:tabs>
                <w:tab w:val="decimal" w:pos="88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D6DD2EE" w14:textId="77777777" w:rsidR="002E17A5" w:rsidRPr="002E17A5" w:rsidRDefault="002E17A5" w:rsidP="002E17A5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shd w:val="clear" w:color="auto" w:fill="auto"/>
          </w:tcPr>
          <w:p w14:paraId="6941ACF4" w14:textId="77777777" w:rsidR="002E17A5" w:rsidRPr="002E17A5" w:rsidRDefault="002E17A5" w:rsidP="002E17A5">
            <w:pPr>
              <w:tabs>
                <w:tab w:val="decimal" w:pos="86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7950B33" w14:textId="77777777" w:rsidR="002E17A5" w:rsidRPr="002E17A5" w:rsidRDefault="002E17A5" w:rsidP="002E17A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BDB4EFC" w14:textId="77777777" w:rsidR="002E17A5" w:rsidRPr="002E17A5" w:rsidRDefault="002E17A5" w:rsidP="002E17A5">
            <w:pPr>
              <w:tabs>
                <w:tab w:val="decimal" w:pos="88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377200E0" w14:textId="77777777" w:rsidR="002E17A5" w:rsidRPr="002E17A5" w:rsidRDefault="002E17A5" w:rsidP="002E17A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98575C" w14:textId="77777777" w:rsidR="002E17A5" w:rsidRPr="002E17A5" w:rsidRDefault="002E17A5" w:rsidP="002E17A5">
            <w:pPr>
              <w:tabs>
                <w:tab w:val="decimal" w:pos="860"/>
              </w:tabs>
              <w:spacing w:line="240" w:lineRule="atLeast"/>
              <w:ind w:left="-160" w:right="-115" w:firstLine="6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E17A5" w:rsidRPr="002E17A5" w14:paraId="241272EB" w14:textId="77777777" w:rsidTr="00C4542A">
        <w:tc>
          <w:tcPr>
            <w:tcW w:w="4049" w:type="dxa"/>
          </w:tcPr>
          <w:p w14:paraId="01CDB909" w14:textId="7E73B46D" w:rsidR="002E17A5" w:rsidRPr="002E17A5" w:rsidRDefault="002E17A5" w:rsidP="002E17A5">
            <w:pPr>
              <w:spacing w:line="240" w:lineRule="atLeast"/>
              <w:ind w:left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17A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080" w:type="dxa"/>
            <w:shd w:val="clear" w:color="auto" w:fill="auto"/>
          </w:tcPr>
          <w:p w14:paraId="4C4045F1" w14:textId="77777777" w:rsidR="002E17A5" w:rsidRPr="002E17A5" w:rsidRDefault="002E17A5" w:rsidP="002E17A5">
            <w:pPr>
              <w:tabs>
                <w:tab w:val="decimal" w:pos="88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8C806D1" w14:textId="77777777" w:rsidR="002E17A5" w:rsidRPr="002E17A5" w:rsidRDefault="002E17A5" w:rsidP="002E17A5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shd w:val="clear" w:color="auto" w:fill="auto"/>
          </w:tcPr>
          <w:p w14:paraId="0CBA6FB9" w14:textId="77777777" w:rsidR="002E17A5" w:rsidRPr="002E17A5" w:rsidRDefault="002E17A5" w:rsidP="002E17A5">
            <w:pPr>
              <w:tabs>
                <w:tab w:val="decimal" w:pos="86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75CBFFB" w14:textId="77777777" w:rsidR="002E17A5" w:rsidRPr="002E17A5" w:rsidRDefault="002E17A5" w:rsidP="002E17A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3DEDBA" w14:textId="77777777" w:rsidR="002E17A5" w:rsidRPr="002E17A5" w:rsidRDefault="002E17A5" w:rsidP="002E17A5">
            <w:pPr>
              <w:tabs>
                <w:tab w:val="decimal" w:pos="88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1ED5E7D7" w14:textId="77777777" w:rsidR="002E17A5" w:rsidRPr="002E17A5" w:rsidRDefault="002E17A5" w:rsidP="002E17A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2BF2E8" w14:textId="77777777" w:rsidR="002E17A5" w:rsidRPr="002E17A5" w:rsidRDefault="002E17A5" w:rsidP="002E17A5">
            <w:pPr>
              <w:tabs>
                <w:tab w:val="decimal" w:pos="860"/>
              </w:tabs>
              <w:spacing w:line="240" w:lineRule="atLeast"/>
              <w:ind w:left="-160" w:right="-115" w:firstLine="6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E17A5" w:rsidRPr="002E17A5" w14:paraId="14E73B18" w14:textId="77777777" w:rsidTr="00C4542A">
        <w:tc>
          <w:tcPr>
            <w:tcW w:w="4049" w:type="dxa"/>
          </w:tcPr>
          <w:p w14:paraId="3F1669FB" w14:textId="77777777" w:rsidR="002E17A5" w:rsidRPr="002E17A5" w:rsidRDefault="002E17A5" w:rsidP="002E17A5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17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59EC853E" w14:textId="0B162C46" w:rsidR="002E17A5" w:rsidRPr="002E17A5" w:rsidRDefault="0063393E" w:rsidP="002E17A5">
            <w:pPr>
              <w:tabs>
                <w:tab w:val="decimal" w:pos="88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4,548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1C08B2A" w14:textId="77777777" w:rsidR="002E17A5" w:rsidRPr="002E17A5" w:rsidRDefault="002E17A5" w:rsidP="002E17A5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shd w:val="clear" w:color="auto" w:fill="auto"/>
          </w:tcPr>
          <w:p w14:paraId="32A7BCD3" w14:textId="1C60A12B" w:rsidR="002E17A5" w:rsidRPr="002E17A5" w:rsidRDefault="002E17A5" w:rsidP="002E17A5">
            <w:pPr>
              <w:tabs>
                <w:tab w:val="decimal" w:pos="86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4,319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803BA13" w14:textId="77777777" w:rsidR="002E17A5" w:rsidRPr="002E17A5" w:rsidRDefault="002E17A5" w:rsidP="002E17A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06596B" w14:textId="4DC9C550" w:rsidR="002E17A5" w:rsidRPr="002E17A5" w:rsidRDefault="0063393E" w:rsidP="002E17A5">
            <w:pPr>
              <w:tabs>
                <w:tab w:val="decimal" w:pos="88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4,548</w:t>
            </w:r>
          </w:p>
        </w:tc>
        <w:tc>
          <w:tcPr>
            <w:tcW w:w="270" w:type="dxa"/>
            <w:gridSpan w:val="2"/>
          </w:tcPr>
          <w:p w14:paraId="78A15B00" w14:textId="77777777" w:rsidR="002E17A5" w:rsidRPr="002E17A5" w:rsidRDefault="002E17A5" w:rsidP="002E17A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2CF606" w14:textId="5F390696" w:rsidR="002E17A5" w:rsidRPr="002E17A5" w:rsidRDefault="002E17A5" w:rsidP="002E17A5">
            <w:pPr>
              <w:tabs>
                <w:tab w:val="decimal" w:pos="860"/>
              </w:tabs>
              <w:spacing w:line="240" w:lineRule="atLeast"/>
              <w:ind w:left="-160" w:right="-115" w:firstLine="6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4,319</w:t>
            </w:r>
          </w:p>
        </w:tc>
      </w:tr>
      <w:tr w:rsidR="002E17A5" w:rsidRPr="002E17A5" w14:paraId="5712740F" w14:textId="77777777" w:rsidTr="00C4542A">
        <w:tc>
          <w:tcPr>
            <w:tcW w:w="4049" w:type="dxa"/>
          </w:tcPr>
          <w:p w14:paraId="05D2C550" w14:textId="77777777" w:rsidR="002E17A5" w:rsidRPr="002E17A5" w:rsidRDefault="002E17A5" w:rsidP="002E17A5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17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1E84D62" w14:textId="54F7CA11" w:rsidR="002E17A5" w:rsidRPr="002E17A5" w:rsidRDefault="002E17A5" w:rsidP="002E17A5">
            <w:pPr>
              <w:tabs>
                <w:tab w:val="decimal" w:pos="88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7ED485F" w14:textId="77777777" w:rsidR="002E17A5" w:rsidRPr="002E17A5" w:rsidRDefault="002E17A5" w:rsidP="002E17A5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shd w:val="clear" w:color="auto" w:fill="auto"/>
          </w:tcPr>
          <w:p w14:paraId="74FE3EF3" w14:textId="77777777" w:rsidR="002E17A5" w:rsidRPr="002E17A5" w:rsidRDefault="002E17A5" w:rsidP="002E17A5">
            <w:pPr>
              <w:tabs>
                <w:tab w:val="decimal" w:pos="86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8C1EA56" w14:textId="77777777" w:rsidR="002E17A5" w:rsidRPr="002E17A5" w:rsidRDefault="002E17A5" w:rsidP="002E17A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247BB0A" w14:textId="77777777" w:rsidR="002E17A5" w:rsidRPr="002E17A5" w:rsidRDefault="002E17A5" w:rsidP="002E17A5">
            <w:pPr>
              <w:tabs>
                <w:tab w:val="decimal" w:pos="88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34DF2149" w14:textId="77777777" w:rsidR="002E17A5" w:rsidRPr="002E17A5" w:rsidRDefault="002E17A5" w:rsidP="002E17A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0CBF44" w14:textId="77777777" w:rsidR="002E17A5" w:rsidRPr="002E17A5" w:rsidRDefault="002E17A5" w:rsidP="002E17A5">
            <w:pPr>
              <w:tabs>
                <w:tab w:val="decimal" w:pos="600"/>
                <w:tab w:val="decimal" w:pos="860"/>
              </w:tabs>
              <w:spacing w:line="240" w:lineRule="atLeast"/>
              <w:ind w:left="-160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E17A5" w:rsidRPr="002E17A5" w14:paraId="49F722D0" w14:textId="77777777" w:rsidTr="00C4542A">
        <w:tc>
          <w:tcPr>
            <w:tcW w:w="4049" w:type="dxa"/>
          </w:tcPr>
          <w:p w14:paraId="79FB5410" w14:textId="77777777" w:rsidR="002E17A5" w:rsidRPr="002E17A5" w:rsidRDefault="002E17A5" w:rsidP="002E17A5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D4EA3E" w14:textId="1652CC1B" w:rsidR="002E17A5" w:rsidRPr="002E17A5" w:rsidRDefault="0063393E" w:rsidP="002E17A5">
            <w:pPr>
              <w:tabs>
                <w:tab w:val="decimal" w:pos="88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3,520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82B0CE3" w14:textId="77777777" w:rsidR="002E17A5" w:rsidRPr="002E17A5" w:rsidRDefault="002E17A5" w:rsidP="002E17A5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69A3B6D" w14:textId="4213BE0C" w:rsidR="002E17A5" w:rsidRPr="002E17A5" w:rsidRDefault="002E17A5" w:rsidP="002E17A5">
            <w:pPr>
              <w:tabs>
                <w:tab w:val="decimal" w:pos="86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2,220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5E6B211" w14:textId="77777777" w:rsidR="002E17A5" w:rsidRPr="002E17A5" w:rsidRDefault="002E17A5" w:rsidP="002E17A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A1E7A" w14:textId="69309E5E" w:rsidR="002E17A5" w:rsidRPr="002E17A5" w:rsidRDefault="0063393E" w:rsidP="002E17A5">
            <w:pPr>
              <w:tabs>
                <w:tab w:val="decimal" w:pos="88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3,520</w:t>
            </w:r>
          </w:p>
        </w:tc>
        <w:tc>
          <w:tcPr>
            <w:tcW w:w="270" w:type="dxa"/>
            <w:gridSpan w:val="2"/>
          </w:tcPr>
          <w:p w14:paraId="3C80022A" w14:textId="77777777" w:rsidR="002E17A5" w:rsidRPr="002E17A5" w:rsidRDefault="002E17A5" w:rsidP="002E17A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DFE8EA" w14:textId="29BE88C7" w:rsidR="002E17A5" w:rsidRPr="002E17A5" w:rsidRDefault="002E17A5" w:rsidP="002E17A5">
            <w:pPr>
              <w:tabs>
                <w:tab w:val="decimal" w:pos="860"/>
              </w:tabs>
              <w:spacing w:line="240" w:lineRule="atLeast"/>
              <w:ind w:left="-160" w:right="-115" w:firstLine="6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2,220</w:t>
            </w:r>
          </w:p>
        </w:tc>
      </w:tr>
      <w:tr w:rsidR="0063393E" w:rsidRPr="002E17A5" w14:paraId="3B5912E5" w14:textId="77777777" w:rsidTr="00C4542A">
        <w:tc>
          <w:tcPr>
            <w:tcW w:w="4049" w:type="dxa"/>
          </w:tcPr>
          <w:p w14:paraId="28FF5C2E" w14:textId="77777777" w:rsidR="0063393E" w:rsidRPr="002E17A5" w:rsidRDefault="0063393E" w:rsidP="0063393E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8029A6" w14:textId="095FF3B8" w:rsidR="0063393E" w:rsidRPr="002E17A5" w:rsidRDefault="0063393E" w:rsidP="0063393E">
            <w:pPr>
              <w:tabs>
                <w:tab w:val="decimal" w:pos="88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4,576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ACAB672" w14:textId="77777777" w:rsidR="0063393E" w:rsidRPr="002E17A5" w:rsidRDefault="0063393E" w:rsidP="0063393E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DC617E5" w14:textId="0A6E9A85" w:rsidR="0063393E" w:rsidRPr="002E17A5" w:rsidRDefault="0063393E" w:rsidP="0063393E">
            <w:pPr>
              <w:tabs>
                <w:tab w:val="decimal" w:pos="86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2,766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38F75ED" w14:textId="77777777" w:rsidR="0063393E" w:rsidRPr="002E17A5" w:rsidRDefault="0063393E" w:rsidP="0063393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BAE62" w14:textId="350E3987" w:rsidR="0063393E" w:rsidRPr="002E17A5" w:rsidRDefault="0063393E" w:rsidP="0063393E">
            <w:pPr>
              <w:tabs>
                <w:tab w:val="decimal" w:pos="88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39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4,576</w:t>
            </w:r>
          </w:p>
        </w:tc>
        <w:tc>
          <w:tcPr>
            <w:tcW w:w="270" w:type="dxa"/>
            <w:gridSpan w:val="2"/>
          </w:tcPr>
          <w:p w14:paraId="224DC2AA" w14:textId="77777777" w:rsidR="0063393E" w:rsidRPr="002E17A5" w:rsidRDefault="0063393E" w:rsidP="0063393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31BE2A" w14:textId="0D91FD6F" w:rsidR="0063393E" w:rsidRPr="002E17A5" w:rsidRDefault="0063393E" w:rsidP="0063393E">
            <w:pPr>
              <w:tabs>
                <w:tab w:val="decimal" w:pos="860"/>
              </w:tabs>
              <w:spacing w:line="240" w:lineRule="atLeast"/>
              <w:ind w:left="-160" w:right="-115" w:firstLine="6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2,766</w:t>
            </w:r>
          </w:p>
        </w:tc>
      </w:tr>
      <w:tr w:rsidR="0063393E" w:rsidRPr="002E17A5" w14:paraId="19C21A33" w14:textId="77777777" w:rsidTr="00C4542A">
        <w:tc>
          <w:tcPr>
            <w:tcW w:w="4049" w:type="dxa"/>
          </w:tcPr>
          <w:p w14:paraId="6336B986" w14:textId="77777777" w:rsidR="0063393E" w:rsidRPr="002E17A5" w:rsidRDefault="0063393E" w:rsidP="0063393E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ธนาพรชัยวิสาหกิจ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783DD2" w14:textId="0A10FA79" w:rsidR="0063393E" w:rsidRPr="002E17A5" w:rsidRDefault="0063393E" w:rsidP="0063393E">
            <w:pPr>
              <w:tabs>
                <w:tab w:val="decimal" w:pos="88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1,207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0E86999" w14:textId="77777777" w:rsidR="0063393E" w:rsidRPr="002E17A5" w:rsidRDefault="0063393E" w:rsidP="0063393E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F27D0EC" w14:textId="502A90B8" w:rsidR="0063393E" w:rsidRPr="002E17A5" w:rsidRDefault="0063393E" w:rsidP="0063393E">
            <w:pPr>
              <w:tabs>
                <w:tab w:val="decimal" w:pos="86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1,173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586CC5F" w14:textId="77777777" w:rsidR="0063393E" w:rsidRPr="002E17A5" w:rsidRDefault="0063393E" w:rsidP="0063393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B1BCB" w14:textId="7DC1D02C" w:rsidR="0063393E" w:rsidRPr="002E17A5" w:rsidRDefault="0063393E" w:rsidP="0063393E">
            <w:pPr>
              <w:tabs>
                <w:tab w:val="decimal" w:pos="88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39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1,207</w:t>
            </w:r>
          </w:p>
        </w:tc>
        <w:tc>
          <w:tcPr>
            <w:tcW w:w="270" w:type="dxa"/>
            <w:gridSpan w:val="2"/>
          </w:tcPr>
          <w:p w14:paraId="15463F4C" w14:textId="77777777" w:rsidR="0063393E" w:rsidRPr="002E17A5" w:rsidRDefault="0063393E" w:rsidP="0063393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F70686" w14:textId="34B43536" w:rsidR="0063393E" w:rsidRPr="002E17A5" w:rsidRDefault="0063393E" w:rsidP="0063393E">
            <w:pPr>
              <w:tabs>
                <w:tab w:val="decimal" w:pos="860"/>
              </w:tabs>
              <w:spacing w:line="240" w:lineRule="atLeast"/>
              <w:ind w:left="-160" w:right="-115" w:firstLine="6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1,173</w:t>
            </w:r>
          </w:p>
        </w:tc>
      </w:tr>
      <w:tr w:rsidR="0063393E" w:rsidRPr="002E17A5" w14:paraId="65AE76E1" w14:textId="77777777" w:rsidTr="00C4542A">
        <w:tc>
          <w:tcPr>
            <w:tcW w:w="4049" w:type="dxa"/>
          </w:tcPr>
          <w:p w14:paraId="4673CFFF" w14:textId="77777777" w:rsidR="0063393E" w:rsidRPr="002E17A5" w:rsidRDefault="0063393E" w:rsidP="0063393E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โรงฝ้ายสระบุรี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FF4FB0" w14:textId="22AF9FC6" w:rsidR="0063393E" w:rsidRPr="002E17A5" w:rsidRDefault="0063393E" w:rsidP="0063393E">
            <w:pPr>
              <w:tabs>
                <w:tab w:val="decimal" w:pos="88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1,207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4A0FBE9" w14:textId="77777777" w:rsidR="0063393E" w:rsidRPr="002E17A5" w:rsidRDefault="0063393E" w:rsidP="0063393E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EED05D7" w14:textId="0BFEC9B9" w:rsidR="0063393E" w:rsidRPr="002E17A5" w:rsidRDefault="0063393E" w:rsidP="0063393E">
            <w:pPr>
              <w:tabs>
                <w:tab w:val="decimal" w:pos="86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1,173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605EE09" w14:textId="77777777" w:rsidR="0063393E" w:rsidRPr="002E17A5" w:rsidRDefault="0063393E" w:rsidP="0063393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99C72" w14:textId="0F5C29EA" w:rsidR="0063393E" w:rsidRPr="002E17A5" w:rsidRDefault="0063393E" w:rsidP="0063393E">
            <w:pPr>
              <w:tabs>
                <w:tab w:val="decimal" w:pos="88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39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1,207</w:t>
            </w:r>
          </w:p>
        </w:tc>
        <w:tc>
          <w:tcPr>
            <w:tcW w:w="270" w:type="dxa"/>
            <w:gridSpan w:val="2"/>
          </w:tcPr>
          <w:p w14:paraId="56439EB3" w14:textId="77777777" w:rsidR="0063393E" w:rsidRPr="002E17A5" w:rsidRDefault="0063393E" w:rsidP="0063393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B2C1855" w14:textId="006A20B4" w:rsidR="0063393E" w:rsidRPr="002E17A5" w:rsidRDefault="0063393E" w:rsidP="0063393E">
            <w:pPr>
              <w:tabs>
                <w:tab w:val="decimal" w:pos="860"/>
              </w:tabs>
              <w:spacing w:line="240" w:lineRule="atLeast"/>
              <w:ind w:left="-160" w:right="-115" w:firstLine="6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1,173</w:t>
            </w:r>
          </w:p>
        </w:tc>
      </w:tr>
      <w:tr w:rsidR="0063393E" w:rsidRPr="002E17A5" w14:paraId="599A8972" w14:textId="77777777" w:rsidTr="00C4542A">
        <w:tc>
          <w:tcPr>
            <w:tcW w:w="4049" w:type="dxa"/>
          </w:tcPr>
          <w:p w14:paraId="71137545" w14:textId="77777777" w:rsidR="0063393E" w:rsidRPr="002E17A5" w:rsidRDefault="0063393E" w:rsidP="0063393E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86C89D" w14:textId="23C33A1C" w:rsidR="0063393E" w:rsidRPr="002E17A5" w:rsidRDefault="0063393E" w:rsidP="0063393E">
            <w:pPr>
              <w:tabs>
                <w:tab w:val="decimal" w:pos="88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3,622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7CADBEB" w14:textId="77777777" w:rsidR="0063393E" w:rsidRPr="002E17A5" w:rsidRDefault="0063393E" w:rsidP="0063393E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C6398A5" w14:textId="488D80BE" w:rsidR="0063393E" w:rsidRPr="002E17A5" w:rsidRDefault="0063393E" w:rsidP="0063393E">
            <w:pPr>
              <w:tabs>
                <w:tab w:val="decimal" w:pos="86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3,518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3E3B65A" w14:textId="77777777" w:rsidR="0063393E" w:rsidRPr="002E17A5" w:rsidRDefault="0063393E" w:rsidP="0063393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76E51" w14:textId="5DC0A849" w:rsidR="0063393E" w:rsidRPr="002E17A5" w:rsidRDefault="0063393E" w:rsidP="0063393E">
            <w:pPr>
              <w:tabs>
                <w:tab w:val="decimal" w:pos="88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39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3,622</w:t>
            </w:r>
          </w:p>
        </w:tc>
        <w:tc>
          <w:tcPr>
            <w:tcW w:w="270" w:type="dxa"/>
            <w:gridSpan w:val="2"/>
          </w:tcPr>
          <w:p w14:paraId="00AFE82E" w14:textId="77777777" w:rsidR="0063393E" w:rsidRPr="002E17A5" w:rsidRDefault="0063393E" w:rsidP="0063393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6ADC83" w14:textId="027542D4" w:rsidR="0063393E" w:rsidRPr="002E17A5" w:rsidRDefault="0063393E" w:rsidP="0063393E">
            <w:pPr>
              <w:tabs>
                <w:tab w:val="decimal" w:pos="860"/>
              </w:tabs>
              <w:spacing w:line="240" w:lineRule="atLeast"/>
              <w:ind w:left="-160" w:right="-115" w:firstLine="6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3,518</w:t>
            </w:r>
          </w:p>
        </w:tc>
      </w:tr>
      <w:tr w:rsidR="0063393E" w:rsidRPr="002E17A5" w14:paraId="7631E7E2" w14:textId="77777777" w:rsidTr="00C4542A">
        <w:tc>
          <w:tcPr>
            <w:tcW w:w="4049" w:type="dxa"/>
            <w:vAlign w:val="bottom"/>
          </w:tcPr>
          <w:p w14:paraId="1897C989" w14:textId="77777777" w:rsidR="0063393E" w:rsidRPr="002E17A5" w:rsidRDefault="0063393E" w:rsidP="0063393E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E17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1B4E8F" w14:textId="79EEF345" w:rsidR="0063393E" w:rsidRPr="002E17A5" w:rsidRDefault="0063393E" w:rsidP="0063393E">
            <w:pPr>
              <w:tabs>
                <w:tab w:val="decimal" w:pos="88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18,680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CA189DC" w14:textId="77777777" w:rsidR="0063393E" w:rsidRPr="002E17A5" w:rsidRDefault="0063393E" w:rsidP="0063393E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328275" w14:textId="7790DE40" w:rsidR="0063393E" w:rsidRPr="002E17A5" w:rsidRDefault="0063393E" w:rsidP="0063393E">
            <w:pPr>
              <w:tabs>
                <w:tab w:val="decimal" w:pos="86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15,169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8C38B8F" w14:textId="77777777" w:rsidR="0063393E" w:rsidRPr="002E17A5" w:rsidRDefault="0063393E" w:rsidP="0063393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CDCA9C" w14:textId="4304CDCA" w:rsidR="0063393E" w:rsidRPr="0063393E" w:rsidRDefault="0063393E" w:rsidP="0063393E">
            <w:pPr>
              <w:tabs>
                <w:tab w:val="decimal" w:pos="88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339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18,680</w:t>
            </w:r>
          </w:p>
        </w:tc>
        <w:tc>
          <w:tcPr>
            <w:tcW w:w="270" w:type="dxa"/>
            <w:gridSpan w:val="2"/>
          </w:tcPr>
          <w:p w14:paraId="51E29E75" w14:textId="77777777" w:rsidR="0063393E" w:rsidRPr="002E17A5" w:rsidRDefault="0063393E" w:rsidP="0063393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E5DBE5" w14:textId="679183A6" w:rsidR="0063393E" w:rsidRPr="002E17A5" w:rsidRDefault="0063393E" w:rsidP="0063393E">
            <w:pPr>
              <w:tabs>
                <w:tab w:val="decimal" w:pos="86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E17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15,169</w:t>
            </w:r>
          </w:p>
        </w:tc>
      </w:tr>
    </w:tbl>
    <w:p w14:paraId="42E03EEC" w14:textId="029B6A7B" w:rsidR="005C47FD" w:rsidRDefault="005C47FD">
      <w:pPr>
        <w:rPr>
          <w:sz w:val="20"/>
          <w:szCs w:val="20"/>
        </w:rPr>
      </w:pPr>
    </w:p>
    <w:p w14:paraId="413166A9" w14:textId="77777777" w:rsidR="00111177" w:rsidRDefault="00111177">
      <w:pPr>
        <w:rPr>
          <w:sz w:val="20"/>
          <w:szCs w:val="20"/>
        </w:rPr>
      </w:pPr>
    </w:p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62"/>
        <w:gridCol w:w="270"/>
        <w:gridCol w:w="1098"/>
        <w:gridCol w:w="270"/>
        <w:gridCol w:w="1134"/>
        <w:gridCol w:w="270"/>
        <w:gridCol w:w="1053"/>
      </w:tblGrid>
      <w:tr w:rsidR="00B42DE6" w:rsidRPr="000E72B7" w14:paraId="292AEA71" w14:textId="77777777" w:rsidTr="00B42DE6">
        <w:tc>
          <w:tcPr>
            <w:tcW w:w="4050" w:type="dxa"/>
          </w:tcPr>
          <w:p w14:paraId="7B67F27A" w14:textId="60987A14" w:rsidR="00B42DE6" w:rsidRPr="00916385" w:rsidRDefault="00B42DE6" w:rsidP="00D64CE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DCE3B83" w14:textId="77777777" w:rsidR="00B42DE6" w:rsidRPr="00916385" w:rsidRDefault="00B42DE6" w:rsidP="00D64CE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163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BCE00E8" w14:textId="77777777" w:rsidR="00B42DE6" w:rsidRPr="00916385" w:rsidRDefault="00B42DE6" w:rsidP="00D64CE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57" w:type="dxa"/>
            <w:gridSpan w:val="3"/>
          </w:tcPr>
          <w:p w14:paraId="3905A8D6" w14:textId="77777777" w:rsidR="00B42DE6" w:rsidRPr="00916385" w:rsidRDefault="00B42DE6" w:rsidP="00D64CE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163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6385" w:rsidRPr="000E72B7" w14:paraId="2B8796E2" w14:textId="77777777" w:rsidTr="00B42DE6">
        <w:tc>
          <w:tcPr>
            <w:tcW w:w="4050" w:type="dxa"/>
          </w:tcPr>
          <w:p w14:paraId="59DE2D56" w14:textId="77777777" w:rsidR="00916385" w:rsidRPr="00916385" w:rsidRDefault="00916385" w:rsidP="0091638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3B7E12C9" w14:textId="73334E18" w:rsidR="00916385" w:rsidRPr="00916385" w:rsidRDefault="00916385" w:rsidP="00916385">
            <w:pPr>
              <w:pStyle w:val="Bo-Blankline"/>
              <w:ind w:left="-110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16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91638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6EA37AFD" w14:textId="77777777" w:rsidR="00916385" w:rsidRPr="00916385" w:rsidRDefault="00916385" w:rsidP="00916385">
            <w:pPr>
              <w:spacing w:line="240" w:lineRule="auto"/>
              <w:ind w:left="-110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0B2312D" w14:textId="082F2252" w:rsidR="00916385" w:rsidRPr="00916385" w:rsidRDefault="00916385" w:rsidP="00916385">
            <w:pPr>
              <w:spacing w:line="240" w:lineRule="auto"/>
              <w:ind w:left="-110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6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91638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1F15492A" w14:textId="77777777" w:rsidR="00916385" w:rsidRPr="00916385" w:rsidRDefault="00916385" w:rsidP="00916385">
            <w:pPr>
              <w:spacing w:line="240" w:lineRule="auto"/>
              <w:ind w:left="-110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EA4A47B" w14:textId="6FDC6990" w:rsidR="00916385" w:rsidRPr="00916385" w:rsidRDefault="00916385" w:rsidP="00916385">
            <w:pPr>
              <w:pStyle w:val="Bo-Blankline"/>
              <w:ind w:left="-110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6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91638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5D46BC74" w14:textId="77777777" w:rsidR="00916385" w:rsidRPr="00916385" w:rsidRDefault="00916385" w:rsidP="00916385">
            <w:pPr>
              <w:spacing w:line="240" w:lineRule="auto"/>
              <w:ind w:left="-110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DB889B3" w14:textId="429A9D6F" w:rsidR="00916385" w:rsidRPr="00916385" w:rsidRDefault="00916385" w:rsidP="00916385">
            <w:pPr>
              <w:spacing w:line="240" w:lineRule="auto"/>
              <w:ind w:left="-110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6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91638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16385" w:rsidRPr="000E72B7" w14:paraId="499A4D7E" w14:textId="77777777" w:rsidTr="00B42DE6">
        <w:tc>
          <w:tcPr>
            <w:tcW w:w="4050" w:type="dxa"/>
          </w:tcPr>
          <w:p w14:paraId="6E70BC93" w14:textId="77777777" w:rsidR="00916385" w:rsidRPr="00916385" w:rsidRDefault="00916385" w:rsidP="0091638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75FF5733" w14:textId="77701AA3" w:rsidR="00916385" w:rsidRPr="00916385" w:rsidRDefault="00916385" w:rsidP="00916385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16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5FC12CD9" w14:textId="77777777" w:rsidR="00916385" w:rsidRPr="00916385" w:rsidRDefault="00916385" w:rsidP="00916385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0E25B46" w14:textId="75030A3C" w:rsidR="00916385" w:rsidRPr="00916385" w:rsidRDefault="00916385" w:rsidP="00916385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6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91638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6D4491F" w14:textId="77777777" w:rsidR="00916385" w:rsidRPr="00916385" w:rsidRDefault="00916385" w:rsidP="00916385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906090C" w14:textId="4832A0F4" w:rsidR="00916385" w:rsidRPr="00916385" w:rsidRDefault="00916385" w:rsidP="00916385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16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6795E294" w14:textId="77777777" w:rsidR="00916385" w:rsidRPr="00916385" w:rsidRDefault="00916385" w:rsidP="00916385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C224411" w14:textId="413887A8" w:rsidR="00916385" w:rsidRPr="00916385" w:rsidRDefault="00916385" w:rsidP="00916385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6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91638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16385" w:rsidRPr="000E72B7" w14:paraId="0226ECC4" w14:textId="77777777" w:rsidTr="00B42DE6">
        <w:tc>
          <w:tcPr>
            <w:tcW w:w="4050" w:type="dxa"/>
          </w:tcPr>
          <w:p w14:paraId="3F9BA46E" w14:textId="77777777" w:rsidR="00916385" w:rsidRPr="00916385" w:rsidRDefault="00916385" w:rsidP="0091638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7" w:type="dxa"/>
            <w:gridSpan w:val="7"/>
          </w:tcPr>
          <w:p w14:paraId="50FFD8A4" w14:textId="77777777" w:rsidR="00916385" w:rsidRPr="00916385" w:rsidRDefault="00916385" w:rsidP="0091638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638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163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1638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16385" w:rsidRPr="000E72B7" w14:paraId="3F9CEA76" w14:textId="77777777" w:rsidTr="00B42DE6">
        <w:tc>
          <w:tcPr>
            <w:tcW w:w="4050" w:type="dxa"/>
          </w:tcPr>
          <w:p w14:paraId="73B57051" w14:textId="5490288F" w:rsidR="00916385" w:rsidRPr="00916385" w:rsidRDefault="00916385" w:rsidP="0091638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1638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62" w:type="dxa"/>
            <w:shd w:val="clear" w:color="auto" w:fill="auto"/>
          </w:tcPr>
          <w:p w14:paraId="12A2D6B4" w14:textId="77777777" w:rsidR="00916385" w:rsidRPr="00916385" w:rsidRDefault="00916385" w:rsidP="00916385">
            <w:pPr>
              <w:tabs>
                <w:tab w:val="decimal" w:pos="8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C1373DC" w14:textId="77777777" w:rsidR="00916385" w:rsidRPr="00916385" w:rsidRDefault="00916385" w:rsidP="0091638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615088CD" w14:textId="77777777" w:rsidR="00916385" w:rsidRPr="00916385" w:rsidRDefault="00916385" w:rsidP="00916385">
            <w:pPr>
              <w:tabs>
                <w:tab w:val="decimal" w:pos="88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99CFE0E" w14:textId="77777777" w:rsidR="00916385" w:rsidRPr="00916385" w:rsidRDefault="00916385" w:rsidP="0091638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6CB5A45" w14:textId="77777777" w:rsidR="00916385" w:rsidRPr="00916385" w:rsidRDefault="00916385" w:rsidP="00916385">
            <w:pPr>
              <w:tabs>
                <w:tab w:val="decimal" w:pos="9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252D439" w14:textId="77777777" w:rsidR="00916385" w:rsidRPr="00916385" w:rsidRDefault="00916385" w:rsidP="0091638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EA4494D" w14:textId="77777777" w:rsidR="00916385" w:rsidRPr="00916385" w:rsidRDefault="00916385" w:rsidP="00916385">
            <w:pPr>
              <w:tabs>
                <w:tab w:val="decimal" w:pos="821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16385" w:rsidRPr="000E72B7" w14:paraId="1B0319F1" w14:textId="77777777" w:rsidTr="00B42DE6">
        <w:tc>
          <w:tcPr>
            <w:tcW w:w="4050" w:type="dxa"/>
          </w:tcPr>
          <w:p w14:paraId="2A55BEDF" w14:textId="77777777" w:rsidR="00916385" w:rsidRPr="00916385" w:rsidRDefault="00916385" w:rsidP="0091638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163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62" w:type="dxa"/>
            <w:shd w:val="clear" w:color="auto" w:fill="auto"/>
          </w:tcPr>
          <w:p w14:paraId="3688362C" w14:textId="2010295F" w:rsidR="00916385" w:rsidRPr="00916385" w:rsidRDefault="0063393E" w:rsidP="00916385">
            <w:pPr>
              <w:tabs>
                <w:tab w:val="decimal" w:pos="8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443,440</w:t>
            </w:r>
          </w:p>
        </w:tc>
        <w:tc>
          <w:tcPr>
            <w:tcW w:w="270" w:type="dxa"/>
            <w:shd w:val="clear" w:color="auto" w:fill="auto"/>
          </w:tcPr>
          <w:p w14:paraId="22931991" w14:textId="77777777" w:rsidR="00916385" w:rsidRPr="00916385" w:rsidRDefault="00916385" w:rsidP="0091638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00489284" w14:textId="2807AEA1" w:rsidR="00916385" w:rsidRPr="00916385" w:rsidRDefault="00916385" w:rsidP="00916385">
            <w:pPr>
              <w:tabs>
                <w:tab w:val="decimal" w:pos="88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6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449,776</w:t>
            </w:r>
          </w:p>
        </w:tc>
        <w:tc>
          <w:tcPr>
            <w:tcW w:w="270" w:type="dxa"/>
            <w:shd w:val="clear" w:color="auto" w:fill="auto"/>
          </w:tcPr>
          <w:p w14:paraId="7B298653" w14:textId="77777777" w:rsidR="00916385" w:rsidRPr="00916385" w:rsidRDefault="00916385" w:rsidP="0091638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3131D16" w14:textId="0FD3E5AC" w:rsidR="00916385" w:rsidRPr="00916385" w:rsidRDefault="0063393E" w:rsidP="00916385">
            <w:pPr>
              <w:tabs>
                <w:tab w:val="decimal" w:pos="9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443,440</w:t>
            </w:r>
          </w:p>
        </w:tc>
        <w:tc>
          <w:tcPr>
            <w:tcW w:w="270" w:type="dxa"/>
          </w:tcPr>
          <w:p w14:paraId="0F4F8B52" w14:textId="77777777" w:rsidR="00916385" w:rsidRPr="00916385" w:rsidRDefault="00916385" w:rsidP="0091638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9A0705A" w14:textId="56C62A8C" w:rsidR="00916385" w:rsidRPr="00916385" w:rsidRDefault="00916385" w:rsidP="00916385">
            <w:pPr>
              <w:tabs>
                <w:tab w:val="decimal" w:pos="821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6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449,776</w:t>
            </w:r>
          </w:p>
        </w:tc>
      </w:tr>
      <w:tr w:rsidR="00916385" w:rsidRPr="000E72B7" w14:paraId="5239682B" w14:textId="77777777" w:rsidTr="00B42DE6">
        <w:tc>
          <w:tcPr>
            <w:tcW w:w="4050" w:type="dxa"/>
          </w:tcPr>
          <w:p w14:paraId="61070618" w14:textId="77777777" w:rsidR="00916385" w:rsidRPr="00916385" w:rsidRDefault="00916385" w:rsidP="0091638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163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shd w:val="clear" w:color="auto" w:fill="auto"/>
          </w:tcPr>
          <w:p w14:paraId="6581B4DD" w14:textId="77777777" w:rsidR="00916385" w:rsidRPr="00916385" w:rsidRDefault="00916385" w:rsidP="00916385">
            <w:pPr>
              <w:tabs>
                <w:tab w:val="decimal" w:pos="840"/>
                <w:tab w:val="decimal" w:pos="8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C045C93" w14:textId="77777777" w:rsidR="00916385" w:rsidRPr="00916385" w:rsidRDefault="00916385" w:rsidP="0091638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0E604886" w14:textId="77777777" w:rsidR="00916385" w:rsidRPr="00916385" w:rsidRDefault="00916385" w:rsidP="00916385">
            <w:pPr>
              <w:tabs>
                <w:tab w:val="decimal" w:pos="88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ECAFD58" w14:textId="77777777" w:rsidR="00916385" w:rsidRPr="00916385" w:rsidRDefault="00916385" w:rsidP="0091638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C65E970" w14:textId="77777777" w:rsidR="00916385" w:rsidRPr="00916385" w:rsidRDefault="00916385" w:rsidP="00916385">
            <w:pPr>
              <w:tabs>
                <w:tab w:val="decimal" w:pos="9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B9710A" w14:textId="77777777" w:rsidR="00916385" w:rsidRPr="00916385" w:rsidRDefault="00916385" w:rsidP="0091638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1325025" w14:textId="77777777" w:rsidR="00916385" w:rsidRPr="00916385" w:rsidRDefault="00916385" w:rsidP="00916385">
            <w:pPr>
              <w:tabs>
                <w:tab w:val="decimal" w:pos="630"/>
                <w:tab w:val="decimal" w:pos="821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3393E" w:rsidRPr="000E72B7" w14:paraId="6CD011F1" w14:textId="77777777" w:rsidTr="006A6261">
        <w:tc>
          <w:tcPr>
            <w:tcW w:w="4050" w:type="dxa"/>
          </w:tcPr>
          <w:p w14:paraId="7F5E1375" w14:textId="77777777" w:rsidR="0063393E" w:rsidRPr="00916385" w:rsidRDefault="0063393E" w:rsidP="0063393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1638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62" w:type="dxa"/>
            <w:shd w:val="clear" w:color="auto" w:fill="auto"/>
          </w:tcPr>
          <w:p w14:paraId="571D678A" w14:textId="70D06B22" w:rsidR="0063393E" w:rsidRPr="00916385" w:rsidRDefault="0063393E" w:rsidP="0063393E">
            <w:pPr>
              <w:tabs>
                <w:tab w:val="decimal" w:pos="8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39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95,790</w:t>
            </w:r>
          </w:p>
        </w:tc>
        <w:tc>
          <w:tcPr>
            <w:tcW w:w="270" w:type="dxa"/>
            <w:shd w:val="clear" w:color="auto" w:fill="auto"/>
          </w:tcPr>
          <w:p w14:paraId="1E19F2AD" w14:textId="77777777" w:rsidR="0063393E" w:rsidRPr="00916385" w:rsidRDefault="0063393E" w:rsidP="0063393E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47F8CA5" w14:textId="49C317D3" w:rsidR="0063393E" w:rsidRPr="00916385" w:rsidRDefault="0063393E" w:rsidP="0063393E">
            <w:pPr>
              <w:tabs>
                <w:tab w:val="decimal" w:pos="88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6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151,442</w:t>
            </w:r>
          </w:p>
        </w:tc>
        <w:tc>
          <w:tcPr>
            <w:tcW w:w="270" w:type="dxa"/>
            <w:shd w:val="clear" w:color="auto" w:fill="auto"/>
          </w:tcPr>
          <w:p w14:paraId="0C437FD2" w14:textId="77777777" w:rsidR="0063393E" w:rsidRPr="00916385" w:rsidRDefault="0063393E" w:rsidP="0063393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B41A8" w14:textId="7B5A108C" w:rsidR="0063393E" w:rsidRPr="00916385" w:rsidRDefault="0063393E" w:rsidP="0063393E">
            <w:pPr>
              <w:tabs>
                <w:tab w:val="decimal" w:pos="9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95,790</w:t>
            </w:r>
          </w:p>
        </w:tc>
        <w:tc>
          <w:tcPr>
            <w:tcW w:w="270" w:type="dxa"/>
          </w:tcPr>
          <w:p w14:paraId="3D627D82" w14:textId="77777777" w:rsidR="0063393E" w:rsidRPr="00916385" w:rsidRDefault="0063393E" w:rsidP="0063393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0675B5E7" w14:textId="0B5B1A00" w:rsidR="0063393E" w:rsidRPr="00916385" w:rsidRDefault="0063393E" w:rsidP="0063393E">
            <w:pPr>
              <w:tabs>
                <w:tab w:val="decimal" w:pos="821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6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151,442</w:t>
            </w:r>
          </w:p>
        </w:tc>
      </w:tr>
      <w:tr w:rsidR="0063393E" w:rsidRPr="000E72B7" w14:paraId="2DF8A35C" w14:textId="77777777" w:rsidTr="006A6261">
        <w:tc>
          <w:tcPr>
            <w:tcW w:w="4050" w:type="dxa"/>
          </w:tcPr>
          <w:p w14:paraId="054D3F25" w14:textId="77777777" w:rsidR="0063393E" w:rsidRPr="00916385" w:rsidRDefault="0063393E" w:rsidP="0063393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638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62" w:type="dxa"/>
            <w:shd w:val="clear" w:color="auto" w:fill="auto"/>
          </w:tcPr>
          <w:p w14:paraId="7F7C13D4" w14:textId="06AADE02" w:rsidR="0063393E" w:rsidRPr="00916385" w:rsidRDefault="0063393E" w:rsidP="0063393E">
            <w:pPr>
              <w:tabs>
                <w:tab w:val="decimal" w:pos="8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39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4,905</w:t>
            </w:r>
          </w:p>
        </w:tc>
        <w:tc>
          <w:tcPr>
            <w:tcW w:w="270" w:type="dxa"/>
            <w:shd w:val="clear" w:color="auto" w:fill="auto"/>
          </w:tcPr>
          <w:p w14:paraId="56119E5B" w14:textId="77777777" w:rsidR="0063393E" w:rsidRPr="00916385" w:rsidRDefault="0063393E" w:rsidP="0063393E">
            <w:pPr>
              <w:tabs>
                <w:tab w:val="decimal" w:pos="8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CF4EA16" w14:textId="5C75E27A" w:rsidR="0063393E" w:rsidRPr="00916385" w:rsidRDefault="0063393E" w:rsidP="0063393E">
            <w:pPr>
              <w:tabs>
                <w:tab w:val="decimal" w:pos="88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6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4,511</w:t>
            </w:r>
          </w:p>
        </w:tc>
        <w:tc>
          <w:tcPr>
            <w:tcW w:w="270" w:type="dxa"/>
            <w:shd w:val="clear" w:color="auto" w:fill="auto"/>
          </w:tcPr>
          <w:p w14:paraId="5AC556CF" w14:textId="77777777" w:rsidR="0063393E" w:rsidRPr="00916385" w:rsidRDefault="0063393E" w:rsidP="0063393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0371D" w14:textId="2C0495BC" w:rsidR="0063393E" w:rsidRPr="00916385" w:rsidRDefault="0063393E" w:rsidP="0063393E">
            <w:pPr>
              <w:tabs>
                <w:tab w:val="decimal" w:pos="9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4,905</w:t>
            </w:r>
          </w:p>
        </w:tc>
        <w:tc>
          <w:tcPr>
            <w:tcW w:w="270" w:type="dxa"/>
          </w:tcPr>
          <w:p w14:paraId="206F2D4D" w14:textId="77777777" w:rsidR="0063393E" w:rsidRPr="00916385" w:rsidRDefault="0063393E" w:rsidP="0063393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6429ADAD" w14:textId="41011D02" w:rsidR="0063393E" w:rsidRPr="00916385" w:rsidRDefault="0063393E" w:rsidP="0063393E">
            <w:pPr>
              <w:tabs>
                <w:tab w:val="decimal" w:pos="821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6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4,511</w:t>
            </w:r>
          </w:p>
        </w:tc>
      </w:tr>
      <w:tr w:rsidR="0063393E" w:rsidRPr="000E72B7" w14:paraId="6CF9D0C7" w14:textId="77777777" w:rsidTr="006A6261">
        <w:tc>
          <w:tcPr>
            <w:tcW w:w="4050" w:type="dxa"/>
          </w:tcPr>
          <w:p w14:paraId="369FCE46" w14:textId="77777777" w:rsidR="0063393E" w:rsidRPr="00916385" w:rsidRDefault="0063393E" w:rsidP="0063393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638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062" w:type="dxa"/>
            <w:shd w:val="clear" w:color="auto" w:fill="auto"/>
          </w:tcPr>
          <w:p w14:paraId="2BB922B5" w14:textId="6413A082" w:rsidR="0063393E" w:rsidRPr="00916385" w:rsidRDefault="0063393E" w:rsidP="0063393E">
            <w:pPr>
              <w:tabs>
                <w:tab w:val="decimal" w:pos="8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39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2,229</w:t>
            </w:r>
          </w:p>
        </w:tc>
        <w:tc>
          <w:tcPr>
            <w:tcW w:w="270" w:type="dxa"/>
            <w:shd w:val="clear" w:color="auto" w:fill="auto"/>
          </w:tcPr>
          <w:p w14:paraId="787533F8" w14:textId="77777777" w:rsidR="0063393E" w:rsidRPr="00916385" w:rsidRDefault="0063393E" w:rsidP="0063393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357B677" w14:textId="317E4095" w:rsidR="0063393E" w:rsidRPr="00916385" w:rsidRDefault="0063393E" w:rsidP="0063393E">
            <w:pPr>
              <w:tabs>
                <w:tab w:val="decimal" w:pos="88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6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3,139</w:t>
            </w:r>
          </w:p>
        </w:tc>
        <w:tc>
          <w:tcPr>
            <w:tcW w:w="270" w:type="dxa"/>
            <w:shd w:val="clear" w:color="auto" w:fill="auto"/>
          </w:tcPr>
          <w:p w14:paraId="16FFD95C" w14:textId="77777777" w:rsidR="0063393E" w:rsidRPr="00916385" w:rsidRDefault="0063393E" w:rsidP="0063393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26800" w14:textId="58D20903" w:rsidR="0063393E" w:rsidRPr="00916385" w:rsidRDefault="0063393E" w:rsidP="0063393E">
            <w:pPr>
              <w:tabs>
                <w:tab w:val="decimal" w:pos="9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2,229</w:t>
            </w:r>
          </w:p>
        </w:tc>
        <w:tc>
          <w:tcPr>
            <w:tcW w:w="270" w:type="dxa"/>
          </w:tcPr>
          <w:p w14:paraId="3E9CB013" w14:textId="77777777" w:rsidR="0063393E" w:rsidRPr="00916385" w:rsidRDefault="0063393E" w:rsidP="0063393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1C1BAE48" w14:textId="62C2B99B" w:rsidR="0063393E" w:rsidRPr="00916385" w:rsidRDefault="0063393E" w:rsidP="0063393E">
            <w:pPr>
              <w:tabs>
                <w:tab w:val="decimal" w:pos="821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6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3,139</w:t>
            </w:r>
          </w:p>
        </w:tc>
      </w:tr>
      <w:tr w:rsidR="0063393E" w:rsidRPr="000E72B7" w14:paraId="6AD8237B" w14:textId="77777777" w:rsidTr="006A6261">
        <w:tc>
          <w:tcPr>
            <w:tcW w:w="4050" w:type="dxa"/>
          </w:tcPr>
          <w:p w14:paraId="46CB4D37" w14:textId="77777777" w:rsidR="0063393E" w:rsidRPr="00916385" w:rsidRDefault="0063393E" w:rsidP="0063393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638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062" w:type="dxa"/>
            <w:shd w:val="clear" w:color="auto" w:fill="auto"/>
          </w:tcPr>
          <w:p w14:paraId="005E189E" w14:textId="60017464" w:rsidR="0063393E" w:rsidRPr="00916385" w:rsidRDefault="0063393E" w:rsidP="0063393E">
            <w:pPr>
              <w:tabs>
                <w:tab w:val="decimal" w:pos="8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39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2,229</w:t>
            </w:r>
          </w:p>
        </w:tc>
        <w:tc>
          <w:tcPr>
            <w:tcW w:w="270" w:type="dxa"/>
            <w:shd w:val="clear" w:color="auto" w:fill="auto"/>
          </w:tcPr>
          <w:p w14:paraId="34E30C83" w14:textId="77777777" w:rsidR="0063393E" w:rsidRPr="00916385" w:rsidRDefault="0063393E" w:rsidP="0063393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563D064" w14:textId="53805AEF" w:rsidR="0063393E" w:rsidRPr="00916385" w:rsidRDefault="0063393E" w:rsidP="0063393E">
            <w:pPr>
              <w:tabs>
                <w:tab w:val="decimal" w:pos="88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6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3,139</w:t>
            </w:r>
          </w:p>
        </w:tc>
        <w:tc>
          <w:tcPr>
            <w:tcW w:w="270" w:type="dxa"/>
            <w:shd w:val="clear" w:color="auto" w:fill="auto"/>
          </w:tcPr>
          <w:p w14:paraId="613E432D" w14:textId="77777777" w:rsidR="0063393E" w:rsidRPr="00916385" w:rsidRDefault="0063393E" w:rsidP="0063393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3EDB1" w14:textId="26E93CC1" w:rsidR="0063393E" w:rsidRPr="00916385" w:rsidRDefault="0063393E" w:rsidP="0063393E">
            <w:pPr>
              <w:tabs>
                <w:tab w:val="decimal" w:pos="9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2,229</w:t>
            </w:r>
          </w:p>
        </w:tc>
        <w:tc>
          <w:tcPr>
            <w:tcW w:w="270" w:type="dxa"/>
          </w:tcPr>
          <w:p w14:paraId="27E258B3" w14:textId="77777777" w:rsidR="0063393E" w:rsidRPr="00916385" w:rsidRDefault="0063393E" w:rsidP="0063393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317183C0" w14:textId="63574E04" w:rsidR="0063393E" w:rsidRPr="00916385" w:rsidRDefault="0063393E" w:rsidP="0063393E">
            <w:pPr>
              <w:tabs>
                <w:tab w:val="decimal" w:pos="821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6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3,139</w:t>
            </w:r>
          </w:p>
        </w:tc>
      </w:tr>
      <w:tr w:rsidR="0063393E" w:rsidRPr="000E72B7" w14:paraId="60EDEA57" w14:textId="77777777" w:rsidTr="006A6261">
        <w:tc>
          <w:tcPr>
            <w:tcW w:w="4050" w:type="dxa"/>
          </w:tcPr>
          <w:p w14:paraId="00D61182" w14:textId="77777777" w:rsidR="0063393E" w:rsidRPr="00916385" w:rsidRDefault="0063393E" w:rsidP="0063393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638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62" w:type="dxa"/>
            <w:shd w:val="clear" w:color="auto" w:fill="auto"/>
          </w:tcPr>
          <w:p w14:paraId="2F6A6A64" w14:textId="32DB0003" w:rsidR="0063393E" w:rsidRPr="00916385" w:rsidRDefault="0063393E" w:rsidP="0063393E">
            <w:pPr>
              <w:tabs>
                <w:tab w:val="decimal" w:pos="8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39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6,688</w:t>
            </w:r>
          </w:p>
        </w:tc>
        <w:tc>
          <w:tcPr>
            <w:tcW w:w="270" w:type="dxa"/>
            <w:shd w:val="clear" w:color="auto" w:fill="auto"/>
          </w:tcPr>
          <w:p w14:paraId="208040B8" w14:textId="77777777" w:rsidR="0063393E" w:rsidRPr="00916385" w:rsidRDefault="0063393E" w:rsidP="0063393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33F8F45" w14:textId="7E2D759C" w:rsidR="0063393E" w:rsidRPr="00916385" w:rsidRDefault="0063393E" w:rsidP="0063393E">
            <w:pPr>
              <w:tabs>
                <w:tab w:val="decimal" w:pos="88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6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9,418</w:t>
            </w:r>
          </w:p>
        </w:tc>
        <w:tc>
          <w:tcPr>
            <w:tcW w:w="270" w:type="dxa"/>
            <w:shd w:val="clear" w:color="auto" w:fill="auto"/>
          </w:tcPr>
          <w:p w14:paraId="68684A01" w14:textId="77777777" w:rsidR="0063393E" w:rsidRPr="00916385" w:rsidRDefault="0063393E" w:rsidP="0063393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BFB3B" w14:textId="17052B85" w:rsidR="0063393E" w:rsidRPr="00916385" w:rsidRDefault="0063393E" w:rsidP="0063393E">
            <w:pPr>
              <w:tabs>
                <w:tab w:val="decimal" w:pos="9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6,688</w:t>
            </w:r>
          </w:p>
        </w:tc>
        <w:tc>
          <w:tcPr>
            <w:tcW w:w="270" w:type="dxa"/>
          </w:tcPr>
          <w:p w14:paraId="0F11CB5F" w14:textId="77777777" w:rsidR="0063393E" w:rsidRPr="00916385" w:rsidRDefault="0063393E" w:rsidP="0063393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38B3B32F" w14:textId="2758E012" w:rsidR="0063393E" w:rsidRPr="00916385" w:rsidRDefault="0063393E" w:rsidP="0063393E">
            <w:pPr>
              <w:tabs>
                <w:tab w:val="decimal" w:pos="821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6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9,418</w:t>
            </w:r>
          </w:p>
        </w:tc>
      </w:tr>
      <w:tr w:rsidR="00916385" w:rsidRPr="000E72B7" w14:paraId="01E3B01B" w14:textId="77777777" w:rsidTr="00B42DE6">
        <w:tc>
          <w:tcPr>
            <w:tcW w:w="4050" w:type="dxa"/>
            <w:vAlign w:val="bottom"/>
          </w:tcPr>
          <w:p w14:paraId="2243E466" w14:textId="77777777" w:rsidR="00916385" w:rsidRPr="00916385" w:rsidRDefault="00916385" w:rsidP="0091638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9163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9DD9E6" w14:textId="43FF834D" w:rsidR="00916385" w:rsidRPr="00916385" w:rsidRDefault="0063393E" w:rsidP="00916385">
            <w:pPr>
              <w:tabs>
                <w:tab w:val="decimal" w:pos="8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555,281</w:t>
            </w:r>
          </w:p>
        </w:tc>
        <w:tc>
          <w:tcPr>
            <w:tcW w:w="270" w:type="dxa"/>
            <w:shd w:val="clear" w:color="auto" w:fill="auto"/>
          </w:tcPr>
          <w:p w14:paraId="3FBD12EA" w14:textId="77777777" w:rsidR="00916385" w:rsidRPr="00916385" w:rsidRDefault="00916385" w:rsidP="0091638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8B63FD" w14:textId="3105EC5E" w:rsidR="00916385" w:rsidRPr="00916385" w:rsidRDefault="00916385" w:rsidP="00916385">
            <w:pPr>
              <w:tabs>
                <w:tab w:val="decimal" w:pos="880"/>
              </w:tabs>
              <w:spacing w:line="240" w:lineRule="auto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16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621,425</w:t>
            </w:r>
          </w:p>
        </w:tc>
        <w:tc>
          <w:tcPr>
            <w:tcW w:w="270" w:type="dxa"/>
            <w:shd w:val="clear" w:color="auto" w:fill="auto"/>
          </w:tcPr>
          <w:p w14:paraId="2587B79B" w14:textId="77777777" w:rsidR="00916385" w:rsidRPr="00916385" w:rsidRDefault="00916385" w:rsidP="0091638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9B6EDA" w14:textId="1568209E" w:rsidR="00916385" w:rsidRPr="00916385" w:rsidRDefault="0063393E" w:rsidP="00916385">
            <w:pPr>
              <w:tabs>
                <w:tab w:val="decimal" w:pos="92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555,281</w:t>
            </w:r>
          </w:p>
        </w:tc>
        <w:tc>
          <w:tcPr>
            <w:tcW w:w="270" w:type="dxa"/>
          </w:tcPr>
          <w:p w14:paraId="7FF88E36" w14:textId="77777777" w:rsidR="00916385" w:rsidRPr="00916385" w:rsidRDefault="00916385" w:rsidP="0091638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7D74B8D5" w14:textId="1798EC9B" w:rsidR="00916385" w:rsidRPr="00916385" w:rsidRDefault="00916385" w:rsidP="00916385">
            <w:pPr>
              <w:tabs>
                <w:tab w:val="decimal" w:pos="821"/>
              </w:tabs>
              <w:spacing w:line="240" w:lineRule="auto"/>
              <w:ind w:left="-16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16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621,425</w:t>
            </w:r>
          </w:p>
        </w:tc>
      </w:tr>
    </w:tbl>
    <w:p w14:paraId="2623FF6A" w14:textId="0CF492DA" w:rsidR="00A54401" w:rsidRPr="005C47FD" w:rsidRDefault="00A54401">
      <w:pPr>
        <w:spacing w:line="240" w:lineRule="auto"/>
        <w:rPr>
          <w:rFonts w:ascii="Angsana New" w:hAnsi="Angsana New"/>
          <w:sz w:val="20"/>
          <w:szCs w:val="20"/>
          <w:lang w:val="en-US" w:eastAsia="x-none"/>
        </w:rPr>
      </w:pPr>
    </w:p>
    <w:p w14:paraId="487B1196" w14:textId="6962CD4B" w:rsidR="001229FB" w:rsidRPr="00AE0BB7" w:rsidRDefault="00C20A9D" w:rsidP="00BD376E">
      <w:pPr>
        <w:spacing w:line="240" w:lineRule="auto"/>
        <w:ind w:left="540" w:right="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sz w:val="20"/>
          <w:szCs w:val="20"/>
        </w:rPr>
        <w:br w:type="page"/>
      </w:r>
      <w:r w:rsidR="001229FB" w:rsidRPr="00AE0BB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345E8707" w14:textId="77777777" w:rsidR="001229FB" w:rsidRPr="00726FCD" w:rsidRDefault="001229FB" w:rsidP="004827CC">
      <w:pPr>
        <w:pStyle w:val="Ang15"/>
        <w:rPr>
          <w:sz w:val="20"/>
          <w:szCs w:val="20"/>
        </w:rPr>
      </w:pPr>
    </w:p>
    <w:p w14:paraId="296EE1B9" w14:textId="455CDCB6" w:rsidR="001229FB" w:rsidRPr="009B739D" w:rsidRDefault="0051745E" w:rsidP="009B739D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1B552B">
        <w:rPr>
          <w:rFonts w:ascii="Angsana New" w:hAnsi="Angsana New"/>
          <w:spacing w:val="-2"/>
          <w:sz w:val="30"/>
          <w:szCs w:val="30"/>
          <w:cs/>
        </w:rPr>
        <w:t>บริษัททำ</w:t>
      </w:r>
      <w:r w:rsidRPr="009B739D">
        <w:rPr>
          <w:rFonts w:ascii="Angsana New" w:hAnsi="Angsana New"/>
          <w:spacing w:val="-2"/>
          <w:sz w:val="30"/>
          <w:szCs w:val="30"/>
          <w:cs/>
        </w:rPr>
        <w:t>สัญญา</w:t>
      </w:r>
      <w:r w:rsidR="00BB78B5">
        <w:rPr>
          <w:rFonts w:ascii="Angsana New" w:hAnsi="Angsana New" w:hint="cs"/>
          <w:spacing w:val="-2"/>
          <w:sz w:val="30"/>
          <w:szCs w:val="30"/>
          <w:cs/>
        </w:rPr>
        <w:t>บริการ</w:t>
      </w:r>
      <w:r w:rsidR="0069234A" w:rsidRPr="0069234A">
        <w:rPr>
          <w:rFonts w:ascii="Angsana New" w:hAnsi="Angsana New"/>
          <w:spacing w:val="-2"/>
          <w:sz w:val="30"/>
          <w:szCs w:val="30"/>
          <w:cs/>
        </w:rPr>
        <w:t>ที่เกี่ยวข้อง</w:t>
      </w:r>
      <w:r w:rsidR="00BB78B5">
        <w:rPr>
          <w:rFonts w:ascii="Angsana New" w:hAnsi="Angsana New" w:hint="cs"/>
          <w:spacing w:val="-2"/>
          <w:sz w:val="30"/>
          <w:szCs w:val="30"/>
          <w:cs/>
        </w:rPr>
        <w:t>กับการใช้พื้นที่อาคารสำนักงานกับกิจการที่เกี่ยวข้องกัน</w:t>
      </w:r>
      <w:r w:rsidR="0069234A" w:rsidRPr="0069234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F2F8E" w:rsidRPr="009B739D">
        <w:rPr>
          <w:rFonts w:ascii="Angsana New" w:hAnsi="Angsana New" w:hint="cs"/>
          <w:spacing w:val="-2"/>
          <w:sz w:val="30"/>
          <w:szCs w:val="30"/>
          <w:cs/>
        </w:rPr>
        <w:t xml:space="preserve">กำหนดระยะเวลา </w:t>
      </w:r>
      <w:r w:rsidR="00E67AC8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="003F2F8E" w:rsidRPr="009B739D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ปี </w:t>
      </w:r>
      <w:r w:rsidR="004132BB">
        <w:rPr>
          <w:rFonts w:ascii="Angsana New" w:hAnsi="Angsana New"/>
          <w:sz w:val="30"/>
          <w:szCs w:val="30"/>
        </w:rPr>
        <w:br/>
      </w:r>
      <w:r w:rsidR="003F2F8E" w:rsidRPr="009B739D">
        <w:rPr>
          <w:rFonts w:ascii="Angsana New" w:hAnsi="Angsana New" w:hint="cs"/>
          <w:spacing w:val="-2"/>
          <w:sz w:val="30"/>
          <w:szCs w:val="30"/>
          <w:cs/>
          <w:lang w:val="en-US"/>
        </w:rPr>
        <w:t>มีรายละเอียดดังนี้</w:t>
      </w:r>
    </w:p>
    <w:p w14:paraId="79B5C1FD" w14:textId="4F09A1EC" w:rsidR="00B32FF3" w:rsidRPr="00726FCD" w:rsidRDefault="00B32FF3" w:rsidP="009B739D">
      <w:pPr>
        <w:spacing w:line="240" w:lineRule="auto"/>
        <w:ind w:left="900"/>
        <w:jc w:val="thaiDistribute"/>
        <w:rPr>
          <w:rFonts w:ascii="Angsana New" w:hAnsi="Angsana New"/>
          <w:spacing w:val="-2"/>
          <w:sz w:val="20"/>
          <w:szCs w:val="20"/>
          <w:lang w:val="en-US"/>
        </w:rPr>
      </w:pPr>
    </w:p>
    <w:tbl>
      <w:tblPr>
        <w:tblW w:w="8748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3618"/>
        <w:gridCol w:w="1080"/>
        <w:gridCol w:w="270"/>
        <w:gridCol w:w="1080"/>
        <w:gridCol w:w="270"/>
        <w:gridCol w:w="1080"/>
        <w:gridCol w:w="270"/>
        <w:gridCol w:w="1080"/>
      </w:tblGrid>
      <w:tr w:rsidR="00D64CE9" w:rsidRPr="00070CC6" w14:paraId="456BBD15" w14:textId="77777777" w:rsidTr="00916385">
        <w:trPr>
          <w:tblHeader/>
        </w:trPr>
        <w:tc>
          <w:tcPr>
            <w:tcW w:w="3618" w:type="dxa"/>
            <w:shd w:val="clear" w:color="auto" w:fill="auto"/>
          </w:tcPr>
          <w:p w14:paraId="71C26D33" w14:textId="77777777" w:rsidR="00D64CE9" w:rsidRPr="00916385" w:rsidRDefault="00D64CE9" w:rsidP="00916385">
            <w:pPr>
              <w:spacing w:line="240" w:lineRule="auto"/>
              <w:ind w:left="162" w:right="65" w:firstLine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AE42588" w14:textId="77777777" w:rsidR="00D64CE9" w:rsidRPr="00916385" w:rsidRDefault="00D64CE9" w:rsidP="0091638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163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80A175" w14:textId="77777777" w:rsidR="00D64CE9" w:rsidRPr="00916385" w:rsidRDefault="00D64CE9" w:rsidP="0091638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ABED12F" w14:textId="77777777" w:rsidR="00D64CE9" w:rsidRPr="00916385" w:rsidRDefault="00D64CE9" w:rsidP="0091638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63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6385" w:rsidRPr="00070CC6" w14:paraId="6F9FEAB9" w14:textId="77777777" w:rsidTr="00916385">
        <w:trPr>
          <w:tblHeader/>
        </w:trPr>
        <w:tc>
          <w:tcPr>
            <w:tcW w:w="3618" w:type="dxa"/>
            <w:shd w:val="clear" w:color="auto" w:fill="auto"/>
          </w:tcPr>
          <w:p w14:paraId="4D9919F9" w14:textId="77777777" w:rsidR="00916385" w:rsidRPr="00916385" w:rsidRDefault="00916385" w:rsidP="00916385">
            <w:pPr>
              <w:spacing w:line="240" w:lineRule="auto"/>
              <w:ind w:left="162" w:firstLine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86363C" w14:textId="3FA7DDAD" w:rsidR="00916385" w:rsidRPr="00916385" w:rsidRDefault="00916385" w:rsidP="0091638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6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91638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08DB47EF" w14:textId="77777777" w:rsidR="00916385" w:rsidRPr="00916385" w:rsidRDefault="00916385" w:rsidP="0091638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634EC6" w14:textId="577C0A5E" w:rsidR="00916385" w:rsidRPr="00916385" w:rsidRDefault="00916385" w:rsidP="0091638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6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91638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FD1EF8C" w14:textId="77777777" w:rsidR="00916385" w:rsidRPr="00916385" w:rsidRDefault="00916385" w:rsidP="0091638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DFC419" w14:textId="73C9F275" w:rsidR="00916385" w:rsidRPr="00916385" w:rsidRDefault="00916385" w:rsidP="0091638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6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91638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2A72BED6" w14:textId="77777777" w:rsidR="00916385" w:rsidRPr="00916385" w:rsidRDefault="00916385" w:rsidP="0091638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0FE3B9" w14:textId="3096E1EA" w:rsidR="00916385" w:rsidRPr="00916385" w:rsidRDefault="00916385" w:rsidP="0091638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6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91638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16385" w:rsidRPr="00070CC6" w14:paraId="364A7783" w14:textId="77777777" w:rsidTr="00916385">
        <w:trPr>
          <w:tblHeader/>
        </w:trPr>
        <w:tc>
          <w:tcPr>
            <w:tcW w:w="3618" w:type="dxa"/>
            <w:shd w:val="clear" w:color="auto" w:fill="auto"/>
          </w:tcPr>
          <w:p w14:paraId="5141B3A2" w14:textId="77777777" w:rsidR="00916385" w:rsidRPr="00916385" w:rsidRDefault="00916385" w:rsidP="00916385">
            <w:pPr>
              <w:spacing w:line="240" w:lineRule="auto"/>
              <w:ind w:left="162" w:firstLine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9521FF" w14:textId="521F19DD" w:rsidR="00916385" w:rsidRPr="00916385" w:rsidRDefault="00916385" w:rsidP="0091638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6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54460CCD" w14:textId="77777777" w:rsidR="00916385" w:rsidRPr="00916385" w:rsidRDefault="00916385" w:rsidP="0091638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65F429" w14:textId="65548C35" w:rsidR="00916385" w:rsidRPr="00916385" w:rsidRDefault="00916385" w:rsidP="0091638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6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48547AA6" w14:textId="77777777" w:rsidR="00916385" w:rsidRPr="00916385" w:rsidRDefault="00916385" w:rsidP="0091638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F1FD28" w14:textId="79FEED0A" w:rsidR="00916385" w:rsidRPr="00916385" w:rsidRDefault="00916385" w:rsidP="0091638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6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3D89D2FB" w14:textId="77777777" w:rsidR="00916385" w:rsidRPr="00916385" w:rsidRDefault="00916385" w:rsidP="0091638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6FACF1" w14:textId="6469BE25" w:rsidR="00916385" w:rsidRPr="00916385" w:rsidRDefault="00916385" w:rsidP="0091638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6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916385" w:rsidRPr="00070CC6" w14:paraId="6D25AB7C" w14:textId="77777777" w:rsidTr="00916385">
        <w:trPr>
          <w:trHeight w:val="60"/>
          <w:tblHeader/>
        </w:trPr>
        <w:tc>
          <w:tcPr>
            <w:tcW w:w="3618" w:type="dxa"/>
            <w:shd w:val="clear" w:color="auto" w:fill="auto"/>
          </w:tcPr>
          <w:p w14:paraId="61D7AE09" w14:textId="77777777" w:rsidR="00916385" w:rsidRPr="00916385" w:rsidRDefault="00916385" w:rsidP="00916385">
            <w:pPr>
              <w:spacing w:line="240" w:lineRule="auto"/>
              <w:ind w:left="162" w:firstLine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A3C7A1E" w14:textId="77777777" w:rsidR="00916385" w:rsidRPr="00916385" w:rsidRDefault="00916385" w:rsidP="0091638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638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163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1638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16385" w:rsidRPr="00070CC6" w14:paraId="249E51C2" w14:textId="77777777" w:rsidTr="00916385">
        <w:tc>
          <w:tcPr>
            <w:tcW w:w="3618" w:type="dxa"/>
            <w:shd w:val="clear" w:color="auto" w:fill="auto"/>
          </w:tcPr>
          <w:p w14:paraId="5930A50A" w14:textId="77777777" w:rsidR="00916385" w:rsidRPr="00916385" w:rsidRDefault="00916385" w:rsidP="00916385">
            <w:pPr>
              <w:spacing w:line="240" w:lineRule="auto"/>
              <w:ind w:left="270" w:right="-126" w:hanging="28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1638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1080" w:type="dxa"/>
          </w:tcPr>
          <w:p w14:paraId="3A38472D" w14:textId="77777777" w:rsidR="00916385" w:rsidRPr="00916385" w:rsidRDefault="00916385" w:rsidP="0091638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0F5B52" w14:textId="77777777" w:rsidR="00916385" w:rsidRPr="00916385" w:rsidRDefault="00916385" w:rsidP="0091638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2F27B1" w14:textId="77777777" w:rsidR="00916385" w:rsidRPr="00916385" w:rsidRDefault="00916385" w:rsidP="0091638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126F0A" w14:textId="77777777" w:rsidR="00916385" w:rsidRPr="00916385" w:rsidRDefault="00916385" w:rsidP="0091638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3AC640" w14:textId="77777777" w:rsidR="00916385" w:rsidRPr="00916385" w:rsidRDefault="00916385" w:rsidP="00916385">
            <w:pPr>
              <w:tabs>
                <w:tab w:val="decimal" w:pos="11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FD44336" w14:textId="77777777" w:rsidR="00916385" w:rsidRPr="00916385" w:rsidRDefault="00916385" w:rsidP="0091638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237724" w14:textId="77777777" w:rsidR="00916385" w:rsidRPr="00916385" w:rsidRDefault="00916385" w:rsidP="00916385">
            <w:pPr>
              <w:tabs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16385" w:rsidRPr="00070CC6" w14:paraId="1AA91CF9" w14:textId="77777777" w:rsidTr="00916385">
        <w:tc>
          <w:tcPr>
            <w:tcW w:w="3618" w:type="dxa"/>
            <w:shd w:val="clear" w:color="auto" w:fill="auto"/>
          </w:tcPr>
          <w:p w14:paraId="68B3435C" w14:textId="77777777" w:rsidR="00916385" w:rsidRPr="00916385" w:rsidRDefault="00916385" w:rsidP="00916385">
            <w:pPr>
              <w:spacing w:line="240" w:lineRule="auto"/>
              <w:ind w:left="270" w:right="-126" w:hanging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91638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ที่ยกเลิกไม่ได้</w:t>
            </w:r>
          </w:p>
        </w:tc>
        <w:tc>
          <w:tcPr>
            <w:tcW w:w="1080" w:type="dxa"/>
          </w:tcPr>
          <w:p w14:paraId="402C0FFE" w14:textId="77777777" w:rsidR="00916385" w:rsidRPr="00916385" w:rsidRDefault="00916385" w:rsidP="0091638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56E4881" w14:textId="77777777" w:rsidR="00916385" w:rsidRPr="00916385" w:rsidRDefault="00916385" w:rsidP="0091638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2E076C6" w14:textId="77777777" w:rsidR="00916385" w:rsidRPr="00916385" w:rsidRDefault="00916385" w:rsidP="0091638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83951CA" w14:textId="77777777" w:rsidR="00916385" w:rsidRPr="00916385" w:rsidRDefault="00916385" w:rsidP="0091638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036D46" w14:textId="77777777" w:rsidR="00916385" w:rsidRPr="00916385" w:rsidRDefault="00916385" w:rsidP="00916385">
            <w:pPr>
              <w:tabs>
                <w:tab w:val="decimal" w:pos="11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0840DCB" w14:textId="77777777" w:rsidR="00916385" w:rsidRPr="00916385" w:rsidRDefault="00916385" w:rsidP="0091638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11E5CA" w14:textId="77777777" w:rsidR="00916385" w:rsidRPr="00916385" w:rsidRDefault="00916385" w:rsidP="00916385">
            <w:pPr>
              <w:tabs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16385" w:rsidRPr="00070CC6" w14:paraId="279F6D38" w14:textId="77777777" w:rsidTr="00916385">
        <w:tc>
          <w:tcPr>
            <w:tcW w:w="3618" w:type="dxa"/>
            <w:shd w:val="clear" w:color="auto" w:fill="auto"/>
          </w:tcPr>
          <w:p w14:paraId="64C944D6" w14:textId="77777777" w:rsidR="00916385" w:rsidRPr="00916385" w:rsidRDefault="00916385" w:rsidP="00916385">
            <w:pPr>
              <w:spacing w:line="240" w:lineRule="auto"/>
              <w:ind w:right="65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6385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</w:t>
            </w:r>
            <w:r w:rsidRPr="0091638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1862B16B" w14:textId="7C7696A1" w:rsidR="00916385" w:rsidRPr="00916385" w:rsidRDefault="0063393E" w:rsidP="0091638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8,391</w:t>
            </w:r>
          </w:p>
        </w:tc>
        <w:tc>
          <w:tcPr>
            <w:tcW w:w="270" w:type="dxa"/>
            <w:shd w:val="clear" w:color="auto" w:fill="auto"/>
          </w:tcPr>
          <w:p w14:paraId="1D3D0A06" w14:textId="77777777" w:rsidR="00916385" w:rsidRPr="00916385" w:rsidRDefault="00916385" w:rsidP="0091638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9B64BD7" w14:textId="1D859C68" w:rsidR="00916385" w:rsidRPr="00916385" w:rsidRDefault="00916385" w:rsidP="0091638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6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5,119</w:t>
            </w:r>
          </w:p>
        </w:tc>
        <w:tc>
          <w:tcPr>
            <w:tcW w:w="270" w:type="dxa"/>
            <w:shd w:val="clear" w:color="auto" w:fill="auto"/>
          </w:tcPr>
          <w:p w14:paraId="718851C4" w14:textId="77777777" w:rsidR="00916385" w:rsidRPr="00916385" w:rsidRDefault="00916385" w:rsidP="0091638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B5C42B" w14:textId="38F7CCFE" w:rsidR="00916385" w:rsidRPr="00916385" w:rsidRDefault="0063393E" w:rsidP="00916385">
            <w:pPr>
              <w:tabs>
                <w:tab w:val="decimal" w:pos="88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8,391</w:t>
            </w:r>
          </w:p>
        </w:tc>
        <w:tc>
          <w:tcPr>
            <w:tcW w:w="270" w:type="dxa"/>
            <w:shd w:val="clear" w:color="auto" w:fill="auto"/>
          </w:tcPr>
          <w:p w14:paraId="793351C0" w14:textId="77777777" w:rsidR="00916385" w:rsidRPr="00916385" w:rsidRDefault="00916385" w:rsidP="0091638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D4326E" w14:textId="4FB0B385" w:rsidR="00916385" w:rsidRPr="00916385" w:rsidRDefault="00916385" w:rsidP="00916385">
            <w:pPr>
              <w:tabs>
                <w:tab w:val="decimal" w:pos="88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6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5,119</w:t>
            </w:r>
          </w:p>
        </w:tc>
      </w:tr>
      <w:tr w:rsidR="00916385" w:rsidRPr="00070CC6" w14:paraId="5DB00905" w14:textId="77777777" w:rsidTr="00916385">
        <w:tc>
          <w:tcPr>
            <w:tcW w:w="3618" w:type="dxa"/>
            <w:shd w:val="clear" w:color="auto" w:fill="auto"/>
          </w:tcPr>
          <w:p w14:paraId="2A2DCD38" w14:textId="77777777" w:rsidR="00916385" w:rsidRPr="00916385" w:rsidRDefault="00916385" w:rsidP="00916385">
            <w:pPr>
              <w:spacing w:line="240" w:lineRule="auto"/>
              <w:ind w:right="65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6385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</w:t>
            </w:r>
            <w:r w:rsidRPr="0091638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1080" w:type="dxa"/>
            <w:shd w:val="clear" w:color="auto" w:fill="auto"/>
          </w:tcPr>
          <w:p w14:paraId="3A26A8F2" w14:textId="4764F5D8" w:rsidR="00916385" w:rsidRPr="00916385" w:rsidRDefault="0063393E" w:rsidP="0091638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5,957</w:t>
            </w:r>
          </w:p>
        </w:tc>
        <w:tc>
          <w:tcPr>
            <w:tcW w:w="270" w:type="dxa"/>
            <w:shd w:val="clear" w:color="auto" w:fill="auto"/>
          </w:tcPr>
          <w:p w14:paraId="782C3051" w14:textId="77777777" w:rsidR="00916385" w:rsidRPr="00916385" w:rsidRDefault="00916385" w:rsidP="0091638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2467C8D" w14:textId="29CE1481" w:rsidR="00916385" w:rsidRPr="00916385" w:rsidRDefault="00916385" w:rsidP="0091638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6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6,195</w:t>
            </w:r>
          </w:p>
        </w:tc>
        <w:tc>
          <w:tcPr>
            <w:tcW w:w="270" w:type="dxa"/>
            <w:shd w:val="clear" w:color="auto" w:fill="auto"/>
          </w:tcPr>
          <w:p w14:paraId="75250111" w14:textId="77777777" w:rsidR="00916385" w:rsidRPr="00916385" w:rsidRDefault="00916385" w:rsidP="0091638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A6CCD5" w14:textId="6B420C12" w:rsidR="00916385" w:rsidRPr="00916385" w:rsidRDefault="0063393E" w:rsidP="00916385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5,957</w:t>
            </w:r>
          </w:p>
        </w:tc>
        <w:tc>
          <w:tcPr>
            <w:tcW w:w="270" w:type="dxa"/>
            <w:shd w:val="clear" w:color="auto" w:fill="auto"/>
          </w:tcPr>
          <w:p w14:paraId="450CD155" w14:textId="77777777" w:rsidR="00916385" w:rsidRPr="00916385" w:rsidRDefault="00916385" w:rsidP="0091638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C78E6F" w14:textId="48E3D081" w:rsidR="00916385" w:rsidRPr="00916385" w:rsidRDefault="00916385" w:rsidP="00916385">
            <w:pPr>
              <w:tabs>
                <w:tab w:val="decimal" w:pos="88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6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6,195</w:t>
            </w:r>
          </w:p>
        </w:tc>
      </w:tr>
      <w:tr w:rsidR="00916385" w:rsidRPr="00070CC6" w14:paraId="226EB130" w14:textId="77777777" w:rsidTr="00916385">
        <w:tc>
          <w:tcPr>
            <w:tcW w:w="3618" w:type="dxa"/>
            <w:shd w:val="clear" w:color="auto" w:fill="auto"/>
          </w:tcPr>
          <w:p w14:paraId="4556F6B5" w14:textId="77777777" w:rsidR="00916385" w:rsidRPr="00916385" w:rsidRDefault="00916385" w:rsidP="00916385">
            <w:pPr>
              <w:spacing w:line="240" w:lineRule="auto"/>
              <w:ind w:right="65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63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435B31" w14:textId="28E3B914" w:rsidR="00916385" w:rsidRPr="00916385" w:rsidRDefault="0063393E" w:rsidP="0091638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14,348</w:t>
            </w:r>
          </w:p>
        </w:tc>
        <w:tc>
          <w:tcPr>
            <w:tcW w:w="270" w:type="dxa"/>
            <w:shd w:val="clear" w:color="auto" w:fill="auto"/>
          </w:tcPr>
          <w:p w14:paraId="170E2DB0" w14:textId="77777777" w:rsidR="00916385" w:rsidRPr="00916385" w:rsidRDefault="00916385" w:rsidP="0091638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FB65F9" w14:textId="61F560B8" w:rsidR="00916385" w:rsidRPr="00916385" w:rsidRDefault="00916385" w:rsidP="0091638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16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11,314</w:t>
            </w:r>
          </w:p>
        </w:tc>
        <w:tc>
          <w:tcPr>
            <w:tcW w:w="270" w:type="dxa"/>
            <w:shd w:val="clear" w:color="auto" w:fill="auto"/>
          </w:tcPr>
          <w:p w14:paraId="6883BB4D" w14:textId="77777777" w:rsidR="00916385" w:rsidRPr="00916385" w:rsidRDefault="00916385" w:rsidP="0091638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B55B81" w14:textId="302F869F" w:rsidR="00916385" w:rsidRPr="00916385" w:rsidRDefault="0063393E" w:rsidP="00916385">
            <w:pPr>
              <w:tabs>
                <w:tab w:val="decimal" w:pos="88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14,348</w:t>
            </w:r>
          </w:p>
        </w:tc>
        <w:tc>
          <w:tcPr>
            <w:tcW w:w="270" w:type="dxa"/>
            <w:shd w:val="clear" w:color="auto" w:fill="auto"/>
          </w:tcPr>
          <w:p w14:paraId="6884383B" w14:textId="77777777" w:rsidR="00916385" w:rsidRPr="00916385" w:rsidRDefault="00916385" w:rsidP="0091638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E1D81" w14:textId="66C2CC56" w:rsidR="00916385" w:rsidRPr="00916385" w:rsidRDefault="00916385" w:rsidP="00916385">
            <w:pPr>
              <w:tabs>
                <w:tab w:val="decimal" w:pos="88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16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11,314</w:t>
            </w:r>
          </w:p>
        </w:tc>
      </w:tr>
    </w:tbl>
    <w:p w14:paraId="0FC87969" w14:textId="3BDB07AF" w:rsidR="005C47FD" w:rsidRDefault="005C47FD">
      <w:pPr>
        <w:spacing w:line="240" w:lineRule="auto"/>
        <w:rPr>
          <w:rFonts w:ascii="Angsana New" w:hAnsi="Angsana New"/>
          <w:spacing w:val="-2"/>
          <w:sz w:val="20"/>
          <w:szCs w:val="20"/>
          <w:lang w:val="en-US"/>
        </w:rPr>
      </w:pPr>
    </w:p>
    <w:p w14:paraId="1928B836" w14:textId="449526BA" w:rsidR="00C06B20" w:rsidRPr="003F4A49" w:rsidRDefault="0006414D" w:rsidP="003F4A49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211D">
        <w:rPr>
          <w:rFonts w:ascii="Angsana New" w:hAnsi="Angsana New" w:hint="cs"/>
          <w:spacing w:val="4"/>
          <w:sz w:val="30"/>
          <w:szCs w:val="30"/>
          <w:cs/>
        </w:rPr>
        <w:t>สัญญาเช่าที่ดินหลายฉบับระบุว่าบริษัทต้องรื้อถอนสิ่งปลูกสร้างทั้งหมดออกจากพื้นที่เช่าเมื่อสิ้นสุดสัญญา</w:t>
      </w:r>
      <w:r w:rsidRPr="0006414D">
        <w:rPr>
          <w:rFonts w:ascii="Angsana New" w:hAnsi="Angsana New" w:hint="cs"/>
          <w:sz w:val="30"/>
          <w:szCs w:val="30"/>
          <w:cs/>
        </w:rPr>
        <w:t xml:space="preserve"> ทำ</w:t>
      </w:r>
      <w:r w:rsidRPr="0066211D">
        <w:rPr>
          <w:rFonts w:ascii="Angsana New" w:hAnsi="Angsana New" w:hint="cs"/>
          <w:spacing w:val="4"/>
          <w:sz w:val="30"/>
          <w:szCs w:val="30"/>
          <w:cs/>
        </w:rPr>
        <w:t xml:space="preserve">ให้บริษัทมียอดประมาณการหนี้สินสำหรับต้นทุนในการรื้อถอน ณ วันที่ </w:t>
      </w:r>
      <w:r w:rsidRPr="0066211D">
        <w:rPr>
          <w:rFonts w:ascii="Angsana New" w:hAnsi="Angsana New"/>
          <w:spacing w:val="4"/>
          <w:sz w:val="30"/>
          <w:szCs w:val="30"/>
        </w:rPr>
        <w:t xml:space="preserve">31 </w:t>
      </w:r>
      <w:r w:rsidRPr="0066211D">
        <w:rPr>
          <w:rFonts w:ascii="Angsana New" w:hAnsi="Angsana New" w:hint="cs"/>
          <w:spacing w:val="4"/>
          <w:sz w:val="30"/>
          <w:szCs w:val="30"/>
          <w:cs/>
        </w:rPr>
        <w:t>ธันวาคม</w:t>
      </w:r>
      <w:r w:rsidRPr="0066211D">
        <w:rPr>
          <w:rFonts w:ascii="Angsana New" w:hAnsi="Angsana New"/>
          <w:spacing w:val="4"/>
          <w:sz w:val="30"/>
          <w:szCs w:val="30"/>
        </w:rPr>
        <w:t xml:space="preserve"> </w:t>
      </w:r>
      <w:r w:rsidRPr="0066211D">
        <w:rPr>
          <w:rFonts w:ascii="Angsana New" w:hAnsi="Angsana New" w:hint="cs"/>
          <w:spacing w:val="4"/>
          <w:sz w:val="30"/>
          <w:szCs w:val="30"/>
        </w:rPr>
        <w:t>25</w:t>
      </w:r>
      <w:r w:rsidRPr="0066211D">
        <w:rPr>
          <w:rFonts w:ascii="Angsana New" w:hAnsi="Angsana New"/>
          <w:spacing w:val="4"/>
          <w:sz w:val="30"/>
          <w:szCs w:val="30"/>
        </w:rPr>
        <w:t xml:space="preserve">64 </w:t>
      </w:r>
      <w:r w:rsidRPr="0066211D">
        <w:rPr>
          <w:rFonts w:ascii="Angsana New" w:hAnsi="Angsana New" w:hint="cs"/>
          <w:spacing w:val="4"/>
          <w:sz w:val="30"/>
          <w:szCs w:val="30"/>
          <w:cs/>
        </w:rPr>
        <w:t>จำนวน</w:t>
      </w:r>
      <w:r w:rsidRPr="0066211D">
        <w:rPr>
          <w:rFonts w:ascii="Angsana New" w:hAnsi="Angsana New"/>
          <w:spacing w:val="4"/>
          <w:sz w:val="30"/>
          <w:szCs w:val="30"/>
        </w:rPr>
        <w:t xml:space="preserve"> 270</w:t>
      </w:r>
      <w:r w:rsidRPr="0006414D">
        <w:rPr>
          <w:rFonts w:ascii="Angsana New" w:hAnsi="Angsana New"/>
          <w:sz w:val="30"/>
          <w:szCs w:val="30"/>
        </w:rPr>
        <w:t xml:space="preserve"> </w:t>
      </w:r>
      <w:r w:rsidRPr="0006414D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hint="cs"/>
          <w:i/>
          <w:iCs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ต่อมา</w:t>
      </w:r>
      <w:r w:rsidR="00C06B20" w:rsidRPr="003F4A4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C06B20" w:rsidRPr="003F4A49">
        <w:rPr>
          <w:rFonts w:ascii="Angsana New" w:hAnsi="Angsana New"/>
          <w:sz w:val="30"/>
          <w:szCs w:val="30"/>
        </w:rPr>
        <w:t xml:space="preserve">30 </w:t>
      </w:r>
      <w:r w:rsidR="00C06B20" w:rsidRPr="003F4A49">
        <w:rPr>
          <w:rFonts w:ascii="Angsana New" w:hAnsi="Angsana New"/>
          <w:sz w:val="30"/>
          <w:szCs w:val="30"/>
          <w:cs/>
        </w:rPr>
        <w:t xml:space="preserve">กันยายน </w:t>
      </w:r>
      <w:r w:rsidR="00C06B20" w:rsidRPr="003F4A49">
        <w:rPr>
          <w:rFonts w:ascii="Angsana New" w:hAnsi="Angsana New"/>
          <w:sz w:val="30"/>
          <w:szCs w:val="30"/>
        </w:rPr>
        <w:t xml:space="preserve">2565 </w:t>
      </w:r>
      <w:r w:rsidR="00CC5290">
        <w:rPr>
          <w:rFonts w:ascii="Angsana New" w:hAnsi="Angsana New" w:hint="cs"/>
          <w:sz w:val="30"/>
          <w:szCs w:val="30"/>
          <w:cs/>
        </w:rPr>
        <w:t>คู่สัญญาทั้งสองฝ่ายตกลง</w:t>
      </w:r>
      <w:r w:rsidR="00C06B20" w:rsidRPr="003F4A49">
        <w:rPr>
          <w:rFonts w:ascii="Angsana New" w:hAnsi="Angsana New"/>
          <w:sz w:val="30"/>
          <w:szCs w:val="30"/>
          <w:cs/>
        </w:rPr>
        <w:t>ยกเลิกเงื่อนไขในส่วนของการส่งมอบทรัพย์สินที่เช่าและการรื้อถอนของสัญญาเช่าที่ดิ</w:t>
      </w:r>
      <w:r w:rsidR="00CC5290">
        <w:rPr>
          <w:rFonts w:ascii="Angsana New" w:hAnsi="Angsana New" w:hint="cs"/>
          <w:sz w:val="30"/>
          <w:szCs w:val="30"/>
          <w:cs/>
        </w:rPr>
        <w:t>น</w:t>
      </w:r>
      <w:r>
        <w:rPr>
          <w:rFonts w:ascii="Angsana New" w:hAnsi="Angsana New" w:hint="cs"/>
          <w:sz w:val="30"/>
          <w:szCs w:val="30"/>
          <w:cs/>
        </w:rPr>
        <w:t>เหล่านี้</w:t>
      </w:r>
    </w:p>
    <w:p w14:paraId="6CB3AC26" w14:textId="77777777" w:rsidR="00C20A9D" w:rsidRPr="00C20A9D" w:rsidRDefault="00C20A9D" w:rsidP="00C20A9D">
      <w:pPr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411F6DB2" w14:textId="5D0039BB" w:rsidR="00234C45" w:rsidRPr="00F81D1E" w:rsidRDefault="00234C45" w:rsidP="00C111CA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81D1E">
        <w:rPr>
          <w:rFonts w:ascii="Angsana New" w:hAnsi="Angsana New"/>
          <w:sz w:val="30"/>
          <w:szCs w:val="30"/>
          <w:cs/>
        </w:rPr>
        <w:t>บริษัทได้ทำสัญญาซื้อขายไฟฟ้าและบริการกับบริษัทใหญ่</w:t>
      </w:r>
      <w:r w:rsidRPr="00F81D1E">
        <w:rPr>
          <w:rFonts w:ascii="Angsana New" w:hAnsi="Angsana New"/>
          <w:sz w:val="30"/>
          <w:szCs w:val="30"/>
        </w:rPr>
        <w:t xml:space="preserve"> </w:t>
      </w:r>
      <w:r w:rsidRPr="00F81D1E">
        <w:rPr>
          <w:rFonts w:ascii="Angsana New" w:hAnsi="Angsana New"/>
          <w:sz w:val="30"/>
          <w:szCs w:val="30"/>
          <w:cs/>
        </w:rPr>
        <w:t>โดยบริษัทใหญ่จะขายก๊าซร้อนเพื่อให้บริษัทนำไปใช้ผลิตไฟฟ้า บริษัทใหญ่จะเรียกเก็บค่าบริการกับบริษัทในอัตราร้อยละตามที่ระบุในสัญญา นอกจากนี้บริษัทจะขายไฟฟ้าให้แก่บริษัทใหญ่แต่เพียงผู้เดียวในอัตราตามที่ระบุในสัญญา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6DC012C3" w14:textId="77777777" w:rsidR="006554A2" w:rsidRPr="00772053" w:rsidRDefault="006554A2" w:rsidP="00772053">
      <w:pPr>
        <w:pStyle w:val="Ang15"/>
        <w:rPr>
          <w:sz w:val="20"/>
          <w:szCs w:val="20"/>
        </w:rPr>
      </w:pPr>
    </w:p>
    <w:p w14:paraId="7C9CBF84" w14:textId="4875BC5D" w:rsidR="006554A2" w:rsidRPr="00F81D1E" w:rsidRDefault="006554A2" w:rsidP="00A54401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81D1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17C85" w:rsidRPr="00F81D1E">
        <w:rPr>
          <w:rFonts w:ascii="Angsana New" w:hAnsi="Angsana New"/>
          <w:sz w:val="30"/>
          <w:szCs w:val="30"/>
          <w:lang w:val="en-US"/>
        </w:rPr>
        <w:t>1</w:t>
      </w:r>
      <w:r w:rsidRPr="00F81D1E">
        <w:rPr>
          <w:rFonts w:ascii="Angsana New" w:hAnsi="Angsana New"/>
          <w:sz w:val="30"/>
          <w:szCs w:val="30"/>
          <w:lang w:val="en-US"/>
        </w:rPr>
        <w:t xml:space="preserve"> </w:t>
      </w:r>
      <w:r w:rsidRPr="00F81D1E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317C85" w:rsidRPr="00F81D1E">
        <w:rPr>
          <w:rFonts w:ascii="Angsana New" w:hAnsi="Angsana New"/>
          <w:sz w:val="30"/>
          <w:szCs w:val="30"/>
          <w:lang w:val="en-US"/>
        </w:rPr>
        <w:t>2</w:t>
      </w:r>
      <w:r w:rsidR="00E67AC8" w:rsidRPr="00F81D1E">
        <w:rPr>
          <w:rFonts w:ascii="Angsana New" w:hAnsi="Angsana New"/>
          <w:sz w:val="30"/>
          <w:szCs w:val="30"/>
          <w:lang w:val="en-US"/>
        </w:rPr>
        <w:t>55</w:t>
      </w:r>
      <w:r w:rsidR="00816401" w:rsidRPr="00F81D1E">
        <w:rPr>
          <w:rFonts w:ascii="Angsana New" w:hAnsi="Angsana New"/>
          <w:sz w:val="30"/>
          <w:szCs w:val="30"/>
          <w:lang w:val="en-US"/>
        </w:rPr>
        <w:t>9</w:t>
      </w:r>
      <w:r w:rsidRPr="00F81D1E">
        <w:rPr>
          <w:rFonts w:ascii="Angsana New" w:hAnsi="Angsana New"/>
          <w:sz w:val="30"/>
          <w:szCs w:val="30"/>
          <w:lang w:val="en-US"/>
        </w:rPr>
        <w:t xml:space="preserve"> </w:t>
      </w:r>
      <w:r w:rsidRPr="00F81D1E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บริษัทได้ทำสัญญาซื้อขายและบริการกับบริษัทใหญ่ โดยบริษัทใหญ่จะให้บริการเกี่ยวกับด้านสาธารณูปโภค ด้านบุคลากร การซื้อขายสินค้าและทรัพยากรและการบริการอื่น</w:t>
      </w:r>
      <w:r w:rsidR="00253B79" w:rsidRPr="00F81D1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81D1E">
        <w:rPr>
          <w:rFonts w:ascii="Angsana New" w:hAnsi="Angsana New" w:hint="cs"/>
          <w:sz w:val="30"/>
          <w:szCs w:val="30"/>
          <w:cs/>
          <w:lang w:val="en-US"/>
        </w:rPr>
        <w:t>ๆ</w:t>
      </w:r>
      <w:r w:rsidR="001E192A" w:rsidRPr="00F81D1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81D1E">
        <w:rPr>
          <w:rFonts w:ascii="Angsana New" w:hAnsi="Angsana New" w:hint="cs"/>
          <w:sz w:val="30"/>
          <w:szCs w:val="30"/>
          <w:cs/>
          <w:lang w:val="en-US"/>
        </w:rPr>
        <w:t xml:space="preserve">แก่บริษัท </w:t>
      </w:r>
      <w:r w:rsidRPr="00F81D1E">
        <w:rPr>
          <w:rFonts w:ascii="Angsana New" w:hAnsi="Angsana New"/>
          <w:sz w:val="30"/>
          <w:szCs w:val="30"/>
          <w:cs/>
          <w:lang w:val="en-US"/>
        </w:rPr>
        <w:br/>
      </w:r>
      <w:r w:rsidRPr="00F81D1E">
        <w:rPr>
          <w:rFonts w:ascii="Angsana New" w:hAnsi="Angsana New" w:hint="cs"/>
          <w:sz w:val="30"/>
          <w:szCs w:val="30"/>
          <w:cs/>
          <w:lang w:val="en-US"/>
        </w:rPr>
        <w:t xml:space="preserve">ซึ่งบริษัทตกลงที่จะจ่ายค่าธรรมเนียมให้กับบริษัทใหญ่ตามที่ระบุไว้ในสัญญา ระยะเวลา </w:t>
      </w:r>
      <w:r w:rsidR="00E67AC8" w:rsidRPr="00F81D1E">
        <w:rPr>
          <w:rFonts w:ascii="Angsana New" w:hAnsi="Angsana New"/>
          <w:sz w:val="30"/>
          <w:szCs w:val="30"/>
          <w:lang w:val="en-US"/>
        </w:rPr>
        <w:t>3</w:t>
      </w:r>
      <w:r w:rsidRPr="00F81D1E">
        <w:rPr>
          <w:rFonts w:ascii="Angsana New" w:hAnsi="Angsana New"/>
          <w:sz w:val="30"/>
          <w:szCs w:val="30"/>
          <w:lang w:val="en-US"/>
        </w:rPr>
        <w:t xml:space="preserve"> </w:t>
      </w:r>
      <w:r w:rsidRPr="00F81D1E">
        <w:rPr>
          <w:rFonts w:ascii="Angsana New" w:hAnsi="Angsana New" w:hint="cs"/>
          <w:sz w:val="30"/>
          <w:szCs w:val="30"/>
          <w:cs/>
          <w:lang w:val="en-US"/>
        </w:rPr>
        <w:t xml:space="preserve">ปี มีผลบังคับใช้ตั้งแต่วันที่ </w:t>
      </w:r>
      <w:r w:rsidR="00317C85" w:rsidRPr="00F81D1E">
        <w:rPr>
          <w:rFonts w:ascii="Angsana New" w:hAnsi="Angsana New"/>
          <w:sz w:val="30"/>
          <w:szCs w:val="30"/>
          <w:lang w:val="en-US"/>
        </w:rPr>
        <w:t>1</w:t>
      </w:r>
      <w:r w:rsidRPr="00F81D1E">
        <w:rPr>
          <w:rFonts w:ascii="Angsana New" w:hAnsi="Angsana New"/>
          <w:sz w:val="30"/>
          <w:szCs w:val="30"/>
          <w:lang w:val="en-US"/>
        </w:rPr>
        <w:t xml:space="preserve"> </w:t>
      </w:r>
      <w:r w:rsidRPr="00F81D1E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317C85" w:rsidRPr="00F81D1E">
        <w:rPr>
          <w:rFonts w:ascii="Angsana New" w:hAnsi="Angsana New"/>
          <w:sz w:val="30"/>
          <w:szCs w:val="30"/>
          <w:lang w:val="en-US"/>
        </w:rPr>
        <w:t>2</w:t>
      </w:r>
      <w:r w:rsidR="00E67AC8" w:rsidRPr="00F81D1E">
        <w:rPr>
          <w:rFonts w:ascii="Angsana New" w:hAnsi="Angsana New"/>
          <w:sz w:val="30"/>
          <w:szCs w:val="30"/>
          <w:lang w:val="en-US"/>
        </w:rPr>
        <w:t>55</w:t>
      </w:r>
      <w:r w:rsidR="00816401" w:rsidRPr="00F81D1E">
        <w:rPr>
          <w:rFonts w:ascii="Angsana New" w:hAnsi="Angsana New"/>
          <w:sz w:val="30"/>
          <w:szCs w:val="30"/>
          <w:lang w:val="en-US"/>
        </w:rPr>
        <w:t>9</w:t>
      </w:r>
      <w:r w:rsidRPr="00F81D1E">
        <w:rPr>
          <w:rFonts w:ascii="Angsana New" w:hAnsi="Angsana New"/>
          <w:sz w:val="30"/>
          <w:szCs w:val="30"/>
          <w:lang w:val="en-US"/>
        </w:rPr>
        <w:t xml:space="preserve"> </w:t>
      </w:r>
      <w:r w:rsidRPr="00F81D1E">
        <w:rPr>
          <w:rFonts w:ascii="Angsana New" w:hAnsi="Angsana New" w:hint="cs"/>
          <w:sz w:val="30"/>
          <w:szCs w:val="30"/>
          <w:cs/>
          <w:lang w:val="en-US"/>
        </w:rPr>
        <w:t xml:space="preserve">หากไม่มีฝ่ายหนึ่งฝ่ายใดบอกเลิกสัญญา ให้สัญญามีอายุต่อไปอีกคราวละ </w:t>
      </w:r>
      <w:r w:rsidR="00E67AC8" w:rsidRPr="00F81D1E">
        <w:rPr>
          <w:rFonts w:ascii="Angsana New" w:hAnsi="Angsana New"/>
          <w:sz w:val="30"/>
          <w:szCs w:val="30"/>
          <w:lang w:val="en-US"/>
        </w:rPr>
        <w:t>3</w:t>
      </w:r>
      <w:r w:rsidRPr="00F81D1E">
        <w:rPr>
          <w:rFonts w:ascii="Angsana New" w:hAnsi="Angsana New"/>
          <w:sz w:val="30"/>
          <w:szCs w:val="30"/>
          <w:lang w:val="en-US"/>
        </w:rPr>
        <w:t xml:space="preserve"> </w:t>
      </w:r>
      <w:r w:rsidRPr="00F81D1E">
        <w:rPr>
          <w:rFonts w:ascii="Angsana New" w:hAnsi="Angsana New" w:hint="cs"/>
          <w:sz w:val="30"/>
          <w:szCs w:val="30"/>
          <w:cs/>
          <w:lang w:val="en-US"/>
        </w:rPr>
        <w:t>ปี</w:t>
      </w:r>
    </w:p>
    <w:p w14:paraId="7B1A4351" w14:textId="77777777" w:rsidR="00C20A9D" w:rsidRPr="00C20A9D" w:rsidRDefault="00C20A9D" w:rsidP="00C20A9D">
      <w:pPr>
        <w:pStyle w:val="ListParagraph"/>
        <w:numPr>
          <w:ilvl w:val="0"/>
          <w:numId w:val="5"/>
        </w:numPr>
        <w:spacing w:line="240" w:lineRule="auto"/>
        <w:rPr>
          <w:rFonts w:ascii="Angsana New" w:hAnsi="Angsana New"/>
          <w:i/>
          <w:iCs/>
          <w:sz w:val="30"/>
          <w:szCs w:val="30"/>
          <w:lang w:val="en-US"/>
        </w:rPr>
      </w:pPr>
      <w:r w:rsidRPr="00C20A9D">
        <w:rPr>
          <w:i/>
          <w:iCs/>
          <w:sz w:val="30"/>
          <w:szCs w:val="30"/>
          <w:lang w:val="en-US"/>
        </w:rPr>
        <w:br w:type="page"/>
      </w:r>
    </w:p>
    <w:p w14:paraId="0117E5F3" w14:textId="121D4F7C" w:rsidR="00A70BB7" w:rsidRPr="00F81D1E" w:rsidRDefault="00A70BB7" w:rsidP="00F81D1E">
      <w:pPr>
        <w:pStyle w:val="Caption"/>
      </w:pPr>
      <w:r w:rsidRPr="00F81D1E">
        <w:rPr>
          <w:rFonts w:hint="cs"/>
          <w:cs/>
        </w:rPr>
        <w:lastRenderedPageBreak/>
        <w:t>ลูกหนี้การค้า</w:t>
      </w:r>
    </w:p>
    <w:p w14:paraId="097EFF6C" w14:textId="68198EA0" w:rsidR="006D39FA" w:rsidRPr="00772053" w:rsidRDefault="006D39FA" w:rsidP="00772053">
      <w:pPr>
        <w:pStyle w:val="Ang15"/>
        <w:rPr>
          <w:sz w:val="20"/>
          <w:szCs w:val="20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E5525E" w:rsidRPr="00196AF2" w14:paraId="2ADCFE06" w14:textId="77777777" w:rsidTr="00196AF2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ACF46" w14:textId="7A0805E3" w:rsidR="00E5525E" w:rsidRPr="00196AF2" w:rsidRDefault="00E5525E" w:rsidP="00E5525E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bookmarkStart w:id="1" w:name="_Hlk61998713"/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83996" w14:textId="36648257" w:rsidR="00E5525E" w:rsidRPr="00196AF2" w:rsidRDefault="00E5525E" w:rsidP="00E5525E">
            <w:pPr>
              <w:tabs>
                <w:tab w:val="left" w:pos="540"/>
              </w:tabs>
              <w:spacing w:line="360" w:lineRule="exact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6A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F3D3E0" w14:textId="47152641" w:rsidR="00E5525E" w:rsidRPr="00196AF2" w:rsidRDefault="00E5525E" w:rsidP="00E5525E">
            <w:pPr>
              <w:tabs>
                <w:tab w:val="left" w:pos="540"/>
              </w:tabs>
              <w:spacing w:line="360" w:lineRule="exact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F1532" w14:textId="2D808469" w:rsidR="00E5525E" w:rsidRPr="00196AF2" w:rsidRDefault="00E5525E" w:rsidP="00E5525E">
            <w:pPr>
              <w:tabs>
                <w:tab w:val="left" w:pos="540"/>
              </w:tabs>
              <w:spacing w:line="360" w:lineRule="exact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"/>
      <w:tr w:rsidR="00F81D1E" w:rsidRPr="00196AF2" w14:paraId="149D22C0" w14:textId="77777777" w:rsidTr="00196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690" w:type="dxa"/>
            <w:shd w:val="clear" w:color="auto" w:fill="auto"/>
          </w:tcPr>
          <w:p w14:paraId="3F1B7312" w14:textId="77777777" w:rsidR="00F81D1E" w:rsidRPr="00196AF2" w:rsidRDefault="00F81D1E" w:rsidP="00F81D1E">
            <w:pPr>
              <w:spacing w:line="240" w:lineRule="auto"/>
              <w:ind w:left="162" w:firstLine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1A54F4" w14:textId="16F7F83D" w:rsidR="00F81D1E" w:rsidRPr="00196AF2" w:rsidRDefault="00F81D1E" w:rsidP="00F81D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70" w:type="dxa"/>
          </w:tcPr>
          <w:p w14:paraId="5C39DF31" w14:textId="77777777" w:rsidR="00F81D1E" w:rsidRPr="00196AF2" w:rsidRDefault="00F81D1E" w:rsidP="00F81D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3450BD" w14:textId="77777777" w:rsidR="00F81D1E" w:rsidRPr="00196AF2" w:rsidRDefault="00F81D1E" w:rsidP="00F81D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196AF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90A38C0" w14:textId="77777777" w:rsidR="00F81D1E" w:rsidRPr="00196AF2" w:rsidRDefault="00F81D1E" w:rsidP="00F81D1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3012A4" w14:textId="2A437395" w:rsidR="00F81D1E" w:rsidRPr="00196AF2" w:rsidRDefault="00F81D1E" w:rsidP="00F81D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70" w:type="dxa"/>
            <w:shd w:val="clear" w:color="auto" w:fill="auto"/>
          </w:tcPr>
          <w:p w14:paraId="0747DED8" w14:textId="77777777" w:rsidR="00F81D1E" w:rsidRPr="00196AF2" w:rsidRDefault="00F81D1E" w:rsidP="00F81D1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B3CBFF6" w14:textId="77777777" w:rsidR="00F81D1E" w:rsidRPr="00196AF2" w:rsidRDefault="00F81D1E" w:rsidP="00F81D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196AF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81D1E" w:rsidRPr="00196AF2" w14:paraId="3C368B7E" w14:textId="77777777" w:rsidTr="00196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690" w:type="dxa"/>
            <w:shd w:val="clear" w:color="auto" w:fill="auto"/>
          </w:tcPr>
          <w:p w14:paraId="6B4AE641" w14:textId="77777777" w:rsidR="00F81D1E" w:rsidRPr="00196AF2" w:rsidRDefault="00F81D1E" w:rsidP="00F81D1E">
            <w:pPr>
              <w:spacing w:line="240" w:lineRule="auto"/>
              <w:ind w:left="162" w:firstLine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7048E5" w14:textId="28FBCF83" w:rsidR="00F81D1E" w:rsidRPr="00196AF2" w:rsidRDefault="00F81D1E" w:rsidP="00F81D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75A947A3" w14:textId="77777777" w:rsidR="00F81D1E" w:rsidRPr="00196AF2" w:rsidRDefault="00F81D1E" w:rsidP="00F81D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2E3F3B" w14:textId="49D7DBA1" w:rsidR="00F81D1E" w:rsidRPr="00196AF2" w:rsidRDefault="00F81D1E" w:rsidP="00F81D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5B3CC6EC" w14:textId="77777777" w:rsidR="00F81D1E" w:rsidRPr="00196AF2" w:rsidRDefault="00F81D1E" w:rsidP="00F81D1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A83BC1" w14:textId="56A9EE39" w:rsidR="00F81D1E" w:rsidRPr="00196AF2" w:rsidRDefault="00F81D1E" w:rsidP="00F81D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620923CB" w14:textId="77777777" w:rsidR="00F81D1E" w:rsidRPr="00196AF2" w:rsidRDefault="00F81D1E" w:rsidP="00F81D1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AF03EE" w14:textId="307F42EE" w:rsidR="00F81D1E" w:rsidRPr="00196AF2" w:rsidRDefault="00F81D1E" w:rsidP="00F81D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F81D1E" w:rsidRPr="00196AF2" w14:paraId="3394881C" w14:textId="77777777" w:rsidTr="00196AF2">
        <w:trPr>
          <w:trHeight w:val="335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0171AE0" w14:textId="5EDF0D61" w:rsidR="00F81D1E" w:rsidRPr="00196AF2" w:rsidDel="00B75B12" w:rsidRDefault="00F81D1E" w:rsidP="00F81D1E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634D323" w14:textId="75C7AAF6" w:rsidR="00F81D1E" w:rsidRPr="00196AF2" w:rsidRDefault="00F81D1E" w:rsidP="00F81D1E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96A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1D1E" w:rsidRPr="00196AF2" w14:paraId="3CA71A9F" w14:textId="77777777" w:rsidTr="00196AF2">
        <w:trPr>
          <w:trHeight w:val="3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7CF6F7E" w14:textId="0C813B97" w:rsidR="00F81D1E" w:rsidRPr="00196AF2" w:rsidRDefault="00F81D1E" w:rsidP="00F81D1E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96A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196A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Pr="00196A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BF4E2A1" w14:textId="77777777" w:rsidR="00F81D1E" w:rsidRPr="00196AF2" w:rsidRDefault="00F81D1E" w:rsidP="00F81D1E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81D1E" w:rsidRPr="00196AF2" w14:paraId="69A405D1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C04F4" w14:textId="77777777" w:rsidR="00F81D1E" w:rsidRPr="00196AF2" w:rsidRDefault="00F81D1E" w:rsidP="00F81D1E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196AF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A22E28" w14:textId="46D78678" w:rsidR="00F81D1E" w:rsidRPr="00196AF2" w:rsidRDefault="002A78C0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335,286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D17DE2" w14:textId="77777777" w:rsidR="00F81D1E" w:rsidRPr="00196AF2" w:rsidRDefault="00F81D1E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D740A2" w14:textId="3AA218DA" w:rsidR="00F81D1E" w:rsidRPr="00196AF2" w:rsidRDefault="00F81D1E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57,099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FFD285" w14:textId="6B69384F" w:rsidR="00F81D1E" w:rsidRPr="00196AF2" w:rsidRDefault="00F81D1E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1707D8" w14:textId="25939F60" w:rsidR="00F81D1E" w:rsidRPr="00196AF2" w:rsidRDefault="002A78C0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335,286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949F0A" w14:textId="77777777" w:rsidR="00F81D1E" w:rsidRPr="00196AF2" w:rsidRDefault="00F81D1E" w:rsidP="00F81D1E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A63DF7" w14:textId="21A2EA33" w:rsidR="00F81D1E" w:rsidRPr="00196AF2" w:rsidRDefault="00F81D1E" w:rsidP="00F81D1E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57,099</w:t>
            </w:r>
          </w:p>
        </w:tc>
      </w:tr>
      <w:tr w:rsidR="00F81D1E" w:rsidRPr="00196AF2" w14:paraId="5446A51A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02201" w14:textId="77777777" w:rsidR="00F81D1E" w:rsidRPr="00196AF2" w:rsidRDefault="00F81D1E" w:rsidP="00F81D1E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3D0EAA" w14:textId="77777777" w:rsidR="00F81D1E" w:rsidRPr="00196AF2" w:rsidRDefault="00F81D1E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6861BA" w14:textId="77777777" w:rsidR="00F81D1E" w:rsidRPr="00196AF2" w:rsidRDefault="00F81D1E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7A11D4" w14:textId="77777777" w:rsidR="00F81D1E" w:rsidRPr="00196AF2" w:rsidRDefault="00F81D1E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18489D" w14:textId="5DD778AB" w:rsidR="00F81D1E" w:rsidRPr="00196AF2" w:rsidRDefault="00F81D1E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A55C99" w14:textId="223C1C59" w:rsidR="00F81D1E" w:rsidRPr="00196AF2" w:rsidRDefault="00F81D1E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DE4A6D" w14:textId="77777777" w:rsidR="00F81D1E" w:rsidRPr="00196AF2" w:rsidRDefault="00F81D1E" w:rsidP="00F81D1E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DA0033" w14:textId="77777777" w:rsidR="00F81D1E" w:rsidRPr="00196AF2" w:rsidRDefault="00F81D1E" w:rsidP="00F81D1E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1D1E" w:rsidRPr="00196AF2" w14:paraId="159CD0C1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37F4C" w14:textId="687FA044" w:rsidR="00F81D1E" w:rsidRPr="00196AF2" w:rsidRDefault="00F81D1E" w:rsidP="00F81D1E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1 - 30 </w:t>
            </w:r>
            <w:r w:rsidRPr="00196AF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27434E" w14:textId="3FB34F65" w:rsidR="00F81D1E" w:rsidRPr="00196AF2" w:rsidRDefault="002A78C0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4DBFC1" w14:textId="77777777" w:rsidR="00F81D1E" w:rsidRPr="00196AF2" w:rsidRDefault="00F81D1E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C246B4" w14:textId="77A04858" w:rsidR="00F81D1E" w:rsidRPr="00196AF2" w:rsidRDefault="00F81D1E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</w:rPr>
              <w:t>186,103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1F16F9" w14:textId="77777777" w:rsidR="00F81D1E" w:rsidRPr="00196AF2" w:rsidRDefault="00F81D1E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C10F0B" w14:textId="0CBC30FC" w:rsidR="00F81D1E" w:rsidRPr="00196AF2" w:rsidRDefault="002A78C0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6B08DD" w14:textId="77777777" w:rsidR="00F81D1E" w:rsidRPr="00196AF2" w:rsidRDefault="00F81D1E" w:rsidP="00F81D1E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3FE765" w14:textId="01FF73B5" w:rsidR="00F81D1E" w:rsidRPr="00196AF2" w:rsidRDefault="00F81D1E" w:rsidP="00F81D1E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</w:rPr>
              <w:t>186,103</w:t>
            </w:r>
          </w:p>
        </w:tc>
      </w:tr>
      <w:tr w:rsidR="00F81D1E" w:rsidRPr="00196AF2" w14:paraId="52DE156D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B0927" w14:textId="49312FB0" w:rsidR="00F81D1E" w:rsidRPr="00196AF2" w:rsidRDefault="00F81D1E" w:rsidP="00F81D1E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3E2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</w:t>
            </w:r>
            <w:r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1 - </w:t>
            </w:r>
            <w:r w:rsidRPr="000F3E2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</w:t>
            </w:r>
            <w:r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0 </w:t>
            </w:r>
            <w:r w:rsidRPr="00196AF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8AF309" w14:textId="2F3468B5" w:rsidR="00F81D1E" w:rsidRPr="00196AF2" w:rsidRDefault="002A78C0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9A8041" w14:textId="77777777" w:rsidR="00F81D1E" w:rsidRPr="00196AF2" w:rsidRDefault="00F81D1E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370B3E" w14:textId="5B046069" w:rsidR="00F81D1E" w:rsidRPr="00196AF2" w:rsidRDefault="00F81D1E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</w:rPr>
              <w:t>37,041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B703E4" w14:textId="77777777" w:rsidR="00F81D1E" w:rsidRPr="00196AF2" w:rsidRDefault="00F81D1E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B1D2EC6" w14:textId="35F40420" w:rsidR="00F81D1E" w:rsidRPr="00196AF2" w:rsidRDefault="002A78C0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983FF8" w14:textId="77777777" w:rsidR="00F81D1E" w:rsidRPr="00196AF2" w:rsidRDefault="00F81D1E" w:rsidP="00F81D1E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DABEFF" w14:textId="40069DAD" w:rsidR="00F81D1E" w:rsidRPr="00196AF2" w:rsidRDefault="00F81D1E" w:rsidP="00F81D1E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</w:rPr>
              <w:t>37,041</w:t>
            </w:r>
          </w:p>
        </w:tc>
      </w:tr>
      <w:tr w:rsidR="00F81D1E" w:rsidRPr="00196AF2" w14:paraId="3C8360E0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0E399" w14:textId="3628029A" w:rsidR="00F81D1E" w:rsidRPr="00196AF2" w:rsidRDefault="00F81D1E" w:rsidP="00F81D1E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61 - 90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482B51" w14:textId="724C3D6D" w:rsidR="00F81D1E" w:rsidRPr="00196AF2" w:rsidRDefault="002A78C0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109,559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B287E2" w14:textId="77777777" w:rsidR="00F81D1E" w:rsidRPr="00196AF2" w:rsidRDefault="00F81D1E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13D18D" w14:textId="3B46CC3C" w:rsidR="00F81D1E" w:rsidRPr="00196AF2" w:rsidRDefault="00F81D1E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128,339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5AF002" w14:textId="77777777" w:rsidR="00F81D1E" w:rsidRPr="00196AF2" w:rsidRDefault="00F81D1E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B631C7" w14:textId="0E9BDBC9" w:rsidR="00F81D1E" w:rsidRPr="00196AF2" w:rsidRDefault="002A78C0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109,559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A069D9" w14:textId="77777777" w:rsidR="00F81D1E" w:rsidRPr="00196AF2" w:rsidRDefault="00F81D1E" w:rsidP="00F81D1E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097968" w14:textId="4D974E8A" w:rsidR="00F81D1E" w:rsidRPr="00196AF2" w:rsidRDefault="00F81D1E" w:rsidP="00F81D1E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128,339</w:t>
            </w:r>
          </w:p>
        </w:tc>
      </w:tr>
      <w:tr w:rsidR="00F81D1E" w:rsidRPr="00196AF2" w14:paraId="546B62E9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85789" w14:textId="261D95BA" w:rsidR="00F81D1E" w:rsidRPr="00196AF2" w:rsidRDefault="00F81D1E" w:rsidP="00F81D1E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96AF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196AF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12C83D" w14:textId="39561529" w:rsidR="00F81D1E" w:rsidRPr="00196AF2" w:rsidRDefault="002A78C0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608,541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988FBD" w14:textId="77777777" w:rsidR="00F81D1E" w:rsidRPr="00196AF2" w:rsidRDefault="00F81D1E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CF0A1B" w14:textId="1AF4A58E" w:rsidR="00F81D1E" w:rsidRPr="00196AF2" w:rsidRDefault="00F81D1E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586,009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C39817" w14:textId="77777777" w:rsidR="00F81D1E" w:rsidRPr="00196AF2" w:rsidRDefault="00F81D1E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AEB0B5" w14:textId="7744071F" w:rsidR="00F81D1E" w:rsidRPr="00196AF2" w:rsidRDefault="002A78C0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608,541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BDB718" w14:textId="77777777" w:rsidR="00F81D1E" w:rsidRPr="00196AF2" w:rsidRDefault="00F81D1E" w:rsidP="00F81D1E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25D50E" w14:textId="463923AF" w:rsidR="00F81D1E" w:rsidRPr="00196AF2" w:rsidRDefault="00F81D1E" w:rsidP="00F81D1E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586,009</w:t>
            </w:r>
          </w:p>
        </w:tc>
      </w:tr>
      <w:tr w:rsidR="00F81D1E" w:rsidRPr="00196AF2" w14:paraId="42A3F0F0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FCF5B" w14:textId="114088FF" w:rsidR="00F81D1E" w:rsidRPr="00196AF2" w:rsidRDefault="00F81D1E" w:rsidP="00F81D1E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6A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03B75" w14:textId="0DB44326" w:rsidR="00F81D1E" w:rsidRPr="00196AF2" w:rsidRDefault="002A78C0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1,062,149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65C7AF" w14:textId="77777777" w:rsidR="00F81D1E" w:rsidRPr="00196AF2" w:rsidRDefault="00F81D1E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AA3654" w14:textId="086EA345" w:rsidR="00F81D1E" w:rsidRPr="00196AF2" w:rsidRDefault="00F81D1E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96A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994,591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1AF914" w14:textId="01B8FF8B" w:rsidR="00F81D1E" w:rsidRPr="00196AF2" w:rsidRDefault="00F81D1E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62A63B" w14:textId="600F6C03" w:rsidR="00F81D1E" w:rsidRPr="00196AF2" w:rsidRDefault="002A78C0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1,062,149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900CE9" w14:textId="77777777" w:rsidR="00F81D1E" w:rsidRPr="00196AF2" w:rsidRDefault="00F81D1E" w:rsidP="00F81D1E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4C1A91" w14:textId="048D522D" w:rsidR="00F81D1E" w:rsidRPr="00196AF2" w:rsidRDefault="00F81D1E" w:rsidP="00F81D1E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994,591</w:t>
            </w:r>
          </w:p>
        </w:tc>
      </w:tr>
      <w:tr w:rsidR="00F81D1E" w:rsidRPr="00196AF2" w14:paraId="02ABA828" w14:textId="77777777" w:rsidTr="00112B95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EECDF" w14:textId="7DA930FF" w:rsidR="00F81D1E" w:rsidRPr="00196AF2" w:rsidRDefault="00F81D1E" w:rsidP="00F81D1E">
            <w:pPr>
              <w:tabs>
                <w:tab w:val="left" w:pos="540"/>
              </w:tabs>
              <w:spacing w:line="360" w:lineRule="exact"/>
              <w:ind w:left="250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6A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196AF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196AF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96A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96AF2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3BA498" w14:textId="2FE078C4" w:rsidR="00F81D1E" w:rsidRPr="00196AF2" w:rsidRDefault="00112B95" w:rsidP="00112B95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264730" w14:textId="77777777" w:rsidR="00F81D1E" w:rsidRPr="00196AF2" w:rsidRDefault="00F81D1E" w:rsidP="00F81D1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85F2D4" w14:textId="4642D969" w:rsidR="00F81D1E" w:rsidRPr="00196AF2" w:rsidRDefault="00F81D1E" w:rsidP="00112B95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B907CE" w14:textId="5DF2FF5E" w:rsidR="00F81D1E" w:rsidRPr="00196AF2" w:rsidRDefault="00F81D1E" w:rsidP="00F81D1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B1FE01" w14:textId="3AA03A11" w:rsidR="00F81D1E" w:rsidRPr="00196AF2" w:rsidRDefault="00112B95" w:rsidP="00112B95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6A41C9" w14:textId="77777777" w:rsidR="00F81D1E" w:rsidRPr="00196AF2" w:rsidRDefault="00F81D1E" w:rsidP="00F81D1E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6A7232" w14:textId="69FDA545" w:rsidR="00F81D1E" w:rsidRPr="00196AF2" w:rsidRDefault="00F81D1E" w:rsidP="00112B95">
            <w:pPr>
              <w:spacing w:line="360" w:lineRule="exact"/>
              <w:ind w:left="-8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1D1E" w:rsidRPr="00196AF2" w14:paraId="43261DA4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EBEA8" w14:textId="77777777" w:rsidR="00F81D1E" w:rsidRPr="00196AF2" w:rsidRDefault="00F81D1E" w:rsidP="00F81D1E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6A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E0CDF7" w14:textId="33A4D605" w:rsidR="00F81D1E" w:rsidRPr="00196AF2" w:rsidRDefault="002A78C0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1,062,149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4A4065" w14:textId="77777777" w:rsidR="00F81D1E" w:rsidRPr="00196AF2" w:rsidRDefault="00F81D1E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9516FE" w14:textId="0D9B7CD2" w:rsidR="00F81D1E" w:rsidRPr="00196AF2" w:rsidRDefault="00F81D1E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96A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994,591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3855AB" w14:textId="71C16230" w:rsidR="00F81D1E" w:rsidRPr="00196AF2" w:rsidRDefault="00F81D1E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C4E861" w14:textId="408D5DA3" w:rsidR="00F81D1E" w:rsidRPr="00196AF2" w:rsidRDefault="002A78C0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1,062,149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13CEAC" w14:textId="77777777" w:rsidR="00F81D1E" w:rsidRPr="00196AF2" w:rsidRDefault="00F81D1E" w:rsidP="00F81D1E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EC5282" w14:textId="42BA4592" w:rsidR="00F81D1E" w:rsidRPr="00196AF2" w:rsidRDefault="00F81D1E" w:rsidP="00F81D1E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994,591</w:t>
            </w:r>
          </w:p>
        </w:tc>
      </w:tr>
      <w:tr w:rsidR="00F81D1E" w:rsidRPr="00196AF2" w14:paraId="18A6D539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F2688" w14:textId="5FFA7A5B" w:rsidR="00F81D1E" w:rsidRPr="00196AF2" w:rsidRDefault="00F81D1E" w:rsidP="00F81D1E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6A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196A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Pr="00196AF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E5EF2B" w14:textId="77777777" w:rsidR="00F81D1E" w:rsidRPr="00196AF2" w:rsidRDefault="00F81D1E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153491" w14:textId="77777777" w:rsidR="00F81D1E" w:rsidRPr="00196AF2" w:rsidRDefault="00F81D1E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8E608A" w14:textId="77777777" w:rsidR="00F81D1E" w:rsidRPr="00196AF2" w:rsidRDefault="00F81D1E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1A5B02" w14:textId="77777777" w:rsidR="00F81D1E" w:rsidRPr="00196AF2" w:rsidRDefault="00F81D1E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224380" w14:textId="77777777" w:rsidR="00F81D1E" w:rsidRPr="00196AF2" w:rsidRDefault="00F81D1E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84754A" w14:textId="77777777" w:rsidR="00F81D1E" w:rsidRPr="00196AF2" w:rsidRDefault="00F81D1E" w:rsidP="00F81D1E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949863" w14:textId="77777777" w:rsidR="00F81D1E" w:rsidRPr="00196AF2" w:rsidRDefault="00F81D1E" w:rsidP="00F81D1E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1D1E" w:rsidRPr="00196AF2" w14:paraId="07C5FAA1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9EE11" w14:textId="5F26A6B3" w:rsidR="00F81D1E" w:rsidRPr="00196AF2" w:rsidRDefault="00F81D1E" w:rsidP="00F81D1E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196AF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CEB19C" w14:textId="56575B33" w:rsidR="00F81D1E" w:rsidRDefault="00BE2B6B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1,235,842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806052" w14:textId="77777777" w:rsidR="00F81D1E" w:rsidRPr="00196AF2" w:rsidRDefault="00F81D1E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FC21E7" w14:textId="7B70D681" w:rsidR="00F81D1E" w:rsidRPr="00196AF2" w:rsidRDefault="00F81D1E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1,565,865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AD54FE" w14:textId="77777777" w:rsidR="00F81D1E" w:rsidRPr="00196AF2" w:rsidRDefault="00F81D1E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A23EFC" w14:textId="7DE8297F" w:rsidR="00F81D1E" w:rsidRDefault="00BE2B6B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1,235,842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57118F" w14:textId="77777777" w:rsidR="00F81D1E" w:rsidRPr="00196AF2" w:rsidRDefault="00F81D1E" w:rsidP="00F81D1E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493D6B" w14:textId="2441D919" w:rsidR="00F81D1E" w:rsidRPr="00196AF2" w:rsidRDefault="00F81D1E" w:rsidP="00F81D1E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1,565,865</w:t>
            </w:r>
          </w:p>
        </w:tc>
      </w:tr>
      <w:tr w:rsidR="00F81D1E" w:rsidRPr="00196AF2" w14:paraId="11DEE61C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7B875" w14:textId="77777777" w:rsidR="00F81D1E" w:rsidRPr="00196AF2" w:rsidRDefault="00F81D1E" w:rsidP="00F81D1E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AC1E18" w14:textId="01CA36D8" w:rsidR="00F81D1E" w:rsidRPr="00196AF2" w:rsidRDefault="00F81D1E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0B7B67" w14:textId="77777777" w:rsidR="00F81D1E" w:rsidRPr="00196AF2" w:rsidRDefault="00F81D1E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89DB7C" w14:textId="77777777" w:rsidR="00F81D1E" w:rsidRPr="00196AF2" w:rsidRDefault="00F81D1E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B5FF50" w14:textId="77777777" w:rsidR="00F81D1E" w:rsidRPr="00196AF2" w:rsidRDefault="00F81D1E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105CAE" w14:textId="77777777" w:rsidR="00F81D1E" w:rsidRPr="00196AF2" w:rsidRDefault="00F81D1E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C05706" w14:textId="77777777" w:rsidR="00F81D1E" w:rsidRPr="00196AF2" w:rsidRDefault="00F81D1E" w:rsidP="00F81D1E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D77CE4" w14:textId="77777777" w:rsidR="00F81D1E" w:rsidRPr="00196AF2" w:rsidRDefault="00F81D1E" w:rsidP="00F81D1E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1D1E" w:rsidRPr="00196AF2" w14:paraId="14DA5224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E8B40" w14:textId="1D003156" w:rsidR="00F81D1E" w:rsidRPr="00196AF2" w:rsidRDefault="00F81D1E" w:rsidP="00F81D1E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1 - 30 </w:t>
            </w:r>
            <w:r w:rsidRPr="00196AF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A0F03E" w14:textId="291FCCEA" w:rsidR="00F81D1E" w:rsidRPr="00196AF2" w:rsidRDefault="00BE2B6B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2D33C4" w14:textId="77777777" w:rsidR="00F81D1E" w:rsidRPr="00196AF2" w:rsidRDefault="00F81D1E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27DDB7" w14:textId="4B9B58A1" w:rsidR="00F81D1E" w:rsidRPr="00196AF2" w:rsidRDefault="00F81D1E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718474" w14:textId="77777777" w:rsidR="00F81D1E" w:rsidRPr="00196AF2" w:rsidRDefault="00F81D1E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F34136" w14:textId="5C433D79" w:rsidR="00F81D1E" w:rsidRPr="00196AF2" w:rsidRDefault="00BE2B6B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19A41C" w14:textId="77777777" w:rsidR="00F81D1E" w:rsidRPr="00196AF2" w:rsidRDefault="00F81D1E" w:rsidP="00F81D1E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B9AACD" w14:textId="59C94458" w:rsidR="00F81D1E" w:rsidRPr="00196AF2" w:rsidRDefault="00F81D1E" w:rsidP="00F81D1E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</w:tr>
      <w:tr w:rsidR="00F81D1E" w:rsidRPr="00196AF2" w14:paraId="5D40EE43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F53E8" w14:textId="77777777" w:rsidR="00F81D1E" w:rsidRPr="00196AF2" w:rsidRDefault="00F81D1E" w:rsidP="00F81D1E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6AF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D2D36E" w14:textId="7C35D17D" w:rsidR="00F81D1E" w:rsidRPr="00196AF2" w:rsidRDefault="00BE2B6B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1,235,873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060F3C" w14:textId="77777777" w:rsidR="00F81D1E" w:rsidRPr="00196AF2" w:rsidRDefault="00F81D1E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833654" w14:textId="21A3F1BB" w:rsidR="00F81D1E" w:rsidRPr="00196AF2" w:rsidRDefault="00F81D1E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96A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1,566,411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C823EF" w14:textId="77777777" w:rsidR="00F81D1E" w:rsidRPr="00196AF2" w:rsidRDefault="00F81D1E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7657D" w14:textId="65799546" w:rsidR="00F81D1E" w:rsidRPr="00196AF2" w:rsidRDefault="00BE2B6B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1,235,873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9D21D6" w14:textId="77777777" w:rsidR="00F81D1E" w:rsidRPr="00196AF2" w:rsidRDefault="00F81D1E" w:rsidP="00F81D1E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27D5C6" w14:textId="194FD09E" w:rsidR="00F81D1E" w:rsidRPr="00196AF2" w:rsidRDefault="00F81D1E" w:rsidP="00F81D1E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1,566,411</w:t>
            </w:r>
          </w:p>
        </w:tc>
      </w:tr>
      <w:tr w:rsidR="00F81D1E" w:rsidRPr="00196AF2" w14:paraId="6DED7EBE" w14:textId="77777777" w:rsidTr="00112B95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1584F" w14:textId="66B23BE0" w:rsidR="00F81D1E" w:rsidRPr="00196AF2" w:rsidRDefault="00F81D1E" w:rsidP="00F81D1E">
            <w:pPr>
              <w:tabs>
                <w:tab w:val="left" w:pos="540"/>
              </w:tabs>
              <w:spacing w:line="360" w:lineRule="exact"/>
              <w:ind w:left="250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6A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196AF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196AF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96A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96AF2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A58B9E" w14:textId="5FB13C27" w:rsidR="00F81D1E" w:rsidRPr="00196AF2" w:rsidRDefault="00112B95" w:rsidP="00112B95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E9F9BA" w14:textId="77777777" w:rsidR="00F81D1E" w:rsidRPr="00196AF2" w:rsidRDefault="00F81D1E" w:rsidP="00F81D1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C26808" w14:textId="47EE85B4" w:rsidR="00F81D1E" w:rsidRPr="00196AF2" w:rsidRDefault="00F81D1E" w:rsidP="00112B95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1DB0ED" w14:textId="77777777" w:rsidR="00F81D1E" w:rsidRPr="00196AF2" w:rsidRDefault="00F81D1E" w:rsidP="00F81D1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1972E1" w14:textId="778FB8CB" w:rsidR="00F81D1E" w:rsidRPr="00196AF2" w:rsidRDefault="00112B95" w:rsidP="00112B95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58F92D" w14:textId="77777777" w:rsidR="00F81D1E" w:rsidRPr="00196AF2" w:rsidRDefault="00F81D1E" w:rsidP="00F81D1E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0D1BBB" w14:textId="5C0D39F5" w:rsidR="00F81D1E" w:rsidRPr="00196AF2" w:rsidRDefault="00F81D1E" w:rsidP="00112B95">
            <w:pPr>
              <w:spacing w:line="360" w:lineRule="exact"/>
              <w:ind w:left="-8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1D1E" w:rsidRPr="00196AF2" w14:paraId="17F2354E" w14:textId="77777777" w:rsidTr="00196AF2">
        <w:trPr>
          <w:trHeight w:val="3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42680" w14:textId="77777777" w:rsidR="00F81D1E" w:rsidRPr="00196AF2" w:rsidRDefault="00F81D1E" w:rsidP="00F81D1E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6AF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E5D07F" w14:textId="2791362D" w:rsidR="00F81D1E" w:rsidRPr="00196AF2" w:rsidRDefault="00BE2B6B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1,235,873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7C635D" w14:textId="77777777" w:rsidR="00F81D1E" w:rsidRPr="00196AF2" w:rsidRDefault="00F81D1E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FCCEB6" w14:textId="248C159F" w:rsidR="00F81D1E" w:rsidRPr="00196AF2" w:rsidRDefault="00F81D1E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96A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1,566,411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92F37B" w14:textId="77777777" w:rsidR="00F81D1E" w:rsidRPr="00196AF2" w:rsidRDefault="00F81D1E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93ADF1" w14:textId="4BFD3E76" w:rsidR="00F81D1E" w:rsidRPr="00196AF2" w:rsidRDefault="00BE2B6B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1,235,873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84E4EC" w14:textId="77777777" w:rsidR="00F81D1E" w:rsidRPr="00196AF2" w:rsidRDefault="00F81D1E" w:rsidP="00F81D1E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4EFAA4" w14:textId="02754B8B" w:rsidR="00F81D1E" w:rsidRPr="00196AF2" w:rsidRDefault="00F81D1E" w:rsidP="00F81D1E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1,566,411</w:t>
            </w:r>
          </w:p>
        </w:tc>
      </w:tr>
      <w:tr w:rsidR="00F81D1E" w:rsidRPr="00196AF2" w14:paraId="469F2CBC" w14:textId="77777777" w:rsidTr="00196AF2">
        <w:trPr>
          <w:trHeight w:val="28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02D40" w14:textId="77777777" w:rsidR="00F81D1E" w:rsidRPr="00196AF2" w:rsidRDefault="00F81D1E" w:rsidP="00F81D1E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E7496FD" w14:textId="77777777" w:rsidR="00F81D1E" w:rsidRPr="00196AF2" w:rsidRDefault="00F81D1E" w:rsidP="00F81D1E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D13E3B" w14:textId="77777777" w:rsidR="00F81D1E" w:rsidRPr="00196AF2" w:rsidRDefault="00F81D1E" w:rsidP="00F81D1E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4D1A81" w14:textId="77777777" w:rsidR="00F81D1E" w:rsidRPr="00196AF2" w:rsidRDefault="00F81D1E" w:rsidP="00F81D1E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FE7BC4" w14:textId="77777777" w:rsidR="00F81D1E" w:rsidRPr="00196AF2" w:rsidRDefault="00F81D1E" w:rsidP="00F81D1E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8DECAD1" w14:textId="77777777" w:rsidR="00F81D1E" w:rsidRPr="00196AF2" w:rsidRDefault="00F81D1E" w:rsidP="00F81D1E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17B21B" w14:textId="77777777" w:rsidR="00F81D1E" w:rsidRPr="00196AF2" w:rsidRDefault="00F81D1E" w:rsidP="00F81D1E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6188B28" w14:textId="77777777" w:rsidR="00F81D1E" w:rsidRPr="00196AF2" w:rsidRDefault="00F81D1E" w:rsidP="00F81D1E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81D1E" w:rsidRPr="00196AF2" w14:paraId="4B423D20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C4053" w14:textId="63EBE247" w:rsidR="00F81D1E" w:rsidRPr="00196AF2" w:rsidRDefault="00F81D1E" w:rsidP="00F81D1E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96AF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24C6E0C" w14:textId="6E1572E8" w:rsidR="00F81D1E" w:rsidRPr="00196AF2" w:rsidRDefault="00BE2B6B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2,298,022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267730" w14:textId="77777777" w:rsidR="00F81D1E" w:rsidRPr="00196AF2" w:rsidRDefault="00F81D1E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3B72215" w14:textId="2D263653" w:rsidR="00F81D1E" w:rsidRPr="00196AF2" w:rsidRDefault="00F81D1E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96A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2,561,002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A381EE" w14:textId="77777777" w:rsidR="00F81D1E" w:rsidRPr="00196AF2" w:rsidRDefault="00F81D1E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BC5C81" w14:textId="2CED6340" w:rsidR="00F81D1E" w:rsidRPr="00196AF2" w:rsidRDefault="00BE2B6B" w:rsidP="00F81D1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2,298,022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35A0EC" w14:textId="77777777" w:rsidR="00F81D1E" w:rsidRPr="00196AF2" w:rsidRDefault="00F81D1E" w:rsidP="00F81D1E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6B5254" w14:textId="68DFB74F" w:rsidR="00F81D1E" w:rsidRPr="00196AF2" w:rsidRDefault="00F81D1E" w:rsidP="00F81D1E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2,561,002</w:t>
            </w:r>
          </w:p>
        </w:tc>
      </w:tr>
    </w:tbl>
    <w:p w14:paraId="184E3B4B" w14:textId="77777777" w:rsidR="00C20A9D" w:rsidRDefault="00C20A9D" w:rsidP="00C20A9D">
      <w:pPr>
        <w:spacing w:line="240" w:lineRule="auto"/>
        <w:rPr>
          <w:rFonts w:ascii="Angsana New" w:hAnsi="Angsana New"/>
          <w:i/>
          <w:iCs/>
          <w:sz w:val="30"/>
          <w:szCs w:val="30"/>
          <w:lang w:val="en-US" w:eastAsia="x-none"/>
        </w:rPr>
      </w:pPr>
      <w:r>
        <w:rPr>
          <w:i/>
          <w:iCs/>
          <w:sz w:val="30"/>
          <w:szCs w:val="30"/>
          <w:lang w:val="en-US"/>
        </w:rPr>
        <w:br w:type="page"/>
      </w:r>
    </w:p>
    <w:p w14:paraId="304FFD37" w14:textId="08480879" w:rsidR="00C13355" w:rsidRDefault="00C13355" w:rsidP="00B51B97">
      <w:pPr>
        <w:pStyle w:val="Caption"/>
      </w:pPr>
      <w:r w:rsidRPr="00AE0BB7">
        <w:rPr>
          <w:cs/>
        </w:rPr>
        <w:lastRenderedPageBreak/>
        <w:t>เงินลงทุนในบริษัทย่อย</w:t>
      </w:r>
    </w:p>
    <w:p w14:paraId="4E79BB8F" w14:textId="2F1D403B" w:rsidR="00025E83" w:rsidRPr="00025E83" w:rsidRDefault="00025E83" w:rsidP="00025E83">
      <w:pPr>
        <w:pStyle w:val="Bo-Blankline"/>
        <w:rPr>
          <w:lang w:val="en-US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1"/>
        <w:gridCol w:w="272"/>
        <w:gridCol w:w="1615"/>
      </w:tblGrid>
      <w:tr w:rsidR="00383FA0" w:rsidRPr="00D041CF" w14:paraId="5C52FF12" w14:textId="77777777" w:rsidTr="00383FA0">
        <w:trPr>
          <w:tblHeader/>
        </w:trPr>
        <w:tc>
          <w:tcPr>
            <w:tcW w:w="3089" w:type="pct"/>
          </w:tcPr>
          <w:p w14:paraId="3F9DB8AC" w14:textId="77777777" w:rsidR="00383FA0" w:rsidRPr="00D041CF" w:rsidRDefault="00383FA0" w:rsidP="00383FA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11" w:type="pct"/>
            <w:gridSpan w:val="3"/>
          </w:tcPr>
          <w:p w14:paraId="20C262BF" w14:textId="77777777" w:rsidR="00383FA0" w:rsidRPr="00D041CF" w:rsidRDefault="00383FA0" w:rsidP="00383FA0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3FA0" w:rsidRPr="00D041CF" w14:paraId="105B0BDF" w14:textId="77777777" w:rsidTr="00383FA0">
        <w:trPr>
          <w:trHeight w:val="299"/>
          <w:tblHeader/>
        </w:trPr>
        <w:tc>
          <w:tcPr>
            <w:tcW w:w="3089" w:type="pct"/>
          </w:tcPr>
          <w:p w14:paraId="77102C87" w14:textId="2AF35857" w:rsidR="00383FA0" w:rsidRPr="00D041CF" w:rsidRDefault="00383FA0" w:rsidP="00383FA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300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A616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9300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9300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A61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DA616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83" w:type="pct"/>
          </w:tcPr>
          <w:p w14:paraId="428932D3" w14:textId="7EB0AC84" w:rsidR="00383FA0" w:rsidRPr="00D041CF" w:rsidRDefault="000F3E23" w:rsidP="00383FA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3E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83FA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246FA531" w14:textId="77777777" w:rsidR="00383FA0" w:rsidRPr="00D041CF" w:rsidRDefault="00383FA0" w:rsidP="00383FA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pct"/>
          </w:tcPr>
          <w:p w14:paraId="6A2108CA" w14:textId="0EBD8B86" w:rsidR="00383FA0" w:rsidRPr="00383FA0" w:rsidRDefault="000F3E23" w:rsidP="00383FA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3E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83FA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83FA0" w:rsidRPr="00D041CF" w14:paraId="55B30EBC" w14:textId="77777777" w:rsidTr="00383FA0">
        <w:trPr>
          <w:trHeight w:val="299"/>
          <w:tblHeader/>
        </w:trPr>
        <w:tc>
          <w:tcPr>
            <w:tcW w:w="3089" w:type="pct"/>
          </w:tcPr>
          <w:p w14:paraId="36389664" w14:textId="77777777" w:rsidR="00383FA0" w:rsidRPr="00D041CF" w:rsidRDefault="00383FA0" w:rsidP="00383FA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11" w:type="pct"/>
            <w:gridSpan w:val="3"/>
          </w:tcPr>
          <w:p w14:paraId="33EE3D51" w14:textId="77777777" w:rsidR="00383FA0" w:rsidRPr="00D041CF" w:rsidRDefault="00383FA0" w:rsidP="00383FA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3FA0" w:rsidRPr="00D041CF" w14:paraId="3D1A4CD6" w14:textId="77777777" w:rsidTr="00383FA0">
        <w:tc>
          <w:tcPr>
            <w:tcW w:w="3089" w:type="pct"/>
          </w:tcPr>
          <w:p w14:paraId="514938FC" w14:textId="77777777" w:rsidR="00383FA0" w:rsidRPr="00D041CF" w:rsidRDefault="00383FA0" w:rsidP="00383FA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83" w:type="pct"/>
          </w:tcPr>
          <w:p w14:paraId="011BEA9A" w14:textId="77777777" w:rsidR="00383FA0" w:rsidRPr="00D041CF" w:rsidRDefault="00383FA0" w:rsidP="00383FA0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703BB43" w14:textId="77777777" w:rsidR="00383FA0" w:rsidRPr="00D041CF" w:rsidRDefault="00383FA0" w:rsidP="00383FA0">
            <w:pPr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pct"/>
          </w:tcPr>
          <w:p w14:paraId="5533BE59" w14:textId="77777777" w:rsidR="00383FA0" w:rsidRPr="00D041CF" w:rsidRDefault="00383FA0" w:rsidP="00383FA0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3FA0" w:rsidRPr="00D041CF" w14:paraId="78EB9501" w14:textId="77777777" w:rsidTr="00383FA0">
        <w:tc>
          <w:tcPr>
            <w:tcW w:w="3089" w:type="pct"/>
          </w:tcPr>
          <w:p w14:paraId="5F0313EC" w14:textId="5104891B" w:rsidR="00383FA0" w:rsidRPr="00D041CF" w:rsidRDefault="00383FA0" w:rsidP="00383FA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883" w:type="pct"/>
          </w:tcPr>
          <w:p w14:paraId="142027A5" w14:textId="6D9CE440" w:rsidR="00383FA0" w:rsidRPr="00112B95" w:rsidRDefault="00FA685C" w:rsidP="00112B95">
            <w:pPr>
              <w:tabs>
                <w:tab w:val="decimal" w:pos="1403"/>
              </w:tabs>
              <w:spacing w:line="360" w:lineRule="exact"/>
              <w:ind w:right="-1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2B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331,820</w:t>
            </w:r>
          </w:p>
        </w:tc>
        <w:tc>
          <w:tcPr>
            <w:tcW w:w="148" w:type="pct"/>
          </w:tcPr>
          <w:p w14:paraId="309D8F6D" w14:textId="77777777" w:rsidR="00383FA0" w:rsidRPr="00112B95" w:rsidRDefault="00383FA0" w:rsidP="00383FA0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pct"/>
          </w:tcPr>
          <w:p w14:paraId="27942210" w14:textId="4F3633B7" w:rsidR="00383FA0" w:rsidRPr="00112B95" w:rsidRDefault="007B2A94" w:rsidP="00112B95">
            <w:pPr>
              <w:tabs>
                <w:tab w:val="decimal" w:pos="1403"/>
              </w:tabs>
              <w:spacing w:line="360" w:lineRule="exact"/>
              <w:ind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329,933</w:t>
            </w:r>
          </w:p>
        </w:tc>
      </w:tr>
      <w:tr w:rsidR="00FA685C" w:rsidRPr="00D041CF" w14:paraId="6DC4432A" w14:textId="77777777" w:rsidTr="00A3382C">
        <w:tc>
          <w:tcPr>
            <w:tcW w:w="3089" w:type="pct"/>
            <w:shd w:val="clear" w:color="auto" w:fill="auto"/>
          </w:tcPr>
          <w:p w14:paraId="12877790" w14:textId="05949AAF" w:rsidR="00FA685C" w:rsidRPr="00D041CF" w:rsidRDefault="00704738" w:rsidP="00383FA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4738">
              <w:rPr>
                <w:rFonts w:asciiTheme="majorBidi" w:hAnsiTheme="majorBidi"/>
                <w:sz w:val="30"/>
                <w:szCs w:val="30"/>
                <w:cs/>
              </w:rPr>
              <w:t>ตัดเงินลงทุนในบริษัทย่อย</w:t>
            </w:r>
          </w:p>
        </w:tc>
        <w:tc>
          <w:tcPr>
            <w:tcW w:w="883" w:type="pct"/>
          </w:tcPr>
          <w:p w14:paraId="72028C4D" w14:textId="7577E76E" w:rsidR="00FA685C" w:rsidRPr="00112B95" w:rsidRDefault="00BE2B6B" w:rsidP="00112B95">
            <w:pPr>
              <w:tabs>
                <w:tab w:val="decimal" w:pos="1403"/>
              </w:tabs>
              <w:spacing w:line="360" w:lineRule="exact"/>
              <w:ind w:right="-1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(3,299)</w:t>
            </w:r>
          </w:p>
        </w:tc>
        <w:tc>
          <w:tcPr>
            <w:tcW w:w="148" w:type="pct"/>
          </w:tcPr>
          <w:p w14:paraId="66CD60A1" w14:textId="77777777" w:rsidR="00FA685C" w:rsidRPr="00112B95" w:rsidRDefault="00FA685C" w:rsidP="00383FA0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880" w:type="pct"/>
          </w:tcPr>
          <w:p w14:paraId="7000E7A9" w14:textId="393A4606" w:rsidR="00FA685C" w:rsidRPr="00112B95" w:rsidRDefault="00BE2B6B" w:rsidP="00BE2B6B">
            <w:pPr>
              <w:spacing w:line="360" w:lineRule="exact"/>
              <w:ind w:left="-8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83FA0" w:rsidRPr="00D041CF" w14:paraId="23C570C7" w14:textId="77777777" w:rsidTr="00383FA0">
        <w:tc>
          <w:tcPr>
            <w:tcW w:w="3089" w:type="pct"/>
          </w:tcPr>
          <w:p w14:paraId="00C0355D" w14:textId="10C26530" w:rsidR="00383FA0" w:rsidRPr="00D041CF" w:rsidRDefault="00383FA0" w:rsidP="00383FA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ส่วนแบ่งกำไรสุทธิจากเงินลงทุนในบริษัทย่อย</w:t>
            </w:r>
          </w:p>
        </w:tc>
        <w:tc>
          <w:tcPr>
            <w:tcW w:w="883" w:type="pct"/>
          </w:tcPr>
          <w:p w14:paraId="68CBD6C6" w14:textId="3456A980" w:rsidR="00383FA0" w:rsidRPr="00112B95" w:rsidRDefault="00BE2B6B" w:rsidP="00112B95">
            <w:pPr>
              <w:tabs>
                <w:tab w:val="decimal" w:pos="1403"/>
              </w:tabs>
              <w:spacing w:line="360" w:lineRule="exact"/>
              <w:ind w:right="-1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2,780</w:t>
            </w:r>
          </w:p>
        </w:tc>
        <w:tc>
          <w:tcPr>
            <w:tcW w:w="148" w:type="pct"/>
          </w:tcPr>
          <w:p w14:paraId="6EFB474A" w14:textId="77777777" w:rsidR="00383FA0" w:rsidRPr="00112B95" w:rsidRDefault="00383FA0" w:rsidP="00383FA0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880" w:type="pct"/>
          </w:tcPr>
          <w:p w14:paraId="38EAD3A0" w14:textId="7202F64B" w:rsidR="00383FA0" w:rsidRPr="00112B95" w:rsidRDefault="00BE2B6B" w:rsidP="00112B95">
            <w:pPr>
              <w:tabs>
                <w:tab w:val="decimal" w:pos="1403"/>
              </w:tabs>
              <w:spacing w:line="360" w:lineRule="exact"/>
              <w:ind w:right="-1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3,787</w:t>
            </w:r>
          </w:p>
        </w:tc>
      </w:tr>
      <w:tr w:rsidR="00383FA0" w:rsidRPr="00D041CF" w14:paraId="560AA478" w14:textId="77777777" w:rsidTr="00383FA0">
        <w:tc>
          <w:tcPr>
            <w:tcW w:w="3089" w:type="pct"/>
          </w:tcPr>
          <w:p w14:paraId="688438FD" w14:textId="5B2B6045" w:rsidR="00383FA0" w:rsidRPr="00D041CF" w:rsidRDefault="00383FA0" w:rsidP="00383FA0">
            <w:pPr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="00007D8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เบ็ดเสร็จอื่นสุทธิจากเงินลงทุนในบริษัทย่อย</w:t>
            </w:r>
          </w:p>
        </w:tc>
        <w:tc>
          <w:tcPr>
            <w:tcW w:w="883" w:type="pct"/>
          </w:tcPr>
          <w:p w14:paraId="338B32AE" w14:textId="12CF5F0A" w:rsidR="00383FA0" w:rsidRPr="00112B95" w:rsidRDefault="00BE2B6B" w:rsidP="00112B95">
            <w:pPr>
              <w:tabs>
                <w:tab w:val="decimal" w:pos="1403"/>
              </w:tabs>
              <w:spacing w:line="360" w:lineRule="exact"/>
              <w:ind w:right="-1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(177)</w:t>
            </w:r>
          </w:p>
        </w:tc>
        <w:tc>
          <w:tcPr>
            <w:tcW w:w="148" w:type="pct"/>
          </w:tcPr>
          <w:p w14:paraId="7E23FED8" w14:textId="77777777" w:rsidR="00383FA0" w:rsidRPr="00112B95" w:rsidRDefault="00383FA0" w:rsidP="00383FA0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880" w:type="pct"/>
          </w:tcPr>
          <w:p w14:paraId="45F4A92B" w14:textId="0713E37C" w:rsidR="00383FA0" w:rsidRPr="00112B95" w:rsidRDefault="00BE2B6B" w:rsidP="00112B95">
            <w:pPr>
              <w:tabs>
                <w:tab w:val="decimal" w:pos="1403"/>
              </w:tabs>
              <w:spacing w:line="360" w:lineRule="exact"/>
              <w:ind w:right="-1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</w:tr>
      <w:tr w:rsidR="00383FA0" w:rsidRPr="00D041CF" w14:paraId="7368931B" w14:textId="77777777" w:rsidTr="00383FA0">
        <w:tc>
          <w:tcPr>
            <w:tcW w:w="3089" w:type="pct"/>
          </w:tcPr>
          <w:p w14:paraId="7154853A" w14:textId="0ED793E7" w:rsidR="00383FA0" w:rsidRPr="00D041CF" w:rsidRDefault="00383FA0" w:rsidP="00383FA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A61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DA616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52880904" w14:textId="1CB3CFDE" w:rsidR="00383FA0" w:rsidRPr="00D041CF" w:rsidRDefault="00BE2B6B" w:rsidP="00112B95">
            <w:pPr>
              <w:tabs>
                <w:tab w:val="decimal" w:pos="1403"/>
              </w:tabs>
              <w:spacing w:line="360" w:lineRule="exact"/>
              <w:ind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331,124</w:t>
            </w:r>
          </w:p>
        </w:tc>
        <w:tc>
          <w:tcPr>
            <w:tcW w:w="148" w:type="pct"/>
          </w:tcPr>
          <w:p w14:paraId="47CEBD89" w14:textId="77777777" w:rsidR="00383FA0" w:rsidRPr="00D041CF" w:rsidRDefault="00383FA0" w:rsidP="00383FA0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880" w:type="pct"/>
            <w:tcBorders>
              <w:top w:val="single" w:sz="4" w:space="0" w:color="auto"/>
              <w:bottom w:val="double" w:sz="4" w:space="0" w:color="auto"/>
            </w:tcBorders>
          </w:tcPr>
          <w:p w14:paraId="614A1DDD" w14:textId="6A173EB1" w:rsidR="00383FA0" w:rsidRPr="00D041CF" w:rsidRDefault="007B2A94" w:rsidP="00112B95">
            <w:pPr>
              <w:tabs>
                <w:tab w:val="decimal" w:pos="1403"/>
              </w:tabs>
              <w:spacing w:line="360" w:lineRule="exact"/>
              <w:ind w:right="-1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334,126</w:t>
            </w:r>
          </w:p>
        </w:tc>
      </w:tr>
    </w:tbl>
    <w:p w14:paraId="5B9CCC44" w14:textId="77777777" w:rsidR="00FA685C" w:rsidRDefault="00FA685C">
      <w:pPr>
        <w:spacing w:line="240" w:lineRule="auto"/>
      </w:pPr>
    </w:p>
    <w:p w14:paraId="15C02629" w14:textId="6C1BA005" w:rsidR="00FA685C" w:rsidRPr="0075724C" w:rsidRDefault="0075724C" w:rsidP="0075724C">
      <w:pPr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  <w:r w:rsidRPr="0075724C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75724C">
        <w:rPr>
          <w:rFonts w:asciiTheme="majorBidi" w:hAnsiTheme="majorBidi" w:cstheme="majorBidi"/>
          <w:sz w:val="30"/>
          <w:szCs w:val="30"/>
        </w:rPr>
        <w:t xml:space="preserve">TPI </w:t>
      </w:r>
      <w:proofErr w:type="spellStart"/>
      <w:r w:rsidRPr="0075724C">
        <w:rPr>
          <w:rFonts w:asciiTheme="majorBidi" w:hAnsiTheme="majorBidi" w:cstheme="majorBidi"/>
          <w:sz w:val="30"/>
          <w:szCs w:val="30"/>
        </w:rPr>
        <w:t>Polene</w:t>
      </w:r>
      <w:proofErr w:type="spellEnd"/>
      <w:r w:rsidRPr="0075724C">
        <w:rPr>
          <w:rFonts w:asciiTheme="majorBidi" w:hAnsiTheme="majorBidi" w:cstheme="majorBidi"/>
          <w:sz w:val="30"/>
          <w:szCs w:val="30"/>
        </w:rPr>
        <w:t xml:space="preserve"> Power investment </w:t>
      </w:r>
      <w:r w:rsidRPr="0075724C">
        <w:rPr>
          <w:rFonts w:asciiTheme="majorBidi" w:hAnsiTheme="majorBidi" w:cstheme="majorBidi"/>
          <w:sz w:val="30"/>
          <w:szCs w:val="30"/>
          <w:cs/>
        </w:rPr>
        <w:t>ประเทศกัมพูชา (</w:t>
      </w:r>
      <w:r w:rsidR="00DC0066">
        <w:rPr>
          <w:rFonts w:asciiTheme="majorBidi" w:hAnsiTheme="majorBidi" w:cstheme="majorBidi"/>
          <w:sz w:val="30"/>
          <w:szCs w:val="30"/>
        </w:rPr>
        <w:t>“</w:t>
      </w:r>
      <w:r w:rsidRPr="0075724C">
        <w:rPr>
          <w:rFonts w:asciiTheme="majorBidi" w:hAnsiTheme="majorBidi" w:cstheme="majorBidi"/>
          <w:sz w:val="30"/>
          <w:szCs w:val="30"/>
        </w:rPr>
        <w:t>TPIPPI</w:t>
      </w:r>
      <w:r w:rsidR="00DC0066">
        <w:rPr>
          <w:rFonts w:asciiTheme="majorBidi" w:hAnsiTheme="majorBidi" w:cstheme="majorBidi"/>
          <w:sz w:val="30"/>
          <w:szCs w:val="30"/>
        </w:rPr>
        <w:t>”</w:t>
      </w:r>
      <w:r w:rsidRPr="0075724C">
        <w:rPr>
          <w:rFonts w:asciiTheme="majorBidi" w:hAnsiTheme="majorBidi" w:cstheme="majorBidi"/>
          <w:sz w:val="30"/>
          <w:szCs w:val="30"/>
        </w:rPr>
        <w:t xml:space="preserve">) </w:t>
      </w:r>
      <w:r w:rsidRPr="0075724C">
        <w:rPr>
          <w:rFonts w:asciiTheme="majorBidi" w:hAnsiTheme="majorBidi" w:cstheme="majorBidi"/>
          <w:sz w:val="30"/>
          <w:szCs w:val="30"/>
          <w:cs/>
        </w:rPr>
        <w:t xml:space="preserve">ได้จดทะเบียนเลิกกิจการเรียบร้อยแล้ว ทาง </w:t>
      </w:r>
      <w:r w:rsidRPr="0075724C">
        <w:rPr>
          <w:rFonts w:asciiTheme="majorBidi" w:hAnsiTheme="majorBidi" w:cstheme="majorBidi"/>
          <w:sz w:val="30"/>
          <w:szCs w:val="30"/>
        </w:rPr>
        <w:t xml:space="preserve">TPIPPI </w:t>
      </w:r>
      <w:r w:rsidRPr="0075724C">
        <w:rPr>
          <w:rFonts w:asciiTheme="majorBidi" w:hAnsiTheme="majorBidi" w:cstheme="majorBidi"/>
          <w:sz w:val="30"/>
          <w:szCs w:val="30"/>
          <w:cs/>
        </w:rPr>
        <w:t xml:space="preserve">ได้ดำเนินการปิดบัญชีและโอนเงินกลับมาให้บริษัทแม่ที่ประเทศไทยในเดือนมกราคม </w:t>
      </w:r>
      <w:r w:rsidR="00F05214">
        <w:rPr>
          <w:rFonts w:asciiTheme="majorBidi" w:hAnsiTheme="majorBidi" w:cstheme="majorBidi"/>
          <w:sz w:val="30"/>
          <w:szCs w:val="30"/>
        </w:rPr>
        <w:t>2565</w:t>
      </w:r>
      <w:r w:rsidRPr="0075724C">
        <w:rPr>
          <w:rFonts w:asciiTheme="majorBidi" w:hAnsiTheme="majorBidi" w:cstheme="majorBidi"/>
          <w:sz w:val="30"/>
          <w:szCs w:val="30"/>
          <w:cs/>
        </w:rPr>
        <w:t xml:space="preserve"> ดังนั้น</w:t>
      </w:r>
      <w:r w:rsidR="00FC749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5724C">
        <w:rPr>
          <w:rFonts w:asciiTheme="majorBidi" w:hAnsiTheme="majorBidi" w:cstheme="majorBidi"/>
          <w:sz w:val="30"/>
          <w:szCs w:val="30"/>
          <w:cs/>
        </w:rPr>
        <w:t>บริษัทจึงทำการรับรู้</w:t>
      </w:r>
      <w:r w:rsidR="00626073">
        <w:rPr>
          <w:rFonts w:asciiTheme="majorBidi" w:hAnsiTheme="majorBidi" w:cstheme="majorBidi" w:hint="cs"/>
          <w:sz w:val="30"/>
          <w:szCs w:val="30"/>
          <w:cs/>
        </w:rPr>
        <w:t>กำไร</w:t>
      </w:r>
      <w:r w:rsidRPr="0075724C">
        <w:rPr>
          <w:rFonts w:asciiTheme="majorBidi" w:hAnsiTheme="majorBidi" w:cstheme="majorBidi"/>
          <w:sz w:val="30"/>
          <w:szCs w:val="30"/>
          <w:cs/>
        </w:rPr>
        <w:t>จากการลงทุนดังกล่าว</w:t>
      </w:r>
    </w:p>
    <w:p w14:paraId="0A1FB775" w14:textId="77777777" w:rsidR="00FA685C" w:rsidRDefault="00FA685C">
      <w:pPr>
        <w:spacing w:line="240" w:lineRule="auto"/>
      </w:pPr>
    </w:p>
    <w:p w14:paraId="1ADBBC22" w14:textId="0784BBA7" w:rsidR="00383FA0" w:rsidRDefault="00025E83">
      <w:pPr>
        <w:spacing w:line="240" w:lineRule="auto"/>
      </w:pPr>
      <w:r>
        <w:br w:type="page"/>
      </w:r>
    </w:p>
    <w:p w14:paraId="5241D4D7" w14:textId="28BD6D80" w:rsidR="00FA685C" w:rsidRDefault="00FA685C">
      <w:pPr>
        <w:spacing w:line="240" w:lineRule="auto"/>
        <w:sectPr w:rsidR="00FA685C" w:rsidSect="007E42D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1166" w:left="1166" w:header="706" w:footer="706" w:gutter="0"/>
          <w:pgNumType w:start="17"/>
          <w:cols w:space="737"/>
          <w:docGrid w:linePitch="360"/>
        </w:sectPr>
      </w:pPr>
    </w:p>
    <w:p w14:paraId="58A89ED9" w14:textId="7C4B302F" w:rsidR="00B005EB" w:rsidRDefault="00B005EB" w:rsidP="00B005EB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F8282A">
        <w:rPr>
          <w:rFonts w:ascii="Angsana New" w:hAnsi="Angsana New"/>
          <w:sz w:val="30"/>
          <w:szCs w:val="30"/>
          <w:cs/>
        </w:rPr>
        <w:lastRenderedPageBreak/>
        <w:t>เงินลงทุน</w:t>
      </w:r>
      <w:r>
        <w:rPr>
          <w:rFonts w:ascii="Angsana New" w:hAnsi="Angsana New"/>
          <w:sz w:val="30"/>
          <w:szCs w:val="30"/>
          <w:cs/>
        </w:rPr>
        <w:t xml:space="preserve">ในบริษัทย่อย </w:t>
      </w:r>
      <w:r w:rsidRPr="00F8282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A6160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DA6160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2565 </w:t>
      </w:r>
      <w:r w:rsidRPr="00F8282A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และเงินปันผลรับจากเงินลงทุนสำหรับแต่ละงวดสิ้นสุดวันที่ </w:t>
      </w:r>
      <w:r w:rsidR="00DA6160">
        <w:rPr>
          <w:rFonts w:ascii="Angsana New" w:hAnsi="Angsana New"/>
          <w:sz w:val="30"/>
          <w:szCs w:val="30"/>
        </w:rPr>
        <w:t xml:space="preserve">30 </w:t>
      </w:r>
      <w:r w:rsidR="00DA6160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 xml:space="preserve">2565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>
        <w:rPr>
          <w:rFonts w:ascii="Angsana New" w:hAnsi="Angsana New"/>
          <w:sz w:val="30"/>
          <w:szCs w:val="30"/>
          <w:lang w:val="en-US"/>
        </w:rPr>
        <w:t>2564</w:t>
      </w:r>
      <w:r w:rsidRPr="00F8282A">
        <w:rPr>
          <w:rFonts w:ascii="Angsana New" w:hAnsi="Angsana New"/>
          <w:sz w:val="30"/>
          <w:szCs w:val="30"/>
        </w:rPr>
        <w:t xml:space="preserve"> </w:t>
      </w:r>
      <w:r w:rsidRPr="00F8282A">
        <w:rPr>
          <w:rFonts w:ascii="Angsana New" w:hAnsi="Angsana New"/>
          <w:sz w:val="30"/>
          <w:szCs w:val="30"/>
          <w:cs/>
        </w:rPr>
        <w:t>มีดังนี้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40D16F9D" w14:textId="77777777" w:rsidR="00383FA0" w:rsidRPr="00B005EB" w:rsidRDefault="00383FA0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15210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14"/>
        <w:gridCol w:w="2316"/>
        <w:gridCol w:w="90"/>
        <w:gridCol w:w="900"/>
        <w:gridCol w:w="90"/>
        <w:gridCol w:w="900"/>
        <w:gridCol w:w="81"/>
        <w:gridCol w:w="909"/>
        <w:gridCol w:w="72"/>
        <w:gridCol w:w="918"/>
        <w:gridCol w:w="99"/>
        <w:gridCol w:w="981"/>
        <w:gridCol w:w="56"/>
        <w:gridCol w:w="934"/>
        <w:gridCol w:w="95"/>
        <w:gridCol w:w="1075"/>
        <w:gridCol w:w="90"/>
        <w:gridCol w:w="1080"/>
        <w:gridCol w:w="72"/>
        <w:gridCol w:w="918"/>
        <w:gridCol w:w="63"/>
        <w:gridCol w:w="927"/>
      </w:tblGrid>
      <w:tr w:rsidR="00B005EB" w:rsidRPr="004F2D3D" w14:paraId="486C9F07" w14:textId="77777777" w:rsidTr="00D072F6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4734F57E" w14:textId="7F21538B" w:rsidR="00B005EB" w:rsidRPr="004F2D3D" w:rsidRDefault="00B005EB" w:rsidP="00F12AB9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55BABF4F" w14:textId="77777777" w:rsidR="00B005EB" w:rsidRPr="004F2D3D" w:rsidRDefault="00B005EB" w:rsidP="00F12AB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784A200C" w14:textId="77777777" w:rsidR="00B005EB" w:rsidRPr="004F2D3D" w:rsidRDefault="00B005EB" w:rsidP="00F12AB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EBC7135" w14:textId="77777777" w:rsidR="00B005EB" w:rsidRPr="004F2D3D" w:rsidRDefault="00B005EB" w:rsidP="00F12AB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260" w:type="dxa"/>
            <w:gridSpan w:val="19"/>
            <w:shd w:val="clear" w:color="auto" w:fill="auto"/>
          </w:tcPr>
          <w:p w14:paraId="2E4FDA0B" w14:textId="77777777" w:rsidR="00B005EB" w:rsidRPr="004F2D3D" w:rsidRDefault="00B005EB" w:rsidP="00F12AB9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B005EB" w:rsidRPr="004F2D3D" w14:paraId="1079D3C5" w14:textId="77777777" w:rsidTr="00705CCB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0A1DB0E1" w14:textId="77777777" w:rsidR="00B005EB" w:rsidRPr="004F2D3D" w:rsidRDefault="00B005EB" w:rsidP="00F12AB9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30175958" w14:textId="77777777" w:rsidR="00B005EB" w:rsidRPr="004F2D3D" w:rsidRDefault="00B005EB" w:rsidP="00F12AB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  <w:vAlign w:val="bottom"/>
          </w:tcPr>
          <w:p w14:paraId="32AB6ECB" w14:textId="77777777" w:rsidR="00B005EB" w:rsidRPr="004F2D3D" w:rsidRDefault="00B005EB" w:rsidP="00705CC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  <w:shd w:val="clear" w:color="auto" w:fill="auto"/>
          </w:tcPr>
          <w:p w14:paraId="75C6269A" w14:textId="77777777" w:rsidR="00B005EB" w:rsidRPr="004F2D3D" w:rsidRDefault="00B005EB" w:rsidP="00F12AB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6E5D4269" w14:textId="77777777" w:rsidR="00B005EB" w:rsidRPr="004F2D3D" w:rsidRDefault="00B005EB" w:rsidP="00705CC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สัดส่วนความเป็นเจ้าของ</w:t>
            </w:r>
          </w:p>
        </w:tc>
        <w:tc>
          <w:tcPr>
            <w:tcW w:w="81" w:type="dxa"/>
            <w:shd w:val="clear" w:color="auto" w:fill="auto"/>
          </w:tcPr>
          <w:p w14:paraId="0AC99C80" w14:textId="77777777" w:rsidR="00B005EB" w:rsidRPr="004F2D3D" w:rsidRDefault="00B005EB" w:rsidP="00F12AB9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9" w:type="dxa"/>
            <w:gridSpan w:val="3"/>
            <w:shd w:val="clear" w:color="auto" w:fill="auto"/>
            <w:vAlign w:val="bottom"/>
          </w:tcPr>
          <w:p w14:paraId="665C7937" w14:textId="77777777" w:rsidR="00B005EB" w:rsidRPr="004F2D3D" w:rsidRDefault="00B005EB" w:rsidP="00705CC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ทุนชำระแล้ว</w:t>
            </w:r>
          </w:p>
        </w:tc>
        <w:tc>
          <w:tcPr>
            <w:tcW w:w="99" w:type="dxa"/>
            <w:shd w:val="clear" w:color="auto" w:fill="auto"/>
          </w:tcPr>
          <w:p w14:paraId="04A31152" w14:textId="77777777" w:rsidR="00B005EB" w:rsidRPr="004F2D3D" w:rsidRDefault="00B005EB" w:rsidP="00F12AB9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71" w:type="dxa"/>
            <w:gridSpan w:val="3"/>
            <w:shd w:val="clear" w:color="auto" w:fill="auto"/>
            <w:vAlign w:val="bottom"/>
          </w:tcPr>
          <w:p w14:paraId="5D7F7932" w14:textId="77777777" w:rsidR="00B005EB" w:rsidRPr="004F2D3D" w:rsidRDefault="00B005EB" w:rsidP="00705CC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ราคาทุน</w:t>
            </w:r>
          </w:p>
        </w:tc>
        <w:tc>
          <w:tcPr>
            <w:tcW w:w="95" w:type="dxa"/>
            <w:shd w:val="clear" w:color="auto" w:fill="auto"/>
          </w:tcPr>
          <w:p w14:paraId="7E5957F0" w14:textId="77777777" w:rsidR="00B005EB" w:rsidRPr="004F2D3D" w:rsidRDefault="00B005EB" w:rsidP="00F12AB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45" w:type="dxa"/>
            <w:gridSpan w:val="3"/>
            <w:shd w:val="clear" w:color="auto" w:fill="auto"/>
            <w:vAlign w:val="bottom"/>
          </w:tcPr>
          <w:p w14:paraId="54B323B2" w14:textId="60B210DE" w:rsidR="00B005EB" w:rsidRPr="004F2D3D" w:rsidRDefault="00B005EB" w:rsidP="00705CC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มูลค่าตามวิธีส่วนได้เสีย</w:t>
            </w:r>
          </w:p>
        </w:tc>
        <w:tc>
          <w:tcPr>
            <w:tcW w:w="72" w:type="dxa"/>
            <w:shd w:val="clear" w:color="auto" w:fill="auto"/>
          </w:tcPr>
          <w:p w14:paraId="776D4238" w14:textId="77777777" w:rsidR="00B005EB" w:rsidRPr="004F2D3D" w:rsidRDefault="00B005EB" w:rsidP="00F12AB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08" w:type="dxa"/>
            <w:gridSpan w:val="3"/>
            <w:shd w:val="clear" w:color="auto" w:fill="auto"/>
          </w:tcPr>
          <w:p w14:paraId="4C952358" w14:textId="77777777" w:rsidR="00B005EB" w:rsidRPr="00E6799B" w:rsidRDefault="00B005EB" w:rsidP="00F12AB9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เงินปันผลรับ</w:t>
            </w:r>
          </w:p>
        </w:tc>
      </w:tr>
      <w:tr w:rsidR="00DA6160" w:rsidRPr="004F2D3D" w14:paraId="62D971CD" w14:textId="77777777" w:rsidTr="00D072F6">
        <w:trPr>
          <w:trHeight w:val="234"/>
          <w:tblHeader/>
        </w:trPr>
        <w:tc>
          <w:tcPr>
            <w:tcW w:w="2430" w:type="dxa"/>
            <w:shd w:val="clear" w:color="auto" w:fill="auto"/>
            <w:vAlign w:val="bottom"/>
          </w:tcPr>
          <w:p w14:paraId="2CBDD627" w14:textId="77777777" w:rsidR="00DA6160" w:rsidRPr="004F2D3D" w:rsidRDefault="00DA6160" w:rsidP="00DA6160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09CD68BE" w14:textId="77777777" w:rsidR="00DA6160" w:rsidRPr="004F2D3D" w:rsidRDefault="00DA6160" w:rsidP="00DA616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2837FAF2" w14:textId="77777777" w:rsidR="00DA6160" w:rsidRPr="004F2D3D" w:rsidRDefault="00DA6160" w:rsidP="00DA616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6A2D90E" w14:textId="77777777" w:rsidR="00DA6160" w:rsidRPr="004F2D3D" w:rsidRDefault="00DA6160" w:rsidP="00DA616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06D97F9" w14:textId="68015852" w:rsidR="00DA6160" w:rsidRDefault="00DA6160" w:rsidP="00DA6160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กันยายน</w:t>
            </w:r>
          </w:p>
          <w:p w14:paraId="776BF389" w14:textId="51DAB35F" w:rsidR="00DA6160" w:rsidRPr="004F2D3D" w:rsidRDefault="00DA6160" w:rsidP="00DA6160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036AC4EF" w14:textId="77777777" w:rsidR="00DA6160" w:rsidRPr="004F2D3D" w:rsidRDefault="00DA6160" w:rsidP="00DA6160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211C989" w14:textId="77777777" w:rsidR="00DA6160" w:rsidRDefault="00DA6160" w:rsidP="00DA6160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  <w:p w14:paraId="6F6D55E6" w14:textId="4393DA87" w:rsidR="00DA6160" w:rsidRPr="004F2D3D" w:rsidRDefault="00DA6160" w:rsidP="00DA6160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  <w:tc>
          <w:tcPr>
            <w:tcW w:w="81" w:type="dxa"/>
            <w:shd w:val="clear" w:color="auto" w:fill="auto"/>
          </w:tcPr>
          <w:p w14:paraId="50853D2F" w14:textId="77777777" w:rsidR="00DA6160" w:rsidRPr="004F2D3D" w:rsidRDefault="00DA6160" w:rsidP="00DA6160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55BDF6CB" w14:textId="77777777" w:rsidR="00DA6160" w:rsidRDefault="00DA6160" w:rsidP="00DA6160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กันยายน</w:t>
            </w:r>
          </w:p>
          <w:p w14:paraId="7E971F4C" w14:textId="73B1A30F" w:rsidR="00DA6160" w:rsidRPr="004F2D3D" w:rsidRDefault="00DA6160" w:rsidP="00DA6160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72" w:type="dxa"/>
            <w:shd w:val="clear" w:color="auto" w:fill="auto"/>
          </w:tcPr>
          <w:p w14:paraId="0698A6AA" w14:textId="77777777" w:rsidR="00DA6160" w:rsidRPr="004F2D3D" w:rsidRDefault="00DA6160" w:rsidP="00DA6160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EBF6388" w14:textId="77777777" w:rsidR="00DA6160" w:rsidRDefault="00DA6160" w:rsidP="00DA6160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  <w:p w14:paraId="5F7D2246" w14:textId="1F5A26DC" w:rsidR="00DA6160" w:rsidRPr="004F2D3D" w:rsidRDefault="00DA6160" w:rsidP="00DA6160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  <w:tc>
          <w:tcPr>
            <w:tcW w:w="99" w:type="dxa"/>
            <w:shd w:val="clear" w:color="auto" w:fill="auto"/>
          </w:tcPr>
          <w:p w14:paraId="5E98C725" w14:textId="77777777" w:rsidR="00DA6160" w:rsidRPr="004F2D3D" w:rsidRDefault="00DA6160" w:rsidP="00DA6160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7B117572" w14:textId="77777777" w:rsidR="00DA6160" w:rsidRDefault="00DA6160" w:rsidP="00DA6160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กันยายน</w:t>
            </w:r>
          </w:p>
          <w:p w14:paraId="3A637520" w14:textId="67D38AB3" w:rsidR="00DA6160" w:rsidRPr="004F2D3D" w:rsidRDefault="00DA6160" w:rsidP="00DA6160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56" w:type="dxa"/>
            <w:shd w:val="clear" w:color="auto" w:fill="auto"/>
          </w:tcPr>
          <w:p w14:paraId="14911529" w14:textId="77777777" w:rsidR="00DA6160" w:rsidRPr="004F2D3D" w:rsidRDefault="00DA6160" w:rsidP="00DA6160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2FB4EB27" w14:textId="77777777" w:rsidR="00DA6160" w:rsidRDefault="00DA6160" w:rsidP="00DA6160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  <w:p w14:paraId="29710E91" w14:textId="4AAE0BB0" w:rsidR="00DA6160" w:rsidRPr="004F2D3D" w:rsidRDefault="00DA6160" w:rsidP="00DA6160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  <w:tc>
          <w:tcPr>
            <w:tcW w:w="95" w:type="dxa"/>
            <w:shd w:val="clear" w:color="auto" w:fill="auto"/>
          </w:tcPr>
          <w:p w14:paraId="71489515" w14:textId="77777777" w:rsidR="00DA6160" w:rsidRPr="004F2D3D" w:rsidRDefault="00DA6160" w:rsidP="00DA6160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6AB1E290" w14:textId="77777777" w:rsidR="00DA6160" w:rsidRDefault="00DA6160" w:rsidP="00DA6160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กันยายน</w:t>
            </w:r>
          </w:p>
          <w:p w14:paraId="079795CA" w14:textId="454D938A" w:rsidR="00DA6160" w:rsidRPr="004F2D3D" w:rsidRDefault="00DA6160" w:rsidP="00DA6160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5D5A1630" w14:textId="77777777" w:rsidR="00DA6160" w:rsidRPr="004F2D3D" w:rsidRDefault="00DA6160" w:rsidP="00DA6160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7C673D3" w14:textId="77777777" w:rsidR="00DA6160" w:rsidRDefault="00DA6160" w:rsidP="00DA6160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  <w:p w14:paraId="225401F8" w14:textId="7356537F" w:rsidR="00DA6160" w:rsidRPr="008C7BBB" w:rsidRDefault="00DA6160" w:rsidP="00DA6160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  <w:tc>
          <w:tcPr>
            <w:tcW w:w="72" w:type="dxa"/>
            <w:shd w:val="clear" w:color="auto" w:fill="auto"/>
          </w:tcPr>
          <w:p w14:paraId="0BDC42F7" w14:textId="77777777" w:rsidR="00DA6160" w:rsidRPr="004F2D3D" w:rsidRDefault="00DA6160" w:rsidP="00DA6160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D5CBE69" w14:textId="77777777" w:rsidR="00DA6160" w:rsidRDefault="00DA6160" w:rsidP="00DA6160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กันยายน</w:t>
            </w:r>
          </w:p>
          <w:p w14:paraId="08B8A744" w14:textId="7A01AB6A" w:rsidR="00DA6160" w:rsidRPr="004F2D3D" w:rsidRDefault="00DA6160" w:rsidP="00DA6160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63" w:type="dxa"/>
            <w:shd w:val="clear" w:color="auto" w:fill="auto"/>
          </w:tcPr>
          <w:p w14:paraId="2EF5872A" w14:textId="77777777" w:rsidR="00DA6160" w:rsidRPr="004F2D3D" w:rsidRDefault="00DA6160" w:rsidP="00DA6160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64A946D8" w14:textId="77777777" w:rsidR="00DA6160" w:rsidRDefault="00DA6160" w:rsidP="00DA6160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กันยายน</w:t>
            </w:r>
          </w:p>
          <w:p w14:paraId="213AABB1" w14:textId="2F0998BE" w:rsidR="00DA6160" w:rsidRPr="004F2D3D" w:rsidRDefault="00DA6160" w:rsidP="00DA6160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4</w:t>
            </w:r>
          </w:p>
        </w:tc>
      </w:tr>
      <w:tr w:rsidR="00DA6160" w:rsidRPr="004F2D3D" w14:paraId="3B06520D" w14:textId="77777777" w:rsidTr="00D072F6">
        <w:trPr>
          <w:trHeight w:val="135"/>
          <w:tblHeader/>
        </w:trPr>
        <w:tc>
          <w:tcPr>
            <w:tcW w:w="2430" w:type="dxa"/>
            <w:shd w:val="clear" w:color="auto" w:fill="auto"/>
            <w:vAlign w:val="bottom"/>
          </w:tcPr>
          <w:p w14:paraId="4AEFB0C5" w14:textId="77777777" w:rsidR="00DA6160" w:rsidRPr="004F2D3D" w:rsidRDefault="00DA6160" w:rsidP="00DA6160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685D5399" w14:textId="77777777" w:rsidR="00DA6160" w:rsidRPr="004F2D3D" w:rsidRDefault="00DA6160" w:rsidP="00DA616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5F5D1336" w14:textId="77777777" w:rsidR="00DA6160" w:rsidRPr="004F2D3D" w:rsidRDefault="00DA6160" w:rsidP="00DA616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0B6D769" w14:textId="77777777" w:rsidR="00DA6160" w:rsidRPr="004F2D3D" w:rsidRDefault="00DA6160" w:rsidP="00DA616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517293FC" w14:textId="77777777" w:rsidR="00DA6160" w:rsidRPr="004F2D3D" w:rsidRDefault="00DA6160" w:rsidP="00DA6160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ร้อยละ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3A41745" w14:textId="77777777" w:rsidR="00DA6160" w:rsidRPr="004F2D3D" w:rsidRDefault="00DA6160" w:rsidP="00DA6160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289" w:type="dxa"/>
            <w:gridSpan w:val="15"/>
            <w:shd w:val="clear" w:color="auto" w:fill="auto"/>
          </w:tcPr>
          <w:p w14:paraId="391D7B0C" w14:textId="77777777" w:rsidR="00DA6160" w:rsidRPr="004F2D3D" w:rsidRDefault="00DA6160" w:rsidP="00DA6160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พันบาท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DA6160" w:rsidRPr="004F2D3D" w14:paraId="05C71687" w14:textId="77777777" w:rsidTr="00D072F6">
        <w:tc>
          <w:tcPr>
            <w:tcW w:w="2430" w:type="dxa"/>
            <w:shd w:val="clear" w:color="auto" w:fill="auto"/>
            <w:vAlign w:val="bottom"/>
          </w:tcPr>
          <w:p w14:paraId="7C869CA1" w14:textId="77777777" w:rsidR="00DA6160" w:rsidRPr="004F2D3D" w:rsidRDefault="00DA6160" w:rsidP="00DA6160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t>บริษัทย่อย</w:t>
            </w:r>
          </w:p>
        </w:tc>
        <w:tc>
          <w:tcPr>
            <w:tcW w:w="114" w:type="dxa"/>
            <w:shd w:val="clear" w:color="auto" w:fill="auto"/>
          </w:tcPr>
          <w:p w14:paraId="5333B982" w14:textId="77777777" w:rsidR="00DA6160" w:rsidRPr="004F2D3D" w:rsidRDefault="00DA6160" w:rsidP="00DA616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02609529" w14:textId="77777777" w:rsidR="00DA6160" w:rsidRPr="004F2D3D" w:rsidRDefault="00DA6160" w:rsidP="00DA616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E46ECB5" w14:textId="77777777" w:rsidR="00DA6160" w:rsidRPr="004F2D3D" w:rsidRDefault="00DA6160" w:rsidP="00DA616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1F3B90C" w14:textId="77777777" w:rsidR="00DA6160" w:rsidRPr="004F2D3D" w:rsidRDefault="00DA6160" w:rsidP="00DA6160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E0EAAF2" w14:textId="77777777" w:rsidR="00DA6160" w:rsidRPr="004F2D3D" w:rsidRDefault="00DA6160" w:rsidP="00DA616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3C0D87D" w14:textId="77777777" w:rsidR="00DA6160" w:rsidRPr="004F2D3D" w:rsidRDefault="00DA6160" w:rsidP="00DA6160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383DED55" w14:textId="77777777" w:rsidR="00DA6160" w:rsidRPr="004F2D3D" w:rsidRDefault="00DA6160" w:rsidP="00DA616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3AC69904" w14:textId="77777777" w:rsidR="00DA6160" w:rsidRPr="004F2D3D" w:rsidRDefault="00DA6160" w:rsidP="00DA6160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6FE8FEB3" w14:textId="77777777" w:rsidR="00DA6160" w:rsidRPr="004F2D3D" w:rsidRDefault="00DA6160" w:rsidP="00DA616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58800778" w14:textId="77777777" w:rsidR="00DA6160" w:rsidRPr="004F2D3D" w:rsidRDefault="00DA6160" w:rsidP="00DA6160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42AB7CE8" w14:textId="77777777" w:rsidR="00DA6160" w:rsidRPr="004F2D3D" w:rsidRDefault="00DA6160" w:rsidP="00DA616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47E3A2DA" w14:textId="77777777" w:rsidR="00DA6160" w:rsidRPr="004F2D3D" w:rsidRDefault="00DA6160" w:rsidP="00DA6160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02EB657B" w14:textId="77777777" w:rsidR="00DA6160" w:rsidRPr="004F2D3D" w:rsidRDefault="00DA6160" w:rsidP="00DA616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BA0E2D2" w14:textId="77777777" w:rsidR="00DA6160" w:rsidRPr="004F2D3D" w:rsidRDefault="00DA6160" w:rsidP="00DA6160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062A628B" w14:textId="77777777" w:rsidR="00DA6160" w:rsidRPr="004F2D3D" w:rsidRDefault="00DA6160" w:rsidP="00DA6160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23132738" w14:textId="77777777" w:rsidR="00DA6160" w:rsidRPr="004F2D3D" w:rsidRDefault="00DA6160" w:rsidP="00DA6160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0D45614" w14:textId="77777777" w:rsidR="00DA6160" w:rsidRPr="004F2D3D" w:rsidRDefault="00DA6160" w:rsidP="00DA6160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CF702B9" w14:textId="77777777" w:rsidR="00DA6160" w:rsidRPr="004F2D3D" w:rsidRDefault="00DA6160" w:rsidP="00DA6160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0B305BA9" w14:textId="77777777" w:rsidR="00DA6160" w:rsidRPr="004F2D3D" w:rsidRDefault="00DA6160" w:rsidP="00DA6160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59391DD0" w14:textId="77777777" w:rsidR="00DA6160" w:rsidRPr="004F2D3D" w:rsidRDefault="00DA6160" w:rsidP="00DA6160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7F398FF9" w14:textId="77777777" w:rsidR="00DA6160" w:rsidRPr="004F2D3D" w:rsidRDefault="00DA6160" w:rsidP="00DA6160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5E55345F" w14:textId="77777777" w:rsidR="00DA6160" w:rsidRPr="004F2D3D" w:rsidRDefault="00DA6160" w:rsidP="00DA6160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DA6160" w:rsidRPr="004F2D3D" w14:paraId="7C857E0D" w14:textId="77777777" w:rsidTr="00D072F6">
        <w:tc>
          <w:tcPr>
            <w:tcW w:w="2430" w:type="dxa"/>
            <w:shd w:val="clear" w:color="auto" w:fill="auto"/>
          </w:tcPr>
          <w:p w14:paraId="41B7EFBE" w14:textId="77777777" w:rsidR="00DA6160" w:rsidRPr="004F2D3D" w:rsidRDefault="00DA6160" w:rsidP="00ED124C">
            <w:pPr>
              <w:tabs>
                <w:tab w:val="left" w:pos="18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 xml:space="preserve">TPI </w:t>
            </w:r>
            <w:proofErr w:type="spellStart"/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Polene</w:t>
            </w:r>
            <w:proofErr w:type="spellEnd"/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 xml:space="preserve"> Power </w:t>
            </w: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 xml:space="preserve">Investment </w:t>
            </w: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Co., Ltd.</w:t>
            </w:r>
          </w:p>
        </w:tc>
        <w:tc>
          <w:tcPr>
            <w:tcW w:w="114" w:type="dxa"/>
            <w:shd w:val="clear" w:color="auto" w:fill="auto"/>
          </w:tcPr>
          <w:p w14:paraId="4875166D" w14:textId="77777777" w:rsidR="00DA6160" w:rsidRPr="002B7B73" w:rsidRDefault="00DA6160" w:rsidP="00DA616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4EEA3B99" w14:textId="5151CDAD" w:rsidR="00DA6160" w:rsidRPr="002B7B73" w:rsidRDefault="00DA6160" w:rsidP="00DA6160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B7B73">
              <w:rPr>
                <w:rFonts w:asciiTheme="majorBidi" w:hAnsiTheme="majorBidi" w:cstheme="majorBidi"/>
                <w:spacing w:val="4"/>
                <w:sz w:val="27"/>
                <w:szCs w:val="27"/>
                <w:cs/>
                <w:lang w:val="en-US"/>
              </w:rPr>
              <w:t>ลงทุนในกิจกา</w:t>
            </w:r>
            <w:r w:rsidRPr="002B7B73">
              <w:rPr>
                <w:rFonts w:asciiTheme="majorBidi" w:hAnsiTheme="majorBidi" w:cstheme="majorBidi" w:hint="cs"/>
                <w:spacing w:val="4"/>
                <w:sz w:val="27"/>
                <w:szCs w:val="27"/>
                <w:cs/>
                <w:lang w:val="en-US"/>
              </w:rPr>
              <w:t>รผลิต</w:t>
            </w:r>
            <w:r w:rsidRPr="002B7B73">
              <w:rPr>
                <w:rFonts w:asciiTheme="majorBidi" w:hAnsiTheme="majorBidi" w:cstheme="majorBidi"/>
                <w:spacing w:val="4"/>
                <w:sz w:val="27"/>
                <w:szCs w:val="27"/>
                <w:cs/>
                <w:lang w:val="en-US"/>
              </w:rPr>
              <w:t>กระแส</w:t>
            </w:r>
            <w:r w:rsidRPr="002B7B7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br/>
              <w:t>ไฟฟ้าในประเทศกัมพูชา</w:t>
            </w:r>
            <w:r w:rsidRPr="002B7B73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*</w:t>
            </w:r>
          </w:p>
        </w:tc>
        <w:tc>
          <w:tcPr>
            <w:tcW w:w="90" w:type="dxa"/>
            <w:shd w:val="clear" w:color="auto" w:fill="auto"/>
          </w:tcPr>
          <w:p w14:paraId="0AFD3AEC" w14:textId="77777777" w:rsidR="00DA6160" w:rsidRPr="004F2D3D" w:rsidRDefault="00DA6160" w:rsidP="00DA616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FCA1726" w14:textId="6A57FEF8" w:rsidR="00DA6160" w:rsidRPr="004F2D3D" w:rsidRDefault="00890AAB" w:rsidP="00890AA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E6D51C" w14:textId="77777777" w:rsidR="00DA6160" w:rsidRPr="004F2D3D" w:rsidRDefault="00DA6160" w:rsidP="00DA616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08A77E1" w14:textId="77777777" w:rsidR="00DA6160" w:rsidRPr="004F2D3D" w:rsidRDefault="00DA6160" w:rsidP="00DA6160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100.00</w:t>
            </w:r>
          </w:p>
        </w:tc>
        <w:tc>
          <w:tcPr>
            <w:tcW w:w="81" w:type="dxa"/>
            <w:shd w:val="clear" w:color="auto" w:fill="auto"/>
          </w:tcPr>
          <w:p w14:paraId="2B25AB03" w14:textId="77777777" w:rsidR="00DA6160" w:rsidRPr="004F2D3D" w:rsidRDefault="00DA6160" w:rsidP="00DA616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5F1E5560" w14:textId="4427A7A6" w:rsidR="00DA6160" w:rsidRPr="004F2D3D" w:rsidRDefault="00890AAB" w:rsidP="00DA6160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9BE2210" w14:textId="77777777" w:rsidR="00DA6160" w:rsidRPr="004F2D3D" w:rsidRDefault="00DA6160" w:rsidP="00DA616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7E2D7FA6" w14:textId="77777777" w:rsidR="00DA6160" w:rsidRPr="004F2D3D" w:rsidRDefault="00DA6160" w:rsidP="00DA6160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3,957</w:t>
            </w:r>
          </w:p>
        </w:tc>
        <w:tc>
          <w:tcPr>
            <w:tcW w:w="99" w:type="dxa"/>
            <w:shd w:val="clear" w:color="auto" w:fill="auto"/>
          </w:tcPr>
          <w:p w14:paraId="3286FA38" w14:textId="77777777" w:rsidR="00DA6160" w:rsidRPr="004F2D3D" w:rsidRDefault="00DA6160" w:rsidP="00DA616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7F39F402" w14:textId="40576D16" w:rsidR="00DA6160" w:rsidRPr="004F2D3D" w:rsidRDefault="00890AAB" w:rsidP="00DA6160">
            <w:pPr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6D52DD5F" w14:textId="77777777" w:rsidR="00DA6160" w:rsidRPr="004F2D3D" w:rsidRDefault="00DA6160" w:rsidP="00DA6160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F036E0A" w14:textId="77777777" w:rsidR="00DA6160" w:rsidRPr="004F2D3D" w:rsidRDefault="00DA6160" w:rsidP="00DA6160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3,957</w:t>
            </w:r>
          </w:p>
        </w:tc>
        <w:tc>
          <w:tcPr>
            <w:tcW w:w="95" w:type="dxa"/>
            <w:shd w:val="clear" w:color="auto" w:fill="auto"/>
          </w:tcPr>
          <w:p w14:paraId="61A13818" w14:textId="77777777" w:rsidR="00DA6160" w:rsidRPr="004F2D3D" w:rsidRDefault="00DA6160" w:rsidP="00DA6160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00F1CEFC" w14:textId="7500C067" w:rsidR="00DA6160" w:rsidRPr="004F2D3D" w:rsidRDefault="00890AAB" w:rsidP="00DA6160">
            <w:pPr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9E39FD" w14:textId="77777777" w:rsidR="00DA6160" w:rsidRPr="004F2D3D" w:rsidRDefault="00DA6160" w:rsidP="00DA6160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C2391B3" w14:textId="1BA058F1" w:rsidR="00DA6160" w:rsidRPr="004F2D3D" w:rsidRDefault="00DA6160" w:rsidP="00DA6160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3,476</w:t>
            </w:r>
          </w:p>
        </w:tc>
        <w:tc>
          <w:tcPr>
            <w:tcW w:w="72" w:type="dxa"/>
            <w:shd w:val="clear" w:color="auto" w:fill="auto"/>
          </w:tcPr>
          <w:p w14:paraId="2B996FD2" w14:textId="77777777" w:rsidR="00DA6160" w:rsidRPr="004F2D3D" w:rsidRDefault="00DA6160" w:rsidP="00DA6160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3863A56E" w14:textId="38E22056" w:rsidR="00DA6160" w:rsidRPr="004F2D3D" w:rsidRDefault="00890AAB" w:rsidP="00DA6160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61CE3424" w14:textId="77777777" w:rsidR="00DA6160" w:rsidRPr="004F2D3D" w:rsidRDefault="00DA6160" w:rsidP="00DA6160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3EB33859" w14:textId="77777777" w:rsidR="00DA6160" w:rsidRPr="004F2D3D" w:rsidRDefault="00DA6160" w:rsidP="00DA6160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DA6160" w:rsidRPr="004F2D3D" w14:paraId="74258025" w14:textId="77777777" w:rsidTr="00D072F6">
        <w:tc>
          <w:tcPr>
            <w:tcW w:w="2430" w:type="dxa"/>
            <w:shd w:val="clear" w:color="auto" w:fill="auto"/>
          </w:tcPr>
          <w:p w14:paraId="2841C31E" w14:textId="44298B2D" w:rsidR="00DA6160" w:rsidRPr="004F2D3D" w:rsidRDefault="00D072F6" w:rsidP="00ED124C">
            <w:pPr>
              <w:tabs>
                <w:tab w:val="left" w:pos="27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 xml:space="preserve">บริษัท ทีพีไอ พลังชีวมวล จำกัด(เดิมชื่อ </w:t>
            </w:r>
            <w:r w:rsidR="00DA6160"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บริษัท ทีพีไอ โพลีน เพาเวอร์ (อ่อนนุช) จำกัด</w:t>
            </w:r>
            <w:r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14" w:type="dxa"/>
            <w:shd w:val="clear" w:color="auto" w:fill="auto"/>
          </w:tcPr>
          <w:p w14:paraId="7DE71C41" w14:textId="77777777" w:rsidR="00DA6160" w:rsidRPr="004F2D3D" w:rsidRDefault="00DA6160" w:rsidP="00DA616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2633D8F5" w14:textId="1EE2FB26" w:rsidR="00DA6160" w:rsidRPr="004F2D3D" w:rsidRDefault="00D072F6" w:rsidP="00DA6160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ดำเนินธุรกิจเกี่ยวกับผลิตกระแสไฟฟ้าจากขยะและ</w:t>
            </w:r>
            <w:r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br/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ชีวมวล</w:t>
            </w:r>
            <w:r w:rsidR="00DA6160"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="00DA6160"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="00DA6160"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2E1705D9" w14:textId="77777777" w:rsidR="00DA6160" w:rsidRPr="004F2D3D" w:rsidRDefault="00DA6160" w:rsidP="00DA616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4481D50" w14:textId="74F08BC4" w:rsidR="00DA6160" w:rsidRPr="004F2D3D" w:rsidRDefault="00890AAB" w:rsidP="00DA6160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D996AD8" w14:textId="77777777" w:rsidR="00DA6160" w:rsidRPr="004F2D3D" w:rsidRDefault="00DA6160" w:rsidP="00DA6160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1A49FB6" w14:textId="77777777" w:rsidR="00DA6160" w:rsidRPr="004F2D3D" w:rsidRDefault="00DA6160" w:rsidP="00DA6160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438FC848" w14:textId="77777777" w:rsidR="00DA6160" w:rsidRPr="004F2D3D" w:rsidRDefault="00DA6160" w:rsidP="00DA616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7E0350B6" w14:textId="572F1439" w:rsidR="00DA6160" w:rsidRPr="004F2D3D" w:rsidRDefault="00890AAB" w:rsidP="00DA616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72" w:type="dxa"/>
            <w:shd w:val="clear" w:color="auto" w:fill="auto"/>
          </w:tcPr>
          <w:p w14:paraId="603C5F29" w14:textId="77777777" w:rsidR="00DA6160" w:rsidRPr="004F2D3D" w:rsidRDefault="00DA6160" w:rsidP="00DA616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071B8A47" w14:textId="77777777" w:rsidR="00DA6160" w:rsidRPr="004F2D3D" w:rsidRDefault="00DA6160" w:rsidP="00DA6160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99" w:type="dxa"/>
            <w:shd w:val="clear" w:color="auto" w:fill="auto"/>
          </w:tcPr>
          <w:p w14:paraId="46948C3A" w14:textId="77777777" w:rsidR="00DA6160" w:rsidRPr="004F2D3D" w:rsidRDefault="00DA6160" w:rsidP="00DA616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4BD45D05" w14:textId="1423C91E" w:rsidR="00DA6160" w:rsidRPr="004F2D3D" w:rsidRDefault="00890AAB" w:rsidP="00DA6160">
            <w:pPr>
              <w:tabs>
                <w:tab w:val="decimal" w:pos="8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56" w:type="dxa"/>
            <w:shd w:val="clear" w:color="auto" w:fill="auto"/>
          </w:tcPr>
          <w:p w14:paraId="2D015B64" w14:textId="77777777" w:rsidR="00DA6160" w:rsidRPr="004F2D3D" w:rsidRDefault="00DA6160" w:rsidP="00DA6160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281BC540" w14:textId="77777777" w:rsidR="00DA6160" w:rsidRPr="004F2D3D" w:rsidRDefault="00DA6160" w:rsidP="00DA6160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95" w:type="dxa"/>
            <w:shd w:val="clear" w:color="auto" w:fill="auto"/>
          </w:tcPr>
          <w:p w14:paraId="4C6AEB63" w14:textId="77777777" w:rsidR="00DA6160" w:rsidRPr="004F2D3D" w:rsidRDefault="00DA6160" w:rsidP="00DA6160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3CD50537" w14:textId="5C922F5E" w:rsidR="00DA6160" w:rsidRPr="004F2D3D" w:rsidRDefault="00890AAB" w:rsidP="00DA6160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192,332</w:t>
            </w:r>
          </w:p>
        </w:tc>
        <w:tc>
          <w:tcPr>
            <w:tcW w:w="90" w:type="dxa"/>
            <w:shd w:val="clear" w:color="auto" w:fill="auto"/>
          </w:tcPr>
          <w:p w14:paraId="5335D710" w14:textId="77777777" w:rsidR="00DA6160" w:rsidRPr="004F2D3D" w:rsidRDefault="00DA6160" w:rsidP="00DA6160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388509C" w14:textId="5F5E7B10" w:rsidR="00DA6160" w:rsidRPr="004F2D3D" w:rsidRDefault="00DA6160" w:rsidP="00DA6160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190,166</w:t>
            </w:r>
          </w:p>
        </w:tc>
        <w:tc>
          <w:tcPr>
            <w:tcW w:w="72" w:type="dxa"/>
            <w:shd w:val="clear" w:color="auto" w:fill="auto"/>
          </w:tcPr>
          <w:p w14:paraId="2F895BAC" w14:textId="77777777" w:rsidR="00DA6160" w:rsidRPr="004F2D3D" w:rsidRDefault="00DA6160" w:rsidP="00DA6160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38E97A5" w14:textId="55FF52E4" w:rsidR="00DA6160" w:rsidRPr="004F2D3D" w:rsidRDefault="00890AAB" w:rsidP="00DA6160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505C7DB1" w14:textId="77777777" w:rsidR="00DA6160" w:rsidRPr="004F2D3D" w:rsidRDefault="00DA6160" w:rsidP="00DA6160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074EC699" w14:textId="77777777" w:rsidR="00DA6160" w:rsidRPr="004F2D3D" w:rsidRDefault="00DA6160" w:rsidP="00DA6160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DA6160" w:rsidRPr="004F2D3D" w14:paraId="659BB1D9" w14:textId="77777777" w:rsidTr="00D072F6">
        <w:tc>
          <w:tcPr>
            <w:tcW w:w="2430" w:type="dxa"/>
            <w:shd w:val="clear" w:color="auto" w:fill="auto"/>
          </w:tcPr>
          <w:p w14:paraId="5DB1FDDB" w14:textId="7D21D202" w:rsidR="00DA6160" w:rsidRPr="004F2D3D" w:rsidRDefault="00DA6160" w:rsidP="00D072F6">
            <w:pPr>
              <w:tabs>
                <w:tab w:val="left" w:pos="27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บริษัท ทีพีไอ โพลีน เพาเวอร์ (อินเตอร์เนชั่นแนล) จำกัด </w:t>
            </w:r>
          </w:p>
        </w:tc>
        <w:tc>
          <w:tcPr>
            <w:tcW w:w="114" w:type="dxa"/>
            <w:shd w:val="clear" w:color="auto" w:fill="auto"/>
          </w:tcPr>
          <w:p w14:paraId="1064A27D" w14:textId="77777777" w:rsidR="00DA6160" w:rsidRPr="004F2D3D" w:rsidRDefault="00DA6160" w:rsidP="00DA616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7FBA4669" w14:textId="77777777" w:rsidR="00DA6160" w:rsidRPr="004F2D3D" w:rsidRDefault="00DA6160" w:rsidP="00DA6160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ลงทุนในธุรกิจพลังงานทางเลือก 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282C2268" w14:textId="77777777" w:rsidR="00DA6160" w:rsidRPr="004F2D3D" w:rsidRDefault="00DA6160" w:rsidP="00DA616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030B7CA" w14:textId="2DD637BC" w:rsidR="00DA6160" w:rsidRPr="004F2D3D" w:rsidRDefault="00890AAB" w:rsidP="00DA6160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078937" w14:textId="77777777" w:rsidR="00DA6160" w:rsidRPr="004F2D3D" w:rsidRDefault="00DA6160" w:rsidP="00DA6160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427CBBC" w14:textId="77777777" w:rsidR="00DA6160" w:rsidRPr="004F2D3D" w:rsidRDefault="00DA6160" w:rsidP="00DA6160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45BFD372" w14:textId="77777777" w:rsidR="00DA6160" w:rsidRPr="004F2D3D" w:rsidRDefault="00DA6160" w:rsidP="00DA616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B1FA8AF" w14:textId="29451CA1" w:rsidR="00DA6160" w:rsidRPr="004F2D3D" w:rsidRDefault="00890AAB" w:rsidP="00DA616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100,000</w:t>
            </w:r>
          </w:p>
        </w:tc>
        <w:tc>
          <w:tcPr>
            <w:tcW w:w="72" w:type="dxa"/>
            <w:shd w:val="clear" w:color="auto" w:fill="auto"/>
          </w:tcPr>
          <w:p w14:paraId="38972D79" w14:textId="77777777" w:rsidR="00DA6160" w:rsidRPr="004F2D3D" w:rsidRDefault="00DA6160" w:rsidP="00DA616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AB84404" w14:textId="77777777" w:rsidR="00DA6160" w:rsidRPr="004F2D3D" w:rsidRDefault="00DA6160" w:rsidP="00DA6160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100,000</w:t>
            </w:r>
          </w:p>
        </w:tc>
        <w:tc>
          <w:tcPr>
            <w:tcW w:w="99" w:type="dxa"/>
            <w:shd w:val="clear" w:color="auto" w:fill="auto"/>
          </w:tcPr>
          <w:p w14:paraId="2A1604C0" w14:textId="77777777" w:rsidR="00DA6160" w:rsidRPr="004F2D3D" w:rsidRDefault="00DA6160" w:rsidP="00DA616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9C1158A" w14:textId="5B2CA53B" w:rsidR="00DA6160" w:rsidRPr="004F2D3D" w:rsidRDefault="00890AAB" w:rsidP="00DA6160">
            <w:pPr>
              <w:tabs>
                <w:tab w:val="decimal" w:pos="8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105,988</w:t>
            </w:r>
          </w:p>
        </w:tc>
        <w:tc>
          <w:tcPr>
            <w:tcW w:w="56" w:type="dxa"/>
            <w:shd w:val="clear" w:color="auto" w:fill="auto"/>
          </w:tcPr>
          <w:p w14:paraId="6F64162A" w14:textId="77777777" w:rsidR="00DA6160" w:rsidRPr="004F2D3D" w:rsidRDefault="00DA6160" w:rsidP="00DA6160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6DB32A96" w14:textId="77777777" w:rsidR="00DA6160" w:rsidRPr="004F2D3D" w:rsidRDefault="00DA6160" w:rsidP="00DA616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105,988</w:t>
            </w:r>
          </w:p>
        </w:tc>
        <w:tc>
          <w:tcPr>
            <w:tcW w:w="95" w:type="dxa"/>
            <w:shd w:val="clear" w:color="auto" w:fill="auto"/>
          </w:tcPr>
          <w:p w14:paraId="0D75BAE6" w14:textId="77777777" w:rsidR="00DA6160" w:rsidRPr="004F2D3D" w:rsidRDefault="00DA6160" w:rsidP="00DA6160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788FCD83" w14:textId="357F7AFA" w:rsidR="00DA6160" w:rsidRPr="004F2D3D" w:rsidRDefault="00890AAB" w:rsidP="00DA6160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107,716</w:t>
            </w:r>
          </w:p>
        </w:tc>
        <w:tc>
          <w:tcPr>
            <w:tcW w:w="90" w:type="dxa"/>
            <w:shd w:val="clear" w:color="auto" w:fill="auto"/>
          </w:tcPr>
          <w:p w14:paraId="3FCC1120" w14:textId="77777777" w:rsidR="00DA6160" w:rsidRPr="004F2D3D" w:rsidRDefault="00DA6160" w:rsidP="00DA6160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2B9E041" w14:textId="7E076B2C" w:rsidR="00DA6160" w:rsidRPr="004F2D3D" w:rsidRDefault="00DA6160" w:rsidP="00DA6160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107,179</w:t>
            </w:r>
          </w:p>
        </w:tc>
        <w:tc>
          <w:tcPr>
            <w:tcW w:w="72" w:type="dxa"/>
            <w:shd w:val="clear" w:color="auto" w:fill="auto"/>
          </w:tcPr>
          <w:p w14:paraId="7FDCD91A" w14:textId="77777777" w:rsidR="00DA6160" w:rsidRPr="004F2D3D" w:rsidRDefault="00DA6160" w:rsidP="00DA6160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5681C330" w14:textId="3F1BD1E4" w:rsidR="00DA6160" w:rsidRPr="004F2D3D" w:rsidRDefault="00890AAB" w:rsidP="00DA6160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4B29F54F" w14:textId="77777777" w:rsidR="00DA6160" w:rsidRPr="004F2D3D" w:rsidRDefault="00DA6160" w:rsidP="00DA6160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23B4AE9E" w14:textId="77777777" w:rsidR="00DA6160" w:rsidRPr="004F2D3D" w:rsidRDefault="00DA6160" w:rsidP="00DA6160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DA6160" w:rsidRPr="004F2D3D" w14:paraId="4E5BF812" w14:textId="77777777" w:rsidTr="00D072F6">
        <w:tc>
          <w:tcPr>
            <w:tcW w:w="2430" w:type="dxa"/>
            <w:shd w:val="clear" w:color="auto" w:fill="auto"/>
          </w:tcPr>
          <w:p w14:paraId="2102B27E" w14:textId="77777777" w:rsidR="00DA6160" w:rsidRPr="004F2D3D" w:rsidRDefault="00DA6160" w:rsidP="00DA6160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ท่าเรือน้ำลึก ทีพีไอ จำกัด</w:t>
            </w:r>
          </w:p>
        </w:tc>
        <w:tc>
          <w:tcPr>
            <w:tcW w:w="114" w:type="dxa"/>
            <w:shd w:val="clear" w:color="auto" w:fill="auto"/>
          </w:tcPr>
          <w:p w14:paraId="7F864B62" w14:textId="77777777" w:rsidR="00DA6160" w:rsidRPr="004F2D3D" w:rsidRDefault="00DA6160" w:rsidP="00DA616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5E06F6F8" w14:textId="77777777" w:rsidR="00DA6160" w:rsidRPr="004F2D3D" w:rsidRDefault="00DA6160" w:rsidP="00DA6160">
            <w:pPr>
              <w:pStyle w:val="Bo-Blankline"/>
              <w:ind w:left="0" w:right="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ประกอบกิจการท่าเทียบเรือ </w:t>
            </w:r>
          </w:p>
          <w:p w14:paraId="4C3D7869" w14:textId="77777777" w:rsidR="00DA6160" w:rsidRPr="004F2D3D" w:rsidRDefault="00DA6160" w:rsidP="00DA6160">
            <w:pPr>
              <w:pStyle w:val="Bo-Blankline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6D4138B2" w14:textId="77777777" w:rsidR="00DA6160" w:rsidRPr="004F2D3D" w:rsidRDefault="00DA6160" w:rsidP="00DA616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A28FBB9" w14:textId="133744E5" w:rsidR="00DA6160" w:rsidRPr="004F2D3D" w:rsidRDefault="00890AAB" w:rsidP="00DA6160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4DDA2D" w14:textId="77777777" w:rsidR="00DA6160" w:rsidRPr="004F2D3D" w:rsidRDefault="00DA6160" w:rsidP="00DA6160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2B7AE76" w14:textId="77777777" w:rsidR="00DA6160" w:rsidRPr="004F2D3D" w:rsidRDefault="00DA6160" w:rsidP="00DA6160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0BACD4F7" w14:textId="77777777" w:rsidR="00DA6160" w:rsidRPr="004F2D3D" w:rsidRDefault="00DA6160" w:rsidP="00DA616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0072B105" w14:textId="773B3C88" w:rsidR="00DA6160" w:rsidRPr="004F2D3D" w:rsidRDefault="00890AAB" w:rsidP="00DA616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25,000</w:t>
            </w:r>
          </w:p>
        </w:tc>
        <w:tc>
          <w:tcPr>
            <w:tcW w:w="72" w:type="dxa"/>
            <w:shd w:val="clear" w:color="auto" w:fill="auto"/>
          </w:tcPr>
          <w:p w14:paraId="4AFDC384" w14:textId="77777777" w:rsidR="00DA6160" w:rsidRPr="004F2D3D" w:rsidRDefault="00DA6160" w:rsidP="00DA616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0442695D" w14:textId="77777777" w:rsidR="00DA6160" w:rsidRPr="004F2D3D" w:rsidRDefault="00DA6160" w:rsidP="00DA6160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25,000</w:t>
            </w:r>
          </w:p>
        </w:tc>
        <w:tc>
          <w:tcPr>
            <w:tcW w:w="99" w:type="dxa"/>
            <w:shd w:val="clear" w:color="auto" w:fill="auto"/>
          </w:tcPr>
          <w:p w14:paraId="02D0BB87" w14:textId="77777777" w:rsidR="00DA6160" w:rsidRPr="004F2D3D" w:rsidRDefault="00DA6160" w:rsidP="00DA616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1CB6DA00" w14:textId="4CF90578" w:rsidR="00DA6160" w:rsidRPr="004F2D3D" w:rsidRDefault="00890AAB" w:rsidP="00DA6160">
            <w:pPr>
              <w:tabs>
                <w:tab w:val="decimal" w:pos="8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24,999</w:t>
            </w:r>
          </w:p>
        </w:tc>
        <w:tc>
          <w:tcPr>
            <w:tcW w:w="56" w:type="dxa"/>
            <w:shd w:val="clear" w:color="auto" w:fill="auto"/>
          </w:tcPr>
          <w:p w14:paraId="2DD5EF12" w14:textId="77777777" w:rsidR="00DA6160" w:rsidRPr="004F2D3D" w:rsidRDefault="00DA6160" w:rsidP="00DA6160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03415172" w14:textId="77777777" w:rsidR="00DA6160" w:rsidRPr="004F2D3D" w:rsidRDefault="00DA6160" w:rsidP="00DA616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24,999</w:t>
            </w:r>
          </w:p>
        </w:tc>
        <w:tc>
          <w:tcPr>
            <w:tcW w:w="95" w:type="dxa"/>
            <w:shd w:val="clear" w:color="auto" w:fill="auto"/>
          </w:tcPr>
          <w:p w14:paraId="7BDE35F6" w14:textId="77777777" w:rsidR="00DA6160" w:rsidRPr="004F2D3D" w:rsidRDefault="00DA6160" w:rsidP="00DA6160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16C91D60" w14:textId="58B4F346" w:rsidR="00DA6160" w:rsidRPr="004F2D3D" w:rsidRDefault="00890AAB" w:rsidP="00DA6160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25,004</w:t>
            </w:r>
          </w:p>
        </w:tc>
        <w:tc>
          <w:tcPr>
            <w:tcW w:w="90" w:type="dxa"/>
            <w:shd w:val="clear" w:color="auto" w:fill="auto"/>
          </w:tcPr>
          <w:p w14:paraId="3C78B1C9" w14:textId="77777777" w:rsidR="00DA6160" w:rsidRPr="004F2D3D" w:rsidRDefault="00DA6160" w:rsidP="00DA6160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D49318D" w14:textId="7DA76799" w:rsidR="00DA6160" w:rsidRPr="004F2D3D" w:rsidRDefault="00DA6160" w:rsidP="00DA6160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24,999</w:t>
            </w:r>
          </w:p>
        </w:tc>
        <w:tc>
          <w:tcPr>
            <w:tcW w:w="72" w:type="dxa"/>
            <w:shd w:val="clear" w:color="auto" w:fill="auto"/>
          </w:tcPr>
          <w:p w14:paraId="7BFEDDA3" w14:textId="77777777" w:rsidR="00DA6160" w:rsidRPr="004F2D3D" w:rsidRDefault="00DA6160" w:rsidP="00DA6160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7B89BA4F" w14:textId="294FE23C" w:rsidR="00DA6160" w:rsidRPr="004F2D3D" w:rsidRDefault="00890AAB" w:rsidP="00DA6160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6DBD71E4" w14:textId="77777777" w:rsidR="00DA6160" w:rsidRPr="004F2D3D" w:rsidRDefault="00DA6160" w:rsidP="00DA6160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17C72826" w14:textId="77777777" w:rsidR="00DA6160" w:rsidRPr="004F2D3D" w:rsidRDefault="00DA6160" w:rsidP="00DA6160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DA6160" w:rsidRPr="004F2D3D" w14:paraId="341AD960" w14:textId="77777777" w:rsidTr="00D072F6">
        <w:tc>
          <w:tcPr>
            <w:tcW w:w="2430" w:type="dxa"/>
            <w:shd w:val="clear" w:color="auto" w:fill="auto"/>
          </w:tcPr>
          <w:p w14:paraId="3948A235" w14:textId="25782C9E" w:rsidR="00DA6160" w:rsidRPr="004F2D3D" w:rsidRDefault="00D072F6" w:rsidP="00DA6160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บริษัท ศูนย์กระจายสินค้า ทีพีไอ จำกัด (เดิมชื่อ </w:t>
            </w:r>
            <w:r w:rsidR="00DA6160"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บริษัท ทีพีไอ </w:t>
            </w:r>
            <w:r w:rsidR="00ED124C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br/>
            </w:r>
            <w:r w:rsidR="00DA6160"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โอเลฟินส์ จำกัด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)</w:t>
            </w:r>
          </w:p>
        </w:tc>
        <w:tc>
          <w:tcPr>
            <w:tcW w:w="114" w:type="dxa"/>
            <w:shd w:val="clear" w:color="auto" w:fill="auto"/>
          </w:tcPr>
          <w:p w14:paraId="328392A9" w14:textId="77777777" w:rsidR="00DA6160" w:rsidRPr="004F2D3D" w:rsidRDefault="00DA6160" w:rsidP="00DA616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7C9E3B34" w14:textId="4A95678B" w:rsidR="00DA6160" w:rsidRPr="004F2D3D" w:rsidRDefault="00705CCB" w:rsidP="00DA6160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ดำเนิน</w:t>
            </w:r>
            <w:r w:rsidR="00DA6160"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ธุรกิจ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เกี่ยวกับรวบรวมจัดเก็บและกระจายสินค้าสู่ผู้บริโภค</w:t>
            </w:r>
            <w:r w:rsidR="00DA6160"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  <w:t>(</w:t>
            </w:r>
            <w:r w:rsidR="00DA6160"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ยังไม่ได้ดำเนินงาน</w:t>
            </w:r>
            <w:r w:rsidR="00DA6160"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D52239D" w14:textId="77777777" w:rsidR="00DA6160" w:rsidRPr="004F2D3D" w:rsidRDefault="00DA6160" w:rsidP="00DA616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32D2344" w14:textId="7ABA6CF2" w:rsidR="00DA6160" w:rsidRPr="004F2D3D" w:rsidRDefault="00890AAB" w:rsidP="00DA6160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65AEAA63" w14:textId="77777777" w:rsidR="00DA6160" w:rsidRPr="004F2D3D" w:rsidRDefault="00DA6160" w:rsidP="00DA6160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8CB8B20" w14:textId="77777777" w:rsidR="00DA6160" w:rsidRPr="004F2D3D" w:rsidRDefault="00DA6160" w:rsidP="00DA6160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33A551CC" w14:textId="77777777" w:rsidR="00DA6160" w:rsidRPr="004F2D3D" w:rsidRDefault="00DA6160" w:rsidP="00DA616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83FCCA8" w14:textId="266DAA76" w:rsidR="00DA6160" w:rsidRPr="004F2D3D" w:rsidRDefault="00890AAB" w:rsidP="00DA6160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72" w:type="dxa"/>
            <w:shd w:val="clear" w:color="auto" w:fill="auto"/>
          </w:tcPr>
          <w:p w14:paraId="729B4928" w14:textId="77777777" w:rsidR="00DA6160" w:rsidRPr="004F2D3D" w:rsidRDefault="00DA6160" w:rsidP="00DA616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A527499" w14:textId="77777777" w:rsidR="00DA6160" w:rsidRPr="004F2D3D" w:rsidRDefault="00DA6160" w:rsidP="00DA6160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584FEF2B" w14:textId="77777777" w:rsidR="00DA6160" w:rsidRPr="004F2D3D" w:rsidRDefault="00DA6160" w:rsidP="00DA616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0D971971" w14:textId="3C080822" w:rsidR="00DA6160" w:rsidRPr="004F2D3D" w:rsidRDefault="00890AAB" w:rsidP="00DA6160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2,959</w:t>
            </w:r>
          </w:p>
        </w:tc>
        <w:tc>
          <w:tcPr>
            <w:tcW w:w="56" w:type="dxa"/>
            <w:shd w:val="clear" w:color="auto" w:fill="auto"/>
          </w:tcPr>
          <w:p w14:paraId="78B7CF33" w14:textId="77777777" w:rsidR="00DA6160" w:rsidRPr="004F2D3D" w:rsidRDefault="00DA6160" w:rsidP="00DA6160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3E94DED9" w14:textId="77777777" w:rsidR="00DA6160" w:rsidRPr="004F2D3D" w:rsidRDefault="00DA6160" w:rsidP="00DA6160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2,959</w:t>
            </w:r>
          </w:p>
        </w:tc>
        <w:tc>
          <w:tcPr>
            <w:tcW w:w="95" w:type="dxa"/>
            <w:shd w:val="clear" w:color="auto" w:fill="auto"/>
          </w:tcPr>
          <w:p w14:paraId="70360677" w14:textId="77777777" w:rsidR="00DA6160" w:rsidRPr="004F2D3D" w:rsidRDefault="00DA6160" w:rsidP="00DA6160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63A3090D" w14:textId="736D4254" w:rsidR="00DA6160" w:rsidRPr="004F2D3D" w:rsidRDefault="00890AAB" w:rsidP="00DA6160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3,198</w:t>
            </w:r>
          </w:p>
        </w:tc>
        <w:tc>
          <w:tcPr>
            <w:tcW w:w="90" w:type="dxa"/>
            <w:shd w:val="clear" w:color="auto" w:fill="auto"/>
          </w:tcPr>
          <w:p w14:paraId="009F2173" w14:textId="77777777" w:rsidR="00DA6160" w:rsidRPr="004F2D3D" w:rsidRDefault="00DA6160" w:rsidP="00DA6160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3D2F790" w14:textId="7BF90BA4" w:rsidR="00DA6160" w:rsidRPr="004F2D3D" w:rsidRDefault="00DA6160" w:rsidP="00DA6160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3,122</w:t>
            </w:r>
          </w:p>
        </w:tc>
        <w:tc>
          <w:tcPr>
            <w:tcW w:w="72" w:type="dxa"/>
            <w:shd w:val="clear" w:color="auto" w:fill="auto"/>
          </w:tcPr>
          <w:p w14:paraId="7F7057C1" w14:textId="77777777" w:rsidR="00DA6160" w:rsidRPr="004F2D3D" w:rsidRDefault="00DA6160" w:rsidP="00DA6160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3E38A04" w14:textId="78A6D96E" w:rsidR="00DA6160" w:rsidRPr="004F2D3D" w:rsidRDefault="00890AAB" w:rsidP="00DA6160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1B327B85" w14:textId="77777777" w:rsidR="00DA6160" w:rsidRPr="004F2D3D" w:rsidRDefault="00DA6160" w:rsidP="00DA6160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7AB95C67" w14:textId="77777777" w:rsidR="00DA6160" w:rsidRPr="004F2D3D" w:rsidRDefault="00DA6160" w:rsidP="00DA6160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DA6160" w:rsidRPr="004F2D3D" w14:paraId="55617A28" w14:textId="77777777" w:rsidTr="00D072F6">
        <w:tc>
          <w:tcPr>
            <w:tcW w:w="2430" w:type="dxa"/>
            <w:shd w:val="clear" w:color="auto" w:fill="auto"/>
          </w:tcPr>
          <w:p w14:paraId="2E9358C5" w14:textId="77777777" w:rsidR="00DA6160" w:rsidRPr="004F2D3D" w:rsidRDefault="00DA6160" w:rsidP="00DA6160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65C14738" w14:textId="77777777" w:rsidR="00DA6160" w:rsidRPr="004F2D3D" w:rsidRDefault="00DA6160" w:rsidP="00DA616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42D61E63" w14:textId="77777777" w:rsidR="00DA6160" w:rsidRPr="004F2D3D" w:rsidRDefault="00DA6160" w:rsidP="00DA6160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B589D26" w14:textId="77777777" w:rsidR="00DA6160" w:rsidRPr="004F2D3D" w:rsidRDefault="00DA6160" w:rsidP="00DA616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19184D7" w14:textId="77777777" w:rsidR="00DA6160" w:rsidRPr="004F2D3D" w:rsidRDefault="00DA6160" w:rsidP="00DA6160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6A1CAE7" w14:textId="77777777" w:rsidR="00DA6160" w:rsidRPr="004F2D3D" w:rsidRDefault="00DA6160" w:rsidP="00DA6160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7F1CC7F" w14:textId="77777777" w:rsidR="00DA6160" w:rsidRPr="004F2D3D" w:rsidRDefault="00DA6160" w:rsidP="00DA6160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223EFB81" w14:textId="77777777" w:rsidR="00DA6160" w:rsidRPr="004F2D3D" w:rsidRDefault="00DA6160" w:rsidP="00DA616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54355C2" w14:textId="77777777" w:rsidR="00DA6160" w:rsidRPr="004F2D3D" w:rsidRDefault="00DA6160" w:rsidP="00DA6160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633DE1C5" w14:textId="77777777" w:rsidR="00DA6160" w:rsidRPr="004F2D3D" w:rsidRDefault="00DA6160" w:rsidP="00DA616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580B2ACA" w14:textId="77777777" w:rsidR="00DA6160" w:rsidRPr="004F2D3D" w:rsidRDefault="00DA6160" w:rsidP="00DA6160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3F757A9F" w14:textId="77777777" w:rsidR="00DA6160" w:rsidRPr="004F2D3D" w:rsidRDefault="00DA6160" w:rsidP="00DA616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18EE0D8A" w14:textId="77777777" w:rsidR="00DA6160" w:rsidRPr="004F2D3D" w:rsidRDefault="00DA6160" w:rsidP="00DA6160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7F8A308F" w14:textId="77777777" w:rsidR="00DA6160" w:rsidRPr="004F2D3D" w:rsidRDefault="00DA6160" w:rsidP="00DA6160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375DE73" w14:textId="77777777" w:rsidR="00DA6160" w:rsidRPr="004F2D3D" w:rsidRDefault="00DA6160" w:rsidP="00DA6160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0BE3CF67" w14:textId="77777777" w:rsidR="00DA6160" w:rsidRPr="004F2D3D" w:rsidRDefault="00DA6160" w:rsidP="00DA6160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3D984C01" w14:textId="77777777" w:rsidR="00DA6160" w:rsidRDefault="00DA6160" w:rsidP="00DA6160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6A894F0" w14:textId="77777777" w:rsidR="00DA6160" w:rsidRPr="004F2D3D" w:rsidRDefault="00DA6160" w:rsidP="00DA6160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C66751B" w14:textId="77777777" w:rsidR="00DA6160" w:rsidRDefault="00DA6160" w:rsidP="00DA6160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61A7764E" w14:textId="77777777" w:rsidR="00DA6160" w:rsidRPr="004F2D3D" w:rsidRDefault="00DA6160" w:rsidP="00DA6160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707284F2" w14:textId="77777777" w:rsidR="00DA6160" w:rsidRPr="004F2D3D" w:rsidRDefault="00DA6160" w:rsidP="00DA6160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7463265B" w14:textId="77777777" w:rsidR="00DA6160" w:rsidRPr="004F2D3D" w:rsidRDefault="00DA6160" w:rsidP="00DA6160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1AC3675F" w14:textId="77777777" w:rsidR="00DA6160" w:rsidRPr="004F2D3D" w:rsidRDefault="00DA6160" w:rsidP="00DA6160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DA6160" w:rsidRPr="004F2D3D" w14:paraId="0647F1DA" w14:textId="77777777" w:rsidTr="00D072F6">
        <w:tc>
          <w:tcPr>
            <w:tcW w:w="2430" w:type="dxa"/>
            <w:shd w:val="clear" w:color="auto" w:fill="auto"/>
          </w:tcPr>
          <w:p w14:paraId="2D3AA025" w14:textId="77777777" w:rsidR="00DA6160" w:rsidRPr="004F2D3D" w:rsidRDefault="00DA6160" w:rsidP="00DA6160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3D1E7672" w14:textId="77777777" w:rsidR="00DA6160" w:rsidRPr="004F2D3D" w:rsidRDefault="00DA6160" w:rsidP="00DA616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54B2C66F" w14:textId="77777777" w:rsidR="00DA6160" w:rsidRPr="004F2D3D" w:rsidRDefault="00DA6160" w:rsidP="00DA6160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973740D" w14:textId="77777777" w:rsidR="00DA6160" w:rsidRPr="004F2D3D" w:rsidRDefault="00DA6160" w:rsidP="00DA616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D380DDD" w14:textId="77777777" w:rsidR="00DA6160" w:rsidRPr="004F2D3D" w:rsidRDefault="00DA6160" w:rsidP="00DA6160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A78836B" w14:textId="77777777" w:rsidR="00DA6160" w:rsidRPr="004F2D3D" w:rsidRDefault="00DA6160" w:rsidP="00DA6160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C567930" w14:textId="77777777" w:rsidR="00DA6160" w:rsidRPr="004F2D3D" w:rsidRDefault="00DA6160" w:rsidP="00DA6160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5C73EDB1" w14:textId="77777777" w:rsidR="00DA6160" w:rsidRPr="004F2D3D" w:rsidRDefault="00DA6160" w:rsidP="00DA616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6729589" w14:textId="77777777" w:rsidR="00DA6160" w:rsidRPr="004F2D3D" w:rsidRDefault="00DA6160" w:rsidP="00DA6160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54DF9ABC" w14:textId="77777777" w:rsidR="00DA6160" w:rsidRPr="004F2D3D" w:rsidRDefault="00DA6160" w:rsidP="00DA616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214002B4" w14:textId="77777777" w:rsidR="00DA6160" w:rsidRPr="004F2D3D" w:rsidRDefault="00DA6160" w:rsidP="00DA6160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2FB47627" w14:textId="77777777" w:rsidR="00DA6160" w:rsidRPr="004F2D3D" w:rsidRDefault="00DA6160" w:rsidP="00DA616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392589F0" w14:textId="77777777" w:rsidR="00DA6160" w:rsidRPr="004F2D3D" w:rsidRDefault="00DA6160" w:rsidP="00DA6160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702998DF" w14:textId="77777777" w:rsidR="00DA6160" w:rsidRPr="004F2D3D" w:rsidRDefault="00DA6160" w:rsidP="00DA6160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06DA974E" w14:textId="77777777" w:rsidR="00DA6160" w:rsidRPr="004F2D3D" w:rsidRDefault="00DA6160" w:rsidP="00DA6160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0AEB3B38" w14:textId="77777777" w:rsidR="00DA6160" w:rsidRPr="004F2D3D" w:rsidRDefault="00DA6160" w:rsidP="00DA6160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7D4B8970" w14:textId="77777777" w:rsidR="00DA6160" w:rsidRDefault="00DA6160" w:rsidP="00DA6160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5E4936F" w14:textId="77777777" w:rsidR="00DA6160" w:rsidRPr="004F2D3D" w:rsidRDefault="00DA6160" w:rsidP="00DA6160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CF8EC01" w14:textId="77777777" w:rsidR="00DA6160" w:rsidRDefault="00DA6160" w:rsidP="00DA6160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3482C4AC" w14:textId="77777777" w:rsidR="00DA6160" w:rsidRPr="004F2D3D" w:rsidRDefault="00DA6160" w:rsidP="00DA6160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7BFB9F4" w14:textId="77777777" w:rsidR="00DA6160" w:rsidRPr="004F2D3D" w:rsidRDefault="00DA6160" w:rsidP="00DA6160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314D7359" w14:textId="77777777" w:rsidR="00DA6160" w:rsidRPr="004F2D3D" w:rsidRDefault="00DA6160" w:rsidP="00DA6160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034EEF88" w14:textId="77777777" w:rsidR="00DA6160" w:rsidRPr="004F2D3D" w:rsidRDefault="00DA6160" w:rsidP="00DA6160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DA6160" w:rsidRPr="004F2D3D" w14:paraId="71BC58CC" w14:textId="77777777" w:rsidTr="00D072F6">
        <w:tc>
          <w:tcPr>
            <w:tcW w:w="2430" w:type="dxa"/>
            <w:shd w:val="clear" w:color="auto" w:fill="auto"/>
            <w:vAlign w:val="bottom"/>
          </w:tcPr>
          <w:p w14:paraId="0511F864" w14:textId="77777777" w:rsidR="00DA6160" w:rsidRPr="004F2D3D" w:rsidRDefault="00DA6160" w:rsidP="00DA6160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lastRenderedPageBreak/>
              <w:t>บริษัทย่อย (ต่อ)</w:t>
            </w:r>
          </w:p>
        </w:tc>
        <w:tc>
          <w:tcPr>
            <w:tcW w:w="114" w:type="dxa"/>
            <w:shd w:val="clear" w:color="auto" w:fill="auto"/>
          </w:tcPr>
          <w:p w14:paraId="1D72D6DE" w14:textId="77777777" w:rsidR="00DA6160" w:rsidRPr="004F2D3D" w:rsidRDefault="00DA6160" w:rsidP="00DA616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59A9C183" w14:textId="77777777" w:rsidR="00DA6160" w:rsidRPr="004F2D3D" w:rsidRDefault="00DA6160" w:rsidP="00DA6160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071A7A3" w14:textId="77777777" w:rsidR="00DA6160" w:rsidRPr="004F2D3D" w:rsidRDefault="00DA6160" w:rsidP="00DA616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3390B62" w14:textId="77777777" w:rsidR="00DA6160" w:rsidRPr="004F2D3D" w:rsidRDefault="00DA6160" w:rsidP="00DA6160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76690C" w14:textId="77777777" w:rsidR="00DA6160" w:rsidRPr="004F2D3D" w:rsidRDefault="00DA6160" w:rsidP="00DA616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FA8BEE9" w14:textId="77777777" w:rsidR="00DA6160" w:rsidRPr="004F2D3D" w:rsidRDefault="00DA6160" w:rsidP="00DA6160">
            <w:pPr>
              <w:tabs>
                <w:tab w:val="decimal" w:pos="54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67B0E169" w14:textId="77777777" w:rsidR="00DA6160" w:rsidRPr="004F2D3D" w:rsidRDefault="00DA6160" w:rsidP="00DA616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07C46126" w14:textId="77777777" w:rsidR="00DA6160" w:rsidRPr="004F2D3D" w:rsidRDefault="00DA6160" w:rsidP="00DA6160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13CFA6C7" w14:textId="77777777" w:rsidR="00DA6160" w:rsidRPr="004F2D3D" w:rsidRDefault="00DA6160" w:rsidP="00DA616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203DEE12" w14:textId="77777777" w:rsidR="00DA6160" w:rsidRPr="004F2D3D" w:rsidRDefault="00DA6160" w:rsidP="00DA6160">
            <w:pPr>
              <w:tabs>
                <w:tab w:val="decimal" w:pos="65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02E2F0D9" w14:textId="77777777" w:rsidR="00DA6160" w:rsidRPr="004F2D3D" w:rsidRDefault="00DA6160" w:rsidP="00DA616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573E732C" w14:textId="77777777" w:rsidR="00DA6160" w:rsidRPr="004F2D3D" w:rsidRDefault="00DA6160" w:rsidP="00DA6160">
            <w:pPr>
              <w:tabs>
                <w:tab w:val="decimal" w:pos="80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11D53DA0" w14:textId="77777777" w:rsidR="00DA6160" w:rsidRPr="004F2D3D" w:rsidRDefault="00DA6160" w:rsidP="00DA616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3CA9D70D" w14:textId="77777777" w:rsidR="00DA6160" w:rsidRPr="004F2D3D" w:rsidRDefault="00DA6160" w:rsidP="00DA6160">
            <w:pPr>
              <w:tabs>
                <w:tab w:val="decimal" w:pos="72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5AABE2D7" w14:textId="77777777" w:rsidR="00DA6160" w:rsidRPr="004F2D3D" w:rsidRDefault="00DA6160" w:rsidP="00DA6160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0F2A3923" w14:textId="77777777" w:rsidR="00DA6160" w:rsidRPr="004F2D3D" w:rsidRDefault="00DA6160" w:rsidP="00DA6160">
            <w:pPr>
              <w:tabs>
                <w:tab w:val="decimal" w:pos="89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1DE9DD3" w14:textId="77777777" w:rsidR="00DA6160" w:rsidRPr="004F2D3D" w:rsidRDefault="00DA6160" w:rsidP="00DA6160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45984A4" w14:textId="77777777" w:rsidR="00DA6160" w:rsidRPr="004F2D3D" w:rsidRDefault="00DA6160" w:rsidP="00DA6160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69424B03" w14:textId="77777777" w:rsidR="00DA6160" w:rsidRPr="004F2D3D" w:rsidRDefault="00DA6160" w:rsidP="00DA6160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2F449E36" w14:textId="77777777" w:rsidR="00DA6160" w:rsidRPr="004F2D3D" w:rsidRDefault="00DA6160" w:rsidP="00DA6160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76765B93" w14:textId="77777777" w:rsidR="00DA6160" w:rsidRPr="004F2D3D" w:rsidRDefault="00DA6160" w:rsidP="00DA6160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35A40E10" w14:textId="77777777" w:rsidR="00DA6160" w:rsidRPr="004F2D3D" w:rsidRDefault="00DA6160" w:rsidP="00DA6160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DA6160" w:rsidRPr="004F2D3D" w14:paraId="55D2F524" w14:textId="77777777" w:rsidTr="00D072F6">
        <w:tc>
          <w:tcPr>
            <w:tcW w:w="2430" w:type="dxa"/>
            <w:shd w:val="clear" w:color="auto" w:fill="auto"/>
          </w:tcPr>
          <w:p w14:paraId="61A773E8" w14:textId="3CE55200" w:rsidR="00DA6160" w:rsidRPr="004F2D3D" w:rsidRDefault="00705CCB" w:rsidP="00DA6160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บริษัท เมืองอัจฉริยะ ทีพีไอ</w:t>
            </w:r>
            <w:r w:rsidR="00927E3E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="0074609D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จำกัด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(เดิมชื่อ </w:t>
            </w:r>
            <w:r w:rsidR="00DA6160"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ทีพีไอ</w:t>
            </w:r>
            <w:r w:rsidR="00927E3E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="00DA6160"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โพลีน เพาเวอร์ (สงขลา)</w:t>
            </w:r>
            <w:r w:rsidR="00927E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DA6160"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จำกัด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)</w:t>
            </w:r>
          </w:p>
        </w:tc>
        <w:tc>
          <w:tcPr>
            <w:tcW w:w="114" w:type="dxa"/>
            <w:shd w:val="clear" w:color="auto" w:fill="auto"/>
          </w:tcPr>
          <w:p w14:paraId="70167766" w14:textId="77777777" w:rsidR="00DA6160" w:rsidRPr="004F2D3D" w:rsidRDefault="00DA6160" w:rsidP="00DA616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28EF8861" w14:textId="6EB99057" w:rsidR="00DA6160" w:rsidRPr="004F2D3D" w:rsidRDefault="00705CCB" w:rsidP="00DA6160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ดำเนินธุจกิจเกี่ยวกับชุมชนและนิคมอุตสาหกรรมทุกประเภท</w:t>
            </w:r>
            <w:r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br/>
            </w:r>
            <w:r w:rsidR="00DA6160"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084FC2B0" w14:textId="77777777" w:rsidR="00DA6160" w:rsidRPr="004F2D3D" w:rsidRDefault="00DA6160" w:rsidP="00DA616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6EC9E6B" w14:textId="0A5FE440" w:rsidR="00DA6160" w:rsidRPr="004F2D3D" w:rsidRDefault="00890AAB" w:rsidP="00DA6160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866FD2" w14:textId="77777777" w:rsidR="00DA6160" w:rsidRPr="004F2D3D" w:rsidRDefault="00DA6160" w:rsidP="00DA6160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67CBC5B" w14:textId="77777777" w:rsidR="00DA6160" w:rsidRPr="004F2D3D" w:rsidRDefault="00DA6160" w:rsidP="00DA6160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81" w:type="dxa"/>
            <w:shd w:val="clear" w:color="auto" w:fill="auto"/>
          </w:tcPr>
          <w:p w14:paraId="6A52CCA4" w14:textId="77777777" w:rsidR="00DA6160" w:rsidRPr="004F2D3D" w:rsidRDefault="00DA6160" w:rsidP="00DA616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0581AAC4" w14:textId="0D23E808" w:rsidR="00DA6160" w:rsidRPr="004F2D3D" w:rsidRDefault="00890AAB" w:rsidP="00DA6160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72" w:type="dxa"/>
            <w:shd w:val="clear" w:color="auto" w:fill="auto"/>
          </w:tcPr>
          <w:p w14:paraId="5A80C5FE" w14:textId="77777777" w:rsidR="00DA6160" w:rsidRPr="004F2D3D" w:rsidRDefault="00DA6160" w:rsidP="00DA616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938823C" w14:textId="77777777" w:rsidR="00DA6160" w:rsidRPr="004F2D3D" w:rsidRDefault="00DA6160" w:rsidP="00DA6160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27E8ECEC" w14:textId="77777777" w:rsidR="00DA6160" w:rsidRPr="004F2D3D" w:rsidRDefault="00DA6160" w:rsidP="00DA616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DD5EB42" w14:textId="50B8FCC5" w:rsidR="00DA6160" w:rsidRPr="004F2D3D" w:rsidRDefault="00890AAB" w:rsidP="00DA6160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56" w:type="dxa"/>
            <w:shd w:val="clear" w:color="auto" w:fill="auto"/>
          </w:tcPr>
          <w:p w14:paraId="02AF0E6F" w14:textId="77777777" w:rsidR="00DA6160" w:rsidRPr="004F2D3D" w:rsidRDefault="00DA6160" w:rsidP="00DA6160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0C9686E" w14:textId="77777777" w:rsidR="00DA6160" w:rsidRPr="004F2D3D" w:rsidRDefault="00DA6160" w:rsidP="00DA6160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5" w:type="dxa"/>
            <w:shd w:val="clear" w:color="auto" w:fill="auto"/>
          </w:tcPr>
          <w:p w14:paraId="19B80EF8" w14:textId="77777777" w:rsidR="00DA6160" w:rsidRPr="004F2D3D" w:rsidRDefault="00DA6160" w:rsidP="00DA6160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452303C1" w14:textId="01680BD1" w:rsidR="00DA6160" w:rsidRPr="004F2D3D" w:rsidRDefault="00890AAB" w:rsidP="00DA6160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958</w:t>
            </w:r>
          </w:p>
        </w:tc>
        <w:tc>
          <w:tcPr>
            <w:tcW w:w="90" w:type="dxa"/>
            <w:shd w:val="clear" w:color="auto" w:fill="auto"/>
          </w:tcPr>
          <w:p w14:paraId="6B53DDC6" w14:textId="77777777" w:rsidR="00DA6160" w:rsidRPr="004F2D3D" w:rsidRDefault="00DA6160" w:rsidP="00DA6160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B6FECE5" w14:textId="03766EE0" w:rsidR="00DA6160" w:rsidRPr="004F2D3D" w:rsidRDefault="00DA6160" w:rsidP="00DA6160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960</w:t>
            </w:r>
          </w:p>
        </w:tc>
        <w:tc>
          <w:tcPr>
            <w:tcW w:w="72" w:type="dxa"/>
            <w:shd w:val="clear" w:color="auto" w:fill="auto"/>
          </w:tcPr>
          <w:p w14:paraId="5FDFB953" w14:textId="77777777" w:rsidR="00DA6160" w:rsidRPr="004F2D3D" w:rsidRDefault="00DA6160" w:rsidP="00DA6160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24D57E78" w14:textId="7D93ED94" w:rsidR="00DA6160" w:rsidRPr="004F2D3D" w:rsidRDefault="00890AAB" w:rsidP="00DA6160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D6188DA" w14:textId="77777777" w:rsidR="00DA6160" w:rsidRPr="004F2D3D" w:rsidRDefault="00DA6160" w:rsidP="00DA6160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11CBE312" w14:textId="77777777" w:rsidR="00DA6160" w:rsidRPr="004F2D3D" w:rsidRDefault="00DA6160" w:rsidP="00DA6160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DA6160" w:rsidRPr="004F2D3D" w14:paraId="511EF2D7" w14:textId="77777777" w:rsidTr="00D072F6">
        <w:tc>
          <w:tcPr>
            <w:tcW w:w="2430" w:type="dxa"/>
            <w:shd w:val="clear" w:color="auto" w:fill="auto"/>
          </w:tcPr>
          <w:p w14:paraId="19134A7C" w14:textId="77777777" w:rsidR="00DA6160" w:rsidRPr="004F2D3D" w:rsidRDefault="00DA6160" w:rsidP="00DA6160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114" w:type="dxa"/>
            <w:shd w:val="clear" w:color="auto" w:fill="auto"/>
          </w:tcPr>
          <w:p w14:paraId="141D39D0" w14:textId="77777777" w:rsidR="00DA6160" w:rsidRPr="004F2D3D" w:rsidRDefault="00DA6160" w:rsidP="00DA616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403F8DF8" w14:textId="77777777" w:rsidR="00DA6160" w:rsidRPr="004F2D3D" w:rsidRDefault="00DA6160" w:rsidP="00DA6160">
            <w:pPr>
              <w:pStyle w:val="Bo-Blankline"/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ประกอบกิจการ</w:t>
            </w:r>
            <w:r w:rsidRPr="004F2D3D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  <w:t>ผลิต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ไฟฟ้าจากพลังงานแสงอาทิตย์ 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61363FC7" w14:textId="77777777" w:rsidR="00DA6160" w:rsidRPr="004F2D3D" w:rsidRDefault="00DA6160" w:rsidP="00DA616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939A994" w14:textId="15082F14" w:rsidR="00DA6160" w:rsidRPr="004F2D3D" w:rsidRDefault="00890AAB" w:rsidP="00DA6160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2B8F5F" w14:textId="77777777" w:rsidR="00DA6160" w:rsidRPr="004F2D3D" w:rsidRDefault="00DA6160" w:rsidP="00DA6160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6280C0D" w14:textId="77777777" w:rsidR="00DA6160" w:rsidRPr="004F2D3D" w:rsidRDefault="00DA6160" w:rsidP="00DA6160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81" w:type="dxa"/>
            <w:shd w:val="clear" w:color="auto" w:fill="auto"/>
          </w:tcPr>
          <w:p w14:paraId="49630EB6" w14:textId="77777777" w:rsidR="00DA6160" w:rsidRPr="004F2D3D" w:rsidRDefault="00DA6160" w:rsidP="00DA616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78383A99" w14:textId="2A52E976" w:rsidR="00DA6160" w:rsidRPr="004F2D3D" w:rsidRDefault="00890AAB" w:rsidP="00DA6160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72" w:type="dxa"/>
            <w:shd w:val="clear" w:color="auto" w:fill="auto"/>
          </w:tcPr>
          <w:p w14:paraId="202D01A9" w14:textId="77777777" w:rsidR="00DA6160" w:rsidRPr="004F2D3D" w:rsidRDefault="00DA6160" w:rsidP="00DA616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79A57074" w14:textId="77777777" w:rsidR="00DA6160" w:rsidRPr="004F2D3D" w:rsidRDefault="00DA6160" w:rsidP="00DA6160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5AD81DF5" w14:textId="77777777" w:rsidR="00DA6160" w:rsidRPr="004F2D3D" w:rsidRDefault="00DA6160" w:rsidP="00DA616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300217BF" w14:textId="1BC05E96" w:rsidR="00DA6160" w:rsidRPr="004F2D3D" w:rsidRDefault="00890AAB" w:rsidP="00DA6160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56" w:type="dxa"/>
            <w:shd w:val="clear" w:color="auto" w:fill="auto"/>
          </w:tcPr>
          <w:p w14:paraId="5B55C8C3" w14:textId="77777777" w:rsidR="00DA6160" w:rsidRPr="004F2D3D" w:rsidRDefault="00DA6160" w:rsidP="00DA6160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0503BA88" w14:textId="77777777" w:rsidR="00DA6160" w:rsidRPr="004F2D3D" w:rsidRDefault="00DA6160" w:rsidP="00DA6160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5" w:type="dxa"/>
            <w:shd w:val="clear" w:color="auto" w:fill="auto"/>
          </w:tcPr>
          <w:p w14:paraId="7B17B723" w14:textId="77777777" w:rsidR="00DA6160" w:rsidRPr="004F2D3D" w:rsidRDefault="00DA6160" w:rsidP="00DA6160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57D9C1B5" w14:textId="7077751D" w:rsidR="00DA6160" w:rsidRPr="004F2D3D" w:rsidRDefault="00890AAB" w:rsidP="00DA6160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958</w:t>
            </w:r>
          </w:p>
        </w:tc>
        <w:tc>
          <w:tcPr>
            <w:tcW w:w="90" w:type="dxa"/>
            <w:shd w:val="clear" w:color="auto" w:fill="auto"/>
          </w:tcPr>
          <w:p w14:paraId="57E930AB" w14:textId="77777777" w:rsidR="00DA6160" w:rsidRPr="004F2D3D" w:rsidRDefault="00DA6160" w:rsidP="00DA6160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7FCE9E3" w14:textId="71884C62" w:rsidR="00DA6160" w:rsidRPr="004F2D3D" w:rsidRDefault="00DA6160" w:rsidP="00DA6160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959</w:t>
            </w:r>
          </w:p>
        </w:tc>
        <w:tc>
          <w:tcPr>
            <w:tcW w:w="72" w:type="dxa"/>
            <w:shd w:val="clear" w:color="auto" w:fill="auto"/>
          </w:tcPr>
          <w:p w14:paraId="2CA5742B" w14:textId="77777777" w:rsidR="00DA6160" w:rsidRPr="004F2D3D" w:rsidRDefault="00DA6160" w:rsidP="00DA6160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62667321" w14:textId="2F0E4027" w:rsidR="00DA6160" w:rsidRPr="004F2D3D" w:rsidRDefault="00890AAB" w:rsidP="00DA6160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0F5BAD35" w14:textId="77777777" w:rsidR="00DA6160" w:rsidRPr="004F2D3D" w:rsidRDefault="00DA6160" w:rsidP="00DA6160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4B10732A" w14:textId="77777777" w:rsidR="00DA6160" w:rsidRPr="004F2D3D" w:rsidRDefault="00DA6160" w:rsidP="00DA6160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DA6160" w:rsidRPr="004F2D3D" w14:paraId="12C07248" w14:textId="77777777" w:rsidTr="00D072F6">
        <w:tc>
          <w:tcPr>
            <w:tcW w:w="2430" w:type="dxa"/>
            <w:shd w:val="clear" w:color="auto" w:fill="auto"/>
          </w:tcPr>
          <w:p w14:paraId="2B57011E" w14:textId="77777777" w:rsidR="00DA6160" w:rsidRPr="004F2D3D" w:rsidRDefault="00DA6160" w:rsidP="00DA6160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ทีพีไอ พลังลม จำกัด</w:t>
            </w:r>
          </w:p>
        </w:tc>
        <w:tc>
          <w:tcPr>
            <w:tcW w:w="114" w:type="dxa"/>
            <w:shd w:val="clear" w:color="auto" w:fill="auto"/>
          </w:tcPr>
          <w:p w14:paraId="43D29BAA" w14:textId="77777777" w:rsidR="00DA6160" w:rsidRPr="004F2D3D" w:rsidRDefault="00DA6160" w:rsidP="00DA616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01AA9257" w14:textId="77777777" w:rsidR="00DA6160" w:rsidRPr="004F2D3D" w:rsidRDefault="00DA6160" w:rsidP="00DA6160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ประกอบกิจการ</w:t>
            </w:r>
            <w:r w:rsidRPr="004F2D3D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  <w:t>ผลิต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ไฟฟ้าจาก</w:t>
            </w:r>
            <w:r w:rsidRPr="004F2D3D">
              <w:rPr>
                <w:rFonts w:asciiTheme="majorBidi" w:hAnsiTheme="majorBidi" w:cstheme="majorBidi"/>
                <w:spacing w:val="-2"/>
                <w:sz w:val="27"/>
                <w:szCs w:val="27"/>
                <w:cs/>
                <w:lang w:val="en-US"/>
              </w:rPr>
              <w:t>พลังงานลม</w:t>
            </w:r>
            <w:r>
              <w:rPr>
                <w:rFonts w:asciiTheme="majorBidi" w:hAnsiTheme="majorBidi" w:cstheme="majorBidi"/>
                <w:spacing w:val="-2"/>
                <w:sz w:val="27"/>
                <w:szCs w:val="27"/>
                <w:cs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pacing w:val="-2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07BCD552" w14:textId="77777777" w:rsidR="00DA6160" w:rsidRPr="004F2D3D" w:rsidRDefault="00DA6160" w:rsidP="00DA616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25069BA" w14:textId="028B7305" w:rsidR="00DA6160" w:rsidRPr="004F2D3D" w:rsidRDefault="00890AAB" w:rsidP="00DA6160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F50B96" w14:textId="77777777" w:rsidR="00DA6160" w:rsidRPr="004F2D3D" w:rsidRDefault="00DA6160" w:rsidP="00DA6160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0CA29FA" w14:textId="77777777" w:rsidR="00DA6160" w:rsidRPr="004F2D3D" w:rsidRDefault="00DA6160" w:rsidP="00DA6160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81" w:type="dxa"/>
            <w:shd w:val="clear" w:color="auto" w:fill="auto"/>
          </w:tcPr>
          <w:p w14:paraId="66B8FCF0" w14:textId="77777777" w:rsidR="00DA6160" w:rsidRPr="004F2D3D" w:rsidRDefault="00DA6160" w:rsidP="00DA616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1CC67F7" w14:textId="19A7CE4E" w:rsidR="00DA6160" w:rsidRPr="004F2D3D" w:rsidRDefault="00890AAB" w:rsidP="00DA6160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72" w:type="dxa"/>
            <w:shd w:val="clear" w:color="auto" w:fill="auto"/>
          </w:tcPr>
          <w:p w14:paraId="79BD5FCB" w14:textId="77777777" w:rsidR="00DA6160" w:rsidRPr="004F2D3D" w:rsidRDefault="00DA6160" w:rsidP="00DA616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7110F29E" w14:textId="77777777" w:rsidR="00DA6160" w:rsidRPr="004F2D3D" w:rsidRDefault="00DA6160" w:rsidP="00DA6160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32388B9D" w14:textId="77777777" w:rsidR="00DA6160" w:rsidRPr="004F2D3D" w:rsidRDefault="00DA6160" w:rsidP="00DA616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3E50D562" w14:textId="6A5FAC64" w:rsidR="00DA6160" w:rsidRPr="004F2D3D" w:rsidRDefault="00890AAB" w:rsidP="00DA6160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56" w:type="dxa"/>
            <w:shd w:val="clear" w:color="auto" w:fill="auto"/>
          </w:tcPr>
          <w:p w14:paraId="3E16F827" w14:textId="77777777" w:rsidR="00DA6160" w:rsidRPr="004F2D3D" w:rsidRDefault="00DA6160" w:rsidP="00DA6160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23ACB0F" w14:textId="77777777" w:rsidR="00DA6160" w:rsidRPr="004F2D3D" w:rsidRDefault="00DA6160" w:rsidP="00DA6160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5" w:type="dxa"/>
            <w:shd w:val="clear" w:color="auto" w:fill="auto"/>
          </w:tcPr>
          <w:p w14:paraId="748CBE96" w14:textId="77777777" w:rsidR="00DA6160" w:rsidRPr="004F2D3D" w:rsidRDefault="00DA6160" w:rsidP="00DA6160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56786CEA" w14:textId="68D57BFA" w:rsidR="00DA6160" w:rsidRPr="004F2D3D" w:rsidRDefault="00890AAB" w:rsidP="00DA6160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958</w:t>
            </w:r>
          </w:p>
        </w:tc>
        <w:tc>
          <w:tcPr>
            <w:tcW w:w="90" w:type="dxa"/>
            <w:shd w:val="clear" w:color="auto" w:fill="auto"/>
          </w:tcPr>
          <w:p w14:paraId="64F7208D" w14:textId="77777777" w:rsidR="00DA6160" w:rsidRPr="004F2D3D" w:rsidRDefault="00DA6160" w:rsidP="00DA6160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7A8AF5D" w14:textId="14E7309C" w:rsidR="00DA6160" w:rsidRPr="004F2D3D" w:rsidRDefault="00DA6160" w:rsidP="00DA6160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959</w:t>
            </w:r>
          </w:p>
        </w:tc>
        <w:tc>
          <w:tcPr>
            <w:tcW w:w="72" w:type="dxa"/>
            <w:shd w:val="clear" w:color="auto" w:fill="auto"/>
          </w:tcPr>
          <w:p w14:paraId="1D5C8371" w14:textId="77777777" w:rsidR="00DA6160" w:rsidRPr="004F2D3D" w:rsidRDefault="00DA6160" w:rsidP="00DA6160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012B34E3" w14:textId="50BFD589" w:rsidR="00DA6160" w:rsidRPr="004F2D3D" w:rsidRDefault="00890AAB" w:rsidP="00DA6160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719889BB" w14:textId="77777777" w:rsidR="00DA6160" w:rsidRPr="004F2D3D" w:rsidRDefault="00DA6160" w:rsidP="00DA6160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03E8BDA7" w14:textId="77777777" w:rsidR="00DA6160" w:rsidRPr="004F2D3D" w:rsidRDefault="00DA6160" w:rsidP="00DA6160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DA6160" w:rsidRPr="004F2D3D" w14:paraId="302A456B" w14:textId="77777777" w:rsidTr="00D072F6">
        <w:tc>
          <w:tcPr>
            <w:tcW w:w="2430" w:type="dxa"/>
            <w:shd w:val="clear" w:color="auto" w:fill="auto"/>
          </w:tcPr>
          <w:p w14:paraId="7BECF9FC" w14:textId="77777777" w:rsidR="00DA6160" w:rsidRPr="004F2D3D" w:rsidRDefault="00DA6160" w:rsidP="00DA6160">
            <w:pPr>
              <w:spacing w:line="340" w:lineRule="exact"/>
              <w:ind w:left="4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4" w:type="dxa"/>
            <w:shd w:val="clear" w:color="auto" w:fill="auto"/>
          </w:tcPr>
          <w:p w14:paraId="4D3F43D7" w14:textId="77777777" w:rsidR="00DA6160" w:rsidRPr="004F2D3D" w:rsidRDefault="00DA6160" w:rsidP="00DA616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0F1A5C5C" w14:textId="77777777" w:rsidR="00DA6160" w:rsidRPr="004F2D3D" w:rsidRDefault="00DA6160" w:rsidP="00DA616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155F351" w14:textId="77777777" w:rsidR="00DA6160" w:rsidRPr="004F2D3D" w:rsidRDefault="00DA6160" w:rsidP="00DA616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9641F40" w14:textId="77777777" w:rsidR="00DA6160" w:rsidRPr="004F2D3D" w:rsidRDefault="00DA6160" w:rsidP="00DA6160">
            <w:pPr>
              <w:tabs>
                <w:tab w:val="decimal" w:pos="103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10FB643" w14:textId="77777777" w:rsidR="00DA6160" w:rsidRPr="004F2D3D" w:rsidRDefault="00DA6160" w:rsidP="00DA616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2D00FBF" w14:textId="77777777" w:rsidR="00DA6160" w:rsidRPr="004F2D3D" w:rsidRDefault="00DA6160" w:rsidP="00DA6160">
            <w:pPr>
              <w:tabs>
                <w:tab w:val="decimal" w:pos="103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02F8B8FB" w14:textId="77777777" w:rsidR="00DA6160" w:rsidRPr="004F2D3D" w:rsidRDefault="00DA6160" w:rsidP="00DA616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1ADD1735" w14:textId="77777777" w:rsidR="00DA6160" w:rsidRPr="004F2D3D" w:rsidRDefault="00DA6160" w:rsidP="00DA6160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2ED00233" w14:textId="77777777" w:rsidR="00DA6160" w:rsidRPr="004F2D3D" w:rsidRDefault="00DA6160" w:rsidP="00DA616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7CF12854" w14:textId="77777777" w:rsidR="00DA6160" w:rsidRPr="004F2D3D" w:rsidRDefault="00DA6160" w:rsidP="00DA6160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4AA51B7F" w14:textId="77777777" w:rsidR="00DA6160" w:rsidRPr="004F2D3D" w:rsidRDefault="00DA6160" w:rsidP="00DA616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1CB014" w14:textId="5441DBA3" w:rsidR="00DA6160" w:rsidRPr="004F2D3D" w:rsidRDefault="00890AAB" w:rsidP="00DA6160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324,446</w:t>
            </w:r>
          </w:p>
        </w:tc>
        <w:tc>
          <w:tcPr>
            <w:tcW w:w="56" w:type="dxa"/>
            <w:shd w:val="clear" w:color="auto" w:fill="auto"/>
          </w:tcPr>
          <w:p w14:paraId="569BBA0B" w14:textId="77777777" w:rsidR="00DA6160" w:rsidRPr="004F2D3D" w:rsidRDefault="00DA6160" w:rsidP="00DA6160">
            <w:pPr>
              <w:tabs>
                <w:tab w:val="left" w:pos="540"/>
                <w:tab w:val="decimal" w:pos="929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3D1C7A" w14:textId="77777777" w:rsidR="00DA6160" w:rsidRPr="004F2D3D" w:rsidRDefault="00DA6160" w:rsidP="00DA6160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328,403</w:t>
            </w:r>
          </w:p>
        </w:tc>
        <w:tc>
          <w:tcPr>
            <w:tcW w:w="95" w:type="dxa"/>
            <w:shd w:val="clear" w:color="auto" w:fill="auto"/>
          </w:tcPr>
          <w:p w14:paraId="567A3E0C" w14:textId="77777777" w:rsidR="00DA6160" w:rsidRPr="004F2D3D" w:rsidRDefault="00DA6160" w:rsidP="00DA6160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AB4860" w14:textId="189CC603" w:rsidR="00DA6160" w:rsidRPr="004F2D3D" w:rsidRDefault="00890AAB" w:rsidP="00DA6160">
            <w:pPr>
              <w:tabs>
                <w:tab w:val="decimal" w:pos="980"/>
              </w:tabs>
              <w:spacing w:line="340" w:lineRule="exact"/>
              <w:ind w:left="-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331,124</w:t>
            </w:r>
          </w:p>
        </w:tc>
        <w:tc>
          <w:tcPr>
            <w:tcW w:w="90" w:type="dxa"/>
            <w:shd w:val="clear" w:color="auto" w:fill="auto"/>
          </w:tcPr>
          <w:p w14:paraId="08044194" w14:textId="77777777" w:rsidR="00DA6160" w:rsidRPr="004F2D3D" w:rsidRDefault="00DA6160" w:rsidP="00DA6160">
            <w:pPr>
              <w:tabs>
                <w:tab w:val="decimal" w:pos="720"/>
                <w:tab w:val="decimal" w:pos="864"/>
              </w:tabs>
              <w:spacing w:line="340" w:lineRule="exact"/>
              <w:ind w:left="-43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46ECF" w14:textId="535713A1" w:rsidR="00DA6160" w:rsidRPr="00967690" w:rsidRDefault="00DA6160" w:rsidP="00DA6160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331,820</w:t>
            </w:r>
          </w:p>
        </w:tc>
        <w:tc>
          <w:tcPr>
            <w:tcW w:w="72" w:type="dxa"/>
            <w:shd w:val="clear" w:color="auto" w:fill="auto"/>
          </w:tcPr>
          <w:p w14:paraId="102BBCD7" w14:textId="77777777" w:rsidR="00DA6160" w:rsidRPr="004F2D3D" w:rsidRDefault="00DA6160" w:rsidP="00DA6160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F83C13" w14:textId="6A6FB98A" w:rsidR="00DA6160" w:rsidRPr="004F2D3D" w:rsidRDefault="00890AAB" w:rsidP="00DA6160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6625990A" w14:textId="77777777" w:rsidR="00DA6160" w:rsidRPr="004F2D3D" w:rsidRDefault="00DA6160" w:rsidP="00DA6160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6D0374" w14:textId="77777777" w:rsidR="00DA6160" w:rsidRPr="00436903" w:rsidRDefault="00DA6160" w:rsidP="00DA6160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43690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</w:tr>
    </w:tbl>
    <w:p w14:paraId="30CF1825" w14:textId="77777777" w:rsidR="00383FA0" w:rsidRPr="00B005EB" w:rsidRDefault="00383FA0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78E3B661" w14:textId="77777777" w:rsidR="0074609D" w:rsidRDefault="0074609D" w:rsidP="00B005EB">
      <w:pPr>
        <w:ind w:left="45" w:hanging="18"/>
        <w:rPr>
          <w:rFonts w:asciiTheme="majorBidi" w:hAnsiTheme="majorBidi" w:cstheme="majorBidi"/>
          <w:sz w:val="30"/>
          <w:szCs w:val="30"/>
        </w:rPr>
      </w:pPr>
    </w:p>
    <w:p w14:paraId="702D048C" w14:textId="4489E359" w:rsidR="00B005EB" w:rsidRDefault="00B005EB" w:rsidP="00B005EB">
      <w:pPr>
        <w:ind w:left="45" w:hanging="18"/>
        <w:rPr>
          <w:rFonts w:asciiTheme="majorBidi" w:hAnsiTheme="majorBidi" w:cstheme="majorBidi"/>
          <w:sz w:val="30"/>
          <w:szCs w:val="30"/>
        </w:rPr>
      </w:pPr>
      <w:r w:rsidRPr="0075724C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ดังนั้นจึงไม่มีราคาที่เปิดเผยต่อสาธารณะ</w:t>
      </w:r>
    </w:p>
    <w:p w14:paraId="15632B72" w14:textId="77777777" w:rsidR="0075724C" w:rsidRPr="0075724C" w:rsidRDefault="0075724C" w:rsidP="00B005EB">
      <w:pPr>
        <w:ind w:left="45" w:hanging="18"/>
        <w:rPr>
          <w:rFonts w:asciiTheme="majorBidi" w:hAnsiTheme="majorBidi" w:cstheme="majorBidi"/>
          <w:sz w:val="20"/>
          <w:szCs w:val="20"/>
        </w:rPr>
      </w:pPr>
    </w:p>
    <w:p w14:paraId="4AD8CA73" w14:textId="3BF86483" w:rsidR="00383FA0" w:rsidRPr="0075724C" w:rsidRDefault="0075724C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5724C">
        <w:rPr>
          <w:rFonts w:asciiTheme="majorBidi" w:hAnsiTheme="majorBidi" w:cstheme="majorBidi"/>
          <w:sz w:val="30"/>
          <w:szCs w:val="30"/>
        </w:rPr>
        <w:t>*</w:t>
      </w:r>
      <w:r w:rsidRPr="0075724C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75724C">
        <w:rPr>
          <w:rFonts w:asciiTheme="majorBidi" w:hAnsiTheme="majorBidi" w:cstheme="majorBidi"/>
          <w:sz w:val="30"/>
          <w:szCs w:val="30"/>
        </w:rPr>
        <w:t xml:space="preserve">TPI </w:t>
      </w:r>
      <w:proofErr w:type="spellStart"/>
      <w:r w:rsidRPr="0075724C">
        <w:rPr>
          <w:rFonts w:asciiTheme="majorBidi" w:hAnsiTheme="majorBidi" w:cstheme="majorBidi"/>
          <w:sz w:val="30"/>
          <w:szCs w:val="30"/>
        </w:rPr>
        <w:t>Polene</w:t>
      </w:r>
      <w:proofErr w:type="spellEnd"/>
      <w:r w:rsidRPr="0075724C">
        <w:rPr>
          <w:rFonts w:asciiTheme="majorBidi" w:hAnsiTheme="majorBidi" w:cstheme="majorBidi"/>
          <w:sz w:val="30"/>
          <w:szCs w:val="30"/>
        </w:rPr>
        <w:t xml:space="preserve"> Power Investment Co., Ltd. </w:t>
      </w:r>
      <w:r w:rsidRPr="0075724C">
        <w:rPr>
          <w:rFonts w:asciiTheme="majorBidi" w:hAnsiTheme="majorBidi" w:cstheme="majorBidi"/>
          <w:sz w:val="30"/>
          <w:szCs w:val="30"/>
          <w:cs/>
        </w:rPr>
        <w:t>ได้โอนเงินคงเหลือในบัญชีคืนบริษัทแม่แล้ว จึงทำการรับรู้</w:t>
      </w:r>
      <w:r w:rsidR="00626073">
        <w:rPr>
          <w:rFonts w:asciiTheme="majorBidi" w:hAnsiTheme="majorBidi" w:cstheme="majorBidi" w:hint="cs"/>
          <w:sz w:val="30"/>
          <w:szCs w:val="30"/>
          <w:cs/>
        </w:rPr>
        <w:t>กำไร</w:t>
      </w:r>
      <w:r w:rsidRPr="0075724C">
        <w:rPr>
          <w:rFonts w:asciiTheme="majorBidi" w:hAnsiTheme="majorBidi" w:cstheme="majorBidi"/>
          <w:sz w:val="30"/>
          <w:szCs w:val="30"/>
          <w:cs/>
        </w:rPr>
        <w:t>จากการลงทุนดังกล่าว</w:t>
      </w:r>
    </w:p>
    <w:p w14:paraId="1997A4EE" w14:textId="77777777" w:rsidR="0075724C" w:rsidRDefault="0075724C" w:rsidP="00704738">
      <w:pPr>
        <w:ind w:left="45" w:hanging="18"/>
        <w:rPr>
          <w:rFonts w:ascii="Angsana New" w:hAnsi="Angsana New"/>
          <w:sz w:val="30"/>
          <w:szCs w:val="30"/>
        </w:rPr>
      </w:pPr>
    </w:p>
    <w:p w14:paraId="06A2D295" w14:textId="6FEAB110" w:rsidR="0075724C" w:rsidRPr="00704738" w:rsidRDefault="0075724C" w:rsidP="00704738">
      <w:pPr>
        <w:ind w:left="45" w:hanging="18"/>
        <w:rPr>
          <w:rFonts w:ascii="Angsana New" w:hAnsi="Angsana New"/>
          <w:sz w:val="30"/>
          <w:szCs w:val="30"/>
        </w:rPr>
        <w:sectPr w:rsidR="0075724C" w:rsidRPr="00704738" w:rsidSect="00383FA0">
          <w:pgSz w:w="16834" w:h="11909" w:orient="landscape" w:code="9"/>
          <w:pgMar w:top="1166" w:right="691" w:bottom="1152" w:left="1166" w:header="706" w:footer="706" w:gutter="0"/>
          <w:cols w:space="737"/>
          <w:docGrid w:linePitch="360"/>
        </w:sectPr>
      </w:pPr>
    </w:p>
    <w:p w14:paraId="716AF9F1" w14:textId="068DAFC4" w:rsidR="00BB6F61" w:rsidRPr="00AE0BB7" w:rsidRDefault="00F356C1" w:rsidP="00BB6F61">
      <w:pPr>
        <w:pStyle w:val="Caption"/>
        <w:ind w:left="567" w:hanging="567"/>
      </w:pPr>
      <w:r w:rsidRPr="00AE0BB7">
        <w:rPr>
          <w:cs/>
        </w:rPr>
        <w:lastRenderedPageBreak/>
        <w:t>ที่ดิน อาคารและอุปกรณ์</w:t>
      </w:r>
    </w:p>
    <w:p w14:paraId="7DE8446B" w14:textId="77777777" w:rsidR="00EB712A" w:rsidRPr="00CF1B09" w:rsidRDefault="00EB712A" w:rsidP="008B5FE8">
      <w:pPr>
        <w:pStyle w:val="Bo-Blankline"/>
        <w:rPr>
          <w:cs/>
          <w:lang w:val="en-US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89"/>
        <w:gridCol w:w="861"/>
        <w:gridCol w:w="1530"/>
        <w:gridCol w:w="180"/>
        <w:gridCol w:w="1620"/>
      </w:tblGrid>
      <w:tr w:rsidR="00E31BBD" w:rsidRPr="00297E5F" w14:paraId="210F433D" w14:textId="77777777" w:rsidTr="007A7AC4">
        <w:trPr>
          <w:cantSplit/>
          <w:tblHeader/>
        </w:trPr>
        <w:tc>
          <w:tcPr>
            <w:tcW w:w="4989" w:type="dxa"/>
            <w:vAlign w:val="bottom"/>
          </w:tcPr>
          <w:p w14:paraId="6C7B4192" w14:textId="3CE7E6D7" w:rsidR="00E31BBD" w:rsidRPr="00297E5F" w:rsidRDefault="00E31BBD" w:rsidP="007A7AC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val="en-US"/>
              </w:rPr>
            </w:pPr>
            <w:r w:rsidRPr="007467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297E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5113E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297E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5113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5113E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  <w:r w:rsidRPr="00297E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861" w:type="dxa"/>
            <w:vAlign w:val="bottom"/>
          </w:tcPr>
          <w:p w14:paraId="4F8F618B" w14:textId="77777777" w:rsidR="00E31BBD" w:rsidRPr="000B5F9A" w:rsidRDefault="00E31BBD" w:rsidP="007A7AC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highlight w:val="cyan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A9DF3BA" w14:textId="77777777" w:rsidR="00E31BBD" w:rsidRPr="00297E5F" w:rsidRDefault="00E31BBD" w:rsidP="007A7AC4">
            <w:pPr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7E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297E5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297E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89C056E" w14:textId="77777777" w:rsidR="00E31BBD" w:rsidRPr="00297E5F" w:rsidRDefault="00E31BBD" w:rsidP="007A7AC4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4892528" w14:textId="77777777" w:rsidR="00E31BBD" w:rsidRPr="00297E5F" w:rsidRDefault="00E31BBD" w:rsidP="007A7AC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297E5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  <w:p w14:paraId="1C631AFE" w14:textId="77777777" w:rsidR="00E31BBD" w:rsidRPr="00297E5F" w:rsidRDefault="00E31BBD" w:rsidP="007A7AC4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</w:rPr>
            </w:pPr>
            <w:r w:rsidRPr="00297E5F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E31BBD" w:rsidRPr="00297E5F" w14:paraId="7D76DEDD" w14:textId="77777777" w:rsidTr="007A7AC4">
        <w:trPr>
          <w:cantSplit/>
        </w:trPr>
        <w:tc>
          <w:tcPr>
            <w:tcW w:w="4989" w:type="dxa"/>
          </w:tcPr>
          <w:p w14:paraId="61934124" w14:textId="77777777" w:rsidR="00E31BBD" w:rsidRPr="00746722" w:rsidRDefault="00E31BBD" w:rsidP="007A7AC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861" w:type="dxa"/>
          </w:tcPr>
          <w:p w14:paraId="6936F4F1" w14:textId="77777777" w:rsidR="00E31BBD" w:rsidRPr="00297E5F" w:rsidRDefault="00E31BBD" w:rsidP="007A7AC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7C5FACD8" w14:textId="77777777" w:rsidR="00E31BBD" w:rsidRPr="00297E5F" w:rsidRDefault="00E31BBD" w:rsidP="007A7AC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97E5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297E5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54256" w:rsidRPr="00297E5F" w14:paraId="313719EC" w14:textId="77777777" w:rsidTr="007A7AC4">
        <w:trPr>
          <w:cantSplit/>
        </w:trPr>
        <w:tc>
          <w:tcPr>
            <w:tcW w:w="4989" w:type="dxa"/>
          </w:tcPr>
          <w:p w14:paraId="24D0EB7E" w14:textId="033A62A3" w:rsidR="00854256" w:rsidRPr="00297E5F" w:rsidRDefault="00854256" w:rsidP="007A7AC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7E5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861" w:type="dxa"/>
          </w:tcPr>
          <w:p w14:paraId="7DE6F7EB" w14:textId="77777777" w:rsidR="00854256" w:rsidRPr="00297E5F" w:rsidRDefault="00854256" w:rsidP="007A7AC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0C1E696" w14:textId="1D0D5553" w:rsidR="00854256" w:rsidRPr="00297E5F" w:rsidRDefault="00890AAB" w:rsidP="007A7AC4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3,579,458</w:t>
            </w:r>
          </w:p>
        </w:tc>
        <w:tc>
          <w:tcPr>
            <w:tcW w:w="180" w:type="dxa"/>
          </w:tcPr>
          <w:p w14:paraId="49B7D7D7" w14:textId="77777777" w:rsidR="00854256" w:rsidRPr="00297E5F" w:rsidRDefault="00854256" w:rsidP="007A7AC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CE03AA8" w14:textId="132B7F32" w:rsidR="00854256" w:rsidRPr="00297E5F" w:rsidRDefault="00890AAB" w:rsidP="007A7AC4">
            <w:pPr>
              <w:pStyle w:val="acctfourfigures"/>
              <w:tabs>
                <w:tab w:val="clear" w:pos="765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3,579,458</w:t>
            </w:r>
          </w:p>
        </w:tc>
      </w:tr>
    </w:tbl>
    <w:p w14:paraId="77DFF85E" w14:textId="77777777" w:rsidR="005A0B83" w:rsidRPr="005A0B83" w:rsidRDefault="005A0B83" w:rsidP="005A0B8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7EA841" w14:textId="7734AA27" w:rsidR="00FC6716" w:rsidRDefault="00FC6716" w:rsidP="00FC6716">
      <w:pPr>
        <w:pStyle w:val="Caption"/>
        <w:ind w:left="900" w:hanging="900"/>
      </w:pPr>
      <w:r w:rsidRPr="00AE0BB7">
        <w:rPr>
          <w:rFonts w:hint="cs"/>
          <w:cs/>
        </w:rPr>
        <w:t>หุ้นกู้</w:t>
      </w:r>
    </w:p>
    <w:p w14:paraId="3A708517" w14:textId="15A3BA97" w:rsidR="00E31BBD" w:rsidRPr="00E31BBD" w:rsidRDefault="00E31BBD" w:rsidP="00E31BBD">
      <w:pPr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4539DF23" w14:textId="76D304CC" w:rsidR="00E31BBD" w:rsidRDefault="00E31BBD" w:rsidP="00E31B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1BB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113EE">
        <w:rPr>
          <w:rFonts w:asciiTheme="majorBidi" w:hAnsiTheme="majorBidi" w:cstheme="majorBidi"/>
          <w:sz w:val="30"/>
          <w:szCs w:val="30"/>
        </w:rPr>
        <w:t xml:space="preserve">30 </w:t>
      </w:r>
      <w:r w:rsidR="005113EE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E31B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31BBD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E31BBD">
        <w:rPr>
          <w:rFonts w:asciiTheme="majorBidi" w:hAnsiTheme="majorBidi" w:cstheme="majorBidi"/>
          <w:sz w:val="30"/>
          <w:szCs w:val="30"/>
        </w:rPr>
        <w:t xml:space="preserve"> </w:t>
      </w:r>
      <w:r w:rsidR="009D24CB" w:rsidRPr="009D24CB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E31BBD">
        <w:rPr>
          <w:rFonts w:asciiTheme="majorBidi" w:hAnsiTheme="majorBidi" w:cstheme="majorBidi"/>
          <w:sz w:val="30"/>
          <w:szCs w:val="30"/>
          <w:cs/>
        </w:rPr>
        <w:t xml:space="preserve">บริษัทมีหุ้นกู้ไม่มีประกัน ชนิดระบุชื่อผู้ถือ ไม่ด้อยสิทธิ และมีผู้แทนผู้ถือหุ้นกู้ ชำระดอกเบี้ยทุก </w:t>
      </w:r>
      <w:r w:rsidRPr="00E31BBD">
        <w:rPr>
          <w:rFonts w:asciiTheme="majorBidi" w:hAnsiTheme="majorBidi" w:cstheme="majorBidi"/>
          <w:sz w:val="30"/>
          <w:szCs w:val="30"/>
        </w:rPr>
        <w:t xml:space="preserve">3 </w:t>
      </w:r>
      <w:r w:rsidRPr="00E31BBD">
        <w:rPr>
          <w:rFonts w:asciiTheme="majorBidi" w:hAnsiTheme="majorBidi" w:cstheme="majorBidi"/>
          <w:sz w:val="30"/>
          <w:szCs w:val="30"/>
          <w:cs/>
        </w:rPr>
        <w:t xml:space="preserve">เดือน มูลค่ารวม </w:t>
      </w:r>
      <w:r w:rsidR="00D8206B">
        <w:rPr>
          <w:rFonts w:asciiTheme="majorBidi" w:hAnsiTheme="majorBidi" w:cstheme="majorBidi"/>
          <w:sz w:val="30"/>
          <w:szCs w:val="30"/>
          <w:lang w:val="en-US"/>
        </w:rPr>
        <w:t>20,21</w:t>
      </w:r>
      <w:r w:rsidR="00232AC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E31BBD">
        <w:rPr>
          <w:rFonts w:asciiTheme="majorBidi" w:hAnsiTheme="majorBidi" w:cstheme="majorBidi"/>
          <w:sz w:val="30"/>
          <w:szCs w:val="30"/>
        </w:rPr>
        <w:t xml:space="preserve"> </w:t>
      </w:r>
      <w:r w:rsidRPr="00E31BBD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9D24CB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D8206B">
        <w:rPr>
          <w:rFonts w:asciiTheme="majorBidi" w:hAnsiTheme="majorBidi" w:cstheme="majorBidi"/>
          <w:sz w:val="30"/>
          <w:szCs w:val="30"/>
          <w:lang w:val="en-US"/>
        </w:rPr>
        <w:t>20,21</w:t>
      </w:r>
      <w:r w:rsidR="00232AC5">
        <w:rPr>
          <w:rFonts w:asciiTheme="majorBidi" w:hAnsiTheme="majorBidi" w:cstheme="majorBidi"/>
          <w:sz w:val="30"/>
          <w:szCs w:val="30"/>
          <w:lang w:val="en-US"/>
        </w:rPr>
        <w:t>9</w:t>
      </w:r>
      <w:r w:rsidR="009D24C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D24C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ล้านบาท ตามลำดับ </w:t>
      </w:r>
      <w:r w:rsidRPr="00E31BBD">
        <w:rPr>
          <w:rFonts w:asciiTheme="majorBidi" w:hAnsiTheme="majorBidi" w:cstheme="majorBidi"/>
          <w:sz w:val="30"/>
          <w:szCs w:val="30"/>
          <w:cs/>
        </w:rPr>
        <w:t>(</w:t>
      </w:r>
      <w:r w:rsidRPr="00196AF2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196AF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196AF2">
        <w:rPr>
          <w:rFonts w:asciiTheme="majorBidi" w:hAnsiTheme="majorBidi" w:cstheme="majorBidi"/>
          <w:i/>
          <w:iCs/>
          <w:sz w:val="30"/>
          <w:szCs w:val="30"/>
        </w:rPr>
        <w:t xml:space="preserve">2564: 15,524 </w:t>
      </w:r>
      <w:r w:rsidRPr="00196AF2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9D24CB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และ </w:t>
      </w:r>
      <w:r w:rsidR="009D24CB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15,524 </w:t>
      </w:r>
      <w:r w:rsidR="009D24CB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</w:t>
      </w:r>
      <w:r w:rsidR="0024468A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</w:t>
      </w:r>
      <w:r w:rsidR="009D24CB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ตามลำดับ</w:t>
      </w:r>
      <w:r w:rsidRPr="00E31BBD">
        <w:rPr>
          <w:rFonts w:asciiTheme="majorBidi" w:hAnsiTheme="majorBidi" w:cstheme="majorBidi"/>
          <w:sz w:val="30"/>
          <w:szCs w:val="30"/>
          <w:cs/>
        </w:rPr>
        <w:t>) ดังนี้</w:t>
      </w:r>
    </w:p>
    <w:p w14:paraId="00DB5408" w14:textId="77777777" w:rsidR="00E31BBD" w:rsidRPr="00E31BBD" w:rsidRDefault="00E31BBD" w:rsidP="00E31BBD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27"/>
        <w:gridCol w:w="793"/>
        <w:gridCol w:w="270"/>
        <w:gridCol w:w="1170"/>
        <w:gridCol w:w="270"/>
        <w:gridCol w:w="1080"/>
        <w:gridCol w:w="270"/>
        <w:gridCol w:w="1080"/>
        <w:gridCol w:w="236"/>
        <w:gridCol w:w="1114"/>
        <w:gridCol w:w="236"/>
        <w:gridCol w:w="936"/>
      </w:tblGrid>
      <w:tr w:rsidR="00E31BBD" w:rsidRPr="00744476" w14:paraId="38826C82" w14:textId="77777777" w:rsidTr="007A7AC4">
        <w:tc>
          <w:tcPr>
            <w:tcW w:w="1727" w:type="dxa"/>
          </w:tcPr>
          <w:p w14:paraId="3ABD05AD" w14:textId="77777777" w:rsidR="00E31BBD" w:rsidRPr="00744476" w:rsidRDefault="00E31BBD" w:rsidP="007A7AC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93" w:type="dxa"/>
          </w:tcPr>
          <w:p w14:paraId="008F9166" w14:textId="77777777" w:rsidR="00E31BBD" w:rsidRPr="00744476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1EC9977A" w14:textId="77777777" w:rsidR="00E31BBD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92" w:type="dxa"/>
            <w:gridSpan w:val="9"/>
          </w:tcPr>
          <w:p w14:paraId="36C4D73F" w14:textId="4ECD2D39" w:rsidR="00E31BBD" w:rsidRPr="00532769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327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E31BBD" w:rsidRPr="00744476" w14:paraId="6B2EC9C1" w14:textId="77777777" w:rsidTr="007A7AC4">
        <w:tc>
          <w:tcPr>
            <w:tcW w:w="1727" w:type="dxa"/>
          </w:tcPr>
          <w:p w14:paraId="7E89867F" w14:textId="77777777" w:rsidR="00E31BBD" w:rsidRPr="00744476" w:rsidRDefault="00E31BBD" w:rsidP="007A7AC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93" w:type="dxa"/>
          </w:tcPr>
          <w:p w14:paraId="7CF9BD14" w14:textId="77777777" w:rsidR="00E31BBD" w:rsidRPr="00744476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13D7ADB7" w14:textId="77777777" w:rsidR="00E31BBD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70" w:type="dxa"/>
            <w:gridSpan w:val="5"/>
          </w:tcPr>
          <w:p w14:paraId="54300C49" w14:textId="7CB0D52C" w:rsidR="00E31BBD" w:rsidRPr="00E31BBD" w:rsidRDefault="005113EE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30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กันยายน</w:t>
            </w:r>
            <w:r w:rsidR="00E31BBD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E31BBD" w:rsidRPr="00FF2FC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="00E31BBD" w:rsidRPr="00D67C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="00E31BBD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E31BB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236" w:type="dxa"/>
          </w:tcPr>
          <w:p w14:paraId="52543F4F" w14:textId="77777777" w:rsidR="00E31BBD" w:rsidRPr="00744476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050D9E08" w14:textId="77777777" w:rsidR="00E31BBD" w:rsidRPr="00744476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767454B2" w14:textId="77777777" w:rsidR="00E31BBD" w:rsidRPr="00744476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</w:tcPr>
          <w:p w14:paraId="67E22EEB" w14:textId="77777777" w:rsidR="00E31BBD" w:rsidRPr="00744476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E31BBD" w:rsidRPr="00744476" w14:paraId="37E8806A" w14:textId="77777777" w:rsidTr="007A7AC4">
        <w:tc>
          <w:tcPr>
            <w:tcW w:w="1727" w:type="dxa"/>
          </w:tcPr>
          <w:p w14:paraId="7CFEEFE3" w14:textId="77777777" w:rsidR="00E31BBD" w:rsidRDefault="00E31BBD" w:rsidP="007A7AC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5B45E48E" w14:textId="77777777" w:rsidR="00E31BBD" w:rsidRDefault="00E31BBD" w:rsidP="007A7AC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235DF6A0" w14:textId="77777777" w:rsidR="00E31BBD" w:rsidRPr="00744476" w:rsidRDefault="00E31BBD" w:rsidP="007A7AC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วันที่ออก</w:t>
            </w:r>
          </w:p>
        </w:tc>
        <w:tc>
          <w:tcPr>
            <w:tcW w:w="793" w:type="dxa"/>
          </w:tcPr>
          <w:p w14:paraId="66CB2633" w14:textId="77777777" w:rsidR="00E31BBD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1A8556B6" w14:textId="77777777" w:rsidR="00E31BBD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085C31FA" w14:textId="77777777" w:rsidR="00E31BBD" w:rsidRPr="00744476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2B56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270" w:type="dxa"/>
          </w:tcPr>
          <w:p w14:paraId="53F5FD97" w14:textId="77777777" w:rsidR="00E31BBD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1F0E656C" w14:textId="77777777" w:rsidR="00E31BBD" w:rsidRPr="001E050E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0655925E" w14:textId="77777777" w:rsidR="00E31BBD" w:rsidRPr="00744476" w:rsidRDefault="00E31BBD" w:rsidP="007A7A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BDCC11F" w14:textId="77777777" w:rsidR="00E31BBD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EE972BD" w14:textId="77777777" w:rsidR="00E31BBD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CE3AA81" w14:textId="77777777" w:rsidR="00E31BBD" w:rsidRPr="001E050E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ระยะยาว</w:t>
            </w:r>
          </w:p>
        </w:tc>
        <w:tc>
          <w:tcPr>
            <w:tcW w:w="270" w:type="dxa"/>
          </w:tcPr>
          <w:p w14:paraId="2510FBCB" w14:textId="77777777" w:rsidR="00E31BBD" w:rsidRPr="00744476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179867ED" w14:textId="77777777" w:rsidR="00E31BBD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CD7A605" w14:textId="77777777" w:rsidR="00E31BBD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808ED21" w14:textId="77777777" w:rsidR="00E31BBD" w:rsidRPr="001E050E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</w:tcPr>
          <w:p w14:paraId="597DC043" w14:textId="77777777" w:rsidR="00E31BBD" w:rsidRPr="00744476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4845A9CC" w14:textId="3956096B" w:rsidR="00E31BBD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4B41175" w14:textId="77777777" w:rsidR="00782500" w:rsidRDefault="00782500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1AB70CB" w14:textId="24645D25" w:rsidR="00E31BBD" w:rsidRPr="00744476" w:rsidRDefault="00E31BBD" w:rsidP="0078250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912DFB5" w14:textId="77777777" w:rsidR="00E31BBD" w:rsidRPr="00744476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</w:tcPr>
          <w:p w14:paraId="041CF2EE" w14:textId="77777777" w:rsidR="00E31BBD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5A05592" w14:textId="77777777" w:rsidR="00E31BBD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2FFBC52" w14:textId="77777777" w:rsidR="00E31BBD" w:rsidRPr="00744476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</w:tr>
      <w:tr w:rsidR="00E31BBD" w:rsidRPr="00744476" w14:paraId="394928F5" w14:textId="77777777" w:rsidTr="007A7AC4">
        <w:tc>
          <w:tcPr>
            <w:tcW w:w="1727" w:type="dxa"/>
          </w:tcPr>
          <w:p w14:paraId="6D932830" w14:textId="77777777" w:rsidR="00E31BBD" w:rsidRPr="00744476" w:rsidRDefault="00E31BBD" w:rsidP="007A7AC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93" w:type="dxa"/>
          </w:tcPr>
          <w:p w14:paraId="4179B6CB" w14:textId="77777777" w:rsidR="00E31BBD" w:rsidRPr="002E2B56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75665F3D" w14:textId="77777777" w:rsidR="00E31BBD" w:rsidRPr="00744476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870" w:type="dxa"/>
            <w:gridSpan w:val="5"/>
          </w:tcPr>
          <w:p w14:paraId="73608AAA" w14:textId="77777777" w:rsidR="00E31BBD" w:rsidRPr="00532769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  <w:lang w:val="en-US"/>
              </w:rPr>
              <w:t>(พันบาท)</w:t>
            </w:r>
          </w:p>
        </w:tc>
        <w:tc>
          <w:tcPr>
            <w:tcW w:w="236" w:type="dxa"/>
          </w:tcPr>
          <w:p w14:paraId="59B47DFD" w14:textId="77777777" w:rsidR="00E31BBD" w:rsidRPr="00744476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7C5231D7" w14:textId="77352F15" w:rsidR="00E31BBD" w:rsidRPr="00744476" w:rsidRDefault="00782500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(</w:t>
            </w:r>
            <w:r w:rsidRPr="00B560D7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784F0AA0" w14:textId="77777777" w:rsidR="00E31BBD" w:rsidRPr="00744476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</w:tcPr>
          <w:p w14:paraId="0B579058" w14:textId="77777777" w:rsidR="00E31BBD" w:rsidRPr="00744476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0E0CEA" w:rsidRPr="00744476" w14:paraId="4A901199" w14:textId="77777777" w:rsidTr="007A7AC4">
        <w:tc>
          <w:tcPr>
            <w:tcW w:w="1727" w:type="dxa"/>
          </w:tcPr>
          <w:p w14:paraId="46B50031" w14:textId="06D3B6D0" w:rsidR="000E0CEA" w:rsidRPr="00744476" w:rsidRDefault="000E0CEA" w:rsidP="000E0CEA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9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2562</w:t>
            </w:r>
          </w:p>
        </w:tc>
        <w:tc>
          <w:tcPr>
            <w:tcW w:w="793" w:type="dxa"/>
          </w:tcPr>
          <w:p w14:paraId="28D532B1" w14:textId="77777777" w:rsidR="000E0CEA" w:rsidRPr="00744476" w:rsidRDefault="000E0CEA" w:rsidP="000E0CE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16067071" w14:textId="77777777" w:rsidR="000E0CEA" w:rsidRDefault="000E0CEA" w:rsidP="000E0CE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014651D" w14:textId="1C5C1DE2" w:rsidR="000E0CEA" w:rsidRPr="00744476" w:rsidRDefault="000E0CEA" w:rsidP="000E0CEA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7977B6A4" w14:textId="77777777" w:rsidR="000E0CEA" w:rsidRPr="00744476" w:rsidRDefault="000E0CEA" w:rsidP="000E0CE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0A698C2" w14:textId="6012BBBD" w:rsidR="000E0CEA" w:rsidRPr="00744476" w:rsidRDefault="000E0CEA" w:rsidP="000E0CE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3F029A" w14:textId="77777777" w:rsidR="000E0CEA" w:rsidRPr="00744476" w:rsidRDefault="000E0CEA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653834C" w14:textId="561D8639" w:rsidR="000E0CEA" w:rsidRPr="00744476" w:rsidRDefault="000E0CEA" w:rsidP="000E0CEA">
            <w:pPr>
              <w:tabs>
                <w:tab w:val="decimal" w:pos="900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1CE0C62D" w14:textId="77777777" w:rsidR="000E0CEA" w:rsidRPr="00744476" w:rsidRDefault="000E0CEA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761F7A15" w14:textId="082A8F69" w:rsidR="000E0CEA" w:rsidRPr="00744476" w:rsidRDefault="000E0CEA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3.50</w:t>
            </w:r>
          </w:p>
        </w:tc>
        <w:tc>
          <w:tcPr>
            <w:tcW w:w="236" w:type="dxa"/>
          </w:tcPr>
          <w:p w14:paraId="309B75FF" w14:textId="77777777" w:rsidR="000E0CEA" w:rsidRPr="00744476" w:rsidRDefault="000E0CEA" w:rsidP="000E0CE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570A8B55" w14:textId="14050145" w:rsidR="000E0CEA" w:rsidRPr="00744476" w:rsidRDefault="000E0CEA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726A1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 w:rsidRPr="007726A1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 w:rsidRPr="007726A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7726A1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</w:tr>
      <w:tr w:rsidR="000E0CEA" w:rsidRPr="00744476" w14:paraId="0F0056A9" w14:textId="77777777" w:rsidTr="007A7AC4">
        <w:tc>
          <w:tcPr>
            <w:tcW w:w="1727" w:type="dxa"/>
          </w:tcPr>
          <w:p w14:paraId="13FFECA2" w14:textId="6BAD0395" w:rsidR="000E0CEA" w:rsidRDefault="000E0CEA" w:rsidP="000E0CEA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19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793" w:type="dxa"/>
          </w:tcPr>
          <w:p w14:paraId="5C25B25B" w14:textId="77777777" w:rsidR="000E0CEA" w:rsidRPr="00744476" w:rsidRDefault="000E0CEA" w:rsidP="000E0CE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2D382D0B" w14:textId="77777777" w:rsidR="000E0CEA" w:rsidRDefault="000E0CEA" w:rsidP="000E0CE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F24CC9F" w14:textId="14F31AE1" w:rsidR="000E0CEA" w:rsidRPr="00744476" w:rsidRDefault="000E0CEA" w:rsidP="000E0CE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CAD07F" w14:textId="77777777" w:rsidR="000E0CEA" w:rsidRPr="00744476" w:rsidRDefault="000E0CEA" w:rsidP="000E0CE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CAD5EB7" w14:textId="70CDCD9F" w:rsidR="000E0CEA" w:rsidRPr="00744476" w:rsidRDefault="000E0CEA" w:rsidP="000E0CEA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221796BB" w14:textId="77777777" w:rsidR="000E0CEA" w:rsidRPr="00744476" w:rsidRDefault="000E0CEA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DFE4E55" w14:textId="030B46BC" w:rsidR="000E0CEA" w:rsidRPr="00744476" w:rsidRDefault="000E0CEA" w:rsidP="000E0CEA">
            <w:pPr>
              <w:tabs>
                <w:tab w:val="decimal" w:pos="900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2010213F" w14:textId="77777777" w:rsidR="000E0CEA" w:rsidRPr="00744476" w:rsidRDefault="000E0CEA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5D825DC" w14:textId="5C6E9F4A" w:rsidR="000E0CEA" w:rsidRDefault="000E0CEA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3.90</w:t>
            </w:r>
          </w:p>
        </w:tc>
        <w:tc>
          <w:tcPr>
            <w:tcW w:w="236" w:type="dxa"/>
          </w:tcPr>
          <w:p w14:paraId="703136B2" w14:textId="77777777" w:rsidR="000E0CEA" w:rsidRPr="00744476" w:rsidRDefault="000E0CEA" w:rsidP="000E0CE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2B0C3956" w14:textId="313481C1" w:rsidR="000E0CEA" w:rsidRDefault="000E0CEA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726A1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 w:rsidRPr="007726A1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</w:t>
            </w:r>
            <w:r w:rsidRPr="007726A1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</w:tr>
      <w:tr w:rsidR="000E0CEA" w:rsidRPr="00744476" w14:paraId="22223D95" w14:textId="77777777" w:rsidTr="007A7AC4">
        <w:tc>
          <w:tcPr>
            <w:tcW w:w="1727" w:type="dxa"/>
          </w:tcPr>
          <w:p w14:paraId="1B0950A3" w14:textId="27C18A7A" w:rsidR="000E0CEA" w:rsidRDefault="000E0CEA" w:rsidP="000E0CEA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793" w:type="dxa"/>
          </w:tcPr>
          <w:p w14:paraId="4F673C61" w14:textId="77777777" w:rsidR="000E0CEA" w:rsidRPr="00744476" w:rsidRDefault="000E0CEA" w:rsidP="000E0CE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468433CC" w14:textId="77777777" w:rsidR="000E0CEA" w:rsidRDefault="000E0CEA" w:rsidP="000E0CE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8C3FBCA" w14:textId="4D5AF0EB" w:rsidR="000E0CEA" w:rsidRPr="00744476" w:rsidRDefault="000E0CEA" w:rsidP="000E0CE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9F56B0" w14:textId="77777777" w:rsidR="000E0CEA" w:rsidRPr="00744476" w:rsidRDefault="000E0CEA" w:rsidP="000E0CE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8CD83C5" w14:textId="105B763D" w:rsidR="000E0CEA" w:rsidRPr="00744476" w:rsidRDefault="000E0CEA" w:rsidP="000E0CEA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4F44CA59" w14:textId="77777777" w:rsidR="000E0CEA" w:rsidRPr="00744476" w:rsidRDefault="000E0CEA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D139180" w14:textId="20037BD5" w:rsidR="000E0CEA" w:rsidRPr="00744476" w:rsidRDefault="000E0CEA" w:rsidP="000E0CEA">
            <w:pPr>
              <w:tabs>
                <w:tab w:val="decimal" w:pos="900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14:paraId="12C194D3" w14:textId="77777777" w:rsidR="000E0CEA" w:rsidRPr="00744476" w:rsidRDefault="000E0CEA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7771468" w14:textId="14EF3FBA" w:rsidR="000E0CEA" w:rsidRDefault="000E0CEA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3.00</w:t>
            </w:r>
          </w:p>
        </w:tc>
        <w:tc>
          <w:tcPr>
            <w:tcW w:w="236" w:type="dxa"/>
          </w:tcPr>
          <w:p w14:paraId="1E56A4A3" w14:textId="77777777" w:rsidR="000E0CEA" w:rsidRPr="00744476" w:rsidRDefault="000E0CEA" w:rsidP="000E0CE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7CF6C64C" w14:textId="5A70684D" w:rsidR="000E0CEA" w:rsidRDefault="000E0CEA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Pr="007726A1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7726A1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  <w:r w:rsidRPr="007726A1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</w:tr>
      <w:tr w:rsidR="000E0CEA" w:rsidRPr="00744476" w14:paraId="24F89CC9" w14:textId="77777777" w:rsidTr="007A7AC4">
        <w:tc>
          <w:tcPr>
            <w:tcW w:w="1727" w:type="dxa"/>
          </w:tcPr>
          <w:p w14:paraId="16A14D3B" w14:textId="6E4E3C1A" w:rsidR="000E0CEA" w:rsidRDefault="000E0CEA" w:rsidP="000E0CEA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12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793" w:type="dxa"/>
          </w:tcPr>
          <w:p w14:paraId="451C8A94" w14:textId="77777777" w:rsidR="000E0CEA" w:rsidRPr="00744476" w:rsidRDefault="000E0CEA" w:rsidP="000E0CE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72FD27CE" w14:textId="77777777" w:rsidR="000E0CEA" w:rsidRDefault="000E0CEA" w:rsidP="000E0CE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4ECF415" w14:textId="34D956A4" w:rsidR="000E0CEA" w:rsidRDefault="000E0CEA" w:rsidP="000E0CE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5CB959" w14:textId="77777777" w:rsidR="000E0CEA" w:rsidRPr="00744476" w:rsidRDefault="000E0CEA" w:rsidP="000E0CE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D3F5E94" w14:textId="4BF36599" w:rsidR="000E0CEA" w:rsidRDefault="000E0CEA" w:rsidP="000E0CEA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70" w:type="dxa"/>
            <w:shd w:val="clear" w:color="auto" w:fill="auto"/>
          </w:tcPr>
          <w:p w14:paraId="231C260A" w14:textId="77777777" w:rsidR="000E0CEA" w:rsidRPr="00744476" w:rsidRDefault="000E0CEA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9EC120C" w14:textId="6905D09E" w:rsidR="000E0CEA" w:rsidRPr="00744476" w:rsidRDefault="000E0CEA" w:rsidP="000E0CEA">
            <w:pPr>
              <w:tabs>
                <w:tab w:val="decimal" w:pos="900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36" w:type="dxa"/>
          </w:tcPr>
          <w:p w14:paraId="407D039E" w14:textId="77777777" w:rsidR="000E0CEA" w:rsidRPr="00744476" w:rsidRDefault="000E0CEA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17009327" w14:textId="0A425ECC" w:rsidR="000E0CEA" w:rsidRDefault="000E0CEA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3.55</w:t>
            </w:r>
          </w:p>
        </w:tc>
        <w:tc>
          <w:tcPr>
            <w:tcW w:w="236" w:type="dxa"/>
          </w:tcPr>
          <w:p w14:paraId="0C19EEFA" w14:textId="77777777" w:rsidR="000E0CEA" w:rsidRPr="00744476" w:rsidRDefault="000E0CEA" w:rsidP="000E0CE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59F19BF3" w14:textId="2914189D" w:rsidR="000E0CEA" w:rsidRDefault="000E0CEA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Pr="007726A1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7726A1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 w:rsidRPr="007726A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7726A1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</w:tr>
      <w:tr w:rsidR="005E13F5" w:rsidRPr="00744476" w14:paraId="78720739" w14:textId="77777777" w:rsidTr="007A7AC4">
        <w:tc>
          <w:tcPr>
            <w:tcW w:w="1727" w:type="dxa"/>
          </w:tcPr>
          <w:p w14:paraId="36D4D8FA" w14:textId="49D4892C" w:rsidR="005E13F5" w:rsidRDefault="004B1DBE" w:rsidP="000E0CEA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793" w:type="dxa"/>
          </w:tcPr>
          <w:p w14:paraId="1E94CCC8" w14:textId="77777777" w:rsidR="005E13F5" w:rsidRPr="00744476" w:rsidRDefault="005E13F5" w:rsidP="000E0CE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4D80E5F4" w14:textId="77777777" w:rsidR="005E13F5" w:rsidRDefault="005E13F5" w:rsidP="000E0CE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5029E8D" w14:textId="799F2BBB" w:rsidR="005E13F5" w:rsidRDefault="004B1DBE" w:rsidP="000E0CE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896A0E" w14:textId="77777777" w:rsidR="005E13F5" w:rsidRPr="00744476" w:rsidRDefault="005E13F5" w:rsidP="000E0CE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2B664F8" w14:textId="40106F3F" w:rsidR="005E13F5" w:rsidRDefault="004B1DBE" w:rsidP="000E0CEA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4,693,000</w:t>
            </w:r>
          </w:p>
        </w:tc>
        <w:tc>
          <w:tcPr>
            <w:tcW w:w="270" w:type="dxa"/>
            <w:shd w:val="clear" w:color="auto" w:fill="auto"/>
          </w:tcPr>
          <w:p w14:paraId="4A4C3551" w14:textId="77777777" w:rsidR="005E13F5" w:rsidRPr="00744476" w:rsidRDefault="005E13F5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8A6393E" w14:textId="270191E9" w:rsidR="005E13F5" w:rsidRDefault="004B1DBE" w:rsidP="000E0CEA">
            <w:pPr>
              <w:tabs>
                <w:tab w:val="decimal" w:pos="900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4,693,000</w:t>
            </w:r>
          </w:p>
        </w:tc>
        <w:tc>
          <w:tcPr>
            <w:tcW w:w="236" w:type="dxa"/>
          </w:tcPr>
          <w:p w14:paraId="4BEEF10A" w14:textId="77777777" w:rsidR="005E13F5" w:rsidRPr="00744476" w:rsidRDefault="005E13F5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8A1ED97" w14:textId="29E9AC6A" w:rsidR="005E13F5" w:rsidRDefault="004B1DBE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4.10</w:t>
            </w:r>
          </w:p>
        </w:tc>
        <w:tc>
          <w:tcPr>
            <w:tcW w:w="236" w:type="dxa"/>
          </w:tcPr>
          <w:p w14:paraId="67249557" w14:textId="77777777" w:rsidR="005E13F5" w:rsidRPr="00744476" w:rsidRDefault="005E13F5" w:rsidP="000E0CE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0182227F" w14:textId="1BACFDFB" w:rsidR="005E13F5" w:rsidRDefault="004B1DBE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E31BBD" w:rsidRPr="00744476" w14:paraId="0D1E0C3A" w14:textId="77777777" w:rsidTr="007A7AC4">
        <w:tc>
          <w:tcPr>
            <w:tcW w:w="1727" w:type="dxa"/>
          </w:tcPr>
          <w:p w14:paraId="70A386E2" w14:textId="77777777" w:rsidR="00E31BBD" w:rsidRPr="0018344E" w:rsidRDefault="00E31BBD" w:rsidP="007A7AC4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18344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793" w:type="dxa"/>
          </w:tcPr>
          <w:p w14:paraId="4C7A9153" w14:textId="4F5D3F31" w:rsidR="00E31BBD" w:rsidRPr="002E2B56" w:rsidRDefault="00772053" w:rsidP="007A7AC4">
            <w:pPr>
              <w:spacing w:line="240" w:lineRule="atLeast"/>
              <w:ind w:left="-130" w:right="-12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10</w:t>
            </w:r>
          </w:p>
        </w:tc>
        <w:tc>
          <w:tcPr>
            <w:tcW w:w="270" w:type="dxa"/>
          </w:tcPr>
          <w:p w14:paraId="1525F57F" w14:textId="77777777" w:rsidR="00E31BBD" w:rsidRDefault="00E31BBD" w:rsidP="007A7AC4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47C288" w14:textId="39005EA4" w:rsidR="00E31BBD" w:rsidRPr="0018344E" w:rsidRDefault="00D8206B" w:rsidP="007A7AC4">
            <w:pPr>
              <w:tabs>
                <w:tab w:val="decimal" w:pos="950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17FEBA7E" w14:textId="77777777" w:rsidR="00E31BBD" w:rsidRPr="0018344E" w:rsidRDefault="00E31BBD" w:rsidP="007A7AC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453A95" w14:textId="0F43C1C0" w:rsidR="00E31BBD" w:rsidRPr="00721122" w:rsidRDefault="00D8206B" w:rsidP="007A7AC4">
            <w:pPr>
              <w:tabs>
                <w:tab w:val="decimal" w:pos="886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16,216,600</w:t>
            </w:r>
          </w:p>
        </w:tc>
        <w:tc>
          <w:tcPr>
            <w:tcW w:w="270" w:type="dxa"/>
            <w:shd w:val="clear" w:color="auto" w:fill="auto"/>
          </w:tcPr>
          <w:p w14:paraId="54E5328E" w14:textId="77777777" w:rsidR="00E31BBD" w:rsidRPr="00721122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155E9" w14:textId="4FFE6B9F" w:rsidR="00E31BBD" w:rsidRPr="00721122" w:rsidRDefault="00D8206B" w:rsidP="007A7AC4">
            <w:pPr>
              <w:tabs>
                <w:tab w:val="decimal" w:pos="900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20,216,600</w:t>
            </w:r>
          </w:p>
        </w:tc>
        <w:tc>
          <w:tcPr>
            <w:tcW w:w="236" w:type="dxa"/>
          </w:tcPr>
          <w:p w14:paraId="34D9D42A" w14:textId="77777777" w:rsidR="00E31BBD" w:rsidRPr="005964F0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1114" w:type="dxa"/>
          </w:tcPr>
          <w:p w14:paraId="23AD274D" w14:textId="77777777" w:rsidR="00E31BBD" w:rsidRPr="005964F0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236" w:type="dxa"/>
          </w:tcPr>
          <w:p w14:paraId="44C978DC" w14:textId="77777777" w:rsidR="00E31BBD" w:rsidRPr="005964F0" w:rsidRDefault="00E31BBD" w:rsidP="007A7AC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936" w:type="dxa"/>
          </w:tcPr>
          <w:p w14:paraId="002E5922" w14:textId="77777777" w:rsidR="00E31BBD" w:rsidRPr="005964F0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</w:tr>
    </w:tbl>
    <w:p w14:paraId="41A03925" w14:textId="2DE2C70D" w:rsidR="005A0B83" w:rsidRDefault="005A0B83" w:rsidP="00E31BBD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FFB14DD" w14:textId="63455528" w:rsidR="005A0B83" w:rsidRDefault="005A0B83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W w:w="91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27"/>
        <w:gridCol w:w="793"/>
        <w:gridCol w:w="270"/>
        <w:gridCol w:w="1170"/>
        <w:gridCol w:w="270"/>
        <w:gridCol w:w="1080"/>
        <w:gridCol w:w="270"/>
        <w:gridCol w:w="1080"/>
        <w:gridCol w:w="236"/>
        <w:gridCol w:w="1114"/>
        <w:gridCol w:w="236"/>
        <w:gridCol w:w="936"/>
      </w:tblGrid>
      <w:tr w:rsidR="009D24CB" w:rsidRPr="00532769" w14:paraId="2CB5CE2E" w14:textId="77777777" w:rsidTr="00185B61">
        <w:tc>
          <w:tcPr>
            <w:tcW w:w="1727" w:type="dxa"/>
          </w:tcPr>
          <w:p w14:paraId="2B9E59F1" w14:textId="77777777" w:rsidR="009D24CB" w:rsidRPr="00744476" w:rsidRDefault="009D24CB" w:rsidP="00185B61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93" w:type="dxa"/>
          </w:tcPr>
          <w:p w14:paraId="74ED3F63" w14:textId="77777777" w:rsidR="009D24CB" w:rsidRPr="00744476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4CA5B070" w14:textId="77777777" w:rsidR="009D24CB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92" w:type="dxa"/>
            <w:gridSpan w:val="9"/>
          </w:tcPr>
          <w:p w14:paraId="0B6E977A" w14:textId="1B0B8AAD" w:rsidR="009D24CB" w:rsidRPr="009D24CB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5327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เฉพาะกิจการ</w:t>
            </w:r>
          </w:p>
        </w:tc>
      </w:tr>
      <w:tr w:rsidR="009D24CB" w:rsidRPr="00744476" w14:paraId="1E787B9E" w14:textId="77777777" w:rsidTr="00185B61">
        <w:tc>
          <w:tcPr>
            <w:tcW w:w="1727" w:type="dxa"/>
          </w:tcPr>
          <w:p w14:paraId="55B390A7" w14:textId="77777777" w:rsidR="009D24CB" w:rsidRPr="00744476" w:rsidRDefault="009D24CB" w:rsidP="00185B61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93" w:type="dxa"/>
          </w:tcPr>
          <w:p w14:paraId="64C13D9E" w14:textId="77777777" w:rsidR="009D24CB" w:rsidRPr="00744476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6465C644" w14:textId="77777777" w:rsidR="009D24CB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70" w:type="dxa"/>
            <w:gridSpan w:val="5"/>
          </w:tcPr>
          <w:p w14:paraId="2F73FFD0" w14:textId="77777777" w:rsidR="009D24CB" w:rsidRPr="00E31BBD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30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กันยายน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FF2FC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Pr="00D67C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236" w:type="dxa"/>
          </w:tcPr>
          <w:p w14:paraId="102991A0" w14:textId="77777777" w:rsidR="009D24CB" w:rsidRPr="00744476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25C47068" w14:textId="77777777" w:rsidR="009D24CB" w:rsidRPr="00744476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7C1911FB" w14:textId="77777777" w:rsidR="009D24CB" w:rsidRPr="00744476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</w:tcPr>
          <w:p w14:paraId="68D3BFF8" w14:textId="77777777" w:rsidR="009D24CB" w:rsidRPr="00744476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9D24CB" w:rsidRPr="00744476" w14:paraId="46F5BF5A" w14:textId="77777777" w:rsidTr="00185B61">
        <w:tc>
          <w:tcPr>
            <w:tcW w:w="1727" w:type="dxa"/>
          </w:tcPr>
          <w:p w14:paraId="0F2B0CCE" w14:textId="77777777" w:rsidR="009D24CB" w:rsidRDefault="009D24CB" w:rsidP="00185B61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0196FB5A" w14:textId="77777777" w:rsidR="009D24CB" w:rsidRDefault="009D24CB" w:rsidP="00185B61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18356E3C" w14:textId="77777777" w:rsidR="009D24CB" w:rsidRPr="00744476" w:rsidRDefault="009D24CB" w:rsidP="00185B61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วันที่ออก</w:t>
            </w:r>
          </w:p>
        </w:tc>
        <w:tc>
          <w:tcPr>
            <w:tcW w:w="793" w:type="dxa"/>
          </w:tcPr>
          <w:p w14:paraId="54D2B2A9" w14:textId="77777777" w:rsidR="009D24CB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321CF1F2" w14:textId="77777777" w:rsidR="009D24CB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1B7AAC54" w14:textId="77777777" w:rsidR="009D24CB" w:rsidRPr="00744476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2B56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270" w:type="dxa"/>
          </w:tcPr>
          <w:p w14:paraId="4C31DD12" w14:textId="77777777" w:rsidR="009D24CB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2FFACB1D" w14:textId="77777777" w:rsidR="009D24CB" w:rsidRPr="001E050E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434EEDA1" w14:textId="77777777" w:rsidR="009D24CB" w:rsidRPr="00744476" w:rsidRDefault="009D24CB" w:rsidP="00185B6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5FF0803" w14:textId="77777777" w:rsidR="009D24CB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3E342B7" w14:textId="77777777" w:rsidR="009D24CB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0834857" w14:textId="77777777" w:rsidR="009D24CB" w:rsidRPr="001E050E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ระยะยาว</w:t>
            </w:r>
          </w:p>
        </w:tc>
        <w:tc>
          <w:tcPr>
            <w:tcW w:w="270" w:type="dxa"/>
          </w:tcPr>
          <w:p w14:paraId="677AED9F" w14:textId="77777777" w:rsidR="009D24CB" w:rsidRPr="00744476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71FAD98E" w14:textId="77777777" w:rsidR="009D24CB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F7912E6" w14:textId="77777777" w:rsidR="009D24CB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2D6D434" w14:textId="77777777" w:rsidR="009D24CB" w:rsidRPr="001E050E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</w:tcPr>
          <w:p w14:paraId="26978FC8" w14:textId="77777777" w:rsidR="009D24CB" w:rsidRPr="00744476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1F73AAAC" w14:textId="77777777" w:rsidR="009D24CB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367591C" w14:textId="77777777" w:rsidR="009D24CB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ED24BBC" w14:textId="77777777" w:rsidR="009D24CB" w:rsidRPr="00744476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04B0267F" w14:textId="77777777" w:rsidR="009D24CB" w:rsidRPr="00744476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</w:tcPr>
          <w:p w14:paraId="74C17647" w14:textId="77777777" w:rsidR="009D24CB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CE37F13" w14:textId="77777777" w:rsidR="009D24CB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E8ECA59" w14:textId="77777777" w:rsidR="009D24CB" w:rsidRPr="00744476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</w:tr>
      <w:tr w:rsidR="009D24CB" w:rsidRPr="00744476" w14:paraId="05E80AEF" w14:textId="77777777" w:rsidTr="00185B61">
        <w:tc>
          <w:tcPr>
            <w:tcW w:w="1727" w:type="dxa"/>
          </w:tcPr>
          <w:p w14:paraId="5CBAC5D2" w14:textId="77777777" w:rsidR="009D24CB" w:rsidRPr="00744476" w:rsidRDefault="009D24CB" w:rsidP="00185B61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93" w:type="dxa"/>
          </w:tcPr>
          <w:p w14:paraId="0443F93C" w14:textId="77777777" w:rsidR="009D24CB" w:rsidRPr="002E2B56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3EBD3482" w14:textId="77777777" w:rsidR="009D24CB" w:rsidRPr="00744476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870" w:type="dxa"/>
            <w:gridSpan w:val="5"/>
          </w:tcPr>
          <w:p w14:paraId="7B944487" w14:textId="77777777" w:rsidR="009D24CB" w:rsidRPr="00532769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  <w:lang w:val="en-US"/>
              </w:rPr>
              <w:t>(พันบาท)</w:t>
            </w:r>
          </w:p>
        </w:tc>
        <w:tc>
          <w:tcPr>
            <w:tcW w:w="236" w:type="dxa"/>
          </w:tcPr>
          <w:p w14:paraId="0215DF11" w14:textId="77777777" w:rsidR="009D24CB" w:rsidRPr="00744476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1C1B3192" w14:textId="77777777" w:rsidR="009D24CB" w:rsidRPr="00744476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(</w:t>
            </w:r>
            <w:r w:rsidRPr="00B560D7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5A496FD4" w14:textId="77777777" w:rsidR="009D24CB" w:rsidRPr="00744476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</w:tcPr>
          <w:p w14:paraId="4E53F4ED" w14:textId="77777777" w:rsidR="009D24CB" w:rsidRPr="00744476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9D24CB" w:rsidRPr="00744476" w14:paraId="64DB20B0" w14:textId="77777777" w:rsidTr="00185B61">
        <w:tc>
          <w:tcPr>
            <w:tcW w:w="1727" w:type="dxa"/>
          </w:tcPr>
          <w:p w14:paraId="31F81657" w14:textId="77777777" w:rsidR="009D24CB" w:rsidRPr="00744476" w:rsidRDefault="009D24CB" w:rsidP="00185B61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9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2562</w:t>
            </w:r>
          </w:p>
        </w:tc>
        <w:tc>
          <w:tcPr>
            <w:tcW w:w="793" w:type="dxa"/>
          </w:tcPr>
          <w:p w14:paraId="157DE532" w14:textId="77777777" w:rsidR="009D24CB" w:rsidRPr="00744476" w:rsidRDefault="009D24CB" w:rsidP="00185B6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19CE5D9F" w14:textId="77777777" w:rsidR="009D24CB" w:rsidRDefault="009D24CB" w:rsidP="00185B61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CEA67EB" w14:textId="77777777" w:rsidR="009D24CB" w:rsidRPr="00744476" w:rsidRDefault="009D24CB" w:rsidP="00185B61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67A15CF7" w14:textId="77777777" w:rsidR="009D24CB" w:rsidRPr="00744476" w:rsidRDefault="009D24CB" w:rsidP="00185B6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4784B38" w14:textId="77777777" w:rsidR="009D24CB" w:rsidRPr="00744476" w:rsidRDefault="009D24CB" w:rsidP="00185B61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EA74DF" w14:textId="77777777" w:rsidR="009D24CB" w:rsidRPr="00744476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E92341B" w14:textId="77777777" w:rsidR="009D24CB" w:rsidRPr="00744476" w:rsidRDefault="009D24CB" w:rsidP="00185B61">
            <w:pPr>
              <w:tabs>
                <w:tab w:val="decimal" w:pos="900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19E59FEA" w14:textId="77777777" w:rsidR="009D24CB" w:rsidRPr="00744476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19349F04" w14:textId="77777777" w:rsidR="009D24CB" w:rsidRPr="00744476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3.50</w:t>
            </w:r>
          </w:p>
        </w:tc>
        <w:tc>
          <w:tcPr>
            <w:tcW w:w="236" w:type="dxa"/>
          </w:tcPr>
          <w:p w14:paraId="12C5091D" w14:textId="77777777" w:rsidR="009D24CB" w:rsidRPr="00744476" w:rsidRDefault="009D24CB" w:rsidP="00185B6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2BFB5AE7" w14:textId="77777777" w:rsidR="009D24CB" w:rsidRPr="00744476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726A1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 w:rsidRPr="007726A1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 w:rsidRPr="007726A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7726A1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</w:tr>
      <w:tr w:rsidR="009D24CB" w14:paraId="308164A1" w14:textId="77777777" w:rsidTr="00185B61">
        <w:tc>
          <w:tcPr>
            <w:tcW w:w="1727" w:type="dxa"/>
          </w:tcPr>
          <w:p w14:paraId="4581F8CC" w14:textId="77777777" w:rsidR="009D24CB" w:rsidRDefault="009D24CB" w:rsidP="00185B61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19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793" w:type="dxa"/>
          </w:tcPr>
          <w:p w14:paraId="2632836D" w14:textId="77777777" w:rsidR="009D24CB" w:rsidRPr="00744476" w:rsidRDefault="009D24CB" w:rsidP="00185B6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7AE8B3DA" w14:textId="77777777" w:rsidR="009D24CB" w:rsidRDefault="009D24CB" w:rsidP="00185B61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C48A86F" w14:textId="77777777" w:rsidR="009D24CB" w:rsidRPr="00744476" w:rsidRDefault="009D24CB" w:rsidP="00185B61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727614" w14:textId="77777777" w:rsidR="009D24CB" w:rsidRPr="00744476" w:rsidRDefault="009D24CB" w:rsidP="00185B6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428A93E" w14:textId="77777777" w:rsidR="009D24CB" w:rsidRPr="00744476" w:rsidRDefault="009D24CB" w:rsidP="00185B61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16F19069" w14:textId="77777777" w:rsidR="009D24CB" w:rsidRPr="00744476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C3DBA4D" w14:textId="77777777" w:rsidR="009D24CB" w:rsidRPr="00744476" w:rsidRDefault="009D24CB" w:rsidP="00185B61">
            <w:pPr>
              <w:tabs>
                <w:tab w:val="decimal" w:pos="900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7720F19D" w14:textId="77777777" w:rsidR="009D24CB" w:rsidRPr="00744476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5E2057A" w14:textId="77777777" w:rsidR="009D24CB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3.90</w:t>
            </w:r>
          </w:p>
        </w:tc>
        <w:tc>
          <w:tcPr>
            <w:tcW w:w="236" w:type="dxa"/>
          </w:tcPr>
          <w:p w14:paraId="0AF8F376" w14:textId="77777777" w:rsidR="009D24CB" w:rsidRPr="00744476" w:rsidRDefault="009D24CB" w:rsidP="00185B6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0BA0BD0D" w14:textId="77777777" w:rsidR="009D24CB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726A1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 w:rsidRPr="007726A1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</w:t>
            </w:r>
            <w:r w:rsidRPr="007726A1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</w:tr>
      <w:tr w:rsidR="009D24CB" w14:paraId="5EEC5556" w14:textId="77777777" w:rsidTr="00185B61">
        <w:tc>
          <w:tcPr>
            <w:tcW w:w="1727" w:type="dxa"/>
          </w:tcPr>
          <w:p w14:paraId="6EFE4436" w14:textId="77777777" w:rsidR="009D24CB" w:rsidRDefault="009D24CB" w:rsidP="00185B61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793" w:type="dxa"/>
          </w:tcPr>
          <w:p w14:paraId="2B8BAFA6" w14:textId="77777777" w:rsidR="009D24CB" w:rsidRPr="00744476" w:rsidRDefault="009D24CB" w:rsidP="00185B6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28DE39AA" w14:textId="77777777" w:rsidR="009D24CB" w:rsidRDefault="009D24CB" w:rsidP="00185B61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056F7BC" w14:textId="77777777" w:rsidR="009D24CB" w:rsidRPr="00744476" w:rsidRDefault="009D24CB" w:rsidP="00185B61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6AE45A" w14:textId="77777777" w:rsidR="009D24CB" w:rsidRPr="00744476" w:rsidRDefault="009D24CB" w:rsidP="00185B6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6C730AE" w14:textId="77777777" w:rsidR="009D24CB" w:rsidRPr="00744476" w:rsidRDefault="009D24CB" w:rsidP="00185B61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62A350D6" w14:textId="77777777" w:rsidR="009D24CB" w:rsidRPr="00744476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E61027A" w14:textId="77777777" w:rsidR="009D24CB" w:rsidRPr="00744476" w:rsidRDefault="009D24CB" w:rsidP="00185B61">
            <w:pPr>
              <w:tabs>
                <w:tab w:val="decimal" w:pos="900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14:paraId="5AA8C8E7" w14:textId="77777777" w:rsidR="009D24CB" w:rsidRPr="00744476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183023CE" w14:textId="77777777" w:rsidR="009D24CB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3.00</w:t>
            </w:r>
          </w:p>
        </w:tc>
        <w:tc>
          <w:tcPr>
            <w:tcW w:w="236" w:type="dxa"/>
          </w:tcPr>
          <w:p w14:paraId="09DA602B" w14:textId="77777777" w:rsidR="009D24CB" w:rsidRPr="00744476" w:rsidRDefault="009D24CB" w:rsidP="00185B6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19A80C4B" w14:textId="77777777" w:rsidR="009D24CB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Pr="007726A1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7726A1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  <w:r w:rsidRPr="007726A1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</w:tr>
      <w:tr w:rsidR="009D24CB" w14:paraId="14A07EBF" w14:textId="77777777" w:rsidTr="00185B61">
        <w:tc>
          <w:tcPr>
            <w:tcW w:w="1727" w:type="dxa"/>
          </w:tcPr>
          <w:p w14:paraId="2B92B802" w14:textId="77777777" w:rsidR="009D24CB" w:rsidRDefault="009D24CB" w:rsidP="00185B61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12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793" w:type="dxa"/>
          </w:tcPr>
          <w:p w14:paraId="36A9F08E" w14:textId="77777777" w:rsidR="009D24CB" w:rsidRPr="00744476" w:rsidRDefault="009D24CB" w:rsidP="00185B6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307E4A88" w14:textId="77777777" w:rsidR="009D24CB" w:rsidRDefault="009D24CB" w:rsidP="00185B61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7FE202A" w14:textId="77777777" w:rsidR="009D24CB" w:rsidRDefault="009D24CB" w:rsidP="00185B61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24E683" w14:textId="77777777" w:rsidR="009D24CB" w:rsidRPr="00744476" w:rsidRDefault="009D24CB" w:rsidP="00185B6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1AC2827" w14:textId="77777777" w:rsidR="009D24CB" w:rsidRDefault="009D24CB" w:rsidP="00185B61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70" w:type="dxa"/>
            <w:shd w:val="clear" w:color="auto" w:fill="auto"/>
          </w:tcPr>
          <w:p w14:paraId="448D1DAF" w14:textId="77777777" w:rsidR="009D24CB" w:rsidRPr="00744476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4B8A148" w14:textId="77777777" w:rsidR="009D24CB" w:rsidRPr="00744476" w:rsidRDefault="009D24CB" w:rsidP="00185B61">
            <w:pPr>
              <w:tabs>
                <w:tab w:val="decimal" w:pos="900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36" w:type="dxa"/>
          </w:tcPr>
          <w:p w14:paraId="6A104EC6" w14:textId="77777777" w:rsidR="009D24CB" w:rsidRPr="00744476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0EAAF972" w14:textId="77777777" w:rsidR="009D24CB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3.55</w:t>
            </w:r>
          </w:p>
        </w:tc>
        <w:tc>
          <w:tcPr>
            <w:tcW w:w="236" w:type="dxa"/>
          </w:tcPr>
          <w:p w14:paraId="50303306" w14:textId="77777777" w:rsidR="009D24CB" w:rsidRPr="00744476" w:rsidRDefault="009D24CB" w:rsidP="00185B6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64225840" w14:textId="77777777" w:rsidR="009D24CB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Pr="007726A1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7726A1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 w:rsidRPr="007726A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7726A1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</w:tr>
      <w:tr w:rsidR="00232AC5" w14:paraId="3E3860D3" w14:textId="77777777" w:rsidTr="00185B61">
        <w:tc>
          <w:tcPr>
            <w:tcW w:w="1727" w:type="dxa"/>
          </w:tcPr>
          <w:p w14:paraId="6C2B23A6" w14:textId="7F1BD624" w:rsidR="00232AC5" w:rsidRDefault="00232AC5" w:rsidP="00232AC5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32AC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</w:t>
            </w:r>
            <w:r w:rsidRPr="00232AC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สิงหาคม </w:t>
            </w:r>
            <w:r w:rsidRPr="00232AC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793" w:type="dxa"/>
          </w:tcPr>
          <w:p w14:paraId="4E039555" w14:textId="77777777" w:rsidR="00232AC5" w:rsidRPr="00744476" w:rsidRDefault="00232AC5" w:rsidP="00232AC5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7A84CBCC" w14:textId="77777777" w:rsidR="00232AC5" w:rsidRDefault="00232AC5" w:rsidP="00232AC5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38B3CDB" w14:textId="69F32B85" w:rsidR="00232AC5" w:rsidRDefault="00232AC5" w:rsidP="00232AC5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32AC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AA7F31" w14:textId="77777777" w:rsidR="00232AC5" w:rsidRPr="00232AC5" w:rsidRDefault="00232AC5" w:rsidP="00232AC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ADE4846" w14:textId="14CAA9C7" w:rsidR="00232AC5" w:rsidRDefault="00232AC5" w:rsidP="00232AC5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32AC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4,69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Pr="00232AC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6C879E96" w14:textId="77777777" w:rsidR="00232AC5" w:rsidRPr="00744476" w:rsidRDefault="00232AC5" w:rsidP="00232AC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9DBD5C2" w14:textId="6EEC92BC" w:rsidR="00232AC5" w:rsidRDefault="00232AC5" w:rsidP="00232AC5">
            <w:pPr>
              <w:tabs>
                <w:tab w:val="decimal" w:pos="900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32AC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4,69</w:t>
            </w:r>
            <w:r w:rsidR="00AF307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Pr="00232AC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</w:t>
            </w:r>
          </w:p>
        </w:tc>
        <w:tc>
          <w:tcPr>
            <w:tcW w:w="236" w:type="dxa"/>
          </w:tcPr>
          <w:p w14:paraId="71A4314A" w14:textId="77777777" w:rsidR="00232AC5" w:rsidRPr="00744476" w:rsidRDefault="00232AC5" w:rsidP="00232AC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303DE77" w14:textId="28E60C34" w:rsidR="00232AC5" w:rsidRDefault="00232AC5" w:rsidP="00232AC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32AC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4.10</w:t>
            </w:r>
          </w:p>
        </w:tc>
        <w:tc>
          <w:tcPr>
            <w:tcW w:w="236" w:type="dxa"/>
          </w:tcPr>
          <w:p w14:paraId="067A5B5E" w14:textId="77777777" w:rsidR="00232AC5" w:rsidRPr="00744476" w:rsidRDefault="00232AC5" w:rsidP="00232AC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1F0FDA5A" w14:textId="1C6EEF46" w:rsidR="00232AC5" w:rsidRDefault="00232AC5" w:rsidP="00232AC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32AC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Pr="00232AC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ปี</w:t>
            </w:r>
          </w:p>
        </w:tc>
      </w:tr>
      <w:tr w:rsidR="009D24CB" w:rsidRPr="005964F0" w14:paraId="1B58A487" w14:textId="77777777" w:rsidTr="00185B61">
        <w:tc>
          <w:tcPr>
            <w:tcW w:w="1727" w:type="dxa"/>
          </w:tcPr>
          <w:p w14:paraId="27BF1104" w14:textId="77777777" w:rsidR="009D24CB" w:rsidRPr="0018344E" w:rsidRDefault="009D24CB" w:rsidP="00185B61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18344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793" w:type="dxa"/>
          </w:tcPr>
          <w:p w14:paraId="67FC93DA" w14:textId="77777777" w:rsidR="009D24CB" w:rsidRPr="002E2B56" w:rsidRDefault="009D24CB" w:rsidP="00185B61">
            <w:pPr>
              <w:spacing w:line="240" w:lineRule="atLeast"/>
              <w:ind w:left="-130" w:right="-12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10</w:t>
            </w:r>
          </w:p>
        </w:tc>
        <w:tc>
          <w:tcPr>
            <w:tcW w:w="270" w:type="dxa"/>
          </w:tcPr>
          <w:p w14:paraId="5FC10462" w14:textId="77777777" w:rsidR="009D24CB" w:rsidRDefault="009D24CB" w:rsidP="00185B61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D21CEA" w14:textId="6D85CD1E" w:rsidR="009D24CB" w:rsidRPr="0018344E" w:rsidRDefault="00232AC5" w:rsidP="00185B61">
            <w:pPr>
              <w:tabs>
                <w:tab w:val="decimal" w:pos="950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39ABF368" w14:textId="77777777" w:rsidR="009D24CB" w:rsidRPr="0018344E" w:rsidRDefault="009D24CB" w:rsidP="00185B6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A5B1AE" w14:textId="10E04A21" w:rsidR="009D24CB" w:rsidRPr="00721122" w:rsidRDefault="00232AC5" w:rsidP="00185B61">
            <w:pPr>
              <w:tabs>
                <w:tab w:val="decimal" w:pos="886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16,218,600</w:t>
            </w:r>
          </w:p>
        </w:tc>
        <w:tc>
          <w:tcPr>
            <w:tcW w:w="270" w:type="dxa"/>
            <w:shd w:val="clear" w:color="auto" w:fill="auto"/>
          </w:tcPr>
          <w:p w14:paraId="339E0BF8" w14:textId="77777777" w:rsidR="009D24CB" w:rsidRPr="00721122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3E05EE" w14:textId="5915B59D" w:rsidR="009D24CB" w:rsidRPr="00721122" w:rsidRDefault="00232AC5" w:rsidP="00185B61">
            <w:pPr>
              <w:tabs>
                <w:tab w:val="decimal" w:pos="900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20,218,600</w:t>
            </w:r>
          </w:p>
        </w:tc>
        <w:tc>
          <w:tcPr>
            <w:tcW w:w="236" w:type="dxa"/>
          </w:tcPr>
          <w:p w14:paraId="53765752" w14:textId="77777777" w:rsidR="009D24CB" w:rsidRPr="005964F0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1114" w:type="dxa"/>
          </w:tcPr>
          <w:p w14:paraId="7E00D926" w14:textId="239E66C9" w:rsidR="009D24CB" w:rsidRPr="005964F0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236" w:type="dxa"/>
          </w:tcPr>
          <w:p w14:paraId="01978A62" w14:textId="77777777" w:rsidR="009D24CB" w:rsidRPr="005964F0" w:rsidRDefault="009D24CB" w:rsidP="00185B6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936" w:type="dxa"/>
          </w:tcPr>
          <w:p w14:paraId="2DA48395" w14:textId="77777777" w:rsidR="009D24CB" w:rsidRPr="005964F0" w:rsidRDefault="009D24CB" w:rsidP="00185B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</w:tr>
    </w:tbl>
    <w:p w14:paraId="219A6D16" w14:textId="77777777" w:rsidR="009D24CB" w:rsidRDefault="009D24CB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63CEBFDB" w14:textId="3CF9F27D" w:rsidR="00C21040" w:rsidRPr="008E1464" w:rsidRDefault="005A0745" w:rsidP="00C50CF6">
      <w:pPr>
        <w:pStyle w:val="Caption"/>
      </w:pPr>
      <w:r w:rsidRPr="005A0745">
        <w:rPr>
          <w:cs/>
        </w:rPr>
        <w:t>ส่วนงา</w:t>
      </w:r>
      <w:r>
        <w:rPr>
          <w:rFonts w:hint="cs"/>
          <w:cs/>
        </w:rPr>
        <w:t>น</w:t>
      </w:r>
      <w:r w:rsidR="006271EE">
        <w:rPr>
          <w:rFonts w:hint="cs"/>
          <w:cs/>
        </w:rPr>
        <w:t>ดำเนินงาน</w:t>
      </w:r>
      <w:r w:rsidR="00606FE0">
        <w:rPr>
          <w:rFonts w:hint="cs"/>
          <w:cs/>
        </w:rPr>
        <w:t>และการจำแนกรายได้</w:t>
      </w:r>
    </w:p>
    <w:p w14:paraId="0DA32EEB" w14:textId="77777777" w:rsidR="00C21040" w:rsidRPr="00EE75F6" w:rsidRDefault="00C21040" w:rsidP="00EE75F6">
      <w:pPr>
        <w:pStyle w:val="Bo-Blankline"/>
      </w:pPr>
    </w:p>
    <w:p w14:paraId="484BB899" w14:textId="77777777" w:rsidR="00624F44" w:rsidRPr="007C466E" w:rsidRDefault="00DE3ACE" w:rsidP="00624F44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626878">
        <w:rPr>
          <w:rFonts w:ascii="Angsana New" w:hAnsi="Angsana New" w:hint="cs"/>
          <w:sz w:val="30"/>
          <w:szCs w:val="30"/>
          <w:cs/>
        </w:rPr>
        <w:t>บริษัทเสนอส่วนงานธุรกิจที่สำคัญ ดังนี้</w:t>
      </w:r>
    </w:p>
    <w:p w14:paraId="1BF5AD83" w14:textId="77777777" w:rsidR="00EE0881" w:rsidRPr="00EE75F6" w:rsidRDefault="00EE0881" w:rsidP="00EE75F6">
      <w:pPr>
        <w:pStyle w:val="Bo-Blankline"/>
      </w:pPr>
    </w:p>
    <w:p w14:paraId="3B0E2B98" w14:textId="77777777" w:rsidR="00624F44" w:rsidRPr="007C466E" w:rsidRDefault="00624F44" w:rsidP="00C111CA">
      <w:pPr>
        <w:numPr>
          <w:ilvl w:val="0"/>
          <w:numId w:val="7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 w:bidi="ar-SA"/>
        </w:rPr>
      </w:pPr>
      <w:r w:rsidRPr="007C466E">
        <w:rPr>
          <w:rFonts w:ascii="Angsana New" w:hAnsi="Angsana New"/>
          <w:sz w:val="30"/>
          <w:szCs w:val="30"/>
          <w:cs/>
          <w:lang w:val="x-none" w:eastAsia="x-none"/>
        </w:rPr>
        <w:t>พลังงานและสาธารณูปโภค</w:t>
      </w:r>
    </w:p>
    <w:p w14:paraId="29AB381E" w14:textId="77777777" w:rsidR="00624F44" w:rsidRDefault="00624F44" w:rsidP="00C111CA">
      <w:pPr>
        <w:numPr>
          <w:ilvl w:val="0"/>
          <w:numId w:val="7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/>
        </w:rPr>
      </w:pPr>
      <w:r w:rsidRPr="007C466E">
        <w:rPr>
          <w:rFonts w:ascii="Angsana New" w:hAnsi="Angsana New"/>
          <w:sz w:val="30"/>
          <w:szCs w:val="30"/>
          <w:cs/>
          <w:lang w:val="x-none" w:eastAsia="x-none"/>
        </w:rPr>
        <w:t>สถานีบริการน้ำมันและแก๊ส</w:t>
      </w:r>
    </w:p>
    <w:p w14:paraId="28949ED5" w14:textId="77777777" w:rsidR="00CD37FD" w:rsidRPr="00EE75F6" w:rsidRDefault="00CD37FD" w:rsidP="00EE75F6">
      <w:pPr>
        <w:pStyle w:val="Bo-Blankline"/>
      </w:pPr>
    </w:p>
    <w:p w14:paraId="689E133D" w14:textId="77777777" w:rsidR="00CD37FD" w:rsidRPr="00CD37FD" w:rsidRDefault="00CD37FD" w:rsidP="00492436">
      <w:pPr>
        <w:pStyle w:val="Ang15"/>
        <w:tabs>
          <w:tab w:val="left" w:pos="14220"/>
        </w:tabs>
        <w:ind w:right="18"/>
      </w:pPr>
      <w:r w:rsidRPr="007C466E">
        <w:rPr>
          <w:cs/>
        </w:rPr>
        <w:t>ข้อมูลผลการดำเนินงานของแต่ละส่วนงานที่รายงานได้รวมอยู่ดังข้างล่างนี้</w:t>
      </w:r>
      <w:r w:rsidRPr="007C466E">
        <w:t xml:space="preserve"> </w:t>
      </w:r>
      <w:r w:rsidRPr="007C466E">
        <w:rPr>
          <w:cs/>
        </w:rPr>
        <w:t>ผลการดำเนินงานวัดโดยใช้กำไรก่อนภาษีเงินได้ของส่วนงาน</w:t>
      </w:r>
      <w:r w:rsidRPr="007C466E">
        <w:t xml:space="preserve"> </w:t>
      </w:r>
      <w:r w:rsidRPr="007C466E">
        <w:rPr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>
        <w:rPr>
          <w:rFonts w:hint="cs"/>
          <w:cs/>
        </w:rPr>
        <w:t>กลุ่ม</w:t>
      </w:r>
      <w:r w:rsidRPr="007C466E">
        <w:rPr>
          <w:cs/>
        </w:rPr>
        <w:t>บริษัท</w:t>
      </w:r>
      <w:r w:rsidRPr="007C466E">
        <w:t xml:space="preserve"> </w:t>
      </w:r>
      <w:r w:rsidRPr="007C466E">
        <w:rPr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</w:t>
      </w:r>
      <w:r w:rsidRPr="00CD37FD">
        <w:rPr>
          <w:spacing w:val="-6"/>
          <w:cs/>
        </w:rPr>
        <w:t>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354FE67" w14:textId="77777777" w:rsidR="00CD37FD" w:rsidRDefault="00CD37FD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  <w:cs/>
        </w:rPr>
        <w:sectPr w:rsidR="00CD37FD" w:rsidSect="00BA1336">
          <w:pgSz w:w="11909" w:h="16834" w:code="9"/>
          <w:pgMar w:top="691" w:right="1109" w:bottom="720" w:left="1152" w:header="706" w:footer="706" w:gutter="0"/>
          <w:cols w:space="737"/>
          <w:docGrid w:linePitch="360"/>
        </w:sectPr>
      </w:pPr>
    </w:p>
    <w:p w14:paraId="3EB076D5" w14:textId="77777777" w:rsidR="00C21040" w:rsidRDefault="00C21040" w:rsidP="00C111CA">
      <w:pPr>
        <w:pStyle w:val="Heading2"/>
        <w:keepLines w:val="0"/>
        <w:numPr>
          <w:ilvl w:val="1"/>
          <w:numId w:val="6"/>
        </w:numPr>
        <w:shd w:val="clear" w:color="auto" w:fill="FFFFFF"/>
        <w:tabs>
          <w:tab w:val="clear" w:pos="504"/>
        </w:tabs>
        <w:spacing w:after="0" w:line="240" w:lineRule="auto"/>
        <w:ind w:left="540" w:right="191" w:hanging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ข้อมูลเกี่ยวกับผลได้เสีย</w:t>
      </w:r>
      <w:r w:rsidRPr="00FE71A1">
        <w:rPr>
          <w:rFonts w:ascii="Angsana New" w:hAnsi="Angsana New" w:hint="cs"/>
          <w:sz w:val="30"/>
          <w:szCs w:val="30"/>
          <w:cs/>
        </w:rPr>
        <w:t>ตามส่วนงาน</w:t>
      </w:r>
      <w:r>
        <w:rPr>
          <w:rFonts w:ascii="Angsana New" w:hAnsi="Angsana New" w:hint="cs"/>
          <w:sz w:val="30"/>
          <w:szCs w:val="30"/>
          <w:cs/>
        </w:rPr>
        <w:t>ที่รายงาน</w:t>
      </w:r>
    </w:p>
    <w:p w14:paraId="12CB92D0" w14:textId="77777777" w:rsidR="0043318E" w:rsidRPr="008C7BBB" w:rsidRDefault="0043318E" w:rsidP="00EE75F6">
      <w:pPr>
        <w:pStyle w:val="Bo-Blankline"/>
      </w:pPr>
    </w:p>
    <w:tbl>
      <w:tblPr>
        <w:tblW w:w="13914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3234"/>
        <w:gridCol w:w="1173"/>
        <w:gridCol w:w="238"/>
        <w:gridCol w:w="1142"/>
        <w:gridCol w:w="272"/>
        <w:gridCol w:w="1174"/>
        <w:gridCol w:w="239"/>
        <w:gridCol w:w="67"/>
        <w:gridCol w:w="948"/>
        <w:gridCol w:w="239"/>
        <w:gridCol w:w="1131"/>
        <w:gridCol w:w="239"/>
        <w:gridCol w:w="1021"/>
        <w:gridCol w:w="239"/>
        <w:gridCol w:w="1111"/>
        <w:gridCol w:w="239"/>
        <w:gridCol w:w="1208"/>
      </w:tblGrid>
      <w:tr w:rsidR="00311FE1" w:rsidRPr="00E24B5F" w14:paraId="19AED48B" w14:textId="77777777" w:rsidTr="001A1EB3">
        <w:trPr>
          <w:trHeight w:val="413"/>
        </w:trPr>
        <w:tc>
          <w:tcPr>
            <w:tcW w:w="3234" w:type="dxa"/>
            <w:shd w:val="clear" w:color="auto" w:fill="auto"/>
            <w:vAlign w:val="bottom"/>
          </w:tcPr>
          <w:p w14:paraId="2271DF7C" w14:textId="77777777" w:rsidR="00311FE1" w:rsidRPr="00477BE7" w:rsidRDefault="00311FE1" w:rsidP="003C1ED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0" w:type="dxa"/>
            <w:gridSpan w:val="16"/>
            <w:shd w:val="clear" w:color="auto" w:fill="auto"/>
            <w:vAlign w:val="bottom"/>
          </w:tcPr>
          <w:p w14:paraId="05975544" w14:textId="77777777" w:rsidR="00311FE1" w:rsidRPr="00E24B5F" w:rsidRDefault="00311FE1" w:rsidP="003C1ED1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4B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311FE1" w:rsidRPr="00477BE7" w14:paraId="0D763B0B" w14:textId="77777777" w:rsidTr="001A1EB3">
        <w:trPr>
          <w:trHeight w:val="1192"/>
        </w:trPr>
        <w:tc>
          <w:tcPr>
            <w:tcW w:w="3234" w:type="dxa"/>
            <w:shd w:val="clear" w:color="auto" w:fill="auto"/>
            <w:vAlign w:val="bottom"/>
          </w:tcPr>
          <w:p w14:paraId="631C8CDF" w14:textId="77777777" w:rsidR="00311FE1" w:rsidRPr="00477BE7" w:rsidRDefault="00311FE1" w:rsidP="003C1ED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7B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77B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553" w:type="dxa"/>
            <w:gridSpan w:val="3"/>
            <w:shd w:val="clear" w:color="auto" w:fill="auto"/>
            <w:vAlign w:val="bottom"/>
          </w:tcPr>
          <w:p w14:paraId="59551F93" w14:textId="77777777" w:rsidR="00311FE1" w:rsidRPr="00477BE7" w:rsidRDefault="00311FE1" w:rsidP="003C1ED1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1A93F11" w14:textId="77777777" w:rsidR="00311FE1" w:rsidRPr="00477BE7" w:rsidRDefault="00311FE1" w:rsidP="003C1ED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8" w:type="dxa"/>
            <w:gridSpan w:val="4"/>
            <w:shd w:val="clear" w:color="auto" w:fill="auto"/>
            <w:vAlign w:val="bottom"/>
          </w:tcPr>
          <w:p w14:paraId="44E541E6" w14:textId="77777777" w:rsidR="00311FE1" w:rsidRPr="00477BE7" w:rsidRDefault="00311FE1" w:rsidP="003C1ED1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1DDC6A" w14:textId="77777777" w:rsidR="00311FE1" w:rsidRPr="00477BE7" w:rsidRDefault="00311FE1" w:rsidP="003C1ED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1" w:type="dxa"/>
            <w:gridSpan w:val="3"/>
            <w:shd w:val="clear" w:color="auto" w:fill="auto"/>
            <w:vAlign w:val="bottom"/>
          </w:tcPr>
          <w:p w14:paraId="569D8967" w14:textId="77777777" w:rsidR="00311FE1" w:rsidRPr="00A65DC4" w:rsidRDefault="00311FE1" w:rsidP="003C1ED1">
            <w:pPr>
              <w:spacing w:line="240" w:lineRule="auto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65D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รวมรายได้ส่วนงานที่รายงาน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4AD056A" w14:textId="77777777" w:rsidR="00311FE1" w:rsidRPr="00477BE7" w:rsidRDefault="00311FE1" w:rsidP="003C1ED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8" w:type="dxa"/>
            <w:gridSpan w:val="3"/>
            <w:shd w:val="clear" w:color="auto" w:fill="auto"/>
            <w:vAlign w:val="bottom"/>
          </w:tcPr>
          <w:p w14:paraId="2CB59AE9" w14:textId="77777777" w:rsidR="00311FE1" w:rsidRDefault="00311FE1" w:rsidP="003C1ED1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</w:p>
          <w:p w14:paraId="4E04A998" w14:textId="77777777" w:rsidR="00311FE1" w:rsidRDefault="00311FE1" w:rsidP="003C1ED1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ก่อนหัก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ต้นทุนทางการเงิน </w:t>
            </w:r>
          </w:p>
          <w:p w14:paraId="23EB1AF7" w14:textId="77777777" w:rsidR="00311FE1" w:rsidRPr="00477BE7" w:rsidRDefault="00311FE1" w:rsidP="003C1ED1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ภาษีเงินได้และค่าเสื่อมราคา</w:t>
            </w:r>
          </w:p>
        </w:tc>
      </w:tr>
      <w:tr w:rsidR="00311FE1" w:rsidRPr="00477BE7" w14:paraId="1E3F74F7" w14:textId="77777777" w:rsidTr="001A1EB3">
        <w:trPr>
          <w:trHeight w:val="427"/>
        </w:trPr>
        <w:tc>
          <w:tcPr>
            <w:tcW w:w="3234" w:type="dxa"/>
            <w:shd w:val="clear" w:color="auto" w:fill="auto"/>
            <w:vAlign w:val="bottom"/>
          </w:tcPr>
          <w:p w14:paraId="0BC3C926" w14:textId="77777777" w:rsidR="00311FE1" w:rsidRPr="00477BE7" w:rsidRDefault="00311FE1" w:rsidP="003C1ED1">
            <w:pPr>
              <w:tabs>
                <w:tab w:val="left" w:pos="2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77B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1E05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477B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477B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71087A76" w14:textId="4311BFD4" w:rsidR="00311FE1" w:rsidRPr="00477BE7" w:rsidRDefault="001A1EB3" w:rsidP="003C1ED1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D4F01E4" w14:textId="77777777" w:rsidR="00311FE1" w:rsidRPr="00477BE7" w:rsidRDefault="00311FE1" w:rsidP="003C1ED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0B087FF1" w14:textId="14613509" w:rsidR="00311FE1" w:rsidRPr="00477BE7" w:rsidRDefault="001A1EB3" w:rsidP="003C1ED1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020FA9E" w14:textId="77777777" w:rsidR="00311FE1" w:rsidRPr="00477BE7" w:rsidRDefault="00311FE1" w:rsidP="003C1ED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C3B76D5" w14:textId="640DEE99" w:rsidR="00311FE1" w:rsidRPr="00477BE7" w:rsidRDefault="001A1EB3" w:rsidP="003C1ED1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04AB7C0" w14:textId="77777777" w:rsidR="00311FE1" w:rsidRPr="00477BE7" w:rsidRDefault="00311FE1" w:rsidP="003C1ED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gridSpan w:val="2"/>
            <w:shd w:val="clear" w:color="auto" w:fill="auto"/>
            <w:vAlign w:val="bottom"/>
          </w:tcPr>
          <w:p w14:paraId="0D7809A9" w14:textId="5990528C" w:rsidR="00311FE1" w:rsidRPr="00477BE7" w:rsidRDefault="001A1EB3" w:rsidP="003C1ED1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11741C1" w14:textId="77777777" w:rsidR="00311FE1" w:rsidRPr="00477BE7" w:rsidRDefault="00311FE1" w:rsidP="003C1ED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4426D26" w14:textId="2136B6F8" w:rsidR="00311FE1" w:rsidRPr="00477BE7" w:rsidRDefault="001A1EB3" w:rsidP="003C1ED1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361EABA" w14:textId="77777777" w:rsidR="00311FE1" w:rsidRPr="00477BE7" w:rsidRDefault="00311FE1" w:rsidP="003C1ED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5E76A395" w14:textId="6CFAC1A2" w:rsidR="00311FE1" w:rsidRPr="00477BE7" w:rsidRDefault="001A1EB3" w:rsidP="003C1ED1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86E65F2" w14:textId="77777777" w:rsidR="00311FE1" w:rsidRPr="00477BE7" w:rsidRDefault="00311FE1" w:rsidP="003C1ED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0E49AE16" w14:textId="03B23805" w:rsidR="00311FE1" w:rsidRPr="00477BE7" w:rsidRDefault="001A1EB3" w:rsidP="003C1ED1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BA84C2C" w14:textId="77777777" w:rsidR="00311FE1" w:rsidRPr="00477BE7" w:rsidRDefault="00311FE1" w:rsidP="003C1ED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27F0714" w14:textId="4CD736DC" w:rsidR="00311FE1" w:rsidRPr="00477BE7" w:rsidRDefault="001A1EB3" w:rsidP="003C1ED1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11FE1" w:rsidRPr="00477BE7" w14:paraId="1FF2C5C1" w14:textId="77777777" w:rsidTr="001A1EB3">
        <w:trPr>
          <w:trHeight w:val="413"/>
        </w:trPr>
        <w:tc>
          <w:tcPr>
            <w:tcW w:w="3234" w:type="dxa"/>
            <w:shd w:val="clear" w:color="auto" w:fill="auto"/>
          </w:tcPr>
          <w:p w14:paraId="0376F463" w14:textId="77777777" w:rsidR="00311FE1" w:rsidRPr="00477BE7" w:rsidRDefault="00311FE1" w:rsidP="003C1ED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80" w:type="dxa"/>
            <w:gridSpan w:val="16"/>
            <w:shd w:val="clear" w:color="auto" w:fill="auto"/>
            <w:vAlign w:val="bottom"/>
          </w:tcPr>
          <w:p w14:paraId="058A267A" w14:textId="77777777" w:rsidR="00311FE1" w:rsidRPr="00477BE7" w:rsidRDefault="00311FE1" w:rsidP="003C1ED1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477BE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1A1EB3" w:rsidRPr="00477BE7" w14:paraId="0377C0CE" w14:textId="77777777" w:rsidTr="001A1EB3">
        <w:trPr>
          <w:trHeight w:val="400"/>
        </w:trPr>
        <w:tc>
          <w:tcPr>
            <w:tcW w:w="3234" w:type="dxa"/>
            <w:shd w:val="clear" w:color="auto" w:fill="auto"/>
            <w:vAlign w:val="center"/>
          </w:tcPr>
          <w:p w14:paraId="3F992FC4" w14:textId="77777777" w:rsidR="001A1EB3" w:rsidRPr="00477BE7" w:rsidRDefault="001A1EB3" w:rsidP="001A1E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72CA43F2" w14:textId="4B402BB5" w:rsidR="001A1EB3" w:rsidRPr="00477BE7" w:rsidRDefault="00685BAE" w:rsidP="005B300A">
            <w:pPr>
              <w:tabs>
                <w:tab w:val="decimal" w:pos="950"/>
              </w:tabs>
              <w:spacing w:line="240" w:lineRule="auto"/>
              <w:ind w:right="-14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7,229,323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549DA1A2" w14:textId="77777777" w:rsidR="001A1EB3" w:rsidRPr="00477BE7" w:rsidRDefault="001A1EB3" w:rsidP="001A1EB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3E4EB478" w14:textId="39068551" w:rsidR="001A1EB3" w:rsidRPr="00477BE7" w:rsidRDefault="001A1EB3" w:rsidP="005E13F5">
            <w:pPr>
              <w:tabs>
                <w:tab w:val="decimal" w:pos="920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8,074,375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6C6E39A8" w14:textId="77777777" w:rsidR="001A1EB3" w:rsidRPr="00477BE7" w:rsidRDefault="001A1EB3" w:rsidP="001A1EB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5BA6C89B" w14:textId="3DC4CFF2" w:rsidR="001A1EB3" w:rsidRPr="00477BE7" w:rsidRDefault="00685BAE" w:rsidP="001A1EB3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06" w:type="dxa"/>
            <w:gridSpan w:val="2"/>
            <w:shd w:val="clear" w:color="auto" w:fill="auto"/>
            <w:vAlign w:val="center"/>
          </w:tcPr>
          <w:p w14:paraId="286AD5C6" w14:textId="77777777" w:rsidR="001A1EB3" w:rsidRPr="00477BE7" w:rsidRDefault="001A1EB3" w:rsidP="001A1EB3">
            <w:pPr>
              <w:tabs>
                <w:tab w:val="decimal" w:pos="61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597E340" w14:textId="77777777" w:rsidR="001A1EB3" w:rsidRPr="00477BE7" w:rsidRDefault="001A1EB3" w:rsidP="001A1EB3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EF5CB51" w14:textId="77777777" w:rsidR="001A1EB3" w:rsidRPr="00477BE7" w:rsidRDefault="001A1EB3" w:rsidP="001A1EB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4685BDB0" w14:textId="473A6231" w:rsidR="001A1EB3" w:rsidRPr="00477BE7" w:rsidRDefault="00685BAE" w:rsidP="001A1EB3">
            <w:pPr>
              <w:tabs>
                <w:tab w:val="decimal" w:pos="839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7,229,323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3CAEBEC" w14:textId="77777777" w:rsidR="001A1EB3" w:rsidRPr="00477BE7" w:rsidRDefault="001A1EB3" w:rsidP="001A1EB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6AC96E2F" w14:textId="3892E936" w:rsidR="001A1EB3" w:rsidRPr="00477BE7" w:rsidRDefault="001A1EB3" w:rsidP="001A1EB3">
            <w:pPr>
              <w:tabs>
                <w:tab w:val="decimal" w:pos="80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8,074,375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C94FCC8" w14:textId="77777777" w:rsidR="001A1EB3" w:rsidRPr="00477BE7" w:rsidRDefault="001A1EB3" w:rsidP="001A1EB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14:paraId="0AB25A4E" w14:textId="250A4F3B" w:rsidR="001A1EB3" w:rsidRPr="00477BE7" w:rsidRDefault="007307BA" w:rsidP="001A1EB3">
            <w:pPr>
              <w:tabs>
                <w:tab w:val="decimal" w:pos="90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3,046,000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73F070C" w14:textId="77777777" w:rsidR="001A1EB3" w:rsidRPr="00477BE7" w:rsidRDefault="001A1EB3" w:rsidP="001A1EB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47FE57B6" w14:textId="6AA89899" w:rsidR="001A1EB3" w:rsidRPr="00477BE7" w:rsidRDefault="00B86F2D" w:rsidP="005E13F5">
            <w:pPr>
              <w:tabs>
                <w:tab w:val="decimal" w:pos="99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4,146,204</w:t>
            </w:r>
          </w:p>
        </w:tc>
      </w:tr>
      <w:tr w:rsidR="001A1EB3" w:rsidRPr="00477BE7" w14:paraId="6EA26ABC" w14:textId="77777777" w:rsidTr="001A1EB3">
        <w:trPr>
          <w:trHeight w:val="413"/>
        </w:trPr>
        <w:tc>
          <w:tcPr>
            <w:tcW w:w="3234" w:type="dxa"/>
            <w:shd w:val="clear" w:color="auto" w:fill="auto"/>
            <w:vAlign w:val="center"/>
          </w:tcPr>
          <w:p w14:paraId="242C5097" w14:textId="77777777" w:rsidR="001A1EB3" w:rsidRPr="00477BE7" w:rsidRDefault="001A1EB3" w:rsidP="001A1E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531C7BB5" w14:textId="2A82FACC" w:rsidR="001A1EB3" w:rsidRPr="00477BE7" w:rsidRDefault="00685BAE" w:rsidP="005B300A">
            <w:pPr>
              <w:tabs>
                <w:tab w:val="decimal" w:pos="950"/>
              </w:tabs>
              <w:spacing w:line="240" w:lineRule="auto"/>
              <w:ind w:right="-14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435,876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06C2BA34" w14:textId="77777777" w:rsidR="001A1EB3" w:rsidRPr="00477BE7" w:rsidRDefault="001A1EB3" w:rsidP="001A1EB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776E227F" w14:textId="79983D6A" w:rsidR="001A1EB3" w:rsidRPr="00477BE7" w:rsidRDefault="001A1EB3" w:rsidP="005E13F5">
            <w:pPr>
              <w:tabs>
                <w:tab w:val="decimal" w:pos="920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377,808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572E5886" w14:textId="77777777" w:rsidR="001A1EB3" w:rsidRPr="00477BE7" w:rsidRDefault="001A1EB3" w:rsidP="001A1EB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2806E639" w14:textId="426A3E19" w:rsidR="001A1EB3" w:rsidRPr="00477BE7" w:rsidRDefault="00685BAE" w:rsidP="001A1EB3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06" w:type="dxa"/>
            <w:gridSpan w:val="2"/>
            <w:shd w:val="clear" w:color="auto" w:fill="auto"/>
            <w:vAlign w:val="center"/>
          </w:tcPr>
          <w:p w14:paraId="2BBACE82" w14:textId="77777777" w:rsidR="001A1EB3" w:rsidRPr="00477BE7" w:rsidRDefault="001A1EB3" w:rsidP="001A1EB3">
            <w:pPr>
              <w:tabs>
                <w:tab w:val="decimal" w:pos="61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89114BD" w14:textId="77777777" w:rsidR="001A1EB3" w:rsidRPr="00477BE7" w:rsidRDefault="001A1EB3" w:rsidP="001A1EB3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0D56363" w14:textId="77777777" w:rsidR="001A1EB3" w:rsidRPr="00477BE7" w:rsidRDefault="001A1EB3" w:rsidP="001A1EB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0552A6CF" w14:textId="3FEB717E" w:rsidR="001A1EB3" w:rsidRPr="00477BE7" w:rsidRDefault="00685BAE" w:rsidP="001A1EB3">
            <w:pPr>
              <w:tabs>
                <w:tab w:val="decimal" w:pos="839"/>
              </w:tabs>
              <w:spacing w:line="240" w:lineRule="auto"/>
              <w:ind w:left="-112" w:right="7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435,876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ED5FE82" w14:textId="77777777" w:rsidR="001A1EB3" w:rsidRPr="00477BE7" w:rsidRDefault="001A1EB3" w:rsidP="001A1EB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02919A9F" w14:textId="47874509" w:rsidR="001A1EB3" w:rsidRPr="00477BE7" w:rsidRDefault="001A1EB3" w:rsidP="001A1EB3">
            <w:pPr>
              <w:tabs>
                <w:tab w:val="decimal" w:pos="80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377,808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6E56DA0" w14:textId="77777777" w:rsidR="001A1EB3" w:rsidRPr="00477BE7" w:rsidRDefault="001A1EB3" w:rsidP="001A1EB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14:paraId="4AAB5EE1" w14:textId="7528D580" w:rsidR="001A1EB3" w:rsidRPr="00477BE7" w:rsidRDefault="007307BA" w:rsidP="001A1EB3">
            <w:pPr>
              <w:tabs>
                <w:tab w:val="decimal" w:pos="90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32,560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B63C0B8" w14:textId="77777777" w:rsidR="001A1EB3" w:rsidRPr="00477BE7" w:rsidRDefault="001A1EB3" w:rsidP="001A1EB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2CE52AA9" w14:textId="1B78D187" w:rsidR="001A1EB3" w:rsidRPr="00477BE7" w:rsidRDefault="00B86F2D" w:rsidP="005E13F5">
            <w:pPr>
              <w:tabs>
                <w:tab w:val="decimal" w:pos="99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5,187</w:t>
            </w:r>
          </w:p>
        </w:tc>
      </w:tr>
      <w:tr w:rsidR="001A1EB3" w:rsidRPr="00477BE7" w14:paraId="5B571044" w14:textId="77777777" w:rsidTr="001A1EB3">
        <w:trPr>
          <w:trHeight w:val="400"/>
        </w:trPr>
        <w:tc>
          <w:tcPr>
            <w:tcW w:w="3234" w:type="dxa"/>
            <w:shd w:val="clear" w:color="auto" w:fill="auto"/>
            <w:vAlign w:val="center"/>
          </w:tcPr>
          <w:p w14:paraId="67E5AA3A" w14:textId="77777777" w:rsidR="001A1EB3" w:rsidRPr="00477BE7" w:rsidRDefault="001A1EB3" w:rsidP="001A1EB3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C05DB1" w14:textId="5CF2E219" w:rsidR="001A1EB3" w:rsidRPr="00BF046F" w:rsidRDefault="00685BAE" w:rsidP="005B300A">
            <w:pPr>
              <w:tabs>
                <w:tab w:val="decimal" w:pos="950"/>
              </w:tabs>
              <w:spacing w:line="240" w:lineRule="auto"/>
              <w:ind w:right="-1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7,665,199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1ED73B5A" w14:textId="77777777" w:rsidR="001A1EB3" w:rsidRPr="00477BE7" w:rsidRDefault="001A1EB3" w:rsidP="001A1EB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0C9C79" w14:textId="1FC8AB2C" w:rsidR="001A1EB3" w:rsidRPr="00BF046F" w:rsidRDefault="001A1EB3" w:rsidP="005E13F5">
            <w:pPr>
              <w:tabs>
                <w:tab w:val="decimal" w:pos="920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8,452,183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78DBB14F" w14:textId="77777777" w:rsidR="001A1EB3" w:rsidRPr="00477BE7" w:rsidRDefault="001A1EB3" w:rsidP="001A1EB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2E1E5C" w14:textId="00DD0DFE" w:rsidR="001A1EB3" w:rsidRPr="00477BE7" w:rsidRDefault="00685BAE" w:rsidP="001A1EB3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06" w:type="dxa"/>
            <w:gridSpan w:val="2"/>
            <w:shd w:val="clear" w:color="auto" w:fill="auto"/>
            <w:vAlign w:val="center"/>
          </w:tcPr>
          <w:p w14:paraId="474F703C" w14:textId="77777777" w:rsidR="001A1EB3" w:rsidRPr="00477BE7" w:rsidRDefault="001A1EB3" w:rsidP="001A1EB3">
            <w:pPr>
              <w:tabs>
                <w:tab w:val="decimal" w:pos="61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918C35" w14:textId="77777777" w:rsidR="001A1EB3" w:rsidRPr="00403DEC" w:rsidRDefault="001A1EB3" w:rsidP="001A1EB3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03D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3BCA1FF" w14:textId="77777777" w:rsidR="001A1EB3" w:rsidRPr="00477BE7" w:rsidRDefault="001A1EB3" w:rsidP="001A1EB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9F9E2F" w14:textId="5EF123DF" w:rsidR="001A1EB3" w:rsidRPr="00477BE7" w:rsidRDefault="00685BAE" w:rsidP="001A1EB3">
            <w:pPr>
              <w:tabs>
                <w:tab w:val="decimal" w:pos="839"/>
              </w:tabs>
              <w:spacing w:line="240" w:lineRule="auto"/>
              <w:ind w:left="-112"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7,665,199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4845627" w14:textId="77777777" w:rsidR="001A1EB3" w:rsidRPr="00477BE7" w:rsidRDefault="001A1EB3" w:rsidP="001A1EB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E9F148" w14:textId="0D7BB1A4" w:rsidR="001A1EB3" w:rsidRPr="00477BE7" w:rsidRDefault="001A1EB3" w:rsidP="001A1EB3">
            <w:pPr>
              <w:tabs>
                <w:tab w:val="decimal" w:pos="80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8,452,183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0DA2C33" w14:textId="77777777" w:rsidR="001A1EB3" w:rsidRPr="00477BE7" w:rsidRDefault="001A1EB3" w:rsidP="001A1EB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DE8096" w14:textId="12A0EF87" w:rsidR="001A1EB3" w:rsidRPr="00477BE7" w:rsidRDefault="00685BAE" w:rsidP="001A1EB3">
            <w:pPr>
              <w:tabs>
                <w:tab w:val="decimal" w:pos="9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3,078,560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EF7CF15" w14:textId="77777777" w:rsidR="001A1EB3" w:rsidRPr="00477BE7" w:rsidRDefault="001A1EB3" w:rsidP="001A1EB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D05B9B" w14:textId="101B375D" w:rsidR="001A1EB3" w:rsidRPr="00477BE7" w:rsidRDefault="001A1EB3" w:rsidP="005E13F5">
            <w:pPr>
              <w:tabs>
                <w:tab w:val="decimal" w:pos="99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4,1</w:t>
            </w:r>
            <w:r w:rsidR="00B86F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51,391</w:t>
            </w:r>
          </w:p>
        </w:tc>
      </w:tr>
      <w:tr w:rsidR="001A1EB3" w:rsidRPr="00264F82" w14:paraId="60E0E4F8" w14:textId="77777777" w:rsidTr="001A1EB3">
        <w:trPr>
          <w:trHeight w:val="400"/>
        </w:trPr>
        <w:tc>
          <w:tcPr>
            <w:tcW w:w="3234" w:type="dxa"/>
            <w:shd w:val="clear" w:color="auto" w:fill="auto"/>
            <w:vAlign w:val="center"/>
          </w:tcPr>
          <w:p w14:paraId="3617DB11" w14:textId="77777777" w:rsidR="001A1EB3" w:rsidRPr="00477BE7" w:rsidRDefault="001A1EB3" w:rsidP="001A1EB3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3BF743" w14:textId="77777777" w:rsidR="001A1EB3" w:rsidRPr="00264F82" w:rsidRDefault="001A1EB3" w:rsidP="001A1EB3">
            <w:pPr>
              <w:tabs>
                <w:tab w:val="decimal" w:pos="910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3389A83F" w14:textId="77777777" w:rsidR="001A1EB3" w:rsidRPr="00477BE7" w:rsidRDefault="001A1EB3" w:rsidP="001A1EB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0849BC" w14:textId="77777777" w:rsidR="001A1EB3" w:rsidRPr="00264F82" w:rsidRDefault="001A1EB3" w:rsidP="001A1EB3">
            <w:pPr>
              <w:tabs>
                <w:tab w:val="decimal" w:pos="94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30018AC3" w14:textId="77777777" w:rsidR="001A1EB3" w:rsidRPr="00477BE7" w:rsidRDefault="001A1EB3" w:rsidP="001A1EB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353009" w14:textId="77777777" w:rsidR="001A1EB3" w:rsidRDefault="001A1EB3" w:rsidP="001A1EB3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6" w:type="dxa"/>
            <w:gridSpan w:val="2"/>
            <w:shd w:val="clear" w:color="auto" w:fill="auto"/>
            <w:vAlign w:val="center"/>
          </w:tcPr>
          <w:p w14:paraId="018090E8" w14:textId="77777777" w:rsidR="001A1EB3" w:rsidRPr="00477BE7" w:rsidRDefault="001A1EB3" w:rsidP="001A1EB3">
            <w:pPr>
              <w:spacing w:line="240" w:lineRule="auto"/>
              <w:ind w:right="2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43BA45" w14:textId="77777777" w:rsidR="001A1EB3" w:rsidRPr="00477BE7" w:rsidRDefault="001A1EB3" w:rsidP="001A1EB3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D4DC66F" w14:textId="77777777" w:rsidR="001A1EB3" w:rsidRPr="00477BE7" w:rsidRDefault="001A1EB3" w:rsidP="001A1EB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C23556" w14:textId="77777777" w:rsidR="001A1EB3" w:rsidRPr="00264F82" w:rsidRDefault="001A1EB3" w:rsidP="001A1EB3">
            <w:pPr>
              <w:tabs>
                <w:tab w:val="decimal" w:pos="839"/>
              </w:tabs>
              <w:spacing w:line="240" w:lineRule="auto"/>
              <w:ind w:left="-112"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64851A1A" w14:textId="77777777" w:rsidR="001A1EB3" w:rsidRPr="00477BE7" w:rsidRDefault="001A1EB3" w:rsidP="001A1EB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474D02" w14:textId="77777777" w:rsidR="001A1EB3" w:rsidRPr="00264F82" w:rsidRDefault="001A1EB3" w:rsidP="001A1EB3">
            <w:pPr>
              <w:tabs>
                <w:tab w:val="decimal" w:pos="80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7621F58" w14:textId="77777777" w:rsidR="001A1EB3" w:rsidRPr="00477BE7" w:rsidRDefault="001A1EB3" w:rsidP="001A1EB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592FBC" w14:textId="77777777" w:rsidR="001A1EB3" w:rsidRPr="00264F82" w:rsidRDefault="001A1EB3" w:rsidP="001A1EB3">
            <w:pPr>
              <w:tabs>
                <w:tab w:val="decimal" w:pos="9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2A89250D" w14:textId="77777777" w:rsidR="001A1EB3" w:rsidRPr="00477BE7" w:rsidRDefault="001A1EB3" w:rsidP="001A1EB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5F30D2" w14:textId="77777777" w:rsidR="001A1EB3" w:rsidRPr="00264F82" w:rsidRDefault="001A1EB3" w:rsidP="001A1EB3">
            <w:pPr>
              <w:tabs>
                <w:tab w:val="decimal" w:pos="92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A1EB3" w:rsidRPr="00F62A6E" w14:paraId="232926B0" w14:textId="77777777" w:rsidTr="001A1EB3">
        <w:trPr>
          <w:trHeight w:val="400"/>
        </w:trPr>
        <w:tc>
          <w:tcPr>
            <w:tcW w:w="3234" w:type="dxa"/>
            <w:shd w:val="clear" w:color="auto" w:fill="auto"/>
            <w:vAlign w:val="center"/>
          </w:tcPr>
          <w:p w14:paraId="2EBCE186" w14:textId="77777777" w:rsidR="001A1EB3" w:rsidRPr="00477BE7" w:rsidRDefault="001A1EB3" w:rsidP="001A1EB3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F343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ต้นทุนทางการเงิน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1F24ACF2" w14:textId="77777777" w:rsidR="001A1EB3" w:rsidRPr="00264F82" w:rsidRDefault="001A1EB3" w:rsidP="001A1EB3">
            <w:pPr>
              <w:tabs>
                <w:tab w:val="decimal" w:pos="910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5D0B7C88" w14:textId="77777777" w:rsidR="001A1EB3" w:rsidRPr="00477BE7" w:rsidRDefault="001A1EB3" w:rsidP="001A1EB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1CB5453A" w14:textId="77777777" w:rsidR="001A1EB3" w:rsidRPr="00264F82" w:rsidRDefault="001A1EB3" w:rsidP="001A1EB3">
            <w:pPr>
              <w:tabs>
                <w:tab w:val="decimal" w:pos="94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712D710C" w14:textId="77777777" w:rsidR="001A1EB3" w:rsidRPr="00477BE7" w:rsidRDefault="001A1EB3" w:rsidP="001A1EB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7756D54A" w14:textId="77777777" w:rsidR="001A1EB3" w:rsidRDefault="001A1EB3" w:rsidP="001A1EB3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6" w:type="dxa"/>
            <w:gridSpan w:val="2"/>
            <w:shd w:val="clear" w:color="auto" w:fill="auto"/>
            <w:vAlign w:val="center"/>
          </w:tcPr>
          <w:p w14:paraId="59416281" w14:textId="77777777" w:rsidR="001A1EB3" w:rsidRPr="00477BE7" w:rsidRDefault="001A1EB3" w:rsidP="001A1EB3">
            <w:pPr>
              <w:spacing w:line="240" w:lineRule="auto"/>
              <w:ind w:right="2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C6CDAFC" w14:textId="77777777" w:rsidR="001A1EB3" w:rsidRPr="00477BE7" w:rsidRDefault="001A1EB3" w:rsidP="001A1EB3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3719D382" w14:textId="77777777" w:rsidR="001A1EB3" w:rsidRPr="00477BE7" w:rsidRDefault="001A1EB3" w:rsidP="001A1EB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74D3F385" w14:textId="77777777" w:rsidR="001A1EB3" w:rsidRPr="00264F82" w:rsidRDefault="001A1EB3" w:rsidP="001A1EB3">
            <w:pPr>
              <w:tabs>
                <w:tab w:val="decimal" w:pos="839"/>
              </w:tabs>
              <w:spacing w:line="240" w:lineRule="auto"/>
              <w:ind w:left="-112"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2323898" w14:textId="77777777" w:rsidR="001A1EB3" w:rsidRPr="00477BE7" w:rsidRDefault="001A1EB3" w:rsidP="001A1EB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5BB1DBAF" w14:textId="77777777" w:rsidR="001A1EB3" w:rsidRPr="00264F82" w:rsidRDefault="001A1EB3" w:rsidP="001A1EB3">
            <w:pPr>
              <w:tabs>
                <w:tab w:val="decimal" w:pos="80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5145B8D2" w14:textId="77777777" w:rsidR="001A1EB3" w:rsidRPr="00477BE7" w:rsidRDefault="001A1EB3" w:rsidP="001A1EB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7AD01E83" w14:textId="314E853D" w:rsidR="001A1EB3" w:rsidRPr="00F62A6E" w:rsidRDefault="00685BAE" w:rsidP="001A1EB3">
            <w:pPr>
              <w:tabs>
                <w:tab w:val="decimal" w:pos="9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(65,549)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D2F79B5" w14:textId="77777777" w:rsidR="001A1EB3" w:rsidRPr="00F62A6E" w:rsidRDefault="001A1EB3" w:rsidP="001A1EB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415CE0CE" w14:textId="20BA66E9" w:rsidR="001A1EB3" w:rsidRPr="00F62A6E" w:rsidRDefault="001A1EB3" w:rsidP="005E13F5">
            <w:pPr>
              <w:tabs>
                <w:tab w:val="decimal" w:pos="99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(206,412)</w:t>
            </w:r>
          </w:p>
        </w:tc>
      </w:tr>
      <w:tr w:rsidR="001A1EB3" w:rsidRPr="00F62A6E" w14:paraId="731CA3C5" w14:textId="77777777" w:rsidTr="001A1EB3">
        <w:trPr>
          <w:trHeight w:val="400"/>
        </w:trPr>
        <w:tc>
          <w:tcPr>
            <w:tcW w:w="3234" w:type="dxa"/>
            <w:shd w:val="clear" w:color="auto" w:fill="auto"/>
            <w:vAlign w:val="center"/>
          </w:tcPr>
          <w:p w14:paraId="7CBDFE55" w14:textId="77777777" w:rsidR="001A1EB3" w:rsidRPr="00477BE7" w:rsidRDefault="001A1EB3" w:rsidP="001A1EB3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F343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1FD2FF43" w14:textId="77777777" w:rsidR="001A1EB3" w:rsidRPr="00264F82" w:rsidRDefault="001A1EB3" w:rsidP="001A1EB3">
            <w:pPr>
              <w:tabs>
                <w:tab w:val="decimal" w:pos="910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7C9774E5" w14:textId="77777777" w:rsidR="001A1EB3" w:rsidRPr="00477BE7" w:rsidRDefault="001A1EB3" w:rsidP="001A1EB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596C60F0" w14:textId="77777777" w:rsidR="001A1EB3" w:rsidRPr="00264F82" w:rsidRDefault="001A1EB3" w:rsidP="001A1EB3">
            <w:pPr>
              <w:tabs>
                <w:tab w:val="decimal" w:pos="94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2DCFB8D2" w14:textId="77777777" w:rsidR="001A1EB3" w:rsidRPr="00477BE7" w:rsidRDefault="001A1EB3" w:rsidP="001A1EB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14F21DC5" w14:textId="77777777" w:rsidR="001A1EB3" w:rsidRDefault="001A1EB3" w:rsidP="001A1EB3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6" w:type="dxa"/>
            <w:gridSpan w:val="2"/>
            <w:shd w:val="clear" w:color="auto" w:fill="auto"/>
            <w:vAlign w:val="center"/>
          </w:tcPr>
          <w:p w14:paraId="276CBB00" w14:textId="77777777" w:rsidR="001A1EB3" w:rsidRPr="00477BE7" w:rsidRDefault="001A1EB3" w:rsidP="001A1EB3">
            <w:pPr>
              <w:spacing w:line="240" w:lineRule="auto"/>
              <w:ind w:right="2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14EBDD4" w14:textId="77777777" w:rsidR="001A1EB3" w:rsidRPr="00477BE7" w:rsidRDefault="001A1EB3" w:rsidP="001A1EB3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4D524CB" w14:textId="77777777" w:rsidR="001A1EB3" w:rsidRPr="00477BE7" w:rsidRDefault="001A1EB3" w:rsidP="001A1EB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4FF12AC1" w14:textId="77777777" w:rsidR="001A1EB3" w:rsidRPr="00264F82" w:rsidRDefault="001A1EB3" w:rsidP="001A1EB3">
            <w:pPr>
              <w:tabs>
                <w:tab w:val="decimal" w:pos="839"/>
              </w:tabs>
              <w:spacing w:line="240" w:lineRule="auto"/>
              <w:ind w:left="-112"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720211FD" w14:textId="77777777" w:rsidR="001A1EB3" w:rsidRPr="00477BE7" w:rsidRDefault="001A1EB3" w:rsidP="001A1EB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54791BFB" w14:textId="77777777" w:rsidR="001A1EB3" w:rsidRPr="00264F82" w:rsidRDefault="001A1EB3" w:rsidP="001A1EB3">
            <w:pPr>
              <w:tabs>
                <w:tab w:val="decimal" w:pos="80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45335CCD" w14:textId="77777777" w:rsidR="001A1EB3" w:rsidRPr="00477BE7" w:rsidRDefault="001A1EB3" w:rsidP="001A1EB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5E7BFE89" w14:textId="3E966459" w:rsidR="001A1EB3" w:rsidRPr="00F62A6E" w:rsidRDefault="00685BAE" w:rsidP="001A1EB3">
            <w:pPr>
              <w:tabs>
                <w:tab w:val="decimal" w:pos="9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(746,202)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5E0B458" w14:textId="77777777" w:rsidR="001A1EB3" w:rsidRPr="00F62A6E" w:rsidRDefault="001A1EB3" w:rsidP="001A1EB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2873875C" w14:textId="7962716F" w:rsidR="001A1EB3" w:rsidRPr="00F62A6E" w:rsidRDefault="001A1EB3" w:rsidP="005E13F5">
            <w:pPr>
              <w:tabs>
                <w:tab w:val="decimal" w:pos="99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(666,948)</w:t>
            </w:r>
          </w:p>
        </w:tc>
      </w:tr>
      <w:tr w:rsidR="001A1EB3" w:rsidRPr="00264F82" w14:paraId="58DFE119" w14:textId="77777777" w:rsidTr="001A1EB3">
        <w:trPr>
          <w:trHeight w:val="400"/>
        </w:trPr>
        <w:tc>
          <w:tcPr>
            <w:tcW w:w="3234" w:type="dxa"/>
            <w:shd w:val="clear" w:color="auto" w:fill="auto"/>
            <w:vAlign w:val="center"/>
          </w:tcPr>
          <w:p w14:paraId="59970B9F" w14:textId="77777777" w:rsidR="001A1EB3" w:rsidRPr="00477BE7" w:rsidRDefault="001A1EB3" w:rsidP="001A1EB3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กำไรก่อนภาษีเงินได้สำหรับงวด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12A5B140" w14:textId="77777777" w:rsidR="001A1EB3" w:rsidRPr="00264F82" w:rsidRDefault="001A1EB3" w:rsidP="001A1EB3">
            <w:pPr>
              <w:tabs>
                <w:tab w:val="decimal" w:pos="910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798D9999" w14:textId="77777777" w:rsidR="001A1EB3" w:rsidRPr="00477BE7" w:rsidRDefault="001A1EB3" w:rsidP="001A1EB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484A6902" w14:textId="77777777" w:rsidR="001A1EB3" w:rsidRPr="00264F82" w:rsidRDefault="001A1EB3" w:rsidP="001A1EB3">
            <w:pPr>
              <w:tabs>
                <w:tab w:val="decimal" w:pos="94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69AB5741" w14:textId="77777777" w:rsidR="001A1EB3" w:rsidRPr="00477BE7" w:rsidRDefault="001A1EB3" w:rsidP="001A1EB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6D3F372C" w14:textId="77777777" w:rsidR="001A1EB3" w:rsidRDefault="001A1EB3" w:rsidP="001A1EB3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6" w:type="dxa"/>
            <w:gridSpan w:val="2"/>
            <w:shd w:val="clear" w:color="auto" w:fill="auto"/>
            <w:vAlign w:val="center"/>
          </w:tcPr>
          <w:p w14:paraId="2D3475AB" w14:textId="77777777" w:rsidR="001A1EB3" w:rsidRPr="00477BE7" w:rsidRDefault="001A1EB3" w:rsidP="001A1EB3">
            <w:pPr>
              <w:spacing w:line="240" w:lineRule="auto"/>
              <w:ind w:right="2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092DD23" w14:textId="77777777" w:rsidR="001A1EB3" w:rsidRPr="00477BE7" w:rsidRDefault="001A1EB3" w:rsidP="001A1EB3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2D3A7483" w14:textId="77777777" w:rsidR="001A1EB3" w:rsidRPr="00477BE7" w:rsidRDefault="001A1EB3" w:rsidP="001A1EB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3694958A" w14:textId="77777777" w:rsidR="001A1EB3" w:rsidRPr="00264F82" w:rsidRDefault="001A1EB3" w:rsidP="001A1EB3">
            <w:pPr>
              <w:tabs>
                <w:tab w:val="decimal" w:pos="839"/>
              </w:tabs>
              <w:spacing w:line="240" w:lineRule="auto"/>
              <w:ind w:left="-112"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7D39A1B3" w14:textId="77777777" w:rsidR="001A1EB3" w:rsidRPr="00477BE7" w:rsidRDefault="001A1EB3" w:rsidP="001A1EB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26FD56AD" w14:textId="77777777" w:rsidR="001A1EB3" w:rsidRPr="00264F82" w:rsidRDefault="001A1EB3" w:rsidP="001A1EB3">
            <w:pPr>
              <w:tabs>
                <w:tab w:val="decimal" w:pos="80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5FF2EE0F" w14:textId="77777777" w:rsidR="001A1EB3" w:rsidRPr="00477BE7" w:rsidRDefault="001A1EB3" w:rsidP="001A1EB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A38CAB" w14:textId="233D5492" w:rsidR="001A1EB3" w:rsidRPr="00264F82" w:rsidRDefault="00685BAE" w:rsidP="001A1EB3">
            <w:pPr>
              <w:tabs>
                <w:tab w:val="decimal" w:pos="9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2,266,809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E584014" w14:textId="77777777" w:rsidR="001A1EB3" w:rsidRPr="00477BE7" w:rsidRDefault="001A1EB3" w:rsidP="001A1EB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9F35CD" w14:textId="3B2BC279" w:rsidR="001A1EB3" w:rsidRPr="00264F82" w:rsidRDefault="001A1EB3" w:rsidP="005E13F5">
            <w:pPr>
              <w:tabs>
                <w:tab w:val="decimal" w:pos="99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3,278,031</w:t>
            </w:r>
          </w:p>
        </w:tc>
      </w:tr>
    </w:tbl>
    <w:p w14:paraId="62C8CF06" w14:textId="3164B42C" w:rsidR="009647A7" w:rsidRDefault="009647A7" w:rsidP="00C21040">
      <w:pPr>
        <w:spacing w:line="240" w:lineRule="auto"/>
        <w:ind w:right="389"/>
        <w:jc w:val="both"/>
        <w:rPr>
          <w:rFonts w:ascii="Angsana New" w:hAnsi="Angsana New"/>
          <w:b/>
          <w:bCs/>
          <w:sz w:val="20"/>
          <w:szCs w:val="20"/>
        </w:rPr>
      </w:pPr>
    </w:p>
    <w:p w14:paraId="2A125217" w14:textId="68CDD569" w:rsidR="00FF0171" w:rsidRPr="005C5069" w:rsidRDefault="00FF0171" w:rsidP="007D5286">
      <w:pPr>
        <w:ind w:left="540" w:right="90"/>
        <w:jc w:val="thaiDistribute"/>
        <w:rPr>
          <w:rFonts w:ascii="Angsana New" w:hAnsi="Angsana New"/>
          <w:sz w:val="30"/>
          <w:szCs w:val="30"/>
        </w:rPr>
      </w:pPr>
      <w:r w:rsidRPr="00774E0A">
        <w:rPr>
          <w:rFonts w:ascii="Angsana New" w:hAnsi="Angsana New"/>
          <w:spacing w:val="4"/>
          <w:sz w:val="30"/>
          <w:szCs w:val="30"/>
          <w:cs/>
        </w:rPr>
        <w:t>กลุ่มบริษัทดำเนินธุรกิจในประเทศ ทั้งนี้กลุ่มบริษัทไม่มีรายได้จากต่างประเทศหรือสินทรัพย์ในต่างประเทศที่มีสาระสำคัญ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 w:rsidRPr="00774E0A">
        <w:rPr>
          <w:rFonts w:ascii="Angsana New" w:hAnsi="Angsana New"/>
          <w:spacing w:val="4"/>
          <w:sz w:val="30"/>
          <w:szCs w:val="30"/>
          <w:cs/>
        </w:rPr>
        <w:t>และจังหวะเวลาในการรับรู้</w:t>
      </w:r>
      <w:r w:rsidRPr="00774E0A">
        <w:rPr>
          <w:rFonts w:ascii="Angsana New" w:hAnsi="Angsana New"/>
          <w:sz w:val="30"/>
          <w:szCs w:val="30"/>
          <w:cs/>
        </w:rPr>
        <w:t>รายได้ของกลุ่มบริษัท</w:t>
      </w:r>
      <w:r>
        <w:rPr>
          <w:rFonts w:ascii="Angsana New" w:hAnsi="Angsana New" w:hint="cs"/>
          <w:sz w:val="30"/>
          <w:szCs w:val="30"/>
          <w:cs/>
        </w:rPr>
        <w:t>เป็นแบบ</w:t>
      </w:r>
      <w:r w:rsidRPr="00774E0A">
        <w:rPr>
          <w:rFonts w:ascii="Angsana New" w:hAnsi="Angsana New"/>
          <w:sz w:val="30"/>
          <w:szCs w:val="30"/>
          <w:cs/>
        </w:rPr>
        <w:t xml:space="preserve"> ณ เวลาใดเวลาหนึ่ง</w:t>
      </w:r>
    </w:p>
    <w:p w14:paraId="4050DBB5" w14:textId="77777777" w:rsidR="00FC7D90" w:rsidRPr="00774E0A" w:rsidRDefault="00FC7D90" w:rsidP="00C21040">
      <w:pPr>
        <w:rPr>
          <w:rFonts w:ascii="Angsana New" w:hAnsi="Angsana New"/>
          <w:sz w:val="30"/>
          <w:szCs w:val="30"/>
        </w:rPr>
      </w:pPr>
    </w:p>
    <w:p w14:paraId="79097568" w14:textId="77777777" w:rsidR="00FC7D90" w:rsidRDefault="00FC7D90" w:rsidP="00C21040">
      <w:pPr>
        <w:rPr>
          <w:lang w:val="en-US"/>
        </w:rPr>
        <w:sectPr w:rsidR="00FC7D90" w:rsidSect="007D5286">
          <w:footerReference w:type="default" r:id="rId15"/>
          <w:pgSz w:w="16834" w:h="11909" w:orient="landscape" w:code="9"/>
          <w:pgMar w:top="1166" w:right="1264" w:bottom="1152" w:left="1170" w:header="706" w:footer="706" w:gutter="0"/>
          <w:cols w:space="737"/>
          <w:docGrid w:linePitch="360"/>
        </w:sectPr>
      </w:pP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842"/>
        <w:gridCol w:w="806"/>
        <w:gridCol w:w="268"/>
        <w:gridCol w:w="1496"/>
        <w:gridCol w:w="268"/>
        <w:gridCol w:w="1502"/>
      </w:tblGrid>
      <w:tr w:rsidR="00FF0171" w:rsidRPr="0027504C" w14:paraId="08183A80" w14:textId="77777777" w:rsidTr="001A765A">
        <w:tc>
          <w:tcPr>
            <w:tcW w:w="4842" w:type="dxa"/>
            <w:shd w:val="clear" w:color="auto" w:fill="auto"/>
          </w:tcPr>
          <w:p w14:paraId="59BD9C03" w14:textId="77777777" w:rsidR="00FF0171" w:rsidRPr="00FB34CF" w:rsidRDefault="00FF0171" w:rsidP="001A765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5A16FFAC" w14:textId="77777777" w:rsidR="00FF0171" w:rsidRPr="00FB34CF" w:rsidRDefault="00FF0171" w:rsidP="001A765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3F5B487E" w14:textId="77777777" w:rsidR="00FF0171" w:rsidRPr="00FB34CF" w:rsidRDefault="00FF0171" w:rsidP="001A765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6" w:type="dxa"/>
            <w:gridSpan w:val="3"/>
            <w:shd w:val="clear" w:color="auto" w:fill="auto"/>
          </w:tcPr>
          <w:p w14:paraId="2BF8EFE7" w14:textId="77777777" w:rsidR="00FF0171" w:rsidRPr="00FB34CF" w:rsidRDefault="00FF0171" w:rsidP="001A765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34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F0171" w:rsidRPr="0027504C" w14:paraId="65ECEBE8" w14:textId="77777777" w:rsidTr="001A765A">
        <w:tc>
          <w:tcPr>
            <w:tcW w:w="4842" w:type="dxa"/>
            <w:shd w:val="clear" w:color="auto" w:fill="auto"/>
          </w:tcPr>
          <w:p w14:paraId="24890237" w14:textId="77777777" w:rsidR="00FF0171" w:rsidRPr="00FB34CF" w:rsidRDefault="00FF0171" w:rsidP="001A765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3726B6EC" w14:textId="77777777" w:rsidR="00FF0171" w:rsidRPr="00FB34CF" w:rsidRDefault="00FF0171" w:rsidP="001A765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3444563" w14:textId="77777777" w:rsidR="00FF0171" w:rsidRPr="00FB34CF" w:rsidRDefault="00FF0171" w:rsidP="001A765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6" w:type="dxa"/>
            <w:gridSpan w:val="3"/>
            <w:shd w:val="clear" w:color="auto" w:fill="auto"/>
          </w:tcPr>
          <w:p w14:paraId="4D26D602" w14:textId="77777777" w:rsidR="00FF0171" w:rsidRPr="00FB34CF" w:rsidRDefault="00FF0171" w:rsidP="001A765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FF0171" w:rsidRPr="0027504C" w14:paraId="0E67DEC5" w14:textId="77777777" w:rsidTr="001A765A">
        <w:tc>
          <w:tcPr>
            <w:tcW w:w="4842" w:type="dxa"/>
            <w:shd w:val="clear" w:color="auto" w:fill="auto"/>
          </w:tcPr>
          <w:p w14:paraId="4D2313AC" w14:textId="5D039404" w:rsidR="00FF0171" w:rsidRPr="00FB34CF" w:rsidRDefault="00FF0171" w:rsidP="001A765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34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A1E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B34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1A1E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1A1E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806" w:type="dxa"/>
            <w:shd w:val="clear" w:color="auto" w:fill="auto"/>
          </w:tcPr>
          <w:p w14:paraId="55B69901" w14:textId="77777777" w:rsidR="00FF0171" w:rsidRPr="00FB34CF" w:rsidRDefault="00FF0171" w:rsidP="001A765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918AE4D" w14:textId="77777777" w:rsidR="00FF0171" w:rsidRPr="00FB34CF" w:rsidRDefault="00FF0171" w:rsidP="001A765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22E3B23E" w14:textId="16102A28" w:rsidR="00FF0171" w:rsidRPr="00FB34CF" w:rsidRDefault="00FF0171" w:rsidP="001A765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53F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1439A814" w14:textId="77777777" w:rsidR="00FF0171" w:rsidRPr="00FB34CF" w:rsidRDefault="00FF0171" w:rsidP="001A765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02F1B98C" w14:textId="305100F6" w:rsidR="00FF0171" w:rsidRPr="00FB34CF" w:rsidRDefault="00FF0171" w:rsidP="001A765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53F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FF0171" w:rsidRPr="0027504C" w14:paraId="0D16D095" w14:textId="77777777" w:rsidTr="001A765A">
        <w:tc>
          <w:tcPr>
            <w:tcW w:w="4842" w:type="dxa"/>
            <w:shd w:val="clear" w:color="auto" w:fill="auto"/>
          </w:tcPr>
          <w:p w14:paraId="41D9D3CE" w14:textId="77777777" w:rsidR="00FF0171" w:rsidRPr="00FB34CF" w:rsidRDefault="00FF0171" w:rsidP="001A765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5C9F6512" w14:textId="77777777" w:rsidR="00FF0171" w:rsidRPr="00FB34CF" w:rsidRDefault="00FF0171" w:rsidP="001A765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9F53835" w14:textId="77777777" w:rsidR="00FF0171" w:rsidRPr="00FB34CF" w:rsidRDefault="00FF0171" w:rsidP="001A765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6" w:type="dxa"/>
            <w:gridSpan w:val="3"/>
            <w:shd w:val="clear" w:color="auto" w:fill="auto"/>
          </w:tcPr>
          <w:p w14:paraId="7F7A2CD4" w14:textId="77777777" w:rsidR="00FF0171" w:rsidRPr="00FB34CF" w:rsidRDefault="00FF0171" w:rsidP="001A765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B34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FB34C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353F33" w:rsidRPr="0027504C" w14:paraId="25481871" w14:textId="77777777" w:rsidTr="007307BA">
        <w:tc>
          <w:tcPr>
            <w:tcW w:w="4842" w:type="dxa"/>
            <w:shd w:val="clear" w:color="auto" w:fill="auto"/>
            <w:vAlign w:val="center"/>
          </w:tcPr>
          <w:p w14:paraId="3F4C9881" w14:textId="77777777" w:rsidR="00353F33" w:rsidRPr="00FB34CF" w:rsidRDefault="00353F33" w:rsidP="00353F3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06" w:type="dxa"/>
            <w:shd w:val="clear" w:color="auto" w:fill="auto"/>
          </w:tcPr>
          <w:p w14:paraId="7883656D" w14:textId="77777777" w:rsidR="00353F33" w:rsidRPr="00FB34CF" w:rsidRDefault="00353F33" w:rsidP="00353F33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3D6FB42" w14:textId="77777777" w:rsidR="00353F33" w:rsidRPr="00FB34CF" w:rsidRDefault="00353F33" w:rsidP="00353F33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49720C23" w14:textId="1EEE3B58" w:rsidR="00353F33" w:rsidRPr="00685BAE" w:rsidRDefault="007307BA" w:rsidP="00353F33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2,250,049</w:t>
            </w:r>
          </w:p>
        </w:tc>
        <w:tc>
          <w:tcPr>
            <w:tcW w:w="268" w:type="dxa"/>
            <w:shd w:val="clear" w:color="auto" w:fill="auto"/>
          </w:tcPr>
          <w:p w14:paraId="3748698A" w14:textId="77777777" w:rsidR="00353F33" w:rsidRPr="00FB34CF" w:rsidRDefault="00353F33" w:rsidP="00353F33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7005B044" w14:textId="092AE126" w:rsidR="00353F33" w:rsidRPr="00FB34CF" w:rsidRDefault="005B300A" w:rsidP="00353F33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3,306,772</w:t>
            </w:r>
          </w:p>
        </w:tc>
      </w:tr>
      <w:tr w:rsidR="00353F33" w:rsidRPr="0027504C" w14:paraId="1B40B213" w14:textId="77777777" w:rsidTr="007307BA">
        <w:tc>
          <w:tcPr>
            <w:tcW w:w="4842" w:type="dxa"/>
            <w:shd w:val="clear" w:color="auto" w:fill="auto"/>
            <w:vAlign w:val="center"/>
          </w:tcPr>
          <w:p w14:paraId="59DE64B7" w14:textId="77777777" w:rsidR="00353F33" w:rsidRPr="00FB34CF" w:rsidRDefault="00353F33" w:rsidP="00353F3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06" w:type="dxa"/>
            <w:shd w:val="clear" w:color="auto" w:fill="auto"/>
          </w:tcPr>
          <w:p w14:paraId="43CAAD20" w14:textId="77777777" w:rsidR="00353F33" w:rsidRPr="00FB34CF" w:rsidRDefault="00353F33" w:rsidP="00353F33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1608D00" w14:textId="77777777" w:rsidR="00353F33" w:rsidRPr="00FB34CF" w:rsidRDefault="00353F33" w:rsidP="00353F33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000E13D1" w14:textId="40A4C7DD" w:rsidR="00353F33" w:rsidRPr="00685BAE" w:rsidRDefault="007307BA" w:rsidP="00353F33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16,760</w:t>
            </w:r>
          </w:p>
        </w:tc>
        <w:tc>
          <w:tcPr>
            <w:tcW w:w="268" w:type="dxa"/>
            <w:shd w:val="clear" w:color="auto" w:fill="auto"/>
          </w:tcPr>
          <w:p w14:paraId="371AF219" w14:textId="77777777" w:rsidR="00353F33" w:rsidRPr="00FB34CF" w:rsidRDefault="00353F33" w:rsidP="00353F33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1FC67344" w14:textId="779DA99F" w:rsidR="00353F33" w:rsidRPr="00FB34CF" w:rsidRDefault="005B300A" w:rsidP="00353F33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(28,741)</w:t>
            </w:r>
          </w:p>
        </w:tc>
      </w:tr>
      <w:tr w:rsidR="00353F33" w:rsidRPr="0027504C" w14:paraId="79B38F1A" w14:textId="77777777" w:rsidTr="007A7AC4">
        <w:tc>
          <w:tcPr>
            <w:tcW w:w="4842" w:type="dxa"/>
            <w:shd w:val="clear" w:color="auto" w:fill="auto"/>
          </w:tcPr>
          <w:p w14:paraId="1BFC497D" w14:textId="77777777" w:rsidR="00353F33" w:rsidRPr="00BB268C" w:rsidRDefault="00353F33" w:rsidP="00353F33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B268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06" w:type="dxa"/>
            <w:shd w:val="clear" w:color="auto" w:fill="auto"/>
          </w:tcPr>
          <w:p w14:paraId="389BF7EF" w14:textId="77777777" w:rsidR="00353F33" w:rsidRPr="00FB34CF" w:rsidRDefault="00353F33" w:rsidP="00353F33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2835627" w14:textId="77777777" w:rsidR="00353F33" w:rsidRPr="00FB34CF" w:rsidRDefault="00353F33" w:rsidP="00353F33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138CF734" w14:textId="4A8F5485" w:rsidR="00353F33" w:rsidRPr="00FB34CF" w:rsidRDefault="00685BAE" w:rsidP="00353F33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2,266,809</w:t>
            </w:r>
          </w:p>
        </w:tc>
        <w:tc>
          <w:tcPr>
            <w:tcW w:w="268" w:type="dxa"/>
            <w:shd w:val="clear" w:color="auto" w:fill="auto"/>
          </w:tcPr>
          <w:p w14:paraId="21F441FC" w14:textId="77777777" w:rsidR="00353F33" w:rsidRPr="00FB34CF" w:rsidRDefault="00353F33" w:rsidP="00353F33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32942DF3" w14:textId="79045237" w:rsidR="00353F33" w:rsidRPr="00FB34CF" w:rsidRDefault="005B300A" w:rsidP="00353F33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3,278,031</w:t>
            </w:r>
          </w:p>
        </w:tc>
      </w:tr>
      <w:tr w:rsidR="00353F33" w:rsidRPr="0027504C" w14:paraId="1ABC1C86" w14:textId="77777777" w:rsidTr="007A7AC4">
        <w:tc>
          <w:tcPr>
            <w:tcW w:w="4842" w:type="dxa"/>
            <w:shd w:val="clear" w:color="auto" w:fill="auto"/>
            <w:vAlign w:val="center"/>
          </w:tcPr>
          <w:p w14:paraId="7885D1C0" w14:textId="77777777" w:rsidR="00353F33" w:rsidRPr="00BB268C" w:rsidRDefault="00353F33" w:rsidP="00353F33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B268C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 w:rsidRPr="00BB268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B268C">
              <w:rPr>
                <w:rFonts w:ascii="Angsana New" w:hAnsi="Angsana New"/>
                <w:sz w:val="30"/>
                <w:szCs w:val="30"/>
                <w:cs/>
                <w:lang w:val="en-US"/>
              </w:rPr>
              <w:t>(กำไร) ขาดทุนระหว่างส่วนงาน</w:t>
            </w:r>
          </w:p>
        </w:tc>
        <w:tc>
          <w:tcPr>
            <w:tcW w:w="806" w:type="dxa"/>
            <w:shd w:val="clear" w:color="auto" w:fill="auto"/>
          </w:tcPr>
          <w:p w14:paraId="40CCB5F3" w14:textId="77777777" w:rsidR="00353F33" w:rsidRPr="00FB34CF" w:rsidRDefault="00353F33" w:rsidP="00353F33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086D0738" w14:textId="77777777" w:rsidR="00353F33" w:rsidRPr="00FB34CF" w:rsidRDefault="00353F33" w:rsidP="00353F33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59BA9DF3" w14:textId="793775D0" w:rsidR="00353F33" w:rsidRPr="00FB34CF" w:rsidRDefault="00685BAE" w:rsidP="00353F33">
            <w:pPr>
              <w:pStyle w:val="BodyText"/>
              <w:tabs>
                <w:tab w:val="decimal" w:pos="727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674A4C5D" w14:textId="77777777" w:rsidR="00353F33" w:rsidRPr="00FB34CF" w:rsidRDefault="00353F33" w:rsidP="00353F33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28608ADE" w14:textId="35D30EAA" w:rsidR="00353F33" w:rsidRPr="00FB34CF" w:rsidRDefault="005B300A" w:rsidP="00353F33">
            <w:pPr>
              <w:pStyle w:val="BodyText"/>
              <w:tabs>
                <w:tab w:val="decimal" w:pos="727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3F33" w:rsidRPr="0027504C" w14:paraId="2963CF92" w14:textId="77777777" w:rsidTr="007A7AC4">
        <w:trPr>
          <w:trHeight w:val="415"/>
        </w:trPr>
        <w:tc>
          <w:tcPr>
            <w:tcW w:w="4842" w:type="dxa"/>
            <w:shd w:val="clear" w:color="auto" w:fill="auto"/>
          </w:tcPr>
          <w:p w14:paraId="3D9F0B29" w14:textId="77777777" w:rsidR="00353F33" w:rsidRPr="00353F33" w:rsidRDefault="00353F33" w:rsidP="00353F33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3F3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 (ขาดทุน) ก่อนภาษีเงินได้สำหรับงวด</w:t>
            </w:r>
          </w:p>
        </w:tc>
        <w:tc>
          <w:tcPr>
            <w:tcW w:w="806" w:type="dxa"/>
            <w:shd w:val="clear" w:color="auto" w:fill="auto"/>
          </w:tcPr>
          <w:p w14:paraId="197BEC81" w14:textId="77777777" w:rsidR="00353F33" w:rsidRPr="0027504C" w:rsidRDefault="00353F33" w:rsidP="00353F33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422CC4B7" w14:textId="77777777" w:rsidR="00353F33" w:rsidRPr="0027504C" w:rsidRDefault="00353F33" w:rsidP="00353F33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836EA1" w14:textId="33A9192C" w:rsidR="00353F33" w:rsidRPr="0027504C" w:rsidRDefault="00685BAE" w:rsidP="00353F33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2,266,809</w:t>
            </w:r>
          </w:p>
        </w:tc>
        <w:tc>
          <w:tcPr>
            <w:tcW w:w="268" w:type="dxa"/>
            <w:shd w:val="clear" w:color="auto" w:fill="auto"/>
          </w:tcPr>
          <w:p w14:paraId="2F3801A3" w14:textId="77777777" w:rsidR="00353F33" w:rsidRPr="0027504C" w:rsidRDefault="00353F33" w:rsidP="00353F33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A39A51" w14:textId="1C6AE260" w:rsidR="00353F33" w:rsidRPr="00C151FC" w:rsidRDefault="005B300A" w:rsidP="00353F33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3,278,031</w:t>
            </w:r>
          </w:p>
        </w:tc>
      </w:tr>
    </w:tbl>
    <w:p w14:paraId="0E9FC4F6" w14:textId="77777777" w:rsidR="00FF0171" w:rsidRPr="00FF0171" w:rsidRDefault="00FF0171" w:rsidP="00FF0171">
      <w:pPr>
        <w:pStyle w:val="Bo-Blankline"/>
        <w:rPr>
          <w:rFonts w:asciiTheme="majorBidi" w:hAnsiTheme="majorBidi" w:cstheme="majorBidi"/>
        </w:rPr>
      </w:pPr>
    </w:p>
    <w:p w14:paraId="7AEA21FF" w14:textId="48F0CDB3" w:rsidR="005A69E3" w:rsidRPr="00BC749C" w:rsidRDefault="005A69E3" w:rsidP="00C111CA">
      <w:pPr>
        <w:pStyle w:val="Heading2"/>
        <w:keepLines w:val="0"/>
        <w:numPr>
          <w:ilvl w:val="1"/>
          <w:numId w:val="6"/>
        </w:numPr>
        <w:shd w:val="clear" w:color="auto" w:fill="FFFFFF"/>
        <w:tabs>
          <w:tab w:val="clear" w:pos="504"/>
        </w:tabs>
        <w:spacing w:after="0" w:line="240" w:lineRule="auto"/>
        <w:ind w:left="540" w:right="191" w:hanging="540"/>
        <w:rPr>
          <w:rFonts w:ascii="Angsana New" w:hAnsi="Angsana New"/>
          <w:sz w:val="30"/>
          <w:szCs w:val="30"/>
        </w:rPr>
      </w:pPr>
      <w:r w:rsidRPr="00BC749C">
        <w:rPr>
          <w:rFonts w:ascii="Angsana New" w:hAnsi="Angsana New" w:hint="cs"/>
          <w:sz w:val="30"/>
          <w:szCs w:val="30"/>
          <w:cs/>
        </w:rPr>
        <w:t>ข้อมูลเกี่ยวกับฐานะการเงินตามส่วนงานที่รายงาน</w:t>
      </w:r>
    </w:p>
    <w:p w14:paraId="0327205D" w14:textId="4B5965A1" w:rsidR="001B3E66" w:rsidRPr="00153447" w:rsidRDefault="001B3E66" w:rsidP="00E62E7A">
      <w:pPr>
        <w:pStyle w:val="Bo-Blankline"/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60"/>
        <w:gridCol w:w="846"/>
        <w:gridCol w:w="234"/>
        <w:gridCol w:w="1440"/>
        <w:gridCol w:w="234"/>
        <w:gridCol w:w="1566"/>
      </w:tblGrid>
      <w:tr w:rsidR="0073002E" w:rsidRPr="0078123E" w14:paraId="2A10E122" w14:textId="77777777" w:rsidTr="00B521D7">
        <w:tc>
          <w:tcPr>
            <w:tcW w:w="4860" w:type="dxa"/>
            <w:shd w:val="clear" w:color="auto" w:fill="auto"/>
          </w:tcPr>
          <w:p w14:paraId="64C95800" w14:textId="77777777" w:rsidR="0073002E" w:rsidRPr="0078123E" w:rsidRDefault="0073002E" w:rsidP="00B521D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1B41EB18" w14:textId="77777777" w:rsidR="0073002E" w:rsidRPr="0078123E" w:rsidRDefault="0073002E" w:rsidP="00B521D7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4AE4AB32" w14:textId="77777777" w:rsidR="0073002E" w:rsidRPr="0078123E" w:rsidRDefault="0073002E" w:rsidP="00B521D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41886ED6" w14:textId="261AA8BC" w:rsidR="0073002E" w:rsidRPr="0078123E" w:rsidRDefault="00F0475C" w:rsidP="00B521D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4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0475C" w:rsidRPr="0078123E" w14:paraId="02DA424E" w14:textId="77777777" w:rsidTr="00B521D7">
        <w:tc>
          <w:tcPr>
            <w:tcW w:w="4860" w:type="dxa"/>
            <w:shd w:val="clear" w:color="auto" w:fill="auto"/>
          </w:tcPr>
          <w:p w14:paraId="2D44A9CD" w14:textId="77777777" w:rsidR="00F0475C" w:rsidRPr="0078123E" w:rsidRDefault="00F0475C" w:rsidP="00B521D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3E32DA8A" w14:textId="77777777" w:rsidR="00F0475C" w:rsidRPr="0078123E" w:rsidRDefault="00F0475C" w:rsidP="00B521D7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3FF6BB65" w14:textId="77777777" w:rsidR="00F0475C" w:rsidRPr="0078123E" w:rsidRDefault="00F0475C" w:rsidP="00B521D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777FF4AB" w14:textId="452E0ABD" w:rsidR="00F0475C" w:rsidRPr="0078123E" w:rsidRDefault="00F0475C" w:rsidP="00B521D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12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สินทรัพย์ส่วนงาน</w:t>
            </w:r>
          </w:p>
        </w:tc>
      </w:tr>
      <w:tr w:rsidR="0073002E" w:rsidRPr="0078123E" w14:paraId="50957838" w14:textId="77777777" w:rsidTr="00B521D7">
        <w:trPr>
          <w:trHeight w:val="317"/>
        </w:trPr>
        <w:tc>
          <w:tcPr>
            <w:tcW w:w="4860" w:type="dxa"/>
            <w:shd w:val="clear" w:color="auto" w:fill="auto"/>
          </w:tcPr>
          <w:p w14:paraId="6D818660" w14:textId="77777777" w:rsidR="0073002E" w:rsidRPr="0078123E" w:rsidRDefault="0073002E" w:rsidP="00B521D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1D0CFBF3" w14:textId="77777777" w:rsidR="0073002E" w:rsidRPr="0078123E" w:rsidRDefault="0073002E" w:rsidP="00B521D7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162A627C" w14:textId="77777777" w:rsidR="0073002E" w:rsidRPr="0078123E" w:rsidRDefault="0073002E" w:rsidP="00B521D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310F447" w14:textId="52B2EFA5" w:rsidR="0073002E" w:rsidRPr="006145CD" w:rsidRDefault="001A1EB3" w:rsidP="00B521D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4" w:type="dxa"/>
            <w:shd w:val="clear" w:color="auto" w:fill="auto"/>
          </w:tcPr>
          <w:p w14:paraId="6C7841B3" w14:textId="77777777" w:rsidR="0073002E" w:rsidRPr="0078123E" w:rsidRDefault="0073002E" w:rsidP="00B521D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</w:tcPr>
          <w:p w14:paraId="5C7D5E3F" w14:textId="137BC77A" w:rsidR="0073002E" w:rsidRPr="006145CD" w:rsidRDefault="0073002E" w:rsidP="00B521D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3002E" w:rsidRPr="0078123E" w14:paraId="6EAA3C7E" w14:textId="77777777" w:rsidTr="00B521D7">
        <w:trPr>
          <w:trHeight w:val="317"/>
        </w:trPr>
        <w:tc>
          <w:tcPr>
            <w:tcW w:w="4860" w:type="dxa"/>
            <w:shd w:val="clear" w:color="auto" w:fill="auto"/>
          </w:tcPr>
          <w:p w14:paraId="6499A393" w14:textId="77777777" w:rsidR="0073002E" w:rsidRPr="0078123E" w:rsidRDefault="0073002E" w:rsidP="00B521D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75253084" w14:textId="77777777" w:rsidR="0073002E" w:rsidRPr="0078123E" w:rsidRDefault="0073002E" w:rsidP="00B521D7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2EC32A4C" w14:textId="77777777" w:rsidR="0073002E" w:rsidRPr="0078123E" w:rsidRDefault="0073002E" w:rsidP="00B521D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03A6048" w14:textId="658CD69D" w:rsidR="0073002E" w:rsidRPr="0078123E" w:rsidRDefault="0073002E" w:rsidP="00B521D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53F3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4" w:type="dxa"/>
            <w:shd w:val="clear" w:color="auto" w:fill="auto"/>
          </w:tcPr>
          <w:p w14:paraId="2A8C6640" w14:textId="77777777" w:rsidR="0073002E" w:rsidRPr="0078123E" w:rsidRDefault="0073002E" w:rsidP="00B521D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</w:tcPr>
          <w:p w14:paraId="673B72A6" w14:textId="3A2586E7" w:rsidR="0073002E" w:rsidRPr="0078123E" w:rsidRDefault="0073002E" w:rsidP="00B521D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53F3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73002E" w:rsidRPr="0078123E" w14:paraId="26AFD80E" w14:textId="77777777" w:rsidTr="00B521D7">
        <w:tc>
          <w:tcPr>
            <w:tcW w:w="4860" w:type="dxa"/>
            <w:shd w:val="clear" w:color="auto" w:fill="auto"/>
          </w:tcPr>
          <w:p w14:paraId="13DFA716" w14:textId="77777777" w:rsidR="0073002E" w:rsidRPr="0078123E" w:rsidRDefault="0073002E" w:rsidP="00B521D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0619AD78" w14:textId="77777777" w:rsidR="0073002E" w:rsidRPr="0078123E" w:rsidRDefault="0073002E" w:rsidP="00B521D7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22208A18" w14:textId="77777777" w:rsidR="0073002E" w:rsidRPr="0078123E" w:rsidRDefault="0073002E" w:rsidP="00B521D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555E88B8" w14:textId="77777777" w:rsidR="0073002E" w:rsidRPr="0078123E" w:rsidRDefault="0073002E" w:rsidP="00B521D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8123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78123E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353F33" w:rsidRPr="00C30615" w14:paraId="09ECE14B" w14:textId="77777777" w:rsidTr="00D072E5">
        <w:tc>
          <w:tcPr>
            <w:tcW w:w="4860" w:type="dxa"/>
            <w:shd w:val="clear" w:color="auto" w:fill="auto"/>
            <w:vAlign w:val="center"/>
          </w:tcPr>
          <w:p w14:paraId="4300696D" w14:textId="77777777" w:rsidR="00353F33" w:rsidRPr="0078123E" w:rsidRDefault="00353F33" w:rsidP="00353F3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46" w:type="dxa"/>
            <w:shd w:val="clear" w:color="auto" w:fill="auto"/>
          </w:tcPr>
          <w:p w14:paraId="01D95A5C" w14:textId="77777777" w:rsidR="00353F33" w:rsidRPr="0078123E" w:rsidRDefault="00353F33" w:rsidP="00353F3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0A6C3425" w14:textId="77777777" w:rsidR="00353F33" w:rsidRPr="0078123E" w:rsidRDefault="00353F33" w:rsidP="00353F3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419362C" w14:textId="2A05DB3A" w:rsidR="00353F33" w:rsidRPr="00E7659B" w:rsidRDefault="00AF3070" w:rsidP="00353F33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46,236,484</w:t>
            </w:r>
          </w:p>
        </w:tc>
        <w:tc>
          <w:tcPr>
            <w:tcW w:w="234" w:type="dxa"/>
            <w:shd w:val="clear" w:color="auto" w:fill="auto"/>
          </w:tcPr>
          <w:p w14:paraId="064038CE" w14:textId="77777777" w:rsidR="00353F33" w:rsidRPr="0078123E" w:rsidRDefault="00353F33" w:rsidP="00353F3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68CFE0B8" w14:textId="4650FB8B" w:rsidR="00353F33" w:rsidRPr="00C30615" w:rsidRDefault="00353F33" w:rsidP="00353F33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42,956,956</w:t>
            </w:r>
          </w:p>
        </w:tc>
      </w:tr>
      <w:tr w:rsidR="00353F33" w:rsidRPr="00E7659B" w14:paraId="1A6D6E45" w14:textId="77777777" w:rsidTr="00D072E5">
        <w:tc>
          <w:tcPr>
            <w:tcW w:w="4860" w:type="dxa"/>
            <w:shd w:val="clear" w:color="auto" w:fill="auto"/>
            <w:vAlign w:val="center"/>
          </w:tcPr>
          <w:p w14:paraId="5F8BA3AE" w14:textId="77777777" w:rsidR="00353F33" w:rsidRPr="0078123E" w:rsidRDefault="00353F33" w:rsidP="00353F3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46" w:type="dxa"/>
            <w:shd w:val="clear" w:color="auto" w:fill="auto"/>
          </w:tcPr>
          <w:p w14:paraId="0B133536" w14:textId="77777777" w:rsidR="00353F33" w:rsidRPr="0078123E" w:rsidRDefault="00353F33" w:rsidP="00353F3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7AED1AC7" w14:textId="77777777" w:rsidR="00353F33" w:rsidRPr="0078123E" w:rsidRDefault="00353F33" w:rsidP="00353F3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5292D0A" w14:textId="693C344E" w:rsidR="00353F33" w:rsidRPr="00E7659B" w:rsidRDefault="00AF3070" w:rsidP="00353F33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79,610</w:t>
            </w:r>
          </w:p>
        </w:tc>
        <w:tc>
          <w:tcPr>
            <w:tcW w:w="234" w:type="dxa"/>
            <w:shd w:val="clear" w:color="auto" w:fill="auto"/>
          </w:tcPr>
          <w:p w14:paraId="47B1D670" w14:textId="77777777" w:rsidR="00353F33" w:rsidRPr="0078123E" w:rsidRDefault="00353F33" w:rsidP="00353F3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0C7C5FA1" w14:textId="2BCEDB2A" w:rsidR="00353F33" w:rsidRPr="00E7659B" w:rsidRDefault="00353F33" w:rsidP="00353F33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74,742</w:t>
            </w:r>
          </w:p>
        </w:tc>
      </w:tr>
      <w:tr w:rsidR="00353F33" w:rsidRPr="00E7659B" w14:paraId="0095EBF6" w14:textId="77777777" w:rsidTr="00D072E5">
        <w:tc>
          <w:tcPr>
            <w:tcW w:w="4860" w:type="dxa"/>
            <w:shd w:val="clear" w:color="auto" w:fill="auto"/>
          </w:tcPr>
          <w:p w14:paraId="732C0B2E" w14:textId="77777777" w:rsidR="00353F33" w:rsidRPr="00153447" w:rsidRDefault="00353F33" w:rsidP="00353F3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6" w:type="dxa"/>
            <w:shd w:val="clear" w:color="auto" w:fill="auto"/>
          </w:tcPr>
          <w:p w14:paraId="7BB5D3CD" w14:textId="77777777" w:rsidR="00353F33" w:rsidRPr="0078123E" w:rsidRDefault="00353F33" w:rsidP="00353F3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098B557D" w14:textId="77777777" w:rsidR="00353F33" w:rsidRPr="0078123E" w:rsidRDefault="00353F33" w:rsidP="00353F3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5B532F" w14:textId="6AE6EF41" w:rsidR="00353F33" w:rsidRPr="00E7659B" w:rsidRDefault="00685BAE" w:rsidP="00353F33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46,316,094</w:t>
            </w:r>
          </w:p>
        </w:tc>
        <w:tc>
          <w:tcPr>
            <w:tcW w:w="234" w:type="dxa"/>
            <w:shd w:val="clear" w:color="auto" w:fill="auto"/>
          </w:tcPr>
          <w:p w14:paraId="67930372" w14:textId="77777777" w:rsidR="00353F33" w:rsidRPr="0078123E" w:rsidRDefault="00353F33" w:rsidP="00353F3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F8104C" w14:textId="39BAA1AA" w:rsidR="00353F33" w:rsidRPr="00E7659B" w:rsidRDefault="00353F33" w:rsidP="00353F33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43,031,698</w:t>
            </w:r>
          </w:p>
        </w:tc>
      </w:tr>
      <w:tr w:rsidR="00353F33" w:rsidRPr="00E7659B" w14:paraId="039E1F75" w14:textId="77777777" w:rsidTr="00D072E5">
        <w:tc>
          <w:tcPr>
            <w:tcW w:w="4860" w:type="dxa"/>
            <w:shd w:val="clear" w:color="auto" w:fill="auto"/>
          </w:tcPr>
          <w:p w14:paraId="1289E043" w14:textId="77777777" w:rsidR="00353F33" w:rsidRPr="0078123E" w:rsidRDefault="00353F33" w:rsidP="00353F3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846" w:type="dxa"/>
            <w:shd w:val="clear" w:color="auto" w:fill="auto"/>
          </w:tcPr>
          <w:p w14:paraId="4E6D1E0A" w14:textId="77777777" w:rsidR="00353F33" w:rsidRPr="0078123E" w:rsidRDefault="00353F33" w:rsidP="00353F3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4B2657B6" w14:textId="77777777" w:rsidR="00353F33" w:rsidRPr="0078123E" w:rsidRDefault="00353F33" w:rsidP="00353F3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FBCD5" w14:textId="69B1FBFE" w:rsidR="00353F33" w:rsidRPr="00E7659B" w:rsidRDefault="00685BAE" w:rsidP="00353F33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7,503,041</w:t>
            </w:r>
          </w:p>
        </w:tc>
        <w:tc>
          <w:tcPr>
            <w:tcW w:w="234" w:type="dxa"/>
            <w:shd w:val="clear" w:color="auto" w:fill="auto"/>
          </w:tcPr>
          <w:p w14:paraId="25FBF772" w14:textId="77777777" w:rsidR="00353F33" w:rsidRPr="0078123E" w:rsidRDefault="00353F33" w:rsidP="00353F3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508F81" w14:textId="47D8D491" w:rsidR="00353F33" w:rsidRPr="00E7659B" w:rsidRDefault="00353F33" w:rsidP="00353F33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5,453,652</w:t>
            </w:r>
          </w:p>
        </w:tc>
      </w:tr>
      <w:tr w:rsidR="00353F33" w:rsidRPr="00E7659B" w14:paraId="5479398D" w14:textId="77777777" w:rsidTr="00D072E5">
        <w:tc>
          <w:tcPr>
            <w:tcW w:w="4860" w:type="dxa"/>
            <w:shd w:val="clear" w:color="auto" w:fill="auto"/>
          </w:tcPr>
          <w:p w14:paraId="64298BF1" w14:textId="77777777" w:rsidR="00353F33" w:rsidRPr="0078123E" w:rsidRDefault="00353F33" w:rsidP="00353F3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12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846" w:type="dxa"/>
            <w:shd w:val="clear" w:color="auto" w:fill="auto"/>
          </w:tcPr>
          <w:p w14:paraId="28EA7E7C" w14:textId="77777777" w:rsidR="00353F33" w:rsidRPr="0078123E" w:rsidRDefault="00353F33" w:rsidP="00353F3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47031E08" w14:textId="77777777" w:rsidR="00353F33" w:rsidRPr="0078123E" w:rsidRDefault="00353F33" w:rsidP="00353F3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A40194" w14:textId="38FCC762" w:rsidR="00353F33" w:rsidRPr="00E7659B" w:rsidRDefault="00685BAE" w:rsidP="00353F33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53,819,135</w:t>
            </w:r>
          </w:p>
        </w:tc>
        <w:tc>
          <w:tcPr>
            <w:tcW w:w="234" w:type="dxa"/>
            <w:shd w:val="clear" w:color="auto" w:fill="auto"/>
          </w:tcPr>
          <w:p w14:paraId="77DD8173" w14:textId="77777777" w:rsidR="00353F33" w:rsidRPr="0078123E" w:rsidRDefault="00353F33" w:rsidP="00353F3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BC0E32" w14:textId="645FA866" w:rsidR="00353F33" w:rsidRPr="00E7659B" w:rsidRDefault="00353F33" w:rsidP="00353F33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48,485,350</w:t>
            </w:r>
          </w:p>
        </w:tc>
      </w:tr>
    </w:tbl>
    <w:p w14:paraId="3F9CB884" w14:textId="061CA88D" w:rsidR="00F0475C" w:rsidRDefault="00F0475C" w:rsidP="00E62E7A">
      <w:pPr>
        <w:pStyle w:val="Bo-Blankline"/>
      </w:pPr>
    </w:p>
    <w:p w14:paraId="147AE698" w14:textId="77777777" w:rsidR="00F0475C" w:rsidRDefault="00F0475C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14:paraId="2E84BDA0" w14:textId="77777777" w:rsidR="00581076" w:rsidRPr="00AE0BB7" w:rsidRDefault="00581076" w:rsidP="006E00CD">
      <w:pPr>
        <w:pStyle w:val="Caption"/>
        <w:ind w:left="567" w:hanging="567"/>
      </w:pPr>
      <w:r w:rsidRPr="00AE0BB7">
        <w:rPr>
          <w:rFonts w:hint="cs"/>
          <w:cs/>
        </w:rPr>
        <w:lastRenderedPageBreak/>
        <w:t>ภาษีเงินได้</w:t>
      </w:r>
    </w:p>
    <w:p w14:paraId="356B722D" w14:textId="444F9F19" w:rsidR="00A97089" w:rsidRPr="00153447" w:rsidRDefault="00A97089" w:rsidP="00E62E7A">
      <w:pPr>
        <w:pStyle w:val="Bo-Blankline"/>
        <w:rPr>
          <w:lang w:val="en-US"/>
        </w:rPr>
      </w:pPr>
    </w:p>
    <w:p w14:paraId="70E09D45" w14:textId="049741F4" w:rsidR="00255406" w:rsidRPr="00AE0BB7" w:rsidRDefault="00255406" w:rsidP="00255406">
      <w:pPr>
        <w:pStyle w:val="Ang15"/>
        <w:rPr>
          <w:lang w:val="en-US"/>
        </w:rPr>
      </w:pPr>
      <w:r w:rsidRPr="00AE0BB7">
        <w:rPr>
          <w:cs/>
          <w:lang w:val="en-US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</w:t>
      </w:r>
      <w:r w:rsidRPr="00AE0BB7">
        <w:rPr>
          <w:spacing w:val="-2"/>
          <w:cs/>
          <w:lang w:val="en-US"/>
        </w:rPr>
        <w:t>แท้จริงรวมของกลุ่มบริษัทและบริษัทในการดำเนินงานต่อเนื่องเป็นระยะเวลา</w:t>
      </w:r>
      <w:r w:rsidR="00F109A8">
        <w:rPr>
          <w:rFonts w:hint="cs"/>
          <w:spacing w:val="-2"/>
          <w:cs/>
          <w:lang w:val="en-US"/>
        </w:rPr>
        <w:t>เก้า</w:t>
      </w:r>
      <w:r w:rsidRPr="00AE0BB7">
        <w:rPr>
          <w:spacing w:val="-2"/>
          <w:cs/>
          <w:lang w:val="en-US"/>
        </w:rPr>
        <w:t xml:space="preserve">เดือนสิ้นสุดวันที่ </w:t>
      </w:r>
      <w:r w:rsidR="00F109A8">
        <w:rPr>
          <w:spacing w:val="-2"/>
          <w:lang w:val="en-US"/>
        </w:rPr>
        <w:t xml:space="preserve">30 </w:t>
      </w:r>
      <w:r w:rsidR="00F109A8">
        <w:rPr>
          <w:rFonts w:hint="cs"/>
          <w:spacing w:val="-2"/>
          <w:cs/>
          <w:lang w:val="en-US"/>
        </w:rPr>
        <w:t>กันยายน</w:t>
      </w:r>
      <w:r w:rsidRPr="00AE0BB7">
        <w:rPr>
          <w:spacing w:val="-2"/>
          <w:cs/>
          <w:lang w:val="en-US"/>
        </w:rPr>
        <w:t xml:space="preserve"> </w:t>
      </w:r>
      <w:r w:rsidRPr="00AE0BB7">
        <w:rPr>
          <w:spacing w:val="-2"/>
          <w:lang w:val="en-US"/>
        </w:rPr>
        <w:t>256</w:t>
      </w:r>
      <w:r w:rsidR="00353F33">
        <w:rPr>
          <w:spacing w:val="-2"/>
          <w:lang w:val="en-US"/>
        </w:rPr>
        <w:t>5</w:t>
      </w:r>
      <w:r w:rsidR="00590313" w:rsidRPr="00AE0BB7">
        <w:rPr>
          <w:spacing w:val="-2"/>
          <w:lang w:val="en-US"/>
        </w:rPr>
        <w:t xml:space="preserve"> </w:t>
      </w:r>
      <w:r w:rsidRPr="00AE0BB7">
        <w:rPr>
          <w:cs/>
          <w:lang w:val="en-US"/>
        </w:rPr>
        <w:t xml:space="preserve">คือร้อยละ </w:t>
      </w:r>
      <w:r w:rsidR="0024468A">
        <w:rPr>
          <w:lang w:val="en-US"/>
        </w:rPr>
        <w:t>0.8</w:t>
      </w:r>
      <w:r w:rsidRPr="00AE0BB7">
        <w:rPr>
          <w:cs/>
          <w:lang w:val="en-US"/>
        </w:rPr>
        <w:t xml:space="preserve"> และ </w:t>
      </w:r>
      <w:r w:rsidR="0024468A">
        <w:rPr>
          <w:lang w:val="en-US"/>
        </w:rPr>
        <w:t>0.8</w:t>
      </w:r>
      <w:r w:rsidR="006C6F56">
        <w:rPr>
          <w:lang w:val="en-US"/>
        </w:rPr>
        <w:t xml:space="preserve"> </w:t>
      </w:r>
      <w:r w:rsidRPr="00AE0BB7">
        <w:rPr>
          <w:cs/>
          <w:lang w:val="en-US"/>
        </w:rPr>
        <w:t xml:space="preserve">ตามลำดับ </w:t>
      </w:r>
      <w:r w:rsidRPr="00A9302F">
        <w:rPr>
          <w:i/>
          <w:iCs/>
          <w:cs/>
          <w:lang w:val="en-US"/>
        </w:rPr>
        <w:t>(</w:t>
      </w:r>
      <w:r w:rsidR="00F109A8">
        <w:rPr>
          <w:i/>
          <w:iCs/>
          <w:lang w:val="en-US"/>
        </w:rPr>
        <w:t>30</w:t>
      </w:r>
      <w:r w:rsidR="00F109A8">
        <w:rPr>
          <w:rFonts w:hint="cs"/>
          <w:i/>
          <w:iCs/>
          <w:cs/>
          <w:lang w:val="en-US"/>
        </w:rPr>
        <w:t xml:space="preserve"> กันยายน</w:t>
      </w:r>
      <w:r w:rsidRPr="00A9302F">
        <w:rPr>
          <w:i/>
          <w:iCs/>
          <w:cs/>
          <w:lang w:val="en-US"/>
        </w:rPr>
        <w:t xml:space="preserve"> </w:t>
      </w:r>
      <w:r w:rsidRPr="00A9302F">
        <w:rPr>
          <w:i/>
          <w:iCs/>
          <w:lang w:val="en-US"/>
        </w:rPr>
        <w:t>256</w:t>
      </w:r>
      <w:r w:rsidR="00353F33">
        <w:rPr>
          <w:i/>
          <w:iCs/>
          <w:lang w:val="en-US"/>
        </w:rPr>
        <w:t>4</w:t>
      </w:r>
      <w:r w:rsidRPr="00A9302F">
        <w:rPr>
          <w:i/>
          <w:iCs/>
          <w:lang w:val="en-US"/>
        </w:rPr>
        <w:t xml:space="preserve">: </w:t>
      </w:r>
      <w:r w:rsidRPr="00A9302F">
        <w:rPr>
          <w:i/>
          <w:iCs/>
          <w:cs/>
          <w:lang w:val="en-US"/>
        </w:rPr>
        <w:t xml:space="preserve">ร้อยละ </w:t>
      </w:r>
      <w:r w:rsidR="00F109A8">
        <w:rPr>
          <w:i/>
          <w:iCs/>
          <w:lang w:val="en-US"/>
        </w:rPr>
        <w:t>2.6</w:t>
      </w:r>
      <w:r w:rsidRPr="00A9302F">
        <w:rPr>
          <w:i/>
          <w:iCs/>
          <w:cs/>
          <w:lang w:val="en-US"/>
        </w:rPr>
        <w:t xml:space="preserve"> และ </w:t>
      </w:r>
      <w:r w:rsidR="00F109A8">
        <w:rPr>
          <w:i/>
          <w:iCs/>
          <w:lang w:val="en-US"/>
        </w:rPr>
        <w:t>2.6</w:t>
      </w:r>
      <w:r w:rsidRPr="00A9302F">
        <w:rPr>
          <w:i/>
          <w:iCs/>
          <w:cs/>
          <w:lang w:val="en-US"/>
        </w:rPr>
        <w:t xml:space="preserve"> ตามลำดับ)</w:t>
      </w:r>
      <w:r w:rsidRPr="00AE0BB7">
        <w:rPr>
          <w:cs/>
          <w:lang w:val="en-US"/>
        </w:rPr>
        <w:t xml:space="preserve"> การเปลี่ยนแปลงในอัตราภาษีเงินได้ที่แท้จริงมีสาเหตุหลักจากปัจจัยดังต่อไปนี้</w:t>
      </w:r>
    </w:p>
    <w:p w14:paraId="0A9151C3" w14:textId="77777777" w:rsidR="00DC7AC1" w:rsidRPr="00153447" w:rsidRDefault="00DC7AC1" w:rsidP="00255406">
      <w:pPr>
        <w:pStyle w:val="Ang15"/>
        <w:rPr>
          <w:sz w:val="20"/>
          <w:szCs w:val="20"/>
          <w:lang w:val="en-US"/>
        </w:rPr>
      </w:pPr>
    </w:p>
    <w:p w14:paraId="73FE52DB" w14:textId="5485B2B9" w:rsidR="00255406" w:rsidRPr="00255406" w:rsidRDefault="00255406" w:rsidP="00255406">
      <w:pPr>
        <w:numPr>
          <w:ilvl w:val="0"/>
          <w:numId w:val="7"/>
        </w:numPr>
        <w:tabs>
          <w:tab w:val="left" w:pos="1620"/>
        </w:tabs>
        <w:spacing w:line="240" w:lineRule="auto"/>
        <w:ind w:right="191" w:firstLine="0"/>
        <w:rPr>
          <w:rFonts w:ascii="Angsana New" w:hAnsi="Angsana New"/>
          <w:sz w:val="30"/>
          <w:szCs w:val="30"/>
        </w:rPr>
      </w:pPr>
      <w:r w:rsidRPr="00255406">
        <w:rPr>
          <w:rFonts w:ascii="Angsana New" w:hAnsi="Angsana New"/>
          <w:sz w:val="30"/>
          <w:szCs w:val="30"/>
          <w:cs/>
        </w:rPr>
        <w:t xml:space="preserve">สิทธิพิเศษทางภาษีภายใต้พระราชกฤษฎีกาฉบับที่ </w:t>
      </w:r>
      <w:r w:rsidRPr="00255406">
        <w:rPr>
          <w:rFonts w:ascii="Angsana New" w:hAnsi="Angsana New"/>
          <w:sz w:val="30"/>
          <w:szCs w:val="30"/>
        </w:rPr>
        <w:t>604</w:t>
      </w:r>
      <w:r w:rsidRPr="00255406">
        <w:rPr>
          <w:rFonts w:ascii="Angsana New" w:hAnsi="Angsana New"/>
          <w:sz w:val="30"/>
          <w:szCs w:val="30"/>
          <w:cs/>
        </w:rPr>
        <w:t xml:space="preserve"> และฉบับที่ </w:t>
      </w:r>
      <w:r w:rsidRPr="00255406">
        <w:rPr>
          <w:rFonts w:ascii="Angsana New" w:hAnsi="Angsana New"/>
          <w:sz w:val="30"/>
          <w:szCs w:val="30"/>
        </w:rPr>
        <w:t>642</w:t>
      </w:r>
    </w:p>
    <w:p w14:paraId="13DD940D" w14:textId="33A8AE95" w:rsidR="00B25A89" w:rsidRPr="0024468A" w:rsidRDefault="00B25A89" w:rsidP="00255406">
      <w:pPr>
        <w:numPr>
          <w:ilvl w:val="0"/>
          <w:numId w:val="7"/>
        </w:numPr>
        <w:tabs>
          <w:tab w:val="left" w:pos="1620"/>
        </w:tabs>
        <w:spacing w:line="240" w:lineRule="auto"/>
        <w:ind w:right="191" w:firstLine="0"/>
        <w:rPr>
          <w:rFonts w:ascii="Angsana New" w:hAnsi="Angsana New"/>
          <w:sz w:val="30"/>
          <w:szCs w:val="30"/>
        </w:rPr>
      </w:pPr>
      <w:r w:rsidRPr="0024468A">
        <w:rPr>
          <w:rFonts w:ascii="Angsana New" w:hAnsi="Angsana New" w:hint="cs"/>
          <w:sz w:val="30"/>
          <w:szCs w:val="30"/>
          <w:cs/>
        </w:rPr>
        <w:t>การลดลงของค่าใช้จ่ายต้องห้ามทางภาษี</w:t>
      </w:r>
    </w:p>
    <w:p w14:paraId="087602EB" w14:textId="4231F5B2" w:rsidR="00F0475C" w:rsidRDefault="00F0475C" w:rsidP="00E62E7A">
      <w:pPr>
        <w:pStyle w:val="Bo-Blankline"/>
      </w:pPr>
    </w:p>
    <w:p w14:paraId="7B64D38D" w14:textId="7F5DA7D0" w:rsidR="00640114" w:rsidRPr="00AE0BB7" w:rsidRDefault="00640114" w:rsidP="00640114">
      <w:pPr>
        <w:pStyle w:val="Caption"/>
        <w:ind w:left="567" w:hanging="567"/>
        <w:rPr>
          <w:rFonts w:asciiTheme="majorBidi" w:hAnsiTheme="majorBidi"/>
        </w:rPr>
      </w:pPr>
      <w:r w:rsidRPr="00AE0BB7">
        <w:rPr>
          <w:rFonts w:asciiTheme="majorBidi" w:hAnsiTheme="majorBidi"/>
          <w:cs/>
        </w:rPr>
        <w:t>เ</w:t>
      </w:r>
      <w:r>
        <w:rPr>
          <w:rFonts w:asciiTheme="majorBidi" w:hAnsiTheme="majorBidi" w:hint="cs"/>
          <w:cs/>
        </w:rPr>
        <w:t>งินปันผล</w:t>
      </w:r>
    </w:p>
    <w:p w14:paraId="76A2EC8B" w14:textId="525907DA" w:rsidR="00640114" w:rsidRDefault="00640114" w:rsidP="00640114">
      <w:pPr>
        <w:pStyle w:val="Ang15"/>
        <w:rPr>
          <w:sz w:val="20"/>
          <w:szCs w:val="20"/>
          <w:lang w:val="en-US"/>
        </w:rPr>
      </w:pPr>
    </w:p>
    <w:p w14:paraId="19E5CFB6" w14:textId="77777777" w:rsidR="00B513A8" w:rsidRDefault="00B513A8" w:rsidP="00B513A8">
      <w:pPr>
        <w:pStyle w:val="Ang15"/>
        <w:rPr>
          <w:rFonts w:asciiTheme="majorBidi" w:hAnsiTheme="majorBidi" w:cstheme="majorBidi"/>
          <w:lang w:val="en-US"/>
        </w:rPr>
      </w:pPr>
      <w:r w:rsidRPr="007A780F">
        <w:rPr>
          <w:rFonts w:asciiTheme="majorBidi" w:hAnsiTheme="majorBidi" w:cstheme="majorBidi"/>
          <w:cs/>
        </w:rPr>
        <w:t xml:space="preserve">ในการประชุมสามัญประจำปีของผู้ถือหุ้นบริษัทเมื่อวันที่ </w:t>
      </w:r>
      <w:r w:rsidRPr="00FF2FC8">
        <w:rPr>
          <w:rFonts w:asciiTheme="majorBidi" w:hAnsiTheme="majorBidi" w:cstheme="majorBidi"/>
          <w:lang w:val="en-US"/>
        </w:rPr>
        <w:t>21</w:t>
      </w:r>
      <w:r w:rsidRPr="007A780F">
        <w:rPr>
          <w:rFonts w:asciiTheme="majorBidi" w:hAnsiTheme="majorBidi" w:cstheme="majorBidi"/>
          <w:cs/>
        </w:rPr>
        <w:t xml:space="preserve"> เมษายน </w:t>
      </w:r>
      <w:r w:rsidRPr="00FF2FC8">
        <w:rPr>
          <w:rFonts w:asciiTheme="majorBidi" w:hAnsiTheme="majorBidi" w:cstheme="majorBidi"/>
          <w:lang w:val="en-US"/>
        </w:rPr>
        <w:t>2</w:t>
      </w:r>
      <w:r w:rsidRPr="00D67C92">
        <w:rPr>
          <w:rFonts w:asciiTheme="majorBidi" w:hAnsiTheme="majorBidi" w:cstheme="majorBidi"/>
          <w:lang w:val="en-US"/>
        </w:rPr>
        <w:t>564</w:t>
      </w:r>
      <w:r w:rsidRPr="007A780F">
        <w:rPr>
          <w:rFonts w:asciiTheme="majorBidi" w:hAnsiTheme="majorBidi" w:cstheme="majorBidi"/>
          <w:cs/>
        </w:rPr>
        <w:t xml:space="preserve"> ที่ประชุมมีมติอนุมัติการจ่ายเงินปันผลจากผลการดำเนินงานประจำปี </w:t>
      </w:r>
      <w:r w:rsidRPr="00FF2FC8">
        <w:rPr>
          <w:rFonts w:asciiTheme="majorBidi" w:hAnsiTheme="majorBidi" w:cstheme="majorBidi"/>
          <w:lang w:val="en-US"/>
        </w:rPr>
        <w:t>2</w:t>
      </w:r>
      <w:r w:rsidRPr="00D67C92">
        <w:rPr>
          <w:rFonts w:asciiTheme="majorBidi" w:hAnsiTheme="majorBidi" w:cstheme="majorBidi"/>
          <w:lang w:val="en-US"/>
        </w:rPr>
        <w:t>563</w:t>
      </w:r>
      <w:r w:rsidRPr="007A780F">
        <w:rPr>
          <w:rFonts w:asciiTheme="majorBidi" w:hAnsiTheme="majorBidi" w:cstheme="majorBidi"/>
          <w:cs/>
        </w:rPr>
        <w:t xml:space="preserve"> ในอัตราหุ้นละ </w:t>
      </w:r>
      <w:r w:rsidRPr="00AC6019">
        <w:rPr>
          <w:rFonts w:asciiTheme="majorBidi" w:hAnsiTheme="majorBidi" w:cstheme="majorBidi"/>
          <w:lang w:val="en-US"/>
        </w:rPr>
        <w:t>0</w:t>
      </w:r>
      <w:r w:rsidRPr="007A780F">
        <w:rPr>
          <w:rFonts w:asciiTheme="majorBidi" w:hAnsiTheme="majorBidi" w:cstheme="majorBidi"/>
          <w:cs/>
        </w:rPr>
        <w:t>.</w:t>
      </w:r>
      <w:r w:rsidRPr="00FF2FC8">
        <w:rPr>
          <w:rFonts w:asciiTheme="majorBidi" w:hAnsiTheme="majorBidi" w:cstheme="majorBidi"/>
          <w:lang w:val="en-US"/>
        </w:rPr>
        <w:t>2</w:t>
      </w:r>
      <w:r w:rsidRPr="00D67C92">
        <w:rPr>
          <w:rFonts w:asciiTheme="majorBidi" w:hAnsiTheme="majorBidi" w:cstheme="majorBidi"/>
          <w:lang w:val="en-US"/>
        </w:rPr>
        <w:t>7</w:t>
      </w:r>
      <w:r w:rsidRPr="007A780F">
        <w:rPr>
          <w:rFonts w:asciiTheme="majorBidi" w:hAnsiTheme="majorBidi" w:cstheme="majorBidi"/>
          <w:cs/>
        </w:rPr>
        <w:t xml:space="preserve"> บาท สำหรับหุ้นสามัญจำนวน </w:t>
      </w:r>
      <w:r w:rsidRPr="00D67C92">
        <w:rPr>
          <w:rFonts w:asciiTheme="majorBidi" w:hAnsiTheme="majorBidi" w:cstheme="majorBidi"/>
          <w:lang w:val="en-US"/>
        </w:rPr>
        <w:t>8</w:t>
      </w:r>
      <w:r w:rsidRPr="007A780F">
        <w:rPr>
          <w:rFonts w:asciiTheme="majorBidi" w:hAnsiTheme="majorBidi" w:cstheme="majorBidi"/>
        </w:rPr>
        <w:t>,</w:t>
      </w:r>
      <w:r w:rsidRPr="00D67C92">
        <w:rPr>
          <w:rFonts w:asciiTheme="majorBidi" w:hAnsiTheme="majorBidi" w:cstheme="majorBidi"/>
          <w:lang w:val="en-US"/>
        </w:rPr>
        <w:t>4</w:t>
      </w:r>
      <w:r w:rsidRPr="00AC6019">
        <w:rPr>
          <w:rFonts w:asciiTheme="majorBidi" w:hAnsiTheme="majorBidi" w:cstheme="majorBidi"/>
          <w:lang w:val="en-US"/>
        </w:rPr>
        <w:t>00</w:t>
      </w:r>
      <w:r w:rsidRPr="007A780F">
        <w:rPr>
          <w:rFonts w:asciiTheme="majorBidi" w:hAnsiTheme="majorBidi" w:cstheme="majorBidi"/>
          <w:cs/>
        </w:rPr>
        <w:t xml:space="preserve"> ล้านหุ้น เป็นจำนวนเงินทั้งสิ้น </w:t>
      </w:r>
      <w:r w:rsidRPr="00FF2FC8">
        <w:rPr>
          <w:rFonts w:asciiTheme="majorBidi" w:hAnsiTheme="majorBidi" w:cstheme="majorBidi"/>
          <w:lang w:val="en-US"/>
        </w:rPr>
        <w:t>2</w:t>
      </w:r>
      <w:r w:rsidRPr="007A780F">
        <w:rPr>
          <w:rFonts w:asciiTheme="majorBidi" w:hAnsiTheme="majorBidi" w:cstheme="majorBidi"/>
        </w:rPr>
        <w:t>,</w:t>
      </w:r>
      <w:r w:rsidRPr="00FF2FC8">
        <w:rPr>
          <w:rFonts w:asciiTheme="majorBidi" w:hAnsiTheme="majorBidi" w:cstheme="majorBidi"/>
          <w:lang w:val="en-US"/>
        </w:rPr>
        <w:t>2</w:t>
      </w:r>
      <w:r w:rsidRPr="00D67C92">
        <w:rPr>
          <w:rFonts w:asciiTheme="majorBidi" w:hAnsiTheme="majorBidi" w:cstheme="majorBidi"/>
          <w:lang w:val="en-US"/>
        </w:rPr>
        <w:t>68</w:t>
      </w:r>
      <w:r w:rsidRPr="007A780F">
        <w:rPr>
          <w:rFonts w:asciiTheme="majorBidi" w:hAnsiTheme="majorBidi" w:cstheme="majorBidi"/>
          <w:cs/>
        </w:rPr>
        <w:t xml:space="preserve"> ล้านบาท เงินปันผลจำนวนนี้รวมเงินปันผลระหว่างกาล ซึ่งบริษัทได้จ่ายให้กับผู้ถือหุ้นของบริษัทแล้วในระหว่างปี </w:t>
      </w:r>
      <w:r w:rsidRPr="00FF2FC8">
        <w:rPr>
          <w:rFonts w:asciiTheme="majorBidi" w:hAnsiTheme="majorBidi" w:cstheme="majorBidi"/>
          <w:lang w:val="en-US"/>
        </w:rPr>
        <w:t>2</w:t>
      </w:r>
      <w:r w:rsidRPr="00D67C92">
        <w:rPr>
          <w:rFonts w:asciiTheme="majorBidi" w:hAnsiTheme="majorBidi" w:cstheme="majorBidi"/>
          <w:lang w:val="en-US"/>
        </w:rPr>
        <w:t>563</w:t>
      </w:r>
      <w:r w:rsidRPr="007A780F">
        <w:rPr>
          <w:rFonts w:asciiTheme="majorBidi" w:hAnsiTheme="majorBidi" w:cstheme="majorBidi"/>
          <w:cs/>
        </w:rPr>
        <w:t xml:space="preserve"> ในอัตราหุ้นละ </w:t>
      </w:r>
      <w:r w:rsidRPr="00AC6019">
        <w:rPr>
          <w:rFonts w:asciiTheme="majorBidi" w:hAnsiTheme="majorBidi" w:cstheme="majorBidi"/>
          <w:lang w:val="en-US"/>
        </w:rPr>
        <w:t>0</w:t>
      </w:r>
      <w:r w:rsidRPr="007A780F">
        <w:rPr>
          <w:rFonts w:asciiTheme="majorBidi" w:hAnsiTheme="majorBidi" w:cstheme="majorBidi"/>
          <w:cs/>
        </w:rPr>
        <w:t>.</w:t>
      </w:r>
      <w:r w:rsidRPr="00FF2FC8">
        <w:rPr>
          <w:rFonts w:asciiTheme="majorBidi" w:hAnsiTheme="majorBidi" w:cstheme="majorBidi"/>
          <w:lang w:val="en-US"/>
        </w:rPr>
        <w:t>12</w:t>
      </w:r>
      <w:r w:rsidRPr="007A780F">
        <w:rPr>
          <w:rFonts w:asciiTheme="majorBidi" w:hAnsiTheme="majorBidi" w:cstheme="majorBidi"/>
          <w:cs/>
        </w:rPr>
        <w:t xml:space="preserve"> บาท ดังนั้นเงินปันผลที่จะต้องจ่ายเพิ่มอีกจึงเท่ากับอัตราหุ้นละ </w:t>
      </w:r>
      <w:r w:rsidRPr="00AC6019">
        <w:rPr>
          <w:rFonts w:asciiTheme="majorBidi" w:hAnsiTheme="majorBidi" w:cstheme="majorBidi"/>
          <w:lang w:val="en-US"/>
        </w:rPr>
        <w:t>0</w:t>
      </w:r>
      <w:r w:rsidRPr="007A780F">
        <w:rPr>
          <w:rFonts w:asciiTheme="majorBidi" w:hAnsiTheme="majorBidi" w:cstheme="majorBidi"/>
          <w:cs/>
        </w:rPr>
        <w:t>.</w:t>
      </w:r>
      <w:r w:rsidRPr="00FF2FC8">
        <w:rPr>
          <w:rFonts w:asciiTheme="majorBidi" w:hAnsiTheme="majorBidi" w:cstheme="majorBidi"/>
          <w:lang w:val="en-US"/>
        </w:rPr>
        <w:t>1</w:t>
      </w:r>
      <w:r w:rsidRPr="00D67C92">
        <w:rPr>
          <w:rFonts w:asciiTheme="majorBidi" w:hAnsiTheme="majorBidi" w:cstheme="majorBidi"/>
          <w:lang w:val="en-US"/>
        </w:rPr>
        <w:t>5</w:t>
      </w:r>
      <w:r w:rsidRPr="007A780F">
        <w:rPr>
          <w:rFonts w:asciiTheme="majorBidi" w:hAnsiTheme="majorBidi" w:cstheme="majorBidi"/>
          <w:cs/>
        </w:rPr>
        <w:t xml:space="preserve"> บาท คิดเป็นจำนวนเงินรวม </w:t>
      </w:r>
      <w:r w:rsidRPr="00FF2FC8">
        <w:rPr>
          <w:rFonts w:asciiTheme="majorBidi" w:hAnsiTheme="majorBidi" w:cstheme="majorBidi"/>
          <w:lang w:val="en-US"/>
        </w:rPr>
        <w:t>1</w:t>
      </w:r>
      <w:r w:rsidRPr="007A780F">
        <w:rPr>
          <w:rFonts w:asciiTheme="majorBidi" w:hAnsiTheme="majorBidi" w:cstheme="majorBidi"/>
        </w:rPr>
        <w:t>,</w:t>
      </w:r>
      <w:r w:rsidRPr="00FF2FC8">
        <w:rPr>
          <w:rFonts w:asciiTheme="majorBidi" w:hAnsiTheme="majorBidi" w:cstheme="majorBidi"/>
          <w:lang w:val="en-US"/>
        </w:rPr>
        <w:t>2</w:t>
      </w:r>
      <w:r w:rsidRPr="00D67C92">
        <w:rPr>
          <w:rFonts w:asciiTheme="majorBidi" w:hAnsiTheme="majorBidi" w:cstheme="majorBidi"/>
          <w:lang w:val="en-US"/>
        </w:rPr>
        <w:t>6</w:t>
      </w:r>
      <w:r w:rsidRPr="00AC6019">
        <w:rPr>
          <w:rFonts w:asciiTheme="majorBidi" w:hAnsiTheme="majorBidi" w:cstheme="majorBidi"/>
          <w:lang w:val="en-US"/>
        </w:rPr>
        <w:t>0</w:t>
      </w:r>
      <w:r w:rsidRPr="007A780F">
        <w:rPr>
          <w:rFonts w:asciiTheme="majorBidi" w:hAnsiTheme="majorBidi" w:cstheme="majorBidi"/>
          <w:cs/>
        </w:rPr>
        <w:t xml:space="preserve"> ล้านบาท ได้จ่ายให้แก่ผู้ถือหุ้นในวันที่ </w:t>
      </w:r>
      <w:r w:rsidRPr="00D67C92">
        <w:rPr>
          <w:rFonts w:asciiTheme="majorBidi" w:hAnsiTheme="majorBidi" w:cstheme="majorBidi"/>
          <w:lang w:val="en-US"/>
        </w:rPr>
        <w:t>7</w:t>
      </w:r>
      <w:r w:rsidRPr="007A780F">
        <w:rPr>
          <w:rFonts w:asciiTheme="majorBidi" w:hAnsiTheme="majorBidi" w:cstheme="majorBidi"/>
          <w:cs/>
        </w:rPr>
        <w:t xml:space="preserve"> พฤษภาคม </w:t>
      </w:r>
      <w:r w:rsidRPr="00FF2FC8">
        <w:rPr>
          <w:rFonts w:asciiTheme="majorBidi" w:hAnsiTheme="majorBidi" w:cstheme="majorBidi"/>
          <w:lang w:val="en-US"/>
        </w:rPr>
        <w:t>2</w:t>
      </w:r>
      <w:r w:rsidRPr="00D67C92">
        <w:rPr>
          <w:rFonts w:asciiTheme="majorBidi" w:hAnsiTheme="majorBidi" w:cstheme="majorBidi"/>
          <w:lang w:val="en-US"/>
        </w:rPr>
        <w:t>564</w:t>
      </w:r>
    </w:p>
    <w:p w14:paraId="36AD9944" w14:textId="77777777" w:rsidR="00B513A8" w:rsidRPr="00640114" w:rsidRDefault="00B513A8" w:rsidP="00640114">
      <w:pPr>
        <w:pStyle w:val="Ang15"/>
        <w:rPr>
          <w:sz w:val="20"/>
          <w:szCs w:val="20"/>
          <w:lang w:val="en-US"/>
        </w:rPr>
      </w:pPr>
    </w:p>
    <w:p w14:paraId="740414BC" w14:textId="1F8C5D90" w:rsidR="00640114" w:rsidRDefault="00640114" w:rsidP="00640114">
      <w:pPr>
        <w:pStyle w:val="Ang15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 w:hint="cs"/>
          <w:cs/>
        </w:rPr>
        <w:t>ในการประชุมคณะกรรมการบริษัทเมื่อวันที่</w:t>
      </w:r>
      <w:r>
        <w:rPr>
          <w:rFonts w:asciiTheme="majorBidi" w:hAnsiTheme="majorBidi" w:cstheme="majorBidi"/>
          <w:lang w:val="en-US"/>
        </w:rPr>
        <w:t xml:space="preserve"> 27</w:t>
      </w:r>
      <w:r>
        <w:rPr>
          <w:rFonts w:asciiTheme="majorBidi" w:hAnsiTheme="majorBidi" w:cstheme="majorBidi" w:hint="cs"/>
          <w:cs/>
          <w:lang w:val="en-US"/>
        </w:rPr>
        <w:t xml:space="preserve"> สิงหาคม </w:t>
      </w:r>
      <w:r>
        <w:rPr>
          <w:rFonts w:asciiTheme="majorBidi" w:hAnsiTheme="majorBidi" w:cstheme="majorBidi"/>
          <w:lang w:val="en-US"/>
        </w:rPr>
        <w:t>2564</w:t>
      </w:r>
      <w:r>
        <w:rPr>
          <w:rFonts w:asciiTheme="majorBidi" w:hAnsiTheme="majorBidi" w:cstheme="majorBidi" w:hint="cs"/>
          <w:cs/>
          <w:lang w:val="en-US"/>
        </w:rPr>
        <w:t xml:space="preserve"> มีมติอนุมัติการจ่ายเงินปันผลระหว่างกาลจากกำไรสะสมจนถึงวันที่</w:t>
      </w:r>
      <w:r>
        <w:rPr>
          <w:rFonts w:asciiTheme="majorBidi" w:hAnsiTheme="majorBidi" w:cstheme="majorBidi"/>
          <w:lang w:val="en-US"/>
        </w:rPr>
        <w:t xml:space="preserve"> 30</w:t>
      </w:r>
      <w:r>
        <w:rPr>
          <w:rFonts w:asciiTheme="majorBidi" w:hAnsiTheme="majorBidi" w:cstheme="majorBidi" w:hint="cs"/>
          <w:cs/>
          <w:lang w:val="en-US"/>
        </w:rPr>
        <w:t xml:space="preserve"> มิถุนายน </w:t>
      </w:r>
      <w:r>
        <w:rPr>
          <w:rFonts w:asciiTheme="majorBidi" w:hAnsiTheme="majorBidi" w:cstheme="majorBidi"/>
          <w:lang w:val="en-US"/>
        </w:rPr>
        <w:t>2564</w:t>
      </w:r>
      <w:r>
        <w:rPr>
          <w:rFonts w:asciiTheme="majorBidi" w:hAnsiTheme="majorBidi" w:cstheme="majorBidi" w:hint="cs"/>
          <w:cs/>
          <w:lang w:val="en-US"/>
        </w:rPr>
        <w:t xml:space="preserve"> ในอัตราหุ้นละ</w:t>
      </w:r>
      <w:r>
        <w:rPr>
          <w:rFonts w:asciiTheme="majorBidi" w:hAnsiTheme="majorBidi" w:cstheme="majorBidi"/>
          <w:lang w:val="en-US"/>
        </w:rPr>
        <w:t xml:space="preserve"> 0.12</w:t>
      </w:r>
      <w:r>
        <w:rPr>
          <w:rFonts w:asciiTheme="majorBidi" w:hAnsiTheme="majorBidi" w:cstheme="majorBidi" w:hint="cs"/>
          <w:cs/>
          <w:lang w:val="en-US"/>
        </w:rPr>
        <w:t xml:space="preserve"> บาท สำหรับหุ้นสามัญจำนวน</w:t>
      </w:r>
      <w:r>
        <w:rPr>
          <w:rFonts w:asciiTheme="majorBidi" w:hAnsiTheme="majorBidi" w:cstheme="majorBidi"/>
          <w:lang w:val="en-US"/>
        </w:rPr>
        <w:t xml:space="preserve"> 8,400</w:t>
      </w:r>
      <w:r>
        <w:rPr>
          <w:rFonts w:asciiTheme="majorBidi" w:hAnsiTheme="majorBidi" w:cstheme="majorBidi" w:hint="cs"/>
          <w:cs/>
          <w:lang w:val="en-US"/>
        </w:rPr>
        <w:t xml:space="preserve"> ล้านหุ้น เป็นจำนวนเงินทั้งสิ้น</w:t>
      </w:r>
      <w:r>
        <w:rPr>
          <w:rFonts w:asciiTheme="majorBidi" w:hAnsiTheme="majorBidi" w:cstheme="majorBidi"/>
          <w:lang w:val="en-US"/>
        </w:rPr>
        <w:t xml:space="preserve"> 1,008</w:t>
      </w:r>
      <w:r>
        <w:rPr>
          <w:rFonts w:asciiTheme="majorBidi" w:hAnsiTheme="majorBidi" w:cstheme="majorBidi" w:hint="cs"/>
          <w:cs/>
          <w:lang w:val="en-US"/>
        </w:rPr>
        <w:t xml:space="preserve"> ล้านบาท เงินปันผลดังกล่าวได้จ่ายให้แก่ผู้ถือหุ้นในวันที่</w:t>
      </w:r>
      <w:r>
        <w:rPr>
          <w:rFonts w:asciiTheme="majorBidi" w:hAnsiTheme="majorBidi" w:cstheme="majorBidi"/>
          <w:lang w:val="en-US"/>
        </w:rPr>
        <w:t xml:space="preserve"> 22 </w:t>
      </w:r>
      <w:r>
        <w:rPr>
          <w:rFonts w:asciiTheme="majorBidi" w:hAnsiTheme="majorBidi" w:cstheme="majorBidi" w:hint="cs"/>
          <w:cs/>
          <w:lang w:val="en-US"/>
        </w:rPr>
        <w:t xml:space="preserve">กันยายน </w:t>
      </w:r>
      <w:r>
        <w:rPr>
          <w:rFonts w:asciiTheme="majorBidi" w:hAnsiTheme="majorBidi" w:cstheme="majorBidi"/>
          <w:lang w:val="en-US"/>
        </w:rPr>
        <w:t>2564</w:t>
      </w:r>
    </w:p>
    <w:p w14:paraId="66EE2E75" w14:textId="5A7933D7" w:rsidR="00C97BE7" w:rsidRPr="00D5334C" w:rsidRDefault="00C97BE7" w:rsidP="00640114">
      <w:pPr>
        <w:pStyle w:val="Ang15"/>
        <w:rPr>
          <w:rFonts w:asciiTheme="majorBidi" w:hAnsiTheme="majorBidi" w:cstheme="majorBidi"/>
          <w:sz w:val="20"/>
          <w:szCs w:val="20"/>
          <w:lang w:val="en-US"/>
        </w:rPr>
      </w:pPr>
    </w:p>
    <w:p w14:paraId="3E7B6FD7" w14:textId="5CD0E687" w:rsidR="00C97BE7" w:rsidRDefault="00C97BE7" w:rsidP="00C97BE7">
      <w:pPr>
        <w:pStyle w:val="Ang15"/>
        <w:rPr>
          <w:rFonts w:asciiTheme="majorBidi" w:hAnsiTheme="majorBidi" w:cstheme="majorBidi"/>
          <w:lang w:val="en-US"/>
        </w:rPr>
      </w:pPr>
      <w:r w:rsidRPr="007A780F">
        <w:rPr>
          <w:rFonts w:asciiTheme="majorBidi" w:hAnsiTheme="majorBidi" w:cstheme="majorBidi"/>
          <w:cs/>
        </w:rPr>
        <w:t xml:space="preserve">ในการประชุมสามัญประจำปีของผู้ถือหุ้นบริษัทเมื่อวันที่ </w:t>
      </w:r>
      <w:r>
        <w:rPr>
          <w:rFonts w:asciiTheme="majorBidi" w:hAnsiTheme="majorBidi" w:cstheme="majorBidi"/>
          <w:lang w:val="en-US"/>
        </w:rPr>
        <w:t>19</w:t>
      </w:r>
      <w:r w:rsidRPr="007A780F">
        <w:rPr>
          <w:rFonts w:asciiTheme="majorBidi" w:hAnsiTheme="majorBidi" w:cstheme="majorBidi"/>
          <w:cs/>
        </w:rPr>
        <w:t xml:space="preserve"> เมษายน </w:t>
      </w:r>
      <w:r w:rsidRPr="00FF2FC8">
        <w:rPr>
          <w:rFonts w:asciiTheme="majorBidi" w:hAnsiTheme="majorBidi" w:cstheme="majorBidi"/>
          <w:lang w:val="en-US"/>
        </w:rPr>
        <w:t>2</w:t>
      </w:r>
      <w:r w:rsidRPr="00D67C92">
        <w:rPr>
          <w:rFonts w:asciiTheme="majorBidi" w:hAnsiTheme="majorBidi" w:cstheme="majorBidi"/>
          <w:lang w:val="en-US"/>
        </w:rPr>
        <w:t>56</w:t>
      </w:r>
      <w:r>
        <w:rPr>
          <w:rFonts w:asciiTheme="majorBidi" w:hAnsiTheme="majorBidi" w:cstheme="majorBidi"/>
          <w:lang w:val="en-US"/>
        </w:rPr>
        <w:t>5</w:t>
      </w:r>
      <w:r w:rsidRPr="007A780F">
        <w:rPr>
          <w:rFonts w:asciiTheme="majorBidi" w:hAnsiTheme="majorBidi" w:cstheme="majorBidi"/>
          <w:cs/>
        </w:rPr>
        <w:t xml:space="preserve"> ที่ประชุมมีมติอนุมัติการจ่ายเงินปันผลจากผลการดำเนินงานประจำปี </w:t>
      </w:r>
      <w:r w:rsidRPr="00FF2FC8">
        <w:rPr>
          <w:rFonts w:asciiTheme="majorBidi" w:hAnsiTheme="majorBidi" w:cstheme="majorBidi"/>
          <w:lang w:val="en-US"/>
        </w:rPr>
        <w:t>2</w:t>
      </w:r>
      <w:r w:rsidRPr="00D67C92">
        <w:rPr>
          <w:rFonts w:asciiTheme="majorBidi" w:hAnsiTheme="majorBidi" w:cstheme="majorBidi"/>
          <w:lang w:val="en-US"/>
        </w:rPr>
        <w:t>56</w:t>
      </w:r>
      <w:r>
        <w:rPr>
          <w:rFonts w:asciiTheme="majorBidi" w:hAnsiTheme="majorBidi" w:cstheme="majorBidi"/>
          <w:lang w:val="en-US"/>
        </w:rPr>
        <w:t>4</w:t>
      </w:r>
      <w:r w:rsidRPr="007A780F">
        <w:rPr>
          <w:rFonts w:asciiTheme="majorBidi" w:hAnsiTheme="majorBidi" w:cstheme="majorBidi"/>
          <w:cs/>
        </w:rPr>
        <w:t xml:space="preserve"> ในอัตราหุ้นละ </w:t>
      </w:r>
      <w:r w:rsidRPr="00AC6019">
        <w:rPr>
          <w:rFonts w:asciiTheme="majorBidi" w:hAnsiTheme="majorBidi" w:cstheme="majorBidi"/>
          <w:lang w:val="en-US"/>
        </w:rPr>
        <w:t>0</w:t>
      </w:r>
      <w:r w:rsidRPr="007A780F">
        <w:rPr>
          <w:rFonts w:asciiTheme="majorBidi" w:hAnsiTheme="majorBidi" w:cstheme="majorBidi"/>
          <w:cs/>
        </w:rPr>
        <w:t>.</w:t>
      </w:r>
      <w:r w:rsidRPr="00FF2FC8">
        <w:rPr>
          <w:rFonts w:asciiTheme="majorBidi" w:hAnsiTheme="majorBidi" w:cstheme="majorBidi"/>
          <w:lang w:val="en-US"/>
        </w:rPr>
        <w:t>2</w:t>
      </w:r>
      <w:r>
        <w:rPr>
          <w:rFonts w:asciiTheme="majorBidi" w:hAnsiTheme="majorBidi" w:cstheme="majorBidi"/>
          <w:lang w:val="en-US"/>
        </w:rPr>
        <w:t>5</w:t>
      </w:r>
      <w:r w:rsidRPr="007A780F">
        <w:rPr>
          <w:rFonts w:asciiTheme="majorBidi" w:hAnsiTheme="majorBidi" w:cstheme="majorBidi"/>
          <w:cs/>
        </w:rPr>
        <w:t xml:space="preserve"> บาท สำหรับหุ้นสามัญจำนวน </w:t>
      </w:r>
      <w:r w:rsidRPr="00D67C92">
        <w:rPr>
          <w:rFonts w:asciiTheme="majorBidi" w:hAnsiTheme="majorBidi" w:cstheme="majorBidi"/>
          <w:lang w:val="en-US"/>
        </w:rPr>
        <w:t>8</w:t>
      </w:r>
      <w:r w:rsidRPr="007A780F">
        <w:rPr>
          <w:rFonts w:asciiTheme="majorBidi" w:hAnsiTheme="majorBidi" w:cstheme="majorBidi"/>
        </w:rPr>
        <w:t>,</w:t>
      </w:r>
      <w:r w:rsidRPr="00D67C92">
        <w:rPr>
          <w:rFonts w:asciiTheme="majorBidi" w:hAnsiTheme="majorBidi" w:cstheme="majorBidi"/>
          <w:lang w:val="en-US"/>
        </w:rPr>
        <w:t>4</w:t>
      </w:r>
      <w:r w:rsidRPr="00AC6019">
        <w:rPr>
          <w:rFonts w:asciiTheme="majorBidi" w:hAnsiTheme="majorBidi" w:cstheme="majorBidi"/>
          <w:lang w:val="en-US"/>
        </w:rPr>
        <w:t>00</w:t>
      </w:r>
      <w:r w:rsidRPr="007A780F">
        <w:rPr>
          <w:rFonts w:asciiTheme="majorBidi" w:hAnsiTheme="majorBidi" w:cstheme="majorBidi"/>
          <w:cs/>
        </w:rPr>
        <w:t xml:space="preserve"> ล้านหุ้น เป็นจำนวนเงินทั้งสิ้น </w:t>
      </w:r>
      <w:r w:rsidRPr="00FF2FC8">
        <w:rPr>
          <w:rFonts w:asciiTheme="majorBidi" w:hAnsiTheme="majorBidi" w:cstheme="majorBidi"/>
          <w:lang w:val="en-US"/>
        </w:rPr>
        <w:t>2</w:t>
      </w:r>
      <w:r w:rsidRPr="007A780F">
        <w:rPr>
          <w:rFonts w:asciiTheme="majorBidi" w:hAnsiTheme="majorBidi" w:cstheme="majorBidi"/>
        </w:rPr>
        <w:t>,</w:t>
      </w:r>
      <w:r>
        <w:rPr>
          <w:rFonts w:asciiTheme="majorBidi" w:hAnsiTheme="majorBidi" w:cstheme="majorBidi"/>
          <w:lang w:val="en-US"/>
        </w:rPr>
        <w:t>100</w:t>
      </w:r>
      <w:r w:rsidRPr="007A780F">
        <w:rPr>
          <w:rFonts w:asciiTheme="majorBidi" w:hAnsiTheme="majorBidi" w:cstheme="majorBidi"/>
          <w:cs/>
        </w:rPr>
        <w:t xml:space="preserve"> ล้านบาท เงินปันผลจำนวนนี้รวมเงินปันผลระหว่างกาล ซึ่งบริษัทได้จ่ายให้กับผู้ถือหุ้นของบริษัทแล้วในระหว่างปี </w:t>
      </w:r>
      <w:r w:rsidRPr="00FF2FC8">
        <w:rPr>
          <w:rFonts w:asciiTheme="majorBidi" w:hAnsiTheme="majorBidi" w:cstheme="majorBidi"/>
          <w:lang w:val="en-US"/>
        </w:rPr>
        <w:t>2</w:t>
      </w:r>
      <w:r w:rsidRPr="00D67C92">
        <w:rPr>
          <w:rFonts w:asciiTheme="majorBidi" w:hAnsiTheme="majorBidi" w:cstheme="majorBidi"/>
          <w:lang w:val="en-US"/>
        </w:rPr>
        <w:t>56</w:t>
      </w:r>
      <w:r>
        <w:rPr>
          <w:rFonts w:asciiTheme="majorBidi" w:hAnsiTheme="majorBidi" w:cstheme="majorBidi"/>
          <w:lang w:val="en-US"/>
        </w:rPr>
        <w:t>4</w:t>
      </w:r>
      <w:r w:rsidRPr="007A780F">
        <w:rPr>
          <w:rFonts w:asciiTheme="majorBidi" w:hAnsiTheme="majorBidi" w:cstheme="majorBidi"/>
          <w:cs/>
        </w:rPr>
        <w:t xml:space="preserve"> ในอัตราหุ้นละ </w:t>
      </w:r>
      <w:r w:rsidRPr="00AC6019">
        <w:rPr>
          <w:rFonts w:asciiTheme="majorBidi" w:hAnsiTheme="majorBidi" w:cstheme="majorBidi"/>
          <w:lang w:val="en-US"/>
        </w:rPr>
        <w:t>0</w:t>
      </w:r>
      <w:r w:rsidRPr="007A780F">
        <w:rPr>
          <w:rFonts w:asciiTheme="majorBidi" w:hAnsiTheme="majorBidi" w:cstheme="majorBidi"/>
          <w:cs/>
        </w:rPr>
        <w:t>.</w:t>
      </w:r>
      <w:r w:rsidRPr="00FF2FC8">
        <w:rPr>
          <w:rFonts w:asciiTheme="majorBidi" w:hAnsiTheme="majorBidi" w:cstheme="majorBidi"/>
          <w:lang w:val="en-US"/>
        </w:rPr>
        <w:t>12</w:t>
      </w:r>
      <w:r w:rsidRPr="007A780F">
        <w:rPr>
          <w:rFonts w:asciiTheme="majorBidi" w:hAnsiTheme="majorBidi" w:cstheme="majorBidi"/>
          <w:cs/>
        </w:rPr>
        <w:t xml:space="preserve"> บาท ดังนั้นเงินปันผลที่จะต้องจ่ายเพิ่มอีกจึงเท่ากับอัตราหุ้นละ </w:t>
      </w:r>
      <w:r w:rsidRPr="00AC6019">
        <w:rPr>
          <w:rFonts w:asciiTheme="majorBidi" w:hAnsiTheme="majorBidi" w:cstheme="majorBidi"/>
          <w:lang w:val="en-US"/>
        </w:rPr>
        <w:t>0</w:t>
      </w:r>
      <w:r w:rsidRPr="007A780F">
        <w:rPr>
          <w:rFonts w:asciiTheme="majorBidi" w:hAnsiTheme="majorBidi" w:cstheme="majorBidi"/>
          <w:cs/>
        </w:rPr>
        <w:t>.</w:t>
      </w:r>
      <w:r w:rsidRPr="00FF2FC8">
        <w:rPr>
          <w:rFonts w:asciiTheme="majorBidi" w:hAnsiTheme="majorBidi" w:cstheme="majorBidi"/>
          <w:lang w:val="en-US"/>
        </w:rPr>
        <w:t>1</w:t>
      </w:r>
      <w:r>
        <w:rPr>
          <w:rFonts w:asciiTheme="majorBidi" w:hAnsiTheme="majorBidi" w:cstheme="majorBidi"/>
          <w:lang w:val="en-US"/>
        </w:rPr>
        <w:t>3</w:t>
      </w:r>
      <w:r w:rsidRPr="007A780F">
        <w:rPr>
          <w:rFonts w:asciiTheme="majorBidi" w:hAnsiTheme="majorBidi" w:cstheme="majorBidi"/>
          <w:cs/>
        </w:rPr>
        <w:t xml:space="preserve"> บาท คิดเป็นจำนวนเงินรวม </w:t>
      </w:r>
      <w:r w:rsidRPr="00FF2FC8">
        <w:rPr>
          <w:rFonts w:asciiTheme="majorBidi" w:hAnsiTheme="majorBidi" w:cstheme="majorBidi"/>
          <w:lang w:val="en-US"/>
        </w:rPr>
        <w:t>1</w:t>
      </w:r>
      <w:r w:rsidRPr="007A780F">
        <w:rPr>
          <w:rFonts w:asciiTheme="majorBidi" w:hAnsiTheme="majorBidi" w:cstheme="majorBidi"/>
        </w:rPr>
        <w:t>,</w:t>
      </w:r>
      <w:r>
        <w:rPr>
          <w:rFonts w:asciiTheme="majorBidi" w:hAnsiTheme="majorBidi" w:cstheme="majorBidi"/>
          <w:lang w:val="en-US"/>
        </w:rPr>
        <w:t>092</w:t>
      </w:r>
      <w:r w:rsidRPr="007A780F">
        <w:rPr>
          <w:rFonts w:asciiTheme="majorBidi" w:hAnsiTheme="majorBidi" w:cstheme="majorBidi"/>
          <w:cs/>
        </w:rPr>
        <w:t xml:space="preserve"> ล้านบาท ได้จ่ายให้แก่ผู้ถือหุ้นในวันที่ </w:t>
      </w:r>
      <w:r>
        <w:rPr>
          <w:rFonts w:asciiTheme="majorBidi" w:hAnsiTheme="majorBidi" w:cstheme="majorBidi"/>
          <w:lang w:val="en-US"/>
        </w:rPr>
        <w:t>12</w:t>
      </w:r>
      <w:r w:rsidRPr="007A780F">
        <w:rPr>
          <w:rFonts w:asciiTheme="majorBidi" w:hAnsiTheme="majorBidi" w:cstheme="majorBidi"/>
          <w:cs/>
        </w:rPr>
        <w:t xml:space="preserve"> พฤษภาคม </w:t>
      </w:r>
      <w:r w:rsidRPr="00FF2FC8">
        <w:rPr>
          <w:rFonts w:asciiTheme="majorBidi" w:hAnsiTheme="majorBidi" w:cstheme="majorBidi"/>
          <w:lang w:val="en-US"/>
        </w:rPr>
        <w:t>2</w:t>
      </w:r>
      <w:r w:rsidRPr="00D67C92">
        <w:rPr>
          <w:rFonts w:asciiTheme="majorBidi" w:hAnsiTheme="majorBidi" w:cstheme="majorBidi"/>
          <w:lang w:val="en-US"/>
        </w:rPr>
        <w:t>56</w:t>
      </w:r>
      <w:r>
        <w:rPr>
          <w:rFonts w:asciiTheme="majorBidi" w:hAnsiTheme="majorBidi" w:cstheme="majorBidi"/>
          <w:lang w:val="en-US"/>
        </w:rPr>
        <w:t>5</w:t>
      </w:r>
    </w:p>
    <w:p w14:paraId="7F49D5B7" w14:textId="6EE96340" w:rsidR="00640114" w:rsidRDefault="00640114" w:rsidP="00640114">
      <w:pPr>
        <w:pStyle w:val="Ang15"/>
        <w:rPr>
          <w:sz w:val="20"/>
          <w:szCs w:val="20"/>
          <w:lang w:val="en-US"/>
        </w:rPr>
      </w:pPr>
    </w:p>
    <w:p w14:paraId="4ADD2AF0" w14:textId="00EB8EDC" w:rsidR="00640114" w:rsidRPr="007D3AD6" w:rsidRDefault="00640114" w:rsidP="00640114">
      <w:pPr>
        <w:pStyle w:val="Ang15"/>
        <w:rPr>
          <w:rFonts w:asciiTheme="majorBidi" w:hAnsiTheme="majorBidi" w:cstheme="majorBidi"/>
          <w:cs/>
          <w:lang w:val="en-US"/>
        </w:rPr>
      </w:pPr>
      <w:r>
        <w:rPr>
          <w:rFonts w:asciiTheme="majorBidi" w:hAnsiTheme="majorBidi" w:cstheme="majorBidi" w:hint="cs"/>
          <w:cs/>
        </w:rPr>
        <w:t>ในการประชุมคณะกรรมการบริษัทเมื่อวันที่</w:t>
      </w:r>
      <w:r>
        <w:rPr>
          <w:rFonts w:asciiTheme="majorBidi" w:hAnsiTheme="majorBidi" w:cstheme="majorBidi"/>
          <w:lang w:val="en-US"/>
        </w:rPr>
        <w:t xml:space="preserve"> 26</w:t>
      </w:r>
      <w:r>
        <w:rPr>
          <w:rFonts w:asciiTheme="majorBidi" w:hAnsiTheme="majorBidi" w:cstheme="majorBidi" w:hint="cs"/>
          <w:cs/>
          <w:lang w:val="en-US"/>
        </w:rPr>
        <w:t xml:space="preserve"> สิงหาคม </w:t>
      </w:r>
      <w:r>
        <w:rPr>
          <w:rFonts w:asciiTheme="majorBidi" w:hAnsiTheme="majorBidi" w:cstheme="majorBidi"/>
          <w:lang w:val="en-US"/>
        </w:rPr>
        <w:t>2565</w:t>
      </w:r>
      <w:r>
        <w:rPr>
          <w:rFonts w:asciiTheme="majorBidi" w:hAnsiTheme="majorBidi" w:cstheme="majorBidi" w:hint="cs"/>
          <w:cs/>
          <w:lang w:val="en-US"/>
        </w:rPr>
        <w:t xml:space="preserve"> มีมติอนุมัติการจ่ายเงินปันผลระหว่างกาลจากกำไรสะสมจนถึงวันที่</w:t>
      </w:r>
      <w:r>
        <w:rPr>
          <w:rFonts w:asciiTheme="majorBidi" w:hAnsiTheme="majorBidi" w:cstheme="majorBidi"/>
          <w:lang w:val="en-US"/>
        </w:rPr>
        <w:t xml:space="preserve"> 30</w:t>
      </w:r>
      <w:r>
        <w:rPr>
          <w:rFonts w:asciiTheme="majorBidi" w:hAnsiTheme="majorBidi" w:cstheme="majorBidi" w:hint="cs"/>
          <w:cs/>
          <w:lang w:val="en-US"/>
        </w:rPr>
        <w:t xml:space="preserve"> มิถุนายน </w:t>
      </w:r>
      <w:r>
        <w:rPr>
          <w:rFonts w:asciiTheme="majorBidi" w:hAnsiTheme="majorBidi" w:cstheme="majorBidi"/>
          <w:lang w:val="en-US"/>
        </w:rPr>
        <w:t>2565</w:t>
      </w:r>
      <w:r>
        <w:rPr>
          <w:rFonts w:asciiTheme="majorBidi" w:hAnsiTheme="majorBidi" w:cstheme="majorBidi" w:hint="cs"/>
          <w:cs/>
          <w:lang w:val="en-US"/>
        </w:rPr>
        <w:t xml:space="preserve"> ในอัตราหุ้นละ</w:t>
      </w:r>
      <w:r>
        <w:rPr>
          <w:rFonts w:asciiTheme="majorBidi" w:hAnsiTheme="majorBidi" w:cstheme="majorBidi"/>
          <w:lang w:val="en-US"/>
        </w:rPr>
        <w:t xml:space="preserve"> 0.12</w:t>
      </w:r>
      <w:r>
        <w:rPr>
          <w:rFonts w:asciiTheme="majorBidi" w:hAnsiTheme="majorBidi" w:cstheme="majorBidi" w:hint="cs"/>
          <w:cs/>
          <w:lang w:val="en-US"/>
        </w:rPr>
        <w:t xml:space="preserve"> บาท สำหรับหุ้นสามัญจำนวน</w:t>
      </w:r>
      <w:r>
        <w:rPr>
          <w:rFonts w:asciiTheme="majorBidi" w:hAnsiTheme="majorBidi" w:cstheme="majorBidi"/>
          <w:lang w:val="en-US"/>
        </w:rPr>
        <w:t xml:space="preserve"> 8,400</w:t>
      </w:r>
      <w:r>
        <w:rPr>
          <w:rFonts w:asciiTheme="majorBidi" w:hAnsiTheme="majorBidi" w:cstheme="majorBidi" w:hint="cs"/>
          <w:cs/>
          <w:lang w:val="en-US"/>
        </w:rPr>
        <w:t xml:space="preserve"> ล้านหุ้น เป็นจำนวนเงินทั้งสิ้น</w:t>
      </w:r>
      <w:r>
        <w:rPr>
          <w:rFonts w:asciiTheme="majorBidi" w:hAnsiTheme="majorBidi" w:cstheme="majorBidi"/>
          <w:lang w:val="en-US"/>
        </w:rPr>
        <w:t xml:space="preserve"> 1,008</w:t>
      </w:r>
      <w:r>
        <w:rPr>
          <w:rFonts w:asciiTheme="majorBidi" w:hAnsiTheme="majorBidi" w:cstheme="majorBidi" w:hint="cs"/>
          <w:cs/>
          <w:lang w:val="en-US"/>
        </w:rPr>
        <w:t xml:space="preserve"> ล้านบาท เงินปันผลดังกล่าวได้จ่ายให้แก่ผู้ถือหุ้นในวันที่</w:t>
      </w:r>
      <w:r>
        <w:rPr>
          <w:rFonts w:asciiTheme="majorBidi" w:hAnsiTheme="majorBidi" w:cstheme="majorBidi"/>
          <w:lang w:val="en-US"/>
        </w:rPr>
        <w:t xml:space="preserve"> 23 </w:t>
      </w:r>
      <w:r>
        <w:rPr>
          <w:rFonts w:asciiTheme="majorBidi" w:hAnsiTheme="majorBidi" w:cstheme="majorBidi" w:hint="cs"/>
          <w:cs/>
          <w:lang w:val="en-US"/>
        </w:rPr>
        <w:t xml:space="preserve">กันยายน </w:t>
      </w:r>
      <w:r>
        <w:rPr>
          <w:rFonts w:asciiTheme="majorBidi" w:hAnsiTheme="majorBidi" w:cstheme="majorBidi"/>
          <w:lang w:val="en-US"/>
        </w:rPr>
        <w:t>2565</w:t>
      </w:r>
    </w:p>
    <w:p w14:paraId="1F89A2EA" w14:textId="1CFB6F5A" w:rsidR="00B513A8" w:rsidRDefault="00B513A8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  <w:r>
        <w:rPr>
          <w:sz w:val="20"/>
          <w:szCs w:val="20"/>
          <w:lang w:val="en-US"/>
        </w:rPr>
        <w:br w:type="page"/>
      </w:r>
    </w:p>
    <w:p w14:paraId="52AF824D" w14:textId="1CB8BFCD" w:rsidR="00A95E68" w:rsidRPr="00AE0BB7" w:rsidRDefault="00A95E68" w:rsidP="00565380">
      <w:pPr>
        <w:pStyle w:val="Caption"/>
        <w:ind w:left="567" w:hanging="567"/>
        <w:rPr>
          <w:rFonts w:asciiTheme="majorBidi" w:hAnsiTheme="majorBidi"/>
        </w:rPr>
      </w:pPr>
      <w:r w:rsidRPr="00AE0BB7">
        <w:rPr>
          <w:rFonts w:asciiTheme="majorBidi" w:hAnsiTheme="majorBidi"/>
          <w:cs/>
        </w:rPr>
        <w:lastRenderedPageBreak/>
        <w:t>เครื่องมือทางการเงิน</w:t>
      </w:r>
    </w:p>
    <w:p w14:paraId="32269ABE" w14:textId="77777777" w:rsidR="00A95E68" w:rsidRPr="00153447" w:rsidRDefault="00A95E68" w:rsidP="00E05FCD">
      <w:pPr>
        <w:pStyle w:val="Ang15"/>
        <w:rPr>
          <w:sz w:val="20"/>
          <w:szCs w:val="20"/>
          <w:lang w:val="en-US"/>
        </w:rPr>
      </w:pPr>
    </w:p>
    <w:p w14:paraId="0E0B2B8A" w14:textId="77777777" w:rsidR="00A95E68" w:rsidRPr="00AE0BB7" w:rsidRDefault="00A95E68" w:rsidP="00A95E68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AE0BB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</w:t>
      </w:r>
      <w:r w:rsidRPr="00AE0BB7">
        <w:rPr>
          <w:rFonts w:asciiTheme="majorBidi" w:hAnsiTheme="majorBidi"/>
          <w:b/>
          <w:bCs/>
          <w:i/>
          <w:iCs/>
          <w:sz w:val="30"/>
          <w:szCs w:val="30"/>
          <w:cs/>
        </w:rPr>
        <w:t>มูลค่ายุติธรรม</w:t>
      </w:r>
      <w:r w:rsidRPr="00AE0BB7">
        <w:rPr>
          <w:rFonts w:asciiTheme="majorBidi" w:hAnsiTheme="majorBidi"/>
          <w:b/>
          <w:bCs/>
          <w:sz w:val="30"/>
          <w:szCs w:val="30"/>
        </w:rPr>
        <w:t xml:space="preserve"> </w:t>
      </w:r>
    </w:p>
    <w:p w14:paraId="5D920FAB" w14:textId="77777777" w:rsidR="00A95E68" w:rsidRPr="00153447" w:rsidRDefault="00A95E68" w:rsidP="00E05FCD">
      <w:pPr>
        <w:pStyle w:val="Ang15"/>
        <w:rPr>
          <w:sz w:val="20"/>
          <w:szCs w:val="20"/>
          <w:highlight w:val="lightGray"/>
          <w:shd w:val="clear" w:color="auto" w:fill="D9D9D9"/>
        </w:rPr>
      </w:pPr>
    </w:p>
    <w:p w14:paraId="015D1A99" w14:textId="6BA410D9" w:rsidR="007D6448" w:rsidRDefault="00A95E68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  <w:r w:rsidRPr="00203012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F0475C">
        <w:rPr>
          <w:rFonts w:asciiTheme="majorBidi" w:hAnsiTheme="majorBidi" w:hint="cs"/>
          <w:sz w:val="30"/>
          <w:szCs w:val="30"/>
          <w:cs/>
        </w:rPr>
        <w:t>วัดมูลค่าด้วยราคาทุนตัดจำหน่าย</w:t>
      </w:r>
      <w:r w:rsidRPr="00203012">
        <w:rPr>
          <w:rFonts w:asciiTheme="majorBidi" w:hAnsi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7548F716" w14:textId="77777777" w:rsidR="00DA74F1" w:rsidRDefault="00DA74F1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</w:p>
    <w:p w14:paraId="15A580AD" w14:textId="77777777" w:rsidR="00DA74F1" w:rsidRDefault="00DA74F1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</w:p>
    <w:p w14:paraId="30E88E36" w14:textId="0B3BF152" w:rsidR="00DA74F1" w:rsidRDefault="00DA74F1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  <w:cs/>
        </w:rPr>
        <w:sectPr w:rsidR="00DA74F1" w:rsidSect="00C21040">
          <w:pgSz w:w="11909" w:h="16834" w:code="9"/>
          <w:pgMar w:top="691" w:right="1152" w:bottom="720" w:left="1166" w:header="706" w:footer="706" w:gutter="0"/>
          <w:cols w:space="737"/>
          <w:docGrid w:linePitch="360"/>
        </w:sectPr>
      </w:pPr>
    </w:p>
    <w:tbl>
      <w:tblPr>
        <w:tblW w:w="1386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610"/>
        <w:gridCol w:w="72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171EAE" w:rsidRPr="00F04358" w14:paraId="6EC8E7B7" w14:textId="77777777" w:rsidTr="00B1748B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2F08F396" w14:textId="77777777" w:rsidR="00171EAE" w:rsidRPr="00F04358" w:rsidRDefault="00171EAE" w:rsidP="007A7AC4">
            <w:pPr>
              <w:ind w:left="73" w:right="-90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057591AB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0A620E3D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F0435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171EAE" w:rsidRPr="00F04358" w14:paraId="23721834" w14:textId="77777777" w:rsidTr="00B1748B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2C6E421B" w14:textId="77777777" w:rsidR="00171EAE" w:rsidRPr="00F04358" w:rsidRDefault="00171EAE" w:rsidP="007A7AC4">
            <w:pPr>
              <w:ind w:left="73" w:right="-90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1CEACB92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057A2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F0435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1A7ED984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B5394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F0435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มูลค่ายุติธรรม</w:t>
            </w:r>
          </w:p>
        </w:tc>
      </w:tr>
      <w:tr w:rsidR="00171EAE" w:rsidRPr="00F04358" w14:paraId="1CC6F85A" w14:textId="77777777" w:rsidTr="00B1748B">
        <w:trPr>
          <w:trHeight w:val="1441"/>
        </w:trPr>
        <w:tc>
          <w:tcPr>
            <w:tcW w:w="2610" w:type="dxa"/>
            <w:shd w:val="clear" w:color="auto" w:fill="auto"/>
            <w:vAlign w:val="bottom"/>
          </w:tcPr>
          <w:p w14:paraId="6B1748A6" w14:textId="0665B51A" w:rsidR="00171EAE" w:rsidRPr="00F04358" w:rsidRDefault="00171EAE" w:rsidP="007A7AC4">
            <w:pPr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F04358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="00517E1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30 </w:t>
            </w:r>
            <w:r w:rsidR="00517E17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กันยายน</w:t>
            </w:r>
            <w:r w:rsidR="00C219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2565</w:t>
            </w:r>
          </w:p>
        </w:tc>
        <w:tc>
          <w:tcPr>
            <w:tcW w:w="720" w:type="dxa"/>
            <w:shd w:val="clear" w:color="auto" w:fill="auto"/>
          </w:tcPr>
          <w:p w14:paraId="774AE643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F709027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6C56ECBA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5DC47D20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F04358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121A5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4749BCD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9A752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4AFD6" w14:textId="77777777" w:rsidR="00171EAE" w:rsidRPr="00F04358" w:rsidRDefault="00171EAE" w:rsidP="007A7AC4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A5D51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351AA539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414968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F04358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0435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5AA027C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2E1182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F04358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0435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062867D" w14:textId="77777777" w:rsidR="00171EAE" w:rsidRPr="00F04358" w:rsidRDefault="00171EAE" w:rsidP="007A7AC4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CE3037" w14:textId="77777777" w:rsidR="00171EAE" w:rsidRPr="00F04358" w:rsidRDefault="00171EAE" w:rsidP="007A7AC4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F04358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0435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71CA0C5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5089E6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171EAE" w:rsidRPr="00F04358" w14:paraId="4E0EDF30" w14:textId="77777777" w:rsidTr="00B1748B">
        <w:trPr>
          <w:trHeight w:val="333"/>
        </w:trPr>
        <w:tc>
          <w:tcPr>
            <w:tcW w:w="2610" w:type="dxa"/>
            <w:shd w:val="clear" w:color="auto" w:fill="auto"/>
            <w:vAlign w:val="bottom"/>
          </w:tcPr>
          <w:p w14:paraId="1832463A" w14:textId="77777777" w:rsidR="00171EAE" w:rsidRPr="00F04358" w:rsidRDefault="00171EAE" w:rsidP="007A7AC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BBCD504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7644F243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04358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171EAE" w:rsidRPr="00F04358" w14:paraId="09BEFBA4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11ADA018" w14:textId="77777777" w:rsidR="00171EAE" w:rsidRPr="00F04358" w:rsidRDefault="00171EAE" w:rsidP="007A7AC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F04358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720" w:type="dxa"/>
            <w:shd w:val="clear" w:color="auto" w:fill="auto"/>
          </w:tcPr>
          <w:p w14:paraId="4CE3739D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shd w:val="clear" w:color="auto" w:fill="auto"/>
          </w:tcPr>
          <w:p w14:paraId="4CD71F08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3CE5D4E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4EDE6CA6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5FB0B20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4AE696E7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B37F250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C57AB18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A4BB539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5742F23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5412CFA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106755CE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7537149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72DF93B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71EAE" w:rsidRPr="00F04358" w14:paraId="132BA7CB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7EC886AF" w14:textId="77777777" w:rsidR="00171EAE" w:rsidRPr="00F04358" w:rsidRDefault="00171EAE" w:rsidP="007A7AC4">
            <w:pPr>
              <w:ind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0435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20" w:type="dxa"/>
            <w:shd w:val="clear" w:color="auto" w:fill="auto"/>
          </w:tcPr>
          <w:p w14:paraId="6DE3EC0C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5BE36798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E0A06F7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21B9F5EB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61BF715" w14:textId="77777777" w:rsidR="00171EAE" w:rsidRPr="00F04358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29E2E21B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008FADB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38C5D40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AE25B35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8D1EA95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8210003" w14:textId="77777777" w:rsidR="00171EAE" w:rsidRPr="00F04358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250A6189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A4C94B8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6F2296B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71EAE" w:rsidRPr="00F04358" w14:paraId="1227AC82" w14:textId="77777777" w:rsidTr="00B862C6">
        <w:trPr>
          <w:trHeight w:val="261"/>
        </w:trPr>
        <w:tc>
          <w:tcPr>
            <w:tcW w:w="2610" w:type="dxa"/>
            <w:shd w:val="clear" w:color="auto" w:fill="auto"/>
          </w:tcPr>
          <w:p w14:paraId="0CD0D9E3" w14:textId="77777777" w:rsidR="00171EAE" w:rsidRPr="00F04358" w:rsidRDefault="00171EAE" w:rsidP="007A7AC4">
            <w:pPr>
              <w:ind w:left="166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เงินลงทุนในตราสารหนี้</w:t>
            </w:r>
          </w:p>
          <w:p w14:paraId="4343835A" w14:textId="77777777" w:rsidR="00171EAE" w:rsidRPr="00F04358" w:rsidRDefault="00171EAE" w:rsidP="007A7AC4">
            <w:pPr>
              <w:ind w:left="166" w:right="-90" w:firstLine="17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  <w:cs/>
              </w:rPr>
              <w:t>(ในกองทุนส่วนบุคคล)</w:t>
            </w:r>
          </w:p>
        </w:tc>
        <w:tc>
          <w:tcPr>
            <w:tcW w:w="720" w:type="dxa"/>
            <w:shd w:val="clear" w:color="auto" w:fill="auto"/>
          </w:tcPr>
          <w:p w14:paraId="1012DBC8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787B0605" w14:textId="77777777" w:rsidR="000E0CEA" w:rsidRDefault="000E0CEA" w:rsidP="007A7AC4">
            <w:pPr>
              <w:pStyle w:val="acctfourfigures"/>
              <w:tabs>
                <w:tab w:val="clear" w:pos="765"/>
                <w:tab w:val="decimal" w:pos="1404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3D162A5B" w14:textId="445FA2BF" w:rsidR="0057218C" w:rsidRPr="00F04358" w:rsidRDefault="0057218C" w:rsidP="007A7AC4">
            <w:pPr>
              <w:pStyle w:val="acctfourfigures"/>
              <w:tabs>
                <w:tab w:val="clear" w:pos="765"/>
                <w:tab w:val="decimal" w:pos="1404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41,732</w:t>
            </w:r>
          </w:p>
        </w:tc>
        <w:tc>
          <w:tcPr>
            <w:tcW w:w="270" w:type="dxa"/>
            <w:shd w:val="clear" w:color="auto" w:fill="auto"/>
          </w:tcPr>
          <w:p w14:paraId="1663A739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45425D2D" w14:textId="77777777" w:rsidR="000E0CEA" w:rsidRDefault="000E0CEA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AC48802" w14:textId="1DFD6443" w:rsidR="0057218C" w:rsidRPr="00F04358" w:rsidRDefault="0057218C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A2A605" w14:textId="77777777" w:rsidR="00171EAE" w:rsidRPr="00F04358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120FB961" w14:textId="77777777" w:rsidR="00E431D1" w:rsidRDefault="00E431D1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1FFE0180" w14:textId="4D94DB98" w:rsidR="0057218C" w:rsidRPr="00F04358" w:rsidRDefault="0057218C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41,732</w:t>
            </w:r>
          </w:p>
        </w:tc>
        <w:tc>
          <w:tcPr>
            <w:tcW w:w="270" w:type="dxa"/>
            <w:shd w:val="clear" w:color="auto" w:fill="auto"/>
          </w:tcPr>
          <w:p w14:paraId="6E8C5BE5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50E05C6" w14:textId="77777777" w:rsidR="00E431D1" w:rsidRDefault="00E431D1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1223AF5" w14:textId="36007797" w:rsidR="0057218C" w:rsidRPr="00F04358" w:rsidRDefault="0057218C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3CB4C1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E9F2A88" w14:textId="77777777" w:rsidR="00E431D1" w:rsidRDefault="00E431D1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258EBC57" w14:textId="3393C6D7" w:rsidR="0057218C" w:rsidRPr="00F04358" w:rsidRDefault="0057218C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41,732</w:t>
            </w:r>
          </w:p>
        </w:tc>
        <w:tc>
          <w:tcPr>
            <w:tcW w:w="270" w:type="dxa"/>
            <w:shd w:val="clear" w:color="auto" w:fill="auto"/>
          </w:tcPr>
          <w:p w14:paraId="6FDC0A47" w14:textId="77777777" w:rsidR="00171EAE" w:rsidRPr="00F04358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7A371C05" w14:textId="77777777" w:rsidR="00E431D1" w:rsidRDefault="00E431D1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05DCDC4" w14:textId="2F3AD5D7" w:rsidR="0057218C" w:rsidRPr="00F04358" w:rsidRDefault="0057218C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AB9400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AAAFE09" w14:textId="77777777" w:rsidR="00E431D1" w:rsidRDefault="00E431D1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10FE985C" w14:textId="326CEA26" w:rsidR="0057218C" w:rsidRPr="00F04358" w:rsidRDefault="0057218C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41,732</w:t>
            </w:r>
          </w:p>
        </w:tc>
      </w:tr>
      <w:tr w:rsidR="00171EAE" w:rsidRPr="00F04358" w14:paraId="35FBC768" w14:textId="77777777" w:rsidTr="00C06B20">
        <w:trPr>
          <w:trHeight w:val="261"/>
        </w:trPr>
        <w:tc>
          <w:tcPr>
            <w:tcW w:w="2610" w:type="dxa"/>
            <w:shd w:val="clear" w:color="auto" w:fill="auto"/>
          </w:tcPr>
          <w:p w14:paraId="1711BBB7" w14:textId="77777777" w:rsidR="00171EAE" w:rsidRPr="00F04358" w:rsidRDefault="00171EAE" w:rsidP="007A7AC4">
            <w:pPr>
              <w:ind w:left="166"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เงินลงทุนในตราสารหนี้</w:t>
            </w:r>
          </w:p>
        </w:tc>
        <w:tc>
          <w:tcPr>
            <w:tcW w:w="720" w:type="dxa"/>
            <w:shd w:val="clear" w:color="auto" w:fill="auto"/>
          </w:tcPr>
          <w:p w14:paraId="1E5B0FB5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620" w:type="dxa"/>
            <w:shd w:val="clear" w:color="auto" w:fill="auto"/>
          </w:tcPr>
          <w:p w14:paraId="26765D62" w14:textId="3A19BDBB" w:rsidR="00171EAE" w:rsidRPr="00F04358" w:rsidRDefault="0057218C" w:rsidP="007A7AC4">
            <w:pPr>
              <w:pStyle w:val="acctfourfigures"/>
              <w:tabs>
                <w:tab w:val="clear" w:pos="765"/>
                <w:tab w:val="decimal" w:pos="1404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3,205,878</w:t>
            </w:r>
          </w:p>
        </w:tc>
        <w:tc>
          <w:tcPr>
            <w:tcW w:w="270" w:type="dxa"/>
            <w:shd w:val="clear" w:color="auto" w:fill="auto"/>
          </w:tcPr>
          <w:p w14:paraId="25E94F25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028E106B" w14:textId="71DB13C5" w:rsidR="00171EAE" w:rsidRPr="00F04358" w:rsidRDefault="0057218C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180,</w:t>
            </w:r>
            <w:r w:rsidR="008A202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F188169" w14:textId="77777777" w:rsidR="00171EAE" w:rsidRPr="00F04358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0A2956E4" w14:textId="306E99AC" w:rsidR="00171EAE" w:rsidRPr="00F04358" w:rsidRDefault="0057218C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3,386</w:t>
            </w:r>
            <w:r w:rsidR="00927E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,002</w:t>
            </w:r>
          </w:p>
        </w:tc>
        <w:tc>
          <w:tcPr>
            <w:tcW w:w="270" w:type="dxa"/>
            <w:shd w:val="clear" w:color="auto" w:fill="auto"/>
          </w:tcPr>
          <w:p w14:paraId="6EF726B7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A953C09" w14:textId="6B8AB2CF" w:rsidR="00171EAE" w:rsidRPr="00F04358" w:rsidRDefault="0057218C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3,205,878</w:t>
            </w:r>
          </w:p>
        </w:tc>
        <w:tc>
          <w:tcPr>
            <w:tcW w:w="270" w:type="dxa"/>
            <w:shd w:val="clear" w:color="auto" w:fill="auto"/>
          </w:tcPr>
          <w:p w14:paraId="6A2CDAFE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5DA252E" w14:textId="5EE56169" w:rsidR="00171EAE" w:rsidRPr="00F04358" w:rsidRDefault="00C06B20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180,424</w:t>
            </w:r>
          </w:p>
        </w:tc>
        <w:tc>
          <w:tcPr>
            <w:tcW w:w="270" w:type="dxa"/>
            <w:shd w:val="clear" w:color="auto" w:fill="auto"/>
          </w:tcPr>
          <w:p w14:paraId="2CD1268F" w14:textId="77777777" w:rsidR="00171EAE" w:rsidRPr="00F04358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6EC11569" w14:textId="175F84A8" w:rsidR="00171EAE" w:rsidRPr="00F04358" w:rsidRDefault="0057218C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5F58B5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4DAB918" w14:textId="4CE938C4" w:rsidR="00171EAE" w:rsidRPr="0057218C" w:rsidRDefault="00C06B20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C06B2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3,386,302</w:t>
            </w:r>
          </w:p>
        </w:tc>
      </w:tr>
      <w:tr w:rsidR="00171EAE" w:rsidRPr="00F04358" w14:paraId="16315CFE" w14:textId="77777777" w:rsidTr="00EA1E45">
        <w:trPr>
          <w:trHeight w:val="261"/>
        </w:trPr>
        <w:tc>
          <w:tcPr>
            <w:tcW w:w="2610" w:type="dxa"/>
            <w:shd w:val="clear" w:color="auto" w:fill="auto"/>
          </w:tcPr>
          <w:p w14:paraId="171DA20C" w14:textId="73DBF5D7" w:rsidR="00171EAE" w:rsidRPr="00F04358" w:rsidRDefault="00171EAE" w:rsidP="003B5970">
            <w:pPr>
              <w:ind w:left="156" w:right="-90" w:hanging="15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F0435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สินทรัพย์ทางการเงิน</w:t>
            </w:r>
            <w:r w:rsidR="003B597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br/>
            </w:r>
            <w:r w:rsidRPr="00F0435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ไม่หมุนเวียนอื่น</w:t>
            </w:r>
          </w:p>
        </w:tc>
        <w:tc>
          <w:tcPr>
            <w:tcW w:w="720" w:type="dxa"/>
            <w:shd w:val="clear" w:color="auto" w:fill="auto"/>
          </w:tcPr>
          <w:p w14:paraId="66DE61DA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620" w:type="dxa"/>
            <w:shd w:val="clear" w:color="auto" w:fill="auto"/>
          </w:tcPr>
          <w:p w14:paraId="7C5CCA93" w14:textId="326077ED" w:rsidR="00171EAE" w:rsidRPr="00F04358" w:rsidRDefault="00171EAE" w:rsidP="000E0CE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ED45634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02FBB27B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CFAC4E5" w14:textId="77777777" w:rsidR="00171EAE" w:rsidRPr="00F04358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0B603F1E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66215AB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BE5F90B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0900F93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1B25D61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B5506A" w14:textId="77777777" w:rsidR="00171EAE" w:rsidRPr="00F04358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60DAEE36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9F1898C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236AA55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171EAE" w:rsidRPr="00F04358" w14:paraId="778CD1BD" w14:textId="77777777" w:rsidTr="00C06B20">
        <w:trPr>
          <w:trHeight w:val="261"/>
        </w:trPr>
        <w:tc>
          <w:tcPr>
            <w:tcW w:w="2610" w:type="dxa"/>
            <w:shd w:val="clear" w:color="auto" w:fill="auto"/>
          </w:tcPr>
          <w:p w14:paraId="7EC93524" w14:textId="77777777" w:rsidR="00171EAE" w:rsidRPr="00F04358" w:rsidRDefault="00171EAE" w:rsidP="007A7AC4">
            <w:pPr>
              <w:ind w:left="166"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เงินลงทุนในตราสารหนี้</w:t>
            </w:r>
          </w:p>
        </w:tc>
        <w:tc>
          <w:tcPr>
            <w:tcW w:w="720" w:type="dxa"/>
            <w:shd w:val="clear" w:color="auto" w:fill="auto"/>
          </w:tcPr>
          <w:p w14:paraId="0808A11D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E1992E7" w14:textId="3CB9C15A" w:rsidR="00171EAE" w:rsidRPr="00F04358" w:rsidRDefault="0057218C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2578B1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693F0CC" w14:textId="10DABC38" w:rsidR="00171EAE" w:rsidRPr="00F04358" w:rsidRDefault="0057218C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491,002</w:t>
            </w:r>
          </w:p>
        </w:tc>
        <w:tc>
          <w:tcPr>
            <w:tcW w:w="270" w:type="dxa"/>
            <w:shd w:val="clear" w:color="auto" w:fill="auto"/>
          </w:tcPr>
          <w:p w14:paraId="14899B6D" w14:textId="77777777" w:rsidR="00171EAE" w:rsidRPr="00F04358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E1C6BDA" w14:textId="12AE1399" w:rsidR="00171EAE" w:rsidRPr="00F04358" w:rsidRDefault="0057218C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491,002</w:t>
            </w:r>
          </w:p>
        </w:tc>
        <w:tc>
          <w:tcPr>
            <w:tcW w:w="270" w:type="dxa"/>
            <w:shd w:val="clear" w:color="auto" w:fill="auto"/>
          </w:tcPr>
          <w:p w14:paraId="2362806F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4E5EE14" w14:textId="3B328EA7" w:rsidR="00171EAE" w:rsidRPr="00F04358" w:rsidRDefault="0057218C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EB413E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332C869" w14:textId="4FF00D52" w:rsidR="00171EAE" w:rsidRPr="00F04358" w:rsidRDefault="00C06B20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414,863</w:t>
            </w:r>
          </w:p>
        </w:tc>
        <w:tc>
          <w:tcPr>
            <w:tcW w:w="270" w:type="dxa"/>
            <w:shd w:val="clear" w:color="auto" w:fill="auto"/>
          </w:tcPr>
          <w:p w14:paraId="4E3F124D" w14:textId="77777777" w:rsidR="00171EAE" w:rsidRPr="00F04358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64ADE99E" w14:textId="0C1CBB71" w:rsidR="00171EAE" w:rsidRPr="00440EA9" w:rsidRDefault="00440EA9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E8347A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D32239C" w14:textId="77F4CD41" w:rsidR="00171EAE" w:rsidRPr="00F04358" w:rsidRDefault="00C06B20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414,863</w:t>
            </w:r>
          </w:p>
        </w:tc>
      </w:tr>
      <w:tr w:rsidR="00060415" w:rsidRPr="00F04358" w14:paraId="546BA606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70573718" w14:textId="77777777" w:rsidR="00060415" w:rsidRPr="00F04358" w:rsidRDefault="00060415" w:rsidP="00060415">
            <w:pPr>
              <w:ind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F0435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รวมสินทรัพย์ทางการเงิน</w:t>
            </w:r>
          </w:p>
        </w:tc>
        <w:tc>
          <w:tcPr>
            <w:tcW w:w="720" w:type="dxa"/>
            <w:shd w:val="clear" w:color="auto" w:fill="auto"/>
          </w:tcPr>
          <w:p w14:paraId="5CE9823D" w14:textId="387FD5DA" w:rsidR="00060415" w:rsidRPr="00F04358" w:rsidRDefault="00060415" w:rsidP="0006041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363502" w14:textId="14D96E9D" w:rsidR="00060415" w:rsidRPr="00F04358" w:rsidRDefault="008A2028" w:rsidP="00060415">
            <w:pPr>
              <w:pStyle w:val="acctfourfigures"/>
              <w:tabs>
                <w:tab w:val="clear" w:pos="765"/>
                <w:tab w:val="decimal" w:pos="1404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3,247,610</w:t>
            </w:r>
          </w:p>
        </w:tc>
        <w:tc>
          <w:tcPr>
            <w:tcW w:w="270" w:type="dxa"/>
            <w:shd w:val="clear" w:color="auto" w:fill="auto"/>
          </w:tcPr>
          <w:p w14:paraId="0B9C2ED9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DF940" w14:textId="241C7529" w:rsidR="00060415" w:rsidRPr="00F04358" w:rsidRDefault="008A2028" w:rsidP="0006041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671,126</w:t>
            </w:r>
          </w:p>
        </w:tc>
        <w:tc>
          <w:tcPr>
            <w:tcW w:w="270" w:type="dxa"/>
            <w:shd w:val="clear" w:color="auto" w:fill="auto"/>
          </w:tcPr>
          <w:p w14:paraId="700FCB7D" w14:textId="77777777" w:rsidR="00060415" w:rsidRPr="00F04358" w:rsidRDefault="00060415" w:rsidP="0006041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FE5FF1" w14:textId="1A6234AD" w:rsidR="00060415" w:rsidRPr="00F04358" w:rsidRDefault="008A2028" w:rsidP="0006041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3,918,</w:t>
            </w:r>
            <w:r w:rsidR="00927E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736</w:t>
            </w:r>
          </w:p>
        </w:tc>
        <w:tc>
          <w:tcPr>
            <w:tcW w:w="270" w:type="dxa"/>
            <w:shd w:val="clear" w:color="auto" w:fill="auto"/>
          </w:tcPr>
          <w:p w14:paraId="41B36FC0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BD2F25E" w14:textId="77777777" w:rsidR="00060415" w:rsidRPr="00F04358" w:rsidRDefault="00060415" w:rsidP="0006041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6A8BCEB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26442C3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B61FFF1" w14:textId="77777777" w:rsidR="00060415" w:rsidRPr="00F04358" w:rsidRDefault="00060415" w:rsidP="0006041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69A496DE" w14:textId="77777777" w:rsidR="00060415" w:rsidRPr="00F04358" w:rsidRDefault="00060415" w:rsidP="0006041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A3CA613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3BC2888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060415" w:rsidRPr="00F04358" w14:paraId="68350EAB" w14:textId="77777777" w:rsidTr="00517E17">
        <w:trPr>
          <w:trHeight w:val="30"/>
        </w:trPr>
        <w:tc>
          <w:tcPr>
            <w:tcW w:w="2610" w:type="dxa"/>
            <w:shd w:val="clear" w:color="auto" w:fill="auto"/>
          </w:tcPr>
          <w:p w14:paraId="40CD0BFF" w14:textId="77777777" w:rsidR="00060415" w:rsidRPr="00F04358" w:rsidRDefault="00060415" w:rsidP="0006041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5520AFC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highlight w:val="yellow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077C14C1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E34F439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108A0CD2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B1A8D2A" w14:textId="77777777" w:rsidR="00060415" w:rsidRPr="00F04358" w:rsidRDefault="00060415" w:rsidP="0006041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64A63290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6EEA1E4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BC59108" w14:textId="77777777" w:rsidR="00060415" w:rsidRPr="00F04358" w:rsidRDefault="00060415" w:rsidP="0006041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5599449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89A66B8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6639582" w14:textId="77777777" w:rsidR="00060415" w:rsidRPr="00F04358" w:rsidRDefault="00060415" w:rsidP="0006041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256B6EF3" w14:textId="77777777" w:rsidR="00060415" w:rsidRPr="00F04358" w:rsidRDefault="00060415" w:rsidP="0006041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58C2823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CEC819D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060415" w:rsidRPr="00F04358" w14:paraId="1D2AAF33" w14:textId="77777777" w:rsidTr="00517E17">
        <w:trPr>
          <w:trHeight w:val="60"/>
        </w:trPr>
        <w:tc>
          <w:tcPr>
            <w:tcW w:w="2610" w:type="dxa"/>
            <w:shd w:val="clear" w:color="auto" w:fill="auto"/>
          </w:tcPr>
          <w:p w14:paraId="56809D85" w14:textId="77777777" w:rsidR="00060415" w:rsidRPr="00F04358" w:rsidRDefault="00060415" w:rsidP="0006041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bidi="ar-SA"/>
              </w:rPr>
            </w:pPr>
            <w:r w:rsidRPr="00F04358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720" w:type="dxa"/>
            <w:shd w:val="clear" w:color="auto" w:fill="auto"/>
          </w:tcPr>
          <w:p w14:paraId="1F27EAA2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highlight w:val="yellow"/>
              </w:rPr>
            </w:pPr>
          </w:p>
        </w:tc>
        <w:tc>
          <w:tcPr>
            <w:tcW w:w="1620" w:type="dxa"/>
            <w:shd w:val="clear" w:color="auto" w:fill="auto"/>
          </w:tcPr>
          <w:p w14:paraId="5961113B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BDEF01A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32AE1653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B9B31D0" w14:textId="77777777" w:rsidR="00060415" w:rsidRPr="00F04358" w:rsidRDefault="00060415" w:rsidP="0006041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6BD2D339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1FE29AC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E91579E" w14:textId="77777777" w:rsidR="00060415" w:rsidRPr="00F04358" w:rsidRDefault="00060415" w:rsidP="0006041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8DB21B7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9A930BC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ABF9289" w14:textId="77777777" w:rsidR="00060415" w:rsidRPr="00F04358" w:rsidRDefault="00060415" w:rsidP="0006041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32655D60" w14:textId="77777777" w:rsidR="00060415" w:rsidRPr="00F04358" w:rsidRDefault="00060415" w:rsidP="0006041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5BBE9EA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5099F22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3472A8" w:rsidRPr="00F04358" w14:paraId="651E6366" w14:textId="77777777" w:rsidTr="00C06B20">
        <w:trPr>
          <w:trHeight w:val="261"/>
        </w:trPr>
        <w:tc>
          <w:tcPr>
            <w:tcW w:w="2610" w:type="dxa"/>
            <w:shd w:val="clear" w:color="auto" w:fill="auto"/>
          </w:tcPr>
          <w:p w14:paraId="098FF4D3" w14:textId="77777777" w:rsidR="003472A8" w:rsidRPr="00F04358" w:rsidRDefault="003472A8" w:rsidP="003472A8">
            <w:pPr>
              <w:ind w:left="156" w:right="-90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720" w:type="dxa"/>
            <w:shd w:val="clear" w:color="auto" w:fill="auto"/>
          </w:tcPr>
          <w:p w14:paraId="72AFE617" w14:textId="61E9907A" w:rsidR="003472A8" w:rsidRPr="00F04358" w:rsidRDefault="00B862C6" w:rsidP="003472A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highlight w:val="yellow"/>
                <w:lang w:val="en-US"/>
              </w:rPr>
            </w:pPr>
            <w:r w:rsidRPr="00B862C6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611AFD56" w14:textId="1D976DBE" w:rsidR="003472A8" w:rsidRPr="00F04358" w:rsidRDefault="0057218C" w:rsidP="003472A8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75A52E" w14:textId="77777777" w:rsidR="003472A8" w:rsidRPr="00F04358" w:rsidRDefault="003472A8" w:rsidP="003472A8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334EC6DB" w14:textId="0C233657" w:rsidR="003472A8" w:rsidRPr="00F04358" w:rsidRDefault="0057218C" w:rsidP="003472A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20,216,600</w:t>
            </w:r>
          </w:p>
        </w:tc>
        <w:tc>
          <w:tcPr>
            <w:tcW w:w="270" w:type="dxa"/>
            <w:shd w:val="clear" w:color="auto" w:fill="auto"/>
          </w:tcPr>
          <w:p w14:paraId="702F7DAC" w14:textId="77777777" w:rsidR="003472A8" w:rsidRPr="00F04358" w:rsidRDefault="003472A8" w:rsidP="003472A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68F51F93" w14:textId="3B9BA9B0" w:rsidR="003472A8" w:rsidRPr="00F04358" w:rsidRDefault="007D51D7" w:rsidP="003472A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20,216,600</w:t>
            </w:r>
          </w:p>
        </w:tc>
        <w:tc>
          <w:tcPr>
            <w:tcW w:w="270" w:type="dxa"/>
            <w:shd w:val="clear" w:color="auto" w:fill="auto"/>
          </w:tcPr>
          <w:p w14:paraId="1EC9406B" w14:textId="77777777" w:rsidR="003472A8" w:rsidRPr="00F04358" w:rsidRDefault="003472A8" w:rsidP="003472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9B8FF92" w14:textId="3DE863B3" w:rsidR="003472A8" w:rsidRPr="00F04358" w:rsidRDefault="0057218C" w:rsidP="003472A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314E72" w14:textId="77777777" w:rsidR="003472A8" w:rsidRPr="00F04358" w:rsidRDefault="003472A8" w:rsidP="003472A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39B2D0D" w14:textId="6E62010A" w:rsidR="003472A8" w:rsidRPr="0057218C" w:rsidRDefault="00C06B20" w:rsidP="003472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C06B20">
              <w:rPr>
                <w:rFonts w:asciiTheme="majorBidi" w:hAnsiTheme="majorBidi" w:cstheme="majorBidi"/>
                <w:sz w:val="27"/>
                <w:szCs w:val="27"/>
              </w:rPr>
              <w:t>19,</w:t>
            </w:r>
            <w:r w:rsidR="00D9403B">
              <w:rPr>
                <w:rFonts w:asciiTheme="majorBidi" w:hAnsiTheme="majorBidi" w:cstheme="majorBidi"/>
                <w:sz w:val="27"/>
                <w:szCs w:val="27"/>
              </w:rPr>
              <w:t>906,855</w:t>
            </w:r>
          </w:p>
        </w:tc>
        <w:tc>
          <w:tcPr>
            <w:tcW w:w="270" w:type="dxa"/>
            <w:shd w:val="clear" w:color="auto" w:fill="auto"/>
          </w:tcPr>
          <w:p w14:paraId="631C2A0E" w14:textId="77777777" w:rsidR="003472A8" w:rsidRPr="00F04358" w:rsidRDefault="003472A8" w:rsidP="003472A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4A864F39" w14:textId="1745976E" w:rsidR="003472A8" w:rsidRPr="00F04358" w:rsidRDefault="0057218C" w:rsidP="003472A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9A2C61" w14:textId="77777777" w:rsidR="003472A8" w:rsidRPr="00F04358" w:rsidRDefault="003472A8" w:rsidP="003472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EA54394" w14:textId="181A4E44" w:rsidR="003472A8" w:rsidRPr="00F04358" w:rsidRDefault="00C06B20" w:rsidP="003472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19,</w:t>
            </w:r>
            <w:r w:rsidR="00D9403B">
              <w:rPr>
                <w:rFonts w:asciiTheme="majorBidi" w:hAnsiTheme="majorBidi" w:cstheme="majorBidi"/>
                <w:sz w:val="27"/>
                <w:szCs w:val="27"/>
              </w:rPr>
              <w:t>906,855</w:t>
            </w:r>
          </w:p>
        </w:tc>
      </w:tr>
      <w:tr w:rsidR="003472A8" w:rsidRPr="00F04358" w14:paraId="2681BBED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59D829B4" w14:textId="77777777" w:rsidR="003472A8" w:rsidRPr="00F04358" w:rsidRDefault="003472A8" w:rsidP="003472A8">
            <w:pPr>
              <w:ind w:left="-22"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F0435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รวมหนี้สินทางการเงิน</w:t>
            </w:r>
          </w:p>
        </w:tc>
        <w:tc>
          <w:tcPr>
            <w:tcW w:w="720" w:type="dxa"/>
            <w:shd w:val="clear" w:color="auto" w:fill="auto"/>
          </w:tcPr>
          <w:p w14:paraId="54C4BC93" w14:textId="77777777" w:rsidR="003472A8" w:rsidRPr="00F04358" w:rsidRDefault="003472A8" w:rsidP="003472A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83399B" w14:textId="6B6A7BA0" w:rsidR="003472A8" w:rsidRPr="00F04358" w:rsidRDefault="007D51D7" w:rsidP="003472A8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45BFDB" w14:textId="77777777" w:rsidR="003472A8" w:rsidRPr="00F04358" w:rsidRDefault="003472A8" w:rsidP="003472A8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E1884" w14:textId="5C9EECB1" w:rsidR="003472A8" w:rsidRPr="00F04358" w:rsidRDefault="007D51D7" w:rsidP="003472A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20,216,600</w:t>
            </w:r>
          </w:p>
        </w:tc>
        <w:tc>
          <w:tcPr>
            <w:tcW w:w="270" w:type="dxa"/>
            <w:shd w:val="clear" w:color="auto" w:fill="auto"/>
          </w:tcPr>
          <w:p w14:paraId="285F3F45" w14:textId="77777777" w:rsidR="003472A8" w:rsidRPr="00F04358" w:rsidRDefault="003472A8" w:rsidP="003472A8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0B0032" w14:textId="5B444AD8" w:rsidR="003472A8" w:rsidRPr="00F04358" w:rsidRDefault="007D51D7" w:rsidP="003472A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20,216,600</w:t>
            </w:r>
          </w:p>
        </w:tc>
        <w:tc>
          <w:tcPr>
            <w:tcW w:w="270" w:type="dxa"/>
            <w:shd w:val="clear" w:color="auto" w:fill="auto"/>
          </w:tcPr>
          <w:p w14:paraId="66137EF7" w14:textId="77777777" w:rsidR="003472A8" w:rsidRPr="00F04358" w:rsidRDefault="003472A8" w:rsidP="003472A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4FAACCA" w14:textId="77777777" w:rsidR="003472A8" w:rsidRPr="00F04358" w:rsidRDefault="003472A8" w:rsidP="003472A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FC379CD" w14:textId="77777777" w:rsidR="003472A8" w:rsidRPr="00F04358" w:rsidRDefault="003472A8" w:rsidP="003472A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924A50F" w14:textId="77777777" w:rsidR="003472A8" w:rsidRPr="00F04358" w:rsidRDefault="003472A8" w:rsidP="003472A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DDD0664" w14:textId="77777777" w:rsidR="003472A8" w:rsidRPr="00F04358" w:rsidRDefault="003472A8" w:rsidP="003472A8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334B1148" w14:textId="77777777" w:rsidR="003472A8" w:rsidRPr="00F04358" w:rsidRDefault="003472A8" w:rsidP="003472A8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1E2C0A9" w14:textId="77777777" w:rsidR="003472A8" w:rsidRPr="00F04358" w:rsidRDefault="003472A8" w:rsidP="003472A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305F480" w14:textId="77777777" w:rsidR="003472A8" w:rsidRPr="00F04358" w:rsidRDefault="003472A8" w:rsidP="003472A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</w:tbl>
    <w:p w14:paraId="23C71DD0" w14:textId="77777777" w:rsidR="00CD09A8" w:rsidRDefault="00CD09A8">
      <w:r>
        <w:br w:type="page"/>
      </w:r>
    </w:p>
    <w:tbl>
      <w:tblPr>
        <w:tblW w:w="1386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610"/>
        <w:gridCol w:w="72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171EAE" w:rsidRPr="00B862C6" w14:paraId="32999A4A" w14:textId="77777777" w:rsidTr="00B1748B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3AA11BDA" w14:textId="77777777" w:rsidR="00171EAE" w:rsidRPr="00B862C6" w:rsidRDefault="00171EAE" w:rsidP="007A7AC4">
            <w:pPr>
              <w:ind w:left="73" w:right="-90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51B65E13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5C43DD9C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B862C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171EAE" w:rsidRPr="00B862C6" w14:paraId="375E7EFF" w14:textId="77777777" w:rsidTr="00B1748B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49C0E2F2" w14:textId="77777777" w:rsidR="00171EAE" w:rsidRPr="00B862C6" w:rsidRDefault="00171EAE" w:rsidP="007A7AC4">
            <w:pPr>
              <w:ind w:left="73" w:right="-90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07CF447F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362CD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862C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0C7221D3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85CD8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862C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มูลค่ายุติธรรม</w:t>
            </w:r>
          </w:p>
        </w:tc>
      </w:tr>
      <w:tr w:rsidR="00171EAE" w:rsidRPr="00B862C6" w14:paraId="671AD6B0" w14:textId="77777777" w:rsidTr="00B1748B">
        <w:trPr>
          <w:trHeight w:val="1441"/>
        </w:trPr>
        <w:tc>
          <w:tcPr>
            <w:tcW w:w="2610" w:type="dxa"/>
            <w:shd w:val="clear" w:color="auto" w:fill="auto"/>
            <w:vAlign w:val="bottom"/>
          </w:tcPr>
          <w:p w14:paraId="3F3ABCC7" w14:textId="63F48CBA" w:rsidR="00171EAE" w:rsidRPr="00B862C6" w:rsidRDefault="00171EAE" w:rsidP="007A7AC4">
            <w:pPr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Pr="00B862C6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31 </w:t>
            </w:r>
            <w:r w:rsidRPr="00B862C6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  <w:r w:rsidR="00C219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2564</w:t>
            </w:r>
          </w:p>
        </w:tc>
        <w:tc>
          <w:tcPr>
            <w:tcW w:w="720" w:type="dxa"/>
            <w:shd w:val="clear" w:color="auto" w:fill="auto"/>
          </w:tcPr>
          <w:p w14:paraId="4C2CAB01" w14:textId="77777777" w:rsidR="00171EAE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39D72E4E" w14:textId="77777777" w:rsidR="00536EE2" w:rsidRDefault="00536EE2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31BBC080" w14:textId="77777777" w:rsidR="00536EE2" w:rsidRDefault="00536EE2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0667EEBD" w14:textId="2AC73BB3" w:rsidR="00536EE2" w:rsidRPr="00B862C6" w:rsidRDefault="00536EE2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E770A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369A52E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2BACA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4B280" w14:textId="77777777" w:rsidR="00171EAE" w:rsidRPr="00B862C6" w:rsidRDefault="00171EAE" w:rsidP="007A7AC4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0872F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DFECFC5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758D2A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B862C6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B862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FB53A81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925430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B862C6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B862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6B46984" w14:textId="77777777" w:rsidR="00171EAE" w:rsidRPr="00B862C6" w:rsidRDefault="00171EAE" w:rsidP="007A7AC4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40A9A5" w14:textId="77777777" w:rsidR="00171EAE" w:rsidRPr="00B862C6" w:rsidRDefault="00171EAE" w:rsidP="007A7AC4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B862C6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B862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5B8FDBB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EA99CA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171EAE" w:rsidRPr="00B862C6" w14:paraId="7393AE2C" w14:textId="77777777" w:rsidTr="00B1748B">
        <w:trPr>
          <w:trHeight w:val="333"/>
        </w:trPr>
        <w:tc>
          <w:tcPr>
            <w:tcW w:w="2610" w:type="dxa"/>
            <w:shd w:val="clear" w:color="auto" w:fill="auto"/>
            <w:vAlign w:val="bottom"/>
          </w:tcPr>
          <w:p w14:paraId="0BAB04F8" w14:textId="77777777" w:rsidR="00171EAE" w:rsidRPr="00B862C6" w:rsidRDefault="00171EAE" w:rsidP="007A7AC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AEA4834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48E0CFE0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862C6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171EAE" w:rsidRPr="00B862C6" w14:paraId="4C77D4B0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05FF8CF1" w14:textId="77777777" w:rsidR="00171EAE" w:rsidRPr="00B862C6" w:rsidRDefault="00171EAE" w:rsidP="007A7AC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720" w:type="dxa"/>
            <w:shd w:val="clear" w:color="auto" w:fill="auto"/>
          </w:tcPr>
          <w:p w14:paraId="37CEB7AB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shd w:val="clear" w:color="auto" w:fill="auto"/>
          </w:tcPr>
          <w:p w14:paraId="1068E4DB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3204ED9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297D9188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144D8CF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593E6533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9BD33DD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A7B730F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CF9F51E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C3D64AD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A4C2686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066ECF2E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40ECBC9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6ACC114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71EAE" w:rsidRPr="00B862C6" w14:paraId="23E2A2EA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2C273529" w14:textId="77777777" w:rsidR="00171EAE" w:rsidRPr="00B862C6" w:rsidRDefault="00171EAE" w:rsidP="007A7AC4">
            <w:pPr>
              <w:ind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862C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20" w:type="dxa"/>
            <w:shd w:val="clear" w:color="auto" w:fill="auto"/>
          </w:tcPr>
          <w:p w14:paraId="772F3BD6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6A1767B1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EF1E152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405DCF78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9ED0FC6" w14:textId="77777777" w:rsidR="00171EAE" w:rsidRPr="00B862C6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46830F52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CEFA850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118D1A5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02F4C7B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195E49A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E6FA5BA" w14:textId="77777777" w:rsidR="00171EAE" w:rsidRPr="00B862C6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6C358E1F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D9A30A3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F48B8B3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71EAE" w:rsidRPr="00B862C6" w14:paraId="57AA07CC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4890B676" w14:textId="77777777" w:rsidR="00171EAE" w:rsidRPr="00B862C6" w:rsidRDefault="00171EAE" w:rsidP="007A7AC4">
            <w:pPr>
              <w:ind w:left="166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เงินลงทุนในตราสารหนี้</w:t>
            </w:r>
          </w:p>
          <w:p w14:paraId="72B4A355" w14:textId="77777777" w:rsidR="00171EAE" w:rsidRPr="00B862C6" w:rsidRDefault="00171EAE" w:rsidP="007A7AC4">
            <w:pPr>
              <w:ind w:left="166" w:right="-90" w:firstLine="17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cs/>
              </w:rPr>
              <w:t>(ในกองทุนส่วนบุคคล)</w:t>
            </w:r>
          </w:p>
        </w:tc>
        <w:tc>
          <w:tcPr>
            <w:tcW w:w="720" w:type="dxa"/>
            <w:shd w:val="clear" w:color="auto" w:fill="auto"/>
          </w:tcPr>
          <w:p w14:paraId="16EAE540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4C6974FB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404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04B9ABE3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404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43,292</w:t>
            </w:r>
          </w:p>
        </w:tc>
        <w:tc>
          <w:tcPr>
            <w:tcW w:w="270" w:type="dxa"/>
            <w:shd w:val="clear" w:color="auto" w:fill="auto"/>
          </w:tcPr>
          <w:p w14:paraId="6203C9C0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465FC3FC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2EE7057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58929E" w14:textId="77777777" w:rsidR="00171EAE" w:rsidRPr="00B862C6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10FDAF83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6F42EEA8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43,292</w:t>
            </w:r>
          </w:p>
        </w:tc>
        <w:tc>
          <w:tcPr>
            <w:tcW w:w="270" w:type="dxa"/>
            <w:shd w:val="clear" w:color="auto" w:fill="auto"/>
          </w:tcPr>
          <w:p w14:paraId="75CA9A77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894B5BF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C0D5D97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CC57C7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55032C0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50B7D833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43,292</w:t>
            </w:r>
          </w:p>
        </w:tc>
        <w:tc>
          <w:tcPr>
            <w:tcW w:w="270" w:type="dxa"/>
            <w:shd w:val="clear" w:color="auto" w:fill="auto"/>
          </w:tcPr>
          <w:p w14:paraId="37EDFE4F" w14:textId="77777777" w:rsidR="00171EAE" w:rsidRPr="00B862C6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4041F81D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DD83B17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5FB0EE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113708F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31D1C61D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43,292</w:t>
            </w:r>
          </w:p>
        </w:tc>
      </w:tr>
      <w:tr w:rsidR="00171EAE" w:rsidRPr="00B862C6" w14:paraId="0122AFFC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30F9FEF8" w14:textId="77777777" w:rsidR="00171EAE" w:rsidRPr="00B862C6" w:rsidRDefault="00171EAE" w:rsidP="007A7AC4">
            <w:pPr>
              <w:ind w:left="166"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เงินลงทุนในตราสารหนี้</w:t>
            </w:r>
          </w:p>
        </w:tc>
        <w:tc>
          <w:tcPr>
            <w:tcW w:w="720" w:type="dxa"/>
            <w:shd w:val="clear" w:color="auto" w:fill="auto"/>
          </w:tcPr>
          <w:p w14:paraId="01B72C1E" w14:textId="102D14D1" w:rsidR="00171EAE" w:rsidRPr="00536EE2" w:rsidRDefault="00536EE2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1</w:t>
            </w:r>
            <w:r w:rsidR="0024468A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6B241AF7" w14:textId="1EE493D1" w:rsidR="00171EAE" w:rsidRPr="00B862C6" w:rsidRDefault="00536EE2" w:rsidP="007A7AC4">
            <w:pPr>
              <w:pStyle w:val="acctfourfigures"/>
              <w:tabs>
                <w:tab w:val="clear" w:pos="765"/>
                <w:tab w:val="decimal" w:pos="1404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2,002,505</w:t>
            </w:r>
          </w:p>
        </w:tc>
        <w:tc>
          <w:tcPr>
            <w:tcW w:w="270" w:type="dxa"/>
            <w:shd w:val="clear" w:color="auto" w:fill="auto"/>
          </w:tcPr>
          <w:p w14:paraId="632B6C0B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13DCCB93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2,000</w:t>
            </w:r>
          </w:p>
        </w:tc>
        <w:tc>
          <w:tcPr>
            <w:tcW w:w="270" w:type="dxa"/>
            <w:shd w:val="clear" w:color="auto" w:fill="auto"/>
          </w:tcPr>
          <w:p w14:paraId="187A7742" w14:textId="77777777" w:rsidR="00171EAE" w:rsidRPr="00B862C6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2D3DE2F0" w14:textId="7473B559" w:rsidR="00171EAE" w:rsidRPr="00B862C6" w:rsidRDefault="00536EE2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2,004,505</w:t>
            </w:r>
          </w:p>
        </w:tc>
        <w:tc>
          <w:tcPr>
            <w:tcW w:w="270" w:type="dxa"/>
            <w:shd w:val="clear" w:color="auto" w:fill="auto"/>
          </w:tcPr>
          <w:p w14:paraId="3A37E15D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CCD6DE7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2,002,505</w:t>
            </w:r>
          </w:p>
        </w:tc>
        <w:tc>
          <w:tcPr>
            <w:tcW w:w="270" w:type="dxa"/>
            <w:shd w:val="clear" w:color="auto" w:fill="auto"/>
          </w:tcPr>
          <w:p w14:paraId="3FFDE47A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A32E095" w14:textId="10A66FA9" w:rsidR="00171EAE" w:rsidRPr="00B862C6" w:rsidRDefault="00536EE2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2,029</w:t>
            </w:r>
          </w:p>
        </w:tc>
        <w:tc>
          <w:tcPr>
            <w:tcW w:w="270" w:type="dxa"/>
            <w:shd w:val="clear" w:color="auto" w:fill="auto"/>
          </w:tcPr>
          <w:p w14:paraId="5CDE79D0" w14:textId="77777777" w:rsidR="00171EAE" w:rsidRPr="00B862C6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5DF3F78E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6CD800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1A77AE7" w14:textId="77F6EE72" w:rsidR="00171EAE" w:rsidRPr="00B862C6" w:rsidRDefault="00536EE2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2,004,534</w:t>
            </w:r>
          </w:p>
        </w:tc>
      </w:tr>
      <w:tr w:rsidR="00171EAE" w:rsidRPr="00B862C6" w14:paraId="4838141E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2AC615A3" w14:textId="1666B7AC" w:rsidR="00171EAE" w:rsidRPr="00B862C6" w:rsidRDefault="00171EAE" w:rsidP="003B5970">
            <w:pPr>
              <w:ind w:left="156" w:right="-90" w:hanging="15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862C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สินทรัพย์ทางการเงิน</w:t>
            </w:r>
            <w:r w:rsidR="003B597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br/>
            </w:r>
            <w:r w:rsidRPr="00B862C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ไม่หมุนเวียนอื่น</w:t>
            </w:r>
          </w:p>
        </w:tc>
        <w:tc>
          <w:tcPr>
            <w:tcW w:w="720" w:type="dxa"/>
            <w:shd w:val="clear" w:color="auto" w:fill="auto"/>
          </w:tcPr>
          <w:p w14:paraId="0C38E5D0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620" w:type="dxa"/>
            <w:shd w:val="clear" w:color="auto" w:fill="auto"/>
          </w:tcPr>
          <w:p w14:paraId="7DD50223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FBFE94B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3065CC1F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C548E10" w14:textId="77777777" w:rsidR="00171EAE" w:rsidRPr="00B862C6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62DADC9E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14E8D51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D900FD4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ABC02B8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9C135D1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43A7F20" w14:textId="77777777" w:rsidR="00171EAE" w:rsidRPr="00B862C6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532BAD30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D9FFDFA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DDF3D1C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536EE2" w:rsidRPr="00B862C6" w14:paraId="7F58CF9E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2A689E8A" w14:textId="77777777" w:rsidR="00536EE2" w:rsidRPr="00B862C6" w:rsidRDefault="00536EE2" w:rsidP="00536EE2">
            <w:pPr>
              <w:ind w:left="166"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เงินลงทุนในตราสารหนี้</w:t>
            </w:r>
          </w:p>
        </w:tc>
        <w:tc>
          <w:tcPr>
            <w:tcW w:w="720" w:type="dxa"/>
            <w:shd w:val="clear" w:color="auto" w:fill="auto"/>
          </w:tcPr>
          <w:p w14:paraId="0A96CD3B" w14:textId="6A0685D4" w:rsidR="00536EE2" w:rsidRPr="00B862C6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1</w:t>
            </w:r>
            <w:r w:rsidR="0024468A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4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64C13A5" w14:textId="77777777" w:rsidR="00536EE2" w:rsidRPr="00B862C6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9A7829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40080DB" w14:textId="5F8CD4DF" w:rsidR="00536EE2" w:rsidRPr="00B862C6" w:rsidRDefault="00536EE2" w:rsidP="00536EE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670,890</w:t>
            </w:r>
          </w:p>
        </w:tc>
        <w:tc>
          <w:tcPr>
            <w:tcW w:w="270" w:type="dxa"/>
            <w:shd w:val="clear" w:color="auto" w:fill="auto"/>
          </w:tcPr>
          <w:p w14:paraId="425C21BB" w14:textId="77777777" w:rsidR="00536EE2" w:rsidRPr="00B862C6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386EA68" w14:textId="0456C191" w:rsidR="00536EE2" w:rsidRPr="00B862C6" w:rsidRDefault="00536EE2" w:rsidP="00536EE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670,890</w:t>
            </w:r>
          </w:p>
        </w:tc>
        <w:tc>
          <w:tcPr>
            <w:tcW w:w="270" w:type="dxa"/>
            <w:shd w:val="clear" w:color="auto" w:fill="auto"/>
          </w:tcPr>
          <w:p w14:paraId="49DB9210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77F5A70" w14:textId="77777777" w:rsidR="00536EE2" w:rsidRPr="00B862C6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BD405F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65B5380" w14:textId="680C3E78" w:rsidR="00536EE2" w:rsidRPr="00B862C6" w:rsidRDefault="00536EE2" w:rsidP="00536EE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656,182</w:t>
            </w:r>
          </w:p>
        </w:tc>
        <w:tc>
          <w:tcPr>
            <w:tcW w:w="270" w:type="dxa"/>
            <w:shd w:val="clear" w:color="auto" w:fill="auto"/>
          </w:tcPr>
          <w:p w14:paraId="589F5148" w14:textId="77777777" w:rsidR="00536EE2" w:rsidRPr="00B862C6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72FE13B1" w14:textId="77777777" w:rsidR="00536EE2" w:rsidRPr="00B862C6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4653A8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D040C4D" w14:textId="479052B8" w:rsidR="00536EE2" w:rsidRPr="00B862C6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656,182</w:t>
            </w:r>
          </w:p>
        </w:tc>
      </w:tr>
      <w:tr w:rsidR="00536EE2" w:rsidRPr="00B862C6" w14:paraId="63A28045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0D21E4F3" w14:textId="77777777" w:rsidR="00536EE2" w:rsidRPr="00B862C6" w:rsidRDefault="00536EE2" w:rsidP="00536EE2">
            <w:pPr>
              <w:ind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862C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รวมสินทรัพย์ทางการเงิน</w:t>
            </w:r>
          </w:p>
        </w:tc>
        <w:tc>
          <w:tcPr>
            <w:tcW w:w="720" w:type="dxa"/>
            <w:shd w:val="clear" w:color="auto" w:fill="auto"/>
          </w:tcPr>
          <w:p w14:paraId="6858FE30" w14:textId="3C0A8601" w:rsidR="00536EE2" w:rsidRPr="00B862C6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1C7551" w14:textId="4326F07C" w:rsidR="00536EE2" w:rsidRPr="00B862C6" w:rsidRDefault="00536EE2" w:rsidP="00536EE2">
            <w:pPr>
              <w:pStyle w:val="acctfourfigures"/>
              <w:tabs>
                <w:tab w:val="clear" w:pos="765"/>
                <w:tab w:val="decimal" w:pos="1404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045,797</w:t>
            </w:r>
          </w:p>
        </w:tc>
        <w:tc>
          <w:tcPr>
            <w:tcW w:w="270" w:type="dxa"/>
            <w:shd w:val="clear" w:color="auto" w:fill="auto"/>
          </w:tcPr>
          <w:p w14:paraId="13CD8443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57BE07" w14:textId="4236BC0F" w:rsidR="00536EE2" w:rsidRPr="00B862C6" w:rsidRDefault="00536EE2" w:rsidP="00536EE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672,890</w:t>
            </w:r>
          </w:p>
        </w:tc>
        <w:tc>
          <w:tcPr>
            <w:tcW w:w="270" w:type="dxa"/>
            <w:shd w:val="clear" w:color="auto" w:fill="auto"/>
          </w:tcPr>
          <w:p w14:paraId="1721FB85" w14:textId="77777777" w:rsidR="00536EE2" w:rsidRPr="00B862C6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AE327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2,718,687</w:t>
            </w:r>
          </w:p>
        </w:tc>
        <w:tc>
          <w:tcPr>
            <w:tcW w:w="270" w:type="dxa"/>
            <w:shd w:val="clear" w:color="auto" w:fill="auto"/>
          </w:tcPr>
          <w:p w14:paraId="55A90DBB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180B279" w14:textId="77777777" w:rsidR="00536EE2" w:rsidRPr="00B862C6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14BA93E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EA88ED5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37C5D05" w14:textId="77777777" w:rsidR="00536EE2" w:rsidRPr="00B862C6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550941E9" w14:textId="77777777" w:rsidR="00536EE2" w:rsidRPr="00B862C6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F327138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D2E4890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36EE2" w:rsidRPr="00B862C6" w14:paraId="278145AC" w14:textId="77777777" w:rsidTr="00B1748B">
        <w:trPr>
          <w:trHeight w:val="168"/>
        </w:trPr>
        <w:tc>
          <w:tcPr>
            <w:tcW w:w="2610" w:type="dxa"/>
            <w:shd w:val="clear" w:color="auto" w:fill="auto"/>
          </w:tcPr>
          <w:p w14:paraId="6C1FCD9A" w14:textId="77777777" w:rsidR="00536EE2" w:rsidRPr="00B862C6" w:rsidRDefault="00536EE2" w:rsidP="00536EE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B1F746D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highlight w:val="yellow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20C2273B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367CDA9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5049B452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6978528" w14:textId="77777777" w:rsidR="00536EE2" w:rsidRPr="00B862C6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6DDC216D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0FB40E5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1F5530E" w14:textId="77777777" w:rsidR="00536EE2" w:rsidRPr="00B862C6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B800CF7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A7E2124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3CA51E0" w14:textId="77777777" w:rsidR="00536EE2" w:rsidRPr="00B862C6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03B3B228" w14:textId="77777777" w:rsidR="00536EE2" w:rsidRPr="00B862C6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FC6495A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4F8CA9A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36EE2" w:rsidRPr="00B862C6" w14:paraId="21D09D21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255A9527" w14:textId="77777777" w:rsidR="00536EE2" w:rsidRPr="00B862C6" w:rsidRDefault="00536EE2" w:rsidP="00536EE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bidi="ar-SA"/>
              </w:rPr>
            </w:pPr>
            <w:r w:rsidRPr="00B862C6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720" w:type="dxa"/>
            <w:shd w:val="clear" w:color="auto" w:fill="auto"/>
          </w:tcPr>
          <w:p w14:paraId="1F18BF74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highlight w:val="yellow"/>
              </w:rPr>
            </w:pPr>
          </w:p>
        </w:tc>
        <w:tc>
          <w:tcPr>
            <w:tcW w:w="1620" w:type="dxa"/>
            <w:shd w:val="clear" w:color="auto" w:fill="auto"/>
          </w:tcPr>
          <w:p w14:paraId="13758728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ECEBDFC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7C5B25B7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FC2CE06" w14:textId="77777777" w:rsidR="00536EE2" w:rsidRPr="00B862C6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7F668F6C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C991ADF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8A8A192" w14:textId="77777777" w:rsidR="00536EE2" w:rsidRPr="00B862C6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84B3F99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9D39717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5582447" w14:textId="77777777" w:rsidR="00536EE2" w:rsidRPr="00B862C6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21745FE2" w14:textId="77777777" w:rsidR="00536EE2" w:rsidRPr="00B862C6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88F1B66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51AD7AA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36EE2" w:rsidRPr="00B862C6" w14:paraId="1AC4A2D9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5B28C4F1" w14:textId="77777777" w:rsidR="00536EE2" w:rsidRPr="00B862C6" w:rsidRDefault="00536EE2" w:rsidP="00536EE2">
            <w:pPr>
              <w:ind w:left="156" w:right="-90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720" w:type="dxa"/>
            <w:shd w:val="clear" w:color="auto" w:fill="auto"/>
          </w:tcPr>
          <w:p w14:paraId="4618361B" w14:textId="6D486F38" w:rsidR="00536EE2" w:rsidRPr="00B862C6" w:rsidRDefault="00B86F2D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highlight w:val="yellow"/>
                <w:lang w:val="en-US"/>
              </w:rPr>
            </w:pPr>
            <w:r w:rsidRPr="00B86F2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29E07A82" w14:textId="77777777" w:rsidR="00536EE2" w:rsidRPr="00B862C6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C898C2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6199018C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45DD451B" w14:textId="77777777" w:rsidR="00536EE2" w:rsidRPr="00B862C6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54B0F034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22FBDB1A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311309D" w14:textId="77777777" w:rsidR="00536EE2" w:rsidRPr="00B862C6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82CB68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5C21C7C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</w:rPr>
              <w:t>15,602,098</w:t>
            </w:r>
          </w:p>
        </w:tc>
        <w:tc>
          <w:tcPr>
            <w:tcW w:w="270" w:type="dxa"/>
            <w:shd w:val="clear" w:color="auto" w:fill="auto"/>
          </w:tcPr>
          <w:p w14:paraId="32CBBABB" w14:textId="77777777" w:rsidR="00536EE2" w:rsidRPr="00B862C6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4CC7712C" w14:textId="77777777" w:rsidR="00536EE2" w:rsidRPr="00B862C6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4D8BA4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BF2C036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</w:rPr>
              <w:t>15,602,098</w:t>
            </w:r>
          </w:p>
        </w:tc>
      </w:tr>
      <w:tr w:rsidR="00536EE2" w:rsidRPr="00B862C6" w14:paraId="094FCA75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04A82066" w14:textId="77777777" w:rsidR="00536EE2" w:rsidRPr="00B862C6" w:rsidRDefault="00536EE2" w:rsidP="00536EE2">
            <w:pPr>
              <w:ind w:left="-22"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862C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รวมหนี้สินทางการเงิน</w:t>
            </w:r>
          </w:p>
        </w:tc>
        <w:tc>
          <w:tcPr>
            <w:tcW w:w="720" w:type="dxa"/>
            <w:shd w:val="clear" w:color="auto" w:fill="auto"/>
          </w:tcPr>
          <w:p w14:paraId="40EF9A0F" w14:textId="77777777" w:rsidR="00536EE2" w:rsidRPr="00B862C6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F60359" w14:textId="77777777" w:rsidR="00536EE2" w:rsidRPr="00B862C6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EB3543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673391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46320EA1" w14:textId="77777777" w:rsidR="00536EE2" w:rsidRPr="00B862C6" w:rsidRDefault="00536EE2" w:rsidP="00536EE2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67FEDF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75A97651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12D024E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6BE2DFF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8F76A4D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6B5E90A" w14:textId="77777777" w:rsidR="00536EE2" w:rsidRPr="00B862C6" w:rsidRDefault="00536EE2" w:rsidP="00536EE2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0BB9C8AD" w14:textId="77777777" w:rsidR="00536EE2" w:rsidRPr="00B862C6" w:rsidRDefault="00536EE2" w:rsidP="00536EE2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154567B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B86B162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</w:tbl>
    <w:p w14:paraId="598CFAFC" w14:textId="77777777" w:rsidR="00933BB6" w:rsidRDefault="00933BB6">
      <w:pPr>
        <w:spacing w:line="240" w:lineRule="auto"/>
      </w:pPr>
      <w:r>
        <w:br w:type="page"/>
      </w:r>
    </w:p>
    <w:tbl>
      <w:tblPr>
        <w:tblW w:w="1386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610"/>
        <w:gridCol w:w="72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171EAE" w:rsidRPr="00EA1E45" w14:paraId="498E3361" w14:textId="77777777" w:rsidTr="00B1748B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13B17B6C" w14:textId="77777777" w:rsidR="00171EAE" w:rsidRPr="00EA1E45" w:rsidRDefault="00171EAE" w:rsidP="007A7AC4">
            <w:pPr>
              <w:ind w:left="73" w:right="-90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1AD88A72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0043F156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71EAE" w:rsidRPr="00EA1E45" w14:paraId="017D0CC1" w14:textId="77777777" w:rsidTr="00B1748B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6F55E07C" w14:textId="77777777" w:rsidR="00171EAE" w:rsidRPr="00EA1E45" w:rsidRDefault="00171EAE" w:rsidP="007A7AC4">
            <w:pPr>
              <w:ind w:left="73" w:right="-90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4C91F1E1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90FE5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0EE37ECA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3C082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มูลค่ายุติธรรม</w:t>
            </w:r>
          </w:p>
        </w:tc>
      </w:tr>
      <w:tr w:rsidR="00171EAE" w:rsidRPr="00EA1E45" w14:paraId="633FC9D8" w14:textId="77777777" w:rsidTr="00B1748B">
        <w:trPr>
          <w:trHeight w:val="1441"/>
        </w:trPr>
        <w:tc>
          <w:tcPr>
            <w:tcW w:w="2610" w:type="dxa"/>
            <w:shd w:val="clear" w:color="auto" w:fill="auto"/>
            <w:vAlign w:val="bottom"/>
          </w:tcPr>
          <w:p w14:paraId="355EED34" w14:textId="5C51C5CB" w:rsidR="00171EAE" w:rsidRPr="00EA1E45" w:rsidRDefault="00171EAE" w:rsidP="007A7AC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="00517E1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30 </w:t>
            </w:r>
            <w:r w:rsidR="00517E17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กันยายน</w:t>
            </w:r>
            <w:r w:rsidR="00C219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2565</w:t>
            </w:r>
          </w:p>
        </w:tc>
        <w:tc>
          <w:tcPr>
            <w:tcW w:w="720" w:type="dxa"/>
            <w:shd w:val="clear" w:color="auto" w:fill="auto"/>
          </w:tcPr>
          <w:p w14:paraId="15BEBA5D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10031ED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0F8832C5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77106D4E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E3CF3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AB51A9C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A8E77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8431F" w14:textId="77777777" w:rsidR="00171EAE" w:rsidRPr="00EA1E45" w:rsidRDefault="00171EAE" w:rsidP="007A7AC4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C3D892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3A5850DA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227FC1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EA1E4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EA1E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B8BF0AB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9CBCFD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EA1E4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EA1E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20B3345" w14:textId="77777777" w:rsidR="00171EAE" w:rsidRPr="00EA1E45" w:rsidRDefault="00171EAE" w:rsidP="007A7AC4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BA8D33" w14:textId="77777777" w:rsidR="00171EAE" w:rsidRPr="00EA1E45" w:rsidRDefault="00171EAE" w:rsidP="007A7AC4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EA1E4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EA1E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9C79AAC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858B5B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171EAE" w:rsidRPr="00EA1E45" w14:paraId="19F884FC" w14:textId="77777777" w:rsidTr="00B1748B">
        <w:trPr>
          <w:trHeight w:val="333"/>
        </w:trPr>
        <w:tc>
          <w:tcPr>
            <w:tcW w:w="2610" w:type="dxa"/>
            <w:shd w:val="clear" w:color="auto" w:fill="auto"/>
            <w:vAlign w:val="bottom"/>
          </w:tcPr>
          <w:p w14:paraId="212F4E9E" w14:textId="77777777" w:rsidR="00171EAE" w:rsidRPr="00EA1E45" w:rsidRDefault="00171EAE" w:rsidP="007A7AC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EE7D380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0EA98FA6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171EAE" w:rsidRPr="00EA1E45" w14:paraId="55D95000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740BC04B" w14:textId="77777777" w:rsidR="00171EAE" w:rsidRPr="00EA1E45" w:rsidRDefault="00171EAE" w:rsidP="007A7AC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720" w:type="dxa"/>
            <w:shd w:val="clear" w:color="auto" w:fill="auto"/>
          </w:tcPr>
          <w:p w14:paraId="01DCFE47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shd w:val="clear" w:color="auto" w:fill="auto"/>
          </w:tcPr>
          <w:p w14:paraId="1613952E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84EBFB6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501D63DC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28CD859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4054979D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8492E3E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A7FA995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E99A7A7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7C16226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0DF134A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58F3BC4C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98B9537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AE81E26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71EAE" w:rsidRPr="00EA1E45" w14:paraId="20ABAD0E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0CDEF2AF" w14:textId="77777777" w:rsidR="00171EAE" w:rsidRPr="00EA1E45" w:rsidRDefault="00171EAE" w:rsidP="007A7AC4">
            <w:pPr>
              <w:ind w:left="-14"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20" w:type="dxa"/>
            <w:shd w:val="clear" w:color="auto" w:fill="auto"/>
          </w:tcPr>
          <w:p w14:paraId="6010DF84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025BB0C9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299BCBB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2EE9FDC5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1B94302" w14:textId="77777777" w:rsidR="00171EAE" w:rsidRPr="00EA1E45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1B4C98C4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48D6667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F9E5709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87DB10A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8FD8C06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1F18F48" w14:textId="77777777" w:rsidR="00171EAE" w:rsidRPr="00EA1E45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4B129379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2B06C64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53AED3A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71EAE" w:rsidRPr="00EA1E45" w14:paraId="594788C3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751AA389" w14:textId="77777777" w:rsidR="00171EAE" w:rsidRPr="00EA1E45" w:rsidRDefault="00171EAE" w:rsidP="007A7AC4">
            <w:pPr>
              <w:ind w:left="166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เงินลงทุนในตราสารหนี้</w:t>
            </w:r>
          </w:p>
          <w:p w14:paraId="1A00BA7B" w14:textId="77777777" w:rsidR="00171EAE" w:rsidRPr="00EA1E45" w:rsidRDefault="00171EAE" w:rsidP="007A7AC4">
            <w:pPr>
              <w:ind w:left="166" w:right="-90" w:firstLine="17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(ในกองทุนส่วนบุคคล)</w:t>
            </w:r>
          </w:p>
        </w:tc>
        <w:tc>
          <w:tcPr>
            <w:tcW w:w="720" w:type="dxa"/>
            <w:shd w:val="clear" w:color="auto" w:fill="auto"/>
          </w:tcPr>
          <w:p w14:paraId="28FEAFF7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1C767255" w14:textId="77777777" w:rsidR="00E431D1" w:rsidRDefault="00E431D1" w:rsidP="007A7AC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9021C31" w14:textId="610B209A" w:rsidR="0057218C" w:rsidRPr="00EA1E45" w:rsidRDefault="0057218C" w:rsidP="007A7AC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41,732</w:t>
            </w:r>
          </w:p>
        </w:tc>
        <w:tc>
          <w:tcPr>
            <w:tcW w:w="270" w:type="dxa"/>
            <w:shd w:val="clear" w:color="auto" w:fill="auto"/>
          </w:tcPr>
          <w:p w14:paraId="51003D0C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154383E0" w14:textId="77777777" w:rsidR="00E431D1" w:rsidRDefault="00E431D1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3F63833" w14:textId="5A26E1C5" w:rsidR="0057218C" w:rsidRPr="00EA1E45" w:rsidRDefault="0057218C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D6E799" w14:textId="77777777" w:rsidR="00171EAE" w:rsidRPr="00EA1E45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237A42B3" w14:textId="77777777" w:rsidR="00E431D1" w:rsidRDefault="00E431D1" w:rsidP="007A7AC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32B6587" w14:textId="473F21D1" w:rsidR="0057218C" w:rsidRPr="00EA1E45" w:rsidRDefault="0057218C" w:rsidP="007A7AC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41,732</w:t>
            </w:r>
          </w:p>
        </w:tc>
        <w:tc>
          <w:tcPr>
            <w:tcW w:w="270" w:type="dxa"/>
            <w:shd w:val="clear" w:color="auto" w:fill="auto"/>
          </w:tcPr>
          <w:p w14:paraId="12E2EA13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56E62E4" w14:textId="77777777" w:rsidR="00E431D1" w:rsidRDefault="00E431D1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2718E83" w14:textId="66D4942D" w:rsidR="0057218C" w:rsidRPr="00EA1E45" w:rsidRDefault="0057218C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74FAF3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5FC7771" w14:textId="77777777" w:rsidR="00E431D1" w:rsidRDefault="00E431D1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D2B5B0A" w14:textId="0E947A7A" w:rsidR="0057218C" w:rsidRPr="00EA1E45" w:rsidRDefault="0057218C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41,732</w:t>
            </w:r>
          </w:p>
        </w:tc>
        <w:tc>
          <w:tcPr>
            <w:tcW w:w="270" w:type="dxa"/>
            <w:shd w:val="clear" w:color="auto" w:fill="auto"/>
          </w:tcPr>
          <w:p w14:paraId="635085EB" w14:textId="77777777" w:rsidR="00171EAE" w:rsidRPr="00EA1E45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274E5186" w14:textId="77777777" w:rsidR="00E431D1" w:rsidRDefault="00E431D1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67777E9" w14:textId="029A46FE" w:rsidR="0057218C" w:rsidRPr="00EA1E45" w:rsidRDefault="0057218C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3FEDA6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0754343" w14:textId="77777777" w:rsidR="00E431D1" w:rsidRDefault="00E431D1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BC03F42" w14:textId="680E3CA1" w:rsidR="0057218C" w:rsidRPr="00EA1E45" w:rsidRDefault="0057218C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41,732</w:t>
            </w:r>
          </w:p>
        </w:tc>
      </w:tr>
      <w:tr w:rsidR="00171EAE" w:rsidRPr="00EA1E45" w14:paraId="3E52DDFE" w14:textId="77777777" w:rsidTr="00EA1E45">
        <w:trPr>
          <w:trHeight w:val="261"/>
        </w:trPr>
        <w:tc>
          <w:tcPr>
            <w:tcW w:w="2610" w:type="dxa"/>
            <w:shd w:val="clear" w:color="auto" w:fill="auto"/>
          </w:tcPr>
          <w:p w14:paraId="28568D1D" w14:textId="77777777" w:rsidR="00171EAE" w:rsidRPr="00EA1E45" w:rsidRDefault="00171EAE" w:rsidP="007A7AC4">
            <w:pPr>
              <w:ind w:left="166"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เงินลงทุนในตราสารหนี้</w:t>
            </w:r>
          </w:p>
        </w:tc>
        <w:tc>
          <w:tcPr>
            <w:tcW w:w="720" w:type="dxa"/>
            <w:shd w:val="clear" w:color="auto" w:fill="auto"/>
          </w:tcPr>
          <w:p w14:paraId="1B705712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620" w:type="dxa"/>
            <w:shd w:val="clear" w:color="auto" w:fill="auto"/>
          </w:tcPr>
          <w:p w14:paraId="3FC91698" w14:textId="7296C0DE" w:rsidR="00171EAE" w:rsidRPr="00EA1E45" w:rsidRDefault="0057218C" w:rsidP="007A7AC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3,205,878</w:t>
            </w:r>
          </w:p>
        </w:tc>
        <w:tc>
          <w:tcPr>
            <w:tcW w:w="270" w:type="dxa"/>
            <w:shd w:val="clear" w:color="auto" w:fill="auto"/>
          </w:tcPr>
          <w:p w14:paraId="2074A2E2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35996D87" w14:textId="1C71F62B" w:rsidR="00171EAE" w:rsidRPr="00EA1E45" w:rsidRDefault="0057218C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0B9B13" w14:textId="77777777" w:rsidR="00171EAE" w:rsidRPr="00EA1E45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0A49093D" w14:textId="3B282BAE" w:rsidR="00171EAE" w:rsidRPr="00EA1E45" w:rsidRDefault="0057218C" w:rsidP="007A7AC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3,205,878</w:t>
            </w:r>
          </w:p>
        </w:tc>
        <w:tc>
          <w:tcPr>
            <w:tcW w:w="270" w:type="dxa"/>
            <w:shd w:val="clear" w:color="auto" w:fill="auto"/>
          </w:tcPr>
          <w:p w14:paraId="2EF41AC4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5B38E1E" w14:textId="696EC99B" w:rsidR="00171EAE" w:rsidRPr="00EA1E45" w:rsidRDefault="0057218C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3,205,878</w:t>
            </w:r>
          </w:p>
        </w:tc>
        <w:tc>
          <w:tcPr>
            <w:tcW w:w="270" w:type="dxa"/>
            <w:shd w:val="clear" w:color="auto" w:fill="auto"/>
          </w:tcPr>
          <w:p w14:paraId="34600897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3364DB6" w14:textId="5A391BC5" w:rsidR="00171EAE" w:rsidRPr="00EA1E45" w:rsidRDefault="0057218C" w:rsidP="00681703">
            <w:pPr>
              <w:pStyle w:val="acctfourfigures"/>
              <w:tabs>
                <w:tab w:val="clear" w:pos="765"/>
              </w:tabs>
              <w:spacing w:line="240" w:lineRule="atLeast"/>
              <w:ind w:left="-108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503C8C" w14:textId="77777777" w:rsidR="00171EAE" w:rsidRPr="00EA1E45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622FA33F" w14:textId="5BEB33F3" w:rsidR="00171EAE" w:rsidRPr="00EA1E45" w:rsidRDefault="0057218C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96804D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0C4F0B4" w14:textId="74DD06B5" w:rsidR="00171EAE" w:rsidRPr="00EA1E45" w:rsidRDefault="0057218C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3,205,878</w:t>
            </w:r>
          </w:p>
        </w:tc>
      </w:tr>
      <w:tr w:rsidR="00171EAE" w:rsidRPr="00EA1E45" w14:paraId="3F33AD04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0C1B2062" w14:textId="57424120" w:rsidR="00171EAE" w:rsidRPr="00EA1E45" w:rsidRDefault="00171EAE" w:rsidP="003B5970">
            <w:pPr>
              <w:ind w:left="156" w:right="-90" w:hanging="15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สินทรัพย์ทางการเงิน</w:t>
            </w:r>
            <w:r w:rsidR="003B597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br/>
            </w: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ไม่หมุนเวียนอื่น</w:t>
            </w:r>
          </w:p>
        </w:tc>
        <w:tc>
          <w:tcPr>
            <w:tcW w:w="720" w:type="dxa"/>
            <w:shd w:val="clear" w:color="auto" w:fill="auto"/>
          </w:tcPr>
          <w:p w14:paraId="07B6118B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620" w:type="dxa"/>
            <w:shd w:val="clear" w:color="auto" w:fill="auto"/>
          </w:tcPr>
          <w:p w14:paraId="6ECBAEFA" w14:textId="16C49E90" w:rsidR="00171EAE" w:rsidRPr="00EA1E45" w:rsidRDefault="00171EAE" w:rsidP="007A7AC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704907A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25276247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2F1FBFB" w14:textId="77777777" w:rsidR="00171EAE" w:rsidRPr="00EA1E45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485CC33F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9BB137E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8E786D1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52BC2B0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AD8ADB4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58CD571" w14:textId="77777777" w:rsidR="00171EAE" w:rsidRPr="00EA1E45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56E51E0D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EBEB5EF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5566A2A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71EAE" w:rsidRPr="00EA1E45" w14:paraId="0D558790" w14:textId="77777777" w:rsidTr="00D9403B">
        <w:trPr>
          <w:trHeight w:val="261"/>
        </w:trPr>
        <w:tc>
          <w:tcPr>
            <w:tcW w:w="2610" w:type="dxa"/>
            <w:shd w:val="clear" w:color="auto" w:fill="auto"/>
          </w:tcPr>
          <w:p w14:paraId="3C81518A" w14:textId="77777777" w:rsidR="00171EAE" w:rsidRPr="00EA1E45" w:rsidRDefault="00171EAE" w:rsidP="007A7AC4">
            <w:pPr>
              <w:ind w:left="155"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เงินลงทุนในตราสารหนี้</w:t>
            </w:r>
          </w:p>
        </w:tc>
        <w:tc>
          <w:tcPr>
            <w:tcW w:w="720" w:type="dxa"/>
            <w:shd w:val="clear" w:color="auto" w:fill="auto"/>
          </w:tcPr>
          <w:p w14:paraId="4821E1DD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6E2C71B" w14:textId="5E573155" w:rsidR="00171EAE" w:rsidRPr="00EA1E45" w:rsidRDefault="0057218C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FD3F42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270A8C3" w14:textId="3958E509" w:rsidR="00171EAE" w:rsidRPr="00EA1E45" w:rsidRDefault="0057218C" w:rsidP="007A7AC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491,002</w:t>
            </w:r>
          </w:p>
        </w:tc>
        <w:tc>
          <w:tcPr>
            <w:tcW w:w="270" w:type="dxa"/>
            <w:shd w:val="clear" w:color="auto" w:fill="auto"/>
          </w:tcPr>
          <w:p w14:paraId="0706F5E5" w14:textId="77777777" w:rsidR="00171EAE" w:rsidRPr="00EA1E45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113F662" w14:textId="13476EE9" w:rsidR="00171EAE" w:rsidRPr="00EA1E45" w:rsidRDefault="0057218C" w:rsidP="007A7AC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491,002</w:t>
            </w:r>
          </w:p>
        </w:tc>
        <w:tc>
          <w:tcPr>
            <w:tcW w:w="270" w:type="dxa"/>
            <w:shd w:val="clear" w:color="auto" w:fill="auto"/>
          </w:tcPr>
          <w:p w14:paraId="65DFDD2C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834DD70" w14:textId="68820CE8" w:rsidR="00171EAE" w:rsidRPr="00EA1E45" w:rsidRDefault="0057218C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200692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AA91D08" w14:textId="4E866771" w:rsidR="00171EAE" w:rsidRPr="00EA1E45" w:rsidRDefault="00C06B20" w:rsidP="007A7AC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414,863</w:t>
            </w:r>
          </w:p>
        </w:tc>
        <w:tc>
          <w:tcPr>
            <w:tcW w:w="270" w:type="dxa"/>
            <w:shd w:val="clear" w:color="auto" w:fill="auto"/>
          </w:tcPr>
          <w:p w14:paraId="14CB777A" w14:textId="77777777" w:rsidR="00171EAE" w:rsidRPr="00EA1E45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5CB3464E" w14:textId="603609EE" w:rsidR="00171EAE" w:rsidRPr="00EA1E45" w:rsidRDefault="0057218C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9D0702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722CE69" w14:textId="5196A591" w:rsidR="00171EAE" w:rsidRPr="00EA1E45" w:rsidRDefault="00C06B20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414,863</w:t>
            </w:r>
          </w:p>
        </w:tc>
      </w:tr>
      <w:tr w:rsidR="00171EAE" w:rsidRPr="00EA1E45" w14:paraId="0288DA64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253E44B4" w14:textId="77777777" w:rsidR="00171EAE" w:rsidRPr="00EA1E45" w:rsidRDefault="00171EAE" w:rsidP="007A7AC4">
            <w:pPr>
              <w:ind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รวมสินทรัพย์ทางการเงิน</w:t>
            </w:r>
          </w:p>
        </w:tc>
        <w:tc>
          <w:tcPr>
            <w:tcW w:w="720" w:type="dxa"/>
            <w:shd w:val="clear" w:color="auto" w:fill="auto"/>
          </w:tcPr>
          <w:p w14:paraId="60DE795E" w14:textId="21B3874E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E2EC08" w14:textId="279DB6FF" w:rsidR="00171EAE" w:rsidRPr="00EA1E45" w:rsidRDefault="0057218C" w:rsidP="007A7AC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3,247,610</w:t>
            </w:r>
          </w:p>
        </w:tc>
        <w:tc>
          <w:tcPr>
            <w:tcW w:w="270" w:type="dxa"/>
            <w:shd w:val="clear" w:color="auto" w:fill="auto"/>
          </w:tcPr>
          <w:p w14:paraId="0985C36E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A7023D" w14:textId="1147CC48" w:rsidR="00171EAE" w:rsidRPr="00EA1E45" w:rsidRDefault="0057218C" w:rsidP="007A7AC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491,002</w:t>
            </w:r>
          </w:p>
        </w:tc>
        <w:tc>
          <w:tcPr>
            <w:tcW w:w="270" w:type="dxa"/>
            <w:shd w:val="clear" w:color="auto" w:fill="auto"/>
          </w:tcPr>
          <w:p w14:paraId="010DCF9B" w14:textId="77777777" w:rsidR="00171EAE" w:rsidRPr="00EA1E45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E22116" w14:textId="6AF4A3DA" w:rsidR="00171EAE" w:rsidRPr="00EA1E45" w:rsidRDefault="0057218C" w:rsidP="007A7AC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3,738,612</w:t>
            </w:r>
          </w:p>
        </w:tc>
        <w:tc>
          <w:tcPr>
            <w:tcW w:w="270" w:type="dxa"/>
            <w:shd w:val="clear" w:color="auto" w:fill="auto"/>
          </w:tcPr>
          <w:p w14:paraId="431C102D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6A562C2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1CA6486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C7F3D6D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86442C7" w14:textId="77777777" w:rsidR="00171EAE" w:rsidRPr="00EA1E45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3962D7BC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FFB227D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066CB10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71EAE" w:rsidRPr="00EA1E45" w14:paraId="417E0BC9" w14:textId="77777777" w:rsidTr="00B1748B">
        <w:trPr>
          <w:trHeight w:val="26"/>
        </w:trPr>
        <w:tc>
          <w:tcPr>
            <w:tcW w:w="2610" w:type="dxa"/>
            <w:shd w:val="clear" w:color="auto" w:fill="auto"/>
          </w:tcPr>
          <w:p w14:paraId="572EDCEF" w14:textId="77777777" w:rsidR="00171EAE" w:rsidRPr="00EA1E45" w:rsidRDefault="00171EAE" w:rsidP="007A7AC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BDEA44A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67517EE0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240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C7D48F8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2D6513A8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9AFEB66" w14:textId="77777777" w:rsidR="00171EAE" w:rsidRPr="00EA1E45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0CE679F4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0E14D93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E69C243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A4E7795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F4E5C01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C2C7A24" w14:textId="77777777" w:rsidR="00171EAE" w:rsidRPr="00EA1E45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21568083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E8CD55E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BE23E54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71EAE" w:rsidRPr="00EA1E45" w14:paraId="2FBCA5F9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1B96EDBF" w14:textId="77777777" w:rsidR="00171EAE" w:rsidRPr="00EA1E45" w:rsidRDefault="00171EAE" w:rsidP="007A7AC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bidi="ar-SA"/>
              </w:rPr>
            </w:pPr>
            <w:r w:rsidRPr="00EA1E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720" w:type="dxa"/>
            <w:shd w:val="clear" w:color="auto" w:fill="auto"/>
          </w:tcPr>
          <w:p w14:paraId="082B760E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620" w:type="dxa"/>
            <w:shd w:val="clear" w:color="auto" w:fill="auto"/>
          </w:tcPr>
          <w:p w14:paraId="065CBD5F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ED9A786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6EFC9A7E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BBFB34E" w14:textId="77777777" w:rsidR="00171EAE" w:rsidRPr="00EA1E45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344EA7F4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88E15C7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DE660D7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A1DE102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74DFFD0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65BB298" w14:textId="77777777" w:rsidR="00171EAE" w:rsidRPr="00EA1E45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56DF3780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C6111E0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2F79930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3472A8" w:rsidRPr="00EA1E45" w14:paraId="574E32DB" w14:textId="77777777" w:rsidTr="00D9403B">
        <w:trPr>
          <w:trHeight w:val="261"/>
        </w:trPr>
        <w:tc>
          <w:tcPr>
            <w:tcW w:w="2610" w:type="dxa"/>
            <w:shd w:val="clear" w:color="auto" w:fill="auto"/>
          </w:tcPr>
          <w:p w14:paraId="73380BA2" w14:textId="77777777" w:rsidR="003472A8" w:rsidRPr="00EA1E45" w:rsidRDefault="003472A8" w:rsidP="003472A8">
            <w:pPr>
              <w:ind w:left="156" w:right="-90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720" w:type="dxa"/>
            <w:shd w:val="clear" w:color="auto" w:fill="auto"/>
          </w:tcPr>
          <w:p w14:paraId="48233F4F" w14:textId="4C682714" w:rsidR="003472A8" w:rsidRPr="00EA1E45" w:rsidRDefault="00B862C6" w:rsidP="003472A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EA1E45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0B40A47A" w14:textId="1F5E6CF7" w:rsidR="003472A8" w:rsidRPr="00EA1E45" w:rsidRDefault="0057218C" w:rsidP="003472A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F28994" w14:textId="77777777" w:rsidR="003472A8" w:rsidRPr="00EA1E45" w:rsidRDefault="003472A8" w:rsidP="003472A8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7894C183" w14:textId="105A5230" w:rsidR="003472A8" w:rsidRPr="00EA1E45" w:rsidRDefault="0057218C" w:rsidP="003472A8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20,218,600</w:t>
            </w:r>
          </w:p>
        </w:tc>
        <w:tc>
          <w:tcPr>
            <w:tcW w:w="270" w:type="dxa"/>
            <w:shd w:val="clear" w:color="auto" w:fill="auto"/>
          </w:tcPr>
          <w:p w14:paraId="7DD0BB1E" w14:textId="77777777" w:rsidR="003472A8" w:rsidRPr="00EA1E45" w:rsidRDefault="003472A8" w:rsidP="003472A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4BA769E8" w14:textId="5C3C62F3" w:rsidR="003472A8" w:rsidRPr="00EA1E45" w:rsidRDefault="0057218C" w:rsidP="003472A8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20,218,600</w:t>
            </w:r>
          </w:p>
        </w:tc>
        <w:tc>
          <w:tcPr>
            <w:tcW w:w="270" w:type="dxa"/>
            <w:shd w:val="clear" w:color="auto" w:fill="auto"/>
          </w:tcPr>
          <w:p w14:paraId="7096B46F" w14:textId="77777777" w:rsidR="003472A8" w:rsidRPr="00EA1E45" w:rsidRDefault="003472A8" w:rsidP="003472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094E748" w14:textId="78244C3E" w:rsidR="003472A8" w:rsidRPr="00EA1E45" w:rsidRDefault="0057218C" w:rsidP="003472A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7990CB" w14:textId="77777777" w:rsidR="003472A8" w:rsidRPr="00EA1E45" w:rsidRDefault="003472A8" w:rsidP="003472A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1B49B35" w14:textId="0D52A530" w:rsidR="003472A8" w:rsidRPr="00EA1E45" w:rsidRDefault="00C06B20" w:rsidP="003472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19</w:t>
            </w:r>
            <w:r w:rsidR="00D9403B">
              <w:rPr>
                <w:rFonts w:asciiTheme="majorBidi" w:hAnsiTheme="majorBidi" w:cstheme="majorBidi"/>
                <w:sz w:val="27"/>
                <w:szCs w:val="27"/>
              </w:rPr>
              <w:t>,908,796</w:t>
            </w:r>
          </w:p>
        </w:tc>
        <w:tc>
          <w:tcPr>
            <w:tcW w:w="270" w:type="dxa"/>
            <w:shd w:val="clear" w:color="auto" w:fill="auto"/>
          </w:tcPr>
          <w:p w14:paraId="58B30377" w14:textId="77777777" w:rsidR="003472A8" w:rsidRPr="00EA1E45" w:rsidRDefault="003472A8" w:rsidP="003472A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6698C372" w14:textId="238DE95A" w:rsidR="003472A8" w:rsidRPr="00EA1E45" w:rsidRDefault="0057218C" w:rsidP="003472A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8ED6BE" w14:textId="77777777" w:rsidR="003472A8" w:rsidRPr="00EA1E45" w:rsidRDefault="003472A8" w:rsidP="003472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BD0E0D6" w14:textId="198596E0" w:rsidR="003472A8" w:rsidRPr="00EA1E45" w:rsidRDefault="00C06B20" w:rsidP="003472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19,908,796</w:t>
            </w:r>
          </w:p>
        </w:tc>
      </w:tr>
      <w:tr w:rsidR="003472A8" w:rsidRPr="00EA1E45" w14:paraId="48C69456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6E01CF7A" w14:textId="77777777" w:rsidR="003472A8" w:rsidRPr="00EA1E45" w:rsidRDefault="003472A8" w:rsidP="003472A8">
            <w:pPr>
              <w:ind w:left="-22"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รวมหนี้สินทางการเงิน</w:t>
            </w:r>
          </w:p>
        </w:tc>
        <w:tc>
          <w:tcPr>
            <w:tcW w:w="720" w:type="dxa"/>
            <w:shd w:val="clear" w:color="auto" w:fill="auto"/>
          </w:tcPr>
          <w:p w14:paraId="568165F1" w14:textId="77777777" w:rsidR="003472A8" w:rsidRPr="00EA1E45" w:rsidRDefault="003472A8" w:rsidP="003472A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30BAAC" w14:textId="7CD3FBA9" w:rsidR="003472A8" w:rsidRPr="00EA1E45" w:rsidRDefault="007D51D7" w:rsidP="003472A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763673" w14:textId="77777777" w:rsidR="003472A8" w:rsidRPr="00EA1E45" w:rsidRDefault="003472A8" w:rsidP="003472A8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1384B5" w14:textId="6233CBF4" w:rsidR="003472A8" w:rsidRPr="00EA1E45" w:rsidRDefault="0057218C" w:rsidP="003472A8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20,218,600</w:t>
            </w:r>
          </w:p>
        </w:tc>
        <w:tc>
          <w:tcPr>
            <w:tcW w:w="270" w:type="dxa"/>
            <w:shd w:val="clear" w:color="auto" w:fill="auto"/>
          </w:tcPr>
          <w:p w14:paraId="2AD71708" w14:textId="77777777" w:rsidR="003472A8" w:rsidRPr="00EA1E45" w:rsidRDefault="003472A8" w:rsidP="003472A8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9B4A60" w14:textId="459B9044" w:rsidR="003472A8" w:rsidRPr="00EA1E45" w:rsidRDefault="0057218C" w:rsidP="003472A8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20,218,600</w:t>
            </w:r>
          </w:p>
        </w:tc>
        <w:tc>
          <w:tcPr>
            <w:tcW w:w="270" w:type="dxa"/>
            <w:shd w:val="clear" w:color="auto" w:fill="auto"/>
          </w:tcPr>
          <w:p w14:paraId="18810EC2" w14:textId="77777777" w:rsidR="003472A8" w:rsidRPr="00EA1E45" w:rsidRDefault="003472A8" w:rsidP="003472A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A1FDFB3" w14:textId="77777777" w:rsidR="003472A8" w:rsidRPr="00EA1E45" w:rsidRDefault="003472A8" w:rsidP="003472A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3D5AAD9" w14:textId="77777777" w:rsidR="003472A8" w:rsidRPr="00EA1E45" w:rsidRDefault="003472A8" w:rsidP="003472A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70811FC" w14:textId="77777777" w:rsidR="003472A8" w:rsidRPr="00EA1E45" w:rsidRDefault="003472A8" w:rsidP="003472A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BA6D180" w14:textId="77777777" w:rsidR="003472A8" w:rsidRPr="00EA1E45" w:rsidRDefault="003472A8" w:rsidP="003472A8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79C01D59" w14:textId="77777777" w:rsidR="003472A8" w:rsidRPr="00EA1E45" w:rsidRDefault="003472A8" w:rsidP="003472A8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A32D74A" w14:textId="77777777" w:rsidR="003472A8" w:rsidRPr="00EA1E45" w:rsidRDefault="003472A8" w:rsidP="003472A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B7A2ABD" w14:textId="77777777" w:rsidR="003472A8" w:rsidRPr="00EA1E45" w:rsidRDefault="003472A8" w:rsidP="003472A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</w:tbl>
    <w:p w14:paraId="5D544428" w14:textId="77777777" w:rsidR="00CD09A8" w:rsidRDefault="00CD09A8">
      <w:r>
        <w:br w:type="page"/>
      </w:r>
    </w:p>
    <w:tbl>
      <w:tblPr>
        <w:tblW w:w="1386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610"/>
        <w:gridCol w:w="72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171EAE" w:rsidRPr="00EA1E45" w14:paraId="38BDDD95" w14:textId="77777777" w:rsidTr="00B1748B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5E34AA96" w14:textId="77777777" w:rsidR="00171EAE" w:rsidRPr="00EA1E45" w:rsidRDefault="00171EAE" w:rsidP="007A7AC4">
            <w:pPr>
              <w:ind w:left="73" w:right="-90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258119C8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64C6C69A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71EAE" w:rsidRPr="00EA1E45" w14:paraId="5E4FD294" w14:textId="77777777" w:rsidTr="00B1748B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66EA7C96" w14:textId="77777777" w:rsidR="00171EAE" w:rsidRPr="00EA1E45" w:rsidRDefault="00171EAE" w:rsidP="007A7AC4">
            <w:pPr>
              <w:ind w:left="73" w:right="-90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4CBA7011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A1365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2B76CDA7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C4FD8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มูลค่ายุติธรรม</w:t>
            </w:r>
          </w:p>
        </w:tc>
      </w:tr>
      <w:tr w:rsidR="00536EE2" w:rsidRPr="00EA1E45" w14:paraId="5F1A83A4" w14:textId="77777777" w:rsidTr="00B1748B">
        <w:trPr>
          <w:trHeight w:val="1441"/>
        </w:trPr>
        <w:tc>
          <w:tcPr>
            <w:tcW w:w="2610" w:type="dxa"/>
            <w:shd w:val="clear" w:color="auto" w:fill="auto"/>
            <w:vAlign w:val="bottom"/>
          </w:tcPr>
          <w:p w14:paraId="374E720D" w14:textId="58DEA546" w:rsidR="00536EE2" w:rsidRPr="00EA1E45" w:rsidRDefault="00536EE2" w:rsidP="00536EE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Pr="00EA1E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3</w:t>
            </w:r>
            <w:r w:rsidRPr="00EA1E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1</w:t>
            </w:r>
            <w:r w:rsidRPr="00EA1E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EA1E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2564</w:t>
            </w:r>
          </w:p>
        </w:tc>
        <w:tc>
          <w:tcPr>
            <w:tcW w:w="720" w:type="dxa"/>
            <w:shd w:val="clear" w:color="auto" w:fill="auto"/>
          </w:tcPr>
          <w:p w14:paraId="36DBD652" w14:textId="77777777" w:rsidR="00536EE2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2AB9E7A0" w14:textId="77777777" w:rsidR="00536EE2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38F7A4D1" w14:textId="77777777" w:rsidR="00536EE2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09069206" w14:textId="0F7AA88A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C96FE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FD96B8F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02C42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EBB9E" w14:textId="77777777" w:rsidR="00536EE2" w:rsidRPr="00EA1E45" w:rsidRDefault="00536EE2" w:rsidP="00536EE2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0557F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44BCAC59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2CA98E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EA1E4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EA1E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D71612F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AA358C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EA1E4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EA1E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9D4FDDE" w14:textId="77777777" w:rsidR="00536EE2" w:rsidRPr="00EA1E45" w:rsidRDefault="00536EE2" w:rsidP="00536EE2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1C2ED4" w14:textId="77777777" w:rsidR="00536EE2" w:rsidRPr="00EA1E45" w:rsidRDefault="00536EE2" w:rsidP="00536EE2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EA1E4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EA1E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33D342F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07DF9F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536EE2" w:rsidRPr="00EA1E45" w14:paraId="4973AD07" w14:textId="77777777" w:rsidTr="00B1748B">
        <w:trPr>
          <w:trHeight w:val="333"/>
        </w:trPr>
        <w:tc>
          <w:tcPr>
            <w:tcW w:w="2610" w:type="dxa"/>
            <w:shd w:val="clear" w:color="auto" w:fill="auto"/>
            <w:vAlign w:val="bottom"/>
          </w:tcPr>
          <w:p w14:paraId="17392337" w14:textId="77777777" w:rsidR="00536EE2" w:rsidRPr="00EA1E45" w:rsidRDefault="00536EE2" w:rsidP="00536EE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608B965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17BD04F3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536EE2" w:rsidRPr="00EA1E45" w14:paraId="76350BF6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2E3F2C84" w14:textId="77777777" w:rsidR="00536EE2" w:rsidRPr="00EA1E45" w:rsidRDefault="00536EE2" w:rsidP="00536EE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720" w:type="dxa"/>
            <w:shd w:val="clear" w:color="auto" w:fill="auto"/>
          </w:tcPr>
          <w:p w14:paraId="489B9C85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shd w:val="clear" w:color="auto" w:fill="auto"/>
          </w:tcPr>
          <w:p w14:paraId="14D0689F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A4A481F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2EBD951F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A0E8128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597DAC87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5509E72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0DB485E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7740688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92B54B6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E5DCAFF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3F415C4C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97EAA46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B571107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36EE2" w:rsidRPr="00EA1E45" w14:paraId="38D774DE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6C18D513" w14:textId="77777777" w:rsidR="00536EE2" w:rsidRPr="00EA1E45" w:rsidRDefault="00536EE2" w:rsidP="00536EE2">
            <w:pPr>
              <w:ind w:left="-14"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20" w:type="dxa"/>
            <w:shd w:val="clear" w:color="auto" w:fill="auto"/>
          </w:tcPr>
          <w:p w14:paraId="0FB32BB9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67A10862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7CB8FF0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475DB916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1926518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183D3D56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066CA36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268356A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2D5D509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05AA4F5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07717CF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73D91AA4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ADFF97E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D733C27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36EE2" w:rsidRPr="00EA1E45" w14:paraId="1563BD14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3CAB342D" w14:textId="77777777" w:rsidR="00536EE2" w:rsidRPr="00EA1E45" w:rsidRDefault="00536EE2" w:rsidP="00536EE2">
            <w:pPr>
              <w:ind w:left="166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เงินลงทุนในตราสารหนี้</w:t>
            </w:r>
          </w:p>
          <w:p w14:paraId="0EFD7FC9" w14:textId="77777777" w:rsidR="00536EE2" w:rsidRPr="00EA1E45" w:rsidRDefault="00536EE2" w:rsidP="00536EE2">
            <w:pPr>
              <w:ind w:left="166" w:right="-90" w:firstLine="17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(ในกองทุนส่วนบุคคล)</w:t>
            </w:r>
          </w:p>
        </w:tc>
        <w:tc>
          <w:tcPr>
            <w:tcW w:w="720" w:type="dxa"/>
            <w:shd w:val="clear" w:color="auto" w:fill="auto"/>
          </w:tcPr>
          <w:p w14:paraId="2E1C08E7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048E5951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4053245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43,292</w:t>
            </w:r>
          </w:p>
        </w:tc>
        <w:tc>
          <w:tcPr>
            <w:tcW w:w="270" w:type="dxa"/>
            <w:shd w:val="clear" w:color="auto" w:fill="auto"/>
          </w:tcPr>
          <w:p w14:paraId="36666399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1107B8F4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04F3058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FE99A7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4A5974E8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4E6CEEE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43,292</w:t>
            </w:r>
          </w:p>
        </w:tc>
        <w:tc>
          <w:tcPr>
            <w:tcW w:w="270" w:type="dxa"/>
            <w:shd w:val="clear" w:color="auto" w:fill="auto"/>
          </w:tcPr>
          <w:p w14:paraId="059D7AD3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57D9585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DDDD0E1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A31F1C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9ED20B4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90C87B0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43,292</w:t>
            </w:r>
          </w:p>
        </w:tc>
        <w:tc>
          <w:tcPr>
            <w:tcW w:w="270" w:type="dxa"/>
            <w:shd w:val="clear" w:color="auto" w:fill="auto"/>
          </w:tcPr>
          <w:p w14:paraId="00BE3845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1C814D91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7896462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DCC520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C8343B1" w14:textId="77777777" w:rsidR="00536EE2" w:rsidRPr="00D260B5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72C89E09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43,292</w:t>
            </w:r>
          </w:p>
        </w:tc>
      </w:tr>
      <w:tr w:rsidR="00536EE2" w:rsidRPr="00EA1E45" w14:paraId="32F012CE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2E595AD8" w14:textId="77777777" w:rsidR="00536EE2" w:rsidRPr="00EA1E45" w:rsidRDefault="00536EE2" w:rsidP="00536EE2">
            <w:pPr>
              <w:ind w:left="166"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เงินลงทุนในตราสารหนี้</w:t>
            </w:r>
          </w:p>
        </w:tc>
        <w:tc>
          <w:tcPr>
            <w:tcW w:w="720" w:type="dxa"/>
            <w:shd w:val="clear" w:color="auto" w:fill="auto"/>
          </w:tcPr>
          <w:p w14:paraId="34FEDB40" w14:textId="6898C304" w:rsidR="00536EE2" w:rsidRPr="00772053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772053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1</w:t>
            </w:r>
            <w:r w:rsidR="0024468A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302DE45E" w14:textId="10E66011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2,002,505</w:t>
            </w:r>
          </w:p>
        </w:tc>
        <w:tc>
          <w:tcPr>
            <w:tcW w:w="270" w:type="dxa"/>
            <w:shd w:val="clear" w:color="auto" w:fill="auto"/>
          </w:tcPr>
          <w:p w14:paraId="6B9EB3E0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42678E63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CE491A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19D73BD2" w14:textId="334F03A0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2,002,505</w:t>
            </w:r>
          </w:p>
        </w:tc>
        <w:tc>
          <w:tcPr>
            <w:tcW w:w="270" w:type="dxa"/>
            <w:shd w:val="clear" w:color="auto" w:fill="auto"/>
          </w:tcPr>
          <w:p w14:paraId="711EA4CD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FA5518C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2,002,505</w:t>
            </w:r>
          </w:p>
        </w:tc>
        <w:tc>
          <w:tcPr>
            <w:tcW w:w="270" w:type="dxa"/>
            <w:shd w:val="clear" w:color="auto" w:fill="auto"/>
          </w:tcPr>
          <w:p w14:paraId="4436321D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E2D5C99" w14:textId="723DF6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08" w:right="-86" w:firstLine="6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464028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6B1831FE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42D9F5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1B04913" w14:textId="6FA4CDD1" w:rsidR="00536EE2" w:rsidRPr="00EA1E45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2,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002,505</w:t>
            </w:r>
          </w:p>
        </w:tc>
      </w:tr>
      <w:tr w:rsidR="00536EE2" w:rsidRPr="00EA1E45" w14:paraId="2EAC8864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3F0E2574" w14:textId="66BBAFBB" w:rsidR="00536EE2" w:rsidRPr="00EA1E45" w:rsidRDefault="00536EE2" w:rsidP="00536EE2">
            <w:pPr>
              <w:ind w:left="156" w:right="-90" w:hanging="15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br/>
            </w: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ไม่หมุนเวียนอื่น</w:t>
            </w:r>
          </w:p>
        </w:tc>
        <w:tc>
          <w:tcPr>
            <w:tcW w:w="720" w:type="dxa"/>
            <w:shd w:val="clear" w:color="auto" w:fill="auto"/>
          </w:tcPr>
          <w:p w14:paraId="1CBFAAF6" w14:textId="77777777" w:rsidR="00536EE2" w:rsidRPr="00772053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620" w:type="dxa"/>
            <w:shd w:val="clear" w:color="auto" w:fill="auto"/>
          </w:tcPr>
          <w:p w14:paraId="000E4E5A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FE081E7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22E43F08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952DB4B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6AB3875D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45CE0B1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A249AF9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95A36E5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4F8D385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8D7777A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1D0F34DA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B6B4524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D486DE4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36EE2" w:rsidRPr="00EA1E45" w14:paraId="78435F23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2BF91F86" w14:textId="77777777" w:rsidR="00536EE2" w:rsidRPr="00EA1E45" w:rsidRDefault="00536EE2" w:rsidP="00536EE2">
            <w:pPr>
              <w:ind w:left="155"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เงินลงทุนในตราสารหนี้</w:t>
            </w:r>
          </w:p>
        </w:tc>
        <w:tc>
          <w:tcPr>
            <w:tcW w:w="720" w:type="dxa"/>
            <w:shd w:val="clear" w:color="auto" w:fill="auto"/>
          </w:tcPr>
          <w:p w14:paraId="0F3B1E31" w14:textId="558A132C" w:rsidR="00536EE2" w:rsidRPr="00772053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772053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1</w:t>
            </w:r>
            <w:r w:rsidR="0024468A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4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A01EE5A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21E782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ABB46E3" w14:textId="390D688E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490,443</w:t>
            </w:r>
          </w:p>
        </w:tc>
        <w:tc>
          <w:tcPr>
            <w:tcW w:w="270" w:type="dxa"/>
            <w:shd w:val="clear" w:color="auto" w:fill="auto"/>
          </w:tcPr>
          <w:p w14:paraId="1D9B3215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5DD0B45" w14:textId="0915ABE3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490,443</w:t>
            </w:r>
          </w:p>
        </w:tc>
        <w:tc>
          <w:tcPr>
            <w:tcW w:w="270" w:type="dxa"/>
            <w:shd w:val="clear" w:color="auto" w:fill="auto"/>
          </w:tcPr>
          <w:p w14:paraId="6C064662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7C70228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AA8961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16527B5" w14:textId="68F0E27A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474,181</w:t>
            </w:r>
          </w:p>
        </w:tc>
        <w:tc>
          <w:tcPr>
            <w:tcW w:w="270" w:type="dxa"/>
            <w:shd w:val="clear" w:color="auto" w:fill="auto"/>
          </w:tcPr>
          <w:p w14:paraId="20B0F996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4063B720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751E7A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41F1A5E" w14:textId="630AE137" w:rsidR="00536EE2" w:rsidRPr="00EA1E45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474,181</w:t>
            </w:r>
          </w:p>
        </w:tc>
      </w:tr>
      <w:tr w:rsidR="00536EE2" w:rsidRPr="00EA1E45" w14:paraId="0B6FF547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4BA5BD7F" w14:textId="77777777" w:rsidR="00536EE2" w:rsidRPr="00EA1E45" w:rsidRDefault="00536EE2" w:rsidP="00536EE2">
            <w:pPr>
              <w:ind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รวมสินทรัพย์ทางการเงิน</w:t>
            </w:r>
          </w:p>
        </w:tc>
        <w:tc>
          <w:tcPr>
            <w:tcW w:w="720" w:type="dxa"/>
            <w:shd w:val="clear" w:color="auto" w:fill="auto"/>
          </w:tcPr>
          <w:p w14:paraId="30638DAD" w14:textId="3F202A58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EE5D5" w14:textId="375909F4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,045,797</w:t>
            </w:r>
          </w:p>
        </w:tc>
        <w:tc>
          <w:tcPr>
            <w:tcW w:w="270" w:type="dxa"/>
            <w:shd w:val="clear" w:color="auto" w:fill="auto"/>
          </w:tcPr>
          <w:p w14:paraId="6604213A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7B89DB" w14:textId="6DF2352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490,443</w:t>
            </w:r>
          </w:p>
        </w:tc>
        <w:tc>
          <w:tcPr>
            <w:tcW w:w="270" w:type="dxa"/>
            <w:shd w:val="clear" w:color="auto" w:fill="auto"/>
          </w:tcPr>
          <w:p w14:paraId="696483F4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2708F9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2,536,240</w:t>
            </w:r>
          </w:p>
        </w:tc>
        <w:tc>
          <w:tcPr>
            <w:tcW w:w="270" w:type="dxa"/>
            <w:shd w:val="clear" w:color="auto" w:fill="auto"/>
          </w:tcPr>
          <w:p w14:paraId="0490106D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5D2E284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648AF48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D792204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B1ACA85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0DD82CB5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937CDCF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CDF3E90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36EE2" w:rsidRPr="00EA1E45" w14:paraId="258E124A" w14:textId="77777777" w:rsidTr="00B1748B">
        <w:trPr>
          <w:trHeight w:val="26"/>
        </w:trPr>
        <w:tc>
          <w:tcPr>
            <w:tcW w:w="2610" w:type="dxa"/>
            <w:shd w:val="clear" w:color="auto" w:fill="auto"/>
          </w:tcPr>
          <w:p w14:paraId="61216BE6" w14:textId="77777777" w:rsidR="00536EE2" w:rsidRPr="00EA1E45" w:rsidRDefault="00536EE2" w:rsidP="00536EE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A353EDB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highlight w:val="yellow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47B92B67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240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5C2F213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42CD8CB5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29BD25F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0EE25F74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D74AFEC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08DAEDA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679AAEC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49F15BF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6121D86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10036F0E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EC82999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FF0D7A8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36EE2" w:rsidRPr="00EA1E45" w14:paraId="3ED01119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56605495" w14:textId="77777777" w:rsidR="00536EE2" w:rsidRPr="00EA1E45" w:rsidRDefault="00536EE2" w:rsidP="00536EE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bidi="ar-SA"/>
              </w:rPr>
            </w:pPr>
            <w:r w:rsidRPr="00EA1E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720" w:type="dxa"/>
            <w:shd w:val="clear" w:color="auto" w:fill="auto"/>
          </w:tcPr>
          <w:p w14:paraId="4899BEB5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highlight w:val="yellow"/>
              </w:rPr>
            </w:pPr>
          </w:p>
        </w:tc>
        <w:tc>
          <w:tcPr>
            <w:tcW w:w="1620" w:type="dxa"/>
            <w:shd w:val="clear" w:color="auto" w:fill="auto"/>
          </w:tcPr>
          <w:p w14:paraId="4D35F2C8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9AFB202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544CB7EA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E3866E6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74D045B1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50E83B8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8E023C0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9C86AF8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8BC8D59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48786B1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0E471BC8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9017549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7FD631D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36EE2" w:rsidRPr="00EA1E45" w14:paraId="6E184BA5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4F2CC373" w14:textId="77777777" w:rsidR="00536EE2" w:rsidRPr="00EA1E45" w:rsidRDefault="00536EE2" w:rsidP="00536EE2">
            <w:pPr>
              <w:ind w:left="156" w:right="-90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720" w:type="dxa"/>
            <w:shd w:val="clear" w:color="auto" w:fill="auto"/>
          </w:tcPr>
          <w:p w14:paraId="0352E4AE" w14:textId="6FF95F79" w:rsidR="00536EE2" w:rsidRPr="00EA1E45" w:rsidRDefault="00B86F2D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highlight w:val="yellow"/>
                <w:lang w:val="en-US"/>
              </w:rPr>
            </w:pPr>
            <w:r w:rsidRPr="00B86F2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1E1B88C8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5B2286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40482C32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2BD458E0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0C6253A2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332F218E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22704CD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EFF980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A4372DA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15,602,098</w:t>
            </w:r>
          </w:p>
        </w:tc>
        <w:tc>
          <w:tcPr>
            <w:tcW w:w="270" w:type="dxa"/>
            <w:shd w:val="clear" w:color="auto" w:fill="auto"/>
          </w:tcPr>
          <w:p w14:paraId="2899D662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30C2487E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63C9EA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745DC12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15,602,098</w:t>
            </w:r>
          </w:p>
        </w:tc>
      </w:tr>
      <w:tr w:rsidR="00536EE2" w:rsidRPr="00EA1E45" w14:paraId="3381CC8F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351AE01E" w14:textId="77777777" w:rsidR="00536EE2" w:rsidRPr="00EA1E45" w:rsidRDefault="00536EE2" w:rsidP="00536EE2">
            <w:pPr>
              <w:ind w:left="-22"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รวมหนี้สินทางการเงิน</w:t>
            </w:r>
          </w:p>
        </w:tc>
        <w:tc>
          <w:tcPr>
            <w:tcW w:w="720" w:type="dxa"/>
            <w:shd w:val="clear" w:color="auto" w:fill="auto"/>
          </w:tcPr>
          <w:p w14:paraId="6314BD62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B23451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8DC77E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2AEBDC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23A754E1" w14:textId="77777777" w:rsidR="00536EE2" w:rsidRPr="00EA1E45" w:rsidRDefault="00536EE2" w:rsidP="00536EE2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6FFC2D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142A2C48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0F18925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D2712C1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F074670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52605BC" w14:textId="77777777" w:rsidR="00536EE2" w:rsidRPr="00EA1E45" w:rsidRDefault="00536EE2" w:rsidP="00536EE2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4EB6EF56" w14:textId="77777777" w:rsidR="00536EE2" w:rsidRPr="00EA1E45" w:rsidRDefault="00536EE2" w:rsidP="00536EE2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B08A1C3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532A8C7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</w:tbl>
    <w:p w14:paraId="1221A2CF" w14:textId="51F46DD0" w:rsidR="00EC0458" w:rsidRDefault="00EC0458">
      <w:pPr>
        <w:spacing w:line="240" w:lineRule="auto"/>
      </w:pPr>
      <w:r>
        <w:br w:type="page"/>
      </w:r>
    </w:p>
    <w:p w14:paraId="29259BEE" w14:textId="77777777" w:rsidR="007D6448" w:rsidRPr="007D6448" w:rsidRDefault="007D6448" w:rsidP="007D6448">
      <w:pPr>
        <w:sectPr w:rsidR="007D6448" w:rsidRPr="007D6448" w:rsidSect="00DC7AC1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06" w:footer="706" w:gutter="0"/>
          <w:cols w:space="737"/>
          <w:docGrid w:linePitch="360"/>
        </w:sectPr>
      </w:pPr>
    </w:p>
    <w:p w14:paraId="2439A36F" w14:textId="77777777" w:rsidR="00C152B0" w:rsidRPr="00AE0BB7" w:rsidRDefault="00C152B0" w:rsidP="00C152B0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AE0BB7">
        <w:rPr>
          <w:i/>
          <w:iCs/>
          <w:cs/>
        </w:rPr>
        <w:lastRenderedPageBreak/>
        <w:t>เทคนิคการประเมินมูลค่า</w:t>
      </w:r>
    </w:p>
    <w:p w14:paraId="523F8C6D" w14:textId="77777777" w:rsidR="00627172" w:rsidRPr="00A128FC" w:rsidRDefault="00627172" w:rsidP="00627172">
      <w:pPr>
        <w:pStyle w:val="Bo-Blankline"/>
        <w:rPr>
          <w:lang w:val="en-US"/>
        </w:rPr>
      </w:pPr>
    </w:p>
    <w:p w14:paraId="6AFB06CA" w14:textId="77777777" w:rsidR="00C152B0" w:rsidRPr="00AE0BB7" w:rsidRDefault="00C152B0" w:rsidP="00C152B0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  <w:r w:rsidRPr="00AE0BB7">
        <w:rPr>
          <w:b w:val="0"/>
          <w:bCs w:val="0"/>
          <w:cs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Pr="00AE0BB7">
        <w:rPr>
          <w:b w:val="0"/>
          <w:bCs w:val="0"/>
        </w:rPr>
        <w:t xml:space="preserve">2 </w:t>
      </w:r>
    </w:p>
    <w:p w14:paraId="3B406161" w14:textId="77777777" w:rsidR="00C152B0" w:rsidRPr="00A128FC" w:rsidRDefault="00C152B0" w:rsidP="00C152B0">
      <w:pPr>
        <w:pStyle w:val="Caption"/>
        <w:numPr>
          <w:ilvl w:val="0"/>
          <w:numId w:val="0"/>
        </w:numPr>
        <w:ind w:left="900" w:hanging="360"/>
        <w:rPr>
          <w:b w:val="0"/>
          <w:bCs w:val="0"/>
          <w:sz w:val="20"/>
          <w:szCs w:val="20"/>
          <w:cs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960"/>
        <w:gridCol w:w="236"/>
        <w:gridCol w:w="5984"/>
      </w:tblGrid>
      <w:tr w:rsidR="00171EAE" w:rsidRPr="002274A4" w14:paraId="4B616E42" w14:textId="77777777" w:rsidTr="007A7AC4">
        <w:trPr>
          <w:tblHeader/>
        </w:trPr>
        <w:tc>
          <w:tcPr>
            <w:tcW w:w="2960" w:type="dxa"/>
            <w:shd w:val="clear" w:color="auto" w:fill="auto"/>
            <w:vAlign w:val="bottom"/>
          </w:tcPr>
          <w:p w14:paraId="390C6B9F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898DA7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84" w:type="dxa"/>
            <w:shd w:val="clear" w:color="auto" w:fill="auto"/>
            <w:vAlign w:val="bottom"/>
          </w:tcPr>
          <w:p w14:paraId="340BFFCF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171EAE" w:rsidRPr="002274A4" w14:paraId="46A64552" w14:textId="77777777" w:rsidTr="007A7AC4">
        <w:tc>
          <w:tcPr>
            <w:tcW w:w="2960" w:type="dxa"/>
            <w:shd w:val="clear" w:color="auto" w:fill="auto"/>
          </w:tcPr>
          <w:p w14:paraId="73CFAD72" w14:textId="77777777" w:rsidR="00171EAE" w:rsidRPr="007E5879" w:rsidRDefault="00171EAE" w:rsidP="007A7A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70" w:right="65" w:hanging="270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ภาคเอกชน</w:t>
            </w:r>
          </w:p>
        </w:tc>
        <w:tc>
          <w:tcPr>
            <w:tcW w:w="236" w:type="dxa"/>
            <w:shd w:val="clear" w:color="auto" w:fill="auto"/>
          </w:tcPr>
          <w:p w14:paraId="013DD598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4" w:type="dxa"/>
            <w:shd w:val="clear" w:color="auto" w:fill="auto"/>
          </w:tcPr>
          <w:p w14:paraId="3C37E057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</w:t>
            </w:r>
            <w:r w:rsidRPr="007E3B5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ไทย (</w:t>
            </w:r>
            <w:r w:rsidRPr="007E3B51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Thai Bond Market Association Government Bond Yield Curve)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171EAE" w:rsidRPr="002274A4" w14:paraId="1EAFC78E" w14:textId="77777777" w:rsidTr="007A7AC4">
        <w:tc>
          <w:tcPr>
            <w:tcW w:w="2960" w:type="dxa"/>
            <w:shd w:val="clear" w:color="auto" w:fill="auto"/>
          </w:tcPr>
          <w:p w14:paraId="73BE2650" w14:textId="77777777" w:rsidR="00171EAE" w:rsidRPr="00E1550C" w:rsidRDefault="00171EAE" w:rsidP="007A7AC4">
            <w:pPr>
              <w:spacing w:line="240" w:lineRule="atLeast"/>
              <w:ind w:left="270" w:right="-105" w:hanging="270"/>
              <w:rPr>
                <w:rFonts w:ascii="Angsana New" w:hAnsi="Angsana New"/>
                <w:sz w:val="30"/>
                <w:szCs w:val="30"/>
              </w:rPr>
            </w:pPr>
            <w:r w:rsidRPr="00E1550C">
              <w:rPr>
                <w:rFonts w:ascii="Angsana New" w:hAnsi="Angsana New"/>
                <w:sz w:val="30"/>
                <w:szCs w:val="30"/>
                <w:cs/>
              </w:rPr>
              <w:t xml:space="preserve">ตราสารหนี้ภาคเอกชน </w:t>
            </w:r>
          </w:p>
          <w:p w14:paraId="60D0CEDC" w14:textId="77777777" w:rsidR="00171EAE" w:rsidRPr="00E1550C" w:rsidRDefault="00171EAE" w:rsidP="007A7AC4">
            <w:pPr>
              <w:spacing w:line="240" w:lineRule="atLeast"/>
              <w:ind w:left="270" w:right="-105" w:hanging="20"/>
              <w:rPr>
                <w:rFonts w:ascii="Angsana New" w:hAnsi="Angsana New"/>
                <w:sz w:val="30"/>
                <w:szCs w:val="30"/>
                <w:cs/>
              </w:rPr>
            </w:pPr>
            <w:r w:rsidRPr="00E1550C">
              <w:rPr>
                <w:rFonts w:ascii="Angsana New" w:hAnsi="Angsana New"/>
                <w:sz w:val="30"/>
                <w:szCs w:val="30"/>
              </w:rPr>
              <w:t>(</w:t>
            </w:r>
            <w:r w:rsidRPr="00E1550C">
              <w:rPr>
                <w:rFonts w:ascii="Angsana New" w:hAnsi="Angsana New" w:hint="cs"/>
                <w:sz w:val="30"/>
                <w:szCs w:val="30"/>
                <w:cs/>
              </w:rPr>
              <w:t>ในกองทุนส่วนบุคคล</w:t>
            </w:r>
            <w:r w:rsidRPr="00E1550C">
              <w:rPr>
                <w:rFonts w:ascii="Angsana New" w:hAnsi="Angsana New"/>
                <w:sz w:val="30"/>
                <w:szCs w:val="30"/>
              </w:rPr>
              <w:t>)</w:t>
            </w:r>
            <w:r w:rsidRPr="00E1550C">
              <w:rPr>
                <w:rFonts w:ascii="Angsana New" w:hAnsi="Angsana New"/>
                <w:sz w:val="30"/>
                <w:szCs w:val="30"/>
                <w:cs/>
              </w:rPr>
              <w:br/>
            </w:r>
          </w:p>
        </w:tc>
        <w:tc>
          <w:tcPr>
            <w:tcW w:w="236" w:type="dxa"/>
            <w:shd w:val="clear" w:color="auto" w:fill="auto"/>
          </w:tcPr>
          <w:p w14:paraId="459CBB3E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4" w:type="dxa"/>
            <w:shd w:val="clear" w:color="auto" w:fill="auto"/>
          </w:tcPr>
          <w:p w14:paraId="28C813E4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71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6C71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/การคิดลดกระแสเงินสด</w:t>
            </w:r>
            <w:r w:rsidRPr="006C71CD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 xml:space="preserve"> 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ประเมินมูลค่ายุติธรรมโดยพิจารณาถึง </w:t>
            </w:r>
            <w:r w:rsidRPr="006C71CD">
              <w:rPr>
                <w:rFonts w:asciiTheme="majorBidi" w:hAnsiTheme="majorBidi" w:cstheme="majorBidi"/>
                <w:sz w:val="30"/>
                <w:szCs w:val="30"/>
              </w:rPr>
              <w:t xml:space="preserve">(1) 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 และ </w:t>
            </w:r>
            <w:r w:rsidRPr="006C71CD">
              <w:rPr>
                <w:rFonts w:asciiTheme="majorBidi" w:hAnsiTheme="majorBidi" w:cstheme="majorBidi"/>
                <w:sz w:val="30"/>
                <w:szCs w:val="30"/>
              </w:rPr>
              <w:t xml:space="preserve">(2) 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สุทธิที่คำนวณจากอัตราคิดลดที่อ้างอิงจากราคาเสนอซื้อขายของหลักทรัพย์ที่มีระยะเวลาไถ่ถอนและระดับสินเชื่อที่คล้ายคลึงกันซึ่งมีการซื้อขายในตลาดที่มีสภาพคล่อง ปรับปรุงด้วย</w:t>
            </w:r>
            <w:r w:rsidRPr="006C71CD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  <w:r w:rsidRPr="006C71CD">
              <w:rPr>
                <w:rFonts w:asciiTheme="majorBidi" w:hAnsiTheme="majorBidi" w:cstheme="majorBidi"/>
                <w:sz w:val="30"/>
                <w:szCs w:val="30"/>
              </w:rPr>
              <w:t>illiquidity factor</w:t>
            </w:r>
          </w:p>
        </w:tc>
      </w:tr>
      <w:tr w:rsidR="00171EAE" w:rsidRPr="002274A4" w14:paraId="4DD00272" w14:textId="77777777" w:rsidTr="007A7AC4">
        <w:tc>
          <w:tcPr>
            <w:tcW w:w="2960" w:type="dxa"/>
            <w:shd w:val="clear" w:color="auto" w:fill="auto"/>
          </w:tcPr>
          <w:p w14:paraId="58874F20" w14:textId="77777777" w:rsidR="00171EAE" w:rsidRPr="00E50529" w:rsidRDefault="00171EAE" w:rsidP="007A7AC4">
            <w:pPr>
              <w:rPr>
                <w:rFonts w:ascii="Angsana New" w:hAnsi="Angsana New"/>
                <w:sz w:val="30"/>
                <w:szCs w:val="30"/>
              </w:rPr>
            </w:pPr>
            <w:r w:rsidRPr="00D546FD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36" w:type="dxa"/>
            <w:shd w:val="clear" w:color="auto" w:fill="auto"/>
          </w:tcPr>
          <w:p w14:paraId="59F375D6" w14:textId="77777777" w:rsidR="00171EAE" w:rsidRPr="006C66AD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4" w:type="dxa"/>
            <w:shd w:val="clear" w:color="auto" w:fill="auto"/>
          </w:tcPr>
          <w:p w14:paraId="6BFC6C34" w14:textId="77777777" w:rsidR="00171EAE" w:rsidRPr="00E50529" w:rsidRDefault="00171EAE" w:rsidP="007A7AC4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4AB">
              <w:rPr>
                <w:rFonts w:ascii="Angsana New" w:hAnsi="Angsana New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A334AB">
              <w:rPr>
                <w:rFonts w:ascii="Angsana New" w:hAnsi="Angsana New"/>
                <w:sz w:val="30"/>
                <w:szCs w:val="30"/>
                <w:lang w:val="en-US"/>
              </w:rPr>
              <w:t xml:space="preserve">Observable Market Data)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ๆ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เพื่อสะท้อนมูลค่าที่แท้จริงของตราสารอนุพันธ์</w:t>
            </w:r>
          </w:p>
        </w:tc>
      </w:tr>
    </w:tbl>
    <w:p w14:paraId="04CCA6B3" w14:textId="75C89D62" w:rsidR="00627172" w:rsidRDefault="00627172" w:rsidP="00A95E68">
      <w:pPr>
        <w:rPr>
          <w:rFonts w:ascii="Angsana New" w:hAnsi="Angsana New"/>
          <w:sz w:val="20"/>
          <w:szCs w:val="20"/>
          <w:lang w:eastAsia="x-none"/>
        </w:rPr>
      </w:pPr>
    </w:p>
    <w:p w14:paraId="3A23D747" w14:textId="2CEDAE8C" w:rsidR="006D3EA2" w:rsidRPr="00AE0BB7" w:rsidRDefault="006D3EA2" w:rsidP="00565380">
      <w:pPr>
        <w:pStyle w:val="Caption"/>
        <w:ind w:left="567" w:hanging="567"/>
        <w:rPr>
          <w:rFonts w:asciiTheme="majorBidi" w:hAnsiTheme="majorBidi" w:cstheme="majorBidi"/>
        </w:rPr>
      </w:pPr>
      <w:r w:rsidRPr="00AE0BB7">
        <w:rPr>
          <w:rFonts w:asciiTheme="majorBidi" w:hAnsiTheme="majorBidi" w:cstheme="majorBidi"/>
          <w:cs/>
        </w:rPr>
        <w:t>ภาระผูกพัน</w:t>
      </w:r>
      <w:r w:rsidR="0086682D">
        <w:rPr>
          <w:rFonts w:asciiTheme="majorBidi" w:hAnsiTheme="majorBidi" w:cstheme="majorBidi" w:hint="cs"/>
          <w:cs/>
        </w:rPr>
        <w:t>กับ</w:t>
      </w:r>
      <w:r w:rsidRPr="00AE0BB7">
        <w:rPr>
          <w:rFonts w:asciiTheme="majorBidi" w:hAnsiTheme="majorBidi" w:cstheme="majorBidi"/>
          <w:cs/>
        </w:rPr>
        <w:t>กิจการที่ไม่เกี่ยวข้องกัน</w:t>
      </w:r>
    </w:p>
    <w:p w14:paraId="0C0685C1" w14:textId="33CB1119" w:rsidR="00BC749C" w:rsidRPr="002B0B05" w:rsidRDefault="00BC749C" w:rsidP="00D21694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710"/>
        <w:gridCol w:w="270"/>
        <w:gridCol w:w="1890"/>
      </w:tblGrid>
      <w:tr w:rsidR="00171EAE" w:rsidRPr="00744476" w14:paraId="42BB55B6" w14:textId="77777777" w:rsidTr="007A7AC4">
        <w:trPr>
          <w:tblHeader/>
        </w:trPr>
        <w:tc>
          <w:tcPr>
            <w:tcW w:w="5310" w:type="dxa"/>
            <w:shd w:val="clear" w:color="auto" w:fill="auto"/>
          </w:tcPr>
          <w:p w14:paraId="1A1FCDD1" w14:textId="77777777" w:rsidR="00171EAE" w:rsidRDefault="00171EAE" w:rsidP="007A7AC4">
            <w:pPr>
              <w:spacing w:line="240" w:lineRule="auto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  <w:p w14:paraId="51278106" w14:textId="1C7F4216" w:rsidR="00171EAE" w:rsidRPr="00171EAE" w:rsidRDefault="00171EAE" w:rsidP="007A7AC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7456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17E1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517E1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  <w:r w:rsidRPr="00C7456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710" w:type="dxa"/>
          </w:tcPr>
          <w:p w14:paraId="738DA290" w14:textId="77777777" w:rsidR="00171EAE" w:rsidRPr="00460798" w:rsidRDefault="00171EAE" w:rsidP="007A7AC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BA250EC" w14:textId="77777777" w:rsidR="00171EAE" w:rsidRPr="001F7F9F" w:rsidRDefault="00171EAE" w:rsidP="007A7AC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0722B6" w14:textId="77777777" w:rsidR="00171EAE" w:rsidRPr="001F7F9F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5CB63B4" w14:textId="77777777" w:rsidR="00171EAE" w:rsidRPr="00C74564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6BCC415" w14:textId="77777777" w:rsidR="00171EAE" w:rsidRPr="001F7F9F" w:rsidRDefault="00171EAE" w:rsidP="007A7AC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71EAE" w:rsidRPr="00744476" w14:paraId="532E299B" w14:textId="77777777" w:rsidTr="007A7AC4">
        <w:trPr>
          <w:tblHeader/>
        </w:trPr>
        <w:tc>
          <w:tcPr>
            <w:tcW w:w="5310" w:type="dxa"/>
            <w:shd w:val="clear" w:color="auto" w:fill="auto"/>
          </w:tcPr>
          <w:p w14:paraId="27D3F92A" w14:textId="77777777" w:rsidR="00171EAE" w:rsidRPr="00744476" w:rsidRDefault="00171EAE" w:rsidP="007A7AC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0A0A9621" w14:textId="77777777" w:rsidR="00171EAE" w:rsidRPr="00744476" w:rsidRDefault="00171EAE" w:rsidP="007A7AC4">
            <w:pPr>
              <w:tabs>
                <w:tab w:val="left" w:pos="132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6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1EAE" w:rsidRPr="0033434F" w14:paraId="43C19C80" w14:textId="77777777" w:rsidTr="007A7AC4">
        <w:tc>
          <w:tcPr>
            <w:tcW w:w="5310" w:type="dxa"/>
            <w:shd w:val="clear" w:color="auto" w:fill="auto"/>
          </w:tcPr>
          <w:p w14:paraId="2CFF134D" w14:textId="77777777" w:rsidR="00171EAE" w:rsidRPr="005A64AC" w:rsidRDefault="00171EAE" w:rsidP="007A7AC4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  <w:shd w:val="clear" w:color="auto" w:fill="auto"/>
          </w:tcPr>
          <w:p w14:paraId="50942B57" w14:textId="77777777" w:rsidR="00171EAE" w:rsidRPr="002B54B1" w:rsidRDefault="00171EAE" w:rsidP="007A7AC4">
            <w:pPr>
              <w:spacing w:line="240" w:lineRule="auto"/>
              <w:ind w:left="522" w:righ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4F958D" w14:textId="77777777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0B29201D" w14:textId="54BAEE72" w:rsidR="00171EAE" w:rsidRPr="002B54B1" w:rsidRDefault="00171EAE" w:rsidP="007A7AC4">
            <w:pPr>
              <w:spacing w:line="240" w:lineRule="auto"/>
              <w:ind w:left="7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71EAE" w:rsidRPr="005A0632" w14:paraId="50E121EE" w14:textId="77777777" w:rsidTr="009013B3">
        <w:tc>
          <w:tcPr>
            <w:tcW w:w="5310" w:type="dxa"/>
            <w:shd w:val="clear" w:color="auto" w:fill="auto"/>
          </w:tcPr>
          <w:p w14:paraId="759DBB87" w14:textId="77777777" w:rsidR="00171EAE" w:rsidRPr="005A64AC" w:rsidRDefault="00171EAE" w:rsidP="007A7AC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สัญญาก่อสร้าง เครื่องจักร</w:t>
            </w:r>
            <w:r w:rsidRPr="005A64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64AC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3F3032DD" w14:textId="6905482D" w:rsidR="00171EAE" w:rsidRPr="002B54B1" w:rsidRDefault="000547EF" w:rsidP="007A7AC4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8,888,234</w:t>
            </w:r>
          </w:p>
        </w:tc>
        <w:tc>
          <w:tcPr>
            <w:tcW w:w="270" w:type="dxa"/>
            <w:shd w:val="clear" w:color="auto" w:fill="auto"/>
          </w:tcPr>
          <w:p w14:paraId="371C15D6" w14:textId="77777777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4B7E8C82" w14:textId="6CA622EA" w:rsidR="00171EAE" w:rsidRPr="002B54B1" w:rsidRDefault="000547EF" w:rsidP="007A7AC4">
            <w:pPr>
              <w:tabs>
                <w:tab w:val="decimal" w:pos="950"/>
              </w:tabs>
              <w:spacing w:line="240" w:lineRule="auto"/>
              <w:ind w:left="79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8,846,830</w:t>
            </w:r>
          </w:p>
        </w:tc>
      </w:tr>
      <w:tr w:rsidR="00171EAE" w:rsidRPr="00AE0BB7" w14:paraId="27BC12B8" w14:textId="77777777" w:rsidTr="007A7AC4">
        <w:tc>
          <w:tcPr>
            <w:tcW w:w="5310" w:type="dxa"/>
            <w:shd w:val="clear" w:color="auto" w:fill="auto"/>
          </w:tcPr>
          <w:p w14:paraId="67DF84F8" w14:textId="77777777" w:rsidR="00171EAE" w:rsidRPr="00AE0BB7" w:rsidRDefault="00171EAE" w:rsidP="007A7AC4">
            <w:pPr>
              <w:spacing w:line="240" w:lineRule="auto"/>
              <w:ind w:left="270" w:hanging="27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04FD1250" w14:textId="77777777" w:rsidR="00171EAE" w:rsidRPr="002B54B1" w:rsidRDefault="00171EAE" w:rsidP="007A7AC4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BB42FF8" w14:textId="77777777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890" w:type="dxa"/>
            <w:shd w:val="clear" w:color="auto" w:fill="auto"/>
          </w:tcPr>
          <w:p w14:paraId="4AA1440A" w14:textId="77777777" w:rsidR="00171EAE" w:rsidRPr="002B54B1" w:rsidRDefault="00171EAE" w:rsidP="007A7AC4">
            <w:pPr>
              <w:spacing w:line="240" w:lineRule="auto"/>
              <w:ind w:left="79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171EAE" w:rsidRPr="0033434F" w14:paraId="5BD6DF3C" w14:textId="77777777" w:rsidTr="007A7AC4">
        <w:tc>
          <w:tcPr>
            <w:tcW w:w="5310" w:type="dxa"/>
            <w:shd w:val="clear" w:color="auto" w:fill="auto"/>
          </w:tcPr>
          <w:p w14:paraId="7526E393" w14:textId="77777777" w:rsidR="00171EAE" w:rsidRPr="005A64AC" w:rsidRDefault="00171EAE" w:rsidP="007A7AC4">
            <w:pPr>
              <w:spacing w:line="240" w:lineRule="auto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710" w:type="dxa"/>
            <w:shd w:val="clear" w:color="auto" w:fill="auto"/>
          </w:tcPr>
          <w:p w14:paraId="6FF56A39" w14:textId="5C6A29F9" w:rsidR="00171EAE" w:rsidRPr="002B54B1" w:rsidRDefault="00171EAE" w:rsidP="007A7AC4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4F8F53C" w14:textId="77777777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4DE4C142" w14:textId="11EB80DE" w:rsidR="00171EAE" w:rsidRPr="002B54B1" w:rsidRDefault="00171EAE" w:rsidP="007A7AC4">
            <w:pPr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C66D5" w:rsidRPr="00B00DEA" w14:paraId="26956FFA" w14:textId="77777777" w:rsidTr="00D12584">
        <w:tc>
          <w:tcPr>
            <w:tcW w:w="5310" w:type="dxa"/>
            <w:shd w:val="clear" w:color="auto" w:fill="auto"/>
          </w:tcPr>
          <w:p w14:paraId="5D3EEDF7" w14:textId="77777777" w:rsidR="009C66D5" w:rsidRPr="00A91138" w:rsidRDefault="009C66D5" w:rsidP="009C66D5">
            <w:pPr>
              <w:spacing w:line="240" w:lineRule="auto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91138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710" w:type="dxa"/>
            <w:shd w:val="clear" w:color="auto" w:fill="auto"/>
          </w:tcPr>
          <w:p w14:paraId="523C0F85" w14:textId="0F5A4199" w:rsidR="009C66D5" w:rsidRPr="002B54B1" w:rsidRDefault="000547EF" w:rsidP="009C66D5">
            <w:pPr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700</w:t>
            </w:r>
          </w:p>
        </w:tc>
        <w:tc>
          <w:tcPr>
            <w:tcW w:w="270" w:type="dxa"/>
            <w:shd w:val="clear" w:color="auto" w:fill="auto"/>
          </w:tcPr>
          <w:p w14:paraId="652C45A5" w14:textId="77777777" w:rsidR="009C66D5" w:rsidRPr="002B54B1" w:rsidRDefault="009C66D5" w:rsidP="009C66D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E78AD18" w14:textId="192796CF" w:rsidR="009C66D5" w:rsidRPr="002B54B1" w:rsidRDefault="000547EF" w:rsidP="009C66D5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700</w:t>
            </w:r>
          </w:p>
        </w:tc>
      </w:tr>
      <w:tr w:rsidR="009C66D5" w:rsidRPr="0033434F" w14:paraId="251AFB22" w14:textId="77777777" w:rsidTr="00D12584">
        <w:tc>
          <w:tcPr>
            <w:tcW w:w="5310" w:type="dxa"/>
            <w:shd w:val="clear" w:color="auto" w:fill="auto"/>
          </w:tcPr>
          <w:p w14:paraId="52BA9B8F" w14:textId="4A38614B" w:rsidR="009C66D5" w:rsidRPr="005A64AC" w:rsidRDefault="009C66D5" w:rsidP="009C66D5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</w:t>
            </w:r>
            <w:r w:rsidR="00B86F2D">
              <w:rPr>
                <w:rFonts w:ascii="Angsana New" w:hAnsi="Angsana New" w:hint="cs"/>
                <w:sz w:val="30"/>
                <w:szCs w:val="30"/>
                <w:cs/>
              </w:rPr>
              <w:t>ที่ยังไม่ได้ใช้</w:t>
            </w:r>
          </w:p>
        </w:tc>
        <w:tc>
          <w:tcPr>
            <w:tcW w:w="1710" w:type="dxa"/>
            <w:shd w:val="clear" w:color="auto" w:fill="auto"/>
          </w:tcPr>
          <w:p w14:paraId="5BEE9BCF" w14:textId="5AE7089D" w:rsidR="009C66D5" w:rsidRPr="002B54B1" w:rsidRDefault="000547EF" w:rsidP="009C66D5">
            <w:pPr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46,102</w:t>
            </w:r>
          </w:p>
        </w:tc>
        <w:tc>
          <w:tcPr>
            <w:tcW w:w="270" w:type="dxa"/>
            <w:shd w:val="clear" w:color="auto" w:fill="auto"/>
          </w:tcPr>
          <w:p w14:paraId="6BDC2C63" w14:textId="77777777" w:rsidR="009C66D5" w:rsidRPr="002B54B1" w:rsidRDefault="009C66D5" w:rsidP="009C66D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89FCA26" w14:textId="1D9B12D5" w:rsidR="009C66D5" w:rsidRPr="002B54B1" w:rsidRDefault="000547EF" w:rsidP="009C66D5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46,102</w:t>
            </w:r>
          </w:p>
        </w:tc>
      </w:tr>
      <w:tr w:rsidR="009C66D5" w:rsidRPr="0033434F" w14:paraId="5C05C84A" w14:textId="77777777" w:rsidTr="00D12584">
        <w:tc>
          <w:tcPr>
            <w:tcW w:w="5310" w:type="dxa"/>
            <w:shd w:val="clear" w:color="auto" w:fill="auto"/>
          </w:tcPr>
          <w:p w14:paraId="4DF57FD8" w14:textId="77777777" w:rsidR="009C66D5" w:rsidRPr="005A64AC" w:rsidRDefault="009C66D5" w:rsidP="009C66D5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E3659E2" w14:textId="01A82551" w:rsidR="009C66D5" w:rsidRPr="002B54B1" w:rsidRDefault="000547EF" w:rsidP="009C66D5">
            <w:pPr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117,683</w:t>
            </w:r>
          </w:p>
        </w:tc>
        <w:tc>
          <w:tcPr>
            <w:tcW w:w="270" w:type="dxa"/>
            <w:shd w:val="clear" w:color="auto" w:fill="auto"/>
          </w:tcPr>
          <w:p w14:paraId="662319D4" w14:textId="77777777" w:rsidR="009C66D5" w:rsidRPr="002B54B1" w:rsidRDefault="009C66D5" w:rsidP="009C66D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6BA2B4FA" w14:textId="3326A2DF" w:rsidR="009C66D5" w:rsidRPr="002B54B1" w:rsidRDefault="000547EF" w:rsidP="009C66D5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117,683</w:t>
            </w:r>
          </w:p>
        </w:tc>
      </w:tr>
      <w:tr w:rsidR="009C66D5" w:rsidRPr="005A0632" w14:paraId="1277A252" w14:textId="77777777" w:rsidTr="00D12584">
        <w:trPr>
          <w:trHeight w:val="451"/>
        </w:trPr>
        <w:tc>
          <w:tcPr>
            <w:tcW w:w="5310" w:type="dxa"/>
            <w:shd w:val="clear" w:color="auto" w:fill="auto"/>
            <w:vAlign w:val="bottom"/>
          </w:tcPr>
          <w:p w14:paraId="64E1A742" w14:textId="77777777" w:rsidR="009C66D5" w:rsidRPr="005A64AC" w:rsidRDefault="009C66D5" w:rsidP="009C66D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6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DA69CA" w14:textId="521CB03D" w:rsidR="009C66D5" w:rsidRPr="002B54B1" w:rsidRDefault="000547EF" w:rsidP="009C66D5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164,485</w:t>
            </w:r>
          </w:p>
        </w:tc>
        <w:tc>
          <w:tcPr>
            <w:tcW w:w="270" w:type="dxa"/>
            <w:shd w:val="clear" w:color="auto" w:fill="auto"/>
          </w:tcPr>
          <w:p w14:paraId="391949EB" w14:textId="77777777" w:rsidR="009C66D5" w:rsidRPr="002B54B1" w:rsidRDefault="009C66D5" w:rsidP="009C66D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5868E" w14:textId="5F22E224" w:rsidR="009C66D5" w:rsidRPr="002B54B1" w:rsidRDefault="000547EF" w:rsidP="009C66D5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164,485</w:t>
            </w:r>
          </w:p>
        </w:tc>
      </w:tr>
    </w:tbl>
    <w:p w14:paraId="190CEF11" w14:textId="77777777" w:rsidR="00485CD3" w:rsidRPr="00AE0BB7" w:rsidRDefault="00485CD3" w:rsidP="006C6607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AE0BB7">
        <w:rPr>
          <w:i/>
          <w:iCs/>
          <w:cs/>
        </w:rPr>
        <w:lastRenderedPageBreak/>
        <w:t>สัญญาซื้อขายไฟฟ้า</w:t>
      </w:r>
    </w:p>
    <w:p w14:paraId="203C1FEB" w14:textId="77777777" w:rsidR="00485CD3" w:rsidRPr="002B0B05" w:rsidRDefault="00485CD3" w:rsidP="00485CD3">
      <w:pPr>
        <w:pStyle w:val="Bo-Blankline"/>
        <w:rPr>
          <w:rFonts w:asciiTheme="majorBidi" w:hAnsiTheme="majorBidi" w:cstheme="majorBidi"/>
          <w:highlight w:val="yellow"/>
          <w:lang w:val="en-US"/>
        </w:rPr>
      </w:pPr>
    </w:p>
    <w:p w14:paraId="3DA12B73" w14:textId="5730BFEA" w:rsidR="00485CD3" w:rsidRPr="00565380" w:rsidRDefault="00485CD3" w:rsidP="004A7800">
      <w:pPr>
        <w:spacing w:line="240" w:lineRule="auto"/>
        <w:ind w:left="540" w:right="-39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565380">
        <w:rPr>
          <w:rFonts w:asciiTheme="majorBidi" w:hAnsiTheme="majorBidi" w:cstheme="majorBidi"/>
          <w:sz w:val="30"/>
          <w:szCs w:val="30"/>
          <w:cs/>
        </w:rPr>
        <w:t>บริษัทได้ทำสัญญาซื้อขายไฟฟ้า</w:t>
      </w:r>
      <w:r w:rsidRPr="00565380">
        <w:rPr>
          <w:rFonts w:asciiTheme="majorBidi" w:hAnsiTheme="majorBidi" w:cstheme="majorBidi"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sz w:val="30"/>
          <w:szCs w:val="30"/>
          <w:cs/>
        </w:rPr>
        <w:t xml:space="preserve">ประเภท </w:t>
      </w:r>
      <w:r w:rsidRPr="00565380">
        <w:rPr>
          <w:rFonts w:asciiTheme="majorBidi" w:hAnsiTheme="majorBidi" w:cstheme="majorBidi"/>
          <w:sz w:val="30"/>
          <w:szCs w:val="30"/>
        </w:rPr>
        <w:t xml:space="preserve">Non-Firm </w:t>
      </w:r>
      <w:r w:rsidRPr="00565380">
        <w:rPr>
          <w:rFonts w:asciiTheme="majorBidi" w:hAnsiTheme="majorBidi" w:cstheme="majorBidi"/>
          <w:sz w:val="30"/>
          <w:szCs w:val="30"/>
          <w:cs/>
        </w:rPr>
        <w:t>โดยใช้ขยะเป็นเชื้อเพลิงหลัก และความร้อนทิ้งจากกระบวนการผลิตปูนซีเมนต์เป็นเชื้อเพลิงเสริมกับการไฟฟ้าฝ่ายผลิตแห่งประเทศไทย</w:t>
      </w:r>
      <w:r w:rsidRPr="00565380">
        <w:rPr>
          <w:rFonts w:asciiTheme="majorBidi" w:hAnsiTheme="majorBidi" w:cstheme="majorBidi"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Pr="00565380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565380">
        <w:rPr>
          <w:rFonts w:asciiTheme="majorBidi" w:hAnsiTheme="majorBidi" w:cstheme="majorBidi"/>
          <w:spacing w:val="-4"/>
          <w:sz w:val="30"/>
          <w:szCs w:val="30"/>
          <w:cs/>
        </w:rPr>
        <w:t>กฟผ.</w:t>
      </w:r>
      <w:r w:rsidRPr="00565380">
        <w:rPr>
          <w:rFonts w:asciiTheme="majorBidi" w:hAnsiTheme="majorBidi" w:cstheme="majorBidi"/>
          <w:spacing w:val="-4"/>
          <w:sz w:val="30"/>
          <w:szCs w:val="30"/>
        </w:rPr>
        <w:t>”)</w:t>
      </w:r>
      <w:r w:rsidRPr="00565380">
        <w:rPr>
          <w:rFonts w:asciiTheme="majorBidi" w:hAnsiTheme="majorBidi" w:cstheme="majorBidi"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sz w:val="30"/>
          <w:szCs w:val="30"/>
          <w:cs/>
        </w:rPr>
        <w:t>อายุสัญญานับตั้งแต่เดือนที่บริษัท</w:t>
      </w:r>
      <w:r w:rsidRPr="00565380">
        <w:rPr>
          <w:rFonts w:asciiTheme="majorBidi" w:hAnsiTheme="majorBidi" w:cstheme="majorBidi"/>
          <w:spacing w:val="2"/>
          <w:sz w:val="30"/>
          <w:szCs w:val="30"/>
          <w:cs/>
        </w:rPr>
        <w:t xml:space="preserve">ขายไฟฟ้าเป็นระยะเวลา </w:t>
      </w:r>
      <w:r w:rsidR="00E67AC8">
        <w:rPr>
          <w:rFonts w:asciiTheme="majorBidi" w:hAnsiTheme="majorBidi" w:cstheme="majorBidi"/>
          <w:spacing w:val="2"/>
          <w:sz w:val="30"/>
          <w:szCs w:val="30"/>
        </w:rPr>
        <w:t>5</w:t>
      </w:r>
      <w:r w:rsidRPr="00565380">
        <w:rPr>
          <w:rFonts w:asciiTheme="majorBidi" w:hAnsiTheme="majorBidi" w:cstheme="majorBidi"/>
          <w:spacing w:val="2"/>
          <w:sz w:val="30"/>
          <w:szCs w:val="30"/>
          <w:cs/>
        </w:rPr>
        <w:t xml:space="preserve"> ปี </w:t>
      </w:r>
      <w:r w:rsidRPr="00565380">
        <w:rPr>
          <w:rFonts w:asciiTheme="majorBidi" w:hAnsiTheme="majorBidi" w:cstheme="majorBidi"/>
          <w:b/>
          <w:spacing w:val="2"/>
          <w:sz w:val="30"/>
          <w:szCs w:val="30"/>
          <w:cs/>
        </w:rPr>
        <w:t>และเมื่อสิ้นสุดอายุสัญญาลง หากคู่สัญญาฝ่ายใดประสงค์จะต่ออายุสัญญาออกไปต้องแจ้งเป็นหนังสือล่วงหน้าไม่น้อยกว่า</w:t>
      </w:r>
      <w:r w:rsidRPr="00565380">
        <w:rPr>
          <w:rFonts w:asciiTheme="majorBidi" w:hAnsiTheme="majorBidi" w:cstheme="majorBidi"/>
          <w:bCs/>
          <w:spacing w:val="2"/>
          <w:sz w:val="30"/>
          <w:szCs w:val="30"/>
          <w:cs/>
        </w:rPr>
        <w:t xml:space="preserve"> </w:t>
      </w:r>
      <w:r w:rsidR="00E67AC8">
        <w:rPr>
          <w:rFonts w:asciiTheme="majorBidi" w:hAnsiTheme="majorBidi" w:cstheme="majorBidi"/>
          <w:bCs/>
          <w:spacing w:val="2"/>
          <w:sz w:val="30"/>
          <w:szCs w:val="30"/>
        </w:rPr>
        <w:t>3</w:t>
      </w:r>
      <w:r w:rsidRPr="00565380">
        <w:rPr>
          <w:rFonts w:asciiTheme="majorBidi" w:hAnsiTheme="majorBidi" w:cstheme="majorBidi"/>
          <w:bCs/>
          <w:spacing w:val="2"/>
          <w:sz w:val="30"/>
          <w:szCs w:val="30"/>
        </w:rPr>
        <w:t>0</w:t>
      </w:r>
      <w:r w:rsidRPr="00565380">
        <w:rPr>
          <w:rFonts w:asciiTheme="majorBidi" w:hAnsiTheme="majorBidi" w:cstheme="majorBidi"/>
          <w:b/>
          <w:spacing w:val="2"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วันก่อนครบกำหนดอายุสัญญา และให้สัญญามีอายุต่อไปอีกคราวละ </w:t>
      </w:r>
      <w:r w:rsidR="00E67AC8">
        <w:rPr>
          <w:rFonts w:asciiTheme="majorBidi" w:hAnsiTheme="majorBidi" w:cstheme="majorBidi"/>
          <w:bCs/>
          <w:spacing w:val="2"/>
          <w:sz w:val="30"/>
          <w:szCs w:val="30"/>
        </w:rPr>
        <w:t>5</w:t>
      </w:r>
      <w:r w:rsidRPr="00565380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 </w:t>
      </w:r>
      <w:r w:rsidRPr="00565380">
        <w:rPr>
          <w:rFonts w:asciiTheme="majorBidi" w:hAnsiTheme="majorBidi" w:cstheme="majorBidi"/>
          <w:b/>
          <w:sz w:val="30"/>
          <w:szCs w:val="30"/>
          <w:cs/>
        </w:rPr>
        <w:t>ปี ตามสัญญาดังกล่าว บริษัทได้รับค่าส่วนเพิ่มราคารับซื้อไฟฟ้า</w:t>
      </w:r>
      <w:r w:rsidRPr="005653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bCs/>
          <w:sz w:val="30"/>
          <w:szCs w:val="30"/>
        </w:rPr>
        <w:t>(Adder)</w:t>
      </w:r>
      <w:r w:rsidRPr="005653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b/>
          <w:sz w:val="30"/>
          <w:szCs w:val="30"/>
          <w:cs/>
        </w:rPr>
        <w:t xml:space="preserve">เป็นระยะเวลา </w:t>
      </w:r>
      <w:r w:rsidR="00E67AC8">
        <w:rPr>
          <w:rFonts w:asciiTheme="majorBidi" w:hAnsiTheme="majorBidi" w:cstheme="majorBidi"/>
          <w:bCs/>
          <w:sz w:val="30"/>
          <w:szCs w:val="30"/>
        </w:rPr>
        <w:t>7</w:t>
      </w:r>
      <w:r w:rsidRPr="005653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b/>
          <w:sz w:val="30"/>
          <w:szCs w:val="30"/>
          <w:cs/>
        </w:rPr>
        <w:t>ปีเพิ่มเติมจากอัตราค่าพลังงานไฟฟ้าพื้นฐานนับจากวันเริ่มต้นซื้อขายไฟฟ้า ทั้งนี้บริษัทต้องปฏิบัติตามเงื่อนไขที่ระบุได้ในสัญญาซื้อขายไฟฟ้า</w:t>
      </w:r>
      <w:r w:rsidRPr="005653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b/>
          <w:sz w:val="30"/>
          <w:szCs w:val="30"/>
          <w:cs/>
        </w:rPr>
        <w:t>ปัจจุบันบริษัทมีสัญญาซื้อขายไฟฟ้ากับการไฟฟ้าฝ่ายผลิตแห่งประเทศไทยดังนี้</w:t>
      </w:r>
    </w:p>
    <w:p w14:paraId="6B0CB3A4" w14:textId="2279AACE" w:rsidR="00485CD3" w:rsidRPr="002B0B05" w:rsidRDefault="00485CD3" w:rsidP="00485CD3">
      <w:pPr>
        <w:pStyle w:val="Bo-Blankline"/>
        <w:rPr>
          <w:rFonts w:asciiTheme="majorBidi" w:hAnsiTheme="majorBidi" w:cstheme="majorBidi"/>
        </w:rPr>
      </w:pPr>
    </w:p>
    <w:tbl>
      <w:tblPr>
        <w:tblStyle w:val="PlainTable4"/>
        <w:tblW w:w="909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580"/>
        <w:gridCol w:w="1800"/>
        <w:gridCol w:w="1710"/>
      </w:tblGrid>
      <w:tr w:rsidR="002B0B05" w:rsidRPr="00435338" w14:paraId="68E8CA17" w14:textId="77777777" w:rsidTr="00102B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48672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bookmarkStart w:id="2" w:name="_Hlk54966647"/>
            <w:r w:rsidRPr="00435338">
              <w:rPr>
                <w:rFonts w:asciiTheme="majorBidi" w:hAnsiTheme="majorBidi" w:cstheme="majorBidi"/>
                <w:b/>
                <w:bCs/>
                <w:cs/>
              </w:rPr>
              <w:t>สัญญาซื้อขายไฟฟ้า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6922A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ปริมาณพลังไฟฟ้า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ที่รับซื้อตามสัญญา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222B6C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</w:rPr>
            </w:pP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วัน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เริ่มต้น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ซื้อขายไฟฟ้า</w:t>
            </w:r>
          </w:p>
        </w:tc>
      </w:tr>
      <w:tr w:rsidR="002B0B05" w:rsidRPr="00435338" w14:paraId="7A4F6CEF" w14:textId="77777777" w:rsidTr="00102B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9DB7EF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Pr="006145CD">
              <w:rPr>
                <w:rFonts w:asciiTheme="majorBidi" w:hAnsiTheme="majorBidi" w:cstheme="majorBidi"/>
              </w:rPr>
              <w:t>2557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</w:rPr>
              <w:t>2562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63506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18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4D01EB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16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มกราคม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2558</w:t>
            </w:r>
          </w:p>
        </w:tc>
      </w:tr>
      <w:tr w:rsidR="002B0B05" w:rsidRPr="00435338" w14:paraId="5FDD1F66" w14:textId="77777777" w:rsidTr="00102B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3017D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1236"/>
              </w:tabs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(</w:t>
            </w:r>
            <w:r>
              <w:rPr>
                <w:rFonts w:asciiTheme="majorBidi" w:hAnsiTheme="majorBidi" w:cstheme="majorBidi" w:hint="cs"/>
                <w:cs/>
              </w:rPr>
              <w:t>ต่อสัญญา)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</w:rPr>
              <w:t>2567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CEB34" w14:textId="77777777" w:rsidR="002B0B05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481F13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2B0B05" w:rsidRPr="00435338" w14:paraId="19F8722F" w14:textId="77777777" w:rsidTr="00102B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0A83DE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Pr="006145CD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13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Pr="006145CD">
              <w:rPr>
                <w:rFonts w:asciiTheme="majorBidi" w:hAnsiTheme="majorBidi" w:cstheme="majorBidi"/>
              </w:rPr>
              <w:t>2556</w:t>
            </w:r>
            <w:r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1A022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55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1912F0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6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2558</w:t>
            </w:r>
          </w:p>
        </w:tc>
      </w:tr>
      <w:tr w:rsidR="002B0B05" w:rsidRPr="00435338" w14:paraId="4D40252C" w14:textId="77777777" w:rsidTr="00102B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12540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1236"/>
              </w:tabs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Pr="006145CD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 w:hint="cs"/>
                <w:cs/>
              </w:rPr>
              <w:t xml:space="preserve"> (ต่อสัญญา)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(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Pr="006145CD">
              <w:rPr>
                <w:rFonts w:asciiTheme="majorBidi" w:hAnsiTheme="majorBidi" w:cstheme="majorBidi"/>
              </w:rPr>
              <w:t>2568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F0096" w14:textId="77777777" w:rsidR="002B0B05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06498B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2B0B05" w:rsidRPr="00435338" w14:paraId="4766D13E" w14:textId="77777777" w:rsidTr="00102B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EF45C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17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</w:rPr>
              <w:t>2560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Pr="006145CD">
              <w:rPr>
                <w:rFonts w:asciiTheme="majorBidi" w:hAnsiTheme="majorBidi" w:cstheme="majorBidi"/>
              </w:rPr>
              <w:t>2566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12C0F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90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1435F4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5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เมษายน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2561</w:t>
            </w:r>
          </w:p>
        </w:tc>
      </w:tr>
    </w:tbl>
    <w:p w14:paraId="6FF9727C" w14:textId="30BD2637" w:rsidR="00171EAE" w:rsidRPr="003B144A" w:rsidRDefault="00171EAE" w:rsidP="003B144A">
      <w:pPr>
        <w:pStyle w:val="Bo-Blankline"/>
        <w:rPr>
          <w:rFonts w:asciiTheme="majorBidi" w:hAnsiTheme="majorBidi" w:cstheme="majorBidi"/>
          <w:sz w:val="26"/>
          <w:szCs w:val="26"/>
        </w:rPr>
      </w:pPr>
    </w:p>
    <w:bookmarkEnd w:id="2"/>
    <w:p w14:paraId="443BBCAD" w14:textId="1AE6CCEA" w:rsidR="00654AEC" w:rsidRPr="00DB5F11" w:rsidRDefault="00433C05" w:rsidP="00433C05">
      <w:pPr>
        <w:pStyle w:val="Caption"/>
      </w:pPr>
      <w:r w:rsidRPr="00DB5F11">
        <w:rPr>
          <w:rFonts w:hint="cs"/>
          <w:cs/>
        </w:rPr>
        <w:t>คดีฟ้องร้อง</w:t>
      </w:r>
    </w:p>
    <w:p w14:paraId="4A6E3508" w14:textId="5CD31CA0" w:rsidR="00433C05" w:rsidRPr="002B0B05" w:rsidRDefault="00433C05" w:rsidP="00433C05">
      <w:pPr>
        <w:pStyle w:val="Bo-Blankline"/>
        <w:rPr>
          <w:lang w:val="en-US"/>
        </w:rPr>
      </w:pPr>
    </w:p>
    <w:p w14:paraId="2C6C7852" w14:textId="77777777" w:rsidR="002B0B05" w:rsidRPr="00BE013B" w:rsidRDefault="002B0B05" w:rsidP="002B0B05">
      <w:pPr>
        <w:pStyle w:val="Ang15"/>
        <w:rPr>
          <w:rFonts w:asciiTheme="majorBidi" w:hAnsiTheme="majorBidi" w:cstheme="majorBidi"/>
        </w:rPr>
      </w:pPr>
      <w:r w:rsidRPr="00BE013B">
        <w:rPr>
          <w:rFonts w:asciiTheme="majorBidi" w:hAnsiTheme="majorBidi" w:cstheme="majorBidi"/>
          <w:cs/>
        </w:rPr>
        <w:t xml:space="preserve">เมื่อวันที่ </w:t>
      </w:r>
      <w:r w:rsidRPr="00BE013B">
        <w:rPr>
          <w:rFonts w:asciiTheme="majorBidi" w:hAnsiTheme="majorBidi" w:cstheme="majorBidi"/>
          <w:lang w:val="en-US"/>
        </w:rPr>
        <w:t>16</w:t>
      </w:r>
      <w:r w:rsidRPr="00BE013B">
        <w:rPr>
          <w:rFonts w:asciiTheme="majorBidi" w:hAnsiTheme="majorBidi" w:cstheme="majorBidi"/>
        </w:rPr>
        <w:t xml:space="preserve"> </w:t>
      </w:r>
      <w:r w:rsidRPr="00BE013B">
        <w:rPr>
          <w:rFonts w:asciiTheme="majorBidi" w:hAnsiTheme="majorBidi" w:cstheme="majorBidi"/>
          <w:cs/>
        </w:rPr>
        <w:t xml:space="preserve">ธันวาคม </w:t>
      </w:r>
      <w:r w:rsidRPr="00BE013B">
        <w:rPr>
          <w:rFonts w:asciiTheme="majorBidi" w:hAnsiTheme="majorBidi" w:cstheme="majorBidi"/>
          <w:lang w:val="en-US"/>
        </w:rPr>
        <w:t>2562</w:t>
      </w:r>
      <w:r w:rsidRPr="00BE013B">
        <w:rPr>
          <w:rFonts w:asciiTheme="majorBidi" w:hAnsiTheme="majorBidi" w:cstheme="majorBidi"/>
        </w:rPr>
        <w:t xml:space="preserve"> </w:t>
      </w:r>
      <w:r w:rsidRPr="00BE013B">
        <w:rPr>
          <w:rFonts w:asciiTheme="majorBidi" w:hAnsiTheme="majorBidi" w:cstheme="majorBidi"/>
          <w:cs/>
        </w:rPr>
        <w:t xml:space="preserve">เอกชนรวม </w:t>
      </w:r>
      <w:r w:rsidRPr="00BE013B">
        <w:rPr>
          <w:rFonts w:asciiTheme="majorBidi" w:hAnsiTheme="majorBidi" w:cstheme="majorBidi"/>
          <w:lang w:val="en-US"/>
        </w:rPr>
        <w:t>222</w:t>
      </w:r>
      <w:r w:rsidRPr="00BE013B">
        <w:rPr>
          <w:rFonts w:asciiTheme="majorBidi" w:hAnsiTheme="majorBidi" w:cstheme="majorBidi"/>
        </w:rPr>
        <w:t xml:space="preserve"> </w:t>
      </w:r>
      <w:r w:rsidRPr="00BE013B">
        <w:rPr>
          <w:rFonts w:asciiTheme="majorBidi" w:hAnsiTheme="majorBidi" w:cstheme="majorBidi"/>
          <w:cs/>
        </w:rPr>
        <w:t xml:space="preserve">คน ฟ้องคณะกรรมการกำกับกิจการพลังงานกับพวกรวม </w:t>
      </w:r>
      <w:r w:rsidRPr="00BE013B">
        <w:rPr>
          <w:rFonts w:asciiTheme="majorBidi" w:hAnsiTheme="majorBidi" w:cstheme="majorBidi"/>
          <w:lang w:val="en-US"/>
        </w:rPr>
        <w:t>5</w:t>
      </w:r>
      <w:r w:rsidRPr="00BE013B">
        <w:rPr>
          <w:rFonts w:asciiTheme="majorBidi" w:hAnsiTheme="majorBidi" w:cstheme="majorBidi"/>
        </w:rPr>
        <w:t xml:space="preserve"> </w:t>
      </w:r>
      <w:r w:rsidRPr="00BE013B">
        <w:rPr>
          <w:rFonts w:asciiTheme="majorBidi" w:hAnsiTheme="majorBidi" w:cstheme="majorBidi"/>
          <w:cs/>
        </w:rPr>
        <w:t xml:space="preserve">คน โดยบริษัทเป็นผู้ถูกฟ้องที่ </w:t>
      </w:r>
      <w:r w:rsidRPr="00BE013B">
        <w:rPr>
          <w:rFonts w:asciiTheme="majorBidi" w:hAnsiTheme="majorBidi" w:cstheme="majorBidi"/>
          <w:lang w:val="en-US"/>
        </w:rPr>
        <w:t>5</w:t>
      </w:r>
      <w:r w:rsidRPr="00BE013B">
        <w:rPr>
          <w:rFonts w:asciiTheme="majorBidi" w:hAnsiTheme="majorBidi" w:cstheme="majorBidi"/>
        </w:rPr>
        <w:t xml:space="preserve"> </w:t>
      </w:r>
      <w:r w:rsidRPr="00BE013B">
        <w:rPr>
          <w:rFonts w:asciiTheme="majorBidi" w:hAnsiTheme="majorBidi" w:cstheme="majorBidi"/>
          <w:cs/>
        </w:rPr>
        <w:t>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Pr="00BE013B">
        <w:rPr>
          <w:rFonts w:asciiTheme="majorBidi" w:hAnsiTheme="majorBidi" w:cstheme="majorBidi"/>
        </w:rPr>
        <w:t xml:space="preserve">EHIA) </w:t>
      </w:r>
      <w:r w:rsidRPr="00BE013B">
        <w:rPr>
          <w:rFonts w:asciiTheme="majorBidi" w:hAnsiTheme="majorBidi" w:cstheme="majorBidi"/>
          <w:cs/>
        </w:rPr>
        <w:t xml:space="preserve">ของโครงการโรงไฟฟ้าพลังงานความร้อน ขนาด </w:t>
      </w:r>
      <w:r w:rsidRPr="00BE013B">
        <w:rPr>
          <w:rFonts w:asciiTheme="majorBidi" w:hAnsiTheme="majorBidi" w:cstheme="majorBidi"/>
          <w:lang w:val="en-US"/>
        </w:rPr>
        <w:t>150</w:t>
      </w:r>
      <w:r w:rsidRPr="00BE013B">
        <w:rPr>
          <w:rFonts w:asciiTheme="majorBidi" w:hAnsiTheme="majorBidi" w:cstheme="majorBidi"/>
        </w:rPr>
        <w:t xml:space="preserve"> </w:t>
      </w:r>
      <w:r w:rsidRPr="00BE013B">
        <w:rPr>
          <w:rFonts w:asciiTheme="majorBidi" w:hAnsiTheme="majorBidi" w:cstheme="majorBidi"/>
          <w:cs/>
        </w:rPr>
        <w:t xml:space="preserve">เมกะวัตต์ เพิกถอนความเห็นชอบโครงการโรงไฟฟ้าพลังงานความร้อน ขนาด </w:t>
      </w:r>
      <w:r w:rsidRPr="00BE013B">
        <w:rPr>
          <w:rFonts w:asciiTheme="majorBidi" w:hAnsiTheme="majorBidi" w:cstheme="majorBidi"/>
          <w:lang w:val="en-US"/>
        </w:rPr>
        <w:t>150</w:t>
      </w:r>
      <w:r w:rsidRPr="00BE013B">
        <w:rPr>
          <w:rFonts w:asciiTheme="majorBidi" w:hAnsiTheme="majorBidi" w:cstheme="majorBidi"/>
        </w:rPr>
        <w:t xml:space="preserve"> </w:t>
      </w:r>
      <w:r w:rsidRPr="00BE013B">
        <w:rPr>
          <w:rFonts w:asciiTheme="majorBidi" w:hAnsiTheme="majorBidi" w:cstheme="majorBidi"/>
          <w:cs/>
        </w:rPr>
        <w:t>เมกะวัตต์ และเพิกถอนใบอนุญาตประกอบกิจการผลิตไฟฟ้า รวมทั้งใบอนุญาตประกอบกิจการโรงไฟฟ้า ใบอนุญาตก่อสร้างอาคาร ของบริษัท พร้อมกับยื่นคำร้องขอให้ศาลเดินเผชิญสืบเพื่อกำหนดมาตรการบรรเทาทุกข์ชั่วคราวก่อนพิพากษา 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5850A779" w14:textId="77777777" w:rsidR="002B0B05" w:rsidRPr="00BE013B" w:rsidRDefault="002B0B05" w:rsidP="002B0B05">
      <w:pPr>
        <w:pStyle w:val="Bo-Blankline"/>
      </w:pPr>
    </w:p>
    <w:p w14:paraId="2935A3F3" w14:textId="77777777" w:rsidR="002B0B05" w:rsidRPr="00BE013B" w:rsidRDefault="002B0B05" w:rsidP="002B0B05">
      <w:pPr>
        <w:pStyle w:val="Ang15"/>
        <w:rPr>
          <w:rFonts w:asciiTheme="majorBidi" w:hAnsiTheme="majorBidi" w:cstheme="majorBidi"/>
        </w:rPr>
      </w:pPr>
      <w:r w:rsidRPr="00BE013B">
        <w:rPr>
          <w:rFonts w:asciiTheme="majorBidi" w:hAnsiTheme="majorBidi" w:cstheme="majorBidi"/>
          <w:cs/>
        </w:rPr>
        <w:t xml:space="preserve">เมื่อวันที่ </w:t>
      </w:r>
      <w:r w:rsidRPr="00BE013B">
        <w:rPr>
          <w:rFonts w:asciiTheme="majorBidi" w:hAnsiTheme="majorBidi" w:cstheme="majorBidi"/>
          <w:lang w:val="en-US"/>
        </w:rPr>
        <w:t>25</w:t>
      </w:r>
      <w:r w:rsidRPr="00BE013B">
        <w:rPr>
          <w:rFonts w:asciiTheme="majorBidi" w:hAnsiTheme="majorBidi" w:cstheme="majorBidi"/>
        </w:rPr>
        <w:t xml:space="preserve"> </w:t>
      </w:r>
      <w:r w:rsidRPr="00BE013B">
        <w:rPr>
          <w:rFonts w:asciiTheme="majorBidi" w:hAnsiTheme="majorBidi" w:cstheme="majorBidi"/>
          <w:cs/>
        </w:rPr>
        <w:t xml:space="preserve">ธันวาคม </w:t>
      </w:r>
      <w:r w:rsidRPr="00BE013B">
        <w:rPr>
          <w:rFonts w:asciiTheme="majorBidi" w:hAnsiTheme="majorBidi" w:cstheme="majorBidi"/>
          <w:lang w:val="en-US"/>
        </w:rPr>
        <w:t>2562</w:t>
      </w:r>
      <w:r w:rsidRPr="00BE013B">
        <w:rPr>
          <w:rFonts w:asciiTheme="majorBidi" w:hAnsiTheme="majorBidi" w:cstheme="majorBidi"/>
        </w:rPr>
        <w:t xml:space="preserve"> </w:t>
      </w:r>
      <w:r w:rsidRPr="00BE013B">
        <w:rPr>
          <w:rFonts w:asciiTheme="majorBidi" w:hAnsiTheme="majorBidi" w:cstheme="majorBidi"/>
          <w:cs/>
        </w:rPr>
        <w:t xml:space="preserve">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Pr="00BE013B">
        <w:rPr>
          <w:rFonts w:asciiTheme="majorBidi" w:hAnsiTheme="majorBidi" w:cstheme="majorBidi"/>
          <w:lang w:val="en-US"/>
        </w:rPr>
        <w:t>28</w:t>
      </w:r>
      <w:r w:rsidRPr="00BE013B">
        <w:rPr>
          <w:rFonts w:asciiTheme="majorBidi" w:hAnsiTheme="majorBidi" w:cstheme="majorBidi"/>
        </w:rPr>
        <w:t xml:space="preserve"> </w:t>
      </w:r>
      <w:r w:rsidRPr="00BE013B">
        <w:rPr>
          <w:rFonts w:asciiTheme="majorBidi" w:hAnsiTheme="majorBidi" w:cstheme="majorBidi"/>
          <w:cs/>
        </w:rPr>
        <w:t xml:space="preserve">มกราคม </w:t>
      </w:r>
      <w:r w:rsidRPr="00BE013B">
        <w:rPr>
          <w:rFonts w:asciiTheme="majorBidi" w:hAnsiTheme="majorBidi" w:cstheme="majorBidi"/>
          <w:lang w:val="en-US"/>
        </w:rPr>
        <w:t>2563</w:t>
      </w:r>
      <w:r w:rsidRPr="00BE013B">
        <w:rPr>
          <w:rFonts w:asciiTheme="majorBidi" w:hAnsiTheme="majorBidi" w:cstheme="majorBidi"/>
        </w:rPr>
        <w:t xml:space="preserve"> </w:t>
      </w:r>
      <w:r w:rsidRPr="00BE013B">
        <w:rPr>
          <w:rFonts w:asciiTheme="majorBidi" w:hAnsiTheme="majorBidi" w:cstheme="majorBidi"/>
          <w:cs/>
        </w:rPr>
        <w:t>ศาลมีคำสั่งยกคำร้องขอให้ศาลกำหนดมาตรการบรรเทาทุกข์ชั่วคราวดังกล่าว เนื่องจากไม่มีเหตุที่จะรับฟังได้ว่าใบอนุญาตประกอบกิจการไฟฟ้าของบริษัท ไม่ชอบด้วยกฏหมายอย่างไร</w:t>
      </w:r>
    </w:p>
    <w:p w14:paraId="09DF76B3" w14:textId="177E800D" w:rsidR="004B10E4" w:rsidRPr="00BE013B" w:rsidRDefault="004B10E4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</w:p>
    <w:p w14:paraId="5CD96733" w14:textId="0423A7D7" w:rsidR="002B0B05" w:rsidRPr="00C75391" w:rsidRDefault="002B0B05" w:rsidP="002B0B05">
      <w:pPr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  <w:lang w:val="en-US"/>
        </w:rPr>
      </w:pPr>
      <w:r w:rsidRPr="00C75391">
        <w:rPr>
          <w:rFonts w:asciiTheme="majorBidi" w:hAnsiTheme="majorBidi"/>
          <w:spacing w:val="2"/>
          <w:sz w:val="30"/>
          <w:szCs w:val="30"/>
          <w:cs/>
        </w:rPr>
        <w:lastRenderedPageBreak/>
        <w:t xml:space="preserve">ต่อมาเมื่อวันที่ </w:t>
      </w:r>
      <w:r w:rsidRPr="00C75391">
        <w:rPr>
          <w:rFonts w:asciiTheme="majorBidi" w:hAnsiTheme="majorBidi"/>
          <w:spacing w:val="2"/>
          <w:sz w:val="30"/>
          <w:szCs w:val="30"/>
          <w:lang w:val="en-US"/>
        </w:rPr>
        <w:t>31</w:t>
      </w:r>
      <w:r w:rsidRPr="00C75391">
        <w:rPr>
          <w:rFonts w:asciiTheme="majorBidi" w:hAnsiTheme="majorBidi"/>
          <w:spacing w:val="2"/>
          <w:sz w:val="30"/>
          <w:szCs w:val="30"/>
          <w:cs/>
        </w:rPr>
        <w:t xml:space="preserve"> มกราคม </w:t>
      </w:r>
      <w:r w:rsidRPr="00C75391">
        <w:rPr>
          <w:rFonts w:asciiTheme="majorBidi" w:hAnsiTheme="majorBidi"/>
          <w:spacing w:val="2"/>
          <w:sz w:val="30"/>
          <w:szCs w:val="30"/>
          <w:lang w:val="en-US"/>
        </w:rPr>
        <w:t>2563</w:t>
      </w:r>
      <w:r w:rsidRPr="00C75391">
        <w:rPr>
          <w:rFonts w:asciiTheme="majorBidi" w:hAnsiTheme="majorBidi"/>
          <w:spacing w:val="2"/>
          <w:sz w:val="30"/>
          <w:szCs w:val="30"/>
          <w:cs/>
        </w:rPr>
        <w:t xml:space="preserve"> ศาลมีคำสั่งให้พิจารณาคดีต่อพร้อมกับเรียกให้บริษัททำคำให้การแก้คำฟ้องพร้อมด้วยพยานหลักฐานภายในระยะเวลาที่กำหนด ซึ่งทนายความผู้รับผิดชอบได้จัดทำคำให้การยื่นศาลแล้ว เมื่อวันที่ </w:t>
      </w:r>
      <w:r w:rsidRPr="00C75391">
        <w:rPr>
          <w:rFonts w:asciiTheme="majorBidi" w:hAnsiTheme="majorBidi"/>
          <w:spacing w:val="2"/>
          <w:sz w:val="30"/>
          <w:szCs w:val="30"/>
          <w:lang w:val="en-US"/>
        </w:rPr>
        <w:t>1</w:t>
      </w:r>
      <w:r w:rsidRPr="00C75391">
        <w:rPr>
          <w:rFonts w:asciiTheme="majorBidi" w:hAnsiTheme="majorBidi"/>
          <w:spacing w:val="2"/>
          <w:sz w:val="30"/>
          <w:szCs w:val="30"/>
          <w:cs/>
        </w:rPr>
        <w:t xml:space="preserve"> กรกฎาคม </w:t>
      </w:r>
      <w:r w:rsidRPr="00C75391">
        <w:rPr>
          <w:rFonts w:asciiTheme="majorBidi" w:hAnsiTheme="majorBidi"/>
          <w:spacing w:val="2"/>
          <w:sz w:val="30"/>
          <w:szCs w:val="30"/>
          <w:lang w:val="en-US"/>
        </w:rPr>
        <w:t>2563</w:t>
      </w:r>
      <w:r w:rsidRPr="00C75391">
        <w:rPr>
          <w:rFonts w:asciiTheme="majorBidi" w:hAnsiTheme="majorBidi"/>
          <w:spacing w:val="2"/>
          <w:sz w:val="30"/>
          <w:szCs w:val="30"/>
          <w:cs/>
        </w:rPr>
        <w:t xml:space="preserve"> </w:t>
      </w:r>
    </w:p>
    <w:p w14:paraId="1B58F5E2" w14:textId="77777777" w:rsidR="002B0B05" w:rsidRPr="00B513A8" w:rsidRDefault="002B0B05" w:rsidP="00B513A8">
      <w:pPr>
        <w:pStyle w:val="Caption"/>
        <w:numPr>
          <w:ilvl w:val="0"/>
          <w:numId w:val="0"/>
        </w:numPr>
        <w:ind w:left="900" w:hanging="360"/>
        <w:rPr>
          <w:b w:val="0"/>
          <w:bCs w:val="0"/>
          <w:sz w:val="20"/>
          <w:szCs w:val="20"/>
        </w:rPr>
      </w:pPr>
    </w:p>
    <w:p w14:paraId="3EDD9739" w14:textId="00529382" w:rsidR="002B0B05" w:rsidRPr="00C75391" w:rsidRDefault="002B0B05" w:rsidP="002B0B05">
      <w:pPr>
        <w:pStyle w:val="Bo-Blankline"/>
        <w:rPr>
          <w:sz w:val="30"/>
          <w:szCs w:val="30"/>
          <w:cs/>
          <w:lang w:val="en-US"/>
        </w:rPr>
      </w:pPr>
      <w:r w:rsidRPr="00C75391">
        <w:rPr>
          <w:rFonts w:hint="cs"/>
          <w:sz w:val="30"/>
          <w:szCs w:val="30"/>
          <w:cs/>
        </w:rPr>
        <w:t xml:space="preserve">เมื่อวันที่ </w:t>
      </w:r>
      <w:r w:rsidRPr="00C75391">
        <w:rPr>
          <w:sz w:val="30"/>
          <w:szCs w:val="30"/>
          <w:lang w:val="en-US"/>
        </w:rPr>
        <w:t xml:space="preserve">7 </w:t>
      </w:r>
      <w:r w:rsidRPr="00C75391">
        <w:rPr>
          <w:rFonts w:hint="cs"/>
          <w:sz w:val="30"/>
          <w:szCs w:val="30"/>
          <w:cs/>
          <w:lang w:val="en-US"/>
        </w:rPr>
        <w:t xml:space="preserve">ธันวาคม </w:t>
      </w:r>
      <w:r w:rsidRPr="00C75391">
        <w:rPr>
          <w:sz w:val="30"/>
          <w:szCs w:val="30"/>
          <w:lang w:val="en-US"/>
        </w:rPr>
        <w:t xml:space="preserve">2563 </w:t>
      </w:r>
      <w:r w:rsidRPr="00C75391">
        <w:rPr>
          <w:rFonts w:hint="cs"/>
          <w:sz w:val="30"/>
          <w:szCs w:val="30"/>
          <w:cs/>
          <w:lang w:val="en-US"/>
        </w:rPr>
        <w:t xml:space="preserve">ศาลปกครองกลางส่งคำคัดค้านคำให้การผู้ถูกฟ้องคดีที่ </w:t>
      </w:r>
      <w:r w:rsidRPr="00C75391">
        <w:rPr>
          <w:sz w:val="30"/>
          <w:szCs w:val="30"/>
          <w:lang w:val="en-US"/>
        </w:rPr>
        <w:t xml:space="preserve">5 </w:t>
      </w:r>
      <w:r w:rsidRPr="00C75391">
        <w:rPr>
          <w:rFonts w:hint="cs"/>
          <w:sz w:val="30"/>
          <w:szCs w:val="30"/>
          <w:cs/>
          <w:lang w:val="en-US"/>
        </w:rPr>
        <w:t>ให้บริษัทเพื่อทำคำให้การเพิ่มเติมยื่นศาลภายในระยะเวลาที่กำหนด ซึ่ง</w:t>
      </w:r>
      <w:r w:rsidR="00E92F93" w:rsidRPr="00C75391">
        <w:rPr>
          <w:rFonts w:hint="cs"/>
          <w:sz w:val="30"/>
          <w:szCs w:val="30"/>
          <w:cs/>
          <w:lang w:val="en-US"/>
        </w:rPr>
        <w:t xml:space="preserve">บริษัทได้ยื่นคำให้การเพิ่มเติมต่อศาลเมื่อวันที่ </w:t>
      </w:r>
      <w:r w:rsidR="00E92F93" w:rsidRPr="00C75391">
        <w:rPr>
          <w:sz w:val="30"/>
          <w:szCs w:val="30"/>
          <w:lang w:val="en-US"/>
        </w:rPr>
        <w:t xml:space="preserve">12 </w:t>
      </w:r>
      <w:r w:rsidR="00E92F93" w:rsidRPr="00C75391">
        <w:rPr>
          <w:rFonts w:hint="cs"/>
          <w:sz w:val="30"/>
          <w:szCs w:val="30"/>
          <w:cs/>
          <w:lang w:val="en-US"/>
        </w:rPr>
        <w:t xml:space="preserve">มีนาคม </w:t>
      </w:r>
      <w:r w:rsidR="00E92F93" w:rsidRPr="00C75391">
        <w:rPr>
          <w:sz w:val="30"/>
          <w:szCs w:val="30"/>
          <w:lang w:val="en-US"/>
        </w:rPr>
        <w:t xml:space="preserve">2564 </w:t>
      </w:r>
      <w:r w:rsidR="00E92F93" w:rsidRPr="00C75391">
        <w:rPr>
          <w:rFonts w:hint="cs"/>
          <w:sz w:val="30"/>
          <w:szCs w:val="30"/>
          <w:cs/>
          <w:lang w:val="en-US"/>
        </w:rPr>
        <w:t>แล้ว ขณะนี้อยู่ระหว่างการพิจารณาของศาล</w:t>
      </w:r>
    </w:p>
    <w:p w14:paraId="55FF416B" w14:textId="77777777" w:rsidR="002B0B05" w:rsidRPr="00B513A8" w:rsidRDefault="002B0B05" w:rsidP="00B513A8">
      <w:pPr>
        <w:pStyle w:val="Caption"/>
        <w:numPr>
          <w:ilvl w:val="0"/>
          <w:numId w:val="0"/>
        </w:numPr>
        <w:ind w:left="900" w:hanging="360"/>
        <w:rPr>
          <w:b w:val="0"/>
          <w:bCs w:val="0"/>
          <w:sz w:val="20"/>
          <w:szCs w:val="20"/>
        </w:rPr>
      </w:pPr>
    </w:p>
    <w:p w14:paraId="3C7D8C4C" w14:textId="16A2D27E" w:rsidR="002B0B05" w:rsidRPr="00C75391" w:rsidRDefault="002B0B05" w:rsidP="002B0B05">
      <w:pPr>
        <w:pStyle w:val="Ang15"/>
        <w:rPr>
          <w:rFonts w:asciiTheme="majorBidi" w:hAnsiTheme="majorBidi" w:cstheme="majorBidi"/>
        </w:rPr>
      </w:pPr>
      <w:r w:rsidRPr="00C75391">
        <w:rPr>
          <w:rFonts w:asciiTheme="majorBidi" w:hAnsiTheme="majorBidi" w:cstheme="majorBidi"/>
          <w:cs/>
        </w:rPr>
        <w:t xml:space="preserve">ที่ปรึกษากฎหมายของบริษัทได้พิจารณาคำฟ้องและเอกสารประกอบคำฟ้องแล้วมีความเห็นว่า บริษัท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ตามตัวบทกฎหมายและเจ้าพนักงานของรัฐปฏิบัติโดยชอบและสุจริตไม่มีส่วนได้เสียในการออกใบอนุญาต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บริษัทได้แจ้งความร้องทุกข์กล่าวโทษผู้ฟ้องคดีทั้ง </w:t>
      </w:r>
      <w:r w:rsidRPr="00C75391">
        <w:rPr>
          <w:rFonts w:asciiTheme="majorBidi" w:hAnsiTheme="majorBidi" w:cstheme="majorBidi"/>
          <w:lang w:val="en-US"/>
        </w:rPr>
        <w:t>222</w:t>
      </w:r>
      <w:r w:rsidRPr="00C75391">
        <w:rPr>
          <w:rFonts w:asciiTheme="majorBidi" w:hAnsiTheme="majorBidi" w:cstheme="majorBidi"/>
        </w:rPr>
        <w:t xml:space="preserve"> </w:t>
      </w:r>
      <w:r w:rsidRPr="00C75391">
        <w:rPr>
          <w:rFonts w:asciiTheme="majorBidi" w:hAnsiTheme="majorBidi" w:cstheme="majorBidi"/>
          <w:cs/>
        </w:rPr>
        <w:t>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 พนักงานสอบสวน</w:t>
      </w:r>
    </w:p>
    <w:p w14:paraId="7F71DA3A" w14:textId="4DCDD496" w:rsidR="00EF7EEC" w:rsidRPr="00B513A8" w:rsidRDefault="00EF7EEC" w:rsidP="00B513A8">
      <w:pPr>
        <w:pStyle w:val="Caption"/>
        <w:numPr>
          <w:ilvl w:val="0"/>
          <w:numId w:val="0"/>
        </w:numPr>
        <w:ind w:left="900" w:hanging="360"/>
        <w:rPr>
          <w:b w:val="0"/>
          <w:bCs w:val="0"/>
          <w:sz w:val="20"/>
          <w:szCs w:val="20"/>
        </w:rPr>
      </w:pPr>
    </w:p>
    <w:p w14:paraId="6E9A7A22" w14:textId="77777777" w:rsidR="00EF7EEC" w:rsidRPr="00C75391" w:rsidRDefault="00EF7EEC" w:rsidP="00EF7EEC">
      <w:pPr>
        <w:pStyle w:val="Caption"/>
      </w:pPr>
      <w:r w:rsidRPr="00C75391">
        <w:rPr>
          <w:rFonts w:hint="cs"/>
          <w:cs/>
        </w:rPr>
        <w:t>เรื่องอื่น</w:t>
      </w:r>
    </w:p>
    <w:p w14:paraId="374C5E44" w14:textId="77777777" w:rsidR="00EF7EEC" w:rsidRPr="00B513A8" w:rsidRDefault="00EF7EEC" w:rsidP="00B513A8">
      <w:pPr>
        <w:pStyle w:val="Caption"/>
        <w:numPr>
          <w:ilvl w:val="0"/>
          <w:numId w:val="0"/>
        </w:numPr>
        <w:ind w:left="900" w:hanging="360"/>
        <w:rPr>
          <w:b w:val="0"/>
          <w:bCs w:val="0"/>
          <w:sz w:val="20"/>
          <w:szCs w:val="20"/>
        </w:rPr>
      </w:pPr>
    </w:p>
    <w:p w14:paraId="07C9308C" w14:textId="77777777" w:rsidR="00EF7EEC" w:rsidRPr="00C75391" w:rsidRDefault="00EF7EEC" w:rsidP="00EF7EEC">
      <w:pPr>
        <w:pStyle w:val="Bo-Blankline"/>
        <w:numPr>
          <w:ilvl w:val="0"/>
          <w:numId w:val="23"/>
        </w:numPr>
        <w:ind w:left="90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C75391">
        <w:rPr>
          <w:rFonts w:asciiTheme="majorBidi" w:hAnsiTheme="majorBidi"/>
          <w:spacing w:val="-2"/>
          <w:sz w:val="30"/>
          <w:szCs w:val="30"/>
          <w:cs/>
        </w:rPr>
        <w:t xml:space="preserve">บริษัทได้ซื้อที่ดิน ณ อำเภอจะนะ จังหวัดสงขลา เพื่อพัฒนาโครงการเมืองต้นแบบ “สามเหลี่ยมมั่นคง มั่งคั่ง ยั่งยืน”ไปสู่เมืองต้นแบบที่ </w:t>
      </w:r>
      <w:r w:rsidRPr="00C75391">
        <w:rPr>
          <w:rFonts w:asciiTheme="majorBidi" w:hAnsiTheme="majorBidi"/>
          <w:spacing w:val="-2"/>
          <w:sz w:val="30"/>
          <w:szCs w:val="30"/>
        </w:rPr>
        <w:t>4</w:t>
      </w:r>
      <w:r w:rsidRPr="00C75391">
        <w:rPr>
          <w:rFonts w:asciiTheme="majorBidi" w:hAnsiTheme="majorBidi"/>
          <w:spacing w:val="-2"/>
          <w:sz w:val="30"/>
          <w:szCs w:val="30"/>
          <w:cs/>
        </w:rPr>
        <w:t xml:space="preserve"> อำเภอจะนะ จังหวัดสงขลา ในฐานะเมืองอุตสาหกรรมแห่งอนาคตตามนโยบายของรัฐบาลที่จะพัฒนาและบริหารพื้นที่ชายแดนภาคใต้เพื่อความสงบและมั่นคงของประเทศ โดยคณะรัฐมนตรีเห็นชอบตามที่ศูนย์อำนวยการบริหารจังหวัดชายแดนภายใต้ (“ศอ.บต”) เสนอกำหนดให้พื้นที่อำเภอจะนะ จังหวัดสงขลา เป็นเขตเศรษฐกิจพิเศษภาคใต้เป็นการเฉพาะกิจตามพระราชบัญญัติการบริหารราชการ จัดการชายแดนภาคใต้ พ.ศ. </w:t>
      </w:r>
      <w:r w:rsidRPr="00C75391">
        <w:rPr>
          <w:rFonts w:asciiTheme="majorBidi" w:hAnsiTheme="majorBidi"/>
          <w:spacing w:val="-2"/>
          <w:sz w:val="30"/>
          <w:szCs w:val="30"/>
        </w:rPr>
        <w:t>2553</w:t>
      </w:r>
      <w:r w:rsidRPr="00C75391">
        <w:rPr>
          <w:rFonts w:asciiTheme="majorBidi" w:hAnsiTheme="majorBidi"/>
          <w:spacing w:val="-2"/>
          <w:sz w:val="30"/>
          <w:szCs w:val="30"/>
          <w:cs/>
        </w:rPr>
        <w:t xml:space="preserve"> และให้บริษัทเสนอแผนดำเนินการโครงการมูลค่าการลงทุน </w:t>
      </w:r>
      <w:r w:rsidRPr="00C75391">
        <w:rPr>
          <w:rFonts w:asciiTheme="majorBidi" w:hAnsiTheme="majorBidi"/>
          <w:spacing w:val="-2"/>
          <w:sz w:val="30"/>
          <w:szCs w:val="30"/>
        </w:rPr>
        <w:t>396,000</w:t>
      </w:r>
      <w:r w:rsidRPr="00C75391">
        <w:rPr>
          <w:rFonts w:asciiTheme="majorBidi" w:hAnsiTheme="majorBidi"/>
          <w:spacing w:val="-2"/>
          <w:sz w:val="30"/>
          <w:szCs w:val="30"/>
          <w:cs/>
        </w:rPr>
        <w:t xml:space="preserve"> ล้านบาท เพื่อให้มีการกระจายความเจริญไปสู่ภูมิภาค สร้างอาชีพแก่ประชาชนในพื้นที่ และเพื่อก่อให้เกิดประโยชน์ทางเศรษฐกิจ ต่อมาเมื่อวันที่ </w:t>
      </w:r>
      <w:r w:rsidRPr="00C75391">
        <w:rPr>
          <w:rFonts w:asciiTheme="majorBidi" w:hAnsiTheme="majorBidi"/>
          <w:spacing w:val="-2"/>
          <w:sz w:val="30"/>
          <w:szCs w:val="30"/>
        </w:rPr>
        <w:t>7</w:t>
      </w:r>
      <w:r w:rsidRPr="00C75391">
        <w:rPr>
          <w:rFonts w:asciiTheme="majorBidi" w:hAnsiTheme="majorBidi"/>
          <w:spacing w:val="-2"/>
          <w:sz w:val="30"/>
          <w:szCs w:val="30"/>
          <w:cs/>
        </w:rPr>
        <w:t xml:space="preserve"> พฤษภาคม </w:t>
      </w:r>
      <w:r w:rsidRPr="00C75391">
        <w:rPr>
          <w:rFonts w:asciiTheme="majorBidi" w:hAnsiTheme="majorBidi"/>
          <w:spacing w:val="-2"/>
          <w:sz w:val="30"/>
          <w:szCs w:val="30"/>
        </w:rPr>
        <w:t>2562</w:t>
      </w:r>
      <w:r w:rsidRPr="00C75391">
        <w:rPr>
          <w:rFonts w:asciiTheme="majorBidi" w:hAnsiTheme="majorBidi"/>
          <w:spacing w:val="-2"/>
          <w:sz w:val="30"/>
          <w:szCs w:val="30"/>
          <w:cs/>
        </w:rPr>
        <w:t xml:space="preserve"> คณะรัฐมนตรีได้มีมติเห็นชอบในการพัฒนาโครงการดังกล่าว และให้ ศอ.บต. และหน่วยงานที่เกี่ยวข้องดำเนินการ</w:t>
      </w:r>
    </w:p>
    <w:p w14:paraId="4C58162B" w14:textId="77777777" w:rsidR="00EF7EEC" w:rsidRPr="00B513A8" w:rsidRDefault="00EF7EEC" w:rsidP="00B513A8">
      <w:pPr>
        <w:pStyle w:val="Caption"/>
        <w:numPr>
          <w:ilvl w:val="0"/>
          <w:numId w:val="0"/>
        </w:numPr>
        <w:ind w:left="900" w:hanging="360"/>
        <w:rPr>
          <w:b w:val="0"/>
          <w:bCs w:val="0"/>
          <w:sz w:val="20"/>
          <w:szCs w:val="20"/>
        </w:rPr>
      </w:pPr>
    </w:p>
    <w:p w14:paraId="1286AF70" w14:textId="77777777" w:rsidR="00C75391" w:rsidRDefault="00C75391">
      <w:pPr>
        <w:spacing w:line="240" w:lineRule="auto"/>
        <w:rPr>
          <w:rFonts w:asciiTheme="majorBidi" w:hAnsiTheme="majorBidi"/>
          <w:spacing w:val="-2"/>
          <w:sz w:val="30"/>
          <w:szCs w:val="30"/>
          <w:cs/>
          <w:lang w:eastAsia="x-none"/>
        </w:rPr>
      </w:pPr>
      <w:r>
        <w:rPr>
          <w:rFonts w:asciiTheme="majorBidi" w:hAnsiTheme="majorBidi"/>
          <w:spacing w:val="-2"/>
          <w:sz w:val="30"/>
          <w:szCs w:val="30"/>
          <w:cs/>
        </w:rPr>
        <w:br w:type="page"/>
      </w:r>
    </w:p>
    <w:p w14:paraId="6A574902" w14:textId="662EE7A5" w:rsidR="00EF7EEC" w:rsidRPr="009076CA" w:rsidRDefault="00EF7EEC" w:rsidP="00EF7EEC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</w:rPr>
      </w:pPr>
      <w:r w:rsidRPr="009076CA">
        <w:rPr>
          <w:rFonts w:asciiTheme="majorBidi" w:hAnsiTheme="majorBidi"/>
          <w:spacing w:val="-2"/>
          <w:sz w:val="30"/>
          <w:szCs w:val="30"/>
          <w:cs/>
        </w:rPr>
        <w:lastRenderedPageBreak/>
        <w:t xml:space="preserve">เมื่อวันที่ </w:t>
      </w:r>
      <w:r w:rsidRPr="009076CA">
        <w:rPr>
          <w:rFonts w:asciiTheme="majorBidi" w:hAnsiTheme="majorBidi"/>
          <w:spacing w:val="-2"/>
          <w:sz w:val="30"/>
          <w:szCs w:val="30"/>
        </w:rPr>
        <w:t>6</w:t>
      </w:r>
      <w:r w:rsidRPr="009076CA">
        <w:rPr>
          <w:rFonts w:asciiTheme="majorBidi" w:hAnsiTheme="majorBidi"/>
          <w:spacing w:val="-2"/>
          <w:sz w:val="30"/>
          <w:szCs w:val="30"/>
          <w:cs/>
        </w:rPr>
        <w:t xml:space="preserve"> มีนาคม </w:t>
      </w:r>
      <w:r w:rsidRPr="009076CA">
        <w:rPr>
          <w:rFonts w:asciiTheme="majorBidi" w:hAnsiTheme="majorBidi"/>
          <w:spacing w:val="-2"/>
          <w:sz w:val="30"/>
          <w:szCs w:val="30"/>
        </w:rPr>
        <w:t>2563</w:t>
      </w:r>
      <w:r w:rsidRPr="009076CA">
        <w:rPr>
          <w:rFonts w:asciiTheme="majorBidi" w:hAnsiTheme="majorBidi"/>
          <w:spacing w:val="-2"/>
          <w:sz w:val="30"/>
          <w:szCs w:val="30"/>
          <w:cs/>
        </w:rPr>
        <w:t xml:space="preserve"> ศอ.บต. ได้มีหนังสือถึงบริษัทแจ้งให้บริษัททราบว่า ศอ.บต. ได้เสนอให้คณะกรรมการยุทธศาสตร์ด้านการพัฒนาจังหวัดชายแดนภาคใต้ (“กพต.”) พิจารณาให้ความเห็นชอบด้วยแล้ว ตามการประชุมกพต. ครั้งที่ </w:t>
      </w:r>
      <w:r w:rsidRPr="009076CA">
        <w:rPr>
          <w:rFonts w:asciiTheme="majorBidi" w:hAnsiTheme="majorBidi"/>
          <w:spacing w:val="-2"/>
          <w:sz w:val="30"/>
          <w:szCs w:val="30"/>
        </w:rPr>
        <w:t>1/2562</w:t>
      </w:r>
      <w:r w:rsidRPr="009076CA">
        <w:rPr>
          <w:rFonts w:asciiTheme="majorBidi" w:hAnsiTheme="majorBidi"/>
          <w:spacing w:val="-2"/>
          <w:sz w:val="30"/>
          <w:szCs w:val="30"/>
          <w:cs/>
        </w:rPr>
        <w:t xml:space="preserve"> เมื่อวันที่ </w:t>
      </w:r>
      <w:r w:rsidRPr="009076CA">
        <w:rPr>
          <w:rFonts w:asciiTheme="majorBidi" w:hAnsiTheme="majorBidi"/>
          <w:spacing w:val="-2"/>
          <w:sz w:val="30"/>
          <w:szCs w:val="30"/>
        </w:rPr>
        <w:t>31</w:t>
      </w:r>
      <w:r w:rsidRPr="009076CA">
        <w:rPr>
          <w:rFonts w:asciiTheme="majorBidi" w:hAnsiTheme="majorBidi"/>
          <w:spacing w:val="-2"/>
          <w:sz w:val="30"/>
          <w:szCs w:val="30"/>
          <w:cs/>
        </w:rPr>
        <w:t xml:space="preserve"> ตุลาคม </w:t>
      </w:r>
      <w:r w:rsidRPr="009076CA">
        <w:rPr>
          <w:rFonts w:asciiTheme="majorBidi" w:hAnsiTheme="majorBidi"/>
          <w:spacing w:val="-2"/>
          <w:sz w:val="30"/>
          <w:szCs w:val="30"/>
        </w:rPr>
        <w:t>2562</w:t>
      </w:r>
      <w:r w:rsidRPr="009076CA">
        <w:rPr>
          <w:rFonts w:asciiTheme="majorBidi" w:hAnsiTheme="majorBidi"/>
          <w:spacing w:val="-2"/>
          <w:sz w:val="30"/>
          <w:szCs w:val="30"/>
          <w:cs/>
        </w:rPr>
        <w:t xml:space="preserve"> และเสนอคณะรัฐมนตรีรับทราบและเห็นชอบแล้ว เมื่อวันที่ </w:t>
      </w:r>
      <w:r w:rsidRPr="009076CA">
        <w:rPr>
          <w:rFonts w:asciiTheme="majorBidi" w:hAnsiTheme="majorBidi"/>
          <w:spacing w:val="-2"/>
          <w:sz w:val="30"/>
          <w:szCs w:val="30"/>
        </w:rPr>
        <w:t>21</w:t>
      </w:r>
      <w:r w:rsidRPr="009076CA">
        <w:rPr>
          <w:rFonts w:asciiTheme="majorBidi" w:hAnsiTheme="majorBidi"/>
          <w:spacing w:val="-2"/>
          <w:sz w:val="30"/>
          <w:szCs w:val="30"/>
          <w:cs/>
        </w:rPr>
        <w:t xml:space="preserve"> มกราคม </w:t>
      </w:r>
      <w:r w:rsidRPr="009076CA">
        <w:rPr>
          <w:rFonts w:asciiTheme="majorBidi" w:hAnsiTheme="majorBidi"/>
          <w:spacing w:val="-2"/>
          <w:sz w:val="30"/>
          <w:szCs w:val="30"/>
        </w:rPr>
        <w:t>2563</w:t>
      </w:r>
      <w:r w:rsidR="004C7D16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9076CA">
        <w:rPr>
          <w:rFonts w:asciiTheme="majorBidi" w:hAnsiTheme="majorBidi"/>
          <w:spacing w:val="-2"/>
          <w:sz w:val="30"/>
          <w:szCs w:val="30"/>
          <w:cs/>
        </w:rPr>
        <w:t>ในขณะนี้ ศอ.บต. ได้ประสานให้หน่วยงานที่เกี่ยวข้องกับแผนการลงทุนภาคเอกชน ได้ไปดำเนินการต่อไป อาทิ กรมโยธาธิการและผังเมือง กระทรวงมหาดไทย และองค์การบริหารจังหวัดสงขลา พิจารณาดำเนินการปรับเปลี่ยนผังการใช้ประโยชน์ที่ดิน ให้สอดรับการลงทุนพัฒนาโครงการตามแผนลงทุนเร่งด่วนของเอกชน และกระทรวงพลังงาน พิจารณาสนับสนุนกำลังผลิตไฟฟ้าให้เพียงพอต่อการพัฒนาอุตสาหกรรมในแผนพัฒนากำลังผลิตไฟฟ้าของประเทศ (</w:t>
      </w:r>
      <w:r w:rsidRPr="009076CA">
        <w:rPr>
          <w:rFonts w:asciiTheme="majorBidi" w:hAnsiTheme="majorBidi"/>
          <w:spacing w:val="-2"/>
          <w:sz w:val="30"/>
          <w:szCs w:val="30"/>
        </w:rPr>
        <w:t xml:space="preserve">Power Development Plan) </w:t>
      </w:r>
      <w:r w:rsidRPr="009076CA">
        <w:rPr>
          <w:rFonts w:asciiTheme="majorBidi" w:hAnsiTheme="majorBidi"/>
          <w:spacing w:val="-2"/>
          <w:sz w:val="30"/>
          <w:szCs w:val="30"/>
          <w:cs/>
        </w:rPr>
        <w:t xml:space="preserve">ที่จะต้องปรับปรุงใหม่ตามมติคณะรัฐมนตรี (ครม.) ให้หน่วยงานของรัฐ (สำนักงานคณะกรรมการกำกับกิจการพลังงานหรือ กกพ.) อนุมัติให้หน่วยงานของรัฐ (กฟผ.) รับซื้อไฟฟ้าจากภาคเอกชนซึ่งหมายถึงบริษัททีพีไอ โพลีน เพาเวอร์ จำกัด (มหาชน) ซึ่งเป็นผู้ลงทุนในกิจการโรงไฟฟ้า </w:t>
      </w:r>
      <w:r w:rsidRPr="009076CA">
        <w:rPr>
          <w:rFonts w:asciiTheme="majorBidi" w:hAnsiTheme="majorBidi"/>
          <w:spacing w:val="-2"/>
          <w:sz w:val="30"/>
          <w:szCs w:val="30"/>
        </w:rPr>
        <w:t>3,700</w:t>
      </w:r>
      <w:r w:rsidRPr="009076CA">
        <w:rPr>
          <w:rFonts w:asciiTheme="majorBidi" w:hAnsiTheme="majorBidi"/>
          <w:spacing w:val="-2"/>
          <w:sz w:val="30"/>
          <w:szCs w:val="30"/>
          <w:cs/>
        </w:rPr>
        <w:t xml:space="preserve"> เมกะวัตต์ ในพื้นที่เมืองต้นแบบอุตสาหกรรมก้าวหน้าแห่งอนาคตที่อนุมัติเปลี่ยนสีพื้นที่จากสีเขียวเป็นสีม่วง ที่ อ.จะนะ จ.สงขลา </w:t>
      </w:r>
      <w:r w:rsidRPr="009076CA">
        <w:rPr>
          <w:rFonts w:asciiTheme="majorBidi" w:hAnsiTheme="majorBidi"/>
          <w:sz w:val="30"/>
          <w:szCs w:val="30"/>
          <w:cs/>
        </w:rPr>
        <w:t>รวมทั้งมีข้อบังคับให้ภาคเอกชนมีหน้าที่ต้องดำเนินการศึกษาผลกระทบสิ่งแวดล้อม (</w:t>
      </w:r>
      <w:r w:rsidRPr="009076CA">
        <w:rPr>
          <w:rFonts w:asciiTheme="majorBidi" w:hAnsiTheme="majorBidi"/>
          <w:sz w:val="30"/>
          <w:szCs w:val="30"/>
        </w:rPr>
        <w:t xml:space="preserve">Environment Impact Assessment : EIA) </w:t>
      </w:r>
      <w:r w:rsidRPr="009076CA">
        <w:rPr>
          <w:rFonts w:asciiTheme="majorBidi" w:hAnsiTheme="majorBidi"/>
          <w:sz w:val="30"/>
          <w:szCs w:val="30"/>
          <w:cs/>
        </w:rPr>
        <w:t>และหรือ การศึกษาผลกระทบสิ่งแวดล้อมและสุขภาพ (</w:t>
      </w:r>
      <w:r w:rsidRPr="009076CA">
        <w:rPr>
          <w:rFonts w:asciiTheme="majorBidi" w:hAnsiTheme="majorBidi"/>
          <w:sz w:val="30"/>
          <w:szCs w:val="30"/>
        </w:rPr>
        <w:t xml:space="preserve">Environment and Health Impact Assessment : EHIA) </w:t>
      </w:r>
      <w:r w:rsidRPr="009076CA">
        <w:rPr>
          <w:rFonts w:asciiTheme="majorBidi" w:hAnsiTheme="majorBidi"/>
          <w:sz w:val="30"/>
          <w:szCs w:val="30"/>
          <w:cs/>
        </w:rPr>
        <w:t xml:space="preserve">แล้วแต่กรณี เพื่อให้เกิดการพัฒนาไปพร้อมกันในปี พ.ศ. </w:t>
      </w:r>
      <w:r w:rsidRPr="009076CA">
        <w:rPr>
          <w:rFonts w:asciiTheme="majorBidi" w:hAnsiTheme="majorBidi"/>
          <w:sz w:val="30"/>
          <w:szCs w:val="30"/>
        </w:rPr>
        <w:t>2564</w:t>
      </w:r>
      <w:r w:rsidRPr="009076CA">
        <w:rPr>
          <w:rFonts w:asciiTheme="majorBidi" w:hAnsiTheme="majorBidi"/>
          <w:sz w:val="30"/>
          <w:szCs w:val="30"/>
          <w:cs/>
        </w:rPr>
        <w:t xml:space="preserve"> เป็นต้นไป</w:t>
      </w:r>
    </w:p>
    <w:p w14:paraId="3198C651" w14:textId="77777777" w:rsidR="00EF7EEC" w:rsidRPr="00B513A8" w:rsidRDefault="00EF7EEC" w:rsidP="00B513A8">
      <w:pPr>
        <w:pStyle w:val="Caption"/>
        <w:numPr>
          <w:ilvl w:val="0"/>
          <w:numId w:val="0"/>
        </w:numPr>
        <w:ind w:left="900" w:hanging="360"/>
        <w:rPr>
          <w:b w:val="0"/>
          <w:bCs w:val="0"/>
          <w:sz w:val="20"/>
          <w:szCs w:val="20"/>
        </w:rPr>
      </w:pPr>
    </w:p>
    <w:p w14:paraId="4CFCDD2E" w14:textId="30797F3B" w:rsidR="00EF7EEC" w:rsidRPr="009076CA" w:rsidRDefault="00EF7EEC" w:rsidP="00EF7EEC">
      <w:pPr>
        <w:pStyle w:val="Bo-Blankline"/>
        <w:ind w:left="90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9076CA">
        <w:rPr>
          <w:rFonts w:asciiTheme="majorBidi" w:hAnsiTheme="majorBidi"/>
          <w:spacing w:val="-2"/>
          <w:sz w:val="30"/>
          <w:szCs w:val="30"/>
          <w:cs/>
        </w:rPr>
        <w:t>ศอ.บต ได้ทำการประเมินสิ่งแวดล้อมระดับยุทธศาสตร์ (</w:t>
      </w:r>
      <w:r w:rsidRPr="009076CA">
        <w:rPr>
          <w:rFonts w:asciiTheme="majorBidi" w:hAnsiTheme="majorBidi"/>
          <w:spacing w:val="-2"/>
          <w:sz w:val="30"/>
          <w:szCs w:val="30"/>
        </w:rPr>
        <w:t xml:space="preserve">Strategic Environmental Assessment : SEA) </w:t>
      </w:r>
      <w:r w:rsidRPr="009076CA">
        <w:rPr>
          <w:rFonts w:asciiTheme="majorBidi" w:hAnsiTheme="majorBidi"/>
          <w:spacing w:val="-2"/>
          <w:sz w:val="30"/>
          <w:szCs w:val="30"/>
          <w:cs/>
        </w:rPr>
        <w:t>ตามหลักการของสำนักงานสภาพัฒนาการเศรษฐกิจและสังคมแห่งชาติ (สศช.) อันเป็นกระบวนการที่เป็นระบบเพื่อสนับสนุนการตัดสินใจในการกำหนดนโยบายแผนหรือแผนงานโดยให้ความสำคัญกับการมีส่วนร่วมและ</w:t>
      </w:r>
      <w:r w:rsidRPr="009076CA">
        <w:rPr>
          <w:rFonts w:asciiTheme="majorBidi" w:hAnsiTheme="majorBidi"/>
          <w:spacing w:val="-2"/>
          <w:sz w:val="30"/>
          <w:szCs w:val="30"/>
        </w:rPr>
        <w:br/>
      </w:r>
      <w:r w:rsidRPr="009076CA">
        <w:rPr>
          <w:rFonts w:asciiTheme="majorBidi" w:hAnsiTheme="majorBidi"/>
          <w:spacing w:val="-2"/>
          <w:sz w:val="30"/>
          <w:szCs w:val="30"/>
          <w:cs/>
        </w:rPr>
        <w:t xml:space="preserve">การบูรณาการด้านเศรษฐกิจ สังคม และสิ่งแวดล้อมอย่างสมดุล ซึ่งนำไปใช้ในการวางแผนเพื่อให้เกิดการพัฒนาที่ยั่งยืน โดยมีคณะกรรมการยุทธศาสตร์ด้านการพัฒนาจังหวัดชายแดนภาคใต้ (กพต.) อันมีนายกรัฐมนตรีเป็นประธานและรองนายกรัฐมนตรี พลเอกประวิตร วงษ์สุวรรณ เป็นผู้รับมอบอำนาจทำการแทนนายกรัฐมนตรี </w:t>
      </w:r>
      <w:r w:rsidRPr="009076CA">
        <w:rPr>
          <w:rFonts w:asciiTheme="majorBidi" w:hAnsiTheme="majorBidi"/>
          <w:spacing w:val="-2"/>
          <w:sz w:val="30"/>
          <w:szCs w:val="30"/>
        </w:rPr>
        <w:br/>
      </w:r>
      <w:r w:rsidRPr="009076CA">
        <w:rPr>
          <w:rFonts w:asciiTheme="majorBidi" w:hAnsiTheme="majorBidi"/>
          <w:spacing w:val="-2"/>
          <w:sz w:val="30"/>
          <w:szCs w:val="30"/>
          <w:cs/>
        </w:rPr>
        <w:t xml:space="preserve">เป็นหน่วยงานเจ้าของแผนงานทำ </w:t>
      </w:r>
      <w:r w:rsidRPr="009076CA">
        <w:rPr>
          <w:rFonts w:asciiTheme="majorBidi" w:hAnsiTheme="majorBidi"/>
          <w:spacing w:val="-2"/>
          <w:sz w:val="30"/>
          <w:szCs w:val="30"/>
        </w:rPr>
        <w:t xml:space="preserve">SEA </w:t>
      </w:r>
      <w:r w:rsidRPr="009076CA">
        <w:rPr>
          <w:rFonts w:asciiTheme="majorBidi" w:hAnsiTheme="majorBidi"/>
          <w:spacing w:val="-2"/>
          <w:sz w:val="30"/>
          <w:szCs w:val="30"/>
          <w:cs/>
        </w:rPr>
        <w:t>มีมติเห็นชอบกับโครงการของบริษัทและครม.มีมติรับทราบ ซึ่งถือว่าเป็นมติครม.เห็นชอบกับโครงการตามแผน แผนงาน นโยบายสามเหลี่ยมมั่นคงมั่งคั่งยั่งยืนของกพต. นอกจากนี้กพต.มีมติให้เร่งรัดให้กรมโยธาธิการให้ทำการเปลี่ยนพื้นที่สีเขียวเป็นสีม่วง กระทรวงพลังงาน กกพ. และหน่วยงานรัฐวิสาหกิจให้จัดการทำ สัญญาซื้อขายไฟฟ้า (</w:t>
      </w:r>
      <w:r w:rsidRPr="009076CA">
        <w:rPr>
          <w:rFonts w:asciiTheme="majorBidi" w:hAnsiTheme="majorBidi"/>
          <w:spacing w:val="-2"/>
          <w:sz w:val="30"/>
          <w:szCs w:val="30"/>
        </w:rPr>
        <w:t xml:space="preserve">Power Purchase Agreement : PPA) </w:t>
      </w:r>
      <w:r w:rsidRPr="009076CA">
        <w:rPr>
          <w:rFonts w:asciiTheme="majorBidi" w:hAnsiTheme="majorBidi"/>
          <w:spacing w:val="-2"/>
          <w:sz w:val="30"/>
          <w:szCs w:val="30"/>
          <w:cs/>
        </w:rPr>
        <w:t xml:space="preserve">ให้เสร็จโดยเร็ว และก็เป็นหน้าที่ของบริษัท ที่ต้องทำ </w:t>
      </w:r>
      <w:r w:rsidRPr="009076CA">
        <w:rPr>
          <w:rFonts w:asciiTheme="majorBidi" w:hAnsiTheme="majorBidi"/>
          <w:spacing w:val="-2"/>
          <w:sz w:val="30"/>
          <w:szCs w:val="30"/>
        </w:rPr>
        <w:t xml:space="preserve">EIA </w:t>
      </w:r>
      <w:r w:rsidRPr="009076CA">
        <w:rPr>
          <w:rFonts w:asciiTheme="majorBidi" w:hAnsiTheme="majorBidi"/>
          <w:spacing w:val="-2"/>
          <w:sz w:val="30"/>
          <w:szCs w:val="30"/>
          <w:cs/>
        </w:rPr>
        <w:t xml:space="preserve">หรือ </w:t>
      </w:r>
      <w:r w:rsidRPr="009076CA">
        <w:rPr>
          <w:rFonts w:asciiTheme="majorBidi" w:hAnsiTheme="majorBidi"/>
          <w:spacing w:val="-2"/>
          <w:sz w:val="30"/>
          <w:szCs w:val="30"/>
        </w:rPr>
        <w:t>EHIA</w:t>
      </w:r>
    </w:p>
    <w:p w14:paraId="1BBDF9B1" w14:textId="77777777" w:rsidR="00EF7EEC" w:rsidRPr="009076CA" w:rsidRDefault="00EF7EEC" w:rsidP="00EF7EEC">
      <w:pPr>
        <w:pStyle w:val="Bo-Blankline"/>
        <w:ind w:left="900"/>
        <w:jc w:val="thaiDistribute"/>
        <w:rPr>
          <w:rFonts w:asciiTheme="majorBidi" w:hAnsiTheme="majorBidi"/>
          <w:spacing w:val="-2"/>
          <w:sz w:val="30"/>
          <w:szCs w:val="30"/>
        </w:rPr>
      </w:pPr>
    </w:p>
    <w:p w14:paraId="3DC6308C" w14:textId="77777777" w:rsidR="009076CA" w:rsidRDefault="009076CA">
      <w:pPr>
        <w:spacing w:line="240" w:lineRule="auto"/>
        <w:rPr>
          <w:rFonts w:asciiTheme="majorBidi" w:hAnsiTheme="majorBidi"/>
          <w:spacing w:val="-2"/>
          <w:sz w:val="30"/>
          <w:szCs w:val="30"/>
          <w:cs/>
          <w:lang w:eastAsia="x-none"/>
        </w:rPr>
      </w:pPr>
      <w:r>
        <w:rPr>
          <w:rFonts w:asciiTheme="majorBidi" w:hAnsiTheme="majorBidi"/>
          <w:spacing w:val="-2"/>
          <w:sz w:val="30"/>
          <w:szCs w:val="30"/>
          <w:cs/>
        </w:rPr>
        <w:br w:type="page"/>
      </w:r>
    </w:p>
    <w:p w14:paraId="6220B5D1" w14:textId="2EDBB547" w:rsidR="00EF7EEC" w:rsidRPr="009076CA" w:rsidRDefault="00EF7EEC" w:rsidP="00EF7EEC">
      <w:pPr>
        <w:pStyle w:val="Bo-Blankline"/>
        <w:ind w:left="90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9076CA">
        <w:rPr>
          <w:rFonts w:asciiTheme="majorBidi" w:hAnsiTheme="majorBidi"/>
          <w:spacing w:val="-2"/>
          <w:sz w:val="30"/>
          <w:szCs w:val="30"/>
          <w:cs/>
        </w:rPr>
        <w:lastRenderedPageBreak/>
        <w:t xml:space="preserve">ทั้งนี้ กรณีการประสานงานมวลชน ภาคประชาชน ภาคประชาสังคมในพื้นที่ </w:t>
      </w:r>
      <w:r w:rsidRPr="009076CA">
        <w:rPr>
          <w:rFonts w:asciiTheme="majorBidi" w:hAnsiTheme="majorBidi"/>
          <w:spacing w:val="-2"/>
          <w:sz w:val="30"/>
          <w:szCs w:val="30"/>
          <w:lang w:val="en-US"/>
        </w:rPr>
        <w:t>3</w:t>
      </w:r>
      <w:r w:rsidRPr="009076CA">
        <w:rPr>
          <w:rFonts w:asciiTheme="majorBidi" w:hAnsiTheme="majorBidi"/>
          <w:spacing w:val="-2"/>
          <w:sz w:val="30"/>
          <w:szCs w:val="30"/>
          <w:cs/>
        </w:rPr>
        <w:t xml:space="preserve"> ตำบล ของอำเภอ จะนะ จังหวัดสงขลา ขอให้บริษัทประสานงานและทำงานอย่างใกล้ชิดร่วมกับคณะทำงานตามที่ ศอ.บต. จัดตั้งตามข้อเสนอของประชาชนในพื้นที่เพื่อรองรับกระบวนการทำงานของภาคเอกชนผ่านพลังภาคประชาชน เพื่อให้การทำงานมีความเป็นเอกภาพ เกิดประโยชน์ต่อการพัฒนาพื้นที่และการพัฒนาประชาชนอย่างแท้จริงและเป็นไปตามเป้าหมายของโครงการที่ต้องการให้อำเภอจะนะ จังหวัดสงขลา เป็นพื้นที่เศรษฐกิจเฉพาะที่มีความสมบูรณ์ ครบวงจรและเป็นกลไกสำคัญขับเคลื่อนการพัฒนาเศรษฐกิจทั้งระบบครบวงจรของอนุภูมิภาคใต้ตอนล่าง ที่สามารถเชื่อมโยงไปยังพื้นที่จังหวัดชายแดนภาคใต้ และภูมิภาคอื่น ๆ ของประเทศไทยและประเทศเพื่อนบ้าน รวมทั้งยังเชื่อมโยงการพัฒนาเศรษฐกิจไปยังประเทศอื่น ๆ ทั่วโลก อันจะทำให้จังหวัดชายแดนภาคใต้มีพื้นที่ปลอดภัยมากขึ้น ซึ่งจะเป็นส่วนสำคัญของการสนับสนุนการแก้ไขปัญหาความไม่สงบในจังหวัดชายแดนภาคใต้ สามารถรองรับการพัฒนาเศรษฐกิจและสังคมในระยะยาวต่อไปได้ เช่นเดียวกับภูมิภาคอื่น ๆ ของประเทศไทยต่อไป และขอให้บริษัทดำเนินการในส่วนที่เกี่ยวข้อง</w:t>
      </w:r>
      <w:r w:rsidRPr="009076CA">
        <w:rPr>
          <w:rFonts w:asciiTheme="majorBidi" w:hAnsiTheme="majorBidi"/>
          <w:spacing w:val="2"/>
          <w:sz w:val="30"/>
          <w:szCs w:val="30"/>
          <w:cs/>
        </w:rPr>
        <w:t>ให้เป็นไปตามแนวทางตามกฏหมาย มติคณะรัฐมนตรี ระเบียบ คำสั่ง แนวทางปฏิบัติของส่วนราชการอย่างเคร่งครัดด้วย</w:t>
      </w:r>
    </w:p>
    <w:p w14:paraId="1BEC0DD0" w14:textId="77777777" w:rsidR="00EF7EEC" w:rsidRPr="00B513A8" w:rsidRDefault="00EF7EEC" w:rsidP="00B513A8">
      <w:pPr>
        <w:pStyle w:val="Caption"/>
        <w:numPr>
          <w:ilvl w:val="0"/>
          <w:numId w:val="0"/>
        </w:numPr>
        <w:ind w:left="900" w:hanging="360"/>
        <w:rPr>
          <w:b w:val="0"/>
          <w:bCs w:val="0"/>
          <w:sz w:val="20"/>
          <w:szCs w:val="20"/>
          <w:cs/>
        </w:rPr>
      </w:pPr>
    </w:p>
    <w:p w14:paraId="49DA93D8" w14:textId="77777777" w:rsidR="00EF7EEC" w:rsidRPr="009076CA" w:rsidRDefault="00EF7EEC" w:rsidP="00EF7EEC">
      <w:pPr>
        <w:ind w:left="90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9076CA">
        <w:rPr>
          <w:rFonts w:asciiTheme="majorBidi" w:hAnsiTheme="majorBidi"/>
          <w:spacing w:val="-2"/>
          <w:sz w:val="30"/>
          <w:szCs w:val="30"/>
          <w:cs/>
        </w:rPr>
        <w:t xml:space="preserve">เมื่อวันที่ </w:t>
      </w:r>
      <w:r w:rsidRPr="009076CA">
        <w:rPr>
          <w:rFonts w:asciiTheme="majorBidi" w:hAnsiTheme="majorBidi"/>
          <w:spacing w:val="-2"/>
          <w:sz w:val="30"/>
          <w:szCs w:val="30"/>
        </w:rPr>
        <w:t>25</w:t>
      </w:r>
      <w:r w:rsidRPr="009076CA">
        <w:rPr>
          <w:rFonts w:asciiTheme="majorBidi" w:hAnsiTheme="majorBidi"/>
          <w:spacing w:val="-2"/>
          <w:sz w:val="30"/>
          <w:szCs w:val="30"/>
          <w:cs/>
        </w:rPr>
        <w:t xml:space="preserve"> มกราคม </w:t>
      </w:r>
      <w:r w:rsidRPr="009076CA">
        <w:rPr>
          <w:rFonts w:asciiTheme="majorBidi" w:hAnsiTheme="majorBidi"/>
          <w:spacing w:val="-2"/>
          <w:sz w:val="30"/>
          <w:szCs w:val="30"/>
        </w:rPr>
        <w:t>2564</w:t>
      </w:r>
      <w:r w:rsidRPr="009076CA">
        <w:rPr>
          <w:rFonts w:asciiTheme="majorBidi" w:hAnsiTheme="majorBidi"/>
          <w:spacing w:val="-2"/>
          <w:sz w:val="30"/>
          <w:szCs w:val="30"/>
          <w:cs/>
        </w:rPr>
        <w:t xml:space="preserve"> องค์การบริหารส่วนจังหวัดสงขลา ได้ประกาศให้บริษัทเป็นผู้ชนะการเสนอราคา จัดหาเอกชนร่วมลงทุนก่อสร้างและบริหารจัดการระบบกำจัดขยะมูลฝอย องค์การบริหารส่วนจังหวัดสงขลา โดยวิธีการประกวดราคา ได้รับผลตอบแทนในรูปค่ากำจัดขยะมูลฝอย </w:t>
      </w:r>
      <w:r w:rsidRPr="009076CA">
        <w:rPr>
          <w:rFonts w:asciiTheme="majorBidi" w:hAnsiTheme="majorBidi"/>
          <w:spacing w:val="-2"/>
          <w:sz w:val="30"/>
          <w:szCs w:val="30"/>
        </w:rPr>
        <w:t>400</w:t>
      </w:r>
      <w:r w:rsidRPr="009076CA">
        <w:rPr>
          <w:rFonts w:asciiTheme="majorBidi" w:hAnsiTheme="majorBidi"/>
          <w:spacing w:val="-2"/>
          <w:sz w:val="30"/>
          <w:szCs w:val="30"/>
          <w:cs/>
        </w:rPr>
        <w:t xml:space="preserve"> บาทต่อตัน (ปรับขึ้นร้อยละ </w:t>
      </w:r>
      <w:r w:rsidRPr="009076CA">
        <w:rPr>
          <w:rFonts w:asciiTheme="majorBidi" w:hAnsiTheme="majorBidi"/>
          <w:spacing w:val="-2"/>
          <w:sz w:val="30"/>
          <w:szCs w:val="30"/>
        </w:rPr>
        <w:t>10</w:t>
      </w:r>
      <w:r w:rsidRPr="009076CA">
        <w:rPr>
          <w:rFonts w:asciiTheme="majorBidi" w:hAnsiTheme="majorBidi"/>
          <w:spacing w:val="-2"/>
          <w:sz w:val="30"/>
          <w:szCs w:val="30"/>
          <w:cs/>
        </w:rPr>
        <w:t xml:space="preserve"> ทุก ๆ </w:t>
      </w:r>
      <w:r w:rsidRPr="009076CA">
        <w:rPr>
          <w:rFonts w:asciiTheme="majorBidi" w:hAnsiTheme="majorBidi"/>
          <w:spacing w:val="-2"/>
          <w:sz w:val="30"/>
          <w:szCs w:val="30"/>
        </w:rPr>
        <w:t>3</w:t>
      </w:r>
      <w:r w:rsidRPr="009076CA">
        <w:rPr>
          <w:rFonts w:asciiTheme="majorBidi" w:hAnsiTheme="majorBidi"/>
          <w:spacing w:val="-2"/>
          <w:sz w:val="30"/>
          <w:szCs w:val="30"/>
          <w:cs/>
        </w:rPr>
        <w:t xml:space="preserve"> ปี) และได้รับรายได้จากค่าขายไฟฟ้าจากการกำจัดขยะมูลฝอยตามสัญญาซื้อขายไฟฟ้า </w:t>
      </w:r>
      <w:r w:rsidRPr="009076CA">
        <w:rPr>
          <w:rFonts w:asciiTheme="majorBidi" w:hAnsiTheme="majorBidi"/>
          <w:spacing w:val="-2"/>
          <w:sz w:val="30"/>
          <w:szCs w:val="30"/>
        </w:rPr>
        <w:t>7.92</w:t>
      </w:r>
      <w:r w:rsidRPr="009076CA">
        <w:rPr>
          <w:rFonts w:asciiTheme="majorBidi" w:hAnsiTheme="majorBidi"/>
          <w:spacing w:val="-2"/>
          <w:sz w:val="30"/>
          <w:szCs w:val="30"/>
          <w:cs/>
        </w:rPr>
        <w:t xml:space="preserve"> เมกะวัตต์ </w:t>
      </w:r>
      <w:r w:rsidRPr="009076CA">
        <w:rPr>
          <w:rFonts w:asciiTheme="majorBidi" w:hAnsiTheme="majorBidi"/>
          <w:spacing w:val="-2"/>
          <w:sz w:val="30"/>
          <w:szCs w:val="30"/>
        </w:rPr>
        <w:br/>
      </w:r>
      <w:r w:rsidRPr="009076CA">
        <w:rPr>
          <w:rFonts w:asciiTheme="majorBidi" w:hAnsiTheme="majorBidi"/>
          <w:spacing w:val="-2"/>
          <w:sz w:val="30"/>
          <w:szCs w:val="30"/>
          <w:cs/>
        </w:rPr>
        <w:t xml:space="preserve">เป็นระยะเวลา </w:t>
      </w:r>
      <w:r w:rsidRPr="009076CA">
        <w:rPr>
          <w:rFonts w:asciiTheme="majorBidi" w:hAnsiTheme="majorBidi"/>
          <w:spacing w:val="-2"/>
          <w:sz w:val="30"/>
          <w:szCs w:val="30"/>
        </w:rPr>
        <w:t>20</w:t>
      </w:r>
      <w:r w:rsidRPr="009076CA">
        <w:rPr>
          <w:rFonts w:asciiTheme="majorBidi" w:hAnsiTheme="majorBidi"/>
          <w:spacing w:val="-2"/>
          <w:sz w:val="30"/>
          <w:szCs w:val="30"/>
          <w:cs/>
        </w:rPr>
        <w:t xml:space="preserve"> ปี ในอัตรา</w:t>
      </w:r>
      <w:r w:rsidRPr="009076CA">
        <w:rPr>
          <w:rFonts w:asciiTheme="majorBidi" w:hAnsiTheme="majorBidi"/>
          <w:spacing w:val="-2"/>
          <w:sz w:val="30"/>
          <w:szCs w:val="30"/>
        </w:rPr>
        <w:t xml:space="preserve"> 5.78</w:t>
      </w:r>
      <w:r w:rsidRPr="009076CA">
        <w:rPr>
          <w:rFonts w:asciiTheme="majorBidi" w:hAnsiTheme="majorBidi"/>
          <w:spacing w:val="-2"/>
          <w:sz w:val="30"/>
          <w:szCs w:val="30"/>
          <w:cs/>
        </w:rPr>
        <w:t xml:space="preserve"> บาทต่อหน่วย สำหรับ </w:t>
      </w:r>
      <w:r w:rsidRPr="009076CA">
        <w:rPr>
          <w:rFonts w:asciiTheme="majorBidi" w:hAnsiTheme="majorBidi"/>
          <w:spacing w:val="-2"/>
          <w:sz w:val="30"/>
          <w:szCs w:val="30"/>
        </w:rPr>
        <w:t>8</w:t>
      </w:r>
      <w:r w:rsidRPr="009076CA">
        <w:rPr>
          <w:rFonts w:asciiTheme="majorBidi" w:hAnsiTheme="majorBidi"/>
          <w:spacing w:val="-2"/>
          <w:sz w:val="30"/>
          <w:szCs w:val="30"/>
          <w:cs/>
        </w:rPr>
        <w:t xml:space="preserve"> ปีแรก และ </w:t>
      </w:r>
      <w:r w:rsidRPr="009076CA">
        <w:rPr>
          <w:rFonts w:asciiTheme="majorBidi" w:hAnsiTheme="majorBidi"/>
          <w:spacing w:val="-2"/>
          <w:sz w:val="30"/>
          <w:szCs w:val="30"/>
        </w:rPr>
        <w:t xml:space="preserve">5.08 </w:t>
      </w:r>
      <w:r w:rsidRPr="009076CA">
        <w:rPr>
          <w:rFonts w:asciiTheme="majorBidi" w:hAnsiTheme="majorBidi"/>
          <w:spacing w:val="-2"/>
          <w:sz w:val="30"/>
          <w:szCs w:val="30"/>
          <w:cs/>
        </w:rPr>
        <w:t xml:space="preserve">บาทต่อหน่วย สำหรับ </w:t>
      </w:r>
      <w:r w:rsidRPr="009076CA">
        <w:rPr>
          <w:rFonts w:asciiTheme="majorBidi" w:hAnsiTheme="majorBidi"/>
          <w:spacing w:val="-2"/>
          <w:sz w:val="30"/>
          <w:szCs w:val="30"/>
        </w:rPr>
        <w:t>12</w:t>
      </w:r>
      <w:r w:rsidRPr="009076CA">
        <w:rPr>
          <w:rFonts w:asciiTheme="majorBidi" w:hAnsiTheme="majorBidi"/>
          <w:spacing w:val="-2"/>
          <w:sz w:val="30"/>
          <w:szCs w:val="30"/>
          <w:cs/>
        </w:rPr>
        <w:t xml:space="preserve"> ปีถัดไป</w:t>
      </w:r>
    </w:p>
    <w:p w14:paraId="6166908C" w14:textId="77777777" w:rsidR="00EF7EEC" w:rsidRPr="00B513A8" w:rsidRDefault="00EF7EEC" w:rsidP="00B513A8">
      <w:pPr>
        <w:pStyle w:val="Bo-Blankline"/>
        <w:ind w:left="900"/>
        <w:jc w:val="thaiDistribute"/>
      </w:pPr>
    </w:p>
    <w:p w14:paraId="36C424D9" w14:textId="77777777" w:rsidR="00EF7EEC" w:rsidRPr="009076CA" w:rsidRDefault="00EF7EEC" w:rsidP="00EF7EEC">
      <w:pPr>
        <w:ind w:left="900"/>
        <w:jc w:val="thaiDistribute"/>
        <w:rPr>
          <w:sz w:val="30"/>
          <w:szCs w:val="30"/>
        </w:rPr>
      </w:pPr>
      <w:r w:rsidRPr="009076CA">
        <w:rPr>
          <w:rFonts w:asciiTheme="majorBidi" w:hAnsiTheme="majorBidi" w:hint="cs"/>
          <w:spacing w:val="-2"/>
          <w:sz w:val="30"/>
          <w:szCs w:val="30"/>
          <w:cs/>
        </w:rPr>
        <w:t>ต่อมาเมื่อวันที่</w:t>
      </w:r>
      <w:r w:rsidRPr="009076CA">
        <w:rPr>
          <w:rFonts w:asciiTheme="majorBidi" w:hAnsiTheme="majorBidi"/>
          <w:spacing w:val="-2"/>
          <w:sz w:val="30"/>
          <w:szCs w:val="30"/>
          <w:lang w:val="en-US"/>
        </w:rPr>
        <w:t xml:space="preserve"> 29 </w:t>
      </w:r>
      <w:r w:rsidRPr="009076CA">
        <w:rPr>
          <w:rFonts w:asciiTheme="majorBidi" w:hAnsiTheme="majorBidi" w:hint="cs"/>
          <w:spacing w:val="-2"/>
          <w:sz w:val="30"/>
          <w:szCs w:val="30"/>
          <w:cs/>
          <w:lang w:val="en-US"/>
        </w:rPr>
        <w:t xml:space="preserve">กันยายน </w:t>
      </w:r>
      <w:r w:rsidRPr="009076CA">
        <w:rPr>
          <w:rFonts w:asciiTheme="majorBidi" w:hAnsiTheme="majorBidi"/>
          <w:spacing w:val="-2"/>
          <w:sz w:val="30"/>
          <w:szCs w:val="30"/>
          <w:lang w:val="en-US"/>
        </w:rPr>
        <w:t xml:space="preserve">2564 </w:t>
      </w:r>
      <w:r w:rsidRPr="009076CA">
        <w:rPr>
          <w:rFonts w:asciiTheme="majorBidi" w:hAnsiTheme="majorBidi" w:hint="cs"/>
          <w:spacing w:val="-2"/>
          <w:sz w:val="30"/>
          <w:szCs w:val="30"/>
          <w:cs/>
          <w:lang w:val="en-US"/>
        </w:rPr>
        <w:t>บริษัท ได้ลงนามในสัญญาให้เอกชนลงทุนก่อสร้างและบริหารจัดการขยะ</w:t>
      </w:r>
      <w:r w:rsidRPr="009076CA">
        <w:rPr>
          <w:rFonts w:asciiTheme="majorBidi" w:hAnsiTheme="majorBidi"/>
          <w:spacing w:val="-2"/>
          <w:sz w:val="30"/>
          <w:szCs w:val="30"/>
          <w:lang w:val="en-US"/>
        </w:rPr>
        <w:br/>
      </w:r>
      <w:r w:rsidRPr="009076CA">
        <w:rPr>
          <w:rFonts w:asciiTheme="majorBidi" w:hAnsiTheme="majorBidi" w:hint="cs"/>
          <w:spacing w:val="-2"/>
          <w:sz w:val="30"/>
          <w:szCs w:val="30"/>
          <w:cs/>
          <w:lang w:val="en-US"/>
        </w:rPr>
        <w:t>มูลฝอยกับองค์การบริหารส่วนจังหวัดสงขลา</w:t>
      </w:r>
    </w:p>
    <w:p w14:paraId="1DC67871" w14:textId="77777777" w:rsidR="00EF7EEC" w:rsidRPr="00B513A8" w:rsidRDefault="00EF7EEC" w:rsidP="00B513A8">
      <w:pPr>
        <w:pStyle w:val="Caption"/>
        <w:numPr>
          <w:ilvl w:val="0"/>
          <w:numId w:val="0"/>
        </w:numPr>
        <w:ind w:left="900" w:hanging="360"/>
        <w:rPr>
          <w:b w:val="0"/>
          <w:bCs w:val="0"/>
          <w:sz w:val="20"/>
          <w:szCs w:val="20"/>
        </w:rPr>
      </w:pPr>
    </w:p>
    <w:p w14:paraId="62075832" w14:textId="77777777" w:rsidR="00EF7EEC" w:rsidRPr="009076CA" w:rsidRDefault="00EF7EEC" w:rsidP="00EF7EEC">
      <w:pPr>
        <w:pStyle w:val="Bo-Blankline"/>
        <w:numPr>
          <w:ilvl w:val="0"/>
          <w:numId w:val="23"/>
        </w:numPr>
        <w:ind w:left="900"/>
        <w:jc w:val="thaiDistribute"/>
        <w:rPr>
          <w:sz w:val="30"/>
          <w:szCs w:val="30"/>
        </w:rPr>
      </w:pPr>
      <w:r w:rsidRPr="009076CA">
        <w:rPr>
          <w:rFonts w:asciiTheme="majorBidi" w:hAnsiTheme="majorBidi"/>
          <w:spacing w:val="-2"/>
          <w:sz w:val="30"/>
          <w:szCs w:val="30"/>
          <w:cs/>
        </w:rPr>
        <w:t>บริษัทเป็นผู้ผลิตไฟฟ้าจากเชื้อเพลิงขยะ ซึ่งเป็นพลังงานสะอาดสีเขียว (คลีนและกรีน เอ็นเนอยี่) โดยเปลี่ยน</w:t>
      </w:r>
      <w:r w:rsidRPr="009076CA">
        <w:rPr>
          <w:rFonts w:asciiTheme="majorBidi" w:hAnsiTheme="majorBidi"/>
          <w:spacing w:val="-2"/>
          <w:sz w:val="30"/>
          <w:szCs w:val="30"/>
        </w:rPr>
        <w:br/>
      </w:r>
      <w:r w:rsidRPr="009076CA">
        <w:rPr>
          <w:sz w:val="30"/>
          <w:szCs w:val="30"/>
          <w:cs/>
        </w:rPr>
        <w:t>ขยะมูลฝอยชุมชนเป็นเชื้อเพลิง ได้เข้าร่วมโครงการลดก๊าซเรือนกระจกภาคสมัครใจตามมาตรฐานประเทศไทย โครงการประเภทการจัดการของเสีย (</w:t>
      </w:r>
      <w:r w:rsidRPr="009076CA">
        <w:rPr>
          <w:sz w:val="30"/>
          <w:szCs w:val="30"/>
        </w:rPr>
        <w:t xml:space="preserve">T-VER) </w:t>
      </w:r>
      <w:r w:rsidRPr="009076CA">
        <w:rPr>
          <w:sz w:val="30"/>
          <w:szCs w:val="30"/>
          <w:cs/>
        </w:rPr>
        <w:t xml:space="preserve">กับองค์การบริหารจัดการก๊าซเรือนกระจก (อบก.) </w:t>
      </w:r>
    </w:p>
    <w:p w14:paraId="4ECF6B80" w14:textId="77777777" w:rsidR="00EF7EEC" w:rsidRPr="00B513A8" w:rsidRDefault="00EF7EEC" w:rsidP="00B513A8">
      <w:pPr>
        <w:pStyle w:val="Caption"/>
        <w:numPr>
          <w:ilvl w:val="0"/>
          <w:numId w:val="0"/>
        </w:numPr>
        <w:ind w:left="900" w:hanging="360"/>
        <w:rPr>
          <w:b w:val="0"/>
          <w:bCs w:val="0"/>
          <w:sz w:val="20"/>
          <w:szCs w:val="20"/>
        </w:rPr>
      </w:pPr>
    </w:p>
    <w:p w14:paraId="065BF894" w14:textId="2CF3B55B" w:rsidR="00EF7EEC" w:rsidRDefault="00EF7EEC" w:rsidP="00EF7EEC">
      <w:pPr>
        <w:pStyle w:val="Bo-Blankline"/>
        <w:ind w:left="900"/>
        <w:jc w:val="thaiDistribute"/>
        <w:rPr>
          <w:sz w:val="30"/>
          <w:szCs w:val="30"/>
        </w:rPr>
      </w:pPr>
      <w:r w:rsidRPr="009076CA">
        <w:rPr>
          <w:sz w:val="30"/>
          <w:szCs w:val="30"/>
          <w:cs/>
        </w:rPr>
        <w:t xml:space="preserve">ณ สิ้นปี </w:t>
      </w:r>
      <w:r w:rsidRPr="009076CA">
        <w:rPr>
          <w:sz w:val="30"/>
          <w:szCs w:val="30"/>
        </w:rPr>
        <w:t>2564</w:t>
      </w:r>
      <w:r w:rsidRPr="009076CA">
        <w:rPr>
          <w:sz w:val="30"/>
          <w:szCs w:val="30"/>
          <w:cs/>
        </w:rPr>
        <w:t xml:space="preserve"> บริษัทได้รับการขึ้นทะเบียนจาก อบก. รับรองปริมาณก๊าซเรือนกระจกที่ลดลง (คาร์บอนเครดิต) จากโครงการดังกล่าว จำนวน </w:t>
      </w:r>
      <w:r w:rsidRPr="009076CA">
        <w:rPr>
          <w:sz w:val="30"/>
          <w:szCs w:val="30"/>
        </w:rPr>
        <w:t>82</w:t>
      </w:r>
      <w:r w:rsidRPr="009076CA">
        <w:rPr>
          <w:sz w:val="30"/>
          <w:szCs w:val="30"/>
          <w:cs/>
        </w:rPr>
        <w:t>,</w:t>
      </w:r>
      <w:r w:rsidRPr="009076CA">
        <w:rPr>
          <w:sz w:val="30"/>
          <w:szCs w:val="30"/>
        </w:rPr>
        <w:t>056</w:t>
      </w:r>
      <w:r w:rsidRPr="009076CA">
        <w:rPr>
          <w:sz w:val="30"/>
          <w:szCs w:val="30"/>
          <w:cs/>
        </w:rPr>
        <w:t xml:space="preserve"> ตันคาร์บอนไดออกไซด์เทียบเท่า และภายหลังการขายคาร์บอนเครดิตจำนวน </w:t>
      </w:r>
      <w:r w:rsidRPr="009076CA">
        <w:rPr>
          <w:sz w:val="30"/>
          <w:szCs w:val="30"/>
        </w:rPr>
        <w:t>34,690</w:t>
      </w:r>
      <w:r w:rsidRPr="009076CA">
        <w:rPr>
          <w:sz w:val="30"/>
          <w:szCs w:val="30"/>
          <w:cs/>
        </w:rPr>
        <w:t xml:space="preserve"> ตันคาร์บอนไดออกไซด์เทียบเท่า</w:t>
      </w:r>
      <w:r w:rsidRPr="009076CA">
        <w:rPr>
          <w:sz w:val="30"/>
          <w:szCs w:val="30"/>
        </w:rPr>
        <w:t xml:space="preserve"> </w:t>
      </w:r>
      <w:r w:rsidRPr="009076CA">
        <w:rPr>
          <w:rFonts w:hint="cs"/>
          <w:sz w:val="30"/>
          <w:szCs w:val="30"/>
          <w:cs/>
        </w:rPr>
        <w:t>บริษัท</w:t>
      </w:r>
      <w:r w:rsidRPr="009076CA">
        <w:rPr>
          <w:sz w:val="30"/>
          <w:szCs w:val="30"/>
          <w:cs/>
        </w:rPr>
        <w:t xml:space="preserve">มีจำนวนคาร์บอนเครดิตคงเหลือ </w:t>
      </w:r>
      <w:r w:rsidRPr="009076CA">
        <w:rPr>
          <w:sz w:val="30"/>
          <w:szCs w:val="30"/>
          <w:lang w:val="en-US"/>
        </w:rPr>
        <w:t>47,366</w:t>
      </w:r>
      <w:r w:rsidRPr="009076CA">
        <w:rPr>
          <w:sz w:val="30"/>
          <w:szCs w:val="30"/>
          <w:cs/>
        </w:rPr>
        <w:t xml:space="preserve"> ตันคาร์บอนไดออกไซด์เทียบเท่า</w:t>
      </w:r>
    </w:p>
    <w:p w14:paraId="1C81312A" w14:textId="52D458BF" w:rsidR="00B86F2D" w:rsidRPr="0016030E" w:rsidRDefault="00B86F2D" w:rsidP="0016030E">
      <w:pPr>
        <w:pStyle w:val="Bo-Blankline"/>
        <w:jc w:val="thaiDistribute"/>
      </w:pPr>
    </w:p>
    <w:p w14:paraId="115BE889" w14:textId="2D75D52F" w:rsidR="00B513A8" w:rsidRDefault="00B513A8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14:paraId="3BC928FF" w14:textId="77777777" w:rsidR="008C6527" w:rsidRPr="0024468A" w:rsidRDefault="008C6527" w:rsidP="008C6527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bookmarkStart w:id="3" w:name="_Hlk117777542"/>
      <w:r w:rsidRPr="0024468A">
        <w:rPr>
          <w:rFonts w:asciiTheme="majorBidi" w:hAnsiTheme="majorBidi" w:cstheme="majorBidi" w:hint="cs"/>
          <w:sz w:val="30"/>
          <w:szCs w:val="30"/>
          <w:cs/>
        </w:rPr>
        <w:lastRenderedPageBreak/>
        <w:t>ต่อมาเมื่อวันที่</w:t>
      </w:r>
      <w:r w:rsidRPr="0024468A">
        <w:rPr>
          <w:rFonts w:asciiTheme="majorBidi" w:hAnsiTheme="majorBidi" w:cstheme="majorBidi"/>
          <w:sz w:val="30"/>
          <w:szCs w:val="30"/>
        </w:rPr>
        <w:t xml:space="preserve"> 24</w:t>
      </w:r>
      <w:r w:rsidRPr="0024468A">
        <w:rPr>
          <w:rFonts w:asciiTheme="majorBidi" w:hAnsiTheme="majorBidi" w:cstheme="majorBidi" w:hint="cs"/>
          <w:sz w:val="30"/>
          <w:szCs w:val="30"/>
          <w:cs/>
        </w:rPr>
        <w:t xml:space="preserve"> พฤษภาคม </w:t>
      </w:r>
      <w:r w:rsidRPr="0024468A">
        <w:rPr>
          <w:rFonts w:asciiTheme="majorBidi" w:hAnsiTheme="majorBidi" w:cstheme="majorBidi"/>
          <w:sz w:val="30"/>
          <w:szCs w:val="30"/>
        </w:rPr>
        <w:t xml:space="preserve">2565 </w:t>
      </w:r>
      <w:r w:rsidRPr="0024468A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บริษัทได้รับการขึ้นทะเบียนจาก อบก. รับรองปริมาณก๊าซเรือนกระจกที่ลดลง (คาร์บอนเครดิต) </w:t>
      </w:r>
      <w:r w:rsidRPr="0024468A">
        <w:rPr>
          <w:rFonts w:asciiTheme="majorBidi" w:hAnsiTheme="majorBidi" w:cstheme="majorBidi"/>
          <w:sz w:val="30"/>
          <w:szCs w:val="30"/>
          <w:cs/>
        </w:rPr>
        <w:t xml:space="preserve">สำหรับช่วงระยะเวลาวันที่ </w:t>
      </w:r>
      <w:r w:rsidRPr="0024468A">
        <w:rPr>
          <w:rFonts w:asciiTheme="majorBidi" w:hAnsiTheme="majorBidi" w:cstheme="majorBidi"/>
          <w:sz w:val="30"/>
          <w:szCs w:val="30"/>
        </w:rPr>
        <w:t>1</w:t>
      </w:r>
      <w:r w:rsidRPr="0024468A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24468A">
        <w:rPr>
          <w:rFonts w:asciiTheme="majorBidi" w:hAnsiTheme="majorBidi" w:cstheme="majorBidi"/>
          <w:sz w:val="30"/>
          <w:szCs w:val="30"/>
        </w:rPr>
        <w:t>2560</w:t>
      </w:r>
      <w:r w:rsidRPr="0024468A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Pr="0024468A">
        <w:rPr>
          <w:rFonts w:asciiTheme="majorBidi" w:hAnsiTheme="majorBidi" w:cstheme="majorBidi"/>
          <w:sz w:val="30"/>
          <w:szCs w:val="30"/>
        </w:rPr>
        <w:t>31</w:t>
      </w:r>
      <w:r w:rsidRPr="0024468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24468A">
        <w:rPr>
          <w:rFonts w:asciiTheme="majorBidi" w:hAnsiTheme="majorBidi" w:cstheme="majorBidi"/>
          <w:sz w:val="30"/>
          <w:szCs w:val="30"/>
        </w:rPr>
        <w:t xml:space="preserve">2563 </w:t>
      </w:r>
      <w:r w:rsidRPr="0024468A">
        <w:rPr>
          <w:rFonts w:asciiTheme="majorBidi" w:hAnsiTheme="majorBidi" w:cstheme="majorBidi" w:hint="cs"/>
          <w:sz w:val="30"/>
          <w:szCs w:val="30"/>
          <w:cs/>
        </w:rPr>
        <w:t>เพิ่มขึ้นจำนวน</w:t>
      </w:r>
      <w:r w:rsidRPr="0024468A">
        <w:rPr>
          <w:rFonts w:asciiTheme="majorBidi" w:hAnsiTheme="majorBidi" w:cstheme="majorBidi"/>
          <w:sz w:val="30"/>
          <w:szCs w:val="30"/>
        </w:rPr>
        <w:t xml:space="preserve"> 717,931 </w:t>
      </w:r>
      <w:r w:rsidRPr="0024468A">
        <w:rPr>
          <w:rFonts w:asciiTheme="majorBidi" w:hAnsiTheme="majorBidi" w:cstheme="majorBidi" w:hint="cs"/>
          <w:sz w:val="30"/>
          <w:szCs w:val="30"/>
          <w:cs/>
        </w:rPr>
        <w:t xml:space="preserve">ตันคาร์บอนไดออกไซด์เทียบเท่า ทำให้บริษัทมีจำนวนคาร์บอนเครดิตคงเหลือ </w:t>
      </w:r>
      <w:r w:rsidRPr="0024468A">
        <w:rPr>
          <w:rFonts w:asciiTheme="majorBidi" w:hAnsiTheme="majorBidi" w:cstheme="majorBidi"/>
          <w:sz w:val="30"/>
          <w:szCs w:val="30"/>
        </w:rPr>
        <w:t xml:space="preserve">765,297 </w:t>
      </w:r>
      <w:r w:rsidRPr="0024468A">
        <w:rPr>
          <w:rFonts w:asciiTheme="majorBidi" w:hAnsiTheme="majorBidi" w:cstheme="majorBidi"/>
          <w:sz w:val="30"/>
          <w:szCs w:val="30"/>
        </w:rPr>
        <w:br/>
      </w:r>
      <w:r w:rsidRPr="0024468A">
        <w:rPr>
          <w:rFonts w:asciiTheme="majorBidi" w:hAnsiTheme="majorBidi" w:cstheme="majorBidi" w:hint="cs"/>
          <w:sz w:val="30"/>
          <w:szCs w:val="30"/>
          <w:cs/>
        </w:rPr>
        <w:t>ตันคาร์บอนไดออกไซด์เทียบเท่า</w:t>
      </w:r>
    </w:p>
    <w:bookmarkEnd w:id="3"/>
    <w:p w14:paraId="7F698EA0" w14:textId="77777777" w:rsidR="008C6527" w:rsidRPr="00571C4D" w:rsidRDefault="008C6527" w:rsidP="00EF7EEC">
      <w:pPr>
        <w:pStyle w:val="Bo-Blankline"/>
        <w:ind w:left="900"/>
        <w:jc w:val="thaiDistribute"/>
        <w:rPr>
          <w:rFonts w:asciiTheme="majorBidi" w:hAnsiTheme="majorBidi" w:cstheme="majorBidi"/>
          <w:sz w:val="16"/>
          <w:szCs w:val="16"/>
        </w:rPr>
      </w:pPr>
    </w:p>
    <w:p w14:paraId="5B73D90D" w14:textId="30297F3C" w:rsidR="00B513A8" w:rsidRDefault="00EF7EEC" w:rsidP="0024468A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076CA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9076CA">
        <w:rPr>
          <w:rFonts w:asciiTheme="majorBidi" w:hAnsiTheme="majorBidi" w:cstheme="majorBidi"/>
          <w:sz w:val="30"/>
          <w:szCs w:val="30"/>
        </w:rPr>
        <w:t>2564</w:t>
      </w:r>
      <w:r w:rsidRPr="009076CA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บริษัทได้รับขยะทุกประเภทรวมทั้งสิ้น </w:t>
      </w:r>
      <w:r w:rsidRPr="009076CA">
        <w:rPr>
          <w:rFonts w:asciiTheme="majorBidi" w:hAnsiTheme="majorBidi" w:cstheme="majorBidi"/>
          <w:sz w:val="30"/>
          <w:szCs w:val="30"/>
        </w:rPr>
        <w:t>2</w:t>
      </w:r>
      <w:r w:rsidRPr="009076CA">
        <w:rPr>
          <w:rFonts w:asciiTheme="majorBidi" w:hAnsiTheme="majorBidi" w:cstheme="majorBidi"/>
          <w:sz w:val="30"/>
          <w:szCs w:val="30"/>
          <w:cs/>
        </w:rPr>
        <w:t>.</w:t>
      </w:r>
      <w:r w:rsidRPr="009076CA">
        <w:rPr>
          <w:rFonts w:asciiTheme="majorBidi" w:hAnsiTheme="majorBidi" w:cstheme="majorBidi"/>
          <w:sz w:val="30"/>
          <w:szCs w:val="30"/>
        </w:rPr>
        <w:t>19</w:t>
      </w:r>
      <w:r w:rsidRPr="009076CA">
        <w:rPr>
          <w:rFonts w:asciiTheme="majorBidi" w:hAnsiTheme="majorBidi" w:cstheme="majorBidi"/>
          <w:sz w:val="30"/>
          <w:szCs w:val="30"/>
          <w:cs/>
        </w:rPr>
        <w:t xml:space="preserve"> ล้านตัน มาใช้เป็นเชื้อเพลิงในโรงไฟฟ้าของบริษัทและ</w:t>
      </w:r>
      <w:r w:rsidRPr="009076CA">
        <w:rPr>
          <w:rFonts w:asciiTheme="majorBidi" w:hAnsiTheme="majorBidi" w:cstheme="majorBidi"/>
          <w:spacing w:val="-4"/>
          <w:sz w:val="30"/>
          <w:szCs w:val="30"/>
          <w:cs/>
        </w:rPr>
        <w:t>ในโรงปูนซิเมนต์ของบริษัท ทีพีไอ โพลีน จำกัด (มหาชน) ซึ่งสามารถลดการปล่อยก๊าซเรือนกระจก (คาร์บอน</w:t>
      </w:r>
      <w:r w:rsidRPr="009076CA">
        <w:rPr>
          <w:rFonts w:asciiTheme="majorBidi" w:hAnsiTheme="majorBidi" w:cstheme="majorBidi"/>
          <w:spacing w:val="-4"/>
          <w:sz w:val="30"/>
          <w:szCs w:val="30"/>
        </w:rPr>
        <w:br/>
      </w:r>
      <w:r w:rsidRPr="009076CA">
        <w:rPr>
          <w:rFonts w:asciiTheme="majorBidi" w:hAnsiTheme="majorBidi" w:cstheme="majorBidi"/>
          <w:spacing w:val="-4"/>
          <w:sz w:val="30"/>
          <w:szCs w:val="30"/>
          <w:cs/>
        </w:rPr>
        <w:t>รีดักชั่น)</w:t>
      </w:r>
      <w:r w:rsidRPr="009076CA">
        <w:rPr>
          <w:rFonts w:asciiTheme="majorBidi" w:hAnsiTheme="majorBidi" w:cstheme="majorBidi"/>
          <w:sz w:val="30"/>
          <w:szCs w:val="30"/>
          <w:cs/>
        </w:rPr>
        <w:t xml:space="preserve"> จากการฝังกลบได้ประมาณ </w:t>
      </w:r>
      <w:r w:rsidRPr="009076CA">
        <w:rPr>
          <w:rFonts w:asciiTheme="majorBidi" w:hAnsiTheme="majorBidi" w:cstheme="majorBidi"/>
          <w:sz w:val="30"/>
          <w:szCs w:val="30"/>
        </w:rPr>
        <w:t>5</w:t>
      </w:r>
      <w:r w:rsidRPr="009076CA">
        <w:rPr>
          <w:rFonts w:asciiTheme="majorBidi" w:hAnsiTheme="majorBidi" w:cstheme="majorBidi"/>
          <w:sz w:val="30"/>
          <w:szCs w:val="30"/>
          <w:cs/>
        </w:rPr>
        <w:t>.</w:t>
      </w:r>
      <w:r w:rsidRPr="009076CA">
        <w:rPr>
          <w:rFonts w:asciiTheme="majorBidi" w:hAnsiTheme="majorBidi" w:cstheme="majorBidi"/>
          <w:sz w:val="30"/>
          <w:szCs w:val="30"/>
        </w:rPr>
        <w:t>08</w:t>
      </w:r>
      <w:r w:rsidRPr="009076CA">
        <w:rPr>
          <w:rFonts w:asciiTheme="majorBidi" w:hAnsiTheme="majorBidi" w:cstheme="majorBidi"/>
          <w:sz w:val="30"/>
          <w:szCs w:val="30"/>
          <w:cs/>
        </w:rPr>
        <w:t xml:space="preserve"> ล้านตันคาร์บอนไดออกไซค์เทียบเท่า โครงการใหม่นี้ บริษัทกำลังขึ้นทะเบียนกับ อบก. เพื่อรับรองปริมาณก๊าซเรือนกระจกที่ลดลง</w:t>
      </w:r>
    </w:p>
    <w:p w14:paraId="4302F41E" w14:textId="77777777" w:rsidR="00DD144B" w:rsidRPr="00571C4D" w:rsidRDefault="00DD144B" w:rsidP="0024468A">
      <w:pPr>
        <w:pStyle w:val="Bo-Blankline"/>
        <w:ind w:left="90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20490242" w14:textId="0D3B5762" w:rsidR="000D2C43" w:rsidRPr="009076CA" w:rsidRDefault="000D2C43" w:rsidP="000D2C43">
      <w:pPr>
        <w:pStyle w:val="Caption"/>
        <w:rPr>
          <w:rFonts w:asciiTheme="majorBidi" w:hAnsiTheme="majorBidi" w:cstheme="majorBidi"/>
        </w:rPr>
      </w:pPr>
      <w:r w:rsidRPr="009076CA">
        <w:rPr>
          <w:rFonts w:asciiTheme="majorBidi" w:hAnsiTheme="majorBidi" w:cstheme="majorBidi"/>
          <w:cs/>
        </w:rPr>
        <w:t>การ</w:t>
      </w:r>
      <w:r w:rsidR="008A12C4" w:rsidRPr="009076CA">
        <w:rPr>
          <w:rFonts w:asciiTheme="majorBidi" w:hAnsiTheme="majorBidi" w:cstheme="majorBidi"/>
          <w:cs/>
        </w:rPr>
        <w:t>ปรับปรุง</w:t>
      </w:r>
      <w:r w:rsidRPr="009076CA">
        <w:rPr>
          <w:rFonts w:asciiTheme="majorBidi" w:hAnsiTheme="majorBidi" w:cstheme="majorBidi"/>
          <w:cs/>
        </w:rPr>
        <w:t>รายการ</w:t>
      </w:r>
    </w:p>
    <w:p w14:paraId="2BE8543A" w14:textId="77777777" w:rsidR="000D2C43" w:rsidRPr="00571C4D" w:rsidRDefault="000D2C43" w:rsidP="00630240">
      <w:pPr>
        <w:pStyle w:val="Caption"/>
        <w:numPr>
          <w:ilvl w:val="0"/>
          <w:numId w:val="0"/>
        </w:numPr>
        <w:ind w:left="900" w:hanging="360"/>
        <w:rPr>
          <w:b w:val="0"/>
          <w:bCs w:val="0"/>
          <w:sz w:val="16"/>
          <w:szCs w:val="16"/>
        </w:rPr>
      </w:pPr>
    </w:p>
    <w:p w14:paraId="516948A7" w14:textId="65E55DF8" w:rsidR="00EE28C8" w:rsidRPr="009076CA" w:rsidRDefault="008A12C4" w:rsidP="000D2C43">
      <w:pPr>
        <w:tabs>
          <w:tab w:val="left" w:pos="720"/>
        </w:tabs>
        <w:spacing w:line="240" w:lineRule="auto"/>
        <w:ind w:left="540" w:right="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076CA">
        <w:rPr>
          <w:rFonts w:asciiTheme="majorBidi" w:hAnsiTheme="majorBidi" w:cstheme="majorBidi"/>
          <w:sz w:val="30"/>
          <w:szCs w:val="30"/>
          <w:cs/>
        </w:rPr>
        <w:t xml:space="preserve">รายการสินทรัพย์ทางการเงินหมุนเวียนอื่นที่ถูกแสดงในงบการเสดงฐานะทางการเงิน ณ วันที่ </w:t>
      </w:r>
      <w:r w:rsidR="004B6210" w:rsidRPr="009076CA">
        <w:rPr>
          <w:rFonts w:asciiTheme="majorBidi" w:hAnsiTheme="majorBidi" w:cstheme="majorBidi"/>
          <w:sz w:val="30"/>
          <w:szCs w:val="30"/>
        </w:rPr>
        <w:t>31</w:t>
      </w:r>
      <w:r w:rsidRPr="009076C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4B6210" w:rsidRPr="009076CA">
        <w:rPr>
          <w:rFonts w:asciiTheme="majorBidi" w:hAnsiTheme="majorBidi" w:cstheme="majorBidi"/>
          <w:sz w:val="30"/>
          <w:szCs w:val="30"/>
        </w:rPr>
        <w:t>2564</w:t>
      </w:r>
      <w:r w:rsidRPr="009076CA">
        <w:rPr>
          <w:rFonts w:asciiTheme="majorBidi" w:hAnsiTheme="majorBidi" w:cstheme="majorBidi"/>
          <w:sz w:val="30"/>
          <w:szCs w:val="30"/>
          <w:cs/>
        </w:rPr>
        <w:t xml:space="preserve"> บางรายการได้มีการปรับปรุงเพื่อให้สอดคล้องกับอายุคงเหลือและวัตถุประสงค์ในการถือครองรายการสินทรัพย์ทางการเงินดังกล่าว</w:t>
      </w:r>
    </w:p>
    <w:p w14:paraId="32065260" w14:textId="77777777" w:rsidR="008A12C4" w:rsidRPr="00571C4D" w:rsidRDefault="008A12C4" w:rsidP="00630240">
      <w:pPr>
        <w:pStyle w:val="Caption"/>
        <w:numPr>
          <w:ilvl w:val="0"/>
          <w:numId w:val="0"/>
        </w:numPr>
        <w:ind w:left="900" w:hanging="360"/>
        <w:rPr>
          <w:b w:val="0"/>
          <w:bCs w:val="0"/>
          <w:sz w:val="16"/>
          <w:szCs w:val="16"/>
        </w:rPr>
      </w:pP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780"/>
        <w:gridCol w:w="270"/>
        <w:gridCol w:w="1440"/>
        <w:gridCol w:w="270"/>
        <w:gridCol w:w="1710"/>
        <w:gridCol w:w="270"/>
        <w:gridCol w:w="1350"/>
      </w:tblGrid>
      <w:tr w:rsidR="00416606" w:rsidRPr="009076CA" w14:paraId="76D2F238" w14:textId="77777777" w:rsidTr="00EE28C8">
        <w:trPr>
          <w:trHeight w:val="419"/>
        </w:trPr>
        <w:tc>
          <w:tcPr>
            <w:tcW w:w="3780" w:type="dxa"/>
          </w:tcPr>
          <w:p w14:paraId="266F7412" w14:textId="77777777" w:rsidR="00416606" w:rsidRPr="009076CA" w:rsidRDefault="00416606" w:rsidP="002972BD">
            <w:pPr>
              <w:pStyle w:val="BodyText"/>
              <w:spacing w:after="0"/>
              <w:ind w:right="-405" w:firstLine="2304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C48F90" w14:textId="77777777" w:rsidR="00416606" w:rsidRPr="009076CA" w:rsidRDefault="00416606" w:rsidP="002972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5"/>
            <w:tcBorders>
              <w:top w:val="nil"/>
              <w:left w:val="nil"/>
              <w:right w:val="nil"/>
            </w:tcBorders>
          </w:tcPr>
          <w:p w14:paraId="3BC45A8F" w14:textId="03D73686" w:rsidR="00416606" w:rsidRPr="009076CA" w:rsidRDefault="00416606" w:rsidP="002972BD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6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16606" w:rsidRPr="009076CA" w14:paraId="57246309" w14:textId="77777777" w:rsidTr="00EE28C8">
        <w:trPr>
          <w:trHeight w:val="419"/>
        </w:trPr>
        <w:tc>
          <w:tcPr>
            <w:tcW w:w="3780" w:type="dxa"/>
          </w:tcPr>
          <w:p w14:paraId="15A3391F" w14:textId="77777777" w:rsidR="00416606" w:rsidRPr="009076CA" w:rsidRDefault="00416606" w:rsidP="002972BD">
            <w:pPr>
              <w:pStyle w:val="BodyText"/>
              <w:spacing w:after="0"/>
              <w:ind w:right="-405" w:firstLine="2304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D30798" w14:textId="77777777" w:rsidR="00416606" w:rsidRPr="009076CA" w:rsidRDefault="00416606" w:rsidP="002972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7D727F1" w14:textId="77777777" w:rsidR="00416606" w:rsidRPr="009076CA" w:rsidRDefault="00416606" w:rsidP="002972B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single" w:sz="4" w:space="0" w:color="auto"/>
              <w:right w:val="nil"/>
            </w:tcBorders>
          </w:tcPr>
          <w:p w14:paraId="6423F43B" w14:textId="77777777" w:rsidR="00416606" w:rsidRPr="009076CA" w:rsidRDefault="00416606" w:rsidP="002972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25D77AA" w14:textId="77777777" w:rsidR="00416606" w:rsidRPr="009076CA" w:rsidRDefault="00416606" w:rsidP="002972BD">
            <w:pPr>
              <w:pStyle w:val="BodyText"/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076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076C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left w:val="nil"/>
              <w:bottom w:val="single" w:sz="4" w:space="0" w:color="auto"/>
              <w:right w:val="nil"/>
            </w:tcBorders>
          </w:tcPr>
          <w:p w14:paraId="66C494BD" w14:textId="77777777" w:rsidR="00416606" w:rsidRPr="009076CA" w:rsidRDefault="00416606" w:rsidP="002972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E8B0AA7" w14:textId="77777777" w:rsidR="00416606" w:rsidRPr="009076CA" w:rsidRDefault="00416606" w:rsidP="002972BD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12C4" w:rsidRPr="009076CA" w14:paraId="2EE78518" w14:textId="77777777" w:rsidTr="00EE28C8">
        <w:trPr>
          <w:trHeight w:val="404"/>
        </w:trPr>
        <w:tc>
          <w:tcPr>
            <w:tcW w:w="3780" w:type="dxa"/>
          </w:tcPr>
          <w:p w14:paraId="29F83D38" w14:textId="77777777" w:rsidR="008A12C4" w:rsidRPr="009076CA" w:rsidRDefault="008A12C4" w:rsidP="008A12C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5144DE" w14:textId="77777777" w:rsidR="008A12C4" w:rsidRPr="009076CA" w:rsidRDefault="008A12C4" w:rsidP="008A12C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CBC2FA" w14:textId="5A347BC4" w:rsidR="008A12C4" w:rsidRPr="009076CA" w:rsidRDefault="008A12C4" w:rsidP="008A12C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sz w:val="30"/>
                <w:szCs w:val="30"/>
                <w:cs/>
              </w:rPr>
              <w:t>ก่อนปรับปรุง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3D1DA" w14:textId="77777777" w:rsidR="008A12C4" w:rsidRPr="009076CA" w:rsidRDefault="008A12C4" w:rsidP="008A12C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967AA7" w14:textId="197C2A85" w:rsidR="008A12C4" w:rsidRPr="009076CA" w:rsidRDefault="008A12C4" w:rsidP="008A12C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EC2611" w14:textId="77777777" w:rsidR="008A12C4" w:rsidRPr="009076CA" w:rsidRDefault="008A12C4" w:rsidP="008A12C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7D4C5E" w14:textId="507C1F27" w:rsidR="008A12C4" w:rsidRPr="009076CA" w:rsidRDefault="008A12C4" w:rsidP="008A12C4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sz w:val="30"/>
                <w:szCs w:val="30"/>
                <w:cs/>
              </w:rPr>
              <w:t>หลังปรับปรุง</w:t>
            </w:r>
          </w:p>
        </w:tc>
      </w:tr>
      <w:tr w:rsidR="00416606" w:rsidRPr="009076CA" w14:paraId="4B3BF76B" w14:textId="77777777" w:rsidTr="00EE28C8">
        <w:trPr>
          <w:trHeight w:val="404"/>
        </w:trPr>
        <w:tc>
          <w:tcPr>
            <w:tcW w:w="3780" w:type="dxa"/>
          </w:tcPr>
          <w:p w14:paraId="02E9C67C" w14:textId="77777777" w:rsidR="00416606" w:rsidRPr="009076CA" w:rsidRDefault="00416606" w:rsidP="002972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703193" w14:textId="77777777" w:rsidR="00416606" w:rsidRPr="009076CA" w:rsidRDefault="00416606" w:rsidP="002972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2ACCE4" w14:textId="77777777" w:rsidR="00416606" w:rsidRPr="009076CA" w:rsidRDefault="00416606" w:rsidP="002972B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03144D" w14:textId="77777777" w:rsidR="00416606" w:rsidRPr="009076CA" w:rsidRDefault="00416606" w:rsidP="002972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hideMark/>
          </w:tcPr>
          <w:p w14:paraId="362EC722" w14:textId="77777777" w:rsidR="00416606" w:rsidRPr="009076CA" w:rsidRDefault="00416606" w:rsidP="002972B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3B9A322D" w14:textId="77777777" w:rsidR="00416606" w:rsidRPr="009076CA" w:rsidRDefault="00416606" w:rsidP="002972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583C57C" w14:textId="77777777" w:rsidR="00416606" w:rsidRPr="009076CA" w:rsidRDefault="00416606" w:rsidP="002972BD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6606" w:rsidRPr="009076CA" w14:paraId="7EDE34EB" w14:textId="77777777" w:rsidTr="00EE28C8">
        <w:trPr>
          <w:trHeight w:val="404"/>
        </w:trPr>
        <w:tc>
          <w:tcPr>
            <w:tcW w:w="3780" w:type="dxa"/>
            <w:hideMark/>
          </w:tcPr>
          <w:p w14:paraId="568FA7C0" w14:textId="4F46D72C" w:rsidR="00416606" w:rsidRPr="009076CA" w:rsidRDefault="00416606" w:rsidP="002972BD">
            <w:pPr>
              <w:pStyle w:val="BodyText"/>
              <w:spacing w:after="0"/>
              <w:ind w:right="-405" w:hanging="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76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270" w:type="dxa"/>
          </w:tcPr>
          <w:p w14:paraId="60234F75" w14:textId="77777777" w:rsidR="00416606" w:rsidRPr="009076CA" w:rsidRDefault="00416606" w:rsidP="002972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5AC2C1F" w14:textId="77777777" w:rsidR="00416606" w:rsidRPr="009076CA" w:rsidRDefault="00416606" w:rsidP="002972B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257B53" w14:textId="77777777" w:rsidR="00416606" w:rsidRPr="009076CA" w:rsidRDefault="00416606" w:rsidP="002972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DF905BB" w14:textId="77777777" w:rsidR="00416606" w:rsidRPr="009076CA" w:rsidRDefault="00416606" w:rsidP="002972BD">
            <w:pPr>
              <w:pStyle w:val="BodyText"/>
              <w:tabs>
                <w:tab w:val="decimal" w:pos="432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5DA409" w14:textId="77777777" w:rsidR="00416606" w:rsidRPr="009076CA" w:rsidRDefault="00416606" w:rsidP="002972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6AC397" w14:textId="77777777" w:rsidR="00416606" w:rsidRPr="009076CA" w:rsidRDefault="00416606" w:rsidP="002972B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6606" w:rsidRPr="009076CA" w14:paraId="25B35733" w14:textId="77777777" w:rsidTr="00EE28C8">
        <w:trPr>
          <w:trHeight w:val="404"/>
        </w:trPr>
        <w:tc>
          <w:tcPr>
            <w:tcW w:w="3780" w:type="dxa"/>
            <w:hideMark/>
          </w:tcPr>
          <w:p w14:paraId="2DA11D00" w14:textId="2D1FCF29" w:rsidR="00416606" w:rsidRPr="009076CA" w:rsidRDefault="00416606" w:rsidP="002972BD">
            <w:pPr>
              <w:pStyle w:val="BodyText"/>
              <w:spacing w:after="0"/>
              <w:ind w:left="162" w:right="-405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18E245C5" w14:textId="77777777" w:rsidR="00416606" w:rsidRPr="009076CA" w:rsidRDefault="00416606" w:rsidP="002972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13D651B" w14:textId="7B41DE18" w:rsidR="00416606" w:rsidRPr="009076CA" w:rsidRDefault="00416606" w:rsidP="002972BD">
            <w:pPr>
              <w:tabs>
                <w:tab w:val="decimal" w:pos="1433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076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3,980,57</w:t>
            </w:r>
            <w:r w:rsidR="00026BF0" w:rsidRPr="009076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3B5C9320" w14:textId="77777777" w:rsidR="00416606" w:rsidRPr="009076CA" w:rsidRDefault="00416606" w:rsidP="002972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1ABF25A" w14:textId="02036635" w:rsidR="00416606" w:rsidRPr="009076CA" w:rsidRDefault="00416606" w:rsidP="002972BD">
            <w:pPr>
              <w:tabs>
                <w:tab w:val="decimal" w:pos="1285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sz w:val="30"/>
                <w:szCs w:val="30"/>
              </w:rPr>
              <w:t>(485,341)</w:t>
            </w:r>
          </w:p>
        </w:tc>
        <w:tc>
          <w:tcPr>
            <w:tcW w:w="270" w:type="dxa"/>
          </w:tcPr>
          <w:p w14:paraId="2C7D2350" w14:textId="77777777" w:rsidR="00416606" w:rsidRPr="009076CA" w:rsidRDefault="00416606" w:rsidP="002972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C30C16" w14:textId="26B61AB1" w:rsidR="00416606" w:rsidRPr="009076CA" w:rsidRDefault="00416606" w:rsidP="002972BD">
            <w:pPr>
              <w:tabs>
                <w:tab w:val="decimal" w:pos="154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sz w:val="30"/>
                <w:szCs w:val="30"/>
              </w:rPr>
              <w:t>3,495,237</w:t>
            </w:r>
          </w:p>
        </w:tc>
      </w:tr>
      <w:tr w:rsidR="00416606" w:rsidRPr="009076CA" w14:paraId="6B83ADF1" w14:textId="77777777" w:rsidTr="00EE28C8">
        <w:trPr>
          <w:trHeight w:val="404"/>
        </w:trPr>
        <w:tc>
          <w:tcPr>
            <w:tcW w:w="3780" w:type="dxa"/>
            <w:hideMark/>
          </w:tcPr>
          <w:p w14:paraId="63096253" w14:textId="60F0C08C" w:rsidR="00416606" w:rsidRPr="009076CA" w:rsidRDefault="00416606" w:rsidP="00EE28C8">
            <w:pPr>
              <w:pStyle w:val="BodyText"/>
              <w:spacing w:after="0"/>
              <w:ind w:right="-405" w:hanging="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70" w:type="dxa"/>
          </w:tcPr>
          <w:p w14:paraId="7A0DE962" w14:textId="77777777" w:rsidR="00416606" w:rsidRPr="009076CA" w:rsidRDefault="00416606" w:rsidP="002972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05EDD96" w14:textId="49E8E7E7" w:rsidR="00416606" w:rsidRPr="009076CA" w:rsidRDefault="00416606" w:rsidP="002972BD">
            <w:pPr>
              <w:tabs>
                <w:tab w:val="decimal" w:pos="1433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sz w:val="30"/>
                <w:szCs w:val="30"/>
              </w:rPr>
              <w:t>185,549</w:t>
            </w:r>
          </w:p>
        </w:tc>
        <w:tc>
          <w:tcPr>
            <w:tcW w:w="270" w:type="dxa"/>
          </w:tcPr>
          <w:p w14:paraId="52676DE7" w14:textId="77777777" w:rsidR="00416606" w:rsidRPr="009076CA" w:rsidRDefault="00416606" w:rsidP="002972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B18427F" w14:textId="3F02A88F" w:rsidR="00416606" w:rsidRPr="009076CA" w:rsidRDefault="00416606" w:rsidP="002972BD">
            <w:pPr>
              <w:tabs>
                <w:tab w:val="decimal" w:pos="1285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sz w:val="30"/>
                <w:szCs w:val="30"/>
              </w:rPr>
              <w:t>485,341</w:t>
            </w:r>
          </w:p>
        </w:tc>
        <w:tc>
          <w:tcPr>
            <w:tcW w:w="270" w:type="dxa"/>
          </w:tcPr>
          <w:p w14:paraId="1CBBE0A0" w14:textId="77777777" w:rsidR="00416606" w:rsidRPr="009076CA" w:rsidRDefault="00416606" w:rsidP="002972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525B41" w14:textId="76B4835D" w:rsidR="00416606" w:rsidRPr="009076CA" w:rsidRDefault="00416606" w:rsidP="002972BD">
            <w:pPr>
              <w:tabs>
                <w:tab w:val="decimal" w:pos="154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sz w:val="30"/>
                <w:szCs w:val="30"/>
              </w:rPr>
              <w:t>670,890</w:t>
            </w:r>
          </w:p>
        </w:tc>
      </w:tr>
      <w:tr w:rsidR="00416606" w:rsidRPr="009076CA" w14:paraId="12542615" w14:textId="77777777" w:rsidTr="00EE28C8">
        <w:trPr>
          <w:trHeight w:val="419"/>
        </w:trPr>
        <w:tc>
          <w:tcPr>
            <w:tcW w:w="3780" w:type="dxa"/>
          </w:tcPr>
          <w:p w14:paraId="35B4F4E1" w14:textId="77777777" w:rsidR="00416606" w:rsidRPr="009076CA" w:rsidRDefault="00416606" w:rsidP="002972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233F2A" w14:textId="77777777" w:rsidR="00416606" w:rsidRPr="009076CA" w:rsidRDefault="00416606" w:rsidP="002972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53B2FE2" w14:textId="77777777" w:rsidR="00416606" w:rsidRPr="009076CA" w:rsidRDefault="00416606" w:rsidP="002972BD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A8D43B" w14:textId="77777777" w:rsidR="00416606" w:rsidRPr="009076CA" w:rsidRDefault="00416606" w:rsidP="002972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79E2C12F" w14:textId="77777777" w:rsidR="00416606" w:rsidRPr="009076CA" w:rsidRDefault="00416606" w:rsidP="002972BD">
            <w:pPr>
              <w:pStyle w:val="BodyText"/>
              <w:spacing w:after="0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1A1B8B" w14:textId="77777777" w:rsidR="00416606" w:rsidRPr="009076CA" w:rsidRDefault="00416606" w:rsidP="002972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9F5387" w14:textId="77777777" w:rsidR="00416606" w:rsidRPr="009076CA" w:rsidRDefault="00416606" w:rsidP="002972BD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D1872E8" w14:textId="2D6C0AD7" w:rsidR="008A12C4" w:rsidRPr="00571C4D" w:rsidRDefault="008A12C4" w:rsidP="00630240">
      <w:pPr>
        <w:pStyle w:val="Caption"/>
        <w:numPr>
          <w:ilvl w:val="0"/>
          <w:numId w:val="0"/>
        </w:numPr>
        <w:ind w:left="900" w:hanging="360"/>
        <w:rPr>
          <w:b w:val="0"/>
          <w:bCs w:val="0"/>
          <w:sz w:val="16"/>
          <w:szCs w:val="16"/>
        </w:rPr>
      </w:pP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780"/>
        <w:gridCol w:w="270"/>
        <w:gridCol w:w="1440"/>
        <w:gridCol w:w="270"/>
        <w:gridCol w:w="1710"/>
        <w:gridCol w:w="270"/>
        <w:gridCol w:w="1350"/>
      </w:tblGrid>
      <w:tr w:rsidR="00416606" w:rsidRPr="009076CA" w14:paraId="355666D4" w14:textId="77777777" w:rsidTr="00EE28C8">
        <w:trPr>
          <w:trHeight w:val="419"/>
        </w:trPr>
        <w:tc>
          <w:tcPr>
            <w:tcW w:w="3780" w:type="dxa"/>
          </w:tcPr>
          <w:p w14:paraId="2690CFFA" w14:textId="590DE753" w:rsidR="00416606" w:rsidRPr="009076CA" w:rsidRDefault="00416606" w:rsidP="002972BD">
            <w:pPr>
              <w:pStyle w:val="BodyText"/>
              <w:spacing w:after="0"/>
              <w:ind w:right="-405" w:firstLine="2304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876DEF" w14:textId="77777777" w:rsidR="00416606" w:rsidRPr="009076CA" w:rsidRDefault="00416606" w:rsidP="002972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5"/>
            <w:tcBorders>
              <w:top w:val="nil"/>
              <w:left w:val="nil"/>
              <w:right w:val="nil"/>
            </w:tcBorders>
          </w:tcPr>
          <w:p w14:paraId="2D8729AC" w14:textId="3B6271DC" w:rsidR="00416606" w:rsidRPr="009076CA" w:rsidRDefault="00416606" w:rsidP="002972BD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6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4A15" w:rsidRPr="009076CA" w14:paraId="04C80F36" w14:textId="77777777" w:rsidTr="00EE28C8">
        <w:trPr>
          <w:trHeight w:val="419"/>
        </w:trPr>
        <w:tc>
          <w:tcPr>
            <w:tcW w:w="3780" w:type="dxa"/>
          </w:tcPr>
          <w:p w14:paraId="0D7C45FB" w14:textId="77777777" w:rsidR="00454A15" w:rsidRPr="009076CA" w:rsidRDefault="00454A15" w:rsidP="002972BD">
            <w:pPr>
              <w:pStyle w:val="BodyText"/>
              <w:spacing w:after="0"/>
              <w:ind w:right="-405" w:firstLine="2304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956C5F" w14:textId="77777777" w:rsidR="00454A15" w:rsidRPr="009076CA" w:rsidRDefault="00454A15" w:rsidP="002972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66B6F93" w14:textId="77777777" w:rsidR="00454A15" w:rsidRPr="009076CA" w:rsidRDefault="00454A15" w:rsidP="002972B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single" w:sz="4" w:space="0" w:color="auto"/>
              <w:right w:val="nil"/>
            </w:tcBorders>
          </w:tcPr>
          <w:p w14:paraId="22A42602" w14:textId="77777777" w:rsidR="00454A15" w:rsidRPr="009076CA" w:rsidRDefault="00454A15" w:rsidP="002972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E52D8C5" w14:textId="77777777" w:rsidR="00454A15" w:rsidRPr="009076CA" w:rsidRDefault="00454A15" w:rsidP="002972BD">
            <w:pPr>
              <w:pStyle w:val="BodyText"/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076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076C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left w:val="nil"/>
              <w:bottom w:val="single" w:sz="4" w:space="0" w:color="auto"/>
              <w:right w:val="nil"/>
            </w:tcBorders>
          </w:tcPr>
          <w:p w14:paraId="1B52C055" w14:textId="77777777" w:rsidR="00454A15" w:rsidRPr="009076CA" w:rsidRDefault="00454A15" w:rsidP="002972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50A92A49" w14:textId="77777777" w:rsidR="00454A15" w:rsidRPr="009076CA" w:rsidRDefault="00454A15" w:rsidP="002972BD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4A15" w:rsidRPr="009076CA" w14:paraId="480E469A" w14:textId="77777777" w:rsidTr="00EE28C8">
        <w:trPr>
          <w:trHeight w:val="404"/>
        </w:trPr>
        <w:tc>
          <w:tcPr>
            <w:tcW w:w="3780" w:type="dxa"/>
          </w:tcPr>
          <w:p w14:paraId="09FC322F" w14:textId="77777777" w:rsidR="00454A15" w:rsidRPr="009076CA" w:rsidRDefault="00454A15" w:rsidP="002972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1DE4F4" w14:textId="77777777" w:rsidR="00454A15" w:rsidRPr="009076CA" w:rsidRDefault="00454A15" w:rsidP="002972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4E5411A" w14:textId="70CAE0CA" w:rsidR="00454A15" w:rsidRPr="009076CA" w:rsidRDefault="008A12C4" w:rsidP="002972B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sz w:val="30"/>
                <w:szCs w:val="30"/>
                <w:cs/>
              </w:rPr>
              <w:t>ก่อนปรับปรุง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FF61D4" w14:textId="77777777" w:rsidR="00454A15" w:rsidRPr="009076CA" w:rsidRDefault="00454A15" w:rsidP="002972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58E49F" w14:textId="65E5EE7C" w:rsidR="00454A15" w:rsidRPr="009076CA" w:rsidRDefault="008A12C4" w:rsidP="002972B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47831A" w14:textId="77777777" w:rsidR="00454A15" w:rsidRPr="009076CA" w:rsidRDefault="00454A15" w:rsidP="002972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7D4009" w14:textId="4C519C17" w:rsidR="00454A15" w:rsidRPr="009076CA" w:rsidRDefault="008A12C4" w:rsidP="002972BD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sz w:val="30"/>
                <w:szCs w:val="30"/>
                <w:cs/>
              </w:rPr>
              <w:t>หลังปรับปรุง</w:t>
            </w:r>
          </w:p>
        </w:tc>
      </w:tr>
      <w:tr w:rsidR="00454A15" w:rsidRPr="009076CA" w14:paraId="516F9546" w14:textId="77777777" w:rsidTr="00EE28C8">
        <w:trPr>
          <w:trHeight w:val="404"/>
        </w:trPr>
        <w:tc>
          <w:tcPr>
            <w:tcW w:w="3780" w:type="dxa"/>
          </w:tcPr>
          <w:p w14:paraId="66B757A9" w14:textId="77777777" w:rsidR="00454A15" w:rsidRPr="009076CA" w:rsidRDefault="00454A15" w:rsidP="002972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AAE6CE" w14:textId="77777777" w:rsidR="00454A15" w:rsidRPr="009076CA" w:rsidRDefault="00454A15" w:rsidP="002972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6542B5" w14:textId="77777777" w:rsidR="00454A15" w:rsidRPr="009076CA" w:rsidRDefault="00454A15" w:rsidP="002972B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BCD35F" w14:textId="77777777" w:rsidR="00454A15" w:rsidRPr="009076CA" w:rsidRDefault="00454A15" w:rsidP="002972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hideMark/>
          </w:tcPr>
          <w:p w14:paraId="0B05D781" w14:textId="66C9C34C" w:rsidR="00454A15" w:rsidRPr="009076CA" w:rsidRDefault="00454A15" w:rsidP="002972B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630C14" w:rsidRPr="009076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9076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70" w:type="dxa"/>
          </w:tcPr>
          <w:p w14:paraId="7A292A3B" w14:textId="77777777" w:rsidR="00454A15" w:rsidRPr="009076CA" w:rsidRDefault="00454A15" w:rsidP="002972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8460662" w14:textId="77777777" w:rsidR="00454A15" w:rsidRPr="009076CA" w:rsidRDefault="00454A15" w:rsidP="002972BD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4A15" w:rsidRPr="009076CA" w14:paraId="5470FA76" w14:textId="77777777" w:rsidTr="00EE28C8">
        <w:trPr>
          <w:trHeight w:val="404"/>
        </w:trPr>
        <w:tc>
          <w:tcPr>
            <w:tcW w:w="3780" w:type="dxa"/>
            <w:hideMark/>
          </w:tcPr>
          <w:p w14:paraId="40BE76B2" w14:textId="2B135C50" w:rsidR="00454A15" w:rsidRPr="009076CA" w:rsidRDefault="00454A15" w:rsidP="002972BD">
            <w:pPr>
              <w:pStyle w:val="BodyText"/>
              <w:spacing w:after="0"/>
              <w:ind w:right="-405" w:hanging="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76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270" w:type="dxa"/>
          </w:tcPr>
          <w:p w14:paraId="65DC6374" w14:textId="77777777" w:rsidR="00454A15" w:rsidRPr="009076CA" w:rsidRDefault="00454A15" w:rsidP="002972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2E03C58" w14:textId="77777777" w:rsidR="00454A15" w:rsidRPr="009076CA" w:rsidRDefault="00454A15" w:rsidP="002972B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77E8B0" w14:textId="77777777" w:rsidR="00454A15" w:rsidRPr="009076CA" w:rsidRDefault="00454A15" w:rsidP="002972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6269748" w14:textId="77777777" w:rsidR="00454A15" w:rsidRPr="009076CA" w:rsidRDefault="00454A15" w:rsidP="002972BD">
            <w:pPr>
              <w:pStyle w:val="BodyText"/>
              <w:tabs>
                <w:tab w:val="decimal" w:pos="432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867C01" w14:textId="77777777" w:rsidR="00454A15" w:rsidRPr="009076CA" w:rsidRDefault="00454A15" w:rsidP="002972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4FD37C" w14:textId="77777777" w:rsidR="00454A15" w:rsidRPr="009076CA" w:rsidRDefault="00454A15" w:rsidP="002972B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54A15" w:rsidRPr="009076CA" w14:paraId="3C1755E0" w14:textId="77777777" w:rsidTr="00EE28C8">
        <w:trPr>
          <w:trHeight w:val="404"/>
        </w:trPr>
        <w:tc>
          <w:tcPr>
            <w:tcW w:w="3780" w:type="dxa"/>
            <w:hideMark/>
          </w:tcPr>
          <w:p w14:paraId="0D4571FA" w14:textId="0F1793F4" w:rsidR="00454A15" w:rsidRPr="009076CA" w:rsidRDefault="00454A15" w:rsidP="002972BD">
            <w:pPr>
              <w:pStyle w:val="BodyText"/>
              <w:spacing w:after="0"/>
              <w:ind w:left="162" w:right="-405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3C322B3C" w14:textId="77777777" w:rsidR="00454A15" w:rsidRPr="009076CA" w:rsidRDefault="00454A15" w:rsidP="002972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B1651A" w14:textId="7BCAE71B" w:rsidR="00454A15" w:rsidRPr="009076CA" w:rsidRDefault="00454A15" w:rsidP="002972BD">
            <w:pPr>
              <w:tabs>
                <w:tab w:val="decimal" w:pos="1433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sz w:val="30"/>
                <w:szCs w:val="30"/>
              </w:rPr>
              <w:t>3,978,578</w:t>
            </w:r>
          </w:p>
        </w:tc>
        <w:tc>
          <w:tcPr>
            <w:tcW w:w="270" w:type="dxa"/>
          </w:tcPr>
          <w:p w14:paraId="0F807B27" w14:textId="77777777" w:rsidR="00454A15" w:rsidRPr="009076CA" w:rsidRDefault="00454A15" w:rsidP="002972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F013F70" w14:textId="4230A304" w:rsidR="00454A15" w:rsidRPr="009076CA" w:rsidRDefault="00454A15" w:rsidP="002972BD">
            <w:pPr>
              <w:tabs>
                <w:tab w:val="decimal" w:pos="1285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sz w:val="30"/>
                <w:szCs w:val="30"/>
              </w:rPr>
              <w:t>(485,341)</w:t>
            </w:r>
          </w:p>
        </w:tc>
        <w:tc>
          <w:tcPr>
            <w:tcW w:w="270" w:type="dxa"/>
          </w:tcPr>
          <w:p w14:paraId="7DEB9555" w14:textId="77777777" w:rsidR="00454A15" w:rsidRPr="009076CA" w:rsidRDefault="00454A15" w:rsidP="002972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CCE26D" w14:textId="06C45C8F" w:rsidR="00454A15" w:rsidRPr="009076CA" w:rsidRDefault="00454A15" w:rsidP="002972BD">
            <w:pPr>
              <w:tabs>
                <w:tab w:val="decimal" w:pos="154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sz w:val="30"/>
                <w:szCs w:val="30"/>
              </w:rPr>
              <w:t>3,493,237</w:t>
            </w:r>
          </w:p>
        </w:tc>
      </w:tr>
      <w:tr w:rsidR="00454A15" w:rsidRPr="009076CA" w14:paraId="456E4748" w14:textId="77777777" w:rsidTr="00D5334C">
        <w:trPr>
          <w:trHeight w:val="404"/>
        </w:trPr>
        <w:tc>
          <w:tcPr>
            <w:tcW w:w="3780" w:type="dxa"/>
            <w:hideMark/>
          </w:tcPr>
          <w:p w14:paraId="318D8FAA" w14:textId="1693A9FF" w:rsidR="00454A15" w:rsidRPr="009076CA" w:rsidRDefault="00454A15" w:rsidP="00EE28C8">
            <w:pPr>
              <w:pStyle w:val="BodyText"/>
              <w:spacing w:after="0"/>
              <w:ind w:right="-405" w:hanging="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70" w:type="dxa"/>
          </w:tcPr>
          <w:p w14:paraId="1ECD2C73" w14:textId="77777777" w:rsidR="00454A15" w:rsidRPr="009076CA" w:rsidRDefault="00454A15" w:rsidP="002972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2EFA64" w14:textId="5FD6F29F" w:rsidR="00454A15" w:rsidRPr="009076CA" w:rsidRDefault="00454A15" w:rsidP="00454A15">
            <w:pPr>
              <w:tabs>
                <w:tab w:val="decimal" w:pos="1433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sz w:val="30"/>
                <w:szCs w:val="30"/>
              </w:rPr>
              <w:t>5,102</w:t>
            </w:r>
          </w:p>
        </w:tc>
        <w:tc>
          <w:tcPr>
            <w:tcW w:w="270" w:type="dxa"/>
          </w:tcPr>
          <w:p w14:paraId="65489429" w14:textId="77777777" w:rsidR="00454A15" w:rsidRPr="009076CA" w:rsidRDefault="00454A15" w:rsidP="002972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C68CDD3" w14:textId="429E68E4" w:rsidR="00454A15" w:rsidRPr="009076CA" w:rsidRDefault="00454A15" w:rsidP="002972BD">
            <w:pPr>
              <w:tabs>
                <w:tab w:val="decimal" w:pos="1285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sz w:val="30"/>
                <w:szCs w:val="30"/>
              </w:rPr>
              <w:t>485,341</w:t>
            </w:r>
          </w:p>
        </w:tc>
        <w:tc>
          <w:tcPr>
            <w:tcW w:w="270" w:type="dxa"/>
          </w:tcPr>
          <w:p w14:paraId="4BACE4D4" w14:textId="77777777" w:rsidR="00454A15" w:rsidRPr="009076CA" w:rsidRDefault="00454A15" w:rsidP="002972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D3764D" w14:textId="73B4B3A9" w:rsidR="00454A15" w:rsidRPr="009076CA" w:rsidRDefault="00454A15" w:rsidP="002972BD">
            <w:pPr>
              <w:tabs>
                <w:tab w:val="decimal" w:pos="154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sz w:val="30"/>
                <w:szCs w:val="30"/>
              </w:rPr>
              <w:t>490,443</w:t>
            </w:r>
          </w:p>
        </w:tc>
      </w:tr>
      <w:tr w:rsidR="00D5334C" w:rsidRPr="009076CA" w14:paraId="23B72F7B" w14:textId="77777777" w:rsidTr="00D5334C">
        <w:trPr>
          <w:trHeight w:val="419"/>
        </w:trPr>
        <w:tc>
          <w:tcPr>
            <w:tcW w:w="3780" w:type="dxa"/>
          </w:tcPr>
          <w:p w14:paraId="32B170CB" w14:textId="77777777" w:rsidR="00D5334C" w:rsidRPr="009076CA" w:rsidRDefault="00D5334C" w:rsidP="00D5334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40FB34" w14:textId="77777777" w:rsidR="00D5334C" w:rsidRPr="009076CA" w:rsidRDefault="00D5334C" w:rsidP="00D5334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3F1E377" w14:textId="77777777" w:rsidR="00D5334C" w:rsidRPr="009076CA" w:rsidRDefault="00D5334C" w:rsidP="00D5334C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B02373" w14:textId="77777777" w:rsidR="00D5334C" w:rsidRPr="009076CA" w:rsidRDefault="00D5334C" w:rsidP="00D5334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4D4CB6BD" w14:textId="1B07B27D" w:rsidR="00D5334C" w:rsidRPr="00D5334C" w:rsidRDefault="00D5334C" w:rsidP="00D5334C">
            <w:pPr>
              <w:pStyle w:val="BodyText"/>
              <w:spacing w:after="0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0B40D6" w14:textId="77777777" w:rsidR="00D5334C" w:rsidRPr="009076CA" w:rsidRDefault="00D5334C" w:rsidP="00D5334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C312DB" w14:textId="77777777" w:rsidR="00D5334C" w:rsidRPr="009076CA" w:rsidRDefault="00D5334C" w:rsidP="00D5334C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716FCD1" w14:textId="11922F33" w:rsidR="00DD144B" w:rsidRDefault="00DD144B" w:rsidP="00571C4D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sectPr w:rsidR="00DD144B" w:rsidSect="007D6448">
      <w:headerReference w:type="default" r:id="rId18"/>
      <w:footerReference w:type="default" r:id="rId19"/>
      <w:pgSz w:w="11909" w:h="16834" w:code="9"/>
      <w:pgMar w:top="691" w:right="1152" w:bottom="720" w:left="1166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E3DB40" w14:textId="77777777" w:rsidR="00B233BF" w:rsidRDefault="00B233BF">
      <w:r>
        <w:separator/>
      </w:r>
    </w:p>
  </w:endnote>
  <w:endnote w:type="continuationSeparator" w:id="0">
    <w:p w14:paraId="44618CAD" w14:textId="77777777" w:rsidR="00B233BF" w:rsidRDefault="00B23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C5B0A3" w14:textId="77777777" w:rsidR="0055481F" w:rsidRDefault="0055481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FFEA6D" w14:textId="0B0FF7E8" w:rsidR="00171D7E" w:rsidRPr="00FF32BF" w:rsidRDefault="00171D7E" w:rsidP="00FF32BF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 w:rsidR="00C4542A">
      <w:rPr>
        <w:rFonts w:ascii="Angsana New" w:hAnsi="Angsana New"/>
        <w:noProof/>
        <w:sz w:val="30"/>
        <w:szCs w:val="30"/>
      </w:rPr>
      <w:t>30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1531E6" w14:textId="77777777" w:rsidR="0055481F" w:rsidRDefault="0055481F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4030F" w14:textId="77777777" w:rsidR="00171D7E" w:rsidRPr="00D83821" w:rsidRDefault="00171D7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="00C4542A">
      <w:rPr>
        <w:rFonts w:asciiTheme="majorBidi" w:hAnsiTheme="majorBidi" w:cstheme="majorBidi"/>
        <w:noProof/>
        <w:sz w:val="30"/>
        <w:szCs w:val="30"/>
      </w:rPr>
      <w:t>34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CD8904" w14:textId="77777777" w:rsidR="00171D7E" w:rsidRPr="00D83821" w:rsidRDefault="00171D7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="00C4542A">
      <w:rPr>
        <w:rFonts w:asciiTheme="majorBidi" w:hAnsiTheme="majorBidi" w:cstheme="majorBidi"/>
        <w:noProof/>
        <w:sz w:val="30"/>
        <w:szCs w:val="30"/>
      </w:rPr>
      <w:t>38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40EFF4" w14:textId="77777777" w:rsidR="00171D7E" w:rsidRPr="00D83821" w:rsidRDefault="00171D7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="00C4542A">
      <w:rPr>
        <w:rFonts w:asciiTheme="majorBidi" w:hAnsiTheme="majorBidi" w:cstheme="majorBidi"/>
        <w:noProof/>
        <w:sz w:val="30"/>
        <w:szCs w:val="30"/>
      </w:rPr>
      <w:t>44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4FFCB2" w14:textId="77777777" w:rsidR="00B233BF" w:rsidRDefault="00B233BF">
      <w:r>
        <w:separator/>
      </w:r>
    </w:p>
  </w:footnote>
  <w:footnote w:type="continuationSeparator" w:id="0">
    <w:p w14:paraId="3EF3B3A4" w14:textId="77777777" w:rsidR="00B233BF" w:rsidRDefault="00B233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22F432" w14:textId="77777777" w:rsidR="0055481F" w:rsidRDefault="0055481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249011" w14:textId="77777777" w:rsidR="0055481F" w:rsidRDefault="0055481F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50B7C1C7" w14:textId="77777777" w:rsidR="0055481F" w:rsidRDefault="0055481F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491D4D2" w14:textId="77777777" w:rsidR="0055481F" w:rsidRPr="00E22BD2" w:rsidRDefault="0055481F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599E5AD9" w14:textId="77777777" w:rsidR="0055481F" w:rsidRDefault="0055481F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92EE0A" w14:textId="77777777" w:rsidR="0055481F" w:rsidRDefault="0055481F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3AE8D6" w14:textId="77777777" w:rsidR="00E760A4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0874F1">
      <w:rPr>
        <w:rFonts w:ascii="Angsana New" w:hAnsi="Angsana New"/>
        <w:b/>
        <w:bCs/>
        <w:sz w:val="32"/>
        <w:szCs w:val="32"/>
        <w:cs/>
      </w:rPr>
      <w:t>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7A0320FF" w14:textId="77777777" w:rsidR="00E760A4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515CCDF" w14:textId="77777777" w:rsidR="00E760A4" w:rsidRPr="00E22BD2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6CFDDB5A" w14:textId="77777777" w:rsidR="00171D7E" w:rsidRPr="00E7342D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69BA6D" w14:textId="77777777" w:rsidR="00E760A4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0874F1">
      <w:rPr>
        <w:rFonts w:ascii="Angsana New" w:hAnsi="Angsana New"/>
        <w:b/>
        <w:bCs/>
        <w:sz w:val="32"/>
        <w:szCs w:val="32"/>
        <w:cs/>
      </w:rPr>
      <w:t>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73219A9F" w14:textId="77777777" w:rsidR="00E760A4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B35BA59" w14:textId="77777777" w:rsidR="00E760A4" w:rsidRPr="00E22BD2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47417D38" w14:textId="77777777" w:rsidR="00171D7E" w:rsidRPr="00E7342D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>
    <w:nsid w:val="01C51337"/>
    <w:multiLevelType w:val="multilevel"/>
    <w:tmpl w:val="7E0854E2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07CF51FB"/>
    <w:multiLevelType w:val="hybridMultilevel"/>
    <w:tmpl w:val="D224520E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6">
    <w:nsid w:val="177345A6"/>
    <w:multiLevelType w:val="hybridMultilevel"/>
    <w:tmpl w:val="BF8C1592"/>
    <w:lvl w:ilvl="0" w:tplc="071E58D8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378F163B"/>
    <w:multiLevelType w:val="hybridMultilevel"/>
    <w:tmpl w:val="FEF24D86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4D625F1A"/>
    <w:multiLevelType w:val="hybridMultilevel"/>
    <w:tmpl w:val="1D524C4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13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4E722B99"/>
    <w:multiLevelType w:val="multilevel"/>
    <w:tmpl w:val="929A96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>
    <w:nsid w:val="4F135D2E"/>
    <w:multiLevelType w:val="hybridMultilevel"/>
    <w:tmpl w:val="16284B1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19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1">
    <w:nsid w:val="7FD26541"/>
    <w:multiLevelType w:val="multilevel"/>
    <w:tmpl w:val="B394B86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5"/>
  </w:num>
  <w:num w:numId="2">
    <w:abstractNumId w:val="12"/>
  </w:num>
  <w:num w:numId="3">
    <w:abstractNumId w:val="18"/>
  </w:num>
  <w:num w:numId="4">
    <w:abstractNumId w:val="1"/>
  </w:num>
  <w:num w:numId="5">
    <w:abstractNumId w:val="10"/>
  </w:num>
  <w:num w:numId="6">
    <w:abstractNumId w:val="4"/>
  </w:num>
  <w:num w:numId="7">
    <w:abstractNumId w:val="2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</w:num>
  <w:num w:numId="9">
    <w:abstractNumId w:val="3"/>
  </w:num>
  <w:num w:numId="10">
    <w:abstractNumId w:val="13"/>
  </w:num>
  <w:num w:numId="11">
    <w:abstractNumId w:val="7"/>
  </w:num>
  <w:num w:numId="12">
    <w:abstractNumId w:val="16"/>
  </w:num>
  <w:num w:numId="13">
    <w:abstractNumId w:val="17"/>
  </w:num>
  <w:num w:numId="14">
    <w:abstractNumId w:val="15"/>
  </w:num>
  <w:num w:numId="15">
    <w:abstractNumId w:val="1"/>
  </w:num>
  <w:num w:numId="16">
    <w:abstractNumId w:val="11"/>
  </w:num>
  <w:num w:numId="17">
    <w:abstractNumId w:val="9"/>
  </w:num>
  <w:num w:numId="18">
    <w:abstractNumId w:val="2"/>
  </w:num>
  <w:num w:numId="19">
    <w:abstractNumId w:val="20"/>
  </w:num>
  <w:num w:numId="20">
    <w:abstractNumId w:val="19"/>
  </w:num>
  <w:num w:numId="21">
    <w:abstractNumId w:val="14"/>
  </w:num>
  <w:num w:numId="22">
    <w:abstractNumId w:val="1"/>
  </w:num>
  <w:num w:numId="23">
    <w:abstractNumId w:val="8"/>
  </w:num>
  <w:num w:numId="24">
    <w:abstractNumId w:val="1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184"/>
    <w:rsid w:val="00001D81"/>
    <w:rsid w:val="00001EB9"/>
    <w:rsid w:val="00001FF3"/>
    <w:rsid w:val="0000222D"/>
    <w:rsid w:val="0000260D"/>
    <w:rsid w:val="00002724"/>
    <w:rsid w:val="0000281E"/>
    <w:rsid w:val="000028AB"/>
    <w:rsid w:val="00002A82"/>
    <w:rsid w:val="00002C30"/>
    <w:rsid w:val="00002CD7"/>
    <w:rsid w:val="00002E34"/>
    <w:rsid w:val="00002F86"/>
    <w:rsid w:val="0000345A"/>
    <w:rsid w:val="00003A3A"/>
    <w:rsid w:val="00003A89"/>
    <w:rsid w:val="00003C8D"/>
    <w:rsid w:val="00003F3C"/>
    <w:rsid w:val="000040AB"/>
    <w:rsid w:val="00004BC2"/>
    <w:rsid w:val="00004E64"/>
    <w:rsid w:val="00004F7E"/>
    <w:rsid w:val="00005133"/>
    <w:rsid w:val="00005518"/>
    <w:rsid w:val="00005ED4"/>
    <w:rsid w:val="0000627B"/>
    <w:rsid w:val="000062BC"/>
    <w:rsid w:val="000063DE"/>
    <w:rsid w:val="00006723"/>
    <w:rsid w:val="000069A2"/>
    <w:rsid w:val="00006BEB"/>
    <w:rsid w:val="00006C42"/>
    <w:rsid w:val="0000702A"/>
    <w:rsid w:val="000070F4"/>
    <w:rsid w:val="000070F5"/>
    <w:rsid w:val="0000719F"/>
    <w:rsid w:val="000074BC"/>
    <w:rsid w:val="00007D89"/>
    <w:rsid w:val="00010439"/>
    <w:rsid w:val="00010620"/>
    <w:rsid w:val="00010FDF"/>
    <w:rsid w:val="00011265"/>
    <w:rsid w:val="00011277"/>
    <w:rsid w:val="000116AA"/>
    <w:rsid w:val="00011710"/>
    <w:rsid w:val="00011750"/>
    <w:rsid w:val="00011797"/>
    <w:rsid w:val="00012023"/>
    <w:rsid w:val="0001247B"/>
    <w:rsid w:val="0001257A"/>
    <w:rsid w:val="00012953"/>
    <w:rsid w:val="00012E2C"/>
    <w:rsid w:val="000134E4"/>
    <w:rsid w:val="000135E2"/>
    <w:rsid w:val="00013992"/>
    <w:rsid w:val="000139DA"/>
    <w:rsid w:val="00013A03"/>
    <w:rsid w:val="00013A77"/>
    <w:rsid w:val="00013EF3"/>
    <w:rsid w:val="0001411B"/>
    <w:rsid w:val="000144EA"/>
    <w:rsid w:val="00014567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23B"/>
    <w:rsid w:val="000203E0"/>
    <w:rsid w:val="00020824"/>
    <w:rsid w:val="000208B2"/>
    <w:rsid w:val="00020907"/>
    <w:rsid w:val="00020B4F"/>
    <w:rsid w:val="00020C87"/>
    <w:rsid w:val="00020E3C"/>
    <w:rsid w:val="00020F5B"/>
    <w:rsid w:val="00020FA0"/>
    <w:rsid w:val="00021067"/>
    <w:rsid w:val="0002142E"/>
    <w:rsid w:val="000214BC"/>
    <w:rsid w:val="0002169D"/>
    <w:rsid w:val="00021C94"/>
    <w:rsid w:val="00021CA6"/>
    <w:rsid w:val="00021DDB"/>
    <w:rsid w:val="0002208C"/>
    <w:rsid w:val="0002216B"/>
    <w:rsid w:val="00022CE8"/>
    <w:rsid w:val="00022EF1"/>
    <w:rsid w:val="00023877"/>
    <w:rsid w:val="00023D1F"/>
    <w:rsid w:val="00024310"/>
    <w:rsid w:val="0002434E"/>
    <w:rsid w:val="000243FB"/>
    <w:rsid w:val="0002470F"/>
    <w:rsid w:val="00024824"/>
    <w:rsid w:val="00024C15"/>
    <w:rsid w:val="00024DEA"/>
    <w:rsid w:val="00025619"/>
    <w:rsid w:val="00025A58"/>
    <w:rsid w:val="00025E83"/>
    <w:rsid w:val="00025F5D"/>
    <w:rsid w:val="00026149"/>
    <w:rsid w:val="00026326"/>
    <w:rsid w:val="00026507"/>
    <w:rsid w:val="000265B8"/>
    <w:rsid w:val="00026BF0"/>
    <w:rsid w:val="00026C1F"/>
    <w:rsid w:val="00026CE5"/>
    <w:rsid w:val="00026EA3"/>
    <w:rsid w:val="00027098"/>
    <w:rsid w:val="00027169"/>
    <w:rsid w:val="000274C4"/>
    <w:rsid w:val="00027B66"/>
    <w:rsid w:val="00027B8E"/>
    <w:rsid w:val="00027BAB"/>
    <w:rsid w:val="00027FEB"/>
    <w:rsid w:val="00030364"/>
    <w:rsid w:val="000304FD"/>
    <w:rsid w:val="00030534"/>
    <w:rsid w:val="0003055B"/>
    <w:rsid w:val="000307C4"/>
    <w:rsid w:val="00030892"/>
    <w:rsid w:val="000309F5"/>
    <w:rsid w:val="00030D6E"/>
    <w:rsid w:val="000310C3"/>
    <w:rsid w:val="000313AE"/>
    <w:rsid w:val="00031553"/>
    <w:rsid w:val="0003189A"/>
    <w:rsid w:val="000318DC"/>
    <w:rsid w:val="00031BBD"/>
    <w:rsid w:val="00031C5A"/>
    <w:rsid w:val="00031E80"/>
    <w:rsid w:val="00031F3A"/>
    <w:rsid w:val="00031FC0"/>
    <w:rsid w:val="00032081"/>
    <w:rsid w:val="00032439"/>
    <w:rsid w:val="0003299A"/>
    <w:rsid w:val="00032AF8"/>
    <w:rsid w:val="000333B0"/>
    <w:rsid w:val="000336D3"/>
    <w:rsid w:val="00033902"/>
    <w:rsid w:val="00034935"/>
    <w:rsid w:val="00034A53"/>
    <w:rsid w:val="00034D50"/>
    <w:rsid w:val="00034E29"/>
    <w:rsid w:val="00034E92"/>
    <w:rsid w:val="00034F54"/>
    <w:rsid w:val="0003545B"/>
    <w:rsid w:val="0003573E"/>
    <w:rsid w:val="000361D4"/>
    <w:rsid w:val="000363DC"/>
    <w:rsid w:val="000367E2"/>
    <w:rsid w:val="00037204"/>
    <w:rsid w:val="000401D1"/>
    <w:rsid w:val="000402DB"/>
    <w:rsid w:val="00040752"/>
    <w:rsid w:val="00040C03"/>
    <w:rsid w:val="0004100D"/>
    <w:rsid w:val="000413E5"/>
    <w:rsid w:val="0004140C"/>
    <w:rsid w:val="000415C9"/>
    <w:rsid w:val="00041695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363"/>
    <w:rsid w:val="00044CB4"/>
    <w:rsid w:val="00044F34"/>
    <w:rsid w:val="00045048"/>
    <w:rsid w:val="000451E7"/>
    <w:rsid w:val="00045397"/>
    <w:rsid w:val="000455CA"/>
    <w:rsid w:val="000458E9"/>
    <w:rsid w:val="00045B6D"/>
    <w:rsid w:val="00045BD1"/>
    <w:rsid w:val="00046319"/>
    <w:rsid w:val="000463D9"/>
    <w:rsid w:val="00046860"/>
    <w:rsid w:val="00046B77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CA2"/>
    <w:rsid w:val="00051100"/>
    <w:rsid w:val="00052980"/>
    <w:rsid w:val="00052AF3"/>
    <w:rsid w:val="00052E27"/>
    <w:rsid w:val="00052E2B"/>
    <w:rsid w:val="00052F98"/>
    <w:rsid w:val="00053145"/>
    <w:rsid w:val="000533B7"/>
    <w:rsid w:val="000540BB"/>
    <w:rsid w:val="0005413E"/>
    <w:rsid w:val="00054473"/>
    <w:rsid w:val="000547EF"/>
    <w:rsid w:val="0005491A"/>
    <w:rsid w:val="00055217"/>
    <w:rsid w:val="00055284"/>
    <w:rsid w:val="00055503"/>
    <w:rsid w:val="000555AD"/>
    <w:rsid w:val="000556B4"/>
    <w:rsid w:val="000556D5"/>
    <w:rsid w:val="00055BFA"/>
    <w:rsid w:val="00055D70"/>
    <w:rsid w:val="000560AD"/>
    <w:rsid w:val="00056112"/>
    <w:rsid w:val="00056162"/>
    <w:rsid w:val="00056B0E"/>
    <w:rsid w:val="00056C84"/>
    <w:rsid w:val="00057D43"/>
    <w:rsid w:val="00060224"/>
    <w:rsid w:val="000602DE"/>
    <w:rsid w:val="00060415"/>
    <w:rsid w:val="000604D5"/>
    <w:rsid w:val="000604EB"/>
    <w:rsid w:val="00060ADF"/>
    <w:rsid w:val="00060CA2"/>
    <w:rsid w:val="00060E97"/>
    <w:rsid w:val="000610E5"/>
    <w:rsid w:val="000611A7"/>
    <w:rsid w:val="00061367"/>
    <w:rsid w:val="0006214C"/>
    <w:rsid w:val="00062556"/>
    <w:rsid w:val="000626DF"/>
    <w:rsid w:val="000629B5"/>
    <w:rsid w:val="0006354A"/>
    <w:rsid w:val="00063824"/>
    <w:rsid w:val="000639B2"/>
    <w:rsid w:val="00063A04"/>
    <w:rsid w:val="000640AD"/>
    <w:rsid w:val="0006414D"/>
    <w:rsid w:val="00064A10"/>
    <w:rsid w:val="00064BF9"/>
    <w:rsid w:val="00064D40"/>
    <w:rsid w:val="00064F82"/>
    <w:rsid w:val="0006559C"/>
    <w:rsid w:val="000659B3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41D"/>
    <w:rsid w:val="0006787E"/>
    <w:rsid w:val="00067AFD"/>
    <w:rsid w:val="00070377"/>
    <w:rsid w:val="00070732"/>
    <w:rsid w:val="00070D56"/>
    <w:rsid w:val="00070EE1"/>
    <w:rsid w:val="000712EB"/>
    <w:rsid w:val="000718D6"/>
    <w:rsid w:val="00071902"/>
    <w:rsid w:val="00072143"/>
    <w:rsid w:val="00072781"/>
    <w:rsid w:val="000728A0"/>
    <w:rsid w:val="00072E4E"/>
    <w:rsid w:val="00073467"/>
    <w:rsid w:val="000734A8"/>
    <w:rsid w:val="00073A37"/>
    <w:rsid w:val="00073A92"/>
    <w:rsid w:val="00074045"/>
    <w:rsid w:val="00074120"/>
    <w:rsid w:val="0007456B"/>
    <w:rsid w:val="00074B0F"/>
    <w:rsid w:val="00074B36"/>
    <w:rsid w:val="00074C75"/>
    <w:rsid w:val="0007576D"/>
    <w:rsid w:val="000757D0"/>
    <w:rsid w:val="00076255"/>
    <w:rsid w:val="000764DF"/>
    <w:rsid w:val="00076683"/>
    <w:rsid w:val="00076E00"/>
    <w:rsid w:val="0007767E"/>
    <w:rsid w:val="000778BE"/>
    <w:rsid w:val="00077F93"/>
    <w:rsid w:val="00080AC3"/>
    <w:rsid w:val="00080ECF"/>
    <w:rsid w:val="00080F53"/>
    <w:rsid w:val="00081518"/>
    <w:rsid w:val="000818B2"/>
    <w:rsid w:val="0008296A"/>
    <w:rsid w:val="00082B00"/>
    <w:rsid w:val="00083067"/>
    <w:rsid w:val="0008341D"/>
    <w:rsid w:val="0008358E"/>
    <w:rsid w:val="00083920"/>
    <w:rsid w:val="00084330"/>
    <w:rsid w:val="000844CC"/>
    <w:rsid w:val="00084F61"/>
    <w:rsid w:val="00084F69"/>
    <w:rsid w:val="000850C3"/>
    <w:rsid w:val="000857BA"/>
    <w:rsid w:val="00085D23"/>
    <w:rsid w:val="00085DE0"/>
    <w:rsid w:val="000860EB"/>
    <w:rsid w:val="0008615D"/>
    <w:rsid w:val="00086267"/>
    <w:rsid w:val="0008675C"/>
    <w:rsid w:val="00086852"/>
    <w:rsid w:val="00086B7B"/>
    <w:rsid w:val="000874F1"/>
    <w:rsid w:val="00087692"/>
    <w:rsid w:val="00087955"/>
    <w:rsid w:val="00090330"/>
    <w:rsid w:val="00090381"/>
    <w:rsid w:val="000905CD"/>
    <w:rsid w:val="000906DB"/>
    <w:rsid w:val="000906ED"/>
    <w:rsid w:val="000912A8"/>
    <w:rsid w:val="000918E4"/>
    <w:rsid w:val="00091A03"/>
    <w:rsid w:val="00091A06"/>
    <w:rsid w:val="00091C4F"/>
    <w:rsid w:val="00092292"/>
    <w:rsid w:val="000922A7"/>
    <w:rsid w:val="000926D0"/>
    <w:rsid w:val="0009291E"/>
    <w:rsid w:val="0009360E"/>
    <w:rsid w:val="00093981"/>
    <w:rsid w:val="000939B2"/>
    <w:rsid w:val="00093A5B"/>
    <w:rsid w:val="00093A89"/>
    <w:rsid w:val="00094332"/>
    <w:rsid w:val="000944C1"/>
    <w:rsid w:val="00094801"/>
    <w:rsid w:val="00095BA4"/>
    <w:rsid w:val="00095C0B"/>
    <w:rsid w:val="000962FA"/>
    <w:rsid w:val="0009663B"/>
    <w:rsid w:val="00096B41"/>
    <w:rsid w:val="00096B87"/>
    <w:rsid w:val="00096F72"/>
    <w:rsid w:val="00096FB9"/>
    <w:rsid w:val="000970B4"/>
    <w:rsid w:val="00097656"/>
    <w:rsid w:val="0009773F"/>
    <w:rsid w:val="0009775B"/>
    <w:rsid w:val="00097B33"/>
    <w:rsid w:val="00097BDB"/>
    <w:rsid w:val="00097D9D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10E6"/>
    <w:rsid w:val="000A1C1B"/>
    <w:rsid w:val="000A1F29"/>
    <w:rsid w:val="000A2300"/>
    <w:rsid w:val="000A2350"/>
    <w:rsid w:val="000A266E"/>
    <w:rsid w:val="000A2A02"/>
    <w:rsid w:val="000A2A32"/>
    <w:rsid w:val="000A2E90"/>
    <w:rsid w:val="000A2F58"/>
    <w:rsid w:val="000A31B0"/>
    <w:rsid w:val="000A35AE"/>
    <w:rsid w:val="000A3810"/>
    <w:rsid w:val="000A39A4"/>
    <w:rsid w:val="000A3DC6"/>
    <w:rsid w:val="000A3F45"/>
    <w:rsid w:val="000A3F69"/>
    <w:rsid w:val="000A41D6"/>
    <w:rsid w:val="000A470A"/>
    <w:rsid w:val="000A4728"/>
    <w:rsid w:val="000A4973"/>
    <w:rsid w:val="000A53D6"/>
    <w:rsid w:val="000A55BB"/>
    <w:rsid w:val="000A55D3"/>
    <w:rsid w:val="000A5C50"/>
    <w:rsid w:val="000A5F75"/>
    <w:rsid w:val="000A63FB"/>
    <w:rsid w:val="000A6A89"/>
    <w:rsid w:val="000A6BA1"/>
    <w:rsid w:val="000A7163"/>
    <w:rsid w:val="000A7EF4"/>
    <w:rsid w:val="000A7F9E"/>
    <w:rsid w:val="000B037C"/>
    <w:rsid w:val="000B0859"/>
    <w:rsid w:val="000B08C7"/>
    <w:rsid w:val="000B0BCE"/>
    <w:rsid w:val="000B0CBB"/>
    <w:rsid w:val="000B0DF3"/>
    <w:rsid w:val="000B0FFB"/>
    <w:rsid w:val="000B1131"/>
    <w:rsid w:val="000B114A"/>
    <w:rsid w:val="000B136D"/>
    <w:rsid w:val="000B1395"/>
    <w:rsid w:val="000B1A99"/>
    <w:rsid w:val="000B1B1D"/>
    <w:rsid w:val="000B1BB7"/>
    <w:rsid w:val="000B1DDF"/>
    <w:rsid w:val="000B1E41"/>
    <w:rsid w:val="000B1EDD"/>
    <w:rsid w:val="000B20C7"/>
    <w:rsid w:val="000B26A5"/>
    <w:rsid w:val="000B28A1"/>
    <w:rsid w:val="000B2CD6"/>
    <w:rsid w:val="000B30A0"/>
    <w:rsid w:val="000B3152"/>
    <w:rsid w:val="000B3394"/>
    <w:rsid w:val="000B3823"/>
    <w:rsid w:val="000B38F0"/>
    <w:rsid w:val="000B3BD0"/>
    <w:rsid w:val="000B3D66"/>
    <w:rsid w:val="000B3F3D"/>
    <w:rsid w:val="000B4032"/>
    <w:rsid w:val="000B49B0"/>
    <w:rsid w:val="000B513E"/>
    <w:rsid w:val="000B51EF"/>
    <w:rsid w:val="000B552D"/>
    <w:rsid w:val="000B55A8"/>
    <w:rsid w:val="000B59B4"/>
    <w:rsid w:val="000B5A40"/>
    <w:rsid w:val="000B5C0A"/>
    <w:rsid w:val="000B5CF2"/>
    <w:rsid w:val="000B63D5"/>
    <w:rsid w:val="000B6414"/>
    <w:rsid w:val="000B6506"/>
    <w:rsid w:val="000B653B"/>
    <w:rsid w:val="000B6632"/>
    <w:rsid w:val="000B6BB9"/>
    <w:rsid w:val="000B73A9"/>
    <w:rsid w:val="000B75CD"/>
    <w:rsid w:val="000C0152"/>
    <w:rsid w:val="000C022C"/>
    <w:rsid w:val="000C0329"/>
    <w:rsid w:val="000C06CB"/>
    <w:rsid w:val="000C09C2"/>
    <w:rsid w:val="000C138D"/>
    <w:rsid w:val="000C1582"/>
    <w:rsid w:val="000C1645"/>
    <w:rsid w:val="000C16B4"/>
    <w:rsid w:val="000C1807"/>
    <w:rsid w:val="000C19A7"/>
    <w:rsid w:val="000C19C1"/>
    <w:rsid w:val="000C1D81"/>
    <w:rsid w:val="000C2215"/>
    <w:rsid w:val="000C26B6"/>
    <w:rsid w:val="000C2960"/>
    <w:rsid w:val="000C2AEB"/>
    <w:rsid w:val="000C2EC5"/>
    <w:rsid w:val="000C2FDC"/>
    <w:rsid w:val="000C3681"/>
    <w:rsid w:val="000C3DE0"/>
    <w:rsid w:val="000C4026"/>
    <w:rsid w:val="000C410B"/>
    <w:rsid w:val="000C4878"/>
    <w:rsid w:val="000C4B55"/>
    <w:rsid w:val="000C4EF2"/>
    <w:rsid w:val="000C4F59"/>
    <w:rsid w:val="000C5ABA"/>
    <w:rsid w:val="000C5B94"/>
    <w:rsid w:val="000C5C1A"/>
    <w:rsid w:val="000C5FDD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D0B"/>
    <w:rsid w:val="000D0F7B"/>
    <w:rsid w:val="000D1029"/>
    <w:rsid w:val="000D14E0"/>
    <w:rsid w:val="000D164D"/>
    <w:rsid w:val="000D1765"/>
    <w:rsid w:val="000D18DF"/>
    <w:rsid w:val="000D202D"/>
    <w:rsid w:val="000D2709"/>
    <w:rsid w:val="000D27C6"/>
    <w:rsid w:val="000D28C6"/>
    <w:rsid w:val="000D2C43"/>
    <w:rsid w:val="000D2D60"/>
    <w:rsid w:val="000D2FC9"/>
    <w:rsid w:val="000D3476"/>
    <w:rsid w:val="000D384B"/>
    <w:rsid w:val="000D3CF9"/>
    <w:rsid w:val="000D4170"/>
    <w:rsid w:val="000D42AD"/>
    <w:rsid w:val="000D44B7"/>
    <w:rsid w:val="000D5299"/>
    <w:rsid w:val="000D55A4"/>
    <w:rsid w:val="000D56E2"/>
    <w:rsid w:val="000D5BD0"/>
    <w:rsid w:val="000D5C0F"/>
    <w:rsid w:val="000D5EDE"/>
    <w:rsid w:val="000D60F2"/>
    <w:rsid w:val="000D628B"/>
    <w:rsid w:val="000D6791"/>
    <w:rsid w:val="000D6A9B"/>
    <w:rsid w:val="000D6BE9"/>
    <w:rsid w:val="000D6BFA"/>
    <w:rsid w:val="000D6D60"/>
    <w:rsid w:val="000D7295"/>
    <w:rsid w:val="000D730C"/>
    <w:rsid w:val="000D7603"/>
    <w:rsid w:val="000D7660"/>
    <w:rsid w:val="000D77DB"/>
    <w:rsid w:val="000D7C31"/>
    <w:rsid w:val="000E0773"/>
    <w:rsid w:val="000E0907"/>
    <w:rsid w:val="000E0951"/>
    <w:rsid w:val="000E0C08"/>
    <w:rsid w:val="000E0CEA"/>
    <w:rsid w:val="000E0D62"/>
    <w:rsid w:val="000E11C0"/>
    <w:rsid w:val="000E1317"/>
    <w:rsid w:val="000E1BA1"/>
    <w:rsid w:val="000E1EB8"/>
    <w:rsid w:val="000E2116"/>
    <w:rsid w:val="000E2341"/>
    <w:rsid w:val="000E24B5"/>
    <w:rsid w:val="000E2DAC"/>
    <w:rsid w:val="000E3176"/>
    <w:rsid w:val="000E33F9"/>
    <w:rsid w:val="000E3451"/>
    <w:rsid w:val="000E3463"/>
    <w:rsid w:val="000E352D"/>
    <w:rsid w:val="000E3811"/>
    <w:rsid w:val="000E4217"/>
    <w:rsid w:val="000E447A"/>
    <w:rsid w:val="000E51EA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16"/>
    <w:rsid w:val="000E703E"/>
    <w:rsid w:val="000E70DF"/>
    <w:rsid w:val="000E7176"/>
    <w:rsid w:val="000E7E84"/>
    <w:rsid w:val="000F02C6"/>
    <w:rsid w:val="000F0455"/>
    <w:rsid w:val="000F0E11"/>
    <w:rsid w:val="000F10D9"/>
    <w:rsid w:val="000F1243"/>
    <w:rsid w:val="000F13DC"/>
    <w:rsid w:val="000F14C9"/>
    <w:rsid w:val="000F1749"/>
    <w:rsid w:val="000F19D1"/>
    <w:rsid w:val="000F1A83"/>
    <w:rsid w:val="000F1FB3"/>
    <w:rsid w:val="000F2197"/>
    <w:rsid w:val="000F23C6"/>
    <w:rsid w:val="000F242F"/>
    <w:rsid w:val="000F2639"/>
    <w:rsid w:val="000F28B6"/>
    <w:rsid w:val="000F2A9A"/>
    <w:rsid w:val="000F3074"/>
    <w:rsid w:val="000F39A7"/>
    <w:rsid w:val="000F3E23"/>
    <w:rsid w:val="000F3EFE"/>
    <w:rsid w:val="000F42D2"/>
    <w:rsid w:val="000F4377"/>
    <w:rsid w:val="000F4859"/>
    <w:rsid w:val="000F57ED"/>
    <w:rsid w:val="000F62B4"/>
    <w:rsid w:val="000F62BB"/>
    <w:rsid w:val="000F6799"/>
    <w:rsid w:val="000F6DF2"/>
    <w:rsid w:val="000F7176"/>
    <w:rsid w:val="000F788D"/>
    <w:rsid w:val="000F7D57"/>
    <w:rsid w:val="0010001B"/>
    <w:rsid w:val="00100327"/>
    <w:rsid w:val="001005B5"/>
    <w:rsid w:val="00100913"/>
    <w:rsid w:val="00101321"/>
    <w:rsid w:val="001016DC"/>
    <w:rsid w:val="00101B33"/>
    <w:rsid w:val="00101BD2"/>
    <w:rsid w:val="00101F4C"/>
    <w:rsid w:val="00101F50"/>
    <w:rsid w:val="001026C4"/>
    <w:rsid w:val="0010278C"/>
    <w:rsid w:val="001029D1"/>
    <w:rsid w:val="001029F0"/>
    <w:rsid w:val="00102B11"/>
    <w:rsid w:val="00103A99"/>
    <w:rsid w:val="00103DD9"/>
    <w:rsid w:val="00104178"/>
    <w:rsid w:val="00104302"/>
    <w:rsid w:val="0010475F"/>
    <w:rsid w:val="0010479F"/>
    <w:rsid w:val="00104A59"/>
    <w:rsid w:val="00104B1A"/>
    <w:rsid w:val="00104ED3"/>
    <w:rsid w:val="00105101"/>
    <w:rsid w:val="00105738"/>
    <w:rsid w:val="00105F4F"/>
    <w:rsid w:val="00105FFD"/>
    <w:rsid w:val="00106708"/>
    <w:rsid w:val="001067F4"/>
    <w:rsid w:val="00106904"/>
    <w:rsid w:val="00106967"/>
    <w:rsid w:val="00106E62"/>
    <w:rsid w:val="001072C1"/>
    <w:rsid w:val="001074D8"/>
    <w:rsid w:val="001076DD"/>
    <w:rsid w:val="001076E3"/>
    <w:rsid w:val="001078CF"/>
    <w:rsid w:val="0011022C"/>
    <w:rsid w:val="00110305"/>
    <w:rsid w:val="0011095E"/>
    <w:rsid w:val="001109D9"/>
    <w:rsid w:val="00111177"/>
    <w:rsid w:val="0011147F"/>
    <w:rsid w:val="001116A5"/>
    <w:rsid w:val="00112AFB"/>
    <w:rsid w:val="00112B95"/>
    <w:rsid w:val="00113158"/>
    <w:rsid w:val="001132B4"/>
    <w:rsid w:val="00113653"/>
    <w:rsid w:val="001139B0"/>
    <w:rsid w:val="001139EB"/>
    <w:rsid w:val="001139FF"/>
    <w:rsid w:val="00113AC1"/>
    <w:rsid w:val="00113C95"/>
    <w:rsid w:val="00113E13"/>
    <w:rsid w:val="00113FF4"/>
    <w:rsid w:val="00114080"/>
    <w:rsid w:val="001141F6"/>
    <w:rsid w:val="0011443E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214"/>
    <w:rsid w:val="001152D8"/>
    <w:rsid w:val="0011536A"/>
    <w:rsid w:val="00115419"/>
    <w:rsid w:val="0011588E"/>
    <w:rsid w:val="00115CB8"/>
    <w:rsid w:val="00116314"/>
    <w:rsid w:val="001165CC"/>
    <w:rsid w:val="0011680B"/>
    <w:rsid w:val="00116995"/>
    <w:rsid w:val="00116ECD"/>
    <w:rsid w:val="00117076"/>
    <w:rsid w:val="00117197"/>
    <w:rsid w:val="0011735C"/>
    <w:rsid w:val="00117642"/>
    <w:rsid w:val="001179C5"/>
    <w:rsid w:val="001201F9"/>
    <w:rsid w:val="0012031B"/>
    <w:rsid w:val="001204ED"/>
    <w:rsid w:val="0012081E"/>
    <w:rsid w:val="00120985"/>
    <w:rsid w:val="00120A38"/>
    <w:rsid w:val="00120B63"/>
    <w:rsid w:val="001212BE"/>
    <w:rsid w:val="00121C77"/>
    <w:rsid w:val="0012229E"/>
    <w:rsid w:val="0012241D"/>
    <w:rsid w:val="001229FB"/>
    <w:rsid w:val="0012302E"/>
    <w:rsid w:val="0012307B"/>
    <w:rsid w:val="00123210"/>
    <w:rsid w:val="00123351"/>
    <w:rsid w:val="0012358B"/>
    <w:rsid w:val="001239E9"/>
    <w:rsid w:val="0012423D"/>
    <w:rsid w:val="00124B54"/>
    <w:rsid w:val="00124EB8"/>
    <w:rsid w:val="0012553F"/>
    <w:rsid w:val="001255A8"/>
    <w:rsid w:val="001258EC"/>
    <w:rsid w:val="001259C1"/>
    <w:rsid w:val="00126640"/>
    <w:rsid w:val="001267F8"/>
    <w:rsid w:val="00126AA1"/>
    <w:rsid w:val="001274C9"/>
    <w:rsid w:val="0012758B"/>
    <w:rsid w:val="00127ED5"/>
    <w:rsid w:val="00127F47"/>
    <w:rsid w:val="00130E7E"/>
    <w:rsid w:val="001312C9"/>
    <w:rsid w:val="00131514"/>
    <w:rsid w:val="001315EE"/>
    <w:rsid w:val="001319A0"/>
    <w:rsid w:val="00131AE7"/>
    <w:rsid w:val="00131CC1"/>
    <w:rsid w:val="00131DE4"/>
    <w:rsid w:val="00131F55"/>
    <w:rsid w:val="00131FB5"/>
    <w:rsid w:val="00132144"/>
    <w:rsid w:val="00132E27"/>
    <w:rsid w:val="00132F9A"/>
    <w:rsid w:val="00132FF1"/>
    <w:rsid w:val="001332CB"/>
    <w:rsid w:val="00133352"/>
    <w:rsid w:val="0013363E"/>
    <w:rsid w:val="00133717"/>
    <w:rsid w:val="00133F92"/>
    <w:rsid w:val="001340BE"/>
    <w:rsid w:val="0013438A"/>
    <w:rsid w:val="00134ACF"/>
    <w:rsid w:val="00134BC7"/>
    <w:rsid w:val="00134E9F"/>
    <w:rsid w:val="00135B88"/>
    <w:rsid w:val="00135C19"/>
    <w:rsid w:val="001362FD"/>
    <w:rsid w:val="00136853"/>
    <w:rsid w:val="0013696E"/>
    <w:rsid w:val="00136BE5"/>
    <w:rsid w:val="00137061"/>
    <w:rsid w:val="0013749C"/>
    <w:rsid w:val="001374C8"/>
    <w:rsid w:val="001374E1"/>
    <w:rsid w:val="00137828"/>
    <w:rsid w:val="001378CB"/>
    <w:rsid w:val="0013791D"/>
    <w:rsid w:val="00137C0B"/>
    <w:rsid w:val="001408CF"/>
    <w:rsid w:val="0014094B"/>
    <w:rsid w:val="00141213"/>
    <w:rsid w:val="0014182A"/>
    <w:rsid w:val="00142B1E"/>
    <w:rsid w:val="00142FF9"/>
    <w:rsid w:val="0014322E"/>
    <w:rsid w:val="00143732"/>
    <w:rsid w:val="001437D1"/>
    <w:rsid w:val="001439B5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24"/>
    <w:rsid w:val="001450FF"/>
    <w:rsid w:val="001451AA"/>
    <w:rsid w:val="00145424"/>
    <w:rsid w:val="00145440"/>
    <w:rsid w:val="00145BA8"/>
    <w:rsid w:val="00145BEE"/>
    <w:rsid w:val="00145D97"/>
    <w:rsid w:val="00146C24"/>
    <w:rsid w:val="00146C97"/>
    <w:rsid w:val="00147011"/>
    <w:rsid w:val="00147414"/>
    <w:rsid w:val="001474D2"/>
    <w:rsid w:val="00147836"/>
    <w:rsid w:val="00147B66"/>
    <w:rsid w:val="00147CA4"/>
    <w:rsid w:val="00147D0A"/>
    <w:rsid w:val="00150BF6"/>
    <w:rsid w:val="00150FAD"/>
    <w:rsid w:val="00151365"/>
    <w:rsid w:val="00151785"/>
    <w:rsid w:val="001527D6"/>
    <w:rsid w:val="00152E02"/>
    <w:rsid w:val="001530E7"/>
    <w:rsid w:val="00153447"/>
    <w:rsid w:val="00153892"/>
    <w:rsid w:val="001538DE"/>
    <w:rsid w:val="0015416B"/>
    <w:rsid w:val="00154216"/>
    <w:rsid w:val="00154375"/>
    <w:rsid w:val="001543A0"/>
    <w:rsid w:val="00154C07"/>
    <w:rsid w:val="00154FCB"/>
    <w:rsid w:val="00154FD3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7315"/>
    <w:rsid w:val="0015734D"/>
    <w:rsid w:val="001574B9"/>
    <w:rsid w:val="00157642"/>
    <w:rsid w:val="0015777B"/>
    <w:rsid w:val="00157ABE"/>
    <w:rsid w:val="00157E4A"/>
    <w:rsid w:val="00157E7C"/>
    <w:rsid w:val="0016029D"/>
    <w:rsid w:val="0016030E"/>
    <w:rsid w:val="001607FB"/>
    <w:rsid w:val="001608AE"/>
    <w:rsid w:val="0016095B"/>
    <w:rsid w:val="00160A54"/>
    <w:rsid w:val="00160BFC"/>
    <w:rsid w:val="00160EF7"/>
    <w:rsid w:val="00161CEE"/>
    <w:rsid w:val="00161D09"/>
    <w:rsid w:val="00162ABE"/>
    <w:rsid w:val="00162BFE"/>
    <w:rsid w:val="00162E09"/>
    <w:rsid w:val="001631E6"/>
    <w:rsid w:val="00163A43"/>
    <w:rsid w:val="00163C43"/>
    <w:rsid w:val="00163DA6"/>
    <w:rsid w:val="0016465E"/>
    <w:rsid w:val="00164BA5"/>
    <w:rsid w:val="00164E0C"/>
    <w:rsid w:val="00164F82"/>
    <w:rsid w:val="00165003"/>
    <w:rsid w:val="001655C0"/>
    <w:rsid w:val="00165903"/>
    <w:rsid w:val="001659C9"/>
    <w:rsid w:val="00165AF4"/>
    <w:rsid w:val="00165D2F"/>
    <w:rsid w:val="00165FF8"/>
    <w:rsid w:val="001664C1"/>
    <w:rsid w:val="00166517"/>
    <w:rsid w:val="0016655F"/>
    <w:rsid w:val="00166A7F"/>
    <w:rsid w:val="00166EF3"/>
    <w:rsid w:val="001674DD"/>
    <w:rsid w:val="00167650"/>
    <w:rsid w:val="001676F0"/>
    <w:rsid w:val="0016775A"/>
    <w:rsid w:val="0017007D"/>
    <w:rsid w:val="0017008A"/>
    <w:rsid w:val="001703A0"/>
    <w:rsid w:val="001706FD"/>
    <w:rsid w:val="0017070C"/>
    <w:rsid w:val="00171049"/>
    <w:rsid w:val="0017123C"/>
    <w:rsid w:val="00171264"/>
    <w:rsid w:val="00171308"/>
    <w:rsid w:val="001713EE"/>
    <w:rsid w:val="00171A63"/>
    <w:rsid w:val="00171D7E"/>
    <w:rsid w:val="00171EAE"/>
    <w:rsid w:val="00172290"/>
    <w:rsid w:val="00172BBD"/>
    <w:rsid w:val="00172C0D"/>
    <w:rsid w:val="001730DE"/>
    <w:rsid w:val="001733EF"/>
    <w:rsid w:val="0017393A"/>
    <w:rsid w:val="00173BB9"/>
    <w:rsid w:val="00173C2E"/>
    <w:rsid w:val="00173D5A"/>
    <w:rsid w:val="001748AB"/>
    <w:rsid w:val="00174A83"/>
    <w:rsid w:val="00175397"/>
    <w:rsid w:val="00175993"/>
    <w:rsid w:val="001764AE"/>
    <w:rsid w:val="0017688F"/>
    <w:rsid w:val="00176B07"/>
    <w:rsid w:val="0017754D"/>
    <w:rsid w:val="00177F67"/>
    <w:rsid w:val="00180371"/>
    <w:rsid w:val="00180A11"/>
    <w:rsid w:val="00180C65"/>
    <w:rsid w:val="00180D89"/>
    <w:rsid w:val="00180DF9"/>
    <w:rsid w:val="00180EBB"/>
    <w:rsid w:val="00181642"/>
    <w:rsid w:val="00181AE2"/>
    <w:rsid w:val="001821E2"/>
    <w:rsid w:val="00182395"/>
    <w:rsid w:val="00182A23"/>
    <w:rsid w:val="00182A3E"/>
    <w:rsid w:val="00182BB8"/>
    <w:rsid w:val="00182D19"/>
    <w:rsid w:val="001832A3"/>
    <w:rsid w:val="0018336E"/>
    <w:rsid w:val="00183760"/>
    <w:rsid w:val="001839E2"/>
    <w:rsid w:val="0018402E"/>
    <w:rsid w:val="001842C5"/>
    <w:rsid w:val="00184A21"/>
    <w:rsid w:val="00184C69"/>
    <w:rsid w:val="00184F39"/>
    <w:rsid w:val="00184F5A"/>
    <w:rsid w:val="001853EB"/>
    <w:rsid w:val="001861F9"/>
    <w:rsid w:val="00186445"/>
    <w:rsid w:val="00186717"/>
    <w:rsid w:val="00186985"/>
    <w:rsid w:val="00186A7B"/>
    <w:rsid w:val="00186DD6"/>
    <w:rsid w:val="001871C1"/>
    <w:rsid w:val="00187508"/>
    <w:rsid w:val="00187D86"/>
    <w:rsid w:val="00187EDF"/>
    <w:rsid w:val="00187EFF"/>
    <w:rsid w:val="00190A5A"/>
    <w:rsid w:val="00190FBC"/>
    <w:rsid w:val="00191009"/>
    <w:rsid w:val="0019163D"/>
    <w:rsid w:val="001917F4"/>
    <w:rsid w:val="00191A5B"/>
    <w:rsid w:val="00191AE5"/>
    <w:rsid w:val="00192181"/>
    <w:rsid w:val="00192420"/>
    <w:rsid w:val="00192504"/>
    <w:rsid w:val="001926F1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4B05"/>
    <w:rsid w:val="001950CD"/>
    <w:rsid w:val="0019541F"/>
    <w:rsid w:val="0019545D"/>
    <w:rsid w:val="00195750"/>
    <w:rsid w:val="00196176"/>
    <w:rsid w:val="0019622E"/>
    <w:rsid w:val="001962FE"/>
    <w:rsid w:val="0019638B"/>
    <w:rsid w:val="00196492"/>
    <w:rsid w:val="00196AF2"/>
    <w:rsid w:val="00196DE3"/>
    <w:rsid w:val="00196E8B"/>
    <w:rsid w:val="00197152"/>
    <w:rsid w:val="00197492"/>
    <w:rsid w:val="001978BA"/>
    <w:rsid w:val="00197919"/>
    <w:rsid w:val="0019795D"/>
    <w:rsid w:val="00197AB8"/>
    <w:rsid w:val="00197B00"/>
    <w:rsid w:val="00197B30"/>
    <w:rsid w:val="001A017E"/>
    <w:rsid w:val="001A0350"/>
    <w:rsid w:val="001A0907"/>
    <w:rsid w:val="001A0A18"/>
    <w:rsid w:val="001A0A3D"/>
    <w:rsid w:val="001A0C56"/>
    <w:rsid w:val="001A13DD"/>
    <w:rsid w:val="001A1493"/>
    <w:rsid w:val="001A160B"/>
    <w:rsid w:val="001A1801"/>
    <w:rsid w:val="001A1BBE"/>
    <w:rsid w:val="001A1EB3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DF7"/>
    <w:rsid w:val="001A3F57"/>
    <w:rsid w:val="001A3FA6"/>
    <w:rsid w:val="001A434B"/>
    <w:rsid w:val="001A461E"/>
    <w:rsid w:val="001A49E4"/>
    <w:rsid w:val="001A4E00"/>
    <w:rsid w:val="001A4FA3"/>
    <w:rsid w:val="001A5388"/>
    <w:rsid w:val="001A5DFD"/>
    <w:rsid w:val="001A5F1D"/>
    <w:rsid w:val="001A60CF"/>
    <w:rsid w:val="001A6797"/>
    <w:rsid w:val="001A6CDD"/>
    <w:rsid w:val="001A70ED"/>
    <w:rsid w:val="001A7558"/>
    <w:rsid w:val="001A7650"/>
    <w:rsid w:val="001A765A"/>
    <w:rsid w:val="001A7714"/>
    <w:rsid w:val="001A7994"/>
    <w:rsid w:val="001A7AA9"/>
    <w:rsid w:val="001A7F31"/>
    <w:rsid w:val="001B022C"/>
    <w:rsid w:val="001B0275"/>
    <w:rsid w:val="001B05CE"/>
    <w:rsid w:val="001B0684"/>
    <w:rsid w:val="001B0A9E"/>
    <w:rsid w:val="001B1454"/>
    <w:rsid w:val="001B14DF"/>
    <w:rsid w:val="001B1A02"/>
    <w:rsid w:val="001B1B16"/>
    <w:rsid w:val="001B208F"/>
    <w:rsid w:val="001B2210"/>
    <w:rsid w:val="001B2597"/>
    <w:rsid w:val="001B2B07"/>
    <w:rsid w:val="001B2C7D"/>
    <w:rsid w:val="001B2D00"/>
    <w:rsid w:val="001B2D57"/>
    <w:rsid w:val="001B395B"/>
    <w:rsid w:val="001B3CEA"/>
    <w:rsid w:val="001B3E66"/>
    <w:rsid w:val="001B4082"/>
    <w:rsid w:val="001B48C7"/>
    <w:rsid w:val="001B4927"/>
    <w:rsid w:val="001B4EAB"/>
    <w:rsid w:val="001B51B5"/>
    <w:rsid w:val="001B552B"/>
    <w:rsid w:val="001B5644"/>
    <w:rsid w:val="001B5780"/>
    <w:rsid w:val="001B5822"/>
    <w:rsid w:val="001B5C85"/>
    <w:rsid w:val="001B5FD9"/>
    <w:rsid w:val="001B6349"/>
    <w:rsid w:val="001B6BF8"/>
    <w:rsid w:val="001B6D79"/>
    <w:rsid w:val="001B6D8F"/>
    <w:rsid w:val="001B6EED"/>
    <w:rsid w:val="001B725F"/>
    <w:rsid w:val="001B7284"/>
    <w:rsid w:val="001B76C6"/>
    <w:rsid w:val="001B7B06"/>
    <w:rsid w:val="001B7B45"/>
    <w:rsid w:val="001B7CAF"/>
    <w:rsid w:val="001C00D7"/>
    <w:rsid w:val="001C02DE"/>
    <w:rsid w:val="001C07C6"/>
    <w:rsid w:val="001C0B84"/>
    <w:rsid w:val="001C1D9D"/>
    <w:rsid w:val="001C1DAA"/>
    <w:rsid w:val="001C272C"/>
    <w:rsid w:val="001C2DE0"/>
    <w:rsid w:val="001C3014"/>
    <w:rsid w:val="001C3193"/>
    <w:rsid w:val="001C31AD"/>
    <w:rsid w:val="001C37CA"/>
    <w:rsid w:val="001C3998"/>
    <w:rsid w:val="001C3AFE"/>
    <w:rsid w:val="001C3EAF"/>
    <w:rsid w:val="001C40EA"/>
    <w:rsid w:val="001C48AC"/>
    <w:rsid w:val="001C4A57"/>
    <w:rsid w:val="001C52D3"/>
    <w:rsid w:val="001C52E8"/>
    <w:rsid w:val="001C5D53"/>
    <w:rsid w:val="001C5D92"/>
    <w:rsid w:val="001C5EBC"/>
    <w:rsid w:val="001C6128"/>
    <w:rsid w:val="001C6375"/>
    <w:rsid w:val="001C664C"/>
    <w:rsid w:val="001C67D8"/>
    <w:rsid w:val="001C681B"/>
    <w:rsid w:val="001C695D"/>
    <w:rsid w:val="001C6A10"/>
    <w:rsid w:val="001C6CCC"/>
    <w:rsid w:val="001C76A3"/>
    <w:rsid w:val="001C7B93"/>
    <w:rsid w:val="001C7C87"/>
    <w:rsid w:val="001D0943"/>
    <w:rsid w:val="001D0AC5"/>
    <w:rsid w:val="001D0B74"/>
    <w:rsid w:val="001D139C"/>
    <w:rsid w:val="001D13CA"/>
    <w:rsid w:val="001D1AFA"/>
    <w:rsid w:val="001D1C68"/>
    <w:rsid w:val="001D1DA9"/>
    <w:rsid w:val="001D1F2A"/>
    <w:rsid w:val="001D2A5A"/>
    <w:rsid w:val="001D2BCF"/>
    <w:rsid w:val="001D2C76"/>
    <w:rsid w:val="001D306F"/>
    <w:rsid w:val="001D32FF"/>
    <w:rsid w:val="001D397C"/>
    <w:rsid w:val="001D39D6"/>
    <w:rsid w:val="001D3B84"/>
    <w:rsid w:val="001D482F"/>
    <w:rsid w:val="001D4D40"/>
    <w:rsid w:val="001D5166"/>
    <w:rsid w:val="001D51E9"/>
    <w:rsid w:val="001D542A"/>
    <w:rsid w:val="001D5971"/>
    <w:rsid w:val="001D606A"/>
    <w:rsid w:val="001D66B8"/>
    <w:rsid w:val="001D6B47"/>
    <w:rsid w:val="001D6FA9"/>
    <w:rsid w:val="001D70FD"/>
    <w:rsid w:val="001D711A"/>
    <w:rsid w:val="001D71A3"/>
    <w:rsid w:val="001D7377"/>
    <w:rsid w:val="001D7463"/>
    <w:rsid w:val="001D785A"/>
    <w:rsid w:val="001D7C2D"/>
    <w:rsid w:val="001D7EFB"/>
    <w:rsid w:val="001E002C"/>
    <w:rsid w:val="001E04AE"/>
    <w:rsid w:val="001E06AE"/>
    <w:rsid w:val="001E0F53"/>
    <w:rsid w:val="001E1069"/>
    <w:rsid w:val="001E17DF"/>
    <w:rsid w:val="001E192A"/>
    <w:rsid w:val="001E1D30"/>
    <w:rsid w:val="001E2638"/>
    <w:rsid w:val="001E2B1E"/>
    <w:rsid w:val="001E2CEB"/>
    <w:rsid w:val="001E2DE3"/>
    <w:rsid w:val="001E32C6"/>
    <w:rsid w:val="001E346C"/>
    <w:rsid w:val="001E3638"/>
    <w:rsid w:val="001E365F"/>
    <w:rsid w:val="001E381B"/>
    <w:rsid w:val="001E3E99"/>
    <w:rsid w:val="001E45F1"/>
    <w:rsid w:val="001E475E"/>
    <w:rsid w:val="001E4838"/>
    <w:rsid w:val="001E4CE8"/>
    <w:rsid w:val="001E5A41"/>
    <w:rsid w:val="001E6057"/>
    <w:rsid w:val="001E64A7"/>
    <w:rsid w:val="001E6708"/>
    <w:rsid w:val="001E67C3"/>
    <w:rsid w:val="001E6A0C"/>
    <w:rsid w:val="001E6C88"/>
    <w:rsid w:val="001E6E78"/>
    <w:rsid w:val="001E744F"/>
    <w:rsid w:val="001E7586"/>
    <w:rsid w:val="001E762E"/>
    <w:rsid w:val="001E7789"/>
    <w:rsid w:val="001F0448"/>
    <w:rsid w:val="001F10CC"/>
    <w:rsid w:val="001F10F3"/>
    <w:rsid w:val="001F1215"/>
    <w:rsid w:val="001F1545"/>
    <w:rsid w:val="001F17B3"/>
    <w:rsid w:val="001F1E25"/>
    <w:rsid w:val="001F2188"/>
    <w:rsid w:val="001F2A87"/>
    <w:rsid w:val="001F2BD0"/>
    <w:rsid w:val="001F2E65"/>
    <w:rsid w:val="001F318E"/>
    <w:rsid w:val="001F3A56"/>
    <w:rsid w:val="001F4005"/>
    <w:rsid w:val="001F403C"/>
    <w:rsid w:val="001F44C6"/>
    <w:rsid w:val="001F4BC7"/>
    <w:rsid w:val="001F4D42"/>
    <w:rsid w:val="001F4E33"/>
    <w:rsid w:val="001F4ED0"/>
    <w:rsid w:val="001F5243"/>
    <w:rsid w:val="001F5254"/>
    <w:rsid w:val="001F5895"/>
    <w:rsid w:val="001F59A0"/>
    <w:rsid w:val="001F5A2E"/>
    <w:rsid w:val="001F6146"/>
    <w:rsid w:val="001F625F"/>
    <w:rsid w:val="001F6592"/>
    <w:rsid w:val="001F6806"/>
    <w:rsid w:val="001F68AC"/>
    <w:rsid w:val="001F6E71"/>
    <w:rsid w:val="001F70E4"/>
    <w:rsid w:val="001F73C1"/>
    <w:rsid w:val="001F7559"/>
    <w:rsid w:val="001F7909"/>
    <w:rsid w:val="001F7F0C"/>
    <w:rsid w:val="002001F3"/>
    <w:rsid w:val="00200D97"/>
    <w:rsid w:val="00201378"/>
    <w:rsid w:val="00201688"/>
    <w:rsid w:val="00202402"/>
    <w:rsid w:val="00202639"/>
    <w:rsid w:val="00202F2C"/>
    <w:rsid w:val="0020320A"/>
    <w:rsid w:val="00203531"/>
    <w:rsid w:val="0020372F"/>
    <w:rsid w:val="002039BB"/>
    <w:rsid w:val="00203EEF"/>
    <w:rsid w:val="00203FF7"/>
    <w:rsid w:val="002043EA"/>
    <w:rsid w:val="00204629"/>
    <w:rsid w:val="00204829"/>
    <w:rsid w:val="00204A38"/>
    <w:rsid w:val="00204CFE"/>
    <w:rsid w:val="0020565E"/>
    <w:rsid w:val="00205BC4"/>
    <w:rsid w:val="00205D92"/>
    <w:rsid w:val="002061B6"/>
    <w:rsid w:val="0020649C"/>
    <w:rsid w:val="0020687A"/>
    <w:rsid w:val="00206A54"/>
    <w:rsid w:val="00206D89"/>
    <w:rsid w:val="0020754D"/>
    <w:rsid w:val="002077B5"/>
    <w:rsid w:val="002077F9"/>
    <w:rsid w:val="00207840"/>
    <w:rsid w:val="00207ABD"/>
    <w:rsid w:val="00207BAC"/>
    <w:rsid w:val="0021006F"/>
    <w:rsid w:val="002101E7"/>
    <w:rsid w:val="00210BC5"/>
    <w:rsid w:val="00211234"/>
    <w:rsid w:val="0021141F"/>
    <w:rsid w:val="002118E1"/>
    <w:rsid w:val="00211A6B"/>
    <w:rsid w:val="00211B9A"/>
    <w:rsid w:val="00211BF2"/>
    <w:rsid w:val="002123D7"/>
    <w:rsid w:val="0021252D"/>
    <w:rsid w:val="0021287A"/>
    <w:rsid w:val="00212D1A"/>
    <w:rsid w:val="0021325C"/>
    <w:rsid w:val="002139D0"/>
    <w:rsid w:val="00213B7C"/>
    <w:rsid w:val="00213FEF"/>
    <w:rsid w:val="0021459F"/>
    <w:rsid w:val="00214873"/>
    <w:rsid w:val="00214C6E"/>
    <w:rsid w:val="00214E30"/>
    <w:rsid w:val="00214F22"/>
    <w:rsid w:val="002151FE"/>
    <w:rsid w:val="0021593C"/>
    <w:rsid w:val="00215A34"/>
    <w:rsid w:val="00215F1B"/>
    <w:rsid w:val="002160B2"/>
    <w:rsid w:val="002162A6"/>
    <w:rsid w:val="002164C4"/>
    <w:rsid w:val="002166C4"/>
    <w:rsid w:val="00216B27"/>
    <w:rsid w:val="00216B61"/>
    <w:rsid w:val="00216C1C"/>
    <w:rsid w:val="00217115"/>
    <w:rsid w:val="002177AB"/>
    <w:rsid w:val="00217FD2"/>
    <w:rsid w:val="00220131"/>
    <w:rsid w:val="002204A7"/>
    <w:rsid w:val="002205BA"/>
    <w:rsid w:val="002206AB"/>
    <w:rsid w:val="00220732"/>
    <w:rsid w:val="00221016"/>
    <w:rsid w:val="00221072"/>
    <w:rsid w:val="00221265"/>
    <w:rsid w:val="0022189E"/>
    <w:rsid w:val="00221FBC"/>
    <w:rsid w:val="002224AF"/>
    <w:rsid w:val="002224EB"/>
    <w:rsid w:val="00222B85"/>
    <w:rsid w:val="00222C32"/>
    <w:rsid w:val="0022343A"/>
    <w:rsid w:val="00224189"/>
    <w:rsid w:val="002244ED"/>
    <w:rsid w:val="0022466A"/>
    <w:rsid w:val="00224937"/>
    <w:rsid w:val="00224D33"/>
    <w:rsid w:val="00225003"/>
    <w:rsid w:val="002250B5"/>
    <w:rsid w:val="00225C29"/>
    <w:rsid w:val="00225D32"/>
    <w:rsid w:val="002261AC"/>
    <w:rsid w:val="00226538"/>
    <w:rsid w:val="002268D5"/>
    <w:rsid w:val="00226B7A"/>
    <w:rsid w:val="0022707B"/>
    <w:rsid w:val="002271C3"/>
    <w:rsid w:val="00227276"/>
    <w:rsid w:val="002272B2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22C8"/>
    <w:rsid w:val="002325CE"/>
    <w:rsid w:val="00232959"/>
    <w:rsid w:val="0023295D"/>
    <w:rsid w:val="00232A11"/>
    <w:rsid w:val="00232AC5"/>
    <w:rsid w:val="00232FB6"/>
    <w:rsid w:val="0023320A"/>
    <w:rsid w:val="00233350"/>
    <w:rsid w:val="002333F3"/>
    <w:rsid w:val="002337DD"/>
    <w:rsid w:val="00233B5B"/>
    <w:rsid w:val="00233CEA"/>
    <w:rsid w:val="00233DB4"/>
    <w:rsid w:val="002342EC"/>
    <w:rsid w:val="002345F9"/>
    <w:rsid w:val="002349CD"/>
    <w:rsid w:val="00234B62"/>
    <w:rsid w:val="00234C45"/>
    <w:rsid w:val="00234D20"/>
    <w:rsid w:val="00234FF9"/>
    <w:rsid w:val="002350A6"/>
    <w:rsid w:val="00235202"/>
    <w:rsid w:val="00235697"/>
    <w:rsid w:val="00235765"/>
    <w:rsid w:val="002359E6"/>
    <w:rsid w:val="00236146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9AB"/>
    <w:rsid w:val="00240B23"/>
    <w:rsid w:val="00241161"/>
    <w:rsid w:val="002411D6"/>
    <w:rsid w:val="002412BB"/>
    <w:rsid w:val="002412C5"/>
    <w:rsid w:val="002412D2"/>
    <w:rsid w:val="00241D38"/>
    <w:rsid w:val="00242094"/>
    <w:rsid w:val="00242882"/>
    <w:rsid w:val="0024288A"/>
    <w:rsid w:val="002428C1"/>
    <w:rsid w:val="00242972"/>
    <w:rsid w:val="00242BD5"/>
    <w:rsid w:val="0024342F"/>
    <w:rsid w:val="00243476"/>
    <w:rsid w:val="002436E1"/>
    <w:rsid w:val="00243A6B"/>
    <w:rsid w:val="00243EDE"/>
    <w:rsid w:val="0024468A"/>
    <w:rsid w:val="00244721"/>
    <w:rsid w:val="002448F5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6718"/>
    <w:rsid w:val="00246DD1"/>
    <w:rsid w:val="00246F16"/>
    <w:rsid w:val="00246F3E"/>
    <w:rsid w:val="0024750A"/>
    <w:rsid w:val="0024780F"/>
    <w:rsid w:val="002500BA"/>
    <w:rsid w:val="0025077E"/>
    <w:rsid w:val="00250C83"/>
    <w:rsid w:val="00250F42"/>
    <w:rsid w:val="00250FBE"/>
    <w:rsid w:val="00251143"/>
    <w:rsid w:val="00251372"/>
    <w:rsid w:val="002515D7"/>
    <w:rsid w:val="00251737"/>
    <w:rsid w:val="0025196B"/>
    <w:rsid w:val="002521FE"/>
    <w:rsid w:val="0025243D"/>
    <w:rsid w:val="0025279C"/>
    <w:rsid w:val="002528E6"/>
    <w:rsid w:val="00252A90"/>
    <w:rsid w:val="00252EEC"/>
    <w:rsid w:val="00253713"/>
    <w:rsid w:val="00253794"/>
    <w:rsid w:val="00253B79"/>
    <w:rsid w:val="00253EA0"/>
    <w:rsid w:val="0025458D"/>
    <w:rsid w:val="0025532B"/>
    <w:rsid w:val="00255406"/>
    <w:rsid w:val="00255763"/>
    <w:rsid w:val="00255933"/>
    <w:rsid w:val="002561EB"/>
    <w:rsid w:val="00256379"/>
    <w:rsid w:val="002565FA"/>
    <w:rsid w:val="00256626"/>
    <w:rsid w:val="00256C0E"/>
    <w:rsid w:val="00256F4F"/>
    <w:rsid w:val="00256F57"/>
    <w:rsid w:val="00257509"/>
    <w:rsid w:val="00257840"/>
    <w:rsid w:val="00257B20"/>
    <w:rsid w:val="00257B89"/>
    <w:rsid w:val="00257C6E"/>
    <w:rsid w:val="00257F61"/>
    <w:rsid w:val="002606AC"/>
    <w:rsid w:val="00260B16"/>
    <w:rsid w:val="00260C53"/>
    <w:rsid w:val="00260D02"/>
    <w:rsid w:val="00260DC7"/>
    <w:rsid w:val="00260E9F"/>
    <w:rsid w:val="0026142E"/>
    <w:rsid w:val="00261479"/>
    <w:rsid w:val="00261C1E"/>
    <w:rsid w:val="00261E63"/>
    <w:rsid w:val="002624F1"/>
    <w:rsid w:val="0026253F"/>
    <w:rsid w:val="00262B60"/>
    <w:rsid w:val="00262DBF"/>
    <w:rsid w:val="00263383"/>
    <w:rsid w:val="002633F3"/>
    <w:rsid w:val="002636AA"/>
    <w:rsid w:val="0026390D"/>
    <w:rsid w:val="00263A84"/>
    <w:rsid w:val="0026420D"/>
    <w:rsid w:val="0026433C"/>
    <w:rsid w:val="00265067"/>
    <w:rsid w:val="00265472"/>
    <w:rsid w:val="002658C6"/>
    <w:rsid w:val="00265F7E"/>
    <w:rsid w:val="00266101"/>
    <w:rsid w:val="002662B2"/>
    <w:rsid w:val="0026641D"/>
    <w:rsid w:val="00266755"/>
    <w:rsid w:val="00266825"/>
    <w:rsid w:val="00266A03"/>
    <w:rsid w:val="00266A67"/>
    <w:rsid w:val="00266DEE"/>
    <w:rsid w:val="00266F17"/>
    <w:rsid w:val="002671AA"/>
    <w:rsid w:val="00267267"/>
    <w:rsid w:val="002679FF"/>
    <w:rsid w:val="00267E34"/>
    <w:rsid w:val="00267EA9"/>
    <w:rsid w:val="00267F25"/>
    <w:rsid w:val="00270586"/>
    <w:rsid w:val="00270A9D"/>
    <w:rsid w:val="00271788"/>
    <w:rsid w:val="002720E2"/>
    <w:rsid w:val="002721B7"/>
    <w:rsid w:val="00272293"/>
    <w:rsid w:val="00272942"/>
    <w:rsid w:val="00272E1D"/>
    <w:rsid w:val="0027302C"/>
    <w:rsid w:val="002730F0"/>
    <w:rsid w:val="002732E0"/>
    <w:rsid w:val="00273734"/>
    <w:rsid w:val="002737B4"/>
    <w:rsid w:val="00273A87"/>
    <w:rsid w:val="00273AEE"/>
    <w:rsid w:val="00273D88"/>
    <w:rsid w:val="00273ECC"/>
    <w:rsid w:val="00274068"/>
    <w:rsid w:val="002744BB"/>
    <w:rsid w:val="0027493C"/>
    <w:rsid w:val="00274AA3"/>
    <w:rsid w:val="00274E0E"/>
    <w:rsid w:val="002755CF"/>
    <w:rsid w:val="002759E3"/>
    <w:rsid w:val="00275B76"/>
    <w:rsid w:val="00275DAE"/>
    <w:rsid w:val="0027650F"/>
    <w:rsid w:val="00276601"/>
    <w:rsid w:val="002768C1"/>
    <w:rsid w:val="00276936"/>
    <w:rsid w:val="002769E8"/>
    <w:rsid w:val="00276C8B"/>
    <w:rsid w:val="00276D77"/>
    <w:rsid w:val="002800D6"/>
    <w:rsid w:val="0028035B"/>
    <w:rsid w:val="00280C33"/>
    <w:rsid w:val="002812C4"/>
    <w:rsid w:val="0028139F"/>
    <w:rsid w:val="00281577"/>
    <w:rsid w:val="00281600"/>
    <w:rsid w:val="002821ED"/>
    <w:rsid w:val="00282405"/>
    <w:rsid w:val="002826F2"/>
    <w:rsid w:val="00282987"/>
    <w:rsid w:val="00282C52"/>
    <w:rsid w:val="00282D31"/>
    <w:rsid w:val="00282D9D"/>
    <w:rsid w:val="00282F12"/>
    <w:rsid w:val="00283176"/>
    <w:rsid w:val="00283289"/>
    <w:rsid w:val="002834F8"/>
    <w:rsid w:val="002835EC"/>
    <w:rsid w:val="002845AF"/>
    <w:rsid w:val="00284626"/>
    <w:rsid w:val="00284E14"/>
    <w:rsid w:val="00284EA4"/>
    <w:rsid w:val="00285191"/>
    <w:rsid w:val="002853F7"/>
    <w:rsid w:val="0028550F"/>
    <w:rsid w:val="002855E5"/>
    <w:rsid w:val="00285AA2"/>
    <w:rsid w:val="00285E22"/>
    <w:rsid w:val="00286480"/>
    <w:rsid w:val="0028731F"/>
    <w:rsid w:val="00287590"/>
    <w:rsid w:val="002876CE"/>
    <w:rsid w:val="00287D47"/>
    <w:rsid w:val="00290238"/>
    <w:rsid w:val="002902DF"/>
    <w:rsid w:val="002904B5"/>
    <w:rsid w:val="002913AB"/>
    <w:rsid w:val="002914C9"/>
    <w:rsid w:val="002916C5"/>
    <w:rsid w:val="0029174B"/>
    <w:rsid w:val="0029175C"/>
    <w:rsid w:val="00291CB3"/>
    <w:rsid w:val="00291D77"/>
    <w:rsid w:val="00292082"/>
    <w:rsid w:val="002920E4"/>
    <w:rsid w:val="002925ED"/>
    <w:rsid w:val="00292E08"/>
    <w:rsid w:val="002933B7"/>
    <w:rsid w:val="0029358E"/>
    <w:rsid w:val="00293A4D"/>
    <w:rsid w:val="00293EFB"/>
    <w:rsid w:val="00294166"/>
    <w:rsid w:val="0029433B"/>
    <w:rsid w:val="002943BD"/>
    <w:rsid w:val="00294780"/>
    <w:rsid w:val="00294AA4"/>
    <w:rsid w:val="002952F9"/>
    <w:rsid w:val="00295617"/>
    <w:rsid w:val="00295B2B"/>
    <w:rsid w:val="00296658"/>
    <w:rsid w:val="00296775"/>
    <w:rsid w:val="002967D0"/>
    <w:rsid w:val="00296FB7"/>
    <w:rsid w:val="00297007"/>
    <w:rsid w:val="0029754C"/>
    <w:rsid w:val="00297601"/>
    <w:rsid w:val="0029779C"/>
    <w:rsid w:val="00297974"/>
    <w:rsid w:val="00297A80"/>
    <w:rsid w:val="00297BD6"/>
    <w:rsid w:val="00297D93"/>
    <w:rsid w:val="00297E6B"/>
    <w:rsid w:val="00297F06"/>
    <w:rsid w:val="002A0127"/>
    <w:rsid w:val="002A027A"/>
    <w:rsid w:val="002A0376"/>
    <w:rsid w:val="002A039B"/>
    <w:rsid w:val="002A0B2D"/>
    <w:rsid w:val="002A0FAF"/>
    <w:rsid w:val="002A12AB"/>
    <w:rsid w:val="002A1422"/>
    <w:rsid w:val="002A14C6"/>
    <w:rsid w:val="002A1CB5"/>
    <w:rsid w:val="002A1CF2"/>
    <w:rsid w:val="002A2065"/>
    <w:rsid w:val="002A22DD"/>
    <w:rsid w:val="002A3209"/>
    <w:rsid w:val="002A3918"/>
    <w:rsid w:val="002A3933"/>
    <w:rsid w:val="002A3C5F"/>
    <w:rsid w:val="002A48BA"/>
    <w:rsid w:val="002A4B0A"/>
    <w:rsid w:val="002A5535"/>
    <w:rsid w:val="002A560C"/>
    <w:rsid w:val="002A5903"/>
    <w:rsid w:val="002A59C3"/>
    <w:rsid w:val="002A5B3B"/>
    <w:rsid w:val="002A5D4D"/>
    <w:rsid w:val="002A5FDA"/>
    <w:rsid w:val="002A6521"/>
    <w:rsid w:val="002A681E"/>
    <w:rsid w:val="002A6BFE"/>
    <w:rsid w:val="002A6CC1"/>
    <w:rsid w:val="002A7715"/>
    <w:rsid w:val="002A7747"/>
    <w:rsid w:val="002A78C0"/>
    <w:rsid w:val="002A7BEF"/>
    <w:rsid w:val="002B01CA"/>
    <w:rsid w:val="002B0329"/>
    <w:rsid w:val="002B03DF"/>
    <w:rsid w:val="002B07C0"/>
    <w:rsid w:val="002B0A30"/>
    <w:rsid w:val="002B0B05"/>
    <w:rsid w:val="002B0B65"/>
    <w:rsid w:val="002B0DA5"/>
    <w:rsid w:val="002B0F62"/>
    <w:rsid w:val="002B0F99"/>
    <w:rsid w:val="002B169A"/>
    <w:rsid w:val="002B18EB"/>
    <w:rsid w:val="002B1AD2"/>
    <w:rsid w:val="002B1B78"/>
    <w:rsid w:val="002B1E32"/>
    <w:rsid w:val="002B1FAD"/>
    <w:rsid w:val="002B1FEB"/>
    <w:rsid w:val="002B20F1"/>
    <w:rsid w:val="002B2371"/>
    <w:rsid w:val="002B25E1"/>
    <w:rsid w:val="002B272E"/>
    <w:rsid w:val="002B2860"/>
    <w:rsid w:val="002B2F28"/>
    <w:rsid w:val="002B32D5"/>
    <w:rsid w:val="002B33CA"/>
    <w:rsid w:val="002B3512"/>
    <w:rsid w:val="002B3BA2"/>
    <w:rsid w:val="002B42DB"/>
    <w:rsid w:val="002B45AA"/>
    <w:rsid w:val="002B4DCC"/>
    <w:rsid w:val="002B5428"/>
    <w:rsid w:val="002B55EA"/>
    <w:rsid w:val="002B564F"/>
    <w:rsid w:val="002B5EBB"/>
    <w:rsid w:val="002B5EC1"/>
    <w:rsid w:val="002B6FCF"/>
    <w:rsid w:val="002B7094"/>
    <w:rsid w:val="002B7B73"/>
    <w:rsid w:val="002B7B99"/>
    <w:rsid w:val="002B7BBC"/>
    <w:rsid w:val="002C07C2"/>
    <w:rsid w:val="002C0CD8"/>
    <w:rsid w:val="002C0EA9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254"/>
    <w:rsid w:val="002C36B5"/>
    <w:rsid w:val="002C3B6A"/>
    <w:rsid w:val="002C3E60"/>
    <w:rsid w:val="002C4379"/>
    <w:rsid w:val="002C486C"/>
    <w:rsid w:val="002C486E"/>
    <w:rsid w:val="002C50AE"/>
    <w:rsid w:val="002C5378"/>
    <w:rsid w:val="002C55E8"/>
    <w:rsid w:val="002C581E"/>
    <w:rsid w:val="002C5947"/>
    <w:rsid w:val="002C5DCE"/>
    <w:rsid w:val="002C5ECA"/>
    <w:rsid w:val="002C632A"/>
    <w:rsid w:val="002C65CA"/>
    <w:rsid w:val="002C6724"/>
    <w:rsid w:val="002C6782"/>
    <w:rsid w:val="002C6820"/>
    <w:rsid w:val="002C6BC8"/>
    <w:rsid w:val="002C6C34"/>
    <w:rsid w:val="002C6D09"/>
    <w:rsid w:val="002C6D4F"/>
    <w:rsid w:val="002C6EE6"/>
    <w:rsid w:val="002C6FE2"/>
    <w:rsid w:val="002C7575"/>
    <w:rsid w:val="002C75AE"/>
    <w:rsid w:val="002C78C4"/>
    <w:rsid w:val="002C7B34"/>
    <w:rsid w:val="002C7B7D"/>
    <w:rsid w:val="002C7E3A"/>
    <w:rsid w:val="002D0021"/>
    <w:rsid w:val="002D031F"/>
    <w:rsid w:val="002D03BE"/>
    <w:rsid w:val="002D0EB3"/>
    <w:rsid w:val="002D115C"/>
    <w:rsid w:val="002D1453"/>
    <w:rsid w:val="002D1629"/>
    <w:rsid w:val="002D1741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579"/>
    <w:rsid w:val="002D3760"/>
    <w:rsid w:val="002D3815"/>
    <w:rsid w:val="002D38BB"/>
    <w:rsid w:val="002D3DCB"/>
    <w:rsid w:val="002D3E3D"/>
    <w:rsid w:val="002D4424"/>
    <w:rsid w:val="002D4795"/>
    <w:rsid w:val="002D49B6"/>
    <w:rsid w:val="002D4D6E"/>
    <w:rsid w:val="002D4E3B"/>
    <w:rsid w:val="002D5688"/>
    <w:rsid w:val="002D5907"/>
    <w:rsid w:val="002D5A45"/>
    <w:rsid w:val="002D5C09"/>
    <w:rsid w:val="002D6758"/>
    <w:rsid w:val="002D6E39"/>
    <w:rsid w:val="002D6E70"/>
    <w:rsid w:val="002D6FB8"/>
    <w:rsid w:val="002D7222"/>
    <w:rsid w:val="002D7704"/>
    <w:rsid w:val="002D79DA"/>
    <w:rsid w:val="002D7A1B"/>
    <w:rsid w:val="002D7A5D"/>
    <w:rsid w:val="002D7AA2"/>
    <w:rsid w:val="002D7E1A"/>
    <w:rsid w:val="002E0100"/>
    <w:rsid w:val="002E0337"/>
    <w:rsid w:val="002E03C1"/>
    <w:rsid w:val="002E04DD"/>
    <w:rsid w:val="002E04F9"/>
    <w:rsid w:val="002E0F5B"/>
    <w:rsid w:val="002E0FA2"/>
    <w:rsid w:val="002E0FF0"/>
    <w:rsid w:val="002E102B"/>
    <w:rsid w:val="002E15F3"/>
    <w:rsid w:val="002E16C2"/>
    <w:rsid w:val="002E17A5"/>
    <w:rsid w:val="002E1B47"/>
    <w:rsid w:val="002E1D66"/>
    <w:rsid w:val="002E1E09"/>
    <w:rsid w:val="002E1E81"/>
    <w:rsid w:val="002E1FD1"/>
    <w:rsid w:val="002E25F6"/>
    <w:rsid w:val="002E26AC"/>
    <w:rsid w:val="002E28DC"/>
    <w:rsid w:val="002E2B56"/>
    <w:rsid w:val="002E2D0C"/>
    <w:rsid w:val="002E360A"/>
    <w:rsid w:val="002E3ED0"/>
    <w:rsid w:val="002E411D"/>
    <w:rsid w:val="002E4339"/>
    <w:rsid w:val="002E43F5"/>
    <w:rsid w:val="002E48BC"/>
    <w:rsid w:val="002E48BE"/>
    <w:rsid w:val="002E5756"/>
    <w:rsid w:val="002E5CD7"/>
    <w:rsid w:val="002E5E5C"/>
    <w:rsid w:val="002E5F66"/>
    <w:rsid w:val="002E5FE1"/>
    <w:rsid w:val="002E6407"/>
    <w:rsid w:val="002E6597"/>
    <w:rsid w:val="002E6A33"/>
    <w:rsid w:val="002E6DB4"/>
    <w:rsid w:val="002E7274"/>
    <w:rsid w:val="002E7301"/>
    <w:rsid w:val="002E75B3"/>
    <w:rsid w:val="002E776A"/>
    <w:rsid w:val="002F026F"/>
    <w:rsid w:val="002F06B3"/>
    <w:rsid w:val="002F0AA8"/>
    <w:rsid w:val="002F0C0A"/>
    <w:rsid w:val="002F0D82"/>
    <w:rsid w:val="002F0E3D"/>
    <w:rsid w:val="002F0EAF"/>
    <w:rsid w:val="002F1017"/>
    <w:rsid w:val="002F1608"/>
    <w:rsid w:val="002F1AEA"/>
    <w:rsid w:val="002F2569"/>
    <w:rsid w:val="002F291B"/>
    <w:rsid w:val="002F3294"/>
    <w:rsid w:val="002F41F5"/>
    <w:rsid w:val="002F4550"/>
    <w:rsid w:val="002F4653"/>
    <w:rsid w:val="002F4903"/>
    <w:rsid w:val="002F4A5A"/>
    <w:rsid w:val="002F505F"/>
    <w:rsid w:val="002F531B"/>
    <w:rsid w:val="002F5A62"/>
    <w:rsid w:val="002F64F2"/>
    <w:rsid w:val="002F66C7"/>
    <w:rsid w:val="002F6D39"/>
    <w:rsid w:val="002F6DF4"/>
    <w:rsid w:val="002F7076"/>
    <w:rsid w:val="002F71F2"/>
    <w:rsid w:val="002F7597"/>
    <w:rsid w:val="002F7669"/>
    <w:rsid w:val="002F7B13"/>
    <w:rsid w:val="00300081"/>
    <w:rsid w:val="003008E7"/>
    <w:rsid w:val="00300E48"/>
    <w:rsid w:val="0030100C"/>
    <w:rsid w:val="0030104F"/>
    <w:rsid w:val="003011D6"/>
    <w:rsid w:val="00301259"/>
    <w:rsid w:val="00301392"/>
    <w:rsid w:val="0030177A"/>
    <w:rsid w:val="003024B0"/>
    <w:rsid w:val="003024CA"/>
    <w:rsid w:val="00302578"/>
    <w:rsid w:val="00302E8F"/>
    <w:rsid w:val="003037E4"/>
    <w:rsid w:val="00303869"/>
    <w:rsid w:val="0030394A"/>
    <w:rsid w:val="00303A13"/>
    <w:rsid w:val="00303BA4"/>
    <w:rsid w:val="00303D79"/>
    <w:rsid w:val="00304554"/>
    <w:rsid w:val="00304581"/>
    <w:rsid w:val="0030484A"/>
    <w:rsid w:val="00304999"/>
    <w:rsid w:val="0030527C"/>
    <w:rsid w:val="003052A6"/>
    <w:rsid w:val="00305E42"/>
    <w:rsid w:val="003063F4"/>
    <w:rsid w:val="003068D3"/>
    <w:rsid w:val="00306A9D"/>
    <w:rsid w:val="0030714F"/>
    <w:rsid w:val="003077D4"/>
    <w:rsid w:val="00307962"/>
    <w:rsid w:val="00310318"/>
    <w:rsid w:val="0031051A"/>
    <w:rsid w:val="003106F6"/>
    <w:rsid w:val="00310804"/>
    <w:rsid w:val="00310994"/>
    <w:rsid w:val="00310B18"/>
    <w:rsid w:val="00310B91"/>
    <w:rsid w:val="00310C5E"/>
    <w:rsid w:val="00311024"/>
    <w:rsid w:val="00311C49"/>
    <w:rsid w:val="00311E00"/>
    <w:rsid w:val="00311E08"/>
    <w:rsid w:val="00311EE4"/>
    <w:rsid w:val="00311F54"/>
    <w:rsid w:val="00311FE1"/>
    <w:rsid w:val="00312A99"/>
    <w:rsid w:val="00312CF4"/>
    <w:rsid w:val="00312F19"/>
    <w:rsid w:val="00312F66"/>
    <w:rsid w:val="0031326E"/>
    <w:rsid w:val="0031333B"/>
    <w:rsid w:val="003133C7"/>
    <w:rsid w:val="00313CB7"/>
    <w:rsid w:val="00313D0E"/>
    <w:rsid w:val="00314205"/>
    <w:rsid w:val="00314228"/>
    <w:rsid w:val="00314396"/>
    <w:rsid w:val="0031477C"/>
    <w:rsid w:val="00314C6C"/>
    <w:rsid w:val="003155F1"/>
    <w:rsid w:val="00315E00"/>
    <w:rsid w:val="00315E02"/>
    <w:rsid w:val="00315F34"/>
    <w:rsid w:val="00315F41"/>
    <w:rsid w:val="00316041"/>
    <w:rsid w:val="00316108"/>
    <w:rsid w:val="0031612B"/>
    <w:rsid w:val="00316193"/>
    <w:rsid w:val="00316217"/>
    <w:rsid w:val="003164B4"/>
    <w:rsid w:val="00316C50"/>
    <w:rsid w:val="00316DF3"/>
    <w:rsid w:val="0031701C"/>
    <w:rsid w:val="00317220"/>
    <w:rsid w:val="003173E4"/>
    <w:rsid w:val="003174AA"/>
    <w:rsid w:val="003175AE"/>
    <w:rsid w:val="00317771"/>
    <w:rsid w:val="00317917"/>
    <w:rsid w:val="00317C85"/>
    <w:rsid w:val="00317CAE"/>
    <w:rsid w:val="0032016A"/>
    <w:rsid w:val="00320184"/>
    <w:rsid w:val="003201C2"/>
    <w:rsid w:val="003202EB"/>
    <w:rsid w:val="00320607"/>
    <w:rsid w:val="0032192D"/>
    <w:rsid w:val="00322005"/>
    <w:rsid w:val="00322666"/>
    <w:rsid w:val="003228C2"/>
    <w:rsid w:val="00322AA5"/>
    <w:rsid w:val="00322C8A"/>
    <w:rsid w:val="003230A3"/>
    <w:rsid w:val="00323723"/>
    <w:rsid w:val="00323756"/>
    <w:rsid w:val="00323F49"/>
    <w:rsid w:val="00323FE0"/>
    <w:rsid w:val="00324112"/>
    <w:rsid w:val="0032420F"/>
    <w:rsid w:val="003242F9"/>
    <w:rsid w:val="003245DF"/>
    <w:rsid w:val="00324642"/>
    <w:rsid w:val="00324C35"/>
    <w:rsid w:val="00325D90"/>
    <w:rsid w:val="00325DD1"/>
    <w:rsid w:val="00325EF5"/>
    <w:rsid w:val="00325F7C"/>
    <w:rsid w:val="003267D9"/>
    <w:rsid w:val="00326A42"/>
    <w:rsid w:val="00326FAC"/>
    <w:rsid w:val="00327106"/>
    <w:rsid w:val="00327186"/>
    <w:rsid w:val="00327404"/>
    <w:rsid w:val="00327C7D"/>
    <w:rsid w:val="00327F02"/>
    <w:rsid w:val="00327F93"/>
    <w:rsid w:val="003301D5"/>
    <w:rsid w:val="00330319"/>
    <w:rsid w:val="003303BC"/>
    <w:rsid w:val="00330867"/>
    <w:rsid w:val="003309CB"/>
    <w:rsid w:val="00330A9E"/>
    <w:rsid w:val="00330C42"/>
    <w:rsid w:val="00330C86"/>
    <w:rsid w:val="0033130C"/>
    <w:rsid w:val="00331CE4"/>
    <w:rsid w:val="00331D98"/>
    <w:rsid w:val="00332291"/>
    <w:rsid w:val="003326B7"/>
    <w:rsid w:val="0033283B"/>
    <w:rsid w:val="00332BE4"/>
    <w:rsid w:val="00332C7B"/>
    <w:rsid w:val="0033399B"/>
    <w:rsid w:val="00333F88"/>
    <w:rsid w:val="00333FA0"/>
    <w:rsid w:val="0033407F"/>
    <w:rsid w:val="00334110"/>
    <w:rsid w:val="00334C21"/>
    <w:rsid w:val="00335707"/>
    <w:rsid w:val="00335B2A"/>
    <w:rsid w:val="00335D0A"/>
    <w:rsid w:val="00335F7C"/>
    <w:rsid w:val="00336D0D"/>
    <w:rsid w:val="00337361"/>
    <w:rsid w:val="0033768D"/>
    <w:rsid w:val="00337CA2"/>
    <w:rsid w:val="00337D5F"/>
    <w:rsid w:val="00337EEA"/>
    <w:rsid w:val="0034002A"/>
    <w:rsid w:val="003400E5"/>
    <w:rsid w:val="0034019B"/>
    <w:rsid w:val="00340311"/>
    <w:rsid w:val="003403D5"/>
    <w:rsid w:val="00340410"/>
    <w:rsid w:val="00340699"/>
    <w:rsid w:val="003408DB"/>
    <w:rsid w:val="003409BA"/>
    <w:rsid w:val="00340D60"/>
    <w:rsid w:val="00340D6C"/>
    <w:rsid w:val="00340DA5"/>
    <w:rsid w:val="0034162E"/>
    <w:rsid w:val="003417FE"/>
    <w:rsid w:val="003418B3"/>
    <w:rsid w:val="00341C84"/>
    <w:rsid w:val="00341DAC"/>
    <w:rsid w:val="00342079"/>
    <w:rsid w:val="00342292"/>
    <w:rsid w:val="003424A1"/>
    <w:rsid w:val="003426F8"/>
    <w:rsid w:val="00342B69"/>
    <w:rsid w:val="0034337C"/>
    <w:rsid w:val="00343A52"/>
    <w:rsid w:val="00343A66"/>
    <w:rsid w:val="00343ADF"/>
    <w:rsid w:val="003441CB"/>
    <w:rsid w:val="003443B7"/>
    <w:rsid w:val="00344509"/>
    <w:rsid w:val="00344D2F"/>
    <w:rsid w:val="00344FE1"/>
    <w:rsid w:val="003450C2"/>
    <w:rsid w:val="0034572D"/>
    <w:rsid w:val="0034588F"/>
    <w:rsid w:val="00345E8E"/>
    <w:rsid w:val="00346154"/>
    <w:rsid w:val="00346494"/>
    <w:rsid w:val="00346829"/>
    <w:rsid w:val="00346B95"/>
    <w:rsid w:val="00346E3C"/>
    <w:rsid w:val="00347003"/>
    <w:rsid w:val="003472A8"/>
    <w:rsid w:val="003475A2"/>
    <w:rsid w:val="00347639"/>
    <w:rsid w:val="003476AE"/>
    <w:rsid w:val="003479B0"/>
    <w:rsid w:val="00347BD4"/>
    <w:rsid w:val="003500C9"/>
    <w:rsid w:val="00350323"/>
    <w:rsid w:val="00350AC9"/>
    <w:rsid w:val="00350BB2"/>
    <w:rsid w:val="00350C11"/>
    <w:rsid w:val="00350C2D"/>
    <w:rsid w:val="00350E78"/>
    <w:rsid w:val="00350E90"/>
    <w:rsid w:val="003512FC"/>
    <w:rsid w:val="00351A0D"/>
    <w:rsid w:val="00351FAB"/>
    <w:rsid w:val="003520CE"/>
    <w:rsid w:val="00352524"/>
    <w:rsid w:val="00352700"/>
    <w:rsid w:val="00352D19"/>
    <w:rsid w:val="00352DF2"/>
    <w:rsid w:val="00352ECF"/>
    <w:rsid w:val="00352ED0"/>
    <w:rsid w:val="0035323C"/>
    <w:rsid w:val="003532AE"/>
    <w:rsid w:val="003537E2"/>
    <w:rsid w:val="00353A6B"/>
    <w:rsid w:val="00353C32"/>
    <w:rsid w:val="00353F33"/>
    <w:rsid w:val="00353F98"/>
    <w:rsid w:val="0035402A"/>
    <w:rsid w:val="00354303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75C"/>
    <w:rsid w:val="00356AFB"/>
    <w:rsid w:val="00356D49"/>
    <w:rsid w:val="00356FA4"/>
    <w:rsid w:val="0035728D"/>
    <w:rsid w:val="003574C5"/>
    <w:rsid w:val="00357660"/>
    <w:rsid w:val="0036055E"/>
    <w:rsid w:val="00360847"/>
    <w:rsid w:val="003608F6"/>
    <w:rsid w:val="003617EF"/>
    <w:rsid w:val="00361AE6"/>
    <w:rsid w:val="00361AF6"/>
    <w:rsid w:val="00361BEE"/>
    <w:rsid w:val="00361DDD"/>
    <w:rsid w:val="00361F0D"/>
    <w:rsid w:val="0036275B"/>
    <w:rsid w:val="003627A8"/>
    <w:rsid w:val="003629E6"/>
    <w:rsid w:val="00362A9F"/>
    <w:rsid w:val="00362BE5"/>
    <w:rsid w:val="003637ED"/>
    <w:rsid w:val="00363CDE"/>
    <w:rsid w:val="003641E8"/>
    <w:rsid w:val="003647C4"/>
    <w:rsid w:val="00364A47"/>
    <w:rsid w:val="00364D17"/>
    <w:rsid w:val="00364E4A"/>
    <w:rsid w:val="00364F21"/>
    <w:rsid w:val="00365004"/>
    <w:rsid w:val="0036563C"/>
    <w:rsid w:val="003656D0"/>
    <w:rsid w:val="00365867"/>
    <w:rsid w:val="003659AC"/>
    <w:rsid w:val="00365A2D"/>
    <w:rsid w:val="00365B4D"/>
    <w:rsid w:val="00365D6F"/>
    <w:rsid w:val="00365D81"/>
    <w:rsid w:val="00365D84"/>
    <w:rsid w:val="003661E3"/>
    <w:rsid w:val="00366228"/>
    <w:rsid w:val="003662FA"/>
    <w:rsid w:val="00366C9F"/>
    <w:rsid w:val="003672C6"/>
    <w:rsid w:val="00367857"/>
    <w:rsid w:val="00367A08"/>
    <w:rsid w:val="00367D2D"/>
    <w:rsid w:val="003700DF"/>
    <w:rsid w:val="0037027D"/>
    <w:rsid w:val="00370561"/>
    <w:rsid w:val="00370A25"/>
    <w:rsid w:val="00370CC3"/>
    <w:rsid w:val="00371242"/>
    <w:rsid w:val="00371304"/>
    <w:rsid w:val="003713F5"/>
    <w:rsid w:val="00371489"/>
    <w:rsid w:val="003715DA"/>
    <w:rsid w:val="003716B3"/>
    <w:rsid w:val="00371A73"/>
    <w:rsid w:val="00371E53"/>
    <w:rsid w:val="00371FAB"/>
    <w:rsid w:val="00371FF4"/>
    <w:rsid w:val="00372038"/>
    <w:rsid w:val="00372B99"/>
    <w:rsid w:val="00373155"/>
    <w:rsid w:val="0037315D"/>
    <w:rsid w:val="0037360E"/>
    <w:rsid w:val="00373CB0"/>
    <w:rsid w:val="00373F4D"/>
    <w:rsid w:val="0037404F"/>
    <w:rsid w:val="003740A4"/>
    <w:rsid w:val="003740D2"/>
    <w:rsid w:val="00374382"/>
    <w:rsid w:val="0037452C"/>
    <w:rsid w:val="00374A59"/>
    <w:rsid w:val="00374ABD"/>
    <w:rsid w:val="003751E9"/>
    <w:rsid w:val="0037559A"/>
    <w:rsid w:val="00375B6C"/>
    <w:rsid w:val="00375D79"/>
    <w:rsid w:val="003763A2"/>
    <w:rsid w:val="003767FB"/>
    <w:rsid w:val="003769F0"/>
    <w:rsid w:val="00376E0C"/>
    <w:rsid w:val="00377286"/>
    <w:rsid w:val="003776E4"/>
    <w:rsid w:val="003778CC"/>
    <w:rsid w:val="00377CA5"/>
    <w:rsid w:val="00377CD0"/>
    <w:rsid w:val="00380A70"/>
    <w:rsid w:val="00380B3E"/>
    <w:rsid w:val="00380D5A"/>
    <w:rsid w:val="003816EB"/>
    <w:rsid w:val="0038177F"/>
    <w:rsid w:val="003818AE"/>
    <w:rsid w:val="00381E75"/>
    <w:rsid w:val="00382427"/>
    <w:rsid w:val="0038250C"/>
    <w:rsid w:val="0038276A"/>
    <w:rsid w:val="00382DDF"/>
    <w:rsid w:val="003831E6"/>
    <w:rsid w:val="003833E3"/>
    <w:rsid w:val="00383783"/>
    <w:rsid w:val="003837AF"/>
    <w:rsid w:val="00383A00"/>
    <w:rsid w:val="00383F82"/>
    <w:rsid w:val="00383FA0"/>
    <w:rsid w:val="00384096"/>
    <w:rsid w:val="003848C9"/>
    <w:rsid w:val="00384C3B"/>
    <w:rsid w:val="0038525F"/>
    <w:rsid w:val="00385448"/>
    <w:rsid w:val="003861D5"/>
    <w:rsid w:val="00386236"/>
    <w:rsid w:val="00386514"/>
    <w:rsid w:val="00386F1F"/>
    <w:rsid w:val="00387312"/>
    <w:rsid w:val="003873B6"/>
    <w:rsid w:val="003879BD"/>
    <w:rsid w:val="00390148"/>
    <w:rsid w:val="003901F2"/>
    <w:rsid w:val="00390493"/>
    <w:rsid w:val="00390F02"/>
    <w:rsid w:val="0039141E"/>
    <w:rsid w:val="0039141F"/>
    <w:rsid w:val="0039153C"/>
    <w:rsid w:val="00391561"/>
    <w:rsid w:val="00391705"/>
    <w:rsid w:val="0039186F"/>
    <w:rsid w:val="003919D9"/>
    <w:rsid w:val="003919FC"/>
    <w:rsid w:val="00391AED"/>
    <w:rsid w:val="003920F9"/>
    <w:rsid w:val="00392AFE"/>
    <w:rsid w:val="0039316E"/>
    <w:rsid w:val="00393820"/>
    <w:rsid w:val="003938DB"/>
    <w:rsid w:val="003938E2"/>
    <w:rsid w:val="00393D8F"/>
    <w:rsid w:val="00393E9F"/>
    <w:rsid w:val="00393F27"/>
    <w:rsid w:val="003941D8"/>
    <w:rsid w:val="00394338"/>
    <w:rsid w:val="003945D7"/>
    <w:rsid w:val="003948B5"/>
    <w:rsid w:val="00394A59"/>
    <w:rsid w:val="00394D1C"/>
    <w:rsid w:val="00395058"/>
    <w:rsid w:val="003951C9"/>
    <w:rsid w:val="003957A6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36"/>
    <w:rsid w:val="003A097A"/>
    <w:rsid w:val="003A0CD6"/>
    <w:rsid w:val="003A159B"/>
    <w:rsid w:val="003A1CA9"/>
    <w:rsid w:val="003A1ECB"/>
    <w:rsid w:val="003A1EFB"/>
    <w:rsid w:val="003A286B"/>
    <w:rsid w:val="003A286D"/>
    <w:rsid w:val="003A2AB2"/>
    <w:rsid w:val="003A2AC8"/>
    <w:rsid w:val="003A2AD7"/>
    <w:rsid w:val="003A2FA0"/>
    <w:rsid w:val="003A3596"/>
    <w:rsid w:val="003A35C2"/>
    <w:rsid w:val="003A36FF"/>
    <w:rsid w:val="003A373A"/>
    <w:rsid w:val="003A38A7"/>
    <w:rsid w:val="003A3E64"/>
    <w:rsid w:val="003A3E7C"/>
    <w:rsid w:val="003A4055"/>
    <w:rsid w:val="003A4184"/>
    <w:rsid w:val="003A46E7"/>
    <w:rsid w:val="003A471C"/>
    <w:rsid w:val="003A4A74"/>
    <w:rsid w:val="003A54E5"/>
    <w:rsid w:val="003A5707"/>
    <w:rsid w:val="003A5ABD"/>
    <w:rsid w:val="003A5EBF"/>
    <w:rsid w:val="003A6185"/>
    <w:rsid w:val="003A646A"/>
    <w:rsid w:val="003A65A9"/>
    <w:rsid w:val="003A666C"/>
    <w:rsid w:val="003A6EF5"/>
    <w:rsid w:val="003A720A"/>
    <w:rsid w:val="003A734A"/>
    <w:rsid w:val="003A73D2"/>
    <w:rsid w:val="003A74F8"/>
    <w:rsid w:val="003A7713"/>
    <w:rsid w:val="003A7C1F"/>
    <w:rsid w:val="003B01C4"/>
    <w:rsid w:val="003B030D"/>
    <w:rsid w:val="003B0897"/>
    <w:rsid w:val="003B0BA5"/>
    <w:rsid w:val="003B0CAE"/>
    <w:rsid w:val="003B0D93"/>
    <w:rsid w:val="003B0DD5"/>
    <w:rsid w:val="003B136A"/>
    <w:rsid w:val="003B144A"/>
    <w:rsid w:val="003B1476"/>
    <w:rsid w:val="003B15BC"/>
    <w:rsid w:val="003B194E"/>
    <w:rsid w:val="003B1C1C"/>
    <w:rsid w:val="003B1D07"/>
    <w:rsid w:val="003B1E68"/>
    <w:rsid w:val="003B1E93"/>
    <w:rsid w:val="003B2549"/>
    <w:rsid w:val="003B27C6"/>
    <w:rsid w:val="003B291D"/>
    <w:rsid w:val="003B2CC7"/>
    <w:rsid w:val="003B2D93"/>
    <w:rsid w:val="003B2F35"/>
    <w:rsid w:val="003B3600"/>
    <w:rsid w:val="003B3A05"/>
    <w:rsid w:val="003B4031"/>
    <w:rsid w:val="003B4170"/>
    <w:rsid w:val="003B4194"/>
    <w:rsid w:val="003B41EC"/>
    <w:rsid w:val="003B42D1"/>
    <w:rsid w:val="003B4A0F"/>
    <w:rsid w:val="003B52FD"/>
    <w:rsid w:val="003B5970"/>
    <w:rsid w:val="003B5D84"/>
    <w:rsid w:val="003B5DD5"/>
    <w:rsid w:val="003B64A6"/>
    <w:rsid w:val="003B6507"/>
    <w:rsid w:val="003B6B50"/>
    <w:rsid w:val="003B6F9A"/>
    <w:rsid w:val="003B733C"/>
    <w:rsid w:val="003B73D2"/>
    <w:rsid w:val="003B7480"/>
    <w:rsid w:val="003B77AC"/>
    <w:rsid w:val="003B77CD"/>
    <w:rsid w:val="003B7857"/>
    <w:rsid w:val="003C05AF"/>
    <w:rsid w:val="003C07CF"/>
    <w:rsid w:val="003C09C8"/>
    <w:rsid w:val="003C0C86"/>
    <w:rsid w:val="003C0F7D"/>
    <w:rsid w:val="003C19F7"/>
    <w:rsid w:val="003C1A84"/>
    <w:rsid w:val="003C1B10"/>
    <w:rsid w:val="003C1C0F"/>
    <w:rsid w:val="003C2272"/>
    <w:rsid w:val="003C282A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A6C"/>
    <w:rsid w:val="003C3A92"/>
    <w:rsid w:val="003C450C"/>
    <w:rsid w:val="003C4AF2"/>
    <w:rsid w:val="003C4B57"/>
    <w:rsid w:val="003C4BA1"/>
    <w:rsid w:val="003C4CF5"/>
    <w:rsid w:val="003C4FD1"/>
    <w:rsid w:val="003C51C2"/>
    <w:rsid w:val="003C546B"/>
    <w:rsid w:val="003C5E48"/>
    <w:rsid w:val="003C62B6"/>
    <w:rsid w:val="003C6DFB"/>
    <w:rsid w:val="003C7148"/>
    <w:rsid w:val="003C7245"/>
    <w:rsid w:val="003C7291"/>
    <w:rsid w:val="003C72A3"/>
    <w:rsid w:val="003C748C"/>
    <w:rsid w:val="003C7BC9"/>
    <w:rsid w:val="003C7D1B"/>
    <w:rsid w:val="003C7DCF"/>
    <w:rsid w:val="003D08DA"/>
    <w:rsid w:val="003D0BF5"/>
    <w:rsid w:val="003D0E4A"/>
    <w:rsid w:val="003D110B"/>
    <w:rsid w:val="003D13A6"/>
    <w:rsid w:val="003D13C1"/>
    <w:rsid w:val="003D14C2"/>
    <w:rsid w:val="003D178E"/>
    <w:rsid w:val="003D196D"/>
    <w:rsid w:val="003D1D58"/>
    <w:rsid w:val="003D21C1"/>
    <w:rsid w:val="003D23BD"/>
    <w:rsid w:val="003D23D2"/>
    <w:rsid w:val="003D2772"/>
    <w:rsid w:val="003D2951"/>
    <w:rsid w:val="003D299F"/>
    <w:rsid w:val="003D2C3B"/>
    <w:rsid w:val="003D2CBF"/>
    <w:rsid w:val="003D2FA4"/>
    <w:rsid w:val="003D3040"/>
    <w:rsid w:val="003D308A"/>
    <w:rsid w:val="003D3245"/>
    <w:rsid w:val="003D354D"/>
    <w:rsid w:val="003D35B6"/>
    <w:rsid w:val="003D36D6"/>
    <w:rsid w:val="003D3C99"/>
    <w:rsid w:val="003D3D40"/>
    <w:rsid w:val="003D41CB"/>
    <w:rsid w:val="003D4256"/>
    <w:rsid w:val="003D4CC3"/>
    <w:rsid w:val="003D4FCA"/>
    <w:rsid w:val="003D5425"/>
    <w:rsid w:val="003D5A0F"/>
    <w:rsid w:val="003D5B1A"/>
    <w:rsid w:val="003D5DBA"/>
    <w:rsid w:val="003D5F15"/>
    <w:rsid w:val="003D5F4F"/>
    <w:rsid w:val="003D62F9"/>
    <w:rsid w:val="003D6554"/>
    <w:rsid w:val="003D65CC"/>
    <w:rsid w:val="003D6B91"/>
    <w:rsid w:val="003D6D8E"/>
    <w:rsid w:val="003D6DE8"/>
    <w:rsid w:val="003D72E9"/>
    <w:rsid w:val="003D7836"/>
    <w:rsid w:val="003D7D0E"/>
    <w:rsid w:val="003D7D5B"/>
    <w:rsid w:val="003E0433"/>
    <w:rsid w:val="003E0482"/>
    <w:rsid w:val="003E0819"/>
    <w:rsid w:val="003E0B2F"/>
    <w:rsid w:val="003E0C21"/>
    <w:rsid w:val="003E129F"/>
    <w:rsid w:val="003E1354"/>
    <w:rsid w:val="003E1551"/>
    <w:rsid w:val="003E18DB"/>
    <w:rsid w:val="003E198D"/>
    <w:rsid w:val="003E1BDE"/>
    <w:rsid w:val="003E1EE7"/>
    <w:rsid w:val="003E2352"/>
    <w:rsid w:val="003E243B"/>
    <w:rsid w:val="003E28B6"/>
    <w:rsid w:val="003E2C9A"/>
    <w:rsid w:val="003E3115"/>
    <w:rsid w:val="003E3690"/>
    <w:rsid w:val="003E3972"/>
    <w:rsid w:val="003E3AD7"/>
    <w:rsid w:val="003E3BA1"/>
    <w:rsid w:val="003E4273"/>
    <w:rsid w:val="003E45A2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7D4"/>
    <w:rsid w:val="003E6CA9"/>
    <w:rsid w:val="003E6E69"/>
    <w:rsid w:val="003E6FCC"/>
    <w:rsid w:val="003E7132"/>
    <w:rsid w:val="003E7471"/>
    <w:rsid w:val="003E74C0"/>
    <w:rsid w:val="003E79A7"/>
    <w:rsid w:val="003E7C5B"/>
    <w:rsid w:val="003E7C9B"/>
    <w:rsid w:val="003F02B6"/>
    <w:rsid w:val="003F0724"/>
    <w:rsid w:val="003F0D6A"/>
    <w:rsid w:val="003F1005"/>
    <w:rsid w:val="003F163D"/>
    <w:rsid w:val="003F1945"/>
    <w:rsid w:val="003F19FB"/>
    <w:rsid w:val="003F1ADA"/>
    <w:rsid w:val="003F1D96"/>
    <w:rsid w:val="003F241D"/>
    <w:rsid w:val="003F2896"/>
    <w:rsid w:val="003F2DE8"/>
    <w:rsid w:val="003F2F81"/>
    <w:rsid w:val="003F2F8E"/>
    <w:rsid w:val="003F3782"/>
    <w:rsid w:val="003F3C7E"/>
    <w:rsid w:val="003F3F73"/>
    <w:rsid w:val="003F4470"/>
    <w:rsid w:val="003F4A40"/>
    <w:rsid w:val="003F4A49"/>
    <w:rsid w:val="003F505A"/>
    <w:rsid w:val="003F51F6"/>
    <w:rsid w:val="003F552C"/>
    <w:rsid w:val="003F56E7"/>
    <w:rsid w:val="003F584C"/>
    <w:rsid w:val="003F591C"/>
    <w:rsid w:val="003F6155"/>
    <w:rsid w:val="003F65F0"/>
    <w:rsid w:val="003F6971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D18"/>
    <w:rsid w:val="00401254"/>
    <w:rsid w:val="0040154F"/>
    <w:rsid w:val="00401565"/>
    <w:rsid w:val="004017DB"/>
    <w:rsid w:val="00401AED"/>
    <w:rsid w:val="00401B52"/>
    <w:rsid w:val="00401C55"/>
    <w:rsid w:val="00401D79"/>
    <w:rsid w:val="00402061"/>
    <w:rsid w:val="0040209E"/>
    <w:rsid w:val="004021FA"/>
    <w:rsid w:val="00402503"/>
    <w:rsid w:val="004025C8"/>
    <w:rsid w:val="0040271F"/>
    <w:rsid w:val="00402EEC"/>
    <w:rsid w:val="0040333E"/>
    <w:rsid w:val="0040389D"/>
    <w:rsid w:val="00403CA1"/>
    <w:rsid w:val="00403D9F"/>
    <w:rsid w:val="00403F1B"/>
    <w:rsid w:val="0040413A"/>
    <w:rsid w:val="004047B3"/>
    <w:rsid w:val="00404F42"/>
    <w:rsid w:val="004051DB"/>
    <w:rsid w:val="004052F1"/>
    <w:rsid w:val="00405447"/>
    <w:rsid w:val="004055E3"/>
    <w:rsid w:val="00405628"/>
    <w:rsid w:val="00405C72"/>
    <w:rsid w:val="00405F01"/>
    <w:rsid w:val="00405F60"/>
    <w:rsid w:val="00406082"/>
    <w:rsid w:val="004062F8"/>
    <w:rsid w:val="004063DF"/>
    <w:rsid w:val="00406945"/>
    <w:rsid w:val="00406D34"/>
    <w:rsid w:val="0040714C"/>
    <w:rsid w:val="0040733B"/>
    <w:rsid w:val="004073BB"/>
    <w:rsid w:val="0040749C"/>
    <w:rsid w:val="00410102"/>
    <w:rsid w:val="0041030C"/>
    <w:rsid w:val="004103B6"/>
    <w:rsid w:val="0041072E"/>
    <w:rsid w:val="00410E0B"/>
    <w:rsid w:val="00410E83"/>
    <w:rsid w:val="004112D4"/>
    <w:rsid w:val="004119EB"/>
    <w:rsid w:val="00411D5F"/>
    <w:rsid w:val="00411D90"/>
    <w:rsid w:val="0041218C"/>
    <w:rsid w:val="004129E2"/>
    <w:rsid w:val="00412BED"/>
    <w:rsid w:val="0041305F"/>
    <w:rsid w:val="004132BB"/>
    <w:rsid w:val="00413C56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606"/>
    <w:rsid w:val="0041695B"/>
    <w:rsid w:val="00416EBE"/>
    <w:rsid w:val="00416FF6"/>
    <w:rsid w:val="00417004"/>
    <w:rsid w:val="00417550"/>
    <w:rsid w:val="004178F5"/>
    <w:rsid w:val="00417A74"/>
    <w:rsid w:val="00417F81"/>
    <w:rsid w:val="00420280"/>
    <w:rsid w:val="004202D0"/>
    <w:rsid w:val="004203B1"/>
    <w:rsid w:val="00420519"/>
    <w:rsid w:val="00420C0F"/>
    <w:rsid w:val="00420D9E"/>
    <w:rsid w:val="0042145F"/>
    <w:rsid w:val="0042150B"/>
    <w:rsid w:val="004215CA"/>
    <w:rsid w:val="004215E9"/>
    <w:rsid w:val="004216A2"/>
    <w:rsid w:val="0042181C"/>
    <w:rsid w:val="00421B8F"/>
    <w:rsid w:val="00421E8C"/>
    <w:rsid w:val="0042237F"/>
    <w:rsid w:val="00422580"/>
    <w:rsid w:val="00422DA5"/>
    <w:rsid w:val="00422DB0"/>
    <w:rsid w:val="00423178"/>
    <w:rsid w:val="004238CC"/>
    <w:rsid w:val="00423B61"/>
    <w:rsid w:val="00423B6F"/>
    <w:rsid w:val="00423D69"/>
    <w:rsid w:val="00423DFA"/>
    <w:rsid w:val="00423F4E"/>
    <w:rsid w:val="00424887"/>
    <w:rsid w:val="00424E04"/>
    <w:rsid w:val="00424E17"/>
    <w:rsid w:val="004251BD"/>
    <w:rsid w:val="004253CA"/>
    <w:rsid w:val="00425936"/>
    <w:rsid w:val="004259E8"/>
    <w:rsid w:val="00425FF8"/>
    <w:rsid w:val="0042626D"/>
    <w:rsid w:val="00426873"/>
    <w:rsid w:val="004268E3"/>
    <w:rsid w:val="004270D0"/>
    <w:rsid w:val="00427948"/>
    <w:rsid w:val="00427AC6"/>
    <w:rsid w:val="0043003C"/>
    <w:rsid w:val="00430CF8"/>
    <w:rsid w:val="00430DFD"/>
    <w:rsid w:val="004313E8"/>
    <w:rsid w:val="00431A69"/>
    <w:rsid w:val="00431C33"/>
    <w:rsid w:val="00431D63"/>
    <w:rsid w:val="0043230D"/>
    <w:rsid w:val="004323CD"/>
    <w:rsid w:val="0043243A"/>
    <w:rsid w:val="00432EAA"/>
    <w:rsid w:val="004330AA"/>
    <w:rsid w:val="0043318E"/>
    <w:rsid w:val="0043328B"/>
    <w:rsid w:val="004333EB"/>
    <w:rsid w:val="004338A5"/>
    <w:rsid w:val="004339E9"/>
    <w:rsid w:val="00433A40"/>
    <w:rsid w:val="00433B83"/>
    <w:rsid w:val="00433C05"/>
    <w:rsid w:val="00433D73"/>
    <w:rsid w:val="0043426C"/>
    <w:rsid w:val="00434485"/>
    <w:rsid w:val="00434767"/>
    <w:rsid w:val="004347B0"/>
    <w:rsid w:val="00434997"/>
    <w:rsid w:val="00434EA8"/>
    <w:rsid w:val="004350F8"/>
    <w:rsid w:val="00435278"/>
    <w:rsid w:val="004353C4"/>
    <w:rsid w:val="0043574F"/>
    <w:rsid w:val="00435C38"/>
    <w:rsid w:val="00435E7A"/>
    <w:rsid w:val="00435FA5"/>
    <w:rsid w:val="0043637C"/>
    <w:rsid w:val="00436693"/>
    <w:rsid w:val="00436E04"/>
    <w:rsid w:val="00437B94"/>
    <w:rsid w:val="00440456"/>
    <w:rsid w:val="00440542"/>
    <w:rsid w:val="00440C65"/>
    <w:rsid w:val="00440EA9"/>
    <w:rsid w:val="004410AF"/>
    <w:rsid w:val="00441224"/>
    <w:rsid w:val="004418A8"/>
    <w:rsid w:val="00441AF7"/>
    <w:rsid w:val="00441DD0"/>
    <w:rsid w:val="0044218F"/>
    <w:rsid w:val="0044231A"/>
    <w:rsid w:val="0044255C"/>
    <w:rsid w:val="00442627"/>
    <w:rsid w:val="00442727"/>
    <w:rsid w:val="00442EF4"/>
    <w:rsid w:val="00443099"/>
    <w:rsid w:val="004433ED"/>
    <w:rsid w:val="00443522"/>
    <w:rsid w:val="00443812"/>
    <w:rsid w:val="00443944"/>
    <w:rsid w:val="0044399C"/>
    <w:rsid w:val="00443AD2"/>
    <w:rsid w:val="00443B02"/>
    <w:rsid w:val="00443ED6"/>
    <w:rsid w:val="00444241"/>
    <w:rsid w:val="00444840"/>
    <w:rsid w:val="00444887"/>
    <w:rsid w:val="00445221"/>
    <w:rsid w:val="00445224"/>
    <w:rsid w:val="004455C9"/>
    <w:rsid w:val="00445D2B"/>
    <w:rsid w:val="004464F5"/>
    <w:rsid w:val="0044657D"/>
    <w:rsid w:val="00446712"/>
    <w:rsid w:val="0044676E"/>
    <w:rsid w:val="00446B9E"/>
    <w:rsid w:val="00446BFF"/>
    <w:rsid w:val="004474BB"/>
    <w:rsid w:val="00450A57"/>
    <w:rsid w:val="00450B5D"/>
    <w:rsid w:val="00450F66"/>
    <w:rsid w:val="004511F2"/>
    <w:rsid w:val="00451269"/>
    <w:rsid w:val="004513E8"/>
    <w:rsid w:val="004515D0"/>
    <w:rsid w:val="00451672"/>
    <w:rsid w:val="004518A4"/>
    <w:rsid w:val="00451E6C"/>
    <w:rsid w:val="00451E6D"/>
    <w:rsid w:val="00451FAD"/>
    <w:rsid w:val="00452A63"/>
    <w:rsid w:val="00452B9C"/>
    <w:rsid w:val="00452C72"/>
    <w:rsid w:val="00452E24"/>
    <w:rsid w:val="00453092"/>
    <w:rsid w:val="00453159"/>
    <w:rsid w:val="0045319F"/>
    <w:rsid w:val="00453893"/>
    <w:rsid w:val="00453BAA"/>
    <w:rsid w:val="00453C8E"/>
    <w:rsid w:val="004544D5"/>
    <w:rsid w:val="00454688"/>
    <w:rsid w:val="00454A15"/>
    <w:rsid w:val="00454EC6"/>
    <w:rsid w:val="0045522B"/>
    <w:rsid w:val="00455231"/>
    <w:rsid w:val="00455291"/>
    <w:rsid w:val="00455455"/>
    <w:rsid w:val="00455A18"/>
    <w:rsid w:val="00455AE8"/>
    <w:rsid w:val="00455D8F"/>
    <w:rsid w:val="00455EB1"/>
    <w:rsid w:val="004565FF"/>
    <w:rsid w:val="00456A21"/>
    <w:rsid w:val="00456AAB"/>
    <w:rsid w:val="00456C57"/>
    <w:rsid w:val="004571C3"/>
    <w:rsid w:val="004572D1"/>
    <w:rsid w:val="004577B1"/>
    <w:rsid w:val="004579DF"/>
    <w:rsid w:val="00457E43"/>
    <w:rsid w:val="00460239"/>
    <w:rsid w:val="004607BA"/>
    <w:rsid w:val="004607D4"/>
    <w:rsid w:val="00460838"/>
    <w:rsid w:val="00460C78"/>
    <w:rsid w:val="00460F7F"/>
    <w:rsid w:val="00461114"/>
    <w:rsid w:val="004615E8"/>
    <w:rsid w:val="00461B8C"/>
    <w:rsid w:val="00462060"/>
    <w:rsid w:val="004624BE"/>
    <w:rsid w:val="0046250C"/>
    <w:rsid w:val="00462593"/>
    <w:rsid w:val="004625F6"/>
    <w:rsid w:val="00462782"/>
    <w:rsid w:val="00462CAE"/>
    <w:rsid w:val="0046309E"/>
    <w:rsid w:val="0046313F"/>
    <w:rsid w:val="004638BA"/>
    <w:rsid w:val="00463A2C"/>
    <w:rsid w:val="0046425F"/>
    <w:rsid w:val="00464443"/>
    <w:rsid w:val="004644ED"/>
    <w:rsid w:val="00464535"/>
    <w:rsid w:val="0046458B"/>
    <w:rsid w:val="004645C8"/>
    <w:rsid w:val="004646BD"/>
    <w:rsid w:val="00464B01"/>
    <w:rsid w:val="00464D20"/>
    <w:rsid w:val="00464E27"/>
    <w:rsid w:val="00465830"/>
    <w:rsid w:val="00465C7D"/>
    <w:rsid w:val="004665D2"/>
    <w:rsid w:val="0046684B"/>
    <w:rsid w:val="00466AA6"/>
    <w:rsid w:val="00466BD5"/>
    <w:rsid w:val="00466C8D"/>
    <w:rsid w:val="00466DF5"/>
    <w:rsid w:val="00466E00"/>
    <w:rsid w:val="004672B7"/>
    <w:rsid w:val="004675F4"/>
    <w:rsid w:val="004677FC"/>
    <w:rsid w:val="00467913"/>
    <w:rsid w:val="00467AC3"/>
    <w:rsid w:val="00467F11"/>
    <w:rsid w:val="00467F15"/>
    <w:rsid w:val="004702D8"/>
    <w:rsid w:val="004702ED"/>
    <w:rsid w:val="00470408"/>
    <w:rsid w:val="00470C49"/>
    <w:rsid w:val="00470E15"/>
    <w:rsid w:val="00470EA6"/>
    <w:rsid w:val="00471019"/>
    <w:rsid w:val="00471117"/>
    <w:rsid w:val="004714B5"/>
    <w:rsid w:val="004715A3"/>
    <w:rsid w:val="004716C4"/>
    <w:rsid w:val="004716EA"/>
    <w:rsid w:val="0047198F"/>
    <w:rsid w:val="00471D56"/>
    <w:rsid w:val="00472257"/>
    <w:rsid w:val="00472390"/>
    <w:rsid w:val="004726EC"/>
    <w:rsid w:val="00472C3D"/>
    <w:rsid w:val="00472D0D"/>
    <w:rsid w:val="00472FD7"/>
    <w:rsid w:val="00473BBB"/>
    <w:rsid w:val="00473DB0"/>
    <w:rsid w:val="00473FAA"/>
    <w:rsid w:val="00474333"/>
    <w:rsid w:val="0047436B"/>
    <w:rsid w:val="004744FB"/>
    <w:rsid w:val="00474AE8"/>
    <w:rsid w:val="00474DC4"/>
    <w:rsid w:val="00474E5D"/>
    <w:rsid w:val="004750BC"/>
    <w:rsid w:val="0047532A"/>
    <w:rsid w:val="004754DE"/>
    <w:rsid w:val="00475A30"/>
    <w:rsid w:val="00475AB5"/>
    <w:rsid w:val="00475CE7"/>
    <w:rsid w:val="00475EA0"/>
    <w:rsid w:val="004761F8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8FC"/>
    <w:rsid w:val="004779E9"/>
    <w:rsid w:val="00477AFC"/>
    <w:rsid w:val="00477D3C"/>
    <w:rsid w:val="00477D6D"/>
    <w:rsid w:val="00477E41"/>
    <w:rsid w:val="0048064F"/>
    <w:rsid w:val="00480BCF"/>
    <w:rsid w:val="00480C1F"/>
    <w:rsid w:val="00480D3E"/>
    <w:rsid w:val="00480DED"/>
    <w:rsid w:val="00481691"/>
    <w:rsid w:val="0048187D"/>
    <w:rsid w:val="00482137"/>
    <w:rsid w:val="004822B1"/>
    <w:rsid w:val="00482367"/>
    <w:rsid w:val="0048248B"/>
    <w:rsid w:val="00482536"/>
    <w:rsid w:val="004827CC"/>
    <w:rsid w:val="00482C2C"/>
    <w:rsid w:val="00482D88"/>
    <w:rsid w:val="004831B5"/>
    <w:rsid w:val="00483B4D"/>
    <w:rsid w:val="00483D03"/>
    <w:rsid w:val="004845C3"/>
    <w:rsid w:val="00484999"/>
    <w:rsid w:val="004853DD"/>
    <w:rsid w:val="004855FC"/>
    <w:rsid w:val="0048560F"/>
    <w:rsid w:val="00485C89"/>
    <w:rsid w:val="00485CD3"/>
    <w:rsid w:val="00485D0D"/>
    <w:rsid w:val="00485E81"/>
    <w:rsid w:val="00485ECD"/>
    <w:rsid w:val="0048612F"/>
    <w:rsid w:val="004862C2"/>
    <w:rsid w:val="0048630A"/>
    <w:rsid w:val="00486774"/>
    <w:rsid w:val="00487BB6"/>
    <w:rsid w:val="00487BF8"/>
    <w:rsid w:val="00487CEF"/>
    <w:rsid w:val="00490C12"/>
    <w:rsid w:val="00490D2B"/>
    <w:rsid w:val="00490D7D"/>
    <w:rsid w:val="0049146D"/>
    <w:rsid w:val="0049155D"/>
    <w:rsid w:val="004922D3"/>
    <w:rsid w:val="00492436"/>
    <w:rsid w:val="00492557"/>
    <w:rsid w:val="00492BC4"/>
    <w:rsid w:val="00492C70"/>
    <w:rsid w:val="0049328A"/>
    <w:rsid w:val="004932D6"/>
    <w:rsid w:val="00493505"/>
    <w:rsid w:val="004936D1"/>
    <w:rsid w:val="004937B4"/>
    <w:rsid w:val="00493E4D"/>
    <w:rsid w:val="00494457"/>
    <w:rsid w:val="00494B97"/>
    <w:rsid w:val="00494E42"/>
    <w:rsid w:val="00494F72"/>
    <w:rsid w:val="00495053"/>
    <w:rsid w:val="00495A00"/>
    <w:rsid w:val="00495AEE"/>
    <w:rsid w:val="00496262"/>
    <w:rsid w:val="00496999"/>
    <w:rsid w:val="004969ED"/>
    <w:rsid w:val="00496C34"/>
    <w:rsid w:val="00496E1E"/>
    <w:rsid w:val="00496E4E"/>
    <w:rsid w:val="00496E8A"/>
    <w:rsid w:val="00497389"/>
    <w:rsid w:val="00497537"/>
    <w:rsid w:val="004975F2"/>
    <w:rsid w:val="004A0020"/>
    <w:rsid w:val="004A0051"/>
    <w:rsid w:val="004A01F7"/>
    <w:rsid w:val="004A0338"/>
    <w:rsid w:val="004A043A"/>
    <w:rsid w:val="004A07AF"/>
    <w:rsid w:val="004A09D3"/>
    <w:rsid w:val="004A0C83"/>
    <w:rsid w:val="004A0EA6"/>
    <w:rsid w:val="004A1239"/>
    <w:rsid w:val="004A15E5"/>
    <w:rsid w:val="004A1600"/>
    <w:rsid w:val="004A1F6D"/>
    <w:rsid w:val="004A2264"/>
    <w:rsid w:val="004A287C"/>
    <w:rsid w:val="004A2E64"/>
    <w:rsid w:val="004A2F5E"/>
    <w:rsid w:val="004A3391"/>
    <w:rsid w:val="004A34FF"/>
    <w:rsid w:val="004A3C48"/>
    <w:rsid w:val="004A4418"/>
    <w:rsid w:val="004A4432"/>
    <w:rsid w:val="004A4589"/>
    <w:rsid w:val="004A49A4"/>
    <w:rsid w:val="004A4A71"/>
    <w:rsid w:val="004A4A89"/>
    <w:rsid w:val="004A5110"/>
    <w:rsid w:val="004A51A4"/>
    <w:rsid w:val="004A51B5"/>
    <w:rsid w:val="004A5529"/>
    <w:rsid w:val="004A5751"/>
    <w:rsid w:val="004A5A79"/>
    <w:rsid w:val="004A5C89"/>
    <w:rsid w:val="004A5F3F"/>
    <w:rsid w:val="004A65B9"/>
    <w:rsid w:val="004A66B1"/>
    <w:rsid w:val="004A67E7"/>
    <w:rsid w:val="004A6DAD"/>
    <w:rsid w:val="004A6EE9"/>
    <w:rsid w:val="004A6F8A"/>
    <w:rsid w:val="004A747B"/>
    <w:rsid w:val="004A7627"/>
    <w:rsid w:val="004A7800"/>
    <w:rsid w:val="004A7B31"/>
    <w:rsid w:val="004A7CF3"/>
    <w:rsid w:val="004A7D59"/>
    <w:rsid w:val="004A7DFC"/>
    <w:rsid w:val="004B0547"/>
    <w:rsid w:val="004B0576"/>
    <w:rsid w:val="004B05C0"/>
    <w:rsid w:val="004B070C"/>
    <w:rsid w:val="004B10E4"/>
    <w:rsid w:val="004B137B"/>
    <w:rsid w:val="004B1C75"/>
    <w:rsid w:val="004B1DBE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BC7"/>
    <w:rsid w:val="004B3EA7"/>
    <w:rsid w:val="004B47B5"/>
    <w:rsid w:val="004B4877"/>
    <w:rsid w:val="004B493F"/>
    <w:rsid w:val="004B49CF"/>
    <w:rsid w:val="004B4CA0"/>
    <w:rsid w:val="004B534E"/>
    <w:rsid w:val="004B57A4"/>
    <w:rsid w:val="004B6210"/>
    <w:rsid w:val="004B65D1"/>
    <w:rsid w:val="004B6930"/>
    <w:rsid w:val="004B6A02"/>
    <w:rsid w:val="004B6AC4"/>
    <w:rsid w:val="004B6CE7"/>
    <w:rsid w:val="004B6D78"/>
    <w:rsid w:val="004B6E60"/>
    <w:rsid w:val="004B7310"/>
    <w:rsid w:val="004B7A8D"/>
    <w:rsid w:val="004B7E8B"/>
    <w:rsid w:val="004B7F44"/>
    <w:rsid w:val="004C0223"/>
    <w:rsid w:val="004C02AC"/>
    <w:rsid w:val="004C070B"/>
    <w:rsid w:val="004C080E"/>
    <w:rsid w:val="004C0824"/>
    <w:rsid w:val="004C0D22"/>
    <w:rsid w:val="004C1054"/>
    <w:rsid w:val="004C1058"/>
    <w:rsid w:val="004C1171"/>
    <w:rsid w:val="004C1347"/>
    <w:rsid w:val="004C1986"/>
    <w:rsid w:val="004C19AE"/>
    <w:rsid w:val="004C1C8B"/>
    <w:rsid w:val="004C23E2"/>
    <w:rsid w:val="004C2543"/>
    <w:rsid w:val="004C2906"/>
    <w:rsid w:val="004C2B3A"/>
    <w:rsid w:val="004C2DF5"/>
    <w:rsid w:val="004C30B9"/>
    <w:rsid w:val="004C342B"/>
    <w:rsid w:val="004C361B"/>
    <w:rsid w:val="004C37E0"/>
    <w:rsid w:val="004C3834"/>
    <w:rsid w:val="004C39FA"/>
    <w:rsid w:val="004C3ADD"/>
    <w:rsid w:val="004C4248"/>
    <w:rsid w:val="004C4268"/>
    <w:rsid w:val="004C437E"/>
    <w:rsid w:val="004C469F"/>
    <w:rsid w:val="004C4EB7"/>
    <w:rsid w:val="004C4F0E"/>
    <w:rsid w:val="004C505B"/>
    <w:rsid w:val="004C54CD"/>
    <w:rsid w:val="004C56BF"/>
    <w:rsid w:val="004C597F"/>
    <w:rsid w:val="004C5CB8"/>
    <w:rsid w:val="004C6138"/>
    <w:rsid w:val="004C62CD"/>
    <w:rsid w:val="004C69B1"/>
    <w:rsid w:val="004C6B30"/>
    <w:rsid w:val="004C6FEE"/>
    <w:rsid w:val="004C77F5"/>
    <w:rsid w:val="004C7810"/>
    <w:rsid w:val="004C7823"/>
    <w:rsid w:val="004C7899"/>
    <w:rsid w:val="004C78C2"/>
    <w:rsid w:val="004C7D16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23CC"/>
    <w:rsid w:val="004D240D"/>
    <w:rsid w:val="004D2464"/>
    <w:rsid w:val="004D2C14"/>
    <w:rsid w:val="004D2CC9"/>
    <w:rsid w:val="004D2EF0"/>
    <w:rsid w:val="004D307D"/>
    <w:rsid w:val="004D3900"/>
    <w:rsid w:val="004D3955"/>
    <w:rsid w:val="004D3A71"/>
    <w:rsid w:val="004D3C6D"/>
    <w:rsid w:val="004D404A"/>
    <w:rsid w:val="004D48DA"/>
    <w:rsid w:val="004D4A06"/>
    <w:rsid w:val="004D525B"/>
    <w:rsid w:val="004D535B"/>
    <w:rsid w:val="004D5938"/>
    <w:rsid w:val="004D5D87"/>
    <w:rsid w:val="004D5DCD"/>
    <w:rsid w:val="004D624B"/>
    <w:rsid w:val="004D6468"/>
    <w:rsid w:val="004D65FC"/>
    <w:rsid w:val="004D660A"/>
    <w:rsid w:val="004D69CD"/>
    <w:rsid w:val="004D6D42"/>
    <w:rsid w:val="004D7198"/>
    <w:rsid w:val="004D721F"/>
    <w:rsid w:val="004D75FE"/>
    <w:rsid w:val="004D79E1"/>
    <w:rsid w:val="004E09E1"/>
    <w:rsid w:val="004E0BE4"/>
    <w:rsid w:val="004E0C95"/>
    <w:rsid w:val="004E14C3"/>
    <w:rsid w:val="004E15DA"/>
    <w:rsid w:val="004E1617"/>
    <w:rsid w:val="004E1634"/>
    <w:rsid w:val="004E1B53"/>
    <w:rsid w:val="004E1BA9"/>
    <w:rsid w:val="004E1D4B"/>
    <w:rsid w:val="004E2175"/>
    <w:rsid w:val="004E293D"/>
    <w:rsid w:val="004E2E28"/>
    <w:rsid w:val="004E320E"/>
    <w:rsid w:val="004E320F"/>
    <w:rsid w:val="004E38C0"/>
    <w:rsid w:val="004E3C6F"/>
    <w:rsid w:val="004E3D16"/>
    <w:rsid w:val="004E3D83"/>
    <w:rsid w:val="004E4983"/>
    <w:rsid w:val="004E4F9E"/>
    <w:rsid w:val="004E5247"/>
    <w:rsid w:val="004E5945"/>
    <w:rsid w:val="004E5DA6"/>
    <w:rsid w:val="004E5DD3"/>
    <w:rsid w:val="004E5F85"/>
    <w:rsid w:val="004E649B"/>
    <w:rsid w:val="004E712A"/>
    <w:rsid w:val="004E7184"/>
    <w:rsid w:val="004E77A4"/>
    <w:rsid w:val="004E7AC9"/>
    <w:rsid w:val="004E7E39"/>
    <w:rsid w:val="004F0788"/>
    <w:rsid w:val="004F10E8"/>
    <w:rsid w:val="004F13BD"/>
    <w:rsid w:val="004F1C14"/>
    <w:rsid w:val="004F2108"/>
    <w:rsid w:val="004F2666"/>
    <w:rsid w:val="004F2676"/>
    <w:rsid w:val="004F26FF"/>
    <w:rsid w:val="004F291E"/>
    <w:rsid w:val="004F2AAE"/>
    <w:rsid w:val="004F2C78"/>
    <w:rsid w:val="004F2CDC"/>
    <w:rsid w:val="004F2D46"/>
    <w:rsid w:val="004F2D7A"/>
    <w:rsid w:val="004F34A0"/>
    <w:rsid w:val="004F38AC"/>
    <w:rsid w:val="004F392F"/>
    <w:rsid w:val="004F3B5C"/>
    <w:rsid w:val="004F3BA4"/>
    <w:rsid w:val="004F3C51"/>
    <w:rsid w:val="004F3D12"/>
    <w:rsid w:val="004F3DB4"/>
    <w:rsid w:val="004F3E49"/>
    <w:rsid w:val="004F3F84"/>
    <w:rsid w:val="004F4078"/>
    <w:rsid w:val="004F4337"/>
    <w:rsid w:val="004F4440"/>
    <w:rsid w:val="004F4453"/>
    <w:rsid w:val="004F4495"/>
    <w:rsid w:val="004F4BAA"/>
    <w:rsid w:val="004F4E5F"/>
    <w:rsid w:val="004F505E"/>
    <w:rsid w:val="004F5069"/>
    <w:rsid w:val="004F52E6"/>
    <w:rsid w:val="004F5708"/>
    <w:rsid w:val="004F5B00"/>
    <w:rsid w:val="004F5E3A"/>
    <w:rsid w:val="004F6889"/>
    <w:rsid w:val="004F6A7F"/>
    <w:rsid w:val="004F6E4D"/>
    <w:rsid w:val="004F6FC9"/>
    <w:rsid w:val="004F72A7"/>
    <w:rsid w:val="004F7CD5"/>
    <w:rsid w:val="004F7D55"/>
    <w:rsid w:val="0050023E"/>
    <w:rsid w:val="0050027A"/>
    <w:rsid w:val="0050043F"/>
    <w:rsid w:val="005005F2"/>
    <w:rsid w:val="00500E2C"/>
    <w:rsid w:val="00501068"/>
    <w:rsid w:val="0050117C"/>
    <w:rsid w:val="005016D0"/>
    <w:rsid w:val="005018DE"/>
    <w:rsid w:val="00501A3C"/>
    <w:rsid w:val="00501E47"/>
    <w:rsid w:val="00502187"/>
    <w:rsid w:val="00502377"/>
    <w:rsid w:val="005027F3"/>
    <w:rsid w:val="00502F4A"/>
    <w:rsid w:val="005036FF"/>
    <w:rsid w:val="00503D08"/>
    <w:rsid w:val="0050409B"/>
    <w:rsid w:val="00504C31"/>
    <w:rsid w:val="00504CCD"/>
    <w:rsid w:val="00504CD7"/>
    <w:rsid w:val="00504FD8"/>
    <w:rsid w:val="00505343"/>
    <w:rsid w:val="00505476"/>
    <w:rsid w:val="0050550A"/>
    <w:rsid w:val="005057EC"/>
    <w:rsid w:val="00505821"/>
    <w:rsid w:val="00505CA2"/>
    <w:rsid w:val="00505EA6"/>
    <w:rsid w:val="0050635B"/>
    <w:rsid w:val="005064FB"/>
    <w:rsid w:val="00506C3F"/>
    <w:rsid w:val="00507B2E"/>
    <w:rsid w:val="00507E55"/>
    <w:rsid w:val="005102EB"/>
    <w:rsid w:val="0051082D"/>
    <w:rsid w:val="00510B31"/>
    <w:rsid w:val="005110DB"/>
    <w:rsid w:val="005113EE"/>
    <w:rsid w:val="005114A0"/>
    <w:rsid w:val="005114CA"/>
    <w:rsid w:val="0051152B"/>
    <w:rsid w:val="00511939"/>
    <w:rsid w:val="00511F15"/>
    <w:rsid w:val="00512814"/>
    <w:rsid w:val="005129B7"/>
    <w:rsid w:val="00513245"/>
    <w:rsid w:val="005132B9"/>
    <w:rsid w:val="0051339E"/>
    <w:rsid w:val="00513812"/>
    <w:rsid w:val="005139BD"/>
    <w:rsid w:val="00513BE3"/>
    <w:rsid w:val="00514239"/>
    <w:rsid w:val="00514753"/>
    <w:rsid w:val="005148F2"/>
    <w:rsid w:val="005151E1"/>
    <w:rsid w:val="0051536C"/>
    <w:rsid w:val="00515507"/>
    <w:rsid w:val="0051555A"/>
    <w:rsid w:val="005156E4"/>
    <w:rsid w:val="00515D84"/>
    <w:rsid w:val="0051614E"/>
    <w:rsid w:val="00516250"/>
    <w:rsid w:val="005164E4"/>
    <w:rsid w:val="00516843"/>
    <w:rsid w:val="00516BA4"/>
    <w:rsid w:val="00517305"/>
    <w:rsid w:val="0051731B"/>
    <w:rsid w:val="00517418"/>
    <w:rsid w:val="0051745E"/>
    <w:rsid w:val="005175D8"/>
    <w:rsid w:val="0051776A"/>
    <w:rsid w:val="00517951"/>
    <w:rsid w:val="00517E17"/>
    <w:rsid w:val="00520387"/>
    <w:rsid w:val="005203F1"/>
    <w:rsid w:val="00520813"/>
    <w:rsid w:val="005208CA"/>
    <w:rsid w:val="005208F8"/>
    <w:rsid w:val="005209A1"/>
    <w:rsid w:val="00521743"/>
    <w:rsid w:val="00521F2B"/>
    <w:rsid w:val="0052211F"/>
    <w:rsid w:val="005222E5"/>
    <w:rsid w:val="0052232F"/>
    <w:rsid w:val="0052241B"/>
    <w:rsid w:val="00522C88"/>
    <w:rsid w:val="00522FDA"/>
    <w:rsid w:val="00523518"/>
    <w:rsid w:val="00523B7F"/>
    <w:rsid w:val="005248E2"/>
    <w:rsid w:val="00524DB6"/>
    <w:rsid w:val="00525172"/>
    <w:rsid w:val="0052557E"/>
    <w:rsid w:val="005255A4"/>
    <w:rsid w:val="00525A06"/>
    <w:rsid w:val="00525CE6"/>
    <w:rsid w:val="00525EFC"/>
    <w:rsid w:val="005264B3"/>
    <w:rsid w:val="00526A0A"/>
    <w:rsid w:val="00526BD5"/>
    <w:rsid w:val="00526FF2"/>
    <w:rsid w:val="005271BB"/>
    <w:rsid w:val="005272FC"/>
    <w:rsid w:val="005274A4"/>
    <w:rsid w:val="0052774B"/>
    <w:rsid w:val="005278B9"/>
    <w:rsid w:val="00527A62"/>
    <w:rsid w:val="00527B8E"/>
    <w:rsid w:val="00527BAE"/>
    <w:rsid w:val="00527C8D"/>
    <w:rsid w:val="005302E3"/>
    <w:rsid w:val="0053066A"/>
    <w:rsid w:val="00530AED"/>
    <w:rsid w:val="00530C04"/>
    <w:rsid w:val="00530C6E"/>
    <w:rsid w:val="0053224B"/>
    <w:rsid w:val="0053245A"/>
    <w:rsid w:val="0053261C"/>
    <w:rsid w:val="00532677"/>
    <w:rsid w:val="005326EF"/>
    <w:rsid w:val="00533DFA"/>
    <w:rsid w:val="0053501C"/>
    <w:rsid w:val="00535322"/>
    <w:rsid w:val="00535E33"/>
    <w:rsid w:val="0053615E"/>
    <w:rsid w:val="00536371"/>
    <w:rsid w:val="00536716"/>
    <w:rsid w:val="0053685E"/>
    <w:rsid w:val="005369A8"/>
    <w:rsid w:val="00536EE2"/>
    <w:rsid w:val="00536F43"/>
    <w:rsid w:val="005371E9"/>
    <w:rsid w:val="00537402"/>
    <w:rsid w:val="005374C0"/>
    <w:rsid w:val="005378DB"/>
    <w:rsid w:val="005378FE"/>
    <w:rsid w:val="00537D79"/>
    <w:rsid w:val="00540611"/>
    <w:rsid w:val="0054063C"/>
    <w:rsid w:val="005406A9"/>
    <w:rsid w:val="00540857"/>
    <w:rsid w:val="00540C2A"/>
    <w:rsid w:val="00541D71"/>
    <w:rsid w:val="005420D9"/>
    <w:rsid w:val="00542649"/>
    <w:rsid w:val="005426AB"/>
    <w:rsid w:val="00543266"/>
    <w:rsid w:val="0054331D"/>
    <w:rsid w:val="00543480"/>
    <w:rsid w:val="005435DD"/>
    <w:rsid w:val="00543B7D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5CBC"/>
    <w:rsid w:val="0054600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833"/>
    <w:rsid w:val="00550835"/>
    <w:rsid w:val="00551790"/>
    <w:rsid w:val="00552424"/>
    <w:rsid w:val="005525B0"/>
    <w:rsid w:val="005527E5"/>
    <w:rsid w:val="00552821"/>
    <w:rsid w:val="00552BC4"/>
    <w:rsid w:val="00552FED"/>
    <w:rsid w:val="00553517"/>
    <w:rsid w:val="005535EF"/>
    <w:rsid w:val="005538A2"/>
    <w:rsid w:val="00553A56"/>
    <w:rsid w:val="00553B68"/>
    <w:rsid w:val="0055481F"/>
    <w:rsid w:val="00554916"/>
    <w:rsid w:val="00554937"/>
    <w:rsid w:val="00554E6C"/>
    <w:rsid w:val="0055544D"/>
    <w:rsid w:val="00555C11"/>
    <w:rsid w:val="005561E5"/>
    <w:rsid w:val="00556632"/>
    <w:rsid w:val="00556C80"/>
    <w:rsid w:val="00556CDE"/>
    <w:rsid w:val="00556D6D"/>
    <w:rsid w:val="0055708C"/>
    <w:rsid w:val="00557179"/>
    <w:rsid w:val="00557A70"/>
    <w:rsid w:val="00557ADA"/>
    <w:rsid w:val="0056032F"/>
    <w:rsid w:val="0056067F"/>
    <w:rsid w:val="005606EB"/>
    <w:rsid w:val="00560A36"/>
    <w:rsid w:val="00560FEF"/>
    <w:rsid w:val="005612DD"/>
    <w:rsid w:val="005618AE"/>
    <w:rsid w:val="0056198A"/>
    <w:rsid w:val="00561E55"/>
    <w:rsid w:val="00562054"/>
    <w:rsid w:val="00562869"/>
    <w:rsid w:val="0056287A"/>
    <w:rsid w:val="00562B97"/>
    <w:rsid w:val="00563005"/>
    <w:rsid w:val="005631AC"/>
    <w:rsid w:val="00563569"/>
    <w:rsid w:val="0056392B"/>
    <w:rsid w:val="0056459F"/>
    <w:rsid w:val="00564A24"/>
    <w:rsid w:val="00564EE9"/>
    <w:rsid w:val="00565380"/>
    <w:rsid w:val="00565387"/>
    <w:rsid w:val="00565406"/>
    <w:rsid w:val="005655AE"/>
    <w:rsid w:val="005655C9"/>
    <w:rsid w:val="00565AA8"/>
    <w:rsid w:val="00565B1D"/>
    <w:rsid w:val="00565CE2"/>
    <w:rsid w:val="00565E79"/>
    <w:rsid w:val="005665F9"/>
    <w:rsid w:val="00566696"/>
    <w:rsid w:val="00566A41"/>
    <w:rsid w:val="00566CF8"/>
    <w:rsid w:val="00566E82"/>
    <w:rsid w:val="005679E8"/>
    <w:rsid w:val="005700FF"/>
    <w:rsid w:val="00570311"/>
    <w:rsid w:val="00570734"/>
    <w:rsid w:val="005707DD"/>
    <w:rsid w:val="005709E2"/>
    <w:rsid w:val="00570F52"/>
    <w:rsid w:val="005711F4"/>
    <w:rsid w:val="005713AE"/>
    <w:rsid w:val="00571445"/>
    <w:rsid w:val="0057161F"/>
    <w:rsid w:val="005716B5"/>
    <w:rsid w:val="0057184B"/>
    <w:rsid w:val="005718B0"/>
    <w:rsid w:val="00571B70"/>
    <w:rsid w:val="00571C4D"/>
    <w:rsid w:val="00571CC5"/>
    <w:rsid w:val="00571F26"/>
    <w:rsid w:val="0057218C"/>
    <w:rsid w:val="00572465"/>
    <w:rsid w:val="00572B03"/>
    <w:rsid w:val="00572B5E"/>
    <w:rsid w:val="00572C17"/>
    <w:rsid w:val="00572D0E"/>
    <w:rsid w:val="0057345A"/>
    <w:rsid w:val="005736E3"/>
    <w:rsid w:val="00573C54"/>
    <w:rsid w:val="00573EC5"/>
    <w:rsid w:val="00573F72"/>
    <w:rsid w:val="00574187"/>
    <w:rsid w:val="0057424F"/>
    <w:rsid w:val="00574C22"/>
    <w:rsid w:val="00574C2A"/>
    <w:rsid w:val="00574CCE"/>
    <w:rsid w:val="00574F3D"/>
    <w:rsid w:val="00575325"/>
    <w:rsid w:val="005754B4"/>
    <w:rsid w:val="005759FB"/>
    <w:rsid w:val="00575AE0"/>
    <w:rsid w:val="00575BEF"/>
    <w:rsid w:val="00575C9C"/>
    <w:rsid w:val="00575D53"/>
    <w:rsid w:val="00576192"/>
    <w:rsid w:val="005762D5"/>
    <w:rsid w:val="005768A3"/>
    <w:rsid w:val="00576931"/>
    <w:rsid w:val="00577319"/>
    <w:rsid w:val="005776DE"/>
    <w:rsid w:val="005779E0"/>
    <w:rsid w:val="00577F9F"/>
    <w:rsid w:val="00580520"/>
    <w:rsid w:val="00580727"/>
    <w:rsid w:val="005808BF"/>
    <w:rsid w:val="00580D4C"/>
    <w:rsid w:val="00580D84"/>
    <w:rsid w:val="00581076"/>
    <w:rsid w:val="005811E5"/>
    <w:rsid w:val="00581405"/>
    <w:rsid w:val="005814A0"/>
    <w:rsid w:val="005817F4"/>
    <w:rsid w:val="00581B72"/>
    <w:rsid w:val="00582284"/>
    <w:rsid w:val="00582698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ACF"/>
    <w:rsid w:val="00583BF9"/>
    <w:rsid w:val="005841DF"/>
    <w:rsid w:val="005842E6"/>
    <w:rsid w:val="005844B4"/>
    <w:rsid w:val="0058492B"/>
    <w:rsid w:val="00584C45"/>
    <w:rsid w:val="00584E57"/>
    <w:rsid w:val="00584F04"/>
    <w:rsid w:val="00585448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51"/>
    <w:rsid w:val="00587E62"/>
    <w:rsid w:val="00590313"/>
    <w:rsid w:val="0059048A"/>
    <w:rsid w:val="005908B9"/>
    <w:rsid w:val="00590A44"/>
    <w:rsid w:val="00590B92"/>
    <w:rsid w:val="005910C0"/>
    <w:rsid w:val="00591299"/>
    <w:rsid w:val="005913AD"/>
    <w:rsid w:val="0059158F"/>
    <w:rsid w:val="0059191F"/>
    <w:rsid w:val="00591ACB"/>
    <w:rsid w:val="00591C70"/>
    <w:rsid w:val="00591CCD"/>
    <w:rsid w:val="00592051"/>
    <w:rsid w:val="0059212C"/>
    <w:rsid w:val="005921EB"/>
    <w:rsid w:val="00592554"/>
    <w:rsid w:val="00592694"/>
    <w:rsid w:val="005926E3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EC9"/>
    <w:rsid w:val="00593F78"/>
    <w:rsid w:val="005941DD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9A"/>
    <w:rsid w:val="00595BF1"/>
    <w:rsid w:val="00595EF6"/>
    <w:rsid w:val="00596078"/>
    <w:rsid w:val="00596411"/>
    <w:rsid w:val="00596FEF"/>
    <w:rsid w:val="005971EA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540"/>
    <w:rsid w:val="005A0745"/>
    <w:rsid w:val="005A080D"/>
    <w:rsid w:val="005A0B83"/>
    <w:rsid w:val="005A0EC9"/>
    <w:rsid w:val="005A0F8D"/>
    <w:rsid w:val="005A1855"/>
    <w:rsid w:val="005A1897"/>
    <w:rsid w:val="005A1DF3"/>
    <w:rsid w:val="005A211C"/>
    <w:rsid w:val="005A22C5"/>
    <w:rsid w:val="005A27DB"/>
    <w:rsid w:val="005A28D9"/>
    <w:rsid w:val="005A294E"/>
    <w:rsid w:val="005A29B7"/>
    <w:rsid w:val="005A2CDC"/>
    <w:rsid w:val="005A2CE9"/>
    <w:rsid w:val="005A3039"/>
    <w:rsid w:val="005A337F"/>
    <w:rsid w:val="005A3564"/>
    <w:rsid w:val="005A3760"/>
    <w:rsid w:val="005A3D54"/>
    <w:rsid w:val="005A3E45"/>
    <w:rsid w:val="005A445B"/>
    <w:rsid w:val="005A453D"/>
    <w:rsid w:val="005A46C9"/>
    <w:rsid w:val="005A480C"/>
    <w:rsid w:val="005A480E"/>
    <w:rsid w:val="005A4A99"/>
    <w:rsid w:val="005A4C4B"/>
    <w:rsid w:val="005A4DDD"/>
    <w:rsid w:val="005A5114"/>
    <w:rsid w:val="005A5420"/>
    <w:rsid w:val="005A55CE"/>
    <w:rsid w:val="005A59AB"/>
    <w:rsid w:val="005A5AB1"/>
    <w:rsid w:val="005A60AB"/>
    <w:rsid w:val="005A613A"/>
    <w:rsid w:val="005A629B"/>
    <w:rsid w:val="005A6485"/>
    <w:rsid w:val="005A6886"/>
    <w:rsid w:val="005A68FC"/>
    <w:rsid w:val="005A69E3"/>
    <w:rsid w:val="005A6D6F"/>
    <w:rsid w:val="005A6F4C"/>
    <w:rsid w:val="005A746F"/>
    <w:rsid w:val="005A78FB"/>
    <w:rsid w:val="005A7900"/>
    <w:rsid w:val="005A7D6D"/>
    <w:rsid w:val="005B02F1"/>
    <w:rsid w:val="005B047D"/>
    <w:rsid w:val="005B0957"/>
    <w:rsid w:val="005B0AA0"/>
    <w:rsid w:val="005B125D"/>
    <w:rsid w:val="005B14E6"/>
    <w:rsid w:val="005B1547"/>
    <w:rsid w:val="005B18B4"/>
    <w:rsid w:val="005B2287"/>
    <w:rsid w:val="005B254A"/>
    <w:rsid w:val="005B2737"/>
    <w:rsid w:val="005B2D9D"/>
    <w:rsid w:val="005B300A"/>
    <w:rsid w:val="005B3018"/>
    <w:rsid w:val="005B385F"/>
    <w:rsid w:val="005B4551"/>
    <w:rsid w:val="005B48B4"/>
    <w:rsid w:val="005B4DCE"/>
    <w:rsid w:val="005B56E2"/>
    <w:rsid w:val="005B587F"/>
    <w:rsid w:val="005B5F60"/>
    <w:rsid w:val="005B61D8"/>
    <w:rsid w:val="005B632C"/>
    <w:rsid w:val="005B6905"/>
    <w:rsid w:val="005B6C16"/>
    <w:rsid w:val="005B6D78"/>
    <w:rsid w:val="005B758C"/>
    <w:rsid w:val="005B7C5E"/>
    <w:rsid w:val="005C0427"/>
    <w:rsid w:val="005C0501"/>
    <w:rsid w:val="005C06AA"/>
    <w:rsid w:val="005C06FF"/>
    <w:rsid w:val="005C0BA3"/>
    <w:rsid w:val="005C114F"/>
    <w:rsid w:val="005C115B"/>
    <w:rsid w:val="005C12AE"/>
    <w:rsid w:val="005C137C"/>
    <w:rsid w:val="005C18A6"/>
    <w:rsid w:val="005C194F"/>
    <w:rsid w:val="005C1E3F"/>
    <w:rsid w:val="005C2082"/>
    <w:rsid w:val="005C2C10"/>
    <w:rsid w:val="005C2D5F"/>
    <w:rsid w:val="005C313B"/>
    <w:rsid w:val="005C32F2"/>
    <w:rsid w:val="005C335B"/>
    <w:rsid w:val="005C3B02"/>
    <w:rsid w:val="005C40EE"/>
    <w:rsid w:val="005C4557"/>
    <w:rsid w:val="005C47F3"/>
    <w:rsid w:val="005C47FD"/>
    <w:rsid w:val="005C4C5C"/>
    <w:rsid w:val="005C4CD1"/>
    <w:rsid w:val="005C4F88"/>
    <w:rsid w:val="005C529E"/>
    <w:rsid w:val="005C563F"/>
    <w:rsid w:val="005C5E17"/>
    <w:rsid w:val="005C5E63"/>
    <w:rsid w:val="005C5FED"/>
    <w:rsid w:val="005C603A"/>
    <w:rsid w:val="005C6813"/>
    <w:rsid w:val="005C6BB7"/>
    <w:rsid w:val="005C727A"/>
    <w:rsid w:val="005C7363"/>
    <w:rsid w:val="005C73C9"/>
    <w:rsid w:val="005C74EF"/>
    <w:rsid w:val="005C758C"/>
    <w:rsid w:val="005C7714"/>
    <w:rsid w:val="005C786F"/>
    <w:rsid w:val="005C7E6D"/>
    <w:rsid w:val="005C7F7A"/>
    <w:rsid w:val="005D0080"/>
    <w:rsid w:val="005D0A50"/>
    <w:rsid w:val="005D0F14"/>
    <w:rsid w:val="005D125C"/>
    <w:rsid w:val="005D187B"/>
    <w:rsid w:val="005D1CFE"/>
    <w:rsid w:val="005D1EC3"/>
    <w:rsid w:val="005D24AE"/>
    <w:rsid w:val="005D2773"/>
    <w:rsid w:val="005D3032"/>
    <w:rsid w:val="005D3255"/>
    <w:rsid w:val="005D32AC"/>
    <w:rsid w:val="005D3769"/>
    <w:rsid w:val="005D3912"/>
    <w:rsid w:val="005D3D00"/>
    <w:rsid w:val="005D3E0E"/>
    <w:rsid w:val="005D4310"/>
    <w:rsid w:val="005D467C"/>
    <w:rsid w:val="005D4903"/>
    <w:rsid w:val="005D498A"/>
    <w:rsid w:val="005D4AE5"/>
    <w:rsid w:val="005D4E97"/>
    <w:rsid w:val="005D7101"/>
    <w:rsid w:val="005D7E96"/>
    <w:rsid w:val="005E02D7"/>
    <w:rsid w:val="005E02F6"/>
    <w:rsid w:val="005E0774"/>
    <w:rsid w:val="005E09ED"/>
    <w:rsid w:val="005E09F2"/>
    <w:rsid w:val="005E0D6D"/>
    <w:rsid w:val="005E10D8"/>
    <w:rsid w:val="005E10E6"/>
    <w:rsid w:val="005E1382"/>
    <w:rsid w:val="005E13F5"/>
    <w:rsid w:val="005E13F9"/>
    <w:rsid w:val="005E14CC"/>
    <w:rsid w:val="005E19DB"/>
    <w:rsid w:val="005E1B79"/>
    <w:rsid w:val="005E2126"/>
    <w:rsid w:val="005E214F"/>
    <w:rsid w:val="005E2352"/>
    <w:rsid w:val="005E237E"/>
    <w:rsid w:val="005E2395"/>
    <w:rsid w:val="005E2408"/>
    <w:rsid w:val="005E2621"/>
    <w:rsid w:val="005E2675"/>
    <w:rsid w:val="005E2838"/>
    <w:rsid w:val="005E295A"/>
    <w:rsid w:val="005E3524"/>
    <w:rsid w:val="005E3605"/>
    <w:rsid w:val="005E3E65"/>
    <w:rsid w:val="005E4022"/>
    <w:rsid w:val="005E4131"/>
    <w:rsid w:val="005E44AA"/>
    <w:rsid w:val="005E479E"/>
    <w:rsid w:val="005E4A71"/>
    <w:rsid w:val="005E5039"/>
    <w:rsid w:val="005E585C"/>
    <w:rsid w:val="005E5905"/>
    <w:rsid w:val="005E5925"/>
    <w:rsid w:val="005E596F"/>
    <w:rsid w:val="005E5A75"/>
    <w:rsid w:val="005E5D06"/>
    <w:rsid w:val="005E6083"/>
    <w:rsid w:val="005E6348"/>
    <w:rsid w:val="005E710A"/>
    <w:rsid w:val="005E72D9"/>
    <w:rsid w:val="005E79F1"/>
    <w:rsid w:val="005E7CB7"/>
    <w:rsid w:val="005E7CBB"/>
    <w:rsid w:val="005E7FED"/>
    <w:rsid w:val="005F0396"/>
    <w:rsid w:val="005F05D5"/>
    <w:rsid w:val="005F05DE"/>
    <w:rsid w:val="005F05F8"/>
    <w:rsid w:val="005F0767"/>
    <w:rsid w:val="005F07A3"/>
    <w:rsid w:val="005F0806"/>
    <w:rsid w:val="005F0A28"/>
    <w:rsid w:val="005F0AAD"/>
    <w:rsid w:val="005F0BCA"/>
    <w:rsid w:val="005F0E3B"/>
    <w:rsid w:val="005F0E61"/>
    <w:rsid w:val="005F0F6B"/>
    <w:rsid w:val="005F100C"/>
    <w:rsid w:val="005F11D2"/>
    <w:rsid w:val="005F126C"/>
    <w:rsid w:val="005F1426"/>
    <w:rsid w:val="005F1475"/>
    <w:rsid w:val="005F18C7"/>
    <w:rsid w:val="005F21E5"/>
    <w:rsid w:val="005F2345"/>
    <w:rsid w:val="005F2766"/>
    <w:rsid w:val="005F3142"/>
    <w:rsid w:val="005F32D5"/>
    <w:rsid w:val="005F38B6"/>
    <w:rsid w:val="005F3A6D"/>
    <w:rsid w:val="005F3B29"/>
    <w:rsid w:val="005F3D09"/>
    <w:rsid w:val="005F3D22"/>
    <w:rsid w:val="005F425C"/>
    <w:rsid w:val="005F4718"/>
    <w:rsid w:val="005F4C57"/>
    <w:rsid w:val="005F5A48"/>
    <w:rsid w:val="005F5C6F"/>
    <w:rsid w:val="005F647D"/>
    <w:rsid w:val="005F64E2"/>
    <w:rsid w:val="005F6BFA"/>
    <w:rsid w:val="005F6C18"/>
    <w:rsid w:val="005F6D11"/>
    <w:rsid w:val="005F6DD7"/>
    <w:rsid w:val="005F73F3"/>
    <w:rsid w:val="005F74AE"/>
    <w:rsid w:val="005F7A87"/>
    <w:rsid w:val="005F7C80"/>
    <w:rsid w:val="005F7E69"/>
    <w:rsid w:val="006002C5"/>
    <w:rsid w:val="006005C2"/>
    <w:rsid w:val="006008B3"/>
    <w:rsid w:val="00600AD1"/>
    <w:rsid w:val="00600AFF"/>
    <w:rsid w:val="00600D60"/>
    <w:rsid w:val="00600F10"/>
    <w:rsid w:val="00601154"/>
    <w:rsid w:val="0060170F"/>
    <w:rsid w:val="006018FF"/>
    <w:rsid w:val="00601C4A"/>
    <w:rsid w:val="00602254"/>
    <w:rsid w:val="00602F21"/>
    <w:rsid w:val="0060309B"/>
    <w:rsid w:val="00603277"/>
    <w:rsid w:val="00603456"/>
    <w:rsid w:val="00603A6F"/>
    <w:rsid w:val="00603A85"/>
    <w:rsid w:val="006044AC"/>
    <w:rsid w:val="0060456B"/>
    <w:rsid w:val="0060471A"/>
    <w:rsid w:val="00604A9B"/>
    <w:rsid w:val="00604C23"/>
    <w:rsid w:val="00604D42"/>
    <w:rsid w:val="00604DAB"/>
    <w:rsid w:val="0060514E"/>
    <w:rsid w:val="00605A40"/>
    <w:rsid w:val="00605FF7"/>
    <w:rsid w:val="006061D5"/>
    <w:rsid w:val="0060641C"/>
    <w:rsid w:val="00606692"/>
    <w:rsid w:val="00606AA7"/>
    <w:rsid w:val="00606C11"/>
    <w:rsid w:val="00606FE0"/>
    <w:rsid w:val="00607037"/>
    <w:rsid w:val="00607155"/>
    <w:rsid w:val="00607291"/>
    <w:rsid w:val="00607301"/>
    <w:rsid w:val="00607422"/>
    <w:rsid w:val="006077FB"/>
    <w:rsid w:val="00607D81"/>
    <w:rsid w:val="00607FBC"/>
    <w:rsid w:val="006100FC"/>
    <w:rsid w:val="00610483"/>
    <w:rsid w:val="00610E34"/>
    <w:rsid w:val="00610FD0"/>
    <w:rsid w:val="00611639"/>
    <w:rsid w:val="00611A07"/>
    <w:rsid w:val="00611E34"/>
    <w:rsid w:val="00611E93"/>
    <w:rsid w:val="00611F6D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7F0"/>
    <w:rsid w:val="00613961"/>
    <w:rsid w:val="00613B96"/>
    <w:rsid w:val="0061461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208E7"/>
    <w:rsid w:val="00620973"/>
    <w:rsid w:val="00620BAA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04B"/>
    <w:rsid w:val="0062345B"/>
    <w:rsid w:val="0062367D"/>
    <w:rsid w:val="00623EAF"/>
    <w:rsid w:val="00623F18"/>
    <w:rsid w:val="0062404C"/>
    <w:rsid w:val="00624112"/>
    <w:rsid w:val="0062419F"/>
    <w:rsid w:val="00624F44"/>
    <w:rsid w:val="00624F76"/>
    <w:rsid w:val="00625087"/>
    <w:rsid w:val="00625547"/>
    <w:rsid w:val="006255D8"/>
    <w:rsid w:val="006256A2"/>
    <w:rsid w:val="00625A17"/>
    <w:rsid w:val="00625BD4"/>
    <w:rsid w:val="00625C3A"/>
    <w:rsid w:val="00626008"/>
    <w:rsid w:val="00626073"/>
    <w:rsid w:val="00626274"/>
    <w:rsid w:val="00626618"/>
    <w:rsid w:val="006267CE"/>
    <w:rsid w:val="0062680C"/>
    <w:rsid w:val="00626878"/>
    <w:rsid w:val="006268EE"/>
    <w:rsid w:val="00626CD0"/>
    <w:rsid w:val="00627172"/>
    <w:rsid w:val="006271EE"/>
    <w:rsid w:val="006273BD"/>
    <w:rsid w:val="006273BF"/>
    <w:rsid w:val="006273EF"/>
    <w:rsid w:val="0062757E"/>
    <w:rsid w:val="00627698"/>
    <w:rsid w:val="006276F4"/>
    <w:rsid w:val="00627F51"/>
    <w:rsid w:val="00630240"/>
    <w:rsid w:val="0063026A"/>
    <w:rsid w:val="006307ED"/>
    <w:rsid w:val="00630838"/>
    <w:rsid w:val="00630C14"/>
    <w:rsid w:val="00630F3E"/>
    <w:rsid w:val="0063131E"/>
    <w:rsid w:val="00632652"/>
    <w:rsid w:val="006328F2"/>
    <w:rsid w:val="00632C66"/>
    <w:rsid w:val="00632DF3"/>
    <w:rsid w:val="00632F99"/>
    <w:rsid w:val="0063393E"/>
    <w:rsid w:val="00633B1F"/>
    <w:rsid w:val="00633E08"/>
    <w:rsid w:val="00633FD3"/>
    <w:rsid w:val="00634AAE"/>
    <w:rsid w:val="00634BDB"/>
    <w:rsid w:val="00634C7D"/>
    <w:rsid w:val="00634CA2"/>
    <w:rsid w:val="00634F88"/>
    <w:rsid w:val="00636658"/>
    <w:rsid w:val="00636680"/>
    <w:rsid w:val="006367F7"/>
    <w:rsid w:val="0063684B"/>
    <w:rsid w:val="00636950"/>
    <w:rsid w:val="00636B29"/>
    <w:rsid w:val="00636EAE"/>
    <w:rsid w:val="00636F56"/>
    <w:rsid w:val="00637564"/>
    <w:rsid w:val="006375D5"/>
    <w:rsid w:val="00637944"/>
    <w:rsid w:val="00637CAF"/>
    <w:rsid w:val="00637CC2"/>
    <w:rsid w:val="00637E21"/>
    <w:rsid w:val="00640114"/>
    <w:rsid w:val="006402F8"/>
    <w:rsid w:val="0064083B"/>
    <w:rsid w:val="00640E70"/>
    <w:rsid w:val="0064119C"/>
    <w:rsid w:val="0064175A"/>
    <w:rsid w:val="0064180D"/>
    <w:rsid w:val="00641825"/>
    <w:rsid w:val="00641873"/>
    <w:rsid w:val="00641954"/>
    <w:rsid w:val="00641D8B"/>
    <w:rsid w:val="00641E54"/>
    <w:rsid w:val="00641FC4"/>
    <w:rsid w:val="006425C5"/>
    <w:rsid w:val="0064262E"/>
    <w:rsid w:val="006429BE"/>
    <w:rsid w:val="006429CE"/>
    <w:rsid w:val="00642B91"/>
    <w:rsid w:val="00643A1C"/>
    <w:rsid w:val="00643B14"/>
    <w:rsid w:val="006444B3"/>
    <w:rsid w:val="006445C0"/>
    <w:rsid w:val="00644802"/>
    <w:rsid w:val="0064480A"/>
    <w:rsid w:val="00644811"/>
    <w:rsid w:val="00644ADD"/>
    <w:rsid w:val="00644B40"/>
    <w:rsid w:val="00644C77"/>
    <w:rsid w:val="006455C3"/>
    <w:rsid w:val="00645E06"/>
    <w:rsid w:val="00645FB5"/>
    <w:rsid w:val="00646728"/>
    <w:rsid w:val="00646B28"/>
    <w:rsid w:val="00646E08"/>
    <w:rsid w:val="006470CE"/>
    <w:rsid w:val="0064710D"/>
    <w:rsid w:val="006479D0"/>
    <w:rsid w:val="00647A9C"/>
    <w:rsid w:val="00650117"/>
    <w:rsid w:val="0065146C"/>
    <w:rsid w:val="006518E0"/>
    <w:rsid w:val="00651FC8"/>
    <w:rsid w:val="00652209"/>
    <w:rsid w:val="006522B5"/>
    <w:rsid w:val="0065236D"/>
    <w:rsid w:val="006524F0"/>
    <w:rsid w:val="00652795"/>
    <w:rsid w:val="00652871"/>
    <w:rsid w:val="00652983"/>
    <w:rsid w:val="00652ACC"/>
    <w:rsid w:val="00653934"/>
    <w:rsid w:val="00653958"/>
    <w:rsid w:val="00653C0E"/>
    <w:rsid w:val="006540F7"/>
    <w:rsid w:val="006541C7"/>
    <w:rsid w:val="00654276"/>
    <w:rsid w:val="0065438A"/>
    <w:rsid w:val="00654526"/>
    <w:rsid w:val="00654890"/>
    <w:rsid w:val="006548D9"/>
    <w:rsid w:val="00654A4F"/>
    <w:rsid w:val="00654A77"/>
    <w:rsid w:val="00654AEC"/>
    <w:rsid w:val="00654B1A"/>
    <w:rsid w:val="00654C45"/>
    <w:rsid w:val="00654C98"/>
    <w:rsid w:val="00654EAB"/>
    <w:rsid w:val="0065534B"/>
    <w:rsid w:val="00655409"/>
    <w:rsid w:val="006554A2"/>
    <w:rsid w:val="00655A88"/>
    <w:rsid w:val="00656355"/>
    <w:rsid w:val="006563C8"/>
    <w:rsid w:val="0065689A"/>
    <w:rsid w:val="00656C2F"/>
    <w:rsid w:val="00656E1C"/>
    <w:rsid w:val="006570C2"/>
    <w:rsid w:val="0065733F"/>
    <w:rsid w:val="0065747F"/>
    <w:rsid w:val="00657CC6"/>
    <w:rsid w:val="006600CE"/>
    <w:rsid w:val="00660560"/>
    <w:rsid w:val="006607F5"/>
    <w:rsid w:val="00660811"/>
    <w:rsid w:val="00660890"/>
    <w:rsid w:val="0066098C"/>
    <w:rsid w:val="0066127F"/>
    <w:rsid w:val="0066161C"/>
    <w:rsid w:val="00661AD2"/>
    <w:rsid w:val="00661B9D"/>
    <w:rsid w:val="00661CDB"/>
    <w:rsid w:val="00661E28"/>
    <w:rsid w:val="0066211D"/>
    <w:rsid w:val="0066233C"/>
    <w:rsid w:val="006623DA"/>
    <w:rsid w:val="006627D3"/>
    <w:rsid w:val="0066295F"/>
    <w:rsid w:val="00662CFA"/>
    <w:rsid w:val="00663246"/>
    <w:rsid w:val="00663621"/>
    <w:rsid w:val="00663795"/>
    <w:rsid w:val="00663B34"/>
    <w:rsid w:val="00663C52"/>
    <w:rsid w:val="00664ACD"/>
    <w:rsid w:val="00664BFA"/>
    <w:rsid w:val="00664FD2"/>
    <w:rsid w:val="0066502D"/>
    <w:rsid w:val="00665339"/>
    <w:rsid w:val="00665FFA"/>
    <w:rsid w:val="00666581"/>
    <w:rsid w:val="006665FE"/>
    <w:rsid w:val="0066692B"/>
    <w:rsid w:val="00666C6C"/>
    <w:rsid w:val="00666E60"/>
    <w:rsid w:val="00666F03"/>
    <w:rsid w:val="00666F46"/>
    <w:rsid w:val="0066710A"/>
    <w:rsid w:val="006672D3"/>
    <w:rsid w:val="00667519"/>
    <w:rsid w:val="00667F7A"/>
    <w:rsid w:val="006702B3"/>
    <w:rsid w:val="00670BAF"/>
    <w:rsid w:val="00670E20"/>
    <w:rsid w:val="00671008"/>
    <w:rsid w:val="00671448"/>
    <w:rsid w:val="00671879"/>
    <w:rsid w:val="00671D76"/>
    <w:rsid w:val="00672462"/>
    <w:rsid w:val="00673A0D"/>
    <w:rsid w:val="00673AC5"/>
    <w:rsid w:val="00673C6C"/>
    <w:rsid w:val="00673D53"/>
    <w:rsid w:val="00673EF2"/>
    <w:rsid w:val="00674F77"/>
    <w:rsid w:val="0067500A"/>
    <w:rsid w:val="006757FA"/>
    <w:rsid w:val="00675A4F"/>
    <w:rsid w:val="00675CB6"/>
    <w:rsid w:val="00675FFC"/>
    <w:rsid w:val="006760E8"/>
    <w:rsid w:val="00676331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3F7"/>
    <w:rsid w:val="0067744C"/>
    <w:rsid w:val="006775AB"/>
    <w:rsid w:val="00680026"/>
    <w:rsid w:val="006802B6"/>
    <w:rsid w:val="006802E2"/>
    <w:rsid w:val="00680481"/>
    <w:rsid w:val="00680714"/>
    <w:rsid w:val="00680814"/>
    <w:rsid w:val="00680BB5"/>
    <w:rsid w:val="00680F87"/>
    <w:rsid w:val="00681703"/>
    <w:rsid w:val="006818A7"/>
    <w:rsid w:val="00681B5E"/>
    <w:rsid w:val="00681BE3"/>
    <w:rsid w:val="00681C1E"/>
    <w:rsid w:val="006821D0"/>
    <w:rsid w:val="00682994"/>
    <w:rsid w:val="00682B7B"/>
    <w:rsid w:val="00682C5A"/>
    <w:rsid w:val="006833B6"/>
    <w:rsid w:val="006833D7"/>
    <w:rsid w:val="006834A0"/>
    <w:rsid w:val="0068379D"/>
    <w:rsid w:val="00683951"/>
    <w:rsid w:val="0068455E"/>
    <w:rsid w:val="006848D3"/>
    <w:rsid w:val="00684A65"/>
    <w:rsid w:val="006855DE"/>
    <w:rsid w:val="0068567F"/>
    <w:rsid w:val="00685749"/>
    <w:rsid w:val="0068597C"/>
    <w:rsid w:val="00685BAE"/>
    <w:rsid w:val="00685DFE"/>
    <w:rsid w:val="00685ECC"/>
    <w:rsid w:val="00686100"/>
    <w:rsid w:val="0068618D"/>
    <w:rsid w:val="00686266"/>
    <w:rsid w:val="0068628C"/>
    <w:rsid w:val="00686335"/>
    <w:rsid w:val="006868D4"/>
    <w:rsid w:val="00686A8B"/>
    <w:rsid w:val="00686EB1"/>
    <w:rsid w:val="00687071"/>
    <w:rsid w:val="006870BE"/>
    <w:rsid w:val="00687243"/>
    <w:rsid w:val="0068759F"/>
    <w:rsid w:val="006877E0"/>
    <w:rsid w:val="00687805"/>
    <w:rsid w:val="00687C6F"/>
    <w:rsid w:val="0069022D"/>
    <w:rsid w:val="00690705"/>
    <w:rsid w:val="0069090F"/>
    <w:rsid w:val="00690912"/>
    <w:rsid w:val="00690AFD"/>
    <w:rsid w:val="00690B29"/>
    <w:rsid w:val="00690BE3"/>
    <w:rsid w:val="00690F70"/>
    <w:rsid w:val="00691214"/>
    <w:rsid w:val="00691748"/>
    <w:rsid w:val="00691809"/>
    <w:rsid w:val="00691C7D"/>
    <w:rsid w:val="0069234A"/>
    <w:rsid w:val="006925E6"/>
    <w:rsid w:val="00692C1E"/>
    <w:rsid w:val="00692D05"/>
    <w:rsid w:val="00692EE4"/>
    <w:rsid w:val="006937B8"/>
    <w:rsid w:val="006937DB"/>
    <w:rsid w:val="00693A5A"/>
    <w:rsid w:val="00694602"/>
    <w:rsid w:val="0069465D"/>
    <w:rsid w:val="00694805"/>
    <w:rsid w:val="00694916"/>
    <w:rsid w:val="00694961"/>
    <w:rsid w:val="00694AEF"/>
    <w:rsid w:val="00694CDF"/>
    <w:rsid w:val="00694DD1"/>
    <w:rsid w:val="00694E39"/>
    <w:rsid w:val="00695235"/>
    <w:rsid w:val="00695971"/>
    <w:rsid w:val="00695AC3"/>
    <w:rsid w:val="00695D38"/>
    <w:rsid w:val="0069650C"/>
    <w:rsid w:val="006966E3"/>
    <w:rsid w:val="006968AF"/>
    <w:rsid w:val="00696B00"/>
    <w:rsid w:val="00696EB7"/>
    <w:rsid w:val="006970CF"/>
    <w:rsid w:val="00697147"/>
    <w:rsid w:val="0069718E"/>
    <w:rsid w:val="006977C2"/>
    <w:rsid w:val="00697C7A"/>
    <w:rsid w:val="00697CD4"/>
    <w:rsid w:val="006A0612"/>
    <w:rsid w:val="006A089B"/>
    <w:rsid w:val="006A0DC6"/>
    <w:rsid w:val="006A0F87"/>
    <w:rsid w:val="006A109F"/>
    <w:rsid w:val="006A1322"/>
    <w:rsid w:val="006A1B99"/>
    <w:rsid w:val="006A1EE2"/>
    <w:rsid w:val="006A1F8A"/>
    <w:rsid w:val="006A1FC9"/>
    <w:rsid w:val="006A21C7"/>
    <w:rsid w:val="006A22CD"/>
    <w:rsid w:val="006A2358"/>
    <w:rsid w:val="006A2542"/>
    <w:rsid w:val="006A26A5"/>
    <w:rsid w:val="006A2A5D"/>
    <w:rsid w:val="006A2AF4"/>
    <w:rsid w:val="006A2ECA"/>
    <w:rsid w:val="006A3083"/>
    <w:rsid w:val="006A31E3"/>
    <w:rsid w:val="006A428E"/>
    <w:rsid w:val="006A458B"/>
    <w:rsid w:val="006A4718"/>
    <w:rsid w:val="006A4D05"/>
    <w:rsid w:val="006A4DED"/>
    <w:rsid w:val="006A4F03"/>
    <w:rsid w:val="006A4FCC"/>
    <w:rsid w:val="006A5058"/>
    <w:rsid w:val="006A524C"/>
    <w:rsid w:val="006A5491"/>
    <w:rsid w:val="006A54BC"/>
    <w:rsid w:val="006A588E"/>
    <w:rsid w:val="006A58A5"/>
    <w:rsid w:val="006A5D9B"/>
    <w:rsid w:val="006A5E7F"/>
    <w:rsid w:val="006A601E"/>
    <w:rsid w:val="006A6107"/>
    <w:rsid w:val="006A6CDE"/>
    <w:rsid w:val="006A70C9"/>
    <w:rsid w:val="006A70DC"/>
    <w:rsid w:val="006A7379"/>
    <w:rsid w:val="006A74FF"/>
    <w:rsid w:val="006A76F7"/>
    <w:rsid w:val="006A7B69"/>
    <w:rsid w:val="006A7CF5"/>
    <w:rsid w:val="006A7EFD"/>
    <w:rsid w:val="006B00FE"/>
    <w:rsid w:val="006B0707"/>
    <w:rsid w:val="006B0724"/>
    <w:rsid w:val="006B0B4E"/>
    <w:rsid w:val="006B127A"/>
    <w:rsid w:val="006B142B"/>
    <w:rsid w:val="006B166E"/>
    <w:rsid w:val="006B1A69"/>
    <w:rsid w:val="006B1E9A"/>
    <w:rsid w:val="006B23F8"/>
    <w:rsid w:val="006B24FD"/>
    <w:rsid w:val="006B281D"/>
    <w:rsid w:val="006B2AA2"/>
    <w:rsid w:val="006B334F"/>
    <w:rsid w:val="006B33DA"/>
    <w:rsid w:val="006B3561"/>
    <w:rsid w:val="006B3760"/>
    <w:rsid w:val="006B3893"/>
    <w:rsid w:val="006B3A65"/>
    <w:rsid w:val="006B44EF"/>
    <w:rsid w:val="006B4605"/>
    <w:rsid w:val="006B4658"/>
    <w:rsid w:val="006B46DF"/>
    <w:rsid w:val="006B4B53"/>
    <w:rsid w:val="006B4C28"/>
    <w:rsid w:val="006B4D2C"/>
    <w:rsid w:val="006B4F37"/>
    <w:rsid w:val="006B553E"/>
    <w:rsid w:val="006B5625"/>
    <w:rsid w:val="006B56D9"/>
    <w:rsid w:val="006B57F2"/>
    <w:rsid w:val="006B5C0E"/>
    <w:rsid w:val="006B6160"/>
    <w:rsid w:val="006B63D7"/>
    <w:rsid w:val="006B68C5"/>
    <w:rsid w:val="006B6B5A"/>
    <w:rsid w:val="006B6E51"/>
    <w:rsid w:val="006B704E"/>
    <w:rsid w:val="006B7808"/>
    <w:rsid w:val="006B7AD8"/>
    <w:rsid w:val="006B7BB0"/>
    <w:rsid w:val="006B7CE4"/>
    <w:rsid w:val="006B7D14"/>
    <w:rsid w:val="006B7D95"/>
    <w:rsid w:val="006B7DD6"/>
    <w:rsid w:val="006B7F08"/>
    <w:rsid w:val="006B7F85"/>
    <w:rsid w:val="006C03F4"/>
    <w:rsid w:val="006C0419"/>
    <w:rsid w:val="006C054E"/>
    <w:rsid w:val="006C061A"/>
    <w:rsid w:val="006C0C3C"/>
    <w:rsid w:val="006C11EC"/>
    <w:rsid w:val="006C1328"/>
    <w:rsid w:val="006C1706"/>
    <w:rsid w:val="006C2341"/>
    <w:rsid w:val="006C249D"/>
    <w:rsid w:val="006C2715"/>
    <w:rsid w:val="006C2980"/>
    <w:rsid w:val="006C2CC7"/>
    <w:rsid w:val="006C2E0E"/>
    <w:rsid w:val="006C2E6A"/>
    <w:rsid w:val="006C3201"/>
    <w:rsid w:val="006C35B8"/>
    <w:rsid w:val="006C3801"/>
    <w:rsid w:val="006C393D"/>
    <w:rsid w:val="006C3DE7"/>
    <w:rsid w:val="006C3E06"/>
    <w:rsid w:val="006C3EA6"/>
    <w:rsid w:val="006C43DD"/>
    <w:rsid w:val="006C460C"/>
    <w:rsid w:val="006C4AF2"/>
    <w:rsid w:val="006C4B9F"/>
    <w:rsid w:val="006C4E05"/>
    <w:rsid w:val="006C4EDA"/>
    <w:rsid w:val="006C5444"/>
    <w:rsid w:val="006C5645"/>
    <w:rsid w:val="006C58A6"/>
    <w:rsid w:val="006C6086"/>
    <w:rsid w:val="006C6142"/>
    <w:rsid w:val="006C64CD"/>
    <w:rsid w:val="006C64EB"/>
    <w:rsid w:val="006C6607"/>
    <w:rsid w:val="006C6E30"/>
    <w:rsid w:val="006C6EE0"/>
    <w:rsid w:val="006C6F56"/>
    <w:rsid w:val="006C71FD"/>
    <w:rsid w:val="006C74E6"/>
    <w:rsid w:val="006C79B0"/>
    <w:rsid w:val="006D09C1"/>
    <w:rsid w:val="006D0B94"/>
    <w:rsid w:val="006D0E51"/>
    <w:rsid w:val="006D10D7"/>
    <w:rsid w:val="006D1775"/>
    <w:rsid w:val="006D1B35"/>
    <w:rsid w:val="006D1BA1"/>
    <w:rsid w:val="006D1C09"/>
    <w:rsid w:val="006D1C5A"/>
    <w:rsid w:val="006D2369"/>
    <w:rsid w:val="006D24C8"/>
    <w:rsid w:val="006D25CF"/>
    <w:rsid w:val="006D290B"/>
    <w:rsid w:val="006D2916"/>
    <w:rsid w:val="006D2A99"/>
    <w:rsid w:val="006D2C98"/>
    <w:rsid w:val="006D2DC9"/>
    <w:rsid w:val="006D2E48"/>
    <w:rsid w:val="006D2EF8"/>
    <w:rsid w:val="006D30C1"/>
    <w:rsid w:val="006D32E4"/>
    <w:rsid w:val="006D3368"/>
    <w:rsid w:val="006D39FA"/>
    <w:rsid w:val="006D3EA2"/>
    <w:rsid w:val="006D44FD"/>
    <w:rsid w:val="006D4D25"/>
    <w:rsid w:val="006D5E47"/>
    <w:rsid w:val="006D5E6F"/>
    <w:rsid w:val="006D5F51"/>
    <w:rsid w:val="006D62E2"/>
    <w:rsid w:val="006D67E1"/>
    <w:rsid w:val="006D6817"/>
    <w:rsid w:val="006D7413"/>
    <w:rsid w:val="006D7466"/>
    <w:rsid w:val="006D7813"/>
    <w:rsid w:val="006D7859"/>
    <w:rsid w:val="006D7B7C"/>
    <w:rsid w:val="006D7BE5"/>
    <w:rsid w:val="006E00CD"/>
    <w:rsid w:val="006E0141"/>
    <w:rsid w:val="006E01DC"/>
    <w:rsid w:val="006E0594"/>
    <w:rsid w:val="006E0FB0"/>
    <w:rsid w:val="006E1092"/>
    <w:rsid w:val="006E1215"/>
    <w:rsid w:val="006E1920"/>
    <w:rsid w:val="006E1AAA"/>
    <w:rsid w:val="006E1FB9"/>
    <w:rsid w:val="006E22F7"/>
    <w:rsid w:val="006E25A0"/>
    <w:rsid w:val="006E284F"/>
    <w:rsid w:val="006E28CC"/>
    <w:rsid w:val="006E29D5"/>
    <w:rsid w:val="006E2DC8"/>
    <w:rsid w:val="006E30CA"/>
    <w:rsid w:val="006E3858"/>
    <w:rsid w:val="006E391B"/>
    <w:rsid w:val="006E3B91"/>
    <w:rsid w:val="006E40D0"/>
    <w:rsid w:val="006E4338"/>
    <w:rsid w:val="006E479E"/>
    <w:rsid w:val="006E495A"/>
    <w:rsid w:val="006E4AE4"/>
    <w:rsid w:val="006E4D71"/>
    <w:rsid w:val="006E4DB6"/>
    <w:rsid w:val="006E4F71"/>
    <w:rsid w:val="006E52D8"/>
    <w:rsid w:val="006E576A"/>
    <w:rsid w:val="006E5CA1"/>
    <w:rsid w:val="006E5F10"/>
    <w:rsid w:val="006E60B4"/>
    <w:rsid w:val="006E6337"/>
    <w:rsid w:val="006E64AF"/>
    <w:rsid w:val="006E68C2"/>
    <w:rsid w:val="006E69A2"/>
    <w:rsid w:val="006E69D1"/>
    <w:rsid w:val="006E6B4C"/>
    <w:rsid w:val="006E6E77"/>
    <w:rsid w:val="006E7291"/>
    <w:rsid w:val="006E7B09"/>
    <w:rsid w:val="006E7BB7"/>
    <w:rsid w:val="006E7E92"/>
    <w:rsid w:val="006E7EB9"/>
    <w:rsid w:val="006F03C0"/>
    <w:rsid w:val="006F05BA"/>
    <w:rsid w:val="006F08CC"/>
    <w:rsid w:val="006F12DB"/>
    <w:rsid w:val="006F13D0"/>
    <w:rsid w:val="006F143A"/>
    <w:rsid w:val="006F174A"/>
    <w:rsid w:val="006F178B"/>
    <w:rsid w:val="006F1AEB"/>
    <w:rsid w:val="006F1B71"/>
    <w:rsid w:val="006F1F89"/>
    <w:rsid w:val="006F2336"/>
    <w:rsid w:val="006F25AC"/>
    <w:rsid w:val="006F25F4"/>
    <w:rsid w:val="006F2736"/>
    <w:rsid w:val="006F2A9C"/>
    <w:rsid w:val="006F3214"/>
    <w:rsid w:val="006F3277"/>
    <w:rsid w:val="006F32D5"/>
    <w:rsid w:val="006F33D4"/>
    <w:rsid w:val="006F3505"/>
    <w:rsid w:val="006F3C15"/>
    <w:rsid w:val="006F4125"/>
    <w:rsid w:val="006F4227"/>
    <w:rsid w:val="006F432C"/>
    <w:rsid w:val="006F4941"/>
    <w:rsid w:val="006F4A94"/>
    <w:rsid w:val="006F4B18"/>
    <w:rsid w:val="006F4C63"/>
    <w:rsid w:val="006F53C8"/>
    <w:rsid w:val="006F5A06"/>
    <w:rsid w:val="006F5D32"/>
    <w:rsid w:val="006F6064"/>
    <w:rsid w:val="006F6564"/>
    <w:rsid w:val="006F6799"/>
    <w:rsid w:val="006F6C49"/>
    <w:rsid w:val="006F6C69"/>
    <w:rsid w:val="006F6F8C"/>
    <w:rsid w:val="006F7210"/>
    <w:rsid w:val="006F7791"/>
    <w:rsid w:val="006F7991"/>
    <w:rsid w:val="006F7BD1"/>
    <w:rsid w:val="0070039B"/>
    <w:rsid w:val="0070068E"/>
    <w:rsid w:val="00700AB8"/>
    <w:rsid w:val="00700C2F"/>
    <w:rsid w:val="00700F5F"/>
    <w:rsid w:val="007014E7"/>
    <w:rsid w:val="0070208D"/>
    <w:rsid w:val="007024B4"/>
    <w:rsid w:val="00702737"/>
    <w:rsid w:val="00702872"/>
    <w:rsid w:val="00702925"/>
    <w:rsid w:val="00702ABE"/>
    <w:rsid w:val="00702BCD"/>
    <w:rsid w:val="007031C8"/>
    <w:rsid w:val="00703A6C"/>
    <w:rsid w:val="00703B4C"/>
    <w:rsid w:val="00703C19"/>
    <w:rsid w:val="00703DB4"/>
    <w:rsid w:val="00703F07"/>
    <w:rsid w:val="00703FA5"/>
    <w:rsid w:val="00704738"/>
    <w:rsid w:val="00704845"/>
    <w:rsid w:val="007049FA"/>
    <w:rsid w:val="00704CB3"/>
    <w:rsid w:val="0070538B"/>
    <w:rsid w:val="00705797"/>
    <w:rsid w:val="00705A25"/>
    <w:rsid w:val="00705CCB"/>
    <w:rsid w:val="00705CCE"/>
    <w:rsid w:val="00705DF6"/>
    <w:rsid w:val="007062DD"/>
    <w:rsid w:val="0070678C"/>
    <w:rsid w:val="00706A28"/>
    <w:rsid w:val="00706AFF"/>
    <w:rsid w:val="00706B73"/>
    <w:rsid w:val="00706E1D"/>
    <w:rsid w:val="00706FF1"/>
    <w:rsid w:val="00707093"/>
    <w:rsid w:val="0070786C"/>
    <w:rsid w:val="007079DC"/>
    <w:rsid w:val="00707C68"/>
    <w:rsid w:val="0071017B"/>
    <w:rsid w:val="00710545"/>
    <w:rsid w:val="00710A04"/>
    <w:rsid w:val="00710E5D"/>
    <w:rsid w:val="0071126A"/>
    <w:rsid w:val="00711358"/>
    <w:rsid w:val="00711533"/>
    <w:rsid w:val="0071160C"/>
    <w:rsid w:val="00711638"/>
    <w:rsid w:val="0071220F"/>
    <w:rsid w:val="00712460"/>
    <w:rsid w:val="00712530"/>
    <w:rsid w:val="0071283D"/>
    <w:rsid w:val="00712C6E"/>
    <w:rsid w:val="00712E1D"/>
    <w:rsid w:val="00712E83"/>
    <w:rsid w:val="0071310D"/>
    <w:rsid w:val="007133B8"/>
    <w:rsid w:val="00713522"/>
    <w:rsid w:val="00713B26"/>
    <w:rsid w:val="00713E58"/>
    <w:rsid w:val="00714088"/>
    <w:rsid w:val="007141CD"/>
    <w:rsid w:val="00714381"/>
    <w:rsid w:val="0071455E"/>
    <w:rsid w:val="007146BC"/>
    <w:rsid w:val="00714CA2"/>
    <w:rsid w:val="007151D9"/>
    <w:rsid w:val="00715796"/>
    <w:rsid w:val="00715B77"/>
    <w:rsid w:val="00715BDD"/>
    <w:rsid w:val="00716458"/>
    <w:rsid w:val="00716467"/>
    <w:rsid w:val="00716475"/>
    <w:rsid w:val="0071747F"/>
    <w:rsid w:val="00717569"/>
    <w:rsid w:val="00717B83"/>
    <w:rsid w:val="00717FCC"/>
    <w:rsid w:val="007204C0"/>
    <w:rsid w:val="00720BCD"/>
    <w:rsid w:val="00720C43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38A1"/>
    <w:rsid w:val="007238AC"/>
    <w:rsid w:val="007239AE"/>
    <w:rsid w:val="00723D4B"/>
    <w:rsid w:val="00724072"/>
    <w:rsid w:val="007243FA"/>
    <w:rsid w:val="0072448E"/>
    <w:rsid w:val="007248E6"/>
    <w:rsid w:val="00725CB3"/>
    <w:rsid w:val="00725CFC"/>
    <w:rsid w:val="0072630E"/>
    <w:rsid w:val="007263BC"/>
    <w:rsid w:val="007265B1"/>
    <w:rsid w:val="00726604"/>
    <w:rsid w:val="007267E0"/>
    <w:rsid w:val="00726916"/>
    <w:rsid w:val="00726FCD"/>
    <w:rsid w:val="007276AA"/>
    <w:rsid w:val="00727892"/>
    <w:rsid w:val="00727C0B"/>
    <w:rsid w:val="00727F24"/>
    <w:rsid w:val="00727F8B"/>
    <w:rsid w:val="0073002E"/>
    <w:rsid w:val="007307BA"/>
    <w:rsid w:val="00730B83"/>
    <w:rsid w:val="007310E0"/>
    <w:rsid w:val="00731285"/>
    <w:rsid w:val="00731289"/>
    <w:rsid w:val="00731702"/>
    <w:rsid w:val="007318C2"/>
    <w:rsid w:val="00731A53"/>
    <w:rsid w:val="00731DCF"/>
    <w:rsid w:val="007327DB"/>
    <w:rsid w:val="00732855"/>
    <w:rsid w:val="0073290D"/>
    <w:rsid w:val="00732BAC"/>
    <w:rsid w:val="0073327A"/>
    <w:rsid w:val="00733713"/>
    <w:rsid w:val="00733F0A"/>
    <w:rsid w:val="00733F9F"/>
    <w:rsid w:val="00734223"/>
    <w:rsid w:val="00734499"/>
    <w:rsid w:val="00734506"/>
    <w:rsid w:val="0073463D"/>
    <w:rsid w:val="007346EF"/>
    <w:rsid w:val="00734BD1"/>
    <w:rsid w:val="00734C47"/>
    <w:rsid w:val="0073547C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BAE"/>
    <w:rsid w:val="00736D73"/>
    <w:rsid w:val="00736EF4"/>
    <w:rsid w:val="00737858"/>
    <w:rsid w:val="00737DB8"/>
    <w:rsid w:val="00740528"/>
    <w:rsid w:val="007413D6"/>
    <w:rsid w:val="007418C8"/>
    <w:rsid w:val="00742103"/>
    <w:rsid w:val="007424D6"/>
    <w:rsid w:val="007429FC"/>
    <w:rsid w:val="00742B2A"/>
    <w:rsid w:val="00742DC1"/>
    <w:rsid w:val="00742E6C"/>
    <w:rsid w:val="00742FBB"/>
    <w:rsid w:val="00743077"/>
    <w:rsid w:val="007430C4"/>
    <w:rsid w:val="0074318C"/>
    <w:rsid w:val="00743287"/>
    <w:rsid w:val="007435F2"/>
    <w:rsid w:val="00743677"/>
    <w:rsid w:val="00743874"/>
    <w:rsid w:val="007440CE"/>
    <w:rsid w:val="00744F1B"/>
    <w:rsid w:val="007450F8"/>
    <w:rsid w:val="007451FE"/>
    <w:rsid w:val="00745643"/>
    <w:rsid w:val="007456E9"/>
    <w:rsid w:val="00745B6A"/>
    <w:rsid w:val="00745BFC"/>
    <w:rsid w:val="00745DF6"/>
    <w:rsid w:val="00745F6C"/>
    <w:rsid w:val="00746010"/>
    <w:rsid w:val="0074609D"/>
    <w:rsid w:val="007461B7"/>
    <w:rsid w:val="0074632E"/>
    <w:rsid w:val="007464D1"/>
    <w:rsid w:val="007468DC"/>
    <w:rsid w:val="007468E1"/>
    <w:rsid w:val="00746A02"/>
    <w:rsid w:val="00746C48"/>
    <w:rsid w:val="00746D23"/>
    <w:rsid w:val="007471F9"/>
    <w:rsid w:val="00747597"/>
    <w:rsid w:val="00747A5B"/>
    <w:rsid w:val="00747A7D"/>
    <w:rsid w:val="00747F28"/>
    <w:rsid w:val="00750243"/>
    <w:rsid w:val="00750408"/>
    <w:rsid w:val="00750CB6"/>
    <w:rsid w:val="00750D1A"/>
    <w:rsid w:val="00750D55"/>
    <w:rsid w:val="00750E61"/>
    <w:rsid w:val="0075138B"/>
    <w:rsid w:val="00751458"/>
    <w:rsid w:val="007515AF"/>
    <w:rsid w:val="00751929"/>
    <w:rsid w:val="00752292"/>
    <w:rsid w:val="0075237B"/>
    <w:rsid w:val="007524A3"/>
    <w:rsid w:val="00752570"/>
    <w:rsid w:val="007526C3"/>
    <w:rsid w:val="00752B44"/>
    <w:rsid w:val="00752EC4"/>
    <w:rsid w:val="00753F0F"/>
    <w:rsid w:val="0075408F"/>
    <w:rsid w:val="0075429D"/>
    <w:rsid w:val="00754871"/>
    <w:rsid w:val="00754885"/>
    <w:rsid w:val="00754ADD"/>
    <w:rsid w:val="00754E3C"/>
    <w:rsid w:val="00755013"/>
    <w:rsid w:val="007551A1"/>
    <w:rsid w:val="007551B7"/>
    <w:rsid w:val="0075548B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6F1F"/>
    <w:rsid w:val="00757068"/>
    <w:rsid w:val="0075724C"/>
    <w:rsid w:val="007573ED"/>
    <w:rsid w:val="007575FC"/>
    <w:rsid w:val="00757634"/>
    <w:rsid w:val="00757C00"/>
    <w:rsid w:val="00760387"/>
    <w:rsid w:val="00760DCB"/>
    <w:rsid w:val="00761728"/>
    <w:rsid w:val="0076173F"/>
    <w:rsid w:val="00761B78"/>
    <w:rsid w:val="00761E12"/>
    <w:rsid w:val="007625A9"/>
    <w:rsid w:val="00762791"/>
    <w:rsid w:val="0076295D"/>
    <w:rsid w:val="00762AFC"/>
    <w:rsid w:val="00762D76"/>
    <w:rsid w:val="00762F3A"/>
    <w:rsid w:val="00762F65"/>
    <w:rsid w:val="0076346F"/>
    <w:rsid w:val="007634DF"/>
    <w:rsid w:val="00763B90"/>
    <w:rsid w:val="0076401C"/>
    <w:rsid w:val="007640D9"/>
    <w:rsid w:val="007642A9"/>
    <w:rsid w:val="00764856"/>
    <w:rsid w:val="00764C5F"/>
    <w:rsid w:val="00764D3A"/>
    <w:rsid w:val="007650CA"/>
    <w:rsid w:val="0076511E"/>
    <w:rsid w:val="0076516B"/>
    <w:rsid w:val="00765684"/>
    <w:rsid w:val="007658B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5CB"/>
    <w:rsid w:val="007676A8"/>
    <w:rsid w:val="00767A44"/>
    <w:rsid w:val="00767A6F"/>
    <w:rsid w:val="00767B89"/>
    <w:rsid w:val="00767D6F"/>
    <w:rsid w:val="00767F68"/>
    <w:rsid w:val="00767FFE"/>
    <w:rsid w:val="0077083E"/>
    <w:rsid w:val="00770F56"/>
    <w:rsid w:val="007713EA"/>
    <w:rsid w:val="007715B8"/>
    <w:rsid w:val="0077176D"/>
    <w:rsid w:val="00771811"/>
    <w:rsid w:val="00771F32"/>
    <w:rsid w:val="00771F47"/>
    <w:rsid w:val="00772053"/>
    <w:rsid w:val="007720CB"/>
    <w:rsid w:val="007720F0"/>
    <w:rsid w:val="007723F7"/>
    <w:rsid w:val="0077268D"/>
    <w:rsid w:val="0077269A"/>
    <w:rsid w:val="007726A7"/>
    <w:rsid w:val="007727C5"/>
    <w:rsid w:val="0077287F"/>
    <w:rsid w:val="00772A78"/>
    <w:rsid w:val="00772B57"/>
    <w:rsid w:val="00772D0D"/>
    <w:rsid w:val="0077301B"/>
    <w:rsid w:val="007730D5"/>
    <w:rsid w:val="00773265"/>
    <w:rsid w:val="00773D1A"/>
    <w:rsid w:val="00774A0B"/>
    <w:rsid w:val="00774E0A"/>
    <w:rsid w:val="00774E45"/>
    <w:rsid w:val="0077510C"/>
    <w:rsid w:val="00775AFB"/>
    <w:rsid w:val="00776522"/>
    <w:rsid w:val="00776A60"/>
    <w:rsid w:val="0077719D"/>
    <w:rsid w:val="0077778D"/>
    <w:rsid w:val="00777F2B"/>
    <w:rsid w:val="00780594"/>
    <w:rsid w:val="007807F2"/>
    <w:rsid w:val="00780968"/>
    <w:rsid w:val="00780AEE"/>
    <w:rsid w:val="00780B8B"/>
    <w:rsid w:val="007811E1"/>
    <w:rsid w:val="0078149D"/>
    <w:rsid w:val="00781523"/>
    <w:rsid w:val="0078152D"/>
    <w:rsid w:val="00781994"/>
    <w:rsid w:val="00781D14"/>
    <w:rsid w:val="00781DB6"/>
    <w:rsid w:val="0078224C"/>
    <w:rsid w:val="0078249D"/>
    <w:rsid w:val="00782500"/>
    <w:rsid w:val="0078255F"/>
    <w:rsid w:val="007827F8"/>
    <w:rsid w:val="0078293B"/>
    <w:rsid w:val="00782A5E"/>
    <w:rsid w:val="00782E64"/>
    <w:rsid w:val="00783240"/>
    <w:rsid w:val="0078336B"/>
    <w:rsid w:val="0078386A"/>
    <w:rsid w:val="00783B6D"/>
    <w:rsid w:val="00783BA2"/>
    <w:rsid w:val="00783C33"/>
    <w:rsid w:val="00783E88"/>
    <w:rsid w:val="00783F35"/>
    <w:rsid w:val="00783FE6"/>
    <w:rsid w:val="00784018"/>
    <w:rsid w:val="0078435F"/>
    <w:rsid w:val="007843CA"/>
    <w:rsid w:val="007843DC"/>
    <w:rsid w:val="00784400"/>
    <w:rsid w:val="00784562"/>
    <w:rsid w:val="00784F64"/>
    <w:rsid w:val="00785F2C"/>
    <w:rsid w:val="00785FB8"/>
    <w:rsid w:val="007863B5"/>
    <w:rsid w:val="007864AC"/>
    <w:rsid w:val="00786770"/>
    <w:rsid w:val="00786939"/>
    <w:rsid w:val="00786DCC"/>
    <w:rsid w:val="00786E65"/>
    <w:rsid w:val="00787153"/>
    <w:rsid w:val="00787FD5"/>
    <w:rsid w:val="007905E1"/>
    <w:rsid w:val="007906C5"/>
    <w:rsid w:val="00790827"/>
    <w:rsid w:val="00790BFF"/>
    <w:rsid w:val="007913FD"/>
    <w:rsid w:val="007918F2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E50"/>
    <w:rsid w:val="00793F1E"/>
    <w:rsid w:val="00793F86"/>
    <w:rsid w:val="0079474D"/>
    <w:rsid w:val="007947F9"/>
    <w:rsid w:val="0079507B"/>
    <w:rsid w:val="007950D3"/>
    <w:rsid w:val="007951AA"/>
    <w:rsid w:val="00795422"/>
    <w:rsid w:val="007958C3"/>
    <w:rsid w:val="00795D49"/>
    <w:rsid w:val="0079607B"/>
    <w:rsid w:val="007960E1"/>
    <w:rsid w:val="00796348"/>
    <w:rsid w:val="007965EE"/>
    <w:rsid w:val="0079674D"/>
    <w:rsid w:val="0079686E"/>
    <w:rsid w:val="0079697E"/>
    <w:rsid w:val="00796E20"/>
    <w:rsid w:val="00797154"/>
    <w:rsid w:val="00797D80"/>
    <w:rsid w:val="00797EF2"/>
    <w:rsid w:val="007A000F"/>
    <w:rsid w:val="007A03E1"/>
    <w:rsid w:val="007A04F2"/>
    <w:rsid w:val="007A0503"/>
    <w:rsid w:val="007A056B"/>
    <w:rsid w:val="007A06F0"/>
    <w:rsid w:val="007A08FF"/>
    <w:rsid w:val="007A0ABE"/>
    <w:rsid w:val="007A0E35"/>
    <w:rsid w:val="007A1655"/>
    <w:rsid w:val="007A16EB"/>
    <w:rsid w:val="007A1DA2"/>
    <w:rsid w:val="007A1E8E"/>
    <w:rsid w:val="007A22EA"/>
    <w:rsid w:val="007A23BE"/>
    <w:rsid w:val="007A2B6D"/>
    <w:rsid w:val="007A2D14"/>
    <w:rsid w:val="007A2EF3"/>
    <w:rsid w:val="007A3722"/>
    <w:rsid w:val="007A3BDD"/>
    <w:rsid w:val="007A45D0"/>
    <w:rsid w:val="007A475B"/>
    <w:rsid w:val="007A47AF"/>
    <w:rsid w:val="007A4BE7"/>
    <w:rsid w:val="007A4C74"/>
    <w:rsid w:val="007A4D5C"/>
    <w:rsid w:val="007A4DDE"/>
    <w:rsid w:val="007A562A"/>
    <w:rsid w:val="007A5981"/>
    <w:rsid w:val="007A5BE8"/>
    <w:rsid w:val="007A6056"/>
    <w:rsid w:val="007A6135"/>
    <w:rsid w:val="007A641D"/>
    <w:rsid w:val="007A6458"/>
    <w:rsid w:val="007A6688"/>
    <w:rsid w:val="007A6725"/>
    <w:rsid w:val="007A6A13"/>
    <w:rsid w:val="007A6CA0"/>
    <w:rsid w:val="007A6EFA"/>
    <w:rsid w:val="007A72DB"/>
    <w:rsid w:val="007A72F6"/>
    <w:rsid w:val="007A75EF"/>
    <w:rsid w:val="007A75F7"/>
    <w:rsid w:val="007A7AC4"/>
    <w:rsid w:val="007A7F50"/>
    <w:rsid w:val="007B006C"/>
    <w:rsid w:val="007B0410"/>
    <w:rsid w:val="007B0479"/>
    <w:rsid w:val="007B06B3"/>
    <w:rsid w:val="007B07BD"/>
    <w:rsid w:val="007B0CB3"/>
    <w:rsid w:val="007B0D4B"/>
    <w:rsid w:val="007B0E00"/>
    <w:rsid w:val="007B0EC3"/>
    <w:rsid w:val="007B1014"/>
    <w:rsid w:val="007B1082"/>
    <w:rsid w:val="007B13F2"/>
    <w:rsid w:val="007B16B5"/>
    <w:rsid w:val="007B170B"/>
    <w:rsid w:val="007B1A35"/>
    <w:rsid w:val="007B1BE2"/>
    <w:rsid w:val="007B1C74"/>
    <w:rsid w:val="007B1DF6"/>
    <w:rsid w:val="007B23F6"/>
    <w:rsid w:val="007B2482"/>
    <w:rsid w:val="007B2A94"/>
    <w:rsid w:val="007B2EC8"/>
    <w:rsid w:val="007B33B9"/>
    <w:rsid w:val="007B3F70"/>
    <w:rsid w:val="007B4727"/>
    <w:rsid w:val="007B4F14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E1E"/>
    <w:rsid w:val="007B7FAF"/>
    <w:rsid w:val="007C02CE"/>
    <w:rsid w:val="007C0404"/>
    <w:rsid w:val="007C0543"/>
    <w:rsid w:val="007C0630"/>
    <w:rsid w:val="007C074F"/>
    <w:rsid w:val="007C09B3"/>
    <w:rsid w:val="007C0A85"/>
    <w:rsid w:val="007C15BC"/>
    <w:rsid w:val="007C17F5"/>
    <w:rsid w:val="007C1C1E"/>
    <w:rsid w:val="007C1CBB"/>
    <w:rsid w:val="007C24D2"/>
    <w:rsid w:val="007C2656"/>
    <w:rsid w:val="007C2670"/>
    <w:rsid w:val="007C2C37"/>
    <w:rsid w:val="007C2C77"/>
    <w:rsid w:val="007C2D67"/>
    <w:rsid w:val="007C2EF1"/>
    <w:rsid w:val="007C3096"/>
    <w:rsid w:val="007C381D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331"/>
    <w:rsid w:val="007C53CA"/>
    <w:rsid w:val="007C5449"/>
    <w:rsid w:val="007C5808"/>
    <w:rsid w:val="007C5A80"/>
    <w:rsid w:val="007C691A"/>
    <w:rsid w:val="007C6B95"/>
    <w:rsid w:val="007C6D06"/>
    <w:rsid w:val="007C71EB"/>
    <w:rsid w:val="007C7373"/>
    <w:rsid w:val="007C73F5"/>
    <w:rsid w:val="007C764D"/>
    <w:rsid w:val="007C764E"/>
    <w:rsid w:val="007C7C7A"/>
    <w:rsid w:val="007C7E11"/>
    <w:rsid w:val="007D0022"/>
    <w:rsid w:val="007D02B8"/>
    <w:rsid w:val="007D05A7"/>
    <w:rsid w:val="007D0A8B"/>
    <w:rsid w:val="007D10DB"/>
    <w:rsid w:val="007D1595"/>
    <w:rsid w:val="007D1840"/>
    <w:rsid w:val="007D1B4B"/>
    <w:rsid w:val="007D1FB9"/>
    <w:rsid w:val="007D20E7"/>
    <w:rsid w:val="007D242F"/>
    <w:rsid w:val="007D24A0"/>
    <w:rsid w:val="007D257F"/>
    <w:rsid w:val="007D299E"/>
    <w:rsid w:val="007D328F"/>
    <w:rsid w:val="007D347C"/>
    <w:rsid w:val="007D3A08"/>
    <w:rsid w:val="007D4F06"/>
    <w:rsid w:val="007D4FF9"/>
    <w:rsid w:val="007D503D"/>
    <w:rsid w:val="007D50FA"/>
    <w:rsid w:val="007D5175"/>
    <w:rsid w:val="007D51D7"/>
    <w:rsid w:val="007D5286"/>
    <w:rsid w:val="007D53E6"/>
    <w:rsid w:val="007D59EB"/>
    <w:rsid w:val="007D5C53"/>
    <w:rsid w:val="007D5F2B"/>
    <w:rsid w:val="007D6448"/>
    <w:rsid w:val="007D65D4"/>
    <w:rsid w:val="007D6F1C"/>
    <w:rsid w:val="007D7FD0"/>
    <w:rsid w:val="007E016F"/>
    <w:rsid w:val="007E0806"/>
    <w:rsid w:val="007E0935"/>
    <w:rsid w:val="007E0B38"/>
    <w:rsid w:val="007E1B43"/>
    <w:rsid w:val="007E1CC1"/>
    <w:rsid w:val="007E1D60"/>
    <w:rsid w:val="007E1F47"/>
    <w:rsid w:val="007E2029"/>
    <w:rsid w:val="007E227C"/>
    <w:rsid w:val="007E259A"/>
    <w:rsid w:val="007E2A30"/>
    <w:rsid w:val="007E2CE0"/>
    <w:rsid w:val="007E2D6F"/>
    <w:rsid w:val="007E3725"/>
    <w:rsid w:val="007E37E6"/>
    <w:rsid w:val="007E3B36"/>
    <w:rsid w:val="007E3B51"/>
    <w:rsid w:val="007E3B74"/>
    <w:rsid w:val="007E42DF"/>
    <w:rsid w:val="007E4480"/>
    <w:rsid w:val="007E4503"/>
    <w:rsid w:val="007E4899"/>
    <w:rsid w:val="007E4FE9"/>
    <w:rsid w:val="007E53E4"/>
    <w:rsid w:val="007E53F7"/>
    <w:rsid w:val="007E5472"/>
    <w:rsid w:val="007E550B"/>
    <w:rsid w:val="007E61D6"/>
    <w:rsid w:val="007E6469"/>
    <w:rsid w:val="007E665C"/>
    <w:rsid w:val="007E69A6"/>
    <w:rsid w:val="007E6B0C"/>
    <w:rsid w:val="007E7446"/>
    <w:rsid w:val="007E78B9"/>
    <w:rsid w:val="007F03B5"/>
    <w:rsid w:val="007F04FA"/>
    <w:rsid w:val="007F085A"/>
    <w:rsid w:val="007F0A95"/>
    <w:rsid w:val="007F16A6"/>
    <w:rsid w:val="007F1919"/>
    <w:rsid w:val="007F1B4F"/>
    <w:rsid w:val="007F1B85"/>
    <w:rsid w:val="007F2174"/>
    <w:rsid w:val="007F2350"/>
    <w:rsid w:val="007F24DC"/>
    <w:rsid w:val="007F2E05"/>
    <w:rsid w:val="007F421E"/>
    <w:rsid w:val="007F4405"/>
    <w:rsid w:val="007F4432"/>
    <w:rsid w:val="007F44E9"/>
    <w:rsid w:val="007F4A1A"/>
    <w:rsid w:val="007F53BB"/>
    <w:rsid w:val="007F5A1A"/>
    <w:rsid w:val="007F5C82"/>
    <w:rsid w:val="007F5CDE"/>
    <w:rsid w:val="007F622A"/>
    <w:rsid w:val="007F63D2"/>
    <w:rsid w:val="007F6D5C"/>
    <w:rsid w:val="007F6DAF"/>
    <w:rsid w:val="007F7185"/>
    <w:rsid w:val="007F721D"/>
    <w:rsid w:val="007F736F"/>
    <w:rsid w:val="007F7573"/>
    <w:rsid w:val="007F758A"/>
    <w:rsid w:val="007F75E8"/>
    <w:rsid w:val="0080022D"/>
    <w:rsid w:val="008003D5"/>
    <w:rsid w:val="00800752"/>
    <w:rsid w:val="00800844"/>
    <w:rsid w:val="0080095A"/>
    <w:rsid w:val="008009DF"/>
    <w:rsid w:val="00800C48"/>
    <w:rsid w:val="00800E16"/>
    <w:rsid w:val="0080164C"/>
    <w:rsid w:val="00801724"/>
    <w:rsid w:val="00801869"/>
    <w:rsid w:val="00801CC2"/>
    <w:rsid w:val="00801E2A"/>
    <w:rsid w:val="00801F14"/>
    <w:rsid w:val="00802009"/>
    <w:rsid w:val="008021B5"/>
    <w:rsid w:val="00802774"/>
    <w:rsid w:val="008029EC"/>
    <w:rsid w:val="00803289"/>
    <w:rsid w:val="0080336F"/>
    <w:rsid w:val="00803C0C"/>
    <w:rsid w:val="00804282"/>
    <w:rsid w:val="0080473E"/>
    <w:rsid w:val="00804DF5"/>
    <w:rsid w:val="00804F0C"/>
    <w:rsid w:val="00804F2B"/>
    <w:rsid w:val="00804F46"/>
    <w:rsid w:val="00804F5C"/>
    <w:rsid w:val="008052EE"/>
    <w:rsid w:val="008060B5"/>
    <w:rsid w:val="008062E3"/>
    <w:rsid w:val="0080649C"/>
    <w:rsid w:val="00806620"/>
    <w:rsid w:val="00806956"/>
    <w:rsid w:val="00807235"/>
    <w:rsid w:val="008078FB"/>
    <w:rsid w:val="0081038A"/>
    <w:rsid w:val="0081057F"/>
    <w:rsid w:val="008107D4"/>
    <w:rsid w:val="00810C7B"/>
    <w:rsid w:val="008121DD"/>
    <w:rsid w:val="00812226"/>
    <w:rsid w:val="008123B6"/>
    <w:rsid w:val="008129CA"/>
    <w:rsid w:val="00813670"/>
    <w:rsid w:val="008136C9"/>
    <w:rsid w:val="00813913"/>
    <w:rsid w:val="00813C9F"/>
    <w:rsid w:val="00813E94"/>
    <w:rsid w:val="00814B2F"/>
    <w:rsid w:val="00814F37"/>
    <w:rsid w:val="00815314"/>
    <w:rsid w:val="00815A5C"/>
    <w:rsid w:val="00815C29"/>
    <w:rsid w:val="00816236"/>
    <w:rsid w:val="00816401"/>
    <w:rsid w:val="008168F2"/>
    <w:rsid w:val="00816A40"/>
    <w:rsid w:val="00816CE1"/>
    <w:rsid w:val="0081732C"/>
    <w:rsid w:val="0081738C"/>
    <w:rsid w:val="0081756A"/>
    <w:rsid w:val="0081789E"/>
    <w:rsid w:val="008178A9"/>
    <w:rsid w:val="00817FE2"/>
    <w:rsid w:val="00820195"/>
    <w:rsid w:val="0082036A"/>
    <w:rsid w:val="008206AB"/>
    <w:rsid w:val="00820E1C"/>
    <w:rsid w:val="00820F9B"/>
    <w:rsid w:val="0082140D"/>
    <w:rsid w:val="00821578"/>
    <w:rsid w:val="008220D2"/>
    <w:rsid w:val="008226B9"/>
    <w:rsid w:val="00822841"/>
    <w:rsid w:val="00822865"/>
    <w:rsid w:val="00822B7A"/>
    <w:rsid w:val="0082445F"/>
    <w:rsid w:val="00824500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817"/>
    <w:rsid w:val="00826EEF"/>
    <w:rsid w:val="0082797D"/>
    <w:rsid w:val="00827C90"/>
    <w:rsid w:val="008306F8"/>
    <w:rsid w:val="0083071E"/>
    <w:rsid w:val="008308C6"/>
    <w:rsid w:val="008309D8"/>
    <w:rsid w:val="00830FA2"/>
    <w:rsid w:val="00831780"/>
    <w:rsid w:val="00831E05"/>
    <w:rsid w:val="00831E06"/>
    <w:rsid w:val="00832271"/>
    <w:rsid w:val="0083227C"/>
    <w:rsid w:val="008322A7"/>
    <w:rsid w:val="008326AF"/>
    <w:rsid w:val="00832871"/>
    <w:rsid w:val="008328D7"/>
    <w:rsid w:val="00832AA0"/>
    <w:rsid w:val="00832B07"/>
    <w:rsid w:val="00832EE1"/>
    <w:rsid w:val="00833360"/>
    <w:rsid w:val="00833397"/>
    <w:rsid w:val="00833A26"/>
    <w:rsid w:val="00833A29"/>
    <w:rsid w:val="00833CA2"/>
    <w:rsid w:val="00833CF7"/>
    <w:rsid w:val="008346F7"/>
    <w:rsid w:val="00834704"/>
    <w:rsid w:val="00834B73"/>
    <w:rsid w:val="00834CEE"/>
    <w:rsid w:val="0083558A"/>
    <w:rsid w:val="00835648"/>
    <w:rsid w:val="0083569C"/>
    <w:rsid w:val="008358A9"/>
    <w:rsid w:val="00835C80"/>
    <w:rsid w:val="00835F2A"/>
    <w:rsid w:val="00835FDA"/>
    <w:rsid w:val="0083669C"/>
    <w:rsid w:val="00836B1D"/>
    <w:rsid w:val="00836EFE"/>
    <w:rsid w:val="0083723B"/>
    <w:rsid w:val="0083768C"/>
    <w:rsid w:val="008376FB"/>
    <w:rsid w:val="008379A0"/>
    <w:rsid w:val="00840666"/>
    <w:rsid w:val="008407ED"/>
    <w:rsid w:val="0084083E"/>
    <w:rsid w:val="00840A01"/>
    <w:rsid w:val="00841553"/>
    <w:rsid w:val="00841811"/>
    <w:rsid w:val="00841EB8"/>
    <w:rsid w:val="0084241D"/>
    <w:rsid w:val="008428D5"/>
    <w:rsid w:val="00842A08"/>
    <w:rsid w:val="00842AE2"/>
    <w:rsid w:val="00842E99"/>
    <w:rsid w:val="00843E7F"/>
    <w:rsid w:val="00843FD6"/>
    <w:rsid w:val="00844223"/>
    <w:rsid w:val="00844434"/>
    <w:rsid w:val="00844690"/>
    <w:rsid w:val="0084498C"/>
    <w:rsid w:val="00844ABE"/>
    <w:rsid w:val="00844B7C"/>
    <w:rsid w:val="00844DA0"/>
    <w:rsid w:val="00844EC7"/>
    <w:rsid w:val="00845F9C"/>
    <w:rsid w:val="00846214"/>
    <w:rsid w:val="00846552"/>
    <w:rsid w:val="0084665B"/>
    <w:rsid w:val="00846698"/>
    <w:rsid w:val="0084684F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F45"/>
    <w:rsid w:val="0085106C"/>
    <w:rsid w:val="00851111"/>
    <w:rsid w:val="00851426"/>
    <w:rsid w:val="0085153D"/>
    <w:rsid w:val="008516EE"/>
    <w:rsid w:val="008527A2"/>
    <w:rsid w:val="0085302E"/>
    <w:rsid w:val="00853094"/>
    <w:rsid w:val="00853150"/>
    <w:rsid w:val="0085323C"/>
    <w:rsid w:val="00853398"/>
    <w:rsid w:val="00853687"/>
    <w:rsid w:val="008536DB"/>
    <w:rsid w:val="00853979"/>
    <w:rsid w:val="00853C1C"/>
    <w:rsid w:val="00854256"/>
    <w:rsid w:val="0085445A"/>
    <w:rsid w:val="0085456B"/>
    <w:rsid w:val="008551EE"/>
    <w:rsid w:val="008552D9"/>
    <w:rsid w:val="008553D9"/>
    <w:rsid w:val="00855591"/>
    <w:rsid w:val="00855C5B"/>
    <w:rsid w:val="00856242"/>
    <w:rsid w:val="00856679"/>
    <w:rsid w:val="0085677C"/>
    <w:rsid w:val="0085725D"/>
    <w:rsid w:val="00857607"/>
    <w:rsid w:val="00857C54"/>
    <w:rsid w:val="0086019D"/>
    <w:rsid w:val="00860687"/>
    <w:rsid w:val="00860741"/>
    <w:rsid w:val="00860902"/>
    <w:rsid w:val="00860B42"/>
    <w:rsid w:val="00860B68"/>
    <w:rsid w:val="00860C5F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3F5F"/>
    <w:rsid w:val="00864578"/>
    <w:rsid w:val="008649F5"/>
    <w:rsid w:val="00864AD8"/>
    <w:rsid w:val="008655C2"/>
    <w:rsid w:val="00865EBD"/>
    <w:rsid w:val="00866217"/>
    <w:rsid w:val="0086631C"/>
    <w:rsid w:val="0086682D"/>
    <w:rsid w:val="0086691A"/>
    <w:rsid w:val="00866D21"/>
    <w:rsid w:val="00866E11"/>
    <w:rsid w:val="00866FB2"/>
    <w:rsid w:val="00867229"/>
    <w:rsid w:val="00867299"/>
    <w:rsid w:val="00867434"/>
    <w:rsid w:val="0086749D"/>
    <w:rsid w:val="008674E9"/>
    <w:rsid w:val="00867D63"/>
    <w:rsid w:val="00867D8A"/>
    <w:rsid w:val="00867F77"/>
    <w:rsid w:val="00867FBB"/>
    <w:rsid w:val="0087025B"/>
    <w:rsid w:val="00870DB3"/>
    <w:rsid w:val="0087136F"/>
    <w:rsid w:val="00871890"/>
    <w:rsid w:val="00871C28"/>
    <w:rsid w:val="00872025"/>
    <w:rsid w:val="00872376"/>
    <w:rsid w:val="00872D3A"/>
    <w:rsid w:val="008738D7"/>
    <w:rsid w:val="008749A3"/>
    <w:rsid w:val="00874A63"/>
    <w:rsid w:val="00874B60"/>
    <w:rsid w:val="00875641"/>
    <w:rsid w:val="00875675"/>
    <w:rsid w:val="00875B0B"/>
    <w:rsid w:val="00875C0A"/>
    <w:rsid w:val="008763F7"/>
    <w:rsid w:val="0087649D"/>
    <w:rsid w:val="008765C0"/>
    <w:rsid w:val="008766C0"/>
    <w:rsid w:val="00876B47"/>
    <w:rsid w:val="00876DCE"/>
    <w:rsid w:val="00876F20"/>
    <w:rsid w:val="0087725D"/>
    <w:rsid w:val="00877262"/>
    <w:rsid w:val="00877277"/>
    <w:rsid w:val="008772E5"/>
    <w:rsid w:val="008773AC"/>
    <w:rsid w:val="008773B8"/>
    <w:rsid w:val="0087770C"/>
    <w:rsid w:val="0087779F"/>
    <w:rsid w:val="00877DC5"/>
    <w:rsid w:val="00877F4A"/>
    <w:rsid w:val="008800BC"/>
    <w:rsid w:val="00880269"/>
    <w:rsid w:val="00880563"/>
    <w:rsid w:val="00880EAC"/>
    <w:rsid w:val="00880F6A"/>
    <w:rsid w:val="008811B6"/>
    <w:rsid w:val="00881689"/>
    <w:rsid w:val="008817B2"/>
    <w:rsid w:val="00881875"/>
    <w:rsid w:val="00881C98"/>
    <w:rsid w:val="008820C9"/>
    <w:rsid w:val="008821A4"/>
    <w:rsid w:val="00882339"/>
    <w:rsid w:val="008823D8"/>
    <w:rsid w:val="00882648"/>
    <w:rsid w:val="008826A9"/>
    <w:rsid w:val="00882B0C"/>
    <w:rsid w:val="00882FA3"/>
    <w:rsid w:val="00882FA5"/>
    <w:rsid w:val="0088304D"/>
    <w:rsid w:val="008836F0"/>
    <w:rsid w:val="00883A51"/>
    <w:rsid w:val="00883D25"/>
    <w:rsid w:val="00883E6F"/>
    <w:rsid w:val="00884317"/>
    <w:rsid w:val="00884732"/>
    <w:rsid w:val="0088477E"/>
    <w:rsid w:val="00884B99"/>
    <w:rsid w:val="008851C7"/>
    <w:rsid w:val="0088539C"/>
    <w:rsid w:val="00885650"/>
    <w:rsid w:val="00885B5C"/>
    <w:rsid w:val="00885BDB"/>
    <w:rsid w:val="00886044"/>
    <w:rsid w:val="00886278"/>
    <w:rsid w:val="008862D1"/>
    <w:rsid w:val="00886C83"/>
    <w:rsid w:val="00886ED9"/>
    <w:rsid w:val="008870FB"/>
    <w:rsid w:val="00887285"/>
    <w:rsid w:val="008874EC"/>
    <w:rsid w:val="00887FDB"/>
    <w:rsid w:val="0089019E"/>
    <w:rsid w:val="008901EF"/>
    <w:rsid w:val="008905A8"/>
    <w:rsid w:val="008905FD"/>
    <w:rsid w:val="0089069D"/>
    <w:rsid w:val="008907A6"/>
    <w:rsid w:val="00890AAB"/>
    <w:rsid w:val="00890BC6"/>
    <w:rsid w:val="00891260"/>
    <w:rsid w:val="00891937"/>
    <w:rsid w:val="00891AC9"/>
    <w:rsid w:val="00891E28"/>
    <w:rsid w:val="00892513"/>
    <w:rsid w:val="008930E9"/>
    <w:rsid w:val="008930F2"/>
    <w:rsid w:val="008932C5"/>
    <w:rsid w:val="008934C6"/>
    <w:rsid w:val="008937AE"/>
    <w:rsid w:val="00893B9B"/>
    <w:rsid w:val="00893C4D"/>
    <w:rsid w:val="00893F0D"/>
    <w:rsid w:val="00894096"/>
    <w:rsid w:val="008946DA"/>
    <w:rsid w:val="0089493C"/>
    <w:rsid w:val="008950D5"/>
    <w:rsid w:val="00895423"/>
    <w:rsid w:val="00895511"/>
    <w:rsid w:val="008959A8"/>
    <w:rsid w:val="00895B4A"/>
    <w:rsid w:val="00896218"/>
    <w:rsid w:val="008964E5"/>
    <w:rsid w:val="008965B7"/>
    <w:rsid w:val="00896772"/>
    <w:rsid w:val="00896B9D"/>
    <w:rsid w:val="00896DD3"/>
    <w:rsid w:val="008971B3"/>
    <w:rsid w:val="008973F1"/>
    <w:rsid w:val="0089747A"/>
    <w:rsid w:val="00897B2A"/>
    <w:rsid w:val="008A0372"/>
    <w:rsid w:val="008A097F"/>
    <w:rsid w:val="008A0DE6"/>
    <w:rsid w:val="008A1278"/>
    <w:rsid w:val="008A12C4"/>
    <w:rsid w:val="008A2028"/>
    <w:rsid w:val="008A231B"/>
    <w:rsid w:val="008A253E"/>
    <w:rsid w:val="008A2AAF"/>
    <w:rsid w:val="008A2C4C"/>
    <w:rsid w:val="008A2F4C"/>
    <w:rsid w:val="008A33C4"/>
    <w:rsid w:val="008A35BC"/>
    <w:rsid w:val="008A3B12"/>
    <w:rsid w:val="008A3D0B"/>
    <w:rsid w:val="008A4647"/>
    <w:rsid w:val="008A4A56"/>
    <w:rsid w:val="008A4BEC"/>
    <w:rsid w:val="008A4FB3"/>
    <w:rsid w:val="008A5695"/>
    <w:rsid w:val="008A5A8F"/>
    <w:rsid w:val="008A5AAD"/>
    <w:rsid w:val="008A6425"/>
    <w:rsid w:val="008A6BE4"/>
    <w:rsid w:val="008A6BF0"/>
    <w:rsid w:val="008A6CD3"/>
    <w:rsid w:val="008A6D34"/>
    <w:rsid w:val="008A6E26"/>
    <w:rsid w:val="008A7037"/>
    <w:rsid w:val="008A7286"/>
    <w:rsid w:val="008A7533"/>
    <w:rsid w:val="008A77DE"/>
    <w:rsid w:val="008A78B1"/>
    <w:rsid w:val="008A78BC"/>
    <w:rsid w:val="008B02E8"/>
    <w:rsid w:val="008B0577"/>
    <w:rsid w:val="008B0A8E"/>
    <w:rsid w:val="008B0AEE"/>
    <w:rsid w:val="008B0FB8"/>
    <w:rsid w:val="008B11D4"/>
    <w:rsid w:val="008B1A8C"/>
    <w:rsid w:val="008B2978"/>
    <w:rsid w:val="008B2C11"/>
    <w:rsid w:val="008B2F78"/>
    <w:rsid w:val="008B32D5"/>
    <w:rsid w:val="008B34E9"/>
    <w:rsid w:val="008B367A"/>
    <w:rsid w:val="008B3768"/>
    <w:rsid w:val="008B3FB7"/>
    <w:rsid w:val="008B4144"/>
    <w:rsid w:val="008B4258"/>
    <w:rsid w:val="008B44BE"/>
    <w:rsid w:val="008B4884"/>
    <w:rsid w:val="008B48D2"/>
    <w:rsid w:val="008B5000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F38"/>
    <w:rsid w:val="008B708D"/>
    <w:rsid w:val="008B7469"/>
    <w:rsid w:val="008B747D"/>
    <w:rsid w:val="008B766C"/>
    <w:rsid w:val="008B78D2"/>
    <w:rsid w:val="008B7B5F"/>
    <w:rsid w:val="008B7F95"/>
    <w:rsid w:val="008C0548"/>
    <w:rsid w:val="008C05DB"/>
    <w:rsid w:val="008C099B"/>
    <w:rsid w:val="008C0B06"/>
    <w:rsid w:val="008C0F3F"/>
    <w:rsid w:val="008C10BE"/>
    <w:rsid w:val="008C1BD6"/>
    <w:rsid w:val="008C1D38"/>
    <w:rsid w:val="008C1E81"/>
    <w:rsid w:val="008C251A"/>
    <w:rsid w:val="008C25CF"/>
    <w:rsid w:val="008C27FA"/>
    <w:rsid w:val="008C287E"/>
    <w:rsid w:val="008C2E8D"/>
    <w:rsid w:val="008C2ECE"/>
    <w:rsid w:val="008C32D7"/>
    <w:rsid w:val="008C34C8"/>
    <w:rsid w:val="008C41AD"/>
    <w:rsid w:val="008C4204"/>
    <w:rsid w:val="008C461D"/>
    <w:rsid w:val="008C4A29"/>
    <w:rsid w:val="008C505B"/>
    <w:rsid w:val="008C542D"/>
    <w:rsid w:val="008C5762"/>
    <w:rsid w:val="008C57BC"/>
    <w:rsid w:val="008C64ED"/>
    <w:rsid w:val="008C6527"/>
    <w:rsid w:val="008C670B"/>
    <w:rsid w:val="008C687F"/>
    <w:rsid w:val="008C694D"/>
    <w:rsid w:val="008C6BC0"/>
    <w:rsid w:val="008C6FCE"/>
    <w:rsid w:val="008C764D"/>
    <w:rsid w:val="008C76A0"/>
    <w:rsid w:val="008C78EB"/>
    <w:rsid w:val="008C7BBB"/>
    <w:rsid w:val="008C7F63"/>
    <w:rsid w:val="008D017C"/>
    <w:rsid w:val="008D01E4"/>
    <w:rsid w:val="008D03C7"/>
    <w:rsid w:val="008D04C1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232C"/>
    <w:rsid w:val="008D2B13"/>
    <w:rsid w:val="008D2C1F"/>
    <w:rsid w:val="008D32AA"/>
    <w:rsid w:val="008D3570"/>
    <w:rsid w:val="008D3732"/>
    <w:rsid w:val="008D419A"/>
    <w:rsid w:val="008D430D"/>
    <w:rsid w:val="008D46FE"/>
    <w:rsid w:val="008D4B89"/>
    <w:rsid w:val="008D5292"/>
    <w:rsid w:val="008D55A7"/>
    <w:rsid w:val="008D55D5"/>
    <w:rsid w:val="008D5647"/>
    <w:rsid w:val="008D59E4"/>
    <w:rsid w:val="008D5B04"/>
    <w:rsid w:val="008D618A"/>
    <w:rsid w:val="008D6250"/>
    <w:rsid w:val="008D6629"/>
    <w:rsid w:val="008D6767"/>
    <w:rsid w:val="008D6DC9"/>
    <w:rsid w:val="008D6F10"/>
    <w:rsid w:val="008D7479"/>
    <w:rsid w:val="008D75E8"/>
    <w:rsid w:val="008D7989"/>
    <w:rsid w:val="008D7B67"/>
    <w:rsid w:val="008D7B95"/>
    <w:rsid w:val="008D7FED"/>
    <w:rsid w:val="008E0218"/>
    <w:rsid w:val="008E0260"/>
    <w:rsid w:val="008E07B1"/>
    <w:rsid w:val="008E0855"/>
    <w:rsid w:val="008E097E"/>
    <w:rsid w:val="008E0ACF"/>
    <w:rsid w:val="008E0BD5"/>
    <w:rsid w:val="008E0CBC"/>
    <w:rsid w:val="008E0D1C"/>
    <w:rsid w:val="008E0E2A"/>
    <w:rsid w:val="008E1464"/>
    <w:rsid w:val="008E153E"/>
    <w:rsid w:val="008E1A59"/>
    <w:rsid w:val="008E1A6E"/>
    <w:rsid w:val="008E1E81"/>
    <w:rsid w:val="008E1FA5"/>
    <w:rsid w:val="008E20C4"/>
    <w:rsid w:val="008E2168"/>
    <w:rsid w:val="008E2184"/>
    <w:rsid w:val="008E293F"/>
    <w:rsid w:val="008E2B87"/>
    <w:rsid w:val="008E2E69"/>
    <w:rsid w:val="008E3495"/>
    <w:rsid w:val="008E34F1"/>
    <w:rsid w:val="008E37BB"/>
    <w:rsid w:val="008E3C86"/>
    <w:rsid w:val="008E3DD2"/>
    <w:rsid w:val="008E4680"/>
    <w:rsid w:val="008E4CEB"/>
    <w:rsid w:val="008E4DBE"/>
    <w:rsid w:val="008E4E33"/>
    <w:rsid w:val="008E5170"/>
    <w:rsid w:val="008E51BA"/>
    <w:rsid w:val="008E53BD"/>
    <w:rsid w:val="008E620F"/>
    <w:rsid w:val="008E646D"/>
    <w:rsid w:val="008E652B"/>
    <w:rsid w:val="008E669D"/>
    <w:rsid w:val="008E6739"/>
    <w:rsid w:val="008E6B0B"/>
    <w:rsid w:val="008E6D54"/>
    <w:rsid w:val="008E6DBB"/>
    <w:rsid w:val="008E7432"/>
    <w:rsid w:val="008E768D"/>
    <w:rsid w:val="008E76D1"/>
    <w:rsid w:val="008E776F"/>
    <w:rsid w:val="008E780B"/>
    <w:rsid w:val="008E7A51"/>
    <w:rsid w:val="008E7B7D"/>
    <w:rsid w:val="008E7DB5"/>
    <w:rsid w:val="008E7F74"/>
    <w:rsid w:val="008F0233"/>
    <w:rsid w:val="008F12C5"/>
    <w:rsid w:val="008F1313"/>
    <w:rsid w:val="008F148B"/>
    <w:rsid w:val="008F2130"/>
    <w:rsid w:val="008F2425"/>
    <w:rsid w:val="008F2639"/>
    <w:rsid w:val="008F269F"/>
    <w:rsid w:val="008F26A3"/>
    <w:rsid w:val="008F3A46"/>
    <w:rsid w:val="008F4441"/>
    <w:rsid w:val="008F4775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702C"/>
    <w:rsid w:val="008F7094"/>
    <w:rsid w:val="008F712B"/>
    <w:rsid w:val="008F756B"/>
    <w:rsid w:val="008F7642"/>
    <w:rsid w:val="009001DA"/>
    <w:rsid w:val="009001EC"/>
    <w:rsid w:val="00900598"/>
    <w:rsid w:val="0090097B"/>
    <w:rsid w:val="00900B56"/>
    <w:rsid w:val="00901063"/>
    <w:rsid w:val="00901235"/>
    <w:rsid w:val="009013B3"/>
    <w:rsid w:val="0090182F"/>
    <w:rsid w:val="00902063"/>
    <w:rsid w:val="0090220E"/>
    <w:rsid w:val="009029BB"/>
    <w:rsid w:val="00902C0B"/>
    <w:rsid w:val="00902C4C"/>
    <w:rsid w:val="00902D69"/>
    <w:rsid w:val="009032CD"/>
    <w:rsid w:val="00903AA7"/>
    <w:rsid w:val="00904724"/>
    <w:rsid w:val="00904B7E"/>
    <w:rsid w:val="00904CAE"/>
    <w:rsid w:val="00904E30"/>
    <w:rsid w:val="00904EF5"/>
    <w:rsid w:val="009052CF"/>
    <w:rsid w:val="009057FB"/>
    <w:rsid w:val="0090605F"/>
    <w:rsid w:val="00906248"/>
    <w:rsid w:val="00906746"/>
    <w:rsid w:val="009068A3"/>
    <w:rsid w:val="00906A28"/>
    <w:rsid w:val="00906D1B"/>
    <w:rsid w:val="0090719F"/>
    <w:rsid w:val="009076CA"/>
    <w:rsid w:val="0090796C"/>
    <w:rsid w:val="00907CA5"/>
    <w:rsid w:val="00907D1B"/>
    <w:rsid w:val="00907DC6"/>
    <w:rsid w:val="00907DED"/>
    <w:rsid w:val="00907EF8"/>
    <w:rsid w:val="00907FF6"/>
    <w:rsid w:val="0091032B"/>
    <w:rsid w:val="00910A77"/>
    <w:rsid w:val="00910B19"/>
    <w:rsid w:val="00910E7E"/>
    <w:rsid w:val="00911293"/>
    <w:rsid w:val="00911358"/>
    <w:rsid w:val="00911372"/>
    <w:rsid w:val="00911A40"/>
    <w:rsid w:val="00911DF2"/>
    <w:rsid w:val="009122B1"/>
    <w:rsid w:val="0091250A"/>
    <w:rsid w:val="009131B7"/>
    <w:rsid w:val="009132C0"/>
    <w:rsid w:val="009132D9"/>
    <w:rsid w:val="009134B7"/>
    <w:rsid w:val="00913593"/>
    <w:rsid w:val="009139A2"/>
    <w:rsid w:val="00913A86"/>
    <w:rsid w:val="00913CBA"/>
    <w:rsid w:val="00913FC2"/>
    <w:rsid w:val="0091406C"/>
    <w:rsid w:val="00914544"/>
    <w:rsid w:val="0091489C"/>
    <w:rsid w:val="00914B1B"/>
    <w:rsid w:val="00914B3E"/>
    <w:rsid w:val="00915360"/>
    <w:rsid w:val="009154B5"/>
    <w:rsid w:val="00915691"/>
    <w:rsid w:val="009157F5"/>
    <w:rsid w:val="00915E78"/>
    <w:rsid w:val="00916045"/>
    <w:rsid w:val="00916358"/>
    <w:rsid w:val="00916385"/>
    <w:rsid w:val="0091681E"/>
    <w:rsid w:val="00916A2A"/>
    <w:rsid w:val="00916B2A"/>
    <w:rsid w:val="00916F9A"/>
    <w:rsid w:val="0091740E"/>
    <w:rsid w:val="009174BF"/>
    <w:rsid w:val="00917699"/>
    <w:rsid w:val="0091773A"/>
    <w:rsid w:val="00917D0F"/>
    <w:rsid w:val="00917DBC"/>
    <w:rsid w:val="009200C4"/>
    <w:rsid w:val="009202FB"/>
    <w:rsid w:val="00920952"/>
    <w:rsid w:val="0092188C"/>
    <w:rsid w:val="00921ECC"/>
    <w:rsid w:val="00921F28"/>
    <w:rsid w:val="009220E3"/>
    <w:rsid w:val="00922ADE"/>
    <w:rsid w:val="00922BE5"/>
    <w:rsid w:val="00923024"/>
    <w:rsid w:val="009232DE"/>
    <w:rsid w:val="0092334B"/>
    <w:rsid w:val="00923834"/>
    <w:rsid w:val="00923B0B"/>
    <w:rsid w:val="009243D1"/>
    <w:rsid w:val="00924A1A"/>
    <w:rsid w:val="00924C36"/>
    <w:rsid w:val="0092514C"/>
    <w:rsid w:val="0092580B"/>
    <w:rsid w:val="0092588E"/>
    <w:rsid w:val="00925A62"/>
    <w:rsid w:val="00926808"/>
    <w:rsid w:val="00926BF0"/>
    <w:rsid w:val="00926CF4"/>
    <w:rsid w:val="009271B2"/>
    <w:rsid w:val="00927241"/>
    <w:rsid w:val="0092751A"/>
    <w:rsid w:val="00927768"/>
    <w:rsid w:val="0092799A"/>
    <w:rsid w:val="00927AA3"/>
    <w:rsid w:val="00927C24"/>
    <w:rsid w:val="00927C99"/>
    <w:rsid w:val="00927E3E"/>
    <w:rsid w:val="00930071"/>
    <w:rsid w:val="0093011D"/>
    <w:rsid w:val="009306B9"/>
    <w:rsid w:val="0093086F"/>
    <w:rsid w:val="009312F1"/>
    <w:rsid w:val="0093182D"/>
    <w:rsid w:val="009319CA"/>
    <w:rsid w:val="00931C25"/>
    <w:rsid w:val="00931C8E"/>
    <w:rsid w:val="00931FA1"/>
    <w:rsid w:val="0093208B"/>
    <w:rsid w:val="0093229F"/>
    <w:rsid w:val="00932624"/>
    <w:rsid w:val="00932B26"/>
    <w:rsid w:val="00933BB6"/>
    <w:rsid w:val="00933FAC"/>
    <w:rsid w:val="009343CB"/>
    <w:rsid w:val="00934545"/>
    <w:rsid w:val="00934F31"/>
    <w:rsid w:val="0093528C"/>
    <w:rsid w:val="009356CD"/>
    <w:rsid w:val="00935919"/>
    <w:rsid w:val="00935DC6"/>
    <w:rsid w:val="00936079"/>
    <w:rsid w:val="00936641"/>
    <w:rsid w:val="0093726A"/>
    <w:rsid w:val="00937745"/>
    <w:rsid w:val="0093776F"/>
    <w:rsid w:val="009379E2"/>
    <w:rsid w:val="00937C48"/>
    <w:rsid w:val="009407C0"/>
    <w:rsid w:val="00940870"/>
    <w:rsid w:val="009414C3"/>
    <w:rsid w:val="00941915"/>
    <w:rsid w:val="00941A0E"/>
    <w:rsid w:val="00941D5C"/>
    <w:rsid w:val="00941EFA"/>
    <w:rsid w:val="00941FD0"/>
    <w:rsid w:val="0094242D"/>
    <w:rsid w:val="00942584"/>
    <w:rsid w:val="009425F6"/>
    <w:rsid w:val="00942FCD"/>
    <w:rsid w:val="0094364A"/>
    <w:rsid w:val="00943765"/>
    <w:rsid w:val="0094381A"/>
    <w:rsid w:val="009439E2"/>
    <w:rsid w:val="00943B07"/>
    <w:rsid w:val="00943B08"/>
    <w:rsid w:val="00943E8F"/>
    <w:rsid w:val="0094418C"/>
    <w:rsid w:val="009443E7"/>
    <w:rsid w:val="00944713"/>
    <w:rsid w:val="009448CF"/>
    <w:rsid w:val="00944D4B"/>
    <w:rsid w:val="00945127"/>
    <w:rsid w:val="00945415"/>
    <w:rsid w:val="00945483"/>
    <w:rsid w:val="009456ED"/>
    <w:rsid w:val="00945863"/>
    <w:rsid w:val="00945A9C"/>
    <w:rsid w:val="00945C89"/>
    <w:rsid w:val="00945EB0"/>
    <w:rsid w:val="009465CA"/>
    <w:rsid w:val="009469FD"/>
    <w:rsid w:val="00946FD8"/>
    <w:rsid w:val="009470C0"/>
    <w:rsid w:val="0094720D"/>
    <w:rsid w:val="009473B0"/>
    <w:rsid w:val="009475F5"/>
    <w:rsid w:val="00947839"/>
    <w:rsid w:val="0095022C"/>
    <w:rsid w:val="00950AFE"/>
    <w:rsid w:val="00950B14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32C"/>
    <w:rsid w:val="00952C07"/>
    <w:rsid w:val="00952D22"/>
    <w:rsid w:val="009532FE"/>
    <w:rsid w:val="009535FF"/>
    <w:rsid w:val="00953717"/>
    <w:rsid w:val="00954D3A"/>
    <w:rsid w:val="00954DBF"/>
    <w:rsid w:val="009551EE"/>
    <w:rsid w:val="0095569A"/>
    <w:rsid w:val="009556D8"/>
    <w:rsid w:val="00955E00"/>
    <w:rsid w:val="00955FBA"/>
    <w:rsid w:val="0095607E"/>
    <w:rsid w:val="00956148"/>
    <w:rsid w:val="009565AF"/>
    <w:rsid w:val="00956C8C"/>
    <w:rsid w:val="009571C9"/>
    <w:rsid w:val="009572CA"/>
    <w:rsid w:val="00957317"/>
    <w:rsid w:val="0095749C"/>
    <w:rsid w:val="009574F9"/>
    <w:rsid w:val="0095762B"/>
    <w:rsid w:val="0095787E"/>
    <w:rsid w:val="00957AFA"/>
    <w:rsid w:val="00957B80"/>
    <w:rsid w:val="00957EBF"/>
    <w:rsid w:val="009602F4"/>
    <w:rsid w:val="00960360"/>
    <w:rsid w:val="00960671"/>
    <w:rsid w:val="00960CB0"/>
    <w:rsid w:val="0096151D"/>
    <w:rsid w:val="00961988"/>
    <w:rsid w:val="00961F75"/>
    <w:rsid w:val="00962319"/>
    <w:rsid w:val="0096234F"/>
    <w:rsid w:val="009625B5"/>
    <w:rsid w:val="00962E1B"/>
    <w:rsid w:val="00962F8C"/>
    <w:rsid w:val="00963422"/>
    <w:rsid w:val="009634DE"/>
    <w:rsid w:val="009637BB"/>
    <w:rsid w:val="00963865"/>
    <w:rsid w:val="00963E19"/>
    <w:rsid w:val="00963F4F"/>
    <w:rsid w:val="009641CC"/>
    <w:rsid w:val="009643CF"/>
    <w:rsid w:val="00964597"/>
    <w:rsid w:val="009647A7"/>
    <w:rsid w:val="0096484D"/>
    <w:rsid w:val="00964A40"/>
    <w:rsid w:val="00964DFB"/>
    <w:rsid w:val="00964FE8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707F"/>
    <w:rsid w:val="0096751E"/>
    <w:rsid w:val="00967690"/>
    <w:rsid w:val="009676A1"/>
    <w:rsid w:val="009677C5"/>
    <w:rsid w:val="00967881"/>
    <w:rsid w:val="00967AC8"/>
    <w:rsid w:val="00967AEF"/>
    <w:rsid w:val="00967DF5"/>
    <w:rsid w:val="0097014E"/>
    <w:rsid w:val="0097068E"/>
    <w:rsid w:val="009709C6"/>
    <w:rsid w:val="009709F8"/>
    <w:rsid w:val="00970C66"/>
    <w:rsid w:val="00970FF0"/>
    <w:rsid w:val="00971123"/>
    <w:rsid w:val="00971230"/>
    <w:rsid w:val="009712EE"/>
    <w:rsid w:val="009715D8"/>
    <w:rsid w:val="00971B60"/>
    <w:rsid w:val="00971D77"/>
    <w:rsid w:val="00972C6D"/>
    <w:rsid w:val="00972D2C"/>
    <w:rsid w:val="00973303"/>
    <w:rsid w:val="00973925"/>
    <w:rsid w:val="00974021"/>
    <w:rsid w:val="00974C6F"/>
    <w:rsid w:val="00974FAC"/>
    <w:rsid w:val="0097521F"/>
    <w:rsid w:val="0097563B"/>
    <w:rsid w:val="0097583C"/>
    <w:rsid w:val="00975FB3"/>
    <w:rsid w:val="009768A1"/>
    <w:rsid w:val="009769FB"/>
    <w:rsid w:val="00976AA5"/>
    <w:rsid w:val="00976C79"/>
    <w:rsid w:val="00976CC5"/>
    <w:rsid w:val="0097761B"/>
    <w:rsid w:val="00977C6A"/>
    <w:rsid w:val="00977CD6"/>
    <w:rsid w:val="00977D47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1DCC"/>
    <w:rsid w:val="00982080"/>
    <w:rsid w:val="009829EC"/>
    <w:rsid w:val="00982B3E"/>
    <w:rsid w:val="00982DD1"/>
    <w:rsid w:val="0098318E"/>
    <w:rsid w:val="00983290"/>
    <w:rsid w:val="00983332"/>
    <w:rsid w:val="0098395C"/>
    <w:rsid w:val="00983D29"/>
    <w:rsid w:val="00984481"/>
    <w:rsid w:val="009845D2"/>
    <w:rsid w:val="00984BB3"/>
    <w:rsid w:val="00984C7F"/>
    <w:rsid w:val="00984DF7"/>
    <w:rsid w:val="00984F04"/>
    <w:rsid w:val="00985AF8"/>
    <w:rsid w:val="00985B61"/>
    <w:rsid w:val="00985BD7"/>
    <w:rsid w:val="00985BEA"/>
    <w:rsid w:val="00985CE2"/>
    <w:rsid w:val="00985EE5"/>
    <w:rsid w:val="00986185"/>
    <w:rsid w:val="00986204"/>
    <w:rsid w:val="0098648D"/>
    <w:rsid w:val="009865F7"/>
    <w:rsid w:val="00986A62"/>
    <w:rsid w:val="00986F8A"/>
    <w:rsid w:val="0098710E"/>
    <w:rsid w:val="0098712A"/>
    <w:rsid w:val="00987163"/>
    <w:rsid w:val="00987457"/>
    <w:rsid w:val="009878DC"/>
    <w:rsid w:val="00987922"/>
    <w:rsid w:val="00987D5E"/>
    <w:rsid w:val="00987E2D"/>
    <w:rsid w:val="00987F87"/>
    <w:rsid w:val="0099009A"/>
    <w:rsid w:val="00990E4E"/>
    <w:rsid w:val="00990E55"/>
    <w:rsid w:val="00990FA9"/>
    <w:rsid w:val="0099100D"/>
    <w:rsid w:val="009912E6"/>
    <w:rsid w:val="009913C7"/>
    <w:rsid w:val="00991AEC"/>
    <w:rsid w:val="00991AED"/>
    <w:rsid w:val="00991B12"/>
    <w:rsid w:val="00991BE0"/>
    <w:rsid w:val="00991EED"/>
    <w:rsid w:val="00991FE5"/>
    <w:rsid w:val="009920FA"/>
    <w:rsid w:val="0099221B"/>
    <w:rsid w:val="009922D8"/>
    <w:rsid w:val="009927E9"/>
    <w:rsid w:val="00992A10"/>
    <w:rsid w:val="00992F4A"/>
    <w:rsid w:val="009939A4"/>
    <w:rsid w:val="00993A83"/>
    <w:rsid w:val="00993DCC"/>
    <w:rsid w:val="0099406D"/>
    <w:rsid w:val="00994204"/>
    <w:rsid w:val="0099484C"/>
    <w:rsid w:val="009948EC"/>
    <w:rsid w:val="00994E11"/>
    <w:rsid w:val="00994EAA"/>
    <w:rsid w:val="0099511E"/>
    <w:rsid w:val="00995664"/>
    <w:rsid w:val="00995A7B"/>
    <w:rsid w:val="00995BEE"/>
    <w:rsid w:val="00995D77"/>
    <w:rsid w:val="00995DD2"/>
    <w:rsid w:val="0099721B"/>
    <w:rsid w:val="009973DB"/>
    <w:rsid w:val="009975B9"/>
    <w:rsid w:val="009977BF"/>
    <w:rsid w:val="009977C1"/>
    <w:rsid w:val="009A0025"/>
    <w:rsid w:val="009A0231"/>
    <w:rsid w:val="009A059C"/>
    <w:rsid w:val="009A07D9"/>
    <w:rsid w:val="009A09BA"/>
    <w:rsid w:val="009A0AB9"/>
    <w:rsid w:val="009A0CC4"/>
    <w:rsid w:val="009A0CD9"/>
    <w:rsid w:val="009A1E2D"/>
    <w:rsid w:val="009A1EC0"/>
    <w:rsid w:val="009A1F61"/>
    <w:rsid w:val="009A2BD0"/>
    <w:rsid w:val="009A2FA7"/>
    <w:rsid w:val="009A30EC"/>
    <w:rsid w:val="009A3653"/>
    <w:rsid w:val="009A3701"/>
    <w:rsid w:val="009A3B7D"/>
    <w:rsid w:val="009A3D81"/>
    <w:rsid w:val="009A3F43"/>
    <w:rsid w:val="009A41FE"/>
    <w:rsid w:val="009A4656"/>
    <w:rsid w:val="009A4AAF"/>
    <w:rsid w:val="009A4B8E"/>
    <w:rsid w:val="009A58DD"/>
    <w:rsid w:val="009A5925"/>
    <w:rsid w:val="009A5A2A"/>
    <w:rsid w:val="009A5ADF"/>
    <w:rsid w:val="009A64D3"/>
    <w:rsid w:val="009A6E01"/>
    <w:rsid w:val="009A6FAE"/>
    <w:rsid w:val="009A7CE3"/>
    <w:rsid w:val="009B040E"/>
    <w:rsid w:val="009B04F7"/>
    <w:rsid w:val="009B081C"/>
    <w:rsid w:val="009B10D0"/>
    <w:rsid w:val="009B15F6"/>
    <w:rsid w:val="009B16AD"/>
    <w:rsid w:val="009B1BC0"/>
    <w:rsid w:val="009B1F4B"/>
    <w:rsid w:val="009B21C5"/>
    <w:rsid w:val="009B26EE"/>
    <w:rsid w:val="009B27A0"/>
    <w:rsid w:val="009B2A75"/>
    <w:rsid w:val="009B2DC7"/>
    <w:rsid w:val="009B2E53"/>
    <w:rsid w:val="009B35E2"/>
    <w:rsid w:val="009B3E42"/>
    <w:rsid w:val="009B3F8E"/>
    <w:rsid w:val="009B4049"/>
    <w:rsid w:val="009B40D7"/>
    <w:rsid w:val="009B46D7"/>
    <w:rsid w:val="009B491E"/>
    <w:rsid w:val="009B49C5"/>
    <w:rsid w:val="009B4A30"/>
    <w:rsid w:val="009B4B45"/>
    <w:rsid w:val="009B4D72"/>
    <w:rsid w:val="009B4EF3"/>
    <w:rsid w:val="009B4F19"/>
    <w:rsid w:val="009B500D"/>
    <w:rsid w:val="009B537B"/>
    <w:rsid w:val="009B5739"/>
    <w:rsid w:val="009B5C2B"/>
    <w:rsid w:val="009B5C4B"/>
    <w:rsid w:val="009B5F25"/>
    <w:rsid w:val="009B61BD"/>
    <w:rsid w:val="009B65AD"/>
    <w:rsid w:val="009B6696"/>
    <w:rsid w:val="009B6EDB"/>
    <w:rsid w:val="009B6EFE"/>
    <w:rsid w:val="009B711A"/>
    <w:rsid w:val="009B739D"/>
    <w:rsid w:val="009B75C8"/>
    <w:rsid w:val="009B7B61"/>
    <w:rsid w:val="009B7BC1"/>
    <w:rsid w:val="009B7C05"/>
    <w:rsid w:val="009B7D7A"/>
    <w:rsid w:val="009C0515"/>
    <w:rsid w:val="009C0903"/>
    <w:rsid w:val="009C0E58"/>
    <w:rsid w:val="009C138B"/>
    <w:rsid w:val="009C141A"/>
    <w:rsid w:val="009C148B"/>
    <w:rsid w:val="009C1849"/>
    <w:rsid w:val="009C1EA9"/>
    <w:rsid w:val="009C2208"/>
    <w:rsid w:val="009C29C5"/>
    <w:rsid w:val="009C2A21"/>
    <w:rsid w:val="009C2E64"/>
    <w:rsid w:val="009C2FDE"/>
    <w:rsid w:val="009C30A1"/>
    <w:rsid w:val="009C36CF"/>
    <w:rsid w:val="009C37B4"/>
    <w:rsid w:val="009C38F0"/>
    <w:rsid w:val="009C3B63"/>
    <w:rsid w:val="009C3BDA"/>
    <w:rsid w:val="009C41B4"/>
    <w:rsid w:val="009C44F1"/>
    <w:rsid w:val="009C4A01"/>
    <w:rsid w:val="009C4A1E"/>
    <w:rsid w:val="009C4AA8"/>
    <w:rsid w:val="009C4C55"/>
    <w:rsid w:val="009C4D19"/>
    <w:rsid w:val="009C5248"/>
    <w:rsid w:val="009C5D5E"/>
    <w:rsid w:val="009C6118"/>
    <w:rsid w:val="009C66D5"/>
    <w:rsid w:val="009C66EF"/>
    <w:rsid w:val="009C6C46"/>
    <w:rsid w:val="009C6E88"/>
    <w:rsid w:val="009C72B8"/>
    <w:rsid w:val="009C78BB"/>
    <w:rsid w:val="009C7B09"/>
    <w:rsid w:val="009C7CEF"/>
    <w:rsid w:val="009C7D64"/>
    <w:rsid w:val="009D05A3"/>
    <w:rsid w:val="009D05DA"/>
    <w:rsid w:val="009D0889"/>
    <w:rsid w:val="009D0A3B"/>
    <w:rsid w:val="009D0C90"/>
    <w:rsid w:val="009D0F59"/>
    <w:rsid w:val="009D1068"/>
    <w:rsid w:val="009D108F"/>
    <w:rsid w:val="009D16BE"/>
    <w:rsid w:val="009D1F3C"/>
    <w:rsid w:val="009D2133"/>
    <w:rsid w:val="009D24CB"/>
    <w:rsid w:val="009D2746"/>
    <w:rsid w:val="009D2779"/>
    <w:rsid w:val="009D2FBF"/>
    <w:rsid w:val="009D30DE"/>
    <w:rsid w:val="009D35F7"/>
    <w:rsid w:val="009D371C"/>
    <w:rsid w:val="009D3CA2"/>
    <w:rsid w:val="009D41F7"/>
    <w:rsid w:val="009D442C"/>
    <w:rsid w:val="009D4456"/>
    <w:rsid w:val="009D4937"/>
    <w:rsid w:val="009D4A5F"/>
    <w:rsid w:val="009D4B61"/>
    <w:rsid w:val="009D4D26"/>
    <w:rsid w:val="009D4F3A"/>
    <w:rsid w:val="009D5014"/>
    <w:rsid w:val="009D60F7"/>
    <w:rsid w:val="009D62E9"/>
    <w:rsid w:val="009D69D0"/>
    <w:rsid w:val="009D7B86"/>
    <w:rsid w:val="009D7C28"/>
    <w:rsid w:val="009D7C81"/>
    <w:rsid w:val="009E00BC"/>
    <w:rsid w:val="009E0A19"/>
    <w:rsid w:val="009E0A58"/>
    <w:rsid w:val="009E0BFA"/>
    <w:rsid w:val="009E10A5"/>
    <w:rsid w:val="009E15FD"/>
    <w:rsid w:val="009E1A8C"/>
    <w:rsid w:val="009E27E4"/>
    <w:rsid w:val="009E284A"/>
    <w:rsid w:val="009E2AF6"/>
    <w:rsid w:val="009E3103"/>
    <w:rsid w:val="009E3518"/>
    <w:rsid w:val="009E3604"/>
    <w:rsid w:val="009E375C"/>
    <w:rsid w:val="009E3E5B"/>
    <w:rsid w:val="009E4425"/>
    <w:rsid w:val="009E45B6"/>
    <w:rsid w:val="009E45C9"/>
    <w:rsid w:val="009E45CA"/>
    <w:rsid w:val="009E4B28"/>
    <w:rsid w:val="009E522C"/>
    <w:rsid w:val="009E53AE"/>
    <w:rsid w:val="009E62F8"/>
    <w:rsid w:val="009E6A46"/>
    <w:rsid w:val="009E6B2C"/>
    <w:rsid w:val="009E6E7D"/>
    <w:rsid w:val="009E6E8A"/>
    <w:rsid w:val="009E70E5"/>
    <w:rsid w:val="009E72D2"/>
    <w:rsid w:val="009E74CF"/>
    <w:rsid w:val="009E753B"/>
    <w:rsid w:val="009E757F"/>
    <w:rsid w:val="009E7E5F"/>
    <w:rsid w:val="009F009C"/>
    <w:rsid w:val="009F0875"/>
    <w:rsid w:val="009F0D0A"/>
    <w:rsid w:val="009F0F82"/>
    <w:rsid w:val="009F1569"/>
    <w:rsid w:val="009F165D"/>
    <w:rsid w:val="009F1CA5"/>
    <w:rsid w:val="009F1CD3"/>
    <w:rsid w:val="009F20DB"/>
    <w:rsid w:val="009F2296"/>
    <w:rsid w:val="009F2760"/>
    <w:rsid w:val="009F2C4C"/>
    <w:rsid w:val="009F2CB8"/>
    <w:rsid w:val="009F406E"/>
    <w:rsid w:val="009F4ACD"/>
    <w:rsid w:val="009F4DA9"/>
    <w:rsid w:val="009F4DF6"/>
    <w:rsid w:val="009F5C81"/>
    <w:rsid w:val="009F5CC7"/>
    <w:rsid w:val="009F5DBE"/>
    <w:rsid w:val="009F65BE"/>
    <w:rsid w:val="009F674D"/>
    <w:rsid w:val="009F6782"/>
    <w:rsid w:val="009F6A15"/>
    <w:rsid w:val="009F6D77"/>
    <w:rsid w:val="009F79EB"/>
    <w:rsid w:val="009F7E9A"/>
    <w:rsid w:val="00A0003D"/>
    <w:rsid w:val="00A000F7"/>
    <w:rsid w:val="00A006E5"/>
    <w:rsid w:val="00A00A2F"/>
    <w:rsid w:val="00A00CD8"/>
    <w:rsid w:val="00A00DF1"/>
    <w:rsid w:val="00A01194"/>
    <w:rsid w:val="00A01243"/>
    <w:rsid w:val="00A025CE"/>
    <w:rsid w:val="00A02A13"/>
    <w:rsid w:val="00A02AD1"/>
    <w:rsid w:val="00A02DD3"/>
    <w:rsid w:val="00A0312C"/>
    <w:rsid w:val="00A03D3E"/>
    <w:rsid w:val="00A03E4C"/>
    <w:rsid w:val="00A04184"/>
    <w:rsid w:val="00A04195"/>
    <w:rsid w:val="00A042C1"/>
    <w:rsid w:val="00A04415"/>
    <w:rsid w:val="00A044E2"/>
    <w:rsid w:val="00A048F4"/>
    <w:rsid w:val="00A05054"/>
    <w:rsid w:val="00A0551F"/>
    <w:rsid w:val="00A05647"/>
    <w:rsid w:val="00A06418"/>
    <w:rsid w:val="00A064BA"/>
    <w:rsid w:val="00A066FB"/>
    <w:rsid w:val="00A07037"/>
    <w:rsid w:val="00A07199"/>
    <w:rsid w:val="00A073E0"/>
    <w:rsid w:val="00A0742F"/>
    <w:rsid w:val="00A07522"/>
    <w:rsid w:val="00A1048D"/>
    <w:rsid w:val="00A105B1"/>
    <w:rsid w:val="00A105F0"/>
    <w:rsid w:val="00A107F0"/>
    <w:rsid w:val="00A108F0"/>
    <w:rsid w:val="00A1092E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1EAB"/>
    <w:rsid w:val="00A1210E"/>
    <w:rsid w:val="00A121E8"/>
    <w:rsid w:val="00A12708"/>
    <w:rsid w:val="00A1274B"/>
    <w:rsid w:val="00A128FC"/>
    <w:rsid w:val="00A12970"/>
    <w:rsid w:val="00A12AE7"/>
    <w:rsid w:val="00A13115"/>
    <w:rsid w:val="00A133F4"/>
    <w:rsid w:val="00A135D3"/>
    <w:rsid w:val="00A137D2"/>
    <w:rsid w:val="00A13D59"/>
    <w:rsid w:val="00A14476"/>
    <w:rsid w:val="00A14601"/>
    <w:rsid w:val="00A14655"/>
    <w:rsid w:val="00A147D5"/>
    <w:rsid w:val="00A14950"/>
    <w:rsid w:val="00A14E61"/>
    <w:rsid w:val="00A15189"/>
    <w:rsid w:val="00A15854"/>
    <w:rsid w:val="00A1597D"/>
    <w:rsid w:val="00A15EA0"/>
    <w:rsid w:val="00A168D0"/>
    <w:rsid w:val="00A16B0C"/>
    <w:rsid w:val="00A170BF"/>
    <w:rsid w:val="00A17145"/>
    <w:rsid w:val="00A177F3"/>
    <w:rsid w:val="00A200F0"/>
    <w:rsid w:val="00A2095D"/>
    <w:rsid w:val="00A209A2"/>
    <w:rsid w:val="00A21233"/>
    <w:rsid w:val="00A21337"/>
    <w:rsid w:val="00A21458"/>
    <w:rsid w:val="00A21577"/>
    <w:rsid w:val="00A216CC"/>
    <w:rsid w:val="00A21A43"/>
    <w:rsid w:val="00A21C8B"/>
    <w:rsid w:val="00A21DCA"/>
    <w:rsid w:val="00A21EC1"/>
    <w:rsid w:val="00A2295D"/>
    <w:rsid w:val="00A22DAA"/>
    <w:rsid w:val="00A22FBE"/>
    <w:rsid w:val="00A235F5"/>
    <w:rsid w:val="00A239A4"/>
    <w:rsid w:val="00A239B3"/>
    <w:rsid w:val="00A239B8"/>
    <w:rsid w:val="00A23D6B"/>
    <w:rsid w:val="00A24A2B"/>
    <w:rsid w:val="00A24A33"/>
    <w:rsid w:val="00A25140"/>
    <w:rsid w:val="00A252D5"/>
    <w:rsid w:val="00A25479"/>
    <w:rsid w:val="00A25846"/>
    <w:rsid w:val="00A25865"/>
    <w:rsid w:val="00A2594A"/>
    <w:rsid w:val="00A25DFB"/>
    <w:rsid w:val="00A26480"/>
    <w:rsid w:val="00A26CD8"/>
    <w:rsid w:val="00A26F82"/>
    <w:rsid w:val="00A274AA"/>
    <w:rsid w:val="00A2786B"/>
    <w:rsid w:val="00A27905"/>
    <w:rsid w:val="00A27E60"/>
    <w:rsid w:val="00A27FC4"/>
    <w:rsid w:val="00A30365"/>
    <w:rsid w:val="00A304F5"/>
    <w:rsid w:val="00A305C5"/>
    <w:rsid w:val="00A30723"/>
    <w:rsid w:val="00A30D1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1C00"/>
    <w:rsid w:val="00A32013"/>
    <w:rsid w:val="00A320F1"/>
    <w:rsid w:val="00A32485"/>
    <w:rsid w:val="00A3382C"/>
    <w:rsid w:val="00A33A21"/>
    <w:rsid w:val="00A34009"/>
    <w:rsid w:val="00A34683"/>
    <w:rsid w:val="00A34BBD"/>
    <w:rsid w:val="00A34DE9"/>
    <w:rsid w:val="00A355DD"/>
    <w:rsid w:val="00A35630"/>
    <w:rsid w:val="00A357A8"/>
    <w:rsid w:val="00A358BF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372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19A3"/>
    <w:rsid w:val="00A41BD2"/>
    <w:rsid w:val="00A41BFD"/>
    <w:rsid w:val="00A41F68"/>
    <w:rsid w:val="00A430A9"/>
    <w:rsid w:val="00A43778"/>
    <w:rsid w:val="00A43B04"/>
    <w:rsid w:val="00A443E1"/>
    <w:rsid w:val="00A45021"/>
    <w:rsid w:val="00A45A34"/>
    <w:rsid w:val="00A45C0D"/>
    <w:rsid w:val="00A45ED8"/>
    <w:rsid w:val="00A460D8"/>
    <w:rsid w:val="00A46498"/>
    <w:rsid w:val="00A46779"/>
    <w:rsid w:val="00A46866"/>
    <w:rsid w:val="00A46DE4"/>
    <w:rsid w:val="00A470A6"/>
    <w:rsid w:val="00A50213"/>
    <w:rsid w:val="00A50913"/>
    <w:rsid w:val="00A50A57"/>
    <w:rsid w:val="00A51522"/>
    <w:rsid w:val="00A528D3"/>
    <w:rsid w:val="00A52A8C"/>
    <w:rsid w:val="00A52B86"/>
    <w:rsid w:val="00A52FCB"/>
    <w:rsid w:val="00A5387B"/>
    <w:rsid w:val="00A53FF2"/>
    <w:rsid w:val="00A54401"/>
    <w:rsid w:val="00A54831"/>
    <w:rsid w:val="00A54CAE"/>
    <w:rsid w:val="00A54DF5"/>
    <w:rsid w:val="00A5580C"/>
    <w:rsid w:val="00A55822"/>
    <w:rsid w:val="00A5584E"/>
    <w:rsid w:val="00A55C19"/>
    <w:rsid w:val="00A560F4"/>
    <w:rsid w:val="00A561D1"/>
    <w:rsid w:val="00A56378"/>
    <w:rsid w:val="00A564EA"/>
    <w:rsid w:val="00A566E2"/>
    <w:rsid w:val="00A567E6"/>
    <w:rsid w:val="00A56AD8"/>
    <w:rsid w:val="00A570DA"/>
    <w:rsid w:val="00A57256"/>
    <w:rsid w:val="00A57776"/>
    <w:rsid w:val="00A601D6"/>
    <w:rsid w:val="00A60422"/>
    <w:rsid w:val="00A60B22"/>
    <w:rsid w:val="00A60F0F"/>
    <w:rsid w:val="00A6102D"/>
    <w:rsid w:val="00A61126"/>
    <w:rsid w:val="00A611B8"/>
    <w:rsid w:val="00A618AB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978"/>
    <w:rsid w:val="00A63A67"/>
    <w:rsid w:val="00A63B63"/>
    <w:rsid w:val="00A63BBB"/>
    <w:rsid w:val="00A63BEC"/>
    <w:rsid w:val="00A63DD2"/>
    <w:rsid w:val="00A6418F"/>
    <w:rsid w:val="00A6466F"/>
    <w:rsid w:val="00A6468A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DBC"/>
    <w:rsid w:val="00A65E67"/>
    <w:rsid w:val="00A65F90"/>
    <w:rsid w:val="00A660CD"/>
    <w:rsid w:val="00A663C1"/>
    <w:rsid w:val="00A66537"/>
    <w:rsid w:val="00A66718"/>
    <w:rsid w:val="00A668D5"/>
    <w:rsid w:val="00A6697A"/>
    <w:rsid w:val="00A669DA"/>
    <w:rsid w:val="00A66A40"/>
    <w:rsid w:val="00A66A8E"/>
    <w:rsid w:val="00A66C94"/>
    <w:rsid w:val="00A670D6"/>
    <w:rsid w:val="00A6729C"/>
    <w:rsid w:val="00A6746B"/>
    <w:rsid w:val="00A67971"/>
    <w:rsid w:val="00A67EEB"/>
    <w:rsid w:val="00A705B0"/>
    <w:rsid w:val="00A706BD"/>
    <w:rsid w:val="00A706C1"/>
    <w:rsid w:val="00A70BB7"/>
    <w:rsid w:val="00A70E12"/>
    <w:rsid w:val="00A7142F"/>
    <w:rsid w:val="00A718EF"/>
    <w:rsid w:val="00A71950"/>
    <w:rsid w:val="00A71BB5"/>
    <w:rsid w:val="00A7218A"/>
    <w:rsid w:val="00A7288B"/>
    <w:rsid w:val="00A72970"/>
    <w:rsid w:val="00A729ED"/>
    <w:rsid w:val="00A72DCA"/>
    <w:rsid w:val="00A731AA"/>
    <w:rsid w:val="00A73373"/>
    <w:rsid w:val="00A7342C"/>
    <w:rsid w:val="00A736CD"/>
    <w:rsid w:val="00A73893"/>
    <w:rsid w:val="00A73B2F"/>
    <w:rsid w:val="00A73C6D"/>
    <w:rsid w:val="00A73CC7"/>
    <w:rsid w:val="00A7451B"/>
    <w:rsid w:val="00A7468E"/>
    <w:rsid w:val="00A74D89"/>
    <w:rsid w:val="00A750B1"/>
    <w:rsid w:val="00A751D9"/>
    <w:rsid w:val="00A75A4E"/>
    <w:rsid w:val="00A75E98"/>
    <w:rsid w:val="00A764A5"/>
    <w:rsid w:val="00A7698F"/>
    <w:rsid w:val="00A76BBD"/>
    <w:rsid w:val="00A76DF7"/>
    <w:rsid w:val="00A77D60"/>
    <w:rsid w:val="00A80153"/>
    <w:rsid w:val="00A8047F"/>
    <w:rsid w:val="00A81A1B"/>
    <w:rsid w:val="00A81DDF"/>
    <w:rsid w:val="00A81FDF"/>
    <w:rsid w:val="00A820C0"/>
    <w:rsid w:val="00A8222E"/>
    <w:rsid w:val="00A82ADC"/>
    <w:rsid w:val="00A82EA1"/>
    <w:rsid w:val="00A82EE4"/>
    <w:rsid w:val="00A8301A"/>
    <w:rsid w:val="00A8315E"/>
    <w:rsid w:val="00A833AA"/>
    <w:rsid w:val="00A834B6"/>
    <w:rsid w:val="00A8356B"/>
    <w:rsid w:val="00A83594"/>
    <w:rsid w:val="00A83618"/>
    <w:rsid w:val="00A836C1"/>
    <w:rsid w:val="00A83CDF"/>
    <w:rsid w:val="00A83D9A"/>
    <w:rsid w:val="00A84288"/>
    <w:rsid w:val="00A84617"/>
    <w:rsid w:val="00A84756"/>
    <w:rsid w:val="00A848AB"/>
    <w:rsid w:val="00A84901"/>
    <w:rsid w:val="00A84ADE"/>
    <w:rsid w:val="00A84BBD"/>
    <w:rsid w:val="00A84EA6"/>
    <w:rsid w:val="00A84FE1"/>
    <w:rsid w:val="00A85222"/>
    <w:rsid w:val="00A8528F"/>
    <w:rsid w:val="00A854F3"/>
    <w:rsid w:val="00A85642"/>
    <w:rsid w:val="00A85646"/>
    <w:rsid w:val="00A856C1"/>
    <w:rsid w:val="00A861CE"/>
    <w:rsid w:val="00A86501"/>
    <w:rsid w:val="00A8697E"/>
    <w:rsid w:val="00A86A2C"/>
    <w:rsid w:val="00A87303"/>
    <w:rsid w:val="00A8756C"/>
    <w:rsid w:val="00A877CA"/>
    <w:rsid w:val="00A87965"/>
    <w:rsid w:val="00A87AB9"/>
    <w:rsid w:val="00A87AFF"/>
    <w:rsid w:val="00A90505"/>
    <w:rsid w:val="00A91158"/>
    <w:rsid w:val="00A9173D"/>
    <w:rsid w:val="00A91954"/>
    <w:rsid w:val="00A91EBB"/>
    <w:rsid w:val="00A92850"/>
    <w:rsid w:val="00A929DD"/>
    <w:rsid w:val="00A92D60"/>
    <w:rsid w:val="00A92F92"/>
    <w:rsid w:val="00A9302F"/>
    <w:rsid w:val="00A93245"/>
    <w:rsid w:val="00A93351"/>
    <w:rsid w:val="00A93551"/>
    <w:rsid w:val="00A93CB2"/>
    <w:rsid w:val="00A94497"/>
    <w:rsid w:val="00A94F20"/>
    <w:rsid w:val="00A94FF4"/>
    <w:rsid w:val="00A95921"/>
    <w:rsid w:val="00A95D34"/>
    <w:rsid w:val="00A95E68"/>
    <w:rsid w:val="00A96194"/>
    <w:rsid w:val="00A961B4"/>
    <w:rsid w:val="00A9686C"/>
    <w:rsid w:val="00A97089"/>
    <w:rsid w:val="00A9767A"/>
    <w:rsid w:val="00A97A50"/>
    <w:rsid w:val="00A97B1E"/>
    <w:rsid w:val="00AA0132"/>
    <w:rsid w:val="00AA0AFA"/>
    <w:rsid w:val="00AA0C0E"/>
    <w:rsid w:val="00AA1474"/>
    <w:rsid w:val="00AA1621"/>
    <w:rsid w:val="00AA1828"/>
    <w:rsid w:val="00AA1C2F"/>
    <w:rsid w:val="00AA1D01"/>
    <w:rsid w:val="00AA21DA"/>
    <w:rsid w:val="00AA2351"/>
    <w:rsid w:val="00AA298D"/>
    <w:rsid w:val="00AA2CFF"/>
    <w:rsid w:val="00AA3030"/>
    <w:rsid w:val="00AA33D1"/>
    <w:rsid w:val="00AA342E"/>
    <w:rsid w:val="00AA371C"/>
    <w:rsid w:val="00AA37FD"/>
    <w:rsid w:val="00AA386D"/>
    <w:rsid w:val="00AA3940"/>
    <w:rsid w:val="00AA3C24"/>
    <w:rsid w:val="00AA3CE9"/>
    <w:rsid w:val="00AA3F85"/>
    <w:rsid w:val="00AA41C9"/>
    <w:rsid w:val="00AA47E2"/>
    <w:rsid w:val="00AA4919"/>
    <w:rsid w:val="00AA4D5D"/>
    <w:rsid w:val="00AA4FEC"/>
    <w:rsid w:val="00AA5019"/>
    <w:rsid w:val="00AA5309"/>
    <w:rsid w:val="00AA5516"/>
    <w:rsid w:val="00AA55EE"/>
    <w:rsid w:val="00AA5767"/>
    <w:rsid w:val="00AA5982"/>
    <w:rsid w:val="00AA5A4F"/>
    <w:rsid w:val="00AA60A3"/>
    <w:rsid w:val="00AA6B0A"/>
    <w:rsid w:val="00AA6C9E"/>
    <w:rsid w:val="00AA6E08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2074"/>
    <w:rsid w:val="00AB2508"/>
    <w:rsid w:val="00AB25BF"/>
    <w:rsid w:val="00AB29DE"/>
    <w:rsid w:val="00AB2AF5"/>
    <w:rsid w:val="00AB2C50"/>
    <w:rsid w:val="00AB2FE0"/>
    <w:rsid w:val="00AB32A4"/>
    <w:rsid w:val="00AB345C"/>
    <w:rsid w:val="00AB3647"/>
    <w:rsid w:val="00AB39AE"/>
    <w:rsid w:val="00AB4059"/>
    <w:rsid w:val="00AB41B0"/>
    <w:rsid w:val="00AB4636"/>
    <w:rsid w:val="00AB49B1"/>
    <w:rsid w:val="00AB524D"/>
    <w:rsid w:val="00AB5497"/>
    <w:rsid w:val="00AB5614"/>
    <w:rsid w:val="00AB58DB"/>
    <w:rsid w:val="00AB5E30"/>
    <w:rsid w:val="00AB61DA"/>
    <w:rsid w:val="00AB6247"/>
    <w:rsid w:val="00AB69EA"/>
    <w:rsid w:val="00AB6B0C"/>
    <w:rsid w:val="00AB6CF2"/>
    <w:rsid w:val="00AB6DE6"/>
    <w:rsid w:val="00AB6DFD"/>
    <w:rsid w:val="00AB6F45"/>
    <w:rsid w:val="00AB7162"/>
    <w:rsid w:val="00AB7211"/>
    <w:rsid w:val="00AB78B2"/>
    <w:rsid w:val="00AB7A92"/>
    <w:rsid w:val="00AB7B63"/>
    <w:rsid w:val="00AC0028"/>
    <w:rsid w:val="00AC08B7"/>
    <w:rsid w:val="00AC16E3"/>
    <w:rsid w:val="00AC1E86"/>
    <w:rsid w:val="00AC1FC7"/>
    <w:rsid w:val="00AC2509"/>
    <w:rsid w:val="00AC25DA"/>
    <w:rsid w:val="00AC28FB"/>
    <w:rsid w:val="00AC2B60"/>
    <w:rsid w:val="00AC2E06"/>
    <w:rsid w:val="00AC30B8"/>
    <w:rsid w:val="00AC30EB"/>
    <w:rsid w:val="00AC3179"/>
    <w:rsid w:val="00AC333B"/>
    <w:rsid w:val="00AC3398"/>
    <w:rsid w:val="00AC36E3"/>
    <w:rsid w:val="00AC36F8"/>
    <w:rsid w:val="00AC387A"/>
    <w:rsid w:val="00AC3C9A"/>
    <w:rsid w:val="00AC3E89"/>
    <w:rsid w:val="00AC4CA0"/>
    <w:rsid w:val="00AC4E87"/>
    <w:rsid w:val="00AC4FCB"/>
    <w:rsid w:val="00AC50CC"/>
    <w:rsid w:val="00AC50FC"/>
    <w:rsid w:val="00AC52BA"/>
    <w:rsid w:val="00AC545B"/>
    <w:rsid w:val="00AC5BD9"/>
    <w:rsid w:val="00AC5D2D"/>
    <w:rsid w:val="00AC631B"/>
    <w:rsid w:val="00AC6412"/>
    <w:rsid w:val="00AC6592"/>
    <w:rsid w:val="00AC659D"/>
    <w:rsid w:val="00AC6791"/>
    <w:rsid w:val="00AC6BCB"/>
    <w:rsid w:val="00AC6C4F"/>
    <w:rsid w:val="00AC6C75"/>
    <w:rsid w:val="00AC6C7B"/>
    <w:rsid w:val="00AC7CBC"/>
    <w:rsid w:val="00AC7D8B"/>
    <w:rsid w:val="00AC7E2E"/>
    <w:rsid w:val="00AD0797"/>
    <w:rsid w:val="00AD08A9"/>
    <w:rsid w:val="00AD0D24"/>
    <w:rsid w:val="00AD12EC"/>
    <w:rsid w:val="00AD1408"/>
    <w:rsid w:val="00AD142F"/>
    <w:rsid w:val="00AD1569"/>
    <w:rsid w:val="00AD17ED"/>
    <w:rsid w:val="00AD1D97"/>
    <w:rsid w:val="00AD1E5C"/>
    <w:rsid w:val="00AD2017"/>
    <w:rsid w:val="00AD288A"/>
    <w:rsid w:val="00AD29CA"/>
    <w:rsid w:val="00AD2B4B"/>
    <w:rsid w:val="00AD2EFD"/>
    <w:rsid w:val="00AD325F"/>
    <w:rsid w:val="00AD37E5"/>
    <w:rsid w:val="00AD38AE"/>
    <w:rsid w:val="00AD3B4A"/>
    <w:rsid w:val="00AD3FB1"/>
    <w:rsid w:val="00AD4235"/>
    <w:rsid w:val="00AD4BEC"/>
    <w:rsid w:val="00AD5A6A"/>
    <w:rsid w:val="00AD5D80"/>
    <w:rsid w:val="00AD5E92"/>
    <w:rsid w:val="00AD6B78"/>
    <w:rsid w:val="00AD6DBF"/>
    <w:rsid w:val="00AD7588"/>
    <w:rsid w:val="00AD7844"/>
    <w:rsid w:val="00AD7ABF"/>
    <w:rsid w:val="00AD7C50"/>
    <w:rsid w:val="00AD7CB7"/>
    <w:rsid w:val="00AD7E5C"/>
    <w:rsid w:val="00AE05A0"/>
    <w:rsid w:val="00AE08E5"/>
    <w:rsid w:val="00AE0A16"/>
    <w:rsid w:val="00AE0BB7"/>
    <w:rsid w:val="00AE0D38"/>
    <w:rsid w:val="00AE0FF5"/>
    <w:rsid w:val="00AE1AA6"/>
    <w:rsid w:val="00AE2495"/>
    <w:rsid w:val="00AE2FAE"/>
    <w:rsid w:val="00AE3132"/>
    <w:rsid w:val="00AE37E6"/>
    <w:rsid w:val="00AE41D3"/>
    <w:rsid w:val="00AE452D"/>
    <w:rsid w:val="00AE497A"/>
    <w:rsid w:val="00AE4ED8"/>
    <w:rsid w:val="00AE55FF"/>
    <w:rsid w:val="00AE5908"/>
    <w:rsid w:val="00AE5B87"/>
    <w:rsid w:val="00AE5D2A"/>
    <w:rsid w:val="00AE5F03"/>
    <w:rsid w:val="00AE6335"/>
    <w:rsid w:val="00AE6359"/>
    <w:rsid w:val="00AE6807"/>
    <w:rsid w:val="00AE694D"/>
    <w:rsid w:val="00AE6B73"/>
    <w:rsid w:val="00AE70D9"/>
    <w:rsid w:val="00AE7175"/>
    <w:rsid w:val="00AE71FE"/>
    <w:rsid w:val="00AE72AD"/>
    <w:rsid w:val="00AE77A5"/>
    <w:rsid w:val="00AE79A2"/>
    <w:rsid w:val="00AF0769"/>
    <w:rsid w:val="00AF0ACA"/>
    <w:rsid w:val="00AF0ACC"/>
    <w:rsid w:val="00AF13B4"/>
    <w:rsid w:val="00AF1561"/>
    <w:rsid w:val="00AF166D"/>
    <w:rsid w:val="00AF16F0"/>
    <w:rsid w:val="00AF174B"/>
    <w:rsid w:val="00AF1B7D"/>
    <w:rsid w:val="00AF2544"/>
    <w:rsid w:val="00AF2680"/>
    <w:rsid w:val="00AF2902"/>
    <w:rsid w:val="00AF2D6E"/>
    <w:rsid w:val="00AF2E29"/>
    <w:rsid w:val="00AF3070"/>
    <w:rsid w:val="00AF328B"/>
    <w:rsid w:val="00AF3408"/>
    <w:rsid w:val="00AF3429"/>
    <w:rsid w:val="00AF3745"/>
    <w:rsid w:val="00AF3C04"/>
    <w:rsid w:val="00AF425C"/>
    <w:rsid w:val="00AF480E"/>
    <w:rsid w:val="00AF4A7F"/>
    <w:rsid w:val="00AF4F48"/>
    <w:rsid w:val="00AF4F60"/>
    <w:rsid w:val="00AF5A0D"/>
    <w:rsid w:val="00AF5A72"/>
    <w:rsid w:val="00AF60A1"/>
    <w:rsid w:val="00AF6248"/>
    <w:rsid w:val="00AF6265"/>
    <w:rsid w:val="00AF6489"/>
    <w:rsid w:val="00AF65BB"/>
    <w:rsid w:val="00AF67A8"/>
    <w:rsid w:val="00AF6A2E"/>
    <w:rsid w:val="00AF6A68"/>
    <w:rsid w:val="00AF6DF7"/>
    <w:rsid w:val="00AF77A4"/>
    <w:rsid w:val="00AF7EBF"/>
    <w:rsid w:val="00B00181"/>
    <w:rsid w:val="00B00354"/>
    <w:rsid w:val="00B005EB"/>
    <w:rsid w:val="00B005F1"/>
    <w:rsid w:val="00B0086F"/>
    <w:rsid w:val="00B00A7D"/>
    <w:rsid w:val="00B00AB8"/>
    <w:rsid w:val="00B00EE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E3"/>
    <w:rsid w:val="00B02B87"/>
    <w:rsid w:val="00B02E6F"/>
    <w:rsid w:val="00B02ED1"/>
    <w:rsid w:val="00B02FAB"/>
    <w:rsid w:val="00B030FC"/>
    <w:rsid w:val="00B03563"/>
    <w:rsid w:val="00B03A5E"/>
    <w:rsid w:val="00B03C28"/>
    <w:rsid w:val="00B03C6A"/>
    <w:rsid w:val="00B03F73"/>
    <w:rsid w:val="00B04AB0"/>
    <w:rsid w:val="00B04E60"/>
    <w:rsid w:val="00B04FE6"/>
    <w:rsid w:val="00B05BA4"/>
    <w:rsid w:val="00B05EE6"/>
    <w:rsid w:val="00B060FD"/>
    <w:rsid w:val="00B0657C"/>
    <w:rsid w:val="00B0673F"/>
    <w:rsid w:val="00B06749"/>
    <w:rsid w:val="00B06D30"/>
    <w:rsid w:val="00B0756A"/>
    <w:rsid w:val="00B0765F"/>
    <w:rsid w:val="00B07B47"/>
    <w:rsid w:val="00B07D2B"/>
    <w:rsid w:val="00B10364"/>
    <w:rsid w:val="00B10374"/>
    <w:rsid w:val="00B113DA"/>
    <w:rsid w:val="00B11969"/>
    <w:rsid w:val="00B119F0"/>
    <w:rsid w:val="00B12271"/>
    <w:rsid w:val="00B12397"/>
    <w:rsid w:val="00B1277C"/>
    <w:rsid w:val="00B127C8"/>
    <w:rsid w:val="00B12C0B"/>
    <w:rsid w:val="00B1330F"/>
    <w:rsid w:val="00B14052"/>
    <w:rsid w:val="00B1415E"/>
    <w:rsid w:val="00B14709"/>
    <w:rsid w:val="00B1475A"/>
    <w:rsid w:val="00B14F8C"/>
    <w:rsid w:val="00B1500D"/>
    <w:rsid w:val="00B154D6"/>
    <w:rsid w:val="00B15523"/>
    <w:rsid w:val="00B15B5F"/>
    <w:rsid w:val="00B16372"/>
    <w:rsid w:val="00B164DB"/>
    <w:rsid w:val="00B166FC"/>
    <w:rsid w:val="00B16746"/>
    <w:rsid w:val="00B170C0"/>
    <w:rsid w:val="00B17306"/>
    <w:rsid w:val="00B1748B"/>
    <w:rsid w:val="00B1773D"/>
    <w:rsid w:val="00B177D3"/>
    <w:rsid w:val="00B17A25"/>
    <w:rsid w:val="00B2003F"/>
    <w:rsid w:val="00B20405"/>
    <w:rsid w:val="00B205ED"/>
    <w:rsid w:val="00B20792"/>
    <w:rsid w:val="00B20A0D"/>
    <w:rsid w:val="00B20EC9"/>
    <w:rsid w:val="00B210DE"/>
    <w:rsid w:val="00B21117"/>
    <w:rsid w:val="00B213EB"/>
    <w:rsid w:val="00B2151A"/>
    <w:rsid w:val="00B218C9"/>
    <w:rsid w:val="00B21952"/>
    <w:rsid w:val="00B21DDD"/>
    <w:rsid w:val="00B224F5"/>
    <w:rsid w:val="00B22B1C"/>
    <w:rsid w:val="00B22D93"/>
    <w:rsid w:val="00B22E3B"/>
    <w:rsid w:val="00B23330"/>
    <w:rsid w:val="00B233BF"/>
    <w:rsid w:val="00B233E5"/>
    <w:rsid w:val="00B2366E"/>
    <w:rsid w:val="00B23908"/>
    <w:rsid w:val="00B2394A"/>
    <w:rsid w:val="00B23D17"/>
    <w:rsid w:val="00B23DA1"/>
    <w:rsid w:val="00B2486D"/>
    <w:rsid w:val="00B24977"/>
    <w:rsid w:val="00B24BAE"/>
    <w:rsid w:val="00B24D79"/>
    <w:rsid w:val="00B25263"/>
    <w:rsid w:val="00B25402"/>
    <w:rsid w:val="00B2569E"/>
    <w:rsid w:val="00B25A89"/>
    <w:rsid w:val="00B25C62"/>
    <w:rsid w:val="00B25E83"/>
    <w:rsid w:val="00B266C9"/>
    <w:rsid w:val="00B26AB8"/>
    <w:rsid w:val="00B26D73"/>
    <w:rsid w:val="00B26F20"/>
    <w:rsid w:val="00B27791"/>
    <w:rsid w:val="00B27857"/>
    <w:rsid w:val="00B3035F"/>
    <w:rsid w:val="00B30B8E"/>
    <w:rsid w:val="00B3195D"/>
    <w:rsid w:val="00B319AA"/>
    <w:rsid w:val="00B319F6"/>
    <w:rsid w:val="00B320CB"/>
    <w:rsid w:val="00B3239C"/>
    <w:rsid w:val="00B32972"/>
    <w:rsid w:val="00B32AED"/>
    <w:rsid w:val="00B32F5F"/>
    <w:rsid w:val="00B32FF3"/>
    <w:rsid w:val="00B33265"/>
    <w:rsid w:val="00B33321"/>
    <w:rsid w:val="00B3352E"/>
    <w:rsid w:val="00B33AF9"/>
    <w:rsid w:val="00B33DC7"/>
    <w:rsid w:val="00B347C3"/>
    <w:rsid w:val="00B34C4D"/>
    <w:rsid w:val="00B35091"/>
    <w:rsid w:val="00B3514A"/>
    <w:rsid w:val="00B3519E"/>
    <w:rsid w:val="00B3583C"/>
    <w:rsid w:val="00B35E6B"/>
    <w:rsid w:val="00B35F0A"/>
    <w:rsid w:val="00B36028"/>
    <w:rsid w:val="00B360F5"/>
    <w:rsid w:val="00B36A05"/>
    <w:rsid w:val="00B36A4D"/>
    <w:rsid w:val="00B36B60"/>
    <w:rsid w:val="00B36EC9"/>
    <w:rsid w:val="00B37765"/>
    <w:rsid w:val="00B37A92"/>
    <w:rsid w:val="00B37E64"/>
    <w:rsid w:val="00B37F11"/>
    <w:rsid w:val="00B40040"/>
    <w:rsid w:val="00B40432"/>
    <w:rsid w:val="00B40761"/>
    <w:rsid w:val="00B40772"/>
    <w:rsid w:val="00B40892"/>
    <w:rsid w:val="00B4158A"/>
    <w:rsid w:val="00B416B0"/>
    <w:rsid w:val="00B4180F"/>
    <w:rsid w:val="00B41CA0"/>
    <w:rsid w:val="00B41CB7"/>
    <w:rsid w:val="00B41D01"/>
    <w:rsid w:val="00B41D61"/>
    <w:rsid w:val="00B4208A"/>
    <w:rsid w:val="00B42DE6"/>
    <w:rsid w:val="00B42FF5"/>
    <w:rsid w:val="00B43037"/>
    <w:rsid w:val="00B432BF"/>
    <w:rsid w:val="00B437FC"/>
    <w:rsid w:val="00B43C7F"/>
    <w:rsid w:val="00B43D2D"/>
    <w:rsid w:val="00B43DAB"/>
    <w:rsid w:val="00B44115"/>
    <w:rsid w:val="00B44246"/>
    <w:rsid w:val="00B4442A"/>
    <w:rsid w:val="00B446DD"/>
    <w:rsid w:val="00B44718"/>
    <w:rsid w:val="00B4474E"/>
    <w:rsid w:val="00B4478D"/>
    <w:rsid w:val="00B4479E"/>
    <w:rsid w:val="00B44BD6"/>
    <w:rsid w:val="00B451CB"/>
    <w:rsid w:val="00B45770"/>
    <w:rsid w:val="00B45936"/>
    <w:rsid w:val="00B462E2"/>
    <w:rsid w:val="00B46CC7"/>
    <w:rsid w:val="00B46F6B"/>
    <w:rsid w:val="00B479C0"/>
    <w:rsid w:val="00B47CDE"/>
    <w:rsid w:val="00B47ECA"/>
    <w:rsid w:val="00B503AC"/>
    <w:rsid w:val="00B5059A"/>
    <w:rsid w:val="00B5106B"/>
    <w:rsid w:val="00B5106F"/>
    <w:rsid w:val="00B510ED"/>
    <w:rsid w:val="00B513A8"/>
    <w:rsid w:val="00B519D1"/>
    <w:rsid w:val="00B51B54"/>
    <w:rsid w:val="00B51B97"/>
    <w:rsid w:val="00B51CF1"/>
    <w:rsid w:val="00B51D0A"/>
    <w:rsid w:val="00B521D7"/>
    <w:rsid w:val="00B522DB"/>
    <w:rsid w:val="00B52376"/>
    <w:rsid w:val="00B52485"/>
    <w:rsid w:val="00B527A4"/>
    <w:rsid w:val="00B52FBC"/>
    <w:rsid w:val="00B5364F"/>
    <w:rsid w:val="00B5398A"/>
    <w:rsid w:val="00B53F97"/>
    <w:rsid w:val="00B54067"/>
    <w:rsid w:val="00B54716"/>
    <w:rsid w:val="00B54A85"/>
    <w:rsid w:val="00B54D5D"/>
    <w:rsid w:val="00B54D9D"/>
    <w:rsid w:val="00B5525F"/>
    <w:rsid w:val="00B5539D"/>
    <w:rsid w:val="00B554B4"/>
    <w:rsid w:val="00B55862"/>
    <w:rsid w:val="00B55B18"/>
    <w:rsid w:val="00B55C42"/>
    <w:rsid w:val="00B56131"/>
    <w:rsid w:val="00B56598"/>
    <w:rsid w:val="00B56688"/>
    <w:rsid w:val="00B56753"/>
    <w:rsid w:val="00B56A76"/>
    <w:rsid w:val="00B56C11"/>
    <w:rsid w:val="00B5705F"/>
    <w:rsid w:val="00B5767C"/>
    <w:rsid w:val="00B57BD5"/>
    <w:rsid w:val="00B600C7"/>
    <w:rsid w:val="00B60199"/>
    <w:rsid w:val="00B60454"/>
    <w:rsid w:val="00B60D63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387"/>
    <w:rsid w:val="00B62F4C"/>
    <w:rsid w:val="00B62F70"/>
    <w:rsid w:val="00B630D2"/>
    <w:rsid w:val="00B633D9"/>
    <w:rsid w:val="00B637C1"/>
    <w:rsid w:val="00B63EF4"/>
    <w:rsid w:val="00B6426D"/>
    <w:rsid w:val="00B645C0"/>
    <w:rsid w:val="00B64E1C"/>
    <w:rsid w:val="00B65737"/>
    <w:rsid w:val="00B66069"/>
    <w:rsid w:val="00B66BA6"/>
    <w:rsid w:val="00B66F41"/>
    <w:rsid w:val="00B671F1"/>
    <w:rsid w:val="00B672A7"/>
    <w:rsid w:val="00B675A4"/>
    <w:rsid w:val="00B67A19"/>
    <w:rsid w:val="00B67AC7"/>
    <w:rsid w:val="00B67B4C"/>
    <w:rsid w:val="00B67B6F"/>
    <w:rsid w:val="00B67BB2"/>
    <w:rsid w:val="00B67E38"/>
    <w:rsid w:val="00B67E3B"/>
    <w:rsid w:val="00B67F5C"/>
    <w:rsid w:val="00B67F66"/>
    <w:rsid w:val="00B67FEB"/>
    <w:rsid w:val="00B70075"/>
    <w:rsid w:val="00B70249"/>
    <w:rsid w:val="00B70326"/>
    <w:rsid w:val="00B70979"/>
    <w:rsid w:val="00B70B42"/>
    <w:rsid w:val="00B71040"/>
    <w:rsid w:val="00B711CD"/>
    <w:rsid w:val="00B71317"/>
    <w:rsid w:val="00B71410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2FAB"/>
    <w:rsid w:val="00B73429"/>
    <w:rsid w:val="00B73B0B"/>
    <w:rsid w:val="00B73E3B"/>
    <w:rsid w:val="00B73E3C"/>
    <w:rsid w:val="00B73FD4"/>
    <w:rsid w:val="00B73FEC"/>
    <w:rsid w:val="00B74433"/>
    <w:rsid w:val="00B7448E"/>
    <w:rsid w:val="00B74954"/>
    <w:rsid w:val="00B75218"/>
    <w:rsid w:val="00B752AE"/>
    <w:rsid w:val="00B755C4"/>
    <w:rsid w:val="00B75806"/>
    <w:rsid w:val="00B761AF"/>
    <w:rsid w:val="00B76235"/>
    <w:rsid w:val="00B76BE1"/>
    <w:rsid w:val="00B76DDC"/>
    <w:rsid w:val="00B77040"/>
    <w:rsid w:val="00B77272"/>
    <w:rsid w:val="00B77277"/>
    <w:rsid w:val="00B7727D"/>
    <w:rsid w:val="00B7732B"/>
    <w:rsid w:val="00B77534"/>
    <w:rsid w:val="00B77AFD"/>
    <w:rsid w:val="00B77C97"/>
    <w:rsid w:val="00B77D64"/>
    <w:rsid w:val="00B8033D"/>
    <w:rsid w:val="00B804F7"/>
    <w:rsid w:val="00B8065F"/>
    <w:rsid w:val="00B80FE1"/>
    <w:rsid w:val="00B8105B"/>
    <w:rsid w:val="00B81089"/>
    <w:rsid w:val="00B81463"/>
    <w:rsid w:val="00B81B09"/>
    <w:rsid w:val="00B838A7"/>
    <w:rsid w:val="00B838E2"/>
    <w:rsid w:val="00B83AD3"/>
    <w:rsid w:val="00B84224"/>
    <w:rsid w:val="00B8491D"/>
    <w:rsid w:val="00B84CE7"/>
    <w:rsid w:val="00B85161"/>
    <w:rsid w:val="00B852FA"/>
    <w:rsid w:val="00B85BD5"/>
    <w:rsid w:val="00B85CF8"/>
    <w:rsid w:val="00B862C6"/>
    <w:rsid w:val="00B863C9"/>
    <w:rsid w:val="00B86714"/>
    <w:rsid w:val="00B8684B"/>
    <w:rsid w:val="00B86F2D"/>
    <w:rsid w:val="00B873E0"/>
    <w:rsid w:val="00B875F2"/>
    <w:rsid w:val="00B901B5"/>
    <w:rsid w:val="00B90230"/>
    <w:rsid w:val="00B90BDA"/>
    <w:rsid w:val="00B90F6C"/>
    <w:rsid w:val="00B90FDF"/>
    <w:rsid w:val="00B9103E"/>
    <w:rsid w:val="00B9137F"/>
    <w:rsid w:val="00B91555"/>
    <w:rsid w:val="00B918BC"/>
    <w:rsid w:val="00B91D75"/>
    <w:rsid w:val="00B922C8"/>
    <w:rsid w:val="00B929E4"/>
    <w:rsid w:val="00B93043"/>
    <w:rsid w:val="00B93C5F"/>
    <w:rsid w:val="00B93CB2"/>
    <w:rsid w:val="00B9465F"/>
    <w:rsid w:val="00B948E5"/>
    <w:rsid w:val="00B94B8F"/>
    <w:rsid w:val="00B94DB1"/>
    <w:rsid w:val="00B9502A"/>
    <w:rsid w:val="00B950A1"/>
    <w:rsid w:val="00B950B1"/>
    <w:rsid w:val="00B954C6"/>
    <w:rsid w:val="00B9571D"/>
    <w:rsid w:val="00B95862"/>
    <w:rsid w:val="00B95B97"/>
    <w:rsid w:val="00B95CA1"/>
    <w:rsid w:val="00B95CD2"/>
    <w:rsid w:val="00B95DF6"/>
    <w:rsid w:val="00B9612F"/>
    <w:rsid w:val="00B96505"/>
    <w:rsid w:val="00B9690C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BED"/>
    <w:rsid w:val="00BA0C12"/>
    <w:rsid w:val="00BA10EB"/>
    <w:rsid w:val="00BA1325"/>
    <w:rsid w:val="00BA1336"/>
    <w:rsid w:val="00BA1558"/>
    <w:rsid w:val="00BA1822"/>
    <w:rsid w:val="00BA1A8C"/>
    <w:rsid w:val="00BA1AAB"/>
    <w:rsid w:val="00BA1BA0"/>
    <w:rsid w:val="00BA26DF"/>
    <w:rsid w:val="00BA2BCF"/>
    <w:rsid w:val="00BA30A2"/>
    <w:rsid w:val="00BA30C8"/>
    <w:rsid w:val="00BA36D9"/>
    <w:rsid w:val="00BA3BD2"/>
    <w:rsid w:val="00BA42AE"/>
    <w:rsid w:val="00BA431E"/>
    <w:rsid w:val="00BA4A7E"/>
    <w:rsid w:val="00BA4B10"/>
    <w:rsid w:val="00BA4C61"/>
    <w:rsid w:val="00BA4FB7"/>
    <w:rsid w:val="00BA5120"/>
    <w:rsid w:val="00BA5402"/>
    <w:rsid w:val="00BA5684"/>
    <w:rsid w:val="00BA57C7"/>
    <w:rsid w:val="00BA5917"/>
    <w:rsid w:val="00BA5CB7"/>
    <w:rsid w:val="00BA60EE"/>
    <w:rsid w:val="00BA6187"/>
    <w:rsid w:val="00BA6267"/>
    <w:rsid w:val="00BA67F6"/>
    <w:rsid w:val="00BA6E20"/>
    <w:rsid w:val="00BA7223"/>
    <w:rsid w:val="00BA7347"/>
    <w:rsid w:val="00BA75E4"/>
    <w:rsid w:val="00BA79EF"/>
    <w:rsid w:val="00BA7A05"/>
    <w:rsid w:val="00BA7F9E"/>
    <w:rsid w:val="00BB100D"/>
    <w:rsid w:val="00BB121D"/>
    <w:rsid w:val="00BB1643"/>
    <w:rsid w:val="00BB18FD"/>
    <w:rsid w:val="00BB1B95"/>
    <w:rsid w:val="00BB1C61"/>
    <w:rsid w:val="00BB1D42"/>
    <w:rsid w:val="00BB220B"/>
    <w:rsid w:val="00BB229D"/>
    <w:rsid w:val="00BB26A0"/>
    <w:rsid w:val="00BB28A6"/>
    <w:rsid w:val="00BB293E"/>
    <w:rsid w:val="00BB2C37"/>
    <w:rsid w:val="00BB2D40"/>
    <w:rsid w:val="00BB302C"/>
    <w:rsid w:val="00BB30E7"/>
    <w:rsid w:val="00BB32B0"/>
    <w:rsid w:val="00BB3C2F"/>
    <w:rsid w:val="00BB4161"/>
    <w:rsid w:val="00BB495C"/>
    <w:rsid w:val="00BB4F4D"/>
    <w:rsid w:val="00BB5103"/>
    <w:rsid w:val="00BB556E"/>
    <w:rsid w:val="00BB62E9"/>
    <w:rsid w:val="00BB6762"/>
    <w:rsid w:val="00BB69CA"/>
    <w:rsid w:val="00BB6A31"/>
    <w:rsid w:val="00BB6F40"/>
    <w:rsid w:val="00BB6F61"/>
    <w:rsid w:val="00BB7382"/>
    <w:rsid w:val="00BB744D"/>
    <w:rsid w:val="00BB74F9"/>
    <w:rsid w:val="00BB75AF"/>
    <w:rsid w:val="00BB7657"/>
    <w:rsid w:val="00BB767D"/>
    <w:rsid w:val="00BB778D"/>
    <w:rsid w:val="00BB78B5"/>
    <w:rsid w:val="00BB7A6E"/>
    <w:rsid w:val="00BC072F"/>
    <w:rsid w:val="00BC08D8"/>
    <w:rsid w:val="00BC0D3C"/>
    <w:rsid w:val="00BC0E74"/>
    <w:rsid w:val="00BC0FCD"/>
    <w:rsid w:val="00BC175A"/>
    <w:rsid w:val="00BC1982"/>
    <w:rsid w:val="00BC25E2"/>
    <w:rsid w:val="00BC2D4A"/>
    <w:rsid w:val="00BC2E7B"/>
    <w:rsid w:val="00BC311C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737"/>
    <w:rsid w:val="00BC4905"/>
    <w:rsid w:val="00BC49CA"/>
    <w:rsid w:val="00BC4C84"/>
    <w:rsid w:val="00BC4E08"/>
    <w:rsid w:val="00BC5363"/>
    <w:rsid w:val="00BC5382"/>
    <w:rsid w:val="00BC5690"/>
    <w:rsid w:val="00BC591E"/>
    <w:rsid w:val="00BC5A06"/>
    <w:rsid w:val="00BC6031"/>
    <w:rsid w:val="00BC6275"/>
    <w:rsid w:val="00BC6502"/>
    <w:rsid w:val="00BC6918"/>
    <w:rsid w:val="00BC6F05"/>
    <w:rsid w:val="00BC7208"/>
    <w:rsid w:val="00BC749C"/>
    <w:rsid w:val="00BC768C"/>
    <w:rsid w:val="00BC769B"/>
    <w:rsid w:val="00BC772F"/>
    <w:rsid w:val="00BC776A"/>
    <w:rsid w:val="00BC7F15"/>
    <w:rsid w:val="00BD0448"/>
    <w:rsid w:val="00BD0C35"/>
    <w:rsid w:val="00BD0D0B"/>
    <w:rsid w:val="00BD11F2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76E"/>
    <w:rsid w:val="00BD3D06"/>
    <w:rsid w:val="00BD4266"/>
    <w:rsid w:val="00BD44EE"/>
    <w:rsid w:val="00BD455D"/>
    <w:rsid w:val="00BD515F"/>
    <w:rsid w:val="00BD5239"/>
    <w:rsid w:val="00BD5FDC"/>
    <w:rsid w:val="00BD6352"/>
    <w:rsid w:val="00BD63C3"/>
    <w:rsid w:val="00BD6633"/>
    <w:rsid w:val="00BD6660"/>
    <w:rsid w:val="00BD6A24"/>
    <w:rsid w:val="00BD6C3B"/>
    <w:rsid w:val="00BD7434"/>
    <w:rsid w:val="00BD763C"/>
    <w:rsid w:val="00BE013B"/>
    <w:rsid w:val="00BE0472"/>
    <w:rsid w:val="00BE0695"/>
    <w:rsid w:val="00BE089E"/>
    <w:rsid w:val="00BE0AD8"/>
    <w:rsid w:val="00BE0BA5"/>
    <w:rsid w:val="00BE0CCE"/>
    <w:rsid w:val="00BE162A"/>
    <w:rsid w:val="00BE1840"/>
    <w:rsid w:val="00BE1A80"/>
    <w:rsid w:val="00BE2712"/>
    <w:rsid w:val="00BE29BA"/>
    <w:rsid w:val="00BE2B6B"/>
    <w:rsid w:val="00BE2C73"/>
    <w:rsid w:val="00BE3888"/>
    <w:rsid w:val="00BE39C0"/>
    <w:rsid w:val="00BE3E48"/>
    <w:rsid w:val="00BE4479"/>
    <w:rsid w:val="00BE4DD9"/>
    <w:rsid w:val="00BE58B3"/>
    <w:rsid w:val="00BE5A4E"/>
    <w:rsid w:val="00BE5C6A"/>
    <w:rsid w:val="00BE6434"/>
    <w:rsid w:val="00BE65D7"/>
    <w:rsid w:val="00BE6735"/>
    <w:rsid w:val="00BE6740"/>
    <w:rsid w:val="00BE67AA"/>
    <w:rsid w:val="00BE6F68"/>
    <w:rsid w:val="00BE719F"/>
    <w:rsid w:val="00BE750B"/>
    <w:rsid w:val="00BE7A4B"/>
    <w:rsid w:val="00BE7ADA"/>
    <w:rsid w:val="00BE7BAC"/>
    <w:rsid w:val="00BE7F5A"/>
    <w:rsid w:val="00BF043A"/>
    <w:rsid w:val="00BF0876"/>
    <w:rsid w:val="00BF0978"/>
    <w:rsid w:val="00BF0CC3"/>
    <w:rsid w:val="00BF1270"/>
    <w:rsid w:val="00BF1533"/>
    <w:rsid w:val="00BF187E"/>
    <w:rsid w:val="00BF1B63"/>
    <w:rsid w:val="00BF1EB2"/>
    <w:rsid w:val="00BF1F54"/>
    <w:rsid w:val="00BF2321"/>
    <w:rsid w:val="00BF26F0"/>
    <w:rsid w:val="00BF328A"/>
    <w:rsid w:val="00BF336E"/>
    <w:rsid w:val="00BF371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79"/>
    <w:rsid w:val="00BF50EB"/>
    <w:rsid w:val="00BF541B"/>
    <w:rsid w:val="00BF5443"/>
    <w:rsid w:val="00BF5810"/>
    <w:rsid w:val="00BF5C1D"/>
    <w:rsid w:val="00BF60B1"/>
    <w:rsid w:val="00BF6B6A"/>
    <w:rsid w:val="00BF6D6A"/>
    <w:rsid w:val="00BF7123"/>
    <w:rsid w:val="00BF7384"/>
    <w:rsid w:val="00BF775F"/>
    <w:rsid w:val="00BF7C36"/>
    <w:rsid w:val="00BF7E78"/>
    <w:rsid w:val="00BF7F12"/>
    <w:rsid w:val="00C00AD6"/>
    <w:rsid w:val="00C01274"/>
    <w:rsid w:val="00C01382"/>
    <w:rsid w:val="00C017CA"/>
    <w:rsid w:val="00C017FB"/>
    <w:rsid w:val="00C01AF5"/>
    <w:rsid w:val="00C01BB7"/>
    <w:rsid w:val="00C02376"/>
    <w:rsid w:val="00C02840"/>
    <w:rsid w:val="00C028FA"/>
    <w:rsid w:val="00C02D6B"/>
    <w:rsid w:val="00C02E95"/>
    <w:rsid w:val="00C031E2"/>
    <w:rsid w:val="00C0326D"/>
    <w:rsid w:val="00C0378F"/>
    <w:rsid w:val="00C0380E"/>
    <w:rsid w:val="00C03AC9"/>
    <w:rsid w:val="00C03B9B"/>
    <w:rsid w:val="00C03F77"/>
    <w:rsid w:val="00C03F7D"/>
    <w:rsid w:val="00C03FD1"/>
    <w:rsid w:val="00C047C4"/>
    <w:rsid w:val="00C04C1C"/>
    <w:rsid w:val="00C04DF3"/>
    <w:rsid w:val="00C04E10"/>
    <w:rsid w:val="00C0523A"/>
    <w:rsid w:val="00C05971"/>
    <w:rsid w:val="00C05CE0"/>
    <w:rsid w:val="00C0633B"/>
    <w:rsid w:val="00C064C6"/>
    <w:rsid w:val="00C064C8"/>
    <w:rsid w:val="00C0650D"/>
    <w:rsid w:val="00C065EA"/>
    <w:rsid w:val="00C066E0"/>
    <w:rsid w:val="00C06B20"/>
    <w:rsid w:val="00C06BA6"/>
    <w:rsid w:val="00C06E32"/>
    <w:rsid w:val="00C06F2A"/>
    <w:rsid w:val="00C078DF"/>
    <w:rsid w:val="00C07D6D"/>
    <w:rsid w:val="00C07D76"/>
    <w:rsid w:val="00C07DB9"/>
    <w:rsid w:val="00C103F6"/>
    <w:rsid w:val="00C106AB"/>
    <w:rsid w:val="00C107AC"/>
    <w:rsid w:val="00C10DFE"/>
    <w:rsid w:val="00C10FC7"/>
    <w:rsid w:val="00C110DC"/>
    <w:rsid w:val="00C111CA"/>
    <w:rsid w:val="00C11497"/>
    <w:rsid w:val="00C114F1"/>
    <w:rsid w:val="00C1199B"/>
    <w:rsid w:val="00C11CCF"/>
    <w:rsid w:val="00C11D58"/>
    <w:rsid w:val="00C11E7E"/>
    <w:rsid w:val="00C121DF"/>
    <w:rsid w:val="00C1222B"/>
    <w:rsid w:val="00C128CB"/>
    <w:rsid w:val="00C12C7D"/>
    <w:rsid w:val="00C12E5C"/>
    <w:rsid w:val="00C12E9F"/>
    <w:rsid w:val="00C1302A"/>
    <w:rsid w:val="00C1306C"/>
    <w:rsid w:val="00C130F5"/>
    <w:rsid w:val="00C13221"/>
    <w:rsid w:val="00C13355"/>
    <w:rsid w:val="00C13A62"/>
    <w:rsid w:val="00C1424D"/>
    <w:rsid w:val="00C1469B"/>
    <w:rsid w:val="00C14E87"/>
    <w:rsid w:val="00C1519B"/>
    <w:rsid w:val="00C151AA"/>
    <w:rsid w:val="00C152B0"/>
    <w:rsid w:val="00C15426"/>
    <w:rsid w:val="00C15B68"/>
    <w:rsid w:val="00C15DC1"/>
    <w:rsid w:val="00C15F04"/>
    <w:rsid w:val="00C16A00"/>
    <w:rsid w:val="00C16AD7"/>
    <w:rsid w:val="00C16C1E"/>
    <w:rsid w:val="00C16CF5"/>
    <w:rsid w:val="00C17346"/>
    <w:rsid w:val="00C174DC"/>
    <w:rsid w:val="00C1755A"/>
    <w:rsid w:val="00C178A4"/>
    <w:rsid w:val="00C17AB2"/>
    <w:rsid w:val="00C2061F"/>
    <w:rsid w:val="00C20A9D"/>
    <w:rsid w:val="00C20C65"/>
    <w:rsid w:val="00C20F93"/>
    <w:rsid w:val="00C21040"/>
    <w:rsid w:val="00C21404"/>
    <w:rsid w:val="00C218FE"/>
    <w:rsid w:val="00C21945"/>
    <w:rsid w:val="00C21A24"/>
    <w:rsid w:val="00C21D30"/>
    <w:rsid w:val="00C21FB0"/>
    <w:rsid w:val="00C220A7"/>
    <w:rsid w:val="00C22A60"/>
    <w:rsid w:val="00C22D5E"/>
    <w:rsid w:val="00C22EE6"/>
    <w:rsid w:val="00C23070"/>
    <w:rsid w:val="00C235B9"/>
    <w:rsid w:val="00C237CF"/>
    <w:rsid w:val="00C237EA"/>
    <w:rsid w:val="00C23951"/>
    <w:rsid w:val="00C23BFE"/>
    <w:rsid w:val="00C23D40"/>
    <w:rsid w:val="00C23E1C"/>
    <w:rsid w:val="00C241B7"/>
    <w:rsid w:val="00C24709"/>
    <w:rsid w:val="00C24728"/>
    <w:rsid w:val="00C25751"/>
    <w:rsid w:val="00C25E57"/>
    <w:rsid w:val="00C2671E"/>
    <w:rsid w:val="00C26CCA"/>
    <w:rsid w:val="00C271BA"/>
    <w:rsid w:val="00C27575"/>
    <w:rsid w:val="00C27835"/>
    <w:rsid w:val="00C27971"/>
    <w:rsid w:val="00C30501"/>
    <w:rsid w:val="00C30904"/>
    <w:rsid w:val="00C30AB0"/>
    <w:rsid w:val="00C313BC"/>
    <w:rsid w:val="00C315A0"/>
    <w:rsid w:val="00C31ACC"/>
    <w:rsid w:val="00C32183"/>
    <w:rsid w:val="00C32184"/>
    <w:rsid w:val="00C324E2"/>
    <w:rsid w:val="00C32672"/>
    <w:rsid w:val="00C32CFF"/>
    <w:rsid w:val="00C3320E"/>
    <w:rsid w:val="00C33C13"/>
    <w:rsid w:val="00C343EA"/>
    <w:rsid w:val="00C345CF"/>
    <w:rsid w:val="00C348F3"/>
    <w:rsid w:val="00C34A4E"/>
    <w:rsid w:val="00C351CA"/>
    <w:rsid w:val="00C3529D"/>
    <w:rsid w:val="00C357E8"/>
    <w:rsid w:val="00C3582D"/>
    <w:rsid w:val="00C3604E"/>
    <w:rsid w:val="00C361C4"/>
    <w:rsid w:val="00C36647"/>
    <w:rsid w:val="00C367DC"/>
    <w:rsid w:val="00C36C80"/>
    <w:rsid w:val="00C36E07"/>
    <w:rsid w:val="00C36FAE"/>
    <w:rsid w:val="00C3710D"/>
    <w:rsid w:val="00C3730C"/>
    <w:rsid w:val="00C379CB"/>
    <w:rsid w:val="00C37B4E"/>
    <w:rsid w:val="00C37EC8"/>
    <w:rsid w:val="00C40884"/>
    <w:rsid w:val="00C40E69"/>
    <w:rsid w:val="00C41039"/>
    <w:rsid w:val="00C413CE"/>
    <w:rsid w:val="00C416C6"/>
    <w:rsid w:val="00C41850"/>
    <w:rsid w:val="00C41962"/>
    <w:rsid w:val="00C41B46"/>
    <w:rsid w:val="00C41FE4"/>
    <w:rsid w:val="00C4243E"/>
    <w:rsid w:val="00C4280E"/>
    <w:rsid w:val="00C42EF9"/>
    <w:rsid w:val="00C43349"/>
    <w:rsid w:val="00C43862"/>
    <w:rsid w:val="00C439DC"/>
    <w:rsid w:val="00C43FC7"/>
    <w:rsid w:val="00C44137"/>
    <w:rsid w:val="00C446EC"/>
    <w:rsid w:val="00C448E7"/>
    <w:rsid w:val="00C44AF8"/>
    <w:rsid w:val="00C44C93"/>
    <w:rsid w:val="00C44D17"/>
    <w:rsid w:val="00C4534E"/>
    <w:rsid w:val="00C4542A"/>
    <w:rsid w:val="00C455DB"/>
    <w:rsid w:val="00C45A47"/>
    <w:rsid w:val="00C45CB8"/>
    <w:rsid w:val="00C45CBD"/>
    <w:rsid w:val="00C45D72"/>
    <w:rsid w:val="00C45E31"/>
    <w:rsid w:val="00C461B5"/>
    <w:rsid w:val="00C465BB"/>
    <w:rsid w:val="00C46699"/>
    <w:rsid w:val="00C4678D"/>
    <w:rsid w:val="00C477AE"/>
    <w:rsid w:val="00C47821"/>
    <w:rsid w:val="00C478D9"/>
    <w:rsid w:val="00C47AC3"/>
    <w:rsid w:val="00C47BB4"/>
    <w:rsid w:val="00C47D13"/>
    <w:rsid w:val="00C47DD7"/>
    <w:rsid w:val="00C50356"/>
    <w:rsid w:val="00C50623"/>
    <w:rsid w:val="00C507D2"/>
    <w:rsid w:val="00C50B45"/>
    <w:rsid w:val="00C50CF6"/>
    <w:rsid w:val="00C5110D"/>
    <w:rsid w:val="00C51607"/>
    <w:rsid w:val="00C51950"/>
    <w:rsid w:val="00C51EB2"/>
    <w:rsid w:val="00C5233A"/>
    <w:rsid w:val="00C5285D"/>
    <w:rsid w:val="00C528B7"/>
    <w:rsid w:val="00C537C0"/>
    <w:rsid w:val="00C53A90"/>
    <w:rsid w:val="00C53D29"/>
    <w:rsid w:val="00C53F61"/>
    <w:rsid w:val="00C54974"/>
    <w:rsid w:val="00C54AEE"/>
    <w:rsid w:val="00C54C49"/>
    <w:rsid w:val="00C54FB0"/>
    <w:rsid w:val="00C55263"/>
    <w:rsid w:val="00C55569"/>
    <w:rsid w:val="00C55697"/>
    <w:rsid w:val="00C55F31"/>
    <w:rsid w:val="00C55F62"/>
    <w:rsid w:val="00C562D2"/>
    <w:rsid w:val="00C56360"/>
    <w:rsid w:val="00C566B2"/>
    <w:rsid w:val="00C56B5F"/>
    <w:rsid w:val="00C5754B"/>
    <w:rsid w:val="00C57914"/>
    <w:rsid w:val="00C57B90"/>
    <w:rsid w:val="00C57BFA"/>
    <w:rsid w:val="00C57FDC"/>
    <w:rsid w:val="00C6037C"/>
    <w:rsid w:val="00C605DE"/>
    <w:rsid w:val="00C60FE4"/>
    <w:rsid w:val="00C61236"/>
    <w:rsid w:val="00C613EF"/>
    <w:rsid w:val="00C614FB"/>
    <w:rsid w:val="00C6151D"/>
    <w:rsid w:val="00C6173E"/>
    <w:rsid w:val="00C618D1"/>
    <w:rsid w:val="00C61EA9"/>
    <w:rsid w:val="00C62CBD"/>
    <w:rsid w:val="00C62E4F"/>
    <w:rsid w:val="00C62E50"/>
    <w:rsid w:val="00C635C5"/>
    <w:rsid w:val="00C639E1"/>
    <w:rsid w:val="00C63C1D"/>
    <w:rsid w:val="00C63EBA"/>
    <w:rsid w:val="00C64089"/>
    <w:rsid w:val="00C643BD"/>
    <w:rsid w:val="00C648DB"/>
    <w:rsid w:val="00C64D26"/>
    <w:rsid w:val="00C650E2"/>
    <w:rsid w:val="00C65445"/>
    <w:rsid w:val="00C65A4F"/>
    <w:rsid w:val="00C65F4A"/>
    <w:rsid w:val="00C660F5"/>
    <w:rsid w:val="00C66389"/>
    <w:rsid w:val="00C66609"/>
    <w:rsid w:val="00C6681C"/>
    <w:rsid w:val="00C66D9E"/>
    <w:rsid w:val="00C6747F"/>
    <w:rsid w:val="00C67751"/>
    <w:rsid w:val="00C67DB8"/>
    <w:rsid w:val="00C7000D"/>
    <w:rsid w:val="00C70132"/>
    <w:rsid w:val="00C705DE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341C"/>
    <w:rsid w:val="00C7349E"/>
    <w:rsid w:val="00C73B65"/>
    <w:rsid w:val="00C73C37"/>
    <w:rsid w:val="00C73ED7"/>
    <w:rsid w:val="00C73F41"/>
    <w:rsid w:val="00C73FA1"/>
    <w:rsid w:val="00C744F2"/>
    <w:rsid w:val="00C74633"/>
    <w:rsid w:val="00C74797"/>
    <w:rsid w:val="00C74898"/>
    <w:rsid w:val="00C74C43"/>
    <w:rsid w:val="00C74C5B"/>
    <w:rsid w:val="00C74DAE"/>
    <w:rsid w:val="00C74E7C"/>
    <w:rsid w:val="00C750C9"/>
    <w:rsid w:val="00C75391"/>
    <w:rsid w:val="00C75658"/>
    <w:rsid w:val="00C7589D"/>
    <w:rsid w:val="00C75969"/>
    <w:rsid w:val="00C75A32"/>
    <w:rsid w:val="00C75B45"/>
    <w:rsid w:val="00C75C16"/>
    <w:rsid w:val="00C76110"/>
    <w:rsid w:val="00C76759"/>
    <w:rsid w:val="00C76888"/>
    <w:rsid w:val="00C76AA0"/>
    <w:rsid w:val="00C76C79"/>
    <w:rsid w:val="00C76CFE"/>
    <w:rsid w:val="00C76FEB"/>
    <w:rsid w:val="00C77387"/>
    <w:rsid w:val="00C77735"/>
    <w:rsid w:val="00C80002"/>
    <w:rsid w:val="00C80360"/>
    <w:rsid w:val="00C810EE"/>
    <w:rsid w:val="00C811C8"/>
    <w:rsid w:val="00C81562"/>
    <w:rsid w:val="00C81ACC"/>
    <w:rsid w:val="00C81B0C"/>
    <w:rsid w:val="00C81C5B"/>
    <w:rsid w:val="00C81FBA"/>
    <w:rsid w:val="00C82053"/>
    <w:rsid w:val="00C82179"/>
    <w:rsid w:val="00C82D88"/>
    <w:rsid w:val="00C82F60"/>
    <w:rsid w:val="00C8346C"/>
    <w:rsid w:val="00C835AB"/>
    <w:rsid w:val="00C83787"/>
    <w:rsid w:val="00C83C72"/>
    <w:rsid w:val="00C8429A"/>
    <w:rsid w:val="00C846E3"/>
    <w:rsid w:val="00C847F5"/>
    <w:rsid w:val="00C84F29"/>
    <w:rsid w:val="00C850DC"/>
    <w:rsid w:val="00C85501"/>
    <w:rsid w:val="00C85763"/>
    <w:rsid w:val="00C85813"/>
    <w:rsid w:val="00C8592E"/>
    <w:rsid w:val="00C85A65"/>
    <w:rsid w:val="00C863C6"/>
    <w:rsid w:val="00C867A0"/>
    <w:rsid w:val="00C868D1"/>
    <w:rsid w:val="00C86D35"/>
    <w:rsid w:val="00C86D73"/>
    <w:rsid w:val="00C86D8D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374"/>
    <w:rsid w:val="00C90B16"/>
    <w:rsid w:val="00C90F0B"/>
    <w:rsid w:val="00C9103C"/>
    <w:rsid w:val="00C91154"/>
    <w:rsid w:val="00C91248"/>
    <w:rsid w:val="00C912BE"/>
    <w:rsid w:val="00C915BD"/>
    <w:rsid w:val="00C91C7B"/>
    <w:rsid w:val="00C91DCD"/>
    <w:rsid w:val="00C91FA7"/>
    <w:rsid w:val="00C92068"/>
    <w:rsid w:val="00C923B7"/>
    <w:rsid w:val="00C92659"/>
    <w:rsid w:val="00C92677"/>
    <w:rsid w:val="00C9327E"/>
    <w:rsid w:val="00C93B86"/>
    <w:rsid w:val="00C94292"/>
    <w:rsid w:val="00C94F61"/>
    <w:rsid w:val="00C94FBA"/>
    <w:rsid w:val="00C95E81"/>
    <w:rsid w:val="00C96469"/>
    <w:rsid w:val="00C968DA"/>
    <w:rsid w:val="00C9719F"/>
    <w:rsid w:val="00C971CB"/>
    <w:rsid w:val="00C9729C"/>
    <w:rsid w:val="00C979AF"/>
    <w:rsid w:val="00C97A3B"/>
    <w:rsid w:val="00C97BE7"/>
    <w:rsid w:val="00CA0314"/>
    <w:rsid w:val="00CA038A"/>
    <w:rsid w:val="00CA10F7"/>
    <w:rsid w:val="00CA13D6"/>
    <w:rsid w:val="00CA155F"/>
    <w:rsid w:val="00CA1604"/>
    <w:rsid w:val="00CA1830"/>
    <w:rsid w:val="00CA1890"/>
    <w:rsid w:val="00CA196F"/>
    <w:rsid w:val="00CA21C6"/>
    <w:rsid w:val="00CA22F2"/>
    <w:rsid w:val="00CA2817"/>
    <w:rsid w:val="00CA3030"/>
    <w:rsid w:val="00CA358C"/>
    <w:rsid w:val="00CA3696"/>
    <w:rsid w:val="00CA3790"/>
    <w:rsid w:val="00CA39DE"/>
    <w:rsid w:val="00CA3A64"/>
    <w:rsid w:val="00CA3B9D"/>
    <w:rsid w:val="00CA3C1D"/>
    <w:rsid w:val="00CA3C2D"/>
    <w:rsid w:val="00CA3CE7"/>
    <w:rsid w:val="00CA415F"/>
    <w:rsid w:val="00CA4A08"/>
    <w:rsid w:val="00CA4EDD"/>
    <w:rsid w:val="00CA5171"/>
    <w:rsid w:val="00CA54E0"/>
    <w:rsid w:val="00CA55C0"/>
    <w:rsid w:val="00CA577E"/>
    <w:rsid w:val="00CA5F65"/>
    <w:rsid w:val="00CA64C9"/>
    <w:rsid w:val="00CA74A4"/>
    <w:rsid w:val="00CA7C05"/>
    <w:rsid w:val="00CA7D15"/>
    <w:rsid w:val="00CB000E"/>
    <w:rsid w:val="00CB00ED"/>
    <w:rsid w:val="00CB08F9"/>
    <w:rsid w:val="00CB0902"/>
    <w:rsid w:val="00CB0A44"/>
    <w:rsid w:val="00CB1538"/>
    <w:rsid w:val="00CB159D"/>
    <w:rsid w:val="00CB16CC"/>
    <w:rsid w:val="00CB1752"/>
    <w:rsid w:val="00CB18BB"/>
    <w:rsid w:val="00CB19FF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1EB"/>
    <w:rsid w:val="00CB32FC"/>
    <w:rsid w:val="00CB348B"/>
    <w:rsid w:val="00CB34B8"/>
    <w:rsid w:val="00CB3852"/>
    <w:rsid w:val="00CB3CD2"/>
    <w:rsid w:val="00CB4592"/>
    <w:rsid w:val="00CB4680"/>
    <w:rsid w:val="00CB4B98"/>
    <w:rsid w:val="00CB4EC2"/>
    <w:rsid w:val="00CB4FA4"/>
    <w:rsid w:val="00CB63AF"/>
    <w:rsid w:val="00CB642C"/>
    <w:rsid w:val="00CB6BE2"/>
    <w:rsid w:val="00CB6DA6"/>
    <w:rsid w:val="00CB71C6"/>
    <w:rsid w:val="00CB744A"/>
    <w:rsid w:val="00CB75BC"/>
    <w:rsid w:val="00CB77D1"/>
    <w:rsid w:val="00CB7B3F"/>
    <w:rsid w:val="00CB7C53"/>
    <w:rsid w:val="00CB7CFB"/>
    <w:rsid w:val="00CB7D80"/>
    <w:rsid w:val="00CC0312"/>
    <w:rsid w:val="00CC065E"/>
    <w:rsid w:val="00CC077F"/>
    <w:rsid w:val="00CC0911"/>
    <w:rsid w:val="00CC102C"/>
    <w:rsid w:val="00CC104A"/>
    <w:rsid w:val="00CC11AA"/>
    <w:rsid w:val="00CC1516"/>
    <w:rsid w:val="00CC16C0"/>
    <w:rsid w:val="00CC1968"/>
    <w:rsid w:val="00CC19C7"/>
    <w:rsid w:val="00CC1ACE"/>
    <w:rsid w:val="00CC1CB4"/>
    <w:rsid w:val="00CC2053"/>
    <w:rsid w:val="00CC240F"/>
    <w:rsid w:val="00CC30A0"/>
    <w:rsid w:val="00CC35B1"/>
    <w:rsid w:val="00CC360F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4EC3"/>
    <w:rsid w:val="00CC521D"/>
    <w:rsid w:val="00CC5236"/>
    <w:rsid w:val="00CC5290"/>
    <w:rsid w:val="00CC5A6A"/>
    <w:rsid w:val="00CC5F00"/>
    <w:rsid w:val="00CC6030"/>
    <w:rsid w:val="00CC6080"/>
    <w:rsid w:val="00CC6425"/>
    <w:rsid w:val="00CC64F7"/>
    <w:rsid w:val="00CC6F3C"/>
    <w:rsid w:val="00CC7509"/>
    <w:rsid w:val="00CC75D4"/>
    <w:rsid w:val="00CC7C47"/>
    <w:rsid w:val="00CC7D21"/>
    <w:rsid w:val="00CC7EBC"/>
    <w:rsid w:val="00CC7FBC"/>
    <w:rsid w:val="00CD0124"/>
    <w:rsid w:val="00CD09A8"/>
    <w:rsid w:val="00CD1207"/>
    <w:rsid w:val="00CD1881"/>
    <w:rsid w:val="00CD2159"/>
    <w:rsid w:val="00CD25D4"/>
    <w:rsid w:val="00CD283E"/>
    <w:rsid w:val="00CD2BD9"/>
    <w:rsid w:val="00CD313E"/>
    <w:rsid w:val="00CD319C"/>
    <w:rsid w:val="00CD356A"/>
    <w:rsid w:val="00CD3592"/>
    <w:rsid w:val="00CD3648"/>
    <w:rsid w:val="00CD37FD"/>
    <w:rsid w:val="00CD3CAB"/>
    <w:rsid w:val="00CD3FF2"/>
    <w:rsid w:val="00CD408D"/>
    <w:rsid w:val="00CD4355"/>
    <w:rsid w:val="00CD47EF"/>
    <w:rsid w:val="00CD48A9"/>
    <w:rsid w:val="00CD4AB2"/>
    <w:rsid w:val="00CD4D59"/>
    <w:rsid w:val="00CD5011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B54"/>
    <w:rsid w:val="00CD6E8E"/>
    <w:rsid w:val="00CD6FF3"/>
    <w:rsid w:val="00CD7343"/>
    <w:rsid w:val="00CD78A1"/>
    <w:rsid w:val="00CD79C7"/>
    <w:rsid w:val="00CE0446"/>
    <w:rsid w:val="00CE07AE"/>
    <w:rsid w:val="00CE0986"/>
    <w:rsid w:val="00CE09AE"/>
    <w:rsid w:val="00CE0DBE"/>
    <w:rsid w:val="00CE0E6A"/>
    <w:rsid w:val="00CE165C"/>
    <w:rsid w:val="00CE2198"/>
    <w:rsid w:val="00CE2529"/>
    <w:rsid w:val="00CE27D8"/>
    <w:rsid w:val="00CE2AC0"/>
    <w:rsid w:val="00CE2B71"/>
    <w:rsid w:val="00CE3CED"/>
    <w:rsid w:val="00CE4236"/>
    <w:rsid w:val="00CE48A4"/>
    <w:rsid w:val="00CE48C4"/>
    <w:rsid w:val="00CE4C87"/>
    <w:rsid w:val="00CE4F37"/>
    <w:rsid w:val="00CE4F76"/>
    <w:rsid w:val="00CE586D"/>
    <w:rsid w:val="00CE5973"/>
    <w:rsid w:val="00CE5CD2"/>
    <w:rsid w:val="00CE5D9A"/>
    <w:rsid w:val="00CE68E8"/>
    <w:rsid w:val="00CE6B78"/>
    <w:rsid w:val="00CE6F1E"/>
    <w:rsid w:val="00CE7167"/>
    <w:rsid w:val="00CE798B"/>
    <w:rsid w:val="00CE7B79"/>
    <w:rsid w:val="00CE7C4B"/>
    <w:rsid w:val="00CE7D55"/>
    <w:rsid w:val="00CF064F"/>
    <w:rsid w:val="00CF0803"/>
    <w:rsid w:val="00CF0AF5"/>
    <w:rsid w:val="00CF0B07"/>
    <w:rsid w:val="00CF0D1C"/>
    <w:rsid w:val="00CF13DC"/>
    <w:rsid w:val="00CF159B"/>
    <w:rsid w:val="00CF19BA"/>
    <w:rsid w:val="00CF1A1A"/>
    <w:rsid w:val="00CF1B09"/>
    <w:rsid w:val="00CF1EBC"/>
    <w:rsid w:val="00CF1EC2"/>
    <w:rsid w:val="00CF24A8"/>
    <w:rsid w:val="00CF27C9"/>
    <w:rsid w:val="00CF28AD"/>
    <w:rsid w:val="00CF2B36"/>
    <w:rsid w:val="00CF2EC2"/>
    <w:rsid w:val="00CF2F2D"/>
    <w:rsid w:val="00CF317A"/>
    <w:rsid w:val="00CF340C"/>
    <w:rsid w:val="00CF396E"/>
    <w:rsid w:val="00CF3A0A"/>
    <w:rsid w:val="00CF3EF1"/>
    <w:rsid w:val="00CF3F23"/>
    <w:rsid w:val="00CF4480"/>
    <w:rsid w:val="00CF44A1"/>
    <w:rsid w:val="00CF4E44"/>
    <w:rsid w:val="00CF5967"/>
    <w:rsid w:val="00CF5D0E"/>
    <w:rsid w:val="00CF6029"/>
    <w:rsid w:val="00CF61FE"/>
    <w:rsid w:val="00CF63D4"/>
    <w:rsid w:val="00CF63FB"/>
    <w:rsid w:val="00CF6B74"/>
    <w:rsid w:val="00CF6C1A"/>
    <w:rsid w:val="00CF6EE0"/>
    <w:rsid w:val="00CF7498"/>
    <w:rsid w:val="00CF791B"/>
    <w:rsid w:val="00CF797E"/>
    <w:rsid w:val="00CF7D64"/>
    <w:rsid w:val="00CF7F7D"/>
    <w:rsid w:val="00CF7FDA"/>
    <w:rsid w:val="00D0005B"/>
    <w:rsid w:val="00D00182"/>
    <w:rsid w:val="00D001A4"/>
    <w:rsid w:val="00D002E5"/>
    <w:rsid w:val="00D0035D"/>
    <w:rsid w:val="00D00406"/>
    <w:rsid w:val="00D00D75"/>
    <w:rsid w:val="00D00F7C"/>
    <w:rsid w:val="00D01054"/>
    <w:rsid w:val="00D0125C"/>
    <w:rsid w:val="00D012EA"/>
    <w:rsid w:val="00D015CE"/>
    <w:rsid w:val="00D0227B"/>
    <w:rsid w:val="00D02362"/>
    <w:rsid w:val="00D0258F"/>
    <w:rsid w:val="00D028C6"/>
    <w:rsid w:val="00D02B1C"/>
    <w:rsid w:val="00D03061"/>
    <w:rsid w:val="00D0315A"/>
    <w:rsid w:val="00D031AE"/>
    <w:rsid w:val="00D03891"/>
    <w:rsid w:val="00D039CD"/>
    <w:rsid w:val="00D03BB6"/>
    <w:rsid w:val="00D03DC5"/>
    <w:rsid w:val="00D04106"/>
    <w:rsid w:val="00D04812"/>
    <w:rsid w:val="00D04C77"/>
    <w:rsid w:val="00D04FC0"/>
    <w:rsid w:val="00D05619"/>
    <w:rsid w:val="00D058F6"/>
    <w:rsid w:val="00D05A90"/>
    <w:rsid w:val="00D05C98"/>
    <w:rsid w:val="00D05D2E"/>
    <w:rsid w:val="00D067EF"/>
    <w:rsid w:val="00D068A8"/>
    <w:rsid w:val="00D06ACD"/>
    <w:rsid w:val="00D06C4E"/>
    <w:rsid w:val="00D06C61"/>
    <w:rsid w:val="00D06EF2"/>
    <w:rsid w:val="00D06FA6"/>
    <w:rsid w:val="00D072E5"/>
    <w:rsid w:val="00D072F6"/>
    <w:rsid w:val="00D0764F"/>
    <w:rsid w:val="00D078E2"/>
    <w:rsid w:val="00D07BBA"/>
    <w:rsid w:val="00D07BFE"/>
    <w:rsid w:val="00D07E6A"/>
    <w:rsid w:val="00D07EF0"/>
    <w:rsid w:val="00D10084"/>
    <w:rsid w:val="00D10315"/>
    <w:rsid w:val="00D10A03"/>
    <w:rsid w:val="00D10B5F"/>
    <w:rsid w:val="00D10D39"/>
    <w:rsid w:val="00D1122C"/>
    <w:rsid w:val="00D1131A"/>
    <w:rsid w:val="00D11801"/>
    <w:rsid w:val="00D11841"/>
    <w:rsid w:val="00D11A98"/>
    <w:rsid w:val="00D11B65"/>
    <w:rsid w:val="00D11E37"/>
    <w:rsid w:val="00D11F4A"/>
    <w:rsid w:val="00D1211B"/>
    <w:rsid w:val="00D12203"/>
    <w:rsid w:val="00D1238B"/>
    <w:rsid w:val="00D12563"/>
    <w:rsid w:val="00D12584"/>
    <w:rsid w:val="00D12670"/>
    <w:rsid w:val="00D12AAD"/>
    <w:rsid w:val="00D12C31"/>
    <w:rsid w:val="00D12D1F"/>
    <w:rsid w:val="00D132BE"/>
    <w:rsid w:val="00D133B7"/>
    <w:rsid w:val="00D13A07"/>
    <w:rsid w:val="00D13DDC"/>
    <w:rsid w:val="00D141B7"/>
    <w:rsid w:val="00D14C6D"/>
    <w:rsid w:val="00D14CB8"/>
    <w:rsid w:val="00D1506D"/>
    <w:rsid w:val="00D15AC3"/>
    <w:rsid w:val="00D15C46"/>
    <w:rsid w:val="00D161BD"/>
    <w:rsid w:val="00D1667D"/>
    <w:rsid w:val="00D168F7"/>
    <w:rsid w:val="00D1694E"/>
    <w:rsid w:val="00D16E06"/>
    <w:rsid w:val="00D178D5"/>
    <w:rsid w:val="00D17902"/>
    <w:rsid w:val="00D17D15"/>
    <w:rsid w:val="00D17D74"/>
    <w:rsid w:val="00D202BB"/>
    <w:rsid w:val="00D20680"/>
    <w:rsid w:val="00D20BC1"/>
    <w:rsid w:val="00D21124"/>
    <w:rsid w:val="00D21332"/>
    <w:rsid w:val="00D21694"/>
    <w:rsid w:val="00D23146"/>
    <w:rsid w:val="00D2355B"/>
    <w:rsid w:val="00D23B9C"/>
    <w:rsid w:val="00D23DF7"/>
    <w:rsid w:val="00D241E3"/>
    <w:rsid w:val="00D247CA"/>
    <w:rsid w:val="00D248B9"/>
    <w:rsid w:val="00D248F4"/>
    <w:rsid w:val="00D24A67"/>
    <w:rsid w:val="00D24AFF"/>
    <w:rsid w:val="00D24B47"/>
    <w:rsid w:val="00D24CF4"/>
    <w:rsid w:val="00D24E7D"/>
    <w:rsid w:val="00D257C9"/>
    <w:rsid w:val="00D259A2"/>
    <w:rsid w:val="00D260B5"/>
    <w:rsid w:val="00D2611B"/>
    <w:rsid w:val="00D263A3"/>
    <w:rsid w:val="00D266CA"/>
    <w:rsid w:val="00D2681A"/>
    <w:rsid w:val="00D2698E"/>
    <w:rsid w:val="00D26E49"/>
    <w:rsid w:val="00D26F01"/>
    <w:rsid w:val="00D2752F"/>
    <w:rsid w:val="00D275D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1CC8"/>
    <w:rsid w:val="00D3224C"/>
    <w:rsid w:val="00D32328"/>
    <w:rsid w:val="00D32450"/>
    <w:rsid w:val="00D32765"/>
    <w:rsid w:val="00D328E3"/>
    <w:rsid w:val="00D32F68"/>
    <w:rsid w:val="00D32FF8"/>
    <w:rsid w:val="00D3335A"/>
    <w:rsid w:val="00D34069"/>
    <w:rsid w:val="00D341CD"/>
    <w:rsid w:val="00D3426A"/>
    <w:rsid w:val="00D34364"/>
    <w:rsid w:val="00D34408"/>
    <w:rsid w:val="00D34426"/>
    <w:rsid w:val="00D3486D"/>
    <w:rsid w:val="00D349C2"/>
    <w:rsid w:val="00D34C53"/>
    <w:rsid w:val="00D358AA"/>
    <w:rsid w:val="00D358ED"/>
    <w:rsid w:val="00D36AB2"/>
    <w:rsid w:val="00D36F54"/>
    <w:rsid w:val="00D3736D"/>
    <w:rsid w:val="00D373D4"/>
    <w:rsid w:val="00D37B4F"/>
    <w:rsid w:val="00D37BD0"/>
    <w:rsid w:val="00D403FC"/>
    <w:rsid w:val="00D40887"/>
    <w:rsid w:val="00D409D6"/>
    <w:rsid w:val="00D40A37"/>
    <w:rsid w:val="00D4106F"/>
    <w:rsid w:val="00D41766"/>
    <w:rsid w:val="00D41770"/>
    <w:rsid w:val="00D41B4A"/>
    <w:rsid w:val="00D420A7"/>
    <w:rsid w:val="00D424B4"/>
    <w:rsid w:val="00D429AB"/>
    <w:rsid w:val="00D42B67"/>
    <w:rsid w:val="00D42F01"/>
    <w:rsid w:val="00D42F1B"/>
    <w:rsid w:val="00D431C6"/>
    <w:rsid w:val="00D436B6"/>
    <w:rsid w:val="00D437A5"/>
    <w:rsid w:val="00D438B1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4F36"/>
    <w:rsid w:val="00D456F0"/>
    <w:rsid w:val="00D45FFD"/>
    <w:rsid w:val="00D460C8"/>
    <w:rsid w:val="00D46536"/>
    <w:rsid w:val="00D4699F"/>
    <w:rsid w:val="00D46D73"/>
    <w:rsid w:val="00D470A4"/>
    <w:rsid w:val="00D47709"/>
    <w:rsid w:val="00D47979"/>
    <w:rsid w:val="00D47E36"/>
    <w:rsid w:val="00D50504"/>
    <w:rsid w:val="00D506D0"/>
    <w:rsid w:val="00D50809"/>
    <w:rsid w:val="00D50A02"/>
    <w:rsid w:val="00D50B51"/>
    <w:rsid w:val="00D510C3"/>
    <w:rsid w:val="00D51123"/>
    <w:rsid w:val="00D51214"/>
    <w:rsid w:val="00D5157C"/>
    <w:rsid w:val="00D51B8A"/>
    <w:rsid w:val="00D51E0B"/>
    <w:rsid w:val="00D5213E"/>
    <w:rsid w:val="00D5289E"/>
    <w:rsid w:val="00D52A41"/>
    <w:rsid w:val="00D52BDC"/>
    <w:rsid w:val="00D52D4D"/>
    <w:rsid w:val="00D53288"/>
    <w:rsid w:val="00D5334C"/>
    <w:rsid w:val="00D5398A"/>
    <w:rsid w:val="00D542B3"/>
    <w:rsid w:val="00D54334"/>
    <w:rsid w:val="00D555E8"/>
    <w:rsid w:val="00D55905"/>
    <w:rsid w:val="00D5591D"/>
    <w:rsid w:val="00D55A32"/>
    <w:rsid w:val="00D55C89"/>
    <w:rsid w:val="00D5614E"/>
    <w:rsid w:val="00D56268"/>
    <w:rsid w:val="00D562CC"/>
    <w:rsid w:val="00D563F5"/>
    <w:rsid w:val="00D56995"/>
    <w:rsid w:val="00D56D3A"/>
    <w:rsid w:val="00D56E27"/>
    <w:rsid w:val="00D574C7"/>
    <w:rsid w:val="00D57505"/>
    <w:rsid w:val="00D57581"/>
    <w:rsid w:val="00D576DE"/>
    <w:rsid w:val="00D577FE"/>
    <w:rsid w:val="00D57F45"/>
    <w:rsid w:val="00D60019"/>
    <w:rsid w:val="00D6012F"/>
    <w:rsid w:val="00D6053F"/>
    <w:rsid w:val="00D607D2"/>
    <w:rsid w:val="00D60884"/>
    <w:rsid w:val="00D60980"/>
    <w:rsid w:val="00D60A3A"/>
    <w:rsid w:val="00D60BEF"/>
    <w:rsid w:val="00D60F8D"/>
    <w:rsid w:val="00D61411"/>
    <w:rsid w:val="00D614C1"/>
    <w:rsid w:val="00D61CE9"/>
    <w:rsid w:val="00D61CF9"/>
    <w:rsid w:val="00D61D61"/>
    <w:rsid w:val="00D61E2D"/>
    <w:rsid w:val="00D61FF7"/>
    <w:rsid w:val="00D62179"/>
    <w:rsid w:val="00D621C1"/>
    <w:rsid w:val="00D623A7"/>
    <w:rsid w:val="00D62920"/>
    <w:rsid w:val="00D6292D"/>
    <w:rsid w:val="00D62A48"/>
    <w:rsid w:val="00D62CFF"/>
    <w:rsid w:val="00D62F6C"/>
    <w:rsid w:val="00D63A6D"/>
    <w:rsid w:val="00D63FD9"/>
    <w:rsid w:val="00D64524"/>
    <w:rsid w:val="00D64C2D"/>
    <w:rsid w:val="00D64CE9"/>
    <w:rsid w:val="00D65433"/>
    <w:rsid w:val="00D6560C"/>
    <w:rsid w:val="00D65AB0"/>
    <w:rsid w:val="00D66167"/>
    <w:rsid w:val="00D66434"/>
    <w:rsid w:val="00D665FA"/>
    <w:rsid w:val="00D667B7"/>
    <w:rsid w:val="00D667EE"/>
    <w:rsid w:val="00D67FB7"/>
    <w:rsid w:val="00D70047"/>
    <w:rsid w:val="00D70079"/>
    <w:rsid w:val="00D700B7"/>
    <w:rsid w:val="00D70332"/>
    <w:rsid w:val="00D70D02"/>
    <w:rsid w:val="00D70E68"/>
    <w:rsid w:val="00D71061"/>
    <w:rsid w:val="00D7118E"/>
    <w:rsid w:val="00D71E2B"/>
    <w:rsid w:val="00D71EC0"/>
    <w:rsid w:val="00D72B5F"/>
    <w:rsid w:val="00D73A5A"/>
    <w:rsid w:val="00D73B64"/>
    <w:rsid w:val="00D73EBE"/>
    <w:rsid w:val="00D74798"/>
    <w:rsid w:val="00D74A5D"/>
    <w:rsid w:val="00D74C85"/>
    <w:rsid w:val="00D75105"/>
    <w:rsid w:val="00D75114"/>
    <w:rsid w:val="00D75163"/>
    <w:rsid w:val="00D755C5"/>
    <w:rsid w:val="00D75CBE"/>
    <w:rsid w:val="00D75D79"/>
    <w:rsid w:val="00D75EFE"/>
    <w:rsid w:val="00D7653A"/>
    <w:rsid w:val="00D76546"/>
    <w:rsid w:val="00D765AD"/>
    <w:rsid w:val="00D76CA2"/>
    <w:rsid w:val="00D76CF8"/>
    <w:rsid w:val="00D7722F"/>
    <w:rsid w:val="00D77291"/>
    <w:rsid w:val="00D77CA1"/>
    <w:rsid w:val="00D77F69"/>
    <w:rsid w:val="00D80047"/>
    <w:rsid w:val="00D80096"/>
    <w:rsid w:val="00D804E6"/>
    <w:rsid w:val="00D817F9"/>
    <w:rsid w:val="00D81C9F"/>
    <w:rsid w:val="00D81E2F"/>
    <w:rsid w:val="00D8206B"/>
    <w:rsid w:val="00D8244E"/>
    <w:rsid w:val="00D82452"/>
    <w:rsid w:val="00D82842"/>
    <w:rsid w:val="00D82A0A"/>
    <w:rsid w:val="00D82D0E"/>
    <w:rsid w:val="00D82D61"/>
    <w:rsid w:val="00D82E2A"/>
    <w:rsid w:val="00D8315A"/>
    <w:rsid w:val="00D83589"/>
    <w:rsid w:val="00D83821"/>
    <w:rsid w:val="00D838B1"/>
    <w:rsid w:val="00D83998"/>
    <w:rsid w:val="00D83B21"/>
    <w:rsid w:val="00D83C53"/>
    <w:rsid w:val="00D83CAD"/>
    <w:rsid w:val="00D8431D"/>
    <w:rsid w:val="00D845AA"/>
    <w:rsid w:val="00D84D90"/>
    <w:rsid w:val="00D85171"/>
    <w:rsid w:val="00D852BE"/>
    <w:rsid w:val="00D85AB5"/>
    <w:rsid w:val="00D8656D"/>
    <w:rsid w:val="00D868EA"/>
    <w:rsid w:val="00D86EF4"/>
    <w:rsid w:val="00D8713F"/>
    <w:rsid w:val="00D87387"/>
    <w:rsid w:val="00D87518"/>
    <w:rsid w:val="00D87537"/>
    <w:rsid w:val="00D875CB"/>
    <w:rsid w:val="00D87652"/>
    <w:rsid w:val="00D876E6"/>
    <w:rsid w:val="00D8791E"/>
    <w:rsid w:val="00D87BA1"/>
    <w:rsid w:val="00D90315"/>
    <w:rsid w:val="00D905BA"/>
    <w:rsid w:val="00D90696"/>
    <w:rsid w:val="00D90BB1"/>
    <w:rsid w:val="00D90EAB"/>
    <w:rsid w:val="00D90FC6"/>
    <w:rsid w:val="00D91405"/>
    <w:rsid w:val="00D915BD"/>
    <w:rsid w:val="00D91730"/>
    <w:rsid w:val="00D91778"/>
    <w:rsid w:val="00D918F5"/>
    <w:rsid w:val="00D91903"/>
    <w:rsid w:val="00D91E43"/>
    <w:rsid w:val="00D92BC6"/>
    <w:rsid w:val="00D936D8"/>
    <w:rsid w:val="00D93846"/>
    <w:rsid w:val="00D939CF"/>
    <w:rsid w:val="00D93AC9"/>
    <w:rsid w:val="00D93C15"/>
    <w:rsid w:val="00D9403B"/>
    <w:rsid w:val="00D940BD"/>
    <w:rsid w:val="00D94335"/>
    <w:rsid w:val="00D9457E"/>
    <w:rsid w:val="00D945E1"/>
    <w:rsid w:val="00D945FD"/>
    <w:rsid w:val="00D948D0"/>
    <w:rsid w:val="00D9495B"/>
    <w:rsid w:val="00D949EE"/>
    <w:rsid w:val="00D94EAF"/>
    <w:rsid w:val="00D94F8A"/>
    <w:rsid w:val="00D9529B"/>
    <w:rsid w:val="00D95354"/>
    <w:rsid w:val="00D9560A"/>
    <w:rsid w:val="00D959D5"/>
    <w:rsid w:val="00D95E6A"/>
    <w:rsid w:val="00D961F6"/>
    <w:rsid w:val="00D9679D"/>
    <w:rsid w:val="00D96833"/>
    <w:rsid w:val="00D96A16"/>
    <w:rsid w:val="00D9713E"/>
    <w:rsid w:val="00D972A3"/>
    <w:rsid w:val="00D972FF"/>
    <w:rsid w:val="00D9730C"/>
    <w:rsid w:val="00D974A1"/>
    <w:rsid w:val="00D97F0D"/>
    <w:rsid w:val="00DA0289"/>
    <w:rsid w:val="00DA03E1"/>
    <w:rsid w:val="00DA0482"/>
    <w:rsid w:val="00DA0536"/>
    <w:rsid w:val="00DA0AED"/>
    <w:rsid w:val="00DA0C55"/>
    <w:rsid w:val="00DA127B"/>
    <w:rsid w:val="00DA1B83"/>
    <w:rsid w:val="00DA2621"/>
    <w:rsid w:val="00DA2638"/>
    <w:rsid w:val="00DA2736"/>
    <w:rsid w:val="00DA28D5"/>
    <w:rsid w:val="00DA2A72"/>
    <w:rsid w:val="00DA2C9A"/>
    <w:rsid w:val="00DA3206"/>
    <w:rsid w:val="00DA39DF"/>
    <w:rsid w:val="00DA3D9E"/>
    <w:rsid w:val="00DA45AE"/>
    <w:rsid w:val="00DA498F"/>
    <w:rsid w:val="00DA4A73"/>
    <w:rsid w:val="00DA4B3A"/>
    <w:rsid w:val="00DA4C1D"/>
    <w:rsid w:val="00DA4DAD"/>
    <w:rsid w:val="00DA4E2D"/>
    <w:rsid w:val="00DA4FBD"/>
    <w:rsid w:val="00DA4FD0"/>
    <w:rsid w:val="00DA4FEF"/>
    <w:rsid w:val="00DA5166"/>
    <w:rsid w:val="00DA5F14"/>
    <w:rsid w:val="00DA608F"/>
    <w:rsid w:val="00DA6160"/>
    <w:rsid w:val="00DA6CEA"/>
    <w:rsid w:val="00DA6D1C"/>
    <w:rsid w:val="00DA6E81"/>
    <w:rsid w:val="00DA6F99"/>
    <w:rsid w:val="00DA717C"/>
    <w:rsid w:val="00DA732C"/>
    <w:rsid w:val="00DA7355"/>
    <w:rsid w:val="00DA7383"/>
    <w:rsid w:val="00DA74CC"/>
    <w:rsid w:val="00DA74F1"/>
    <w:rsid w:val="00DA7587"/>
    <w:rsid w:val="00DA7BC7"/>
    <w:rsid w:val="00DA7E63"/>
    <w:rsid w:val="00DA7ECF"/>
    <w:rsid w:val="00DA7FF0"/>
    <w:rsid w:val="00DB017E"/>
    <w:rsid w:val="00DB0B09"/>
    <w:rsid w:val="00DB0DB3"/>
    <w:rsid w:val="00DB13FA"/>
    <w:rsid w:val="00DB150F"/>
    <w:rsid w:val="00DB1BDA"/>
    <w:rsid w:val="00DB1DF3"/>
    <w:rsid w:val="00DB268C"/>
    <w:rsid w:val="00DB2CBE"/>
    <w:rsid w:val="00DB2EFB"/>
    <w:rsid w:val="00DB2F42"/>
    <w:rsid w:val="00DB3C15"/>
    <w:rsid w:val="00DB3C20"/>
    <w:rsid w:val="00DB40E6"/>
    <w:rsid w:val="00DB43F8"/>
    <w:rsid w:val="00DB4489"/>
    <w:rsid w:val="00DB4588"/>
    <w:rsid w:val="00DB45B2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A6"/>
    <w:rsid w:val="00DB5F0E"/>
    <w:rsid w:val="00DB5F11"/>
    <w:rsid w:val="00DB5F2F"/>
    <w:rsid w:val="00DB69E0"/>
    <w:rsid w:val="00DB6E2C"/>
    <w:rsid w:val="00DB6FCA"/>
    <w:rsid w:val="00DB71E0"/>
    <w:rsid w:val="00DB722A"/>
    <w:rsid w:val="00DB7768"/>
    <w:rsid w:val="00DB7885"/>
    <w:rsid w:val="00DB7E6C"/>
    <w:rsid w:val="00DC0066"/>
    <w:rsid w:val="00DC007C"/>
    <w:rsid w:val="00DC00B8"/>
    <w:rsid w:val="00DC00C9"/>
    <w:rsid w:val="00DC027B"/>
    <w:rsid w:val="00DC0724"/>
    <w:rsid w:val="00DC0C63"/>
    <w:rsid w:val="00DC0CF8"/>
    <w:rsid w:val="00DC0D12"/>
    <w:rsid w:val="00DC0DE4"/>
    <w:rsid w:val="00DC15E2"/>
    <w:rsid w:val="00DC17FB"/>
    <w:rsid w:val="00DC18CB"/>
    <w:rsid w:val="00DC1906"/>
    <w:rsid w:val="00DC1A0D"/>
    <w:rsid w:val="00DC1FF3"/>
    <w:rsid w:val="00DC2784"/>
    <w:rsid w:val="00DC29A7"/>
    <w:rsid w:val="00DC2CA5"/>
    <w:rsid w:val="00DC2F7C"/>
    <w:rsid w:val="00DC304E"/>
    <w:rsid w:val="00DC3A12"/>
    <w:rsid w:val="00DC3CD4"/>
    <w:rsid w:val="00DC3CFB"/>
    <w:rsid w:val="00DC411A"/>
    <w:rsid w:val="00DC4134"/>
    <w:rsid w:val="00DC4766"/>
    <w:rsid w:val="00DC488F"/>
    <w:rsid w:val="00DC4D71"/>
    <w:rsid w:val="00DC5175"/>
    <w:rsid w:val="00DC53A5"/>
    <w:rsid w:val="00DC57CF"/>
    <w:rsid w:val="00DC5B34"/>
    <w:rsid w:val="00DC5C9E"/>
    <w:rsid w:val="00DC5D66"/>
    <w:rsid w:val="00DC6A64"/>
    <w:rsid w:val="00DC7309"/>
    <w:rsid w:val="00DC763B"/>
    <w:rsid w:val="00DC7A56"/>
    <w:rsid w:val="00DC7AC1"/>
    <w:rsid w:val="00DC7BFC"/>
    <w:rsid w:val="00DD040F"/>
    <w:rsid w:val="00DD0475"/>
    <w:rsid w:val="00DD055F"/>
    <w:rsid w:val="00DD064A"/>
    <w:rsid w:val="00DD0676"/>
    <w:rsid w:val="00DD0869"/>
    <w:rsid w:val="00DD08B8"/>
    <w:rsid w:val="00DD0D7D"/>
    <w:rsid w:val="00DD1216"/>
    <w:rsid w:val="00DD144B"/>
    <w:rsid w:val="00DD156E"/>
    <w:rsid w:val="00DD1C0F"/>
    <w:rsid w:val="00DD1EE3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AF"/>
    <w:rsid w:val="00DD40F8"/>
    <w:rsid w:val="00DD431B"/>
    <w:rsid w:val="00DD442F"/>
    <w:rsid w:val="00DD44DB"/>
    <w:rsid w:val="00DD4562"/>
    <w:rsid w:val="00DD46CF"/>
    <w:rsid w:val="00DD4A08"/>
    <w:rsid w:val="00DD4A2A"/>
    <w:rsid w:val="00DD4B37"/>
    <w:rsid w:val="00DD4FC2"/>
    <w:rsid w:val="00DD5CD2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727"/>
    <w:rsid w:val="00DD77C7"/>
    <w:rsid w:val="00DD77E4"/>
    <w:rsid w:val="00DD78CE"/>
    <w:rsid w:val="00DE01F3"/>
    <w:rsid w:val="00DE02CB"/>
    <w:rsid w:val="00DE0C9E"/>
    <w:rsid w:val="00DE0E23"/>
    <w:rsid w:val="00DE121D"/>
    <w:rsid w:val="00DE1337"/>
    <w:rsid w:val="00DE187B"/>
    <w:rsid w:val="00DE18B2"/>
    <w:rsid w:val="00DE1C51"/>
    <w:rsid w:val="00DE1E91"/>
    <w:rsid w:val="00DE2061"/>
    <w:rsid w:val="00DE226E"/>
    <w:rsid w:val="00DE22EA"/>
    <w:rsid w:val="00DE2F90"/>
    <w:rsid w:val="00DE31FC"/>
    <w:rsid w:val="00DE36C8"/>
    <w:rsid w:val="00DE377B"/>
    <w:rsid w:val="00DE3ACE"/>
    <w:rsid w:val="00DE3CD7"/>
    <w:rsid w:val="00DE3FF7"/>
    <w:rsid w:val="00DE4008"/>
    <w:rsid w:val="00DE4477"/>
    <w:rsid w:val="00DE4558"/>
    <w:rsid w:val="00DE4B27"/>
    <w:rsid w:val="00DE4DED"/>
    <w:rsid w:val="00DE4F25"/>
    <w:rsid w:val="00DE5222"/>
    <w:rsid w:val="00DE5653"/>
    <w:rsid w:val="00DE5792"/>
    <w:rsid w:val="00DE58D1"/>
    <w:rsid w:val="00DE642D"/>
    <w:rsid w:val="00DE6454"/>
    <w:rsid w:val="00DE6A64"/>
    <w:rsid w:val="00DE6EFF"/>
    <w:rsid w:val="00DE6FA4"/>
    <w:rsid w:val="00DE7B37"/>
    <w:rsid w:val="00DE7C5E"/>
    <w:rsid w:val="00DE7FE2"/>
    <w:rsid w:val="00DF0457"/>
    <w:rsid w:val="00DF133F"/>
    <w:rsid w:val="00DF1988"/>
    <w:rsid w:val="00DF1C2F"/>
    <w:rsid w:val="00DF1F60"/>
    <w:rsid w:val="00DF2385"/>
    <w:rsid w:val="00DF2978"/>
    <w:rsid w:val="00DF2A5B"/>
    <w:rsid w:val="00DF2AD9"/>
    <w:rsid w:val="00DF2CEF"/>
    <w:rsid w:val="00DF3207"/>
    <w:rsid w:val="00DF342A"/>
    <w:rsid w:val="00DF402C"/>
    <w:rsid w:val="00DF4996"/>
    <w:rsid w:val="00DF4C57"/>
    <w:rsid w:val="00DF4DA1"/>
    <w:rsid w:val="00DF56A4"/>
    <w:rsid w:val="00DF56A5"/>
    <w:rsid w:val="00DF632B"/>
    <w:rsid w:val="00DF642C"/>
    <w:rsid w:val="00DF662A"/>
    <w:rsid w:val="00DF6641"/>
    <w:rsid w:val="00DF6B30"/>
    <w:rsid w:val="00DF6BD7"/>
    <w:rsid w:val="00DF6CA0"/>
    <w:rsid w:val="00DF6CCB"/>
    <w:rsid w:val="00DF6E65"/>
    <w:rsid w:val="00DF711A"/>
    <w:rsid w:val="00DF718E"/>
    <w:rsid w:val="00DF74F1"/>
    <w:rsid w:val="00DF76A8"/>
    <w:rsid w:val="00DF77B9"/>
    <w:rsid w:val="00DF78C8"/>
    <w:rsid w:val="00DF78F0"/>
    <w:rsid w:val="00DF7A9E"/>
    <w:rsid w:val="00E00398"/>
    <w:rsid w:val="00E003FB"/>
    <w:rsid w:val="00E00549"/>
    <w:rsid w:val="00E00F4B"/>
    <w:rsid w:val="00E00F71"/>
    <w:rsid w:val="00E0150B"/>
    <w:rsid w:val="00E01988"/>
    <w:rsid w:val="00E024BE"/>
    <w:rsid w:val="00E02CE1"/>
    <w:rsid w:val="00E037FA"/>
    <w:rsid w:val="00E0380D"/>
    <w:rsid w:val="00E038B4"/>
    <w:rsid w:val="00E0392B"/>
    <w:rsid w:val="00E03E2B"/>
    <w:rsid w:val="00E0433C"/>
    <w:rsid w:val="00E0448D"/>
    <w:rsid w:val="00E04580"/>
    <w:rsid w:val="00E046F2"/>
    <w:rsid w:val="00E04AF9"/>
    <w:rsid w:val="00E04DFC"/>
    <w:rsid w:val="00E052C5"/>
    <w:rsid w:val="00E056F7"/>
    <w:rsid w:val="00E05B01"/>
    <w:rsid w:val="00E05C7C"/>
    <w:rsid w:val="00E05FCD"/>
    <w:rsid w:val="00E06188"/>
    <w:rsid w:val="00E06DE1"/>
    <w:rsid w:val="00E07118"/>
    <w:rsid w:val="00E07273"/>
    <w:rsid w:val="00E07702"/>
    <w:rsid w:val="00E07AB6"/>
    <w:rsid w:val="00E10049"/>
    <w:rsid w:val="00E1072D"/>
    <w:rsid w:val="00E10A77"/>
    <w:rsid w:val="00E10AD2"/>
    <w:rsid w:val="00E10C8B"/>
    <w:rsid w:val="00E10D5D"/>
    <w:rsid w:val="00E10F0F"/>
    <w:rsid w:val="00E11099"/>
    <w:rsid w:val="00E11222"/>
    <w:rsid w:val="00E11645"/>
    <w:rsid w:val="00E124B0"/>
    <w:rsid w:val="00E12721"/>
    <w:rsid w:val="00E12A4B"/>
    <w:rsid w:val="00E13027"/>
    <w:rsid w:val="00E135D3"/>
    <w:rsid w:val="00E1380A"/>
    <w:rsid w:val="00E13BA2"/>
    <w:rsid w:val="00E13C0C"/>
    <w:rsid w:val="00E14259"/>
    <w:rsid w:val="00E146FE"/>
    <w:rsid w:val="00E14813"/>
    <w:rsid w:val="00E150C1"/>
    <w:rsid w:val="00E1550C"/>
    <w:rsid w:val="00E15A17"/>
    <w:rsid w:val="00E15DB7"/>
    <w:rsid w:val="00E162F5"/>
    <w:rsid w:val="00E1697D"/>
    <w:rsid w:val="00E16ACF"/>
    <w:rsid w:val="00E16B29"/>
    <w:rsid w:val="00E16B6A"/>
    <w:rsid w:val="00E16D30"/>
    <w:rsid w:val="00E17371"/>
    <w:rsid w:val="00E177D8"/>
    <w:rsid w:val="00E17914"/>
    <w:rsid w:val="00E20064"/>
    <w:rsid w:val="00E201EC"/>
    <w:rsid w:val="00E208F0"/>
    <w:rsid w:val="00E20937"/>
    <w:rsid w:val="00E20D9F"/>
    <w:rsid w:val="00E214B0"/>
    <w:rsid w:val="00E214D7"/>
    <w:rsid w:val="00E21507"/>
    <w:rsid w:val="00E21829"/>
    <w:rsid w:val="00E21C6F"/>
    <w:rsid w:val="00E22769"/>
    <w:rsid w:val="00E227F5"/>
    <w:rsid w:val="00E22AE0"/>
    <w:rsid w:val="00E22BD2"/>
    <w:rsid w:val="00E22D76"/>
    <w:rsid w:val="00E23348"/>
    <w:rsid w:val="00E23569"/>
    <w:rsid w:val="00E23757"/>
    <w:rsid w:val="00E23B41"/>
    <w:rsid w:val="00E23B5D"/>
    <w:rsid w:val="00E23CCC"/>
    <w:rsid w:val="00E23F5B"/>
    <w:rsid w:val="00E24646"/>
    <w:rsid w:val="00E24DB4"/>
    <w:rsid w:val="00E24F4F"/>
    <w:rsid w:val="00E252C0"/>
    <w:rsid w:val="00E2540C"/>
    <w:rsid w:val="00E255C7"/>
    <w:rsid w:val="00E256E4"/>
    <w:rsid w:val="00E257F6"/>
    <w:rsid w:val="00E258EB"/>
    <w:rsid w:val="00E267CE"/>
    <w:rsid w:val="00E267D7"/>
    <w:rsid w:val="00E26845"/>
    <w:rsid w:val="00E2694A"/>
    <w:rsid w:val="00E26C42"/>
    <w:rsid w:val="00E26D00"/>
    <w:rsid w:val="00E27870"/>
    <w:rsid w:val="00E27920"/>
    <w:rsid w:val="00E27DAA"/>
    <w:rsid w:val="00E300EC"/>
    <w:rsid w:val="00E30E8E"/>
    <w:rsid w:val="00E313A7"/>
    <w:rsid w:val="00E31BBD"/>
    <w:rsid w:val="00E31DBF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B5B"/>
    <w:rsid w:val="00E34F07"/>
    <w:rsid w:val="00E35851"/>
    <w:rsid w:val="00E35874"/>
    <w:rsid w:val="00E358DA"/>
    <w:rsid w:val="00E35B59"/>
    <w:rsid w:val="00E35CFF"/>
    <w:rsid w:val="00E35F2E"/>
    <w:rsid w:val="00E3602C"/>
    <w:rsid w:val="00E363AC"/>
    <w:rsid w:val="00E36774"/>
    <w:rsid w:val="00E36DE3"/>
    <w:rsid w:val="00E36EC5"/>
    <w:rsid w:val="00E37A6F"/>
    <w:rsid w:val="00E4036E"/>
    <w:rsid w:val="00E40432"/>
    <w:rsid w:val="00E40450"/>
    <w:rsid w:val="00E404B1"/>
    <w:rsid w:val="00E406E5"/>
    <w:rsid w:val="00E40ABB"/>
    <w:rsid w:val="00E40CF5"/>
    <w:rsid w:val="00E40D02"/>
    <w:rsid w:val="00E41518"/>
    <w:rsid w:val="00E415E6"/>
    <w:rsid w:val="00E41842"/>
    <w:rsid w:val="00E41DA0"/>
    <w:rsid w:val="00E42205"/>
    <w:rsid w:val="00E423CF"/>
    <w:rsid w:val="00E424CE"/>
    <w:rsid w:val="00E424F9"/>
    <w:rsid w:val="00E42811"/>
    <w:rsid w:val="00E42B4F"/>
    <w:rsid w:val="00E431D1"/>
    <w:rsid w:val="00E43398"/>
    <w:rsid w:val="00E43453"/>
    <w:rsid w:val="00E434A5"/>
    <w:rsid w:val="00E43510"/>
    <w:rsid w:val="00E43537"/>
    <w:rsid w:val="00E43756"/>
    <w:rsid w:val="00E43841"/>
    <w:rsid w:val="00E43F64"/>
    <w:rsid w:val="00E4435B"/>
    <w:rsid w:val="00E44CEE"/>
    <w:rsid w:val="00E44D17"/>
    <w:rsid w:val="00E45032"/>
    <w:rsid w:val="00E45451"/>
    <w:rsid w:val="00E45B30"/>
    <w:rsid w:val="00E45B6A"/>
    <w:rsid w:val="00E45F5E"/>
    <w:rsid w:val="00E45FBE"/>
    <w:rsid w:val="00E46453"/>
    <w:rsid w:val="00E465E5"/>
    <w:rsid w:val="00E4662E"/>
    <w:rsid w:val="00E46727"/>
    <w:rsid w:val="00E469DB"/>
    <w:rsid w:val="00E46A7C"/>
    <w:rsid w:val="00E4741D"/>
    <w:rsid w:val="00E474CA"/>
    <w:rsid w:val="00E4756E"/>
    <w:rsid w:val="00E47E3A"/>
    <w:rsid w:val="00E50422"/>
    <w:rsid w:val="00E50B4D"/>
    <w:rsid w:val="00E50C09"/>
    <w:rsid w:val="00E50E0E"/>
    <w:rsid w:val="00E51617"/>
    <w:rsid w:val="00E51841"/>
    <w:rsid w:val="00E51F14"/>
    <w:rsid w:val="00E52269"/>
    <w:rsid w:val="00E52914"/>
    <w:rsid w:val="00E537AC"/>
    <w:rsid w:val="00E53C37"/>
    <w:rsid w:val="00E53E0A"/>
    <w:rsid w:val="00E53F31"/>
    <w:rsid w:val="00E54197"/>
    <w:rsid w:val="00E541B3"/>
    <w:rsid w:val="00E5426E"/>
    <w:rsid w:val="00E54531"/>
    <w:rsid w:val="00E54791"/>
    <w:rsid w:val="00E54A0D"/>
    <w:rsid w:val="00E54C20"/>
    <w:rsid w:val="00E54D3B"/>
    <w:rsid w:val="00E5525E"/>
    <w:rsid w:val="00E553FD"/>
    <w:rsid w:val="00E55A35"/>
    <w:rsid w:val="00E56665"/>
    <w:rsid w:val="00E568A5"/>
    <w:rsid w:val="00E569D6"/>
    <w:rsid w:val="00E56DE6"/>
    <w:rsid w:val="00E573DB"/>
    <w:rsid w:val="00E57643"/>
    <w:rsid w:val="00E579DA"/>
    <w:rsid w:val="00E57F52"/>
    <w:rsid w:val="00E601EC"/>
    <w:rsid w:val="00E6029F"/>
    <w:rsid w:val="00E605E3"/>
    <w:rsid w:val="00E6098D"/>
    <w:rsid w:val="00E609BA"/>
    <w:rsid w:val="00E60AB2"/>
    <w:rsid w:val="00E60D12"/>
    <w:rsid w:val="00E60FC2"/>
    <w:rsid w:val="00E616CB"/>
    <w:rsid w:val="00E61913"/>
    <w:rsid w:val="00E61C34"/>
    <w:rsid w:val="00E6204D"/>
    <w:rsid w:val="00E628E1"/>
    <w:rsid w:val="00E62BE9"/>
    <w:rsid w:val="00E62E7A"/>
    <w:rsid w:val="00E63854"/>
    <w:rsid w:val="00E63971"/>
    <w:rsid w:val="00E63EF3"/>
    <w:rsid w:val="00E63FFA"/>
    <w:rsid w:val="00E64515"/>
    <w:rsid w:val="00E646EA"/>
    <w:rsid w:val="00E6473F"/>
    <w:rsid w:val="00E648E6"/>
    <w:rsid w:val="00E6492E"/>
    <w:rsid w:val="00E64EC4"/>
    <w:rsid w:val="00E64F6E"/>
    <w:rsid w:val="00E6578D"/>
    <w:rsid w:val="00E65926"/>
    <w:rsid w:val="00E65C1F"/>
    <w:rsid w:val="00E65DCD"/>
    <w:rsid w:val="00E66122"/>
    <w:rsid w:val="00E663CA"/>
    <w:rsid w:val="00E664D3"/>
    <w:rsid w:val="00E666DF"/>
    <w:rsid w:val="00E66F60"/>
    <w:rsid w:val="00E67424"/>
    <w:rsid w:val="00E6799B"/>
    <w:rsid w:val="00E67AC8"/>
    <w:rsid w:val="00E67B2B"/>
    <w:rsid w:val="00E70575"/>
    <w:rsid w:val="00E707EA"/>
    <w:rsid w:val="00E70978"/>
    <w:rsid w:val="00E70A69"/>
    <w:rsid w:val="00E70BEF"/>
    <w:rsid w:val="00E7161F"/>
    <w:rsid w:val="00E71859"/>
    <w:rsid w:val="00E71919"/>
    <w:rsid w:val="00E71ADC"/>
    <w:rsid w:val="00E71B82"/>
    <w:rsid w:val="00E720D7"/>
    <w:rsid w:val="00E72264"/>
    <w:rsid w:val="00E7227F"/>
    <w:rsid w:val="00E72AC0"/>
    <w:rsid w:val="00E72EFE"/>
    <w:rsid w:val="00E73010"/>
    <w:rsid w:val="00E73156"/>
    <w:rsid w:val="00E73222"/>
    <w:rsid w:val="00E7328A"/>
    <w:rsid w:val="00E7342D"/>
    <w:rsid w:val="00E73579"/>
    <w:rsid w:val="00E73903"/>
    <w:rsid w:val="00E74132"/>
    <w:rsid w:val="00E74BD5"/>
    <w:rsid w:val="00E74C47"/>
    <w:rsid w:val="00E74C78"/>
    <w:rsid w:val="00E74D2C"/>
    <w:rsid w:val="00E74FE8"/>
    <w:rsid w:val="00E75097"/>
    <w:rsid w:val="00E75201"/>
    <w:rsid w:val="00E75376"/>
    <w:rsid w:val="00E75574"/>
    <w:rsid w:val="00E757DF"/>
    <w:rsid w:val="00E75B2D"/>
    <w:rsid w:val="00E760A4"/>
    <w:rsid w:val="00E766D9"/>
    <w:rsid w:val="00E76832"/>
    <w:rsid w:val="00E7697C"/>
    <w:rsid w:val="00E76A26"/>
    <w:rsid w:val="00E7710D"/>
    <w:rsid w:val="00E77C82"/>
    <w:rsid w:val="00E77C9C"/>
    <w:rsid w:val="00E77E2E"/>
    <w:rsid w:val="00E77E39"/>
    <w:rsid w:val="00E8017D"/>
    <w:rsid w:val="00E802A2"/>
    <w:rsid w:val="00E80415"/>
    <w:rsid w:val="00E8045E"/>
    <w:rsid w:val="00E8049A"/>
    <w:rsid w:val="00E8144A"/>
    <w:rsid w:val="00E81E1A"/>
    <w:rsid w:val="00E81ECD"/>
    <w:rsid w:val="00E82349"/>
    <w:rsid w:val="00E82CC5"/>
    <w:rsid w:val="00E830FE"/>
    <w:rsid w:val="00E831E4"/>
    <w:rsid w:val="00E83405"/>
    <w:rsid w:val="00E8340A"/>
    <w:rsid w:val="00E83A85"/>
    <w:rsid w:val="00E83CA2"/>
    <w:rsid w:val="00E84594"/>
    <w:rsid w:val="00E8470F"/>
    <w:rsid w:val="00E8482B"/>
    <w:rsid w:val="00E849F7"/>
    <w:rsid w:val="00E84E03"/>
    <w:rsid w:val="00E85591"/>
    <w:rsid w:val="00E857DC"/>
    <w:rsid w:val="00E85D43"/>
    <w:rsid w:val="00E85EA0"/>
    <w:rsid w:val="00E85FBC"/>
    <w:rsid w:val="00E862A8"/>
    <w:rsid w:val="00E86492"/>
    <w:rsid w:val="00E865D2"/>
    <w:rsid w:val="00E86697"/>
    <w:rsid w:val="00E8714B"/>
    <w:rsid w:val="00E87173"/>
    <w:rsid w:val="00E8761C"/>
    <w:rsid w:val="00E87BFF"/>
    <w:rsid w:val="00E905DF"/>
    <w:rsid w:val="00E9102B"/>
    <w:rsid w:val="00E913AB"/>
    <w:rsid w:val="00E91420"/>
    <w:rsid w:val="00E915A0"/>
    <w:rsid w:val="00E91906"/>
    <w:rsid w:val="00E91A18"/>
    <w:rsid w:val="00E91B5B"/>
    <w:rsid w:val="00E92A5E"/>
    <w:rsid w:val="00E92F93"/>
    <w:rsid w:val="00E9326A"/>
    <w:rsid w:val="00E93366"/>
    <w:rsid w:val="00E93594"/>
    <w:rsid w:val="00E93971"/>
    <w:rsid w:val="00E93A97"/>
    <w:rsid w:val="00E93AE4"/>
    <w:rsid w:val="00E93BA2"/>
    <w:rsid w:val="00E94041"/>
    <w:rsid w:val="00E940B3"/>
    <w:rsid w:val="00E943AB"/>
    <w:rsid w:val="00E94C9F"/>
    <w:rsid w:val="00E963F5"/>
    <w:rsid w:val="00E96699"/>
    <w:rsid w:val="00E966DF"/>
    <w:rsid w:val="00E96930"/>
    <w:rsid w:val="00E96E11"/>
    <w:rsid w:val="00E9734A"/>
    <w:rsid w:val="00E97DD9"/>
    <w:rsid w:val="00EA0120"/>
    <w:rsid w:val="00EA02C2"/>
    <w:rsid w:val="00EA042E"/>
    <w:rsid w:val="00EA060A"/>
    <w:rsid w:val="00EA06E6"/>
    <w:rsid w:val="00EA0ADD"/>
    <w:rsid w:val="00EA0D32"/>
    <w:rsid w:val="00EA0D8F"/>
    <w:rsid w:val="00EA0E00"/>
    <w:rsid w:val="00EA1363"/>
    <w:rsid w:val="00EA1459"/>
    <w:rsid w:val="00EA1629"/>
    <w:rsid w:val="00EA187A"/>
    <w:rsid w:val="00EA1966"/>
    <w:rsid w:val="00EA1E45"/>
    <w:rsid w:val="00EA1F05"/>
    <w:rsid w:val="00EA247B"/>
    <w:rsid w:val="00EA25C5"/>
    <w:rsid w:val="00EA2F53"/>
    <w:rsid w:val="00EA339B"/>
    <w:rsid w:val="00EA3662"/>
    <w:rsid w:val="00EA366B"/>
    <w:rsid w:val="00EA3B2E"/>
    <w:rsid w:val="00EA3B59"/>
    <w:rsid w:val="00EA3D41"/>
    <w:rsid w:val="00EA439D"/>
    <w:rsid w:val="00EA4609"/>
    <w:rsid w:val="00EA4984"/>
    <w:rsid w:val="00EA4F4A"/>
    <w:rsid w:val="00EA5027"/>
    <w:rsid w:val="00EA569B"/>
    <w:rsid w:val="00EA5BB7"/>
    <w:rsid w:val="00EA5C56"/>
    <w:rsid w:val="00EA5E30"/>
    <w:rsid w:val="00EA628D"/>
    <w:rsid w:val="00EA6416"/>
    <w:rsid w:val="00EA646C"/>
    <w:rsid w:val="00EA65EB"/>
    <w:rsid w:val="00EA6607"/>
    <w:rsid w:val="00EA6794"/>
    <w:rsid w:val="00EA68A4"/>
    <w:rsid w:val="00EA7728"/>
    <w:rsid w:val="00EA789E"/>
    <w:rsid w:val="00EA7B36"/>
    <w:rsid w:val="00EB037E"/>
    <w:rsid w:val="00EB0424"/>
    <w:rsid w:val="00EB07DF"/>
    <w:rsid w:val="00EB0E15"/>
    <w:rsid w:val="00EB116C"/>
    <w:rsid w:val="00EB14F2"/>
    <w:rsid w:val="00EB1582"/>
    <w:rsid w:val="00EB15C7"/>
    <w:rsid w:val="00EB1977"/>
    <w:rsid w:val="00EB1AFA"/>
    <w:rsid w:val="00EB1E23"/>
    <w:rsid w:val="00EB1E5E"/>
    <w:rsid w:val="00EB1EF8"/>
    <w:rsid w:val="00EB294F"/>
    <w:rsid w:val="00EB2A3A"/>
    <w:rsid w:val="00EB2BE5"/>
    <w:rsid w:val="00EB2DEC"/>
    <w:rsid w:val="00EB2EF3"/>
    <w:rsid w:val="00EB2F2E"/>
    <w:rsid w:val="00EB312C"/>
    <w:rsid w:val="00EB3640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5E80"/>
    <w:rsid w:val="00EB62DF"/>
    <w:rsid w:val="00EB64A3"/>
    <w:rsid w:val="00EB6537"/>
    <w:rsid w:val="00EB6F5A"/>
    <w:rsid w:val="00EB708B"/>
    <w:rsid w:val="00EB712A"/>
    <w:rsid w:val="00EB784F"/>
    <w:rsid w:val="00EB78E5"/>
    <w:rsid w:val="00EB7EF7"/>
    <w:rsid w:val="00EC03D0"/>
    <w:rsid w:val="00EC0458"/>
    <w:rsid w:val="00EC0543"/>
    <w:rsid w:val="00EC0781"/>
    <w:rsid w:val="00EC0E65"/>
    <w:rsid w:val="00EC102A"/>
    <w:rsid w:val="00EC138B"/>
    <w:rsid w:val="00EC17B2"/>
    <w:rsid w:val="00EC1AF3"/>
    <w:rsid w:val="00EC1CCC"/>
    <w:rsid w:val="00EC1DBA"/>
    <w:rsid w:val="00EC20EE"/>
    <w:rsid w:val="00EC2A94"/>
    <w:rsid w:val="00EC2F7C"/>
    <w:rsid w:val="00EC32ED"/>
    <w:rsid w:val="00EC3844"/>
    <w:rsid w:val="00EC387C"/>
    <w:rsid w:val="00EC3DF3"/>
    <w:rsid w:val="00EC4117"/>
    <w:rsid w:val="00EC42E9"/>
    <w:rsid w:val="00EC442A"/>
    <w:rsid w:val="00EC46A6"/>
    <w:rsid w:val="00EC4971"/>
    <w:rsid w:val="00EC5744"/>
    <w:rsid w:val="00EC5883"/>
    <w:rsid w:val="00EC5C58"/>
    <w:rsid w:val="00EC5D85"/>
    <w:rsid w:val="00EC5DE8"/>
    <w:rsid w:val="00EC61A0"/>
    <w:rsid w:val="00EC6344"/>
    <w:rsid w:val="00EC637A"/>
    <w:rsid w:val="00EC69A2"/>
    <w:rsid w:val="00EC6B7C"/>
    <w:rsid w:val="00EC6B9D"/>
    <w:rsid w:val="00EC6C45"/>
    <w:rsid w:val="00EC73F2"/>
    <w:rsid w:val="00EC74AB"/>
    <w:rsid w:val="00EC7537"/>
    <w:rsid w:val="00EC7800"/>
    <w:rsid w:val="00EC7985"/>
    <w:rsid w:val="00EC7E17"/>
    <w:rsid w:val="00ED0065"/>
    <w:rsid w:val="00ED0235"/>
    <w:rsid w:val="00ED0249"/>
    <w:rsid w:val="00ED0B95"/>
    <w:rsid w:val="00ED0E25"/>
    <w:rsid w:val="00ED0EB2"/>
    <w:rsid w:val="00ED1150"/>
    <w:rsid w:val="00ED124C"/>
    <w:rsid w:val="00ED131C"/>
    <w:rsid w:val="00ED1496"/>
    <w:rsid w:val="00ED16EF"/>
    <w:rsid w:val="00ED1AC3"/>
    <w:rsid w:val="00ED1BA7"/>
    <w:rsid w:val="00ED1C1E"/>
    <w:rsid w:val="00ED1C1F"/>
    <w:rsid w:val="00ED1E96"/>
    <w:rsid w:val="00ED2020"/>
    <w:rsid w:val="00ED20F2"/>
    <w:rsid w:val="00ED258E"/>
    <w:rsid w:val="00ED2837"/>
    <w:rsid w:val="00ED2A73"/>
    <w:rsid w:val="00ED3246"/>
    <w:rsid w:val="00ED3579"/>
    <w:rsid w:val="00ED39EB"/>
    <w:rsid w:val="00ED3CE3"/>
    <w:rsid w:val="00ED3E18"/>
    <w:rsid w:val="00ED3FB7"/>
    <w:rsid w:val="00ED47AF"/>
    <w:rsid w:val="00ED47E4"/>
    <w:rsid w:val="00ED496E"/>
    <w:rsid w:val="00ED564D"/>
    <w:rsid w:val="00ED5651"/>
    <w:rsid w:val="00ED56B2"/>
    <w:rsid w:val="00ED57CC"/>
    <w:rsid w:val="00ED5AB4"/>
    <w:rsid w:val="00ED6142"/>
    <w:rsid w:val="00ED6228"/>
    <w:rsid w:val="00ED62D5"/>
    <w:rsid w:val="00ED6397"/>
    <w:rsid w:val="00ED6983"/>
    <w:rsid w:val="00ED6BEA"/>
    <w:rsid w:val="00ED6E95"/>
    <w:rsid w:val="00ED78AA"/>
    <w:rsid w:val="00ED797F"/>
    <w:rsid w:val="00ED7B78"/>
    <w:rsid w:val="00ED7E4D"/>
    <w:rsid w:val="00EE01F9"/>
    <w:rsid w:val="00EE0431"/>
    <w:rsid w:val="00EE0881"/>
    <w:rsid w:val="00EE09DA"/>
    <w:rsid w:val="00EE0B05"/>
    <w:rsid w:val="00EE0D68"/>
    <w:rsid w:val="00EE10A2"/>
    <w:rsid w:val="00EE1202"/>
    <w:rsid w:val="00EE1593"/>
    <w:rsid w:val="00EE1B51"/>
    <w:rsid w:val="00EE1E67"/>
    <w:rsid w:val="00EE220C"/>
    <w:rsid w:val="00EE2293"/>
    <w:rsid w:val="00EE247C"/>
    <w:rsid w:val="00EE263A"/>
    <w:rsid w:val="00EE274C"/>
    <w:rsid w:val="00EE28C8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3E27"/>
    <w:rsid w:val="00EE40AD"/>
    <w:rsid w:val="00EE4485"/>
    <w:rsid w:val="00EE4528"/>
    <w:rsid w:val="00EE4682"/>
    <w:rsid w:val="00EE4934"/>
    <w:rsid w:val="00EE499F"/>
    <w:rsid w:val="00EE4A92"/>
    <w:rsid w:val="00EE4EA1"/>
    <w:rsid w:val="00EE4EBD"/>
    <w:rsid w:val="00EE55AE"/>
    <w:rsid w:val="00EE5616"/>
    <w:rsid w:val="00EE562E"/>
    <w:rsid w:val="00EE5E74"/>
    <w:rsid w:val="00EE6127"/>
    <w:rsid w:val="00EE6BC2"/>
    <w:rsid w:val="00EE6E0A"/>
    <w:rsid w:val="00EE6EA4"/>
    <w:rsid w:val="00EE743E"/>
    <w:rsid w:val="00EE75F6"/>
    <w:rsid w:val="00EE76A3"/>
    <w:rsid w:val="00EE76F9"/>
    <w:rsid w:val="00EE7825"/>
    <w:rsid w:val="00EF0BFB"/>
    <w:rsid w:val="00EF1427"/>
    <w:rsid w:val="00EF1516"/>
    <w:rsid w:val="00EF177B"/>
    <w:rsid w:val="00EF1C83"/>
    <w:rsid w:val="00EF20B2"/>
    <w:rsid w:val="00EF21B4"/>
    <w:rsid w:val="00EF2245"/>
    <w:rsid w:val="00EF252F"/>
    <w:rsid w:val="00EF261F"/>
    <w:rsid w:val="00EF2E6A"/>
    <w:rsid w:val="00EF2FD0"/>
    <w:rsid w:val="00EF3439"/>
    <w:rsid w:val="00EF3779"/>
    <w:rsid w:val="00EF3A6F"/>
    <w:rsid w:val="00EF3CB2"/>
    <w:rsid w:val="00EF467C"/>
    <w:rsid w:val="00EF46AC"/>
    <w:rsid w:val="00EF46D5"/>
    <w:rsid w:val="00EF475C"/>
    <w:rsid w:val="00EF48F1"/>
    <w:rsid w:val="00EF49C3"/>
    <w:rsid w:val="00EF54BA"/>
    <w:rsid w:val="00EF55AB"/>
    <w:rsid w:val="00EF58C8"/>
    <w:rsid w:val="00EF5CAF"/>
    <w:rsid w:val="00EF5F56"/>
    <w:rsid w:val="00EF5FA9"/>
    <w:rsid w:val="00EF6053"/>
    <w:rsid w:val="00EF625D"/>
    <w:rsid w:val="00EF62E3"/>
    <w:rsid w:val="00EF647F"/>
    <w:rsid w:val="00EF68D7"/>
    <w:rsid w:val="00EF68F1"/>
    <w:rsid w:val="00EF68F9"/>
    <w:rsid w:val="00EF6E15"/>
    <w:rsid w:val="00EF7022"/>
    <w:rsid w:val="00EF70C8"/>
    <w:rsid w:val="00EF719E"/>
    <w:rsid w:val="00EF7549"/>
    <w:rsid w:val="00EF7AE5"/>
    <w:rsid w:val="00EF7D8E"/>
    <w:rsid w:val="00EF7ECC"/>
    <w:rsid w:val="00EF7EEC"/>
    <w:rsid w:val="00F001C9"/>
    <w:rsid w:val="00F001F1"/>
    <w:rsid w:val="00F00486"/>
    <w:rsid w:val="00F00815"/>
    <w:rsid w:val="00F0098C"/>
    <w:rsid w:val="00F009EB"/>
    <w:rsid w:val="00F0102E"/>
    <w:rsid w:val="00F012B6"/>
    <w:rsid w:val="00F02081"/>
    <w:rsid w:val="00F020C0"/>
    <w:rsid w:val="00F021CE"/>
    <w:rsid w:val="00F02E3D"/>
    <w:rsid w:val="00F03076"/>
    <w:rsid w:val="00F032BD"/>
    <w:rsid w:val="00F03349"/>
    <w:rsid w:val="00F036C1"/>
    <w:rsid w:val="00F037B5"/>
    <w:rsid w:val="00F038A5"/>
    <w:rsid w:val="00F03916"/>
    <w:rsid w:val="00F03A44"/>
    <w:rsid w:val="00F0414D"/>
    <w:rsid w:val="00F04344"/>
    <w:rsid w:val="00F04358"/>
    <w:rsid w:val="00F0475C"/>
    <w:rsid w:val="00F047AF"/>
    <w:rsid w:val="00F05214"/>
    <w:rsid w:val="00F0532A"/>
    <w:rsid w:val="00F055CE"/>
    <w:rsid w:val="00F05672"/>
    <w:rsid w:val="00F05775"/>
    <w:rsid w:val="00F057B2"/>
    <w:rsid w:val="00F05B2A"/>
    <w:rsid w:val="00F05E21"/>
    <w:rsid w:val="00F06059"/>
    <w:rsid w:val="00F062B7"/>
    <w:rsid w:val="00F0634B"/>
    <w:rsid w:val="00F07312"/>
    <w:rsid w:val="00F07606"/>
    <w:rsid w:val="00F07ADF"/>
    <w:rsid w:val="00F10304"/>
    <w:rsid w:val="00F10500"/>
    <w:rsid w:val="00F10750"/>
    <w:rsid w:val="00F10939"/>
    <w:rsid w:val="00F109A8"/>
    <w:rsid w:val="00F10B46"/>
    <w:rsid w:val="00F10E0D"/>
    <w:rsid w:val="00F10EEE"/>
    <w:rsid w:val="00F11052"/>
    <w:rsid w:val="00F119BF"/>
    <w:rsid w:val="00F11AEC"/>
    <w:rsid w:val="00F11DE9"/>
    <w:rsid w:val="00F11E37"/>
    <w:rsid w:val="00F126A7"/>
    <w:rsid w:val="00F12AB9"/>
    <w:rsid w:val="00F12CA4"/>
    <w:rsid w:val="00F140F9"/>
    <w:rsid w:val="00F141D3"/>
    <w:rsid w:val="00F1426B"/>
    <w:rsid w:val="00F143DA"/>
    <w:rsid w:val="00F14695"/>
    <w:rsid w:val="00F14BB4"/>
    <w:rsid w:val="00F151E8"/>
    <w:rsid w:val="00F1559D"/>
    <w:rsid w:val="00F15631"/>
    <w:rsid w:val="00F15F28"/>
    <w:rsid w:val="00F163ED"/>
    <w:rsid w:val="00F16BDE"/>
    <w:rsid w:val="00F16C33"/>
    <w:rsid w:val="00F16CE8"/>
    <w:rsid w:val="00F172C5"/>
    <w:rsid w:val="00F174FB"/>
    <w:rsid w:val="00F175DB"/>
    <w:rsid w:val="00F17794"/>
    <w:rsid w:val="00F1786B"/>
    <w:rsid w:val="00F201E9"/>
    <w:rsid w:val="00F202BD"/>
    <w:rsid w:val="00F2037A"/>
    <w:rsid w:val="00F2063F"/>
    <w:rsid w:val="00F209F3"/>
    <w:rsid w:val="00F20F0D"/>
    <w:rsid w:val="00F20FB9"/>
    <w:rsid w:val="00F2111B"/>
    <w:rsid w:val="00F2156C"/>
    <w:rsid w:val="00F21957"/>
    <w:rsid w:val="00F21C1B"/>
    <w:rsid w:val="00F21E81"/>
    <w:rsid w:val="00F22432"/>
    <w:rsid w:val="00F22863"/>
    <w:rsid w:val="00F229EC"/>
    <w:rsid w:val="00F22E04"/>
    <w:rsid w:val="00F22E5F"/>
    <w:rsid w:val="00F22E65"/>
    <w:rsid w:val="00F23391"/>
    <w:rsid w:val="00F23AA0"/>
    <w:rsid w:val="00F23C30"/>
    <w:rsid w:val="00F23C34"/>
    <w:rsid w:val="00F24078"/>
    <w:rsid w:val="00F24400"/>
    <w:rsid w:val="00F24813"/>
    <w:rsid w:val="00F24929"/>
    <w:rsid w:val="00F2492A"/>
    <w:rsid w:val="00F24AD9"/>
    <w:rsid w:val="00F24BDE"/>
    <w:rsid w:val="00F24C4C"/>
    <w:rsid w:val="00F24CB4"/>
    <w:rsid w:val="00F24E55"/>
    <w:rsid w:val="00F24E7C"/>
    <w:rsid w:val="00F250E4"/>
    <w:rsid w:val="00F25610"/>
    <w:rsid w:val="00F25711"/>
    <w:rsid w:val="00F25840"/>
    <w:rsid w:val="00F259DA"/>
    <w:rsid w:val="00F25AC2"/>
    <w:rsid w:val="00F25EA5"/>
    <w:rsid w:val="00F26B36"/>
    <w:rsid w:val="00F26B9F"/>
    <w:rsid w:val="00F26EE9"/>
    <w:rsid w:val="00F2706F"/>
    <w:rsid w:val="00F2718A"/>
    <w:rsid w:val="00F27494"/>
    <w:rsid w:val="00F27F38"/>
    <w:rsid w:val="00F30368"/>
    <w:rsid w:val="00F3042C"/>
    <w:rsid w:val="00F3049D"/>
    <w:rsid w:val="00F305E8"/>
    <w:rsid w:val="00F30649"/>
    <w:rsid w:val="00F30930"/>
    <w:rsid w:val="00F31272"/>
    <w:rsid w:val="00F31890"/>
    <w:rsid w:val="00F31E9D"/>
    <w:rsid w:val="00F321D1"/>
    <w:rsid w:val="00F328F8"/>
    <w:rsid w:val="00F32D39"/>
    <w:rsid w:val="00F32DBD"/>
    <w:rsid w:val="00F32E77"/>
    <w:rsid w:val="00F335A7"/>
    <w:rsid w:val="00F33877"/>
    <w:rsid w:val="00F3393D"/>
    <w:rsid w:val="00F33A4B"/>
    <w:rsid w:val="00F33DB6"/>
    <w:rsid w:val="00F34122"/>
    <w:rsid w:val="00F34266"/>
    <w:rsid w:val="00F34A39"/>
    <w:rsid w:val="00F34C1E"/>
    <w:rsid w:val="00F34E4B"/>
    <w:rsid w:val="00F35627"/>
    <w:rsid w:val="00F356C1"/>
    <w:rsid w:val="00F361F9"/>
    <w:rsid w:val="00F367DE"/>
    <w:rsid w:val="00F36C76"/>
    <w:rsid w:val="00F371EC"/>
    <w:rsid w:val="00F37209"/>
    <w:rsid w:val="00F372A1"/>
    <w:rsid w:val="00F372E3"/>
    <w:rsid w:val="00F41105"/>
    <w:rsid w:val="00F413FD"/>
    <w:rsid w:val="00F41731"/>
    <w:rsid w:val="00F4177C"/>
    <w:rsid w:val="00F418F2"/>
    <w:rsid w:val="00F41B89"/>
    <w:rsid w:val="00F41E0D"/>
    <w:rsid w:val="00F41E1A"/>
    <w:rsid w:val="00F42456"/>
    <w:rsid w:val="00F4249F"/>
    <w:rsid w:val="00F43691"/>
    <w:rsid w:val="00F439B2"/>
    <w:rsid w:val="00F43DDC"/>
    <w:rsid w:val="00F440C3"/>
    <w:rsid w:val="00F4435B"/>
    <w:rsid w:val="00F44451"/>
    <w:rsid w:val="00F44860"/>
    <w:rsid w:val="00F44D2B"/>
    <w:rsid w:val="00F45162"/>
    <w:rsid w:val="00F453F9"/>
    <w:rsid w:val="00F45BA3"/>
    <w:rsid w:val="00F46473"/>
    <w:rsid w:val="00F468D7"/>
    <w:rsid w:val="00F46E9D"/>
    <w:rsid w:val="00F46F06"/>
    <w:rsid w:val="00F46F21"/>
    <w:rsid w:val="00F47333"/>
    <w:rsid w:val="00F4740C"/>
    <w:rsid w:val="00F47472"/>
    <w:rsid w:val="00F477FF"/>
    <w:rsid w:val="00F4799D"/>
    <w:rsid w:val="00F479B9"/>
    <w:rsid w:val="00F47F0C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B7C"/>
    <w:rsid w:val="00F53E6E"/>
    <w:rsid w:val="00F54156"/>
    <w:rsid w:val="00F54208"/>
    <w:rsid w:val="00F543BB"/>
    <w:rsid w:val="00F54949"/>
    <w:rsid w:val="00F54BF2"/>
    <w:rsid w:val="00F5548E"/>
    <w:rsid w:val="00F5561F"/>
    <w:rsid w:val="00F55AAE"/>
    <w:rsid w:val="00F55E43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8A6"/>
    <w:rsid w:val="00F6097E"/>
    <w:rsid w:val="00F60C42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7E0"/>
    <w:rsid w:val="00F62913"/>
    <w:rsid w:val="00F63327"/>
    <w:rsid w:val="00F633DA"/>
    <w:rsid w:val="00F63BCB"/>
    <w:rsid w:val="00F63EC7"/>
    <w:rsid w:val="00F63F70"/>
    <w:rsid w:val="00F64094"/>
    <w:rsid w:val="00F640DC"/>
    <w:rsid w:val="00F6412D"/>
    <w:rsid w:val="00F6413B"/>
    <w:rsid w:val="00F64186"/>
    <w:rsid w:val="00F641FC"/>
    <w:rsid w:val="00F64908"/>
    <w:rsid w:val="00F64A12"/>
    <w:rsid w:val="00F64A2C"/>
    <w:rsid w:val="00F654DA"/>
    <w:rsid w:val="00F6578B"/>
    <w:rsid w:val="00F6586B"/>
    <w:rsid w:val="00F65C9B"/>
    <w:rsid w:val="00F65D4D"/>
    <w:rsid w:val="00F65F19"/>
    <w:rsid w:val="00F65F5E"/>
    <w:rsid w:val="00F66151"/>
    <w:rsid w:val="00F661A0"/>
    <w:rsid w:val="00F6626B"/>
    <w:rsid w:val="00F6693F"/>
    <w:rsid w:val="00F66E9B"/>
    <w:rsid w:val="00F67033"/>
    <w:rsid w:val="00F6710B"/>
    <w:rsid w:val="00F67119"/>
    <w:rsid w:val="00F6718F"/>
    <w:rsid w:val="00F6738A"/>
    <w:rsid w:val="00F677C4"/>
    <w:rsid w:val="00F67BBE"/>
    <w:rsid w:val="00F67E74"/>
    <w:rsid w:val="00F67E77"/>
    <w:rsid w:val="00F67FDF"/>
    <w:rsid w:val="00F70568"/>
    <w:rsid w:val="00F70AAD"/>
    <w:rsid w:val="00F70B00"/>
    <w:rsid w:val="00F70F87"/>
    <w:rsid w:val="00F71778"/>
    <w:rsid w:val="00F7207D"/>
    <w:rsid w:val="00F7287D"/>
    <w:rsid w:val="00F72924"/>
    <w:rsid w:val="00F729C6"/>
    <w:rsid w:val="00F73062"/>
    <w:rsid w:val="00F730D7"/>
    <w:rsid w:val="00F73186"/>
    <w:rsid w:val="00F7386C"/>
    <w:rsid w:val="00F73C61"/>
    <w:rsid w:val="00F73EA8"/>
    <w:rsid w:val="00F74BB4"/>
    <w:rsid w:val="00F74C5A"/>
    <w:rsid w:val="00F74C90"/>
    <w:rsid w:val="00F75026"/>
    <w:rsid w:val="00F7564A"/>
    <w:rsid w:val="00F758B4"/>
    <w:rsid w:val="00F758FF"/>
    <w:rsid w:val="00F75C8D"/>
    <w:rsid w:val="00F75CD7"/>
    <w:rsid w:val="00F75DF7"/>
    <w:rsid w:val="00F76987"/>
    <w:rsid w:val="00F76B71"/>
    <w:rsid w:val="00F770F8"/>
    <w:rsid w:val="00F774ED"/>
    <w:rsid w:val="00F7794A"/>
    <w:rsid w:val="00F805CE"/>
    <w:rsid w:val="00F80FC3"/>
    <w:rsid w:val="00F813F9"/>
    <w:rsid w:val="00F814CF"/>
    <w:rsid w:val="00F8183B"/>
    <w:rsid w:val="00F81B40"/>
    <w:rsid w:val="00F81C32"/>
    <w:rsid w:val="00F81D1E"/>
    <w:rsid w:val="00F8248F"/>
    <w:rsid w:val="00F825B7"/>
    <w:rsid w:val="00F82619"/>
    <w:rsid w:val="00F82658"/>
    <w:rsid w:val="00F829EE"/>
    <w:rsid w:val="00F82C81"/>
    <w:rsid w:val="00F83146"/>
    <w:rsid w:val="00F831AB"/>
    <w:rsid w:val="00F83807"/>
    <w:rsid w:val="00F8389E"/>
    <w:rsid w:val="00F840E5"/>
    <w:rsid w:val="00F840FB"/>
    <w:rsid w:val="00F8419E"/>
    <w:rsid w:val="00F843F5"/>
    <w:rsid w:val="00F8444E"/>
    <w:rsid w:val="00F845E8"/>
    <w:rsid w:val="00F84D29"/>
    <w:rsid w:val="00F84E59"/>
    <w:rsid w:val="00F85020"/>
    <w:rsid w:val="00F85235"/>
    <w:rsid w:val="00F8547C"/>
    <w:rsid w:val="00F854A9"/>
    <w:rsid w:val="00F8557C"/>
    <w:rsid w:val="00F855CB"/>
    <w:rsid w:val="00F85C37"/>
    <w:rsid w:val="00F85E16"/>
    <w:rsid w:val="00F861DF"/>
    <w:rsid w:val="00F863DD"/>
    <w:rsid w:val="00F86472"/>
    <w:rsid w:val="00F864DD"/>
    <w:rsid w:val="00F86BAA"/>
    <w:rsid w:val="00F86C31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1635"/>
    <w:rsid w:val="00F9189B"/>
    <w:rsid w:val="00F918B1"/>
    <w:rsid w:val="00F91ABC"/>
    <w:rsid w:val="00F91F19"/>
    <w:rsid w:val="00F91F2D"/>
    <w:rsid w:val="00F9220C"/>
    <w:rsid w:val="00F922D8"/>
    <w:rsid w:val="00F92433"/>
    <w:rsid w:val="00F9278C"/>
    <w:rsid w:val="00F9288E"/>
    <w:rsid w:val="00F92F3C"/>
    <w:rsid w:val="00F9324D"/>
    <w:rsid w:val="00F935DA"/>
    <w:rsid w:val="00F93A72"/>
    <w:rsid w:val="00F93B9D"/>
    <w:rsid w:val="00F94094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76F"/>
    <w:rsid w:val="00F95F3E"/>
    <w:rsid w:val="00F964E7"/>
    <w:rsid w:val="00F9681D"/>
    <w:rsid w:val="00F96BFF"/>
    <w:rsid w:val="00F96FC9"/>
    <w:rsid w:val="00F97334"/>
    <w:rsid w:val="00F973FD"/>
    <w:rsid w:val="00F97DFB"/>
    <w:rsid w:val="00F97EAC"/>
    <w:rsid w:val="00FA01D6"/>
    <w:rsid w:val="00FA086D"/>
    <w:rsid w:val="00FA0BC6"/>
    <w:rsid w:val="00FA0F94"/>
    <w:rsid w:val="00FA1372"/>
    <w:rsid w:val="00FA1C57"/>
    <w:rsid w:val="00FA1D13"/>
    <w:rsid w:val="00FA1D19"/>
    <w:rsid w:val="00FA215F"/>
    <w:rsid w:val="00FA231A"/>
    <w:rsid w:val="00FA24F2"/>
    <w:rsid w:val="00FA2CA6"/>
    <w:rsid w:val="00FA2E14"/>
    <w:rsid w:val="00FA31F0"/>
    <w:rsid w:val="00FA35F1"/>
    <w:rsid w:val="00FA3A90"/>
    <w:rsid w:val="00FA4205"/>
    <w:rsid w:val="00FA4538"/>
    <w:rsid w:val="00FA454D"/>
    <w:rsid w:val="00FA4804"/>
    <w:rsid w:val="00FA4B15"/>
    <w:rsid w:val="00FA4D1A"/>
    <w:rsid w:val="00FA51AE"/>
    <w:rsid w:val="00FA51D5"/>
    <w:rsid w:val="00FA5250"/>
    <w:rsid w:val="00FA53DD"/>
    <w:rsid w:val="00FA54C6"/>
    <w:rsid w:val="00FA565B"/>
    <w:rsid w:val="00FA57BC"/>
    <w:rsid w:val="00FA58A3"/>
    <w:rsid w:val="00FA5C31"/>
    <w:rsid w:val="00FA5EB1"/>
    <w:rsid w:val="00FA6201"/>
    <w:rsid w:val="00FA62D5"/>
    <w:rsid w:val="00FA6432"/>
    <w:rsid w:val="00FA64D5"/>
    <w:rsid w:val="00FA685C"/>
    <w:rsid w:val="00FA68CC"/>
    <w:rsid w:val="00FA6B1B"/>
    <w:rsid w:val="00FA6F8F"/>
    <w:rsid w:val="00FA7045"/>
    <w:rsid w:val="00FA7317"/>
    <w:rsid w:val="00FA778C"/>
    <w:rsid w:val="00FA78BE"/>
    <w:rsid w:val="00FA7DE5"/>
    <w:rsid w:val="00FB019B"/>
    <w:rsid w:val="00FB05A9"/>
    <w:rsid w:val="00FB069F"/>
    <w:rsid w:val="00FB07D0"/>
    <w:rsid w:val="00FB0C05"/>
    <w:rsid w:val="00FB0C7F"/>
    <w:rsid w:val="00FB0F9D"/>
    <w:rsid w:val="00FB0FB6"/>
    <w:rsid w:val="00FB17A7"/>
    <w:rsid w:val="00FB1AD2"/>
    <w:rsid w:val="00FB1C75"/>
    <w:rsid w:val="00FB251E"/>
    <w:rsid w:val="00FB30F4"/>
    <w:rsid w:val="00FB3991"/>
    <w:rsid w:val="00FB3D02"/>
    <w:rsid w:val="00FB40FC"/>
    <w:rsid w:val="00FB42B2"/>
    <w:rsid w:val="00FB43D1"/>
    <w:rsid w:val="00FB4544"/>
    <w:rsid w:val="00FB4597"/>
    <w:rsid w:val="00FB4A51"/>
    <w:rsid w:val="00FB4DAB"/>
    <w:rsid w:val="00FB4FBC"/>
    <w:rsid w:val="00FB52E8"/>
    <w:rsid w:val="00FB56D1"/>
    <w:rsid w:val="00FB5A97"/>
    <w:rsid w:val="00FB5C96"/>
    <w:rsid w:val="00FB5CD3"/>
    <w:rsid w:val="00FB64C1"/>
    <w:rsid w:val="00FB64F7"/>
    <w:rsid w:val="00FB674C"/>
    <w:rsid w:val="00FB6AD8"/>
    <w:rsid w:val="00FB6C07"/>
    <w:rsid w:val="00FB784B"/>
    <w:rsid w:val="00FB7C09"/>
    <w:rsid w:val="00FB7D3D"/>
    <w:rsid w:val="00FC0254"/>
    <w:rsid w:val="00FC06E5"/>
    <w:rsid w:val="00FC0944"/>
    <w:rsid w:val="00FC0CB9"/>
    <w:rsid w:val="00FC0EFB"/>
    <w:rsid w:val="00FC10FD"/>
    <w:rsid w:val="00FC1225"/>
    <w:rsid w:val="00FC1358"/>
    <w:rsid w:val="00FC154F"/>
    <w:rsid w:val="00FC15C0"/>
    <w:rsid w:val="00FC1B42"/>
    <w:rsid w:val="00FC1C0D"/>
    <w:rsid w:val="00FC22FA"/>
    <w:rsid w:val="00FC2305"/>
    <w:rsid w:val="00FC243E"/>
    <w:rsid w:val="00FC284B"/>
    <w:rsid w:val="00FC2A7D"/>
    <w:rsid w:val="00FC2EB4"/>
    <w:rsid w:val="00FC32FB"/>
    <w:rsid w:val="00FC38AF"/>
    <w:rsid w:val="00FC3D09"/>
    <w:rsid w:val="00FC4250"/>
    <w:rsid w:val="00FC42E2"/>
    <w:rsid w:val="00FC45EC"/>
    <w:rsid w:val="00FC4923"/>
    <w:rsid w:val="00FC4C1C"/>
    <w:rsid w:val="00FC501D"/>
    <w:rsid w:val="00FC51F0"/>
    <w:rsid w:val="00FC52E9"/>
    <w:rsid w:val="00FC52EA"/>
    <w:rsid w:val="00FC53F3"/>
    <w:rsid w:val="00FC549A"/>
    <w:rsid w:val="00FC551E"/>
    <w:rsid w:val="00FC5A67"/>
    <w:rsid w:val="00FC5B7F"/>
    <w:rsid w:val="00FC5CB9"/>
    <w:rsid w:val="00FC5F10"/>
    <w:rsid w:val="00FC611C"/>
    <w:rsid w:val="00FC650D"/>
    <w:rsid w:val="00FC652E"/>
    <w:rsid w:val="00FC65FA"/>
    <w:rsid w:val="00FC6716"/>
    <w:rsid w:val="00FC6912"/>
    <w:rsid w:val="00FC6B8D"/>
    <w:rsid w:val="00FC7492"/>
    <w:rsid w:val="00FC79CD"/>
    <w:rsid w:val="00FC7BB2"/>
    <w:rsid w:val="00FC7CAE"/>
    <w:rsid w:val="00FC7D90"/>
    <w:rsid w:val="00FD05C2"/>
    <w:rsid w:val="00FD074C"/>
    <w:rsid w:val="00FD0AB4"/>
    <w:rsid w:val="00FD0E2B"/>
    <w:rsid w:val="00FD0E65"/>
    <w:rsid w:val="00FD0F47"/>
    <w:rsid w:val="00FD1245"/>
    <w:rsid w:val="00FD14B0"/>
    <w:rsid w:val="00FD19EC"/>
    <w:rsid w:val="00FD20F8"/>
    <w:rsid w:val="00FD217F"/>
    <w:rsid w:val="00FD2214"/>
    <w:rsid w:val="00FD24F0"/>
    <w:rsid w:val="00FD27B0"/>
    <w:rsid w:val="00FD3003"/>
    <w:rsid w:val="00FD364B"/>
    <w:rsid w:val="00FD3831"/>
    <w:rsid w:val="00FD387D"/>
    <w:rsid w:val="00FD3DA5"/>
    <w:rsid w:val="00FD3EF7"/>
    <w:rsid w:val="00FD4CFD"/>
    <w:rsid w:val="00FD51A7"/>
    <w:rsid w:val="00FD520C"/>
    <w:rsid w:val="00FD52E4"/>
    <w:rsid w:val="00FD549C"/>
    <w:rsid w:val="00FD5B31"/>
    <w:rsid w:val="00FD5B91"/>
    <w:rsid w:val="00FD5BB9"/>
    <w:rsid w:val="00FD5BF7"/>
    <w:rsid w:val="00FD5E64"/>
    <w:rsid w:val="00FD6027"/>
    <w:rsid w:val="00FD608B"/>
    <w:rsid w:val="00FD61ED"/>
    <w:rsid w:val="00FD67B1"/>
    <w:rsid w:val="00FD6B58"/>
    <w:rsid w:val="00FD6C68"/>
    <w:rsid w:val="00FD7C83"/>
    <w:rsid w:val="00FD7D4A"/>
    <w:rsid w:val="00FD7EEF"/>
    <w:rsid w:val="00FE01AB"/>
    <w:rsid w:val="00FE031F"/>
    <w:rsid w:val="00FE032B"/>
    <w:rsid w:val="00FE0574"/>
    <w:rsid w:val="00FE0682"/>
    <w:rsid w:val="00FE06B7"/>
    <w:rsid w:val="00FE0AEE"/>
    <w:rsid w:val="00FE0F7C"/>
    <w:rsid w:val="00FE1817"/>
    <w:rsid w:val="00FE1E65"/>
    <w:rsid w:val="00FE2139"/>
    <w:rsid w:val="00FE21FA"/>
    <w:rsid w:val="00FE2231"/>
    <w:rsid w:val="00FE2235"/>
    <w:rsid w:val="00FE2BC6"/>
    <w:rsid w:val="00FE2D81"/>
    <w:rsid w:val="00FE3775"/>
    <w:rsid w:val="00FE388A"/>
    <w:rsid w:val="00FE3992"/>
    <w:rsid w:val="00FE39E1"/>
    <w:rsid w:val="00FE3F8D"/>
    <w:rsid w:val="00FE45C2"/>
    <w:rsid w:val="00FE45D8"/>
    <w:rsid w:val="00FE4765"/>
    <w:rsid w:val="00FE4A23"/>
    <w:rsid w:val="00FE5242"/>
    <w:rsid w:val="00FE5534"/>
    <w:rsid w:val="00FE6055"/>
    <w:rsid w:val="00FE6120"/>
    <w:rsid w:val="00FE613D"/>
    <w:rsid w:val="00FE67C0"/>
    <w:rsid w:val="00FE67DA"/>
    <w:rsid w:val="00FE6D81"/>
    <w:rsid w:val="00FE6DFA"/>
    <w:rsid w:val="00FE7338"/>
    <w:rsid w:val="00FE7352"/>
    <w:rsid w:val="00FE7610"/>
    <w:rsid w:val="00FE7D9C"/>
    <w:rsid w:val="00FE7EC7"/>
    <w:rsid w:val="00FF0171"/>
    <w:rsid w:val="00FF03FB"/>
    <w:rsid w:val="00FF059F"/>
    <w:rsid w:val="00FF085D"/>
    <w:rsid w:val="00FF0B23"/>
    <w:rsid w:val="00FF1BD9"/>
    <w:rsid w:val="00FF215D"/>
    <w:rsid w:val="00FF28F8"/>
    <w:rsid w:val="00FF2DB6"/>
    <w:rsid w:val="00FF3044"/>
    <w:rsid w:val="00FF323D"/>
    <w:rsid w:val="00FF32BF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080"/>
    <w:rsid w:val="00FF56F1"/>
    <w:rsid w:val="00FF5846"/>
    <w:rsid w:val="00FF59E6"/>
    <w:rsid w:val="00FF5A63"/>
    <w:rsid w:val="00FF5AEB"/>
    <w:rsid w:val="00FF62F3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44177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77CD0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77CD0"/>
    <w:rPr>
      <w:rFonts w:ascii="Angsana New" w:hAnsi="Angsana New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77CD0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77CD0"/>
    <w:rPr>
      <w:rFonts w:ascii="Angsan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BE5A2D-3BDA-464A-A4E7-16A8E451B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3</TotalTime>
  <Pages>28</Pages>
  <Words>6411</Words>
  <Characters>28097</Characters>
  <Application>Microsoft Office Word</Application>
  <DocSecurity>0</DocSecurity>
  <Lines>234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TPIPP Q1'22 Draft FS</vt:lpstr>
    </vt:vector>
  </TitlesOfParts>
  <Company>TPIPL</Company>
  <LinksUpToDate>false</LinksUpToDate>
  <CharactersWithSpaces>34440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TPIPP Q1'22 Draft FS</dc:title>
  <dc:creator>montirasi@kpmg.co.th</dc:creator>
  <cp:lastModifiedBy>ชโลทร เจตนาธรรมจิต</cp:lastModifiedBy>
  <cp:revision>3</cp:revision>
  <cp:lastPrinted>2022-11-02T13:20:00Z</cp:lastPrinted>
  <dcterms:created xsi:type="dcterms:W3CDTF">2022-11-09T09:20:00Z</dcterms:created>
  <dcterms:modified xsi:type="dcterms:W3CDTF">2022-11-09T09:48:00Z</dcterms:modified>
</cp:coreProperties>
</file>