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10211B08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116C8A3" w14:textId="77777777" w:rsidR="004D1A83" w:rsidRPr="004D1A83" w:rsidRDefault="004D1A83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5C6C5D32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4440396E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DDDC29D" w14:textId="5E9E06B1" w:rsidR="00E86EA7" w:rsidRPr="00AD7AA5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053DDA"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7FE96A" w14:textId="4BA7D8C4" w:rsidR="00E86EA7" w:rsidRPr="00AD7AA5" w:rsidRDefault="0043613C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C37475"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4D1A83" w:rsidRPr="00AD7AA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C37475"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AD7AA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C37475" w:rsidRPr="00AD7A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4D1A83" w:rsidRPr="00AD7AA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E86EA7" w:rsidRPr="00AD7AA5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966B4E" w:rsidRPr="00AD7AA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092A3BF6" w14:textId="77777777" w:rsidR="00E86EA7" w:rsidRPr="00AD7AA5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4B058A" w14:textId="77777777" w:rsidR="00E86EA7" w:rsidRPr="00AD7AA5" w:rsidRDefault="00E86EA7" w:rsidP="00E86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D7A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8"/>
          <w:footerReference w:type="even" r:id="rId9"/>
          <w:footerReference w:type="default" r:id="rId10"/>
          <w:footerReference w:type="first" r:id="rId11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AD7AA5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02EAB2F" w14:textId="75AA4255" w:rsidR="00C37475" w:rsidRPr="00AD7AA5" w:rsidRDefault="00C37475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D7AA5">
        <w:rPr>
          <w:rFonts w:asciiTheme="majorBidi" w:hAnsiTheme="majorBidi" w:cstheme="majorBidi"/>
          <w:sz w:val="30"/>
          <w:szCs w:val="30"/>
        </w:rPr>
        <w:t xml:space="preserve"> 30 </w:t>
      </w:r>
      <w:r w:rsidR="004D1A83" w:rsidRPr="00AD7AA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D7AA5">
        <w:rPr>
          <w:rFonts w:asciiTheme="majorBidi" w:hAnsiTheme="majorBidi" w:cstheme="majorBidi"/>
          <w:sz w:val="30"/>
          <w:szCs w:val="30"/>
        </w:rPr>
        <w:t>2565</w:t>
      </w:r>
      <w:r w:rsidRPr="00AD7AA5">
        <w:rPr>
          <w:rFonts w:asciiTheme="majorBidi" w:hAnsiTheme="majorBidi" w:cstheme="majorBidi"/>
          <w:sz w:val="30"/>
          <w:szCs w:val="30"/>
        </w:rPr>
        <w:br/>
      </w:r>
      <w:r w:rsidRPr="00AD7AA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AD7AA5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</w:t>
      </w:r>
      <w:r w:rsidR="004D1A83" w:rsidRPr="00AD7AA5">
        <w:rPr>
          <w:rFonts w:asciiTheme="majorBidi" w:hAnsiTheme="majorBidi" w:cstheme="majorBidi" w:hint="cs"/>
          <w:spacing w:val="-12"/>
          <w:sz w:val="30"/>
          <w:szCs w:val="30"/>
          <w:cs/>
        </w:rPr>
        <w:t>เก้า</w:t>
      </w:r>
      <w:r w:rsidRPr="00AD7AA5">
        <w:rPr>
          <w:rFonts w:asciiTheme="majorBidi" w:hAnsiTheme="majorBidi" w:cstheme="majorBidi"/>
          <w:spacing w:val="-12"/>
          <w:sz w:val="30"/>
          <w:szCs w:val="30"/>
          <w:cs/>
        </w:rPr>
        <w:t>เดือนสิ้นสุด</w:t>
      </w:r>
      <w:r w:rsidRPr="00AD7AA5">
        <w:rPr>
          <w:rFonts w:asciiTheme="majorBidi" w:hAnsiTheme="majorBidi" w:cstheme="majorBidi"/>
          <w:spacing w:val="-12"/>
          <w:sz w:val="30"/>
          <w:szCs w:val="30"/>
        </w:rPr>
        <w:br/>
      </w:r>
      <w:r w:rsidRPr="00AD7AA5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30 </w:t>
      </w:r>
      <w:r w:rsidR="004D1A83" w:rsidRPr="00AD7AA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D7AA5">
        <w:rPr>
          <w:rFonts w:asciiTheme="majorBidi" w:hAnsiTheme="majorBidi" w:cstheme="majorBidi"/>
          <w:sz w:val="30"/>
          <w:szCs w:val="30"/>
        </w:rPr>
        <w:t>2565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AD7AA5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4D1A83" w:rsidRPr="00AD7AA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AD7AA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AD7AA5">
        <w:rPr>
          <w:rFonts w:asciiTheme="majorBidi" w:hAnsiTheme="majorBidi" w:cstheme="majorBidi"/>
          <w:sz w:val="30"/>
          <w:szCs w:val="30"/>
        </w:rPr>
        <w:t xml:space="preserve">30 </w:t>
      </w:r>
      <w:r w:rsidR="004D1A83" w:rsidRPr="00AD7AA5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D7AA5">
        <w:rPr>
          <w:rFonts w:asciiTheme="majorBidi" w:hAnsiTheme="majorBidi" w:cstheme="majorBidi"/>
          <w:sz w:val="30"/>
          <w:szCs w:val="30"/>
        </w:rPr>
        <w:t>256</w:t>
      </w:r>
      <w:r w:rsidR="004D1A83" w:rsidRPr="00AD7AA5">
        <w:rPr>
          <w:rFonts w:asciiTheme="majorBidi" w:hAnsiTheme="majorBidi" w:cstheme="majorBidi"/>
          <w:sz w:val="30"/>
          <w:szCs w:val="30"/>
        </w:rPr>
        <w:t>5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AD7AA5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AD7AA5">
        <w:rPr>
          <w:rFonts w:asciiTheme="majorBidi" w:hAnsiTheme="majorBidi" w:cstheme="majorBidi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4E748C" w14:textId="77777777" w:rsidR="00860C89" w:rsidRPr="00AD7AA5" w:rsidRDefault="00860C89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3497A" w14:textId="77777777" w:rsidR="00D857D3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1CF71550" w14:textId="42672993" w:rsidR="00FA73F8" w:rsidRPr="00AD7AA5" w:rsidRDefault="00FA73F8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2864E" w14:textId="2E04F3E2" w:rsidR="009400DF" w:rsidRPr="00AD7AA5" w:rsidRDefault="009400DF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0CE2C5" w14:textId="77777777" w:rsidR="00181DD8" w:rsidRPr="00AD7AA5" w:rsidRDefault="00181DD8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56210B" w14:textId="77777777" w:rsidR="00C37475" w:rsidRPr="00AD7AA5" w:rsidRDefault="00C37475" w:rsidP="0048293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B3193D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330E6674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EB49AD" w:rsidRPr="00AD7AA5">
        <w:rPr>
          <w:rFonts w:asciiTheme="majorBidi" w:hAnsiTheme="majorBidi" w:cstheme="majorBidi"/>
          <w:cs/>
          <w:lang w:val="en-US"/>
        </w:rPr>
        <w:t>ณัฐพงศ์ ตันติจัตตานนท์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20992311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EB49AD" w:rsidRPr="00AD7AA5">
        <w:rPr>
          <w:rFonts w:asciiTheme="majorBidi" w:hAnsiTheme="majorBidi" w:cstheme="majorBidi"/>
          <w:lang w:val="en-US"/>
        </w:rPr>
        <w:t>882</w:t>
      </w:r>
      <w:r w:rsidRPr="00AD7AA5">
        <w:rPr>
          <w:rFonts w:asciiTheme="majorBidi" w:hAnsiTheme="majorBidi" w:cstheme="majorBidi"/>
          <w:lang w:val="en-US"/>
        </w:rPr>
        <w:t>9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7EC8A1DE" w:rsidR="0014408E" w:rsidRPr="00AD7AA5" w:rsidRDefault="00A10231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</w:rPr>
        <w:t xml:space="preserve">9 </w:t>
      </w:r>
      <w:r w:rsidRPr="00AD7AA5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AD7AA5">
        <w:rPr>
          <w:rFonts w:asciiTheme="majorBidi" w:hAnsiTheme="majorBidi" w:cstheme="majorBidi"/>
          <w:sz w:val="30"/>
          <w:szCs w:val="30"/>
        </w:rPr>
        <w:t>2565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4"/>
      <w:footerReference w:type="first" r:id="rId15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6CC2" w14:textId="77777777" w:rsidR="00234075" w:rsidRDefault="00234075">
      <w:r>
        <w:separator/>
      </w:r>
    </w:p>
  </w:endnote>
  <w:endnote w:type="continuationSeparator" w:id="0">
    <w:p w14:paraId="7BC2E8DD" w14:textId="77777777" w:rsidR="00234075" w:rsidRDefault="00234075">
      <w:r>
        <w:continuationSeparator/>
      </w:r>
    </w:p>
  </w:endnote>
  <w:endnote w:type="continuationNotice" w:id="1">
    <w:p w14:paraId="7B48CAE1" w14:textId="77777777" w:rsidR="00234075" w:rsidRDefault="0023407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ACF82" w14:textId="77777777" w:rsidR="00234075" w:rsidRDefault="00234075">
      <w:r>
        <w:separator/>
      </w:r>
    </w:p>
  </w:footnote>
  <w:footnote w:type="continuationSeparator" w:id="0">
    <w:p w14:paraId="3A8D1BC7" w14:textId="77777777" w:rsidR="00234075" w:rsidRDefault="00234075">
      <w:r>
        <w:continuationSeparator/>
      </w:r>
    </w:p>
  </w:footnote>
  <w:footnote w:type="continuationNotice" w:id="1">
    <w:p w14:paraId="18948762" w14:textId="77777777" w:rsidR="00234075" w:rsidRDefault="0023407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234075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77777777" w:rsidR="005266CA" w:rsidRPr="00D857D3" w:rsidRDefault="005266CA" w:rsidP="00D857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15"/>
  </w:num>
  <w:num w:numId="5">
    <w:abstractNumId w:val="8"/>
  </w:num>
  <w:num w:numId="6">
    <w:abstractNumId w:val="1"/>
  </w:num>
  <w:num w:numId="7">
    <w:abstractNumId w:val="16"/>
  </w:num>
  <w:num w:numId="8">
    <w:abstractNumId w:val="3"/>
  </w:num>
  <w:num w:numId="9">
    <w:abstractNumId w:val="2"/>
  </w:num>
  <w:num w:numId="10">
    <w:abstractNumId w:val="21"/>
  </w:num>
  <w:num w:numId="11">
    <w:abstractNumId w:val="19"/>
  </w:num>
  <w:num w:numId="12">
    <w:abstractNumId w:val="13"/>
  </w:num>
  <w:num w:numId="13">
    <w:abstractNumId w:val="4"/>
  </w:num>
  <w:num w:numId="14">
    <w:abstractNumId w:val="14"/>
  </w:num>
  <w:num w:numId="15">
    <w:abstractNumId w:val="17"/>
  </w:num>
  <w:num w:numId="16">
    <w:abstractNumId w:val="12"/>
  </w:num>
  <w:num w:numId="17">
    <w:abstractNumId w:val="11"/>
  </w:num>
  <w:num w:numId="18">
    <w:abstractNumId w:val="5"/>
  </w:num>
  <w:num w:numId="19">
    <w:abstractNumId w:val="7"/>
  </w:num>
  <w:num w:numId="20">
    <w:abstractNumId w:val="6"/>
  </w:num>
  <w:num w:numId="21">
    <w:abstractNumId w:val="9"/>
  </w:num>
  <w:num w:numId="22">
    <w:abstractNumId w:val="5"/>
  </w:num>
  <w:num w:numId="2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101</TotalTime>
  <Pages>3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Orathai, Nuchprasert</cp:lastModifiedBy>
  <cp:revision>15</cp:revision>
  <cp:lastPrinted>2022-11-09T03:52:00Z</cp:lastPrinted>
  <dcterms:created xsi:type="dcterms:W3CDTF">2022-11-04T09:04:00Z</dcterms:created>
  <dcterms:modified xsi:type="dcterms:W3CDTF">2022-11-09T04:40:00Z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