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AD7AA5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D7A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D7AA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D7A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AD7AA5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2F4612E" w14:textId="54B1CDD8" w:rsidR="00BC4E4A" w:rsidRPr="00AD7AA5" w:rsidRDefault="00BC4E4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3E2572CB" w14:textId="4C10B676" w:rsidR="00CA2370" w:rsidRPr="00AD7AA5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AD7AA5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AD7AA5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 w:rsidRPr="00AD7AA5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AD7AA5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AD7AA5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AD7AA5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AD7AA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AD7AA5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AD7AA5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4EDF3E12" w14:textId="1CCA3921" w:rsidR="00991995" w:rsidRPr="00AD7AA5" w:rsidRDefault="00627D37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C274B00" w14:textId="77777777" w:rsidR="00627D37" w:rsidRPr="00AD7AA5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43D67B2" w14:textId="58380BF2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2F20B9" w14:textId="512F91BB" w:rsidR="00EF5914" w:rsidRPr="00AD7AA5" w:rsidRDefault="00EF5914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591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8D05AC8" w14:textId="77777777" w:rsidR="005B0722" w:rsidRPr="00AD7AA5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br w:type="page"/>
      </w:r>
      <w:r w:rsidRPr="00AD7A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581A742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AD7AA5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A10231" w:rsidRPr="00AD7AA5">
        <w:rPr>
          <w:rFonts w:asciiTheme="majorBidi" w:hAnsiTheme="majorBidi" w:cstheme="majorBidi"/>
          <w:sz w:val="30"/>
          <w:szCs w:val="30"/>
        </w:rPr>
        <w:t xml:space="preserve">9 </w:t>
      </w:r>
      <w:r w:rsidR="00A10231" w:rsidRPr="00AD7AA5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10231" w:rsidRPr="00AD7AA5">
        <w:rPr>
          <w:rFonts w:asciiTheme="majorBidi" w:hAnsiTheme="majorBidi" w:cstheme="majorBidi"/>
          <w:sz w:val="30"/>
          <w:szCs w:val="30"/>
        </w:rPr>
        <w:t>2565</w:t>
      </w:r>
    </w:p>
    <w:p w14:paraId="17511EB1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AD7AA5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AD7AA5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AD7AA5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AD7AA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AD7AA5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AD7AA5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AD7AA5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AD7A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AD7AA5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AD7AA5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AD7AA5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4BEE2B7A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D7AA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34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31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7AA5">
        <w:rPr>
          <w:rFonts w:asciiTheme="majorBidi" w:hAnsiTheme="majorBidi" w:cstheme="majorBidi"/>
          <w:sz w:val="30"/>
          <w:szCs w:val="30"/>
        </w:rPr>
        <w:t>2564</w:t>
      </w:r>
    </w:p>
    <w:p w14:paraId="7C131C2C" w14:textId="77777777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30AFACC7" w:rsidR="00B036A2" w:rsidRPr="00AD7AA5" w:rsidRDefault="0010547F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31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7AA5">
        <w:rPr>
          <w:rFonts w:asciiTheme="majorBidi" w:hAnsiTheme="majorBidi" w:cstheme="majorBidi"/>
          <w:sz w:val="30"/>
          <w:szCs w:val="30"/>
        </w:rPr>
        <w:t>2564</w:t>
      </w:r>
    </w:p>
    <w:p w14:paraId="5E8429DB" w14:textId="1E1D6605" w:rsidR="004E2859" w:rsidRPr="00AD7AA5" w:rsidRDefault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</w:rPr>
        <w:br w:type="page"/>
      </w:r>
    </w:p>
    <w:p w14:paraId="6B4CACE4" w14:textId="62104D82" w:rsidR="00BC4E4A" w:rsidRPr="00AD7AA5" w:rsidRDefault="00BC4E4A" w:rsidP="00BC4E4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การซื้อธุรกิจ</w:t>
      </w:r>
    </w:p>
    <w:p w14:paraId="261B79C3" w14:textId="071AEB82" w:rsidR="00BC4E4A" w:rsidRPr="00AD7AA5" w:rsidRDefault="00BC4E4A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C1052" w14:textId="77777777" w:rsidR="00772E61" w:rsidRPr="00AD7AA5" w:rsidRDefault="00772E61" w:rsidP="00772E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กลุ่มบริษัทได้เสร็จสิ้นการซื้อธุรกิจและรับโอนกิจการและทรัพย์สินบางส่วนของบริษัท ไอบิส พลัส เน็ทเวอร์ค จำกัด ซึ่งประกอบด้วยกิจการร้านค้า รวมถึงทรัพย์สินของกิจการร้านค้าภายใต้แบรนด์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AIS Shop, AIS </w:t>
      </w:r>
      <w:proofErr w:type="spellStart"/>
      <w:r w:rsidRPr="00AD7AA5">
        <w:rPr>
          <w:rFonts w:asciiTheme="majorBidi" w:hAnsiTheme="majorBidi" w:cstheme="majorBidi"/>
          <w:sz w:val="30"/>
          <w:szCs w:val="30"/>
          <w:lang w:eastAsia="x-none"/>
        </w:rPr>
        <w:t>Telewiz</w:t>
      </w:r>
      <w:proofErr w:type="spellEnd"/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, AIS Buddy, Samsung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Xiaomi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ำหนดให้คำนวณราคาค่าตอบแทนการรับโอนกิจการและทรัพย์สินตามค่าเฉลี่ยต่อปีของกำไรสุทธิหลังหักภาษีที่เกิดขึ้นจริงในระหว่างปี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ของกิจการซึ่งเมื่อคำนวณแล้ว ค่าตอบแทนทั้งหมดจะต้องไม่เกิน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1,000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กลุ่มบริษัทจะชำระค่าตอบแทนการโอนกิจการเป็นเงินสดและหุ้นสามัญซึ่งรวมกันจะไม่เกิน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31,578,900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หุ้นละ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0.50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หรือไม่เกินร้อยละ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จำนวนหุ้นสามัญทั้งหมดของบริษัทภายหลังการเพิ่มทุนเพื่อเสนอขายหุ้นที่ออกใหม่แก่บุคคลในวงจำกัด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(Private Placement)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ให้แก่ บริษัท ไอบิส พลัส เน็ทเวอร์ค จำกัด ทั้งหมดแล้ว ในราคาเสนอขายหุ้นสามัญเพิ่มทุนของบริษัทที่เท่ากับราคาถัวเฉลี่ยถ่วงน้ำหนักของหุ้นสามัญของบริษัทที่ซื้อขายในตลาดหลักทรัพย์แห่งประเทศไทยย้อนหลัง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วันทำการติดต่อกันก่อนหน้าวันที่คณะกรรมการบริษัทมีมติกำหนดราคาเสนอขายหุ้น</w:t>
      </w:r>
    </w:p>
    <w:p w14:paraId="27B8A98C" w14:textId="77777777" w:rsidR="00A27C09" w:rsidRPr="00AD7AA5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24D35B9" w14:textId="77777777" w:rsidR="00A27C09" w:rsidRPr="00AD7AA5" w:rsidRDefault="00A27C09" w:rsidP="00A27C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การชำระค่าตอบแทนดังกล่าวนั้นแบ่งเป็น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งวด โดย งวดที่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ชำระเป็นเงินสดมูลค่า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ในวันที่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เมื่อการโอนกิจการได้เสร็จสมบูรณ์ สำหรับค่าตอบแทน งวดที่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2, 3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จะชำระในระหว่างปี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2566, 2567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โดยบริษัทจะชำระค่าตอบแทนเป็นหุ้นสามัญเพิ่มทุนของบริษัทจำนวนไม่เกิน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6,315,900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6,315,900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และ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18,947,100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ตามลำดับ และชำระค่าตอบแทนส่วนที่มีมูลค่าเกินกว่ามูลค่าหุ้นสามัญเพิ่มทุนดังกล่าวด้วยเงินสด ทั้งนี้ มูลค่าของค่าตอบแทนที่ต้องชำระในแต่ละงวด เป็นไปตามสูตรการคำนวณที่ได้ตกลงกัน และมีมูลค่ารวมไม่เกิน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1,000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</w:p>
    <w:p w14:paraId="1713008E" w14:textId="77777777" w:rsidR="00A27C09" w:rsidRPr="00AD7AA5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F091549" w14:textId="77777777" w:rsidR="00A27C09" w:rsidRPr="00AD7AA5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การซื้อธุรกิจดังกล่าวช่วยสร้างโอกาสในการขยายธุรกิจและการเติบโตของบริษัทได้อย่างรวดเร็ว กลุ่มบริษัทจะได้ประโยชน์จากการมีสินค้าและบริการ ช่องทางการจําหน่าย และกลุ่มลูกค้าที่เพิ่มขึ้นช่วยเพิ่มศักยภาพและความได้เปรียบในการแข่งขัน และยังเป็นการกระจายความเสี่ยงในการประกอบธุรกิจของกลุ่มบริษัท </w:t>
      </w:r>
    </w:p>
    <w:p w14:paraId="2A827939" w14:textId="77777777" w:rsidR="00A27C09" w:rsidRPr="00AD7AA5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71422B" w14:textId="59808E3D" w:rsidR="00A27C09" w:rsidRPr="00AD7AA5" w:rsidRDefault="00B72695" w:rsidP="00B7269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กลุ่มบริษัทมีการใช้ผู้ประเมินราคาอิสระเพื่อหามูลค่ายุติธรรมของสินทรัพย์ และหนี้สินสุทธิที่ได้มา โดย ณ วันที่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30 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การประเมินมูลค่ายุติธรรม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>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</w:t>
      </w:r>
      <w:r w:rsidR="005E00C2">
        <w:rPr>
          <w:rFonts w:asciiTheme="majorBidi" w:hAnsiTheme="majorBidi" w:cstheme="majorBidi"/>
          <w:sz w:val="30"/>
          <w:szCs w:val="30"/>
        </w:rPr>
        <w:t xml:space="preserve"> </w:t>
      </w:r>
      <w:r w:rsidR="005E00C2" w:rsidRPr="005E00C2">
        <w:rPr>
          <w:rFonts w:asciiTheme="majorBidi" w:hAnsiTheme="majorBidi" w:cs="Angsana New" w:hint="cs"/>
          <w:sz w:val="30"/>
          <w:szCs w:val="30"/>
          <w:cs/>
        </w:rPr>
        <w:t>ซึ่งไม่ได้มีการเปลี่ยนแปลงจากมูลค่าประมาณการ</w:t>
      </w:r>
      <w:r w:rsidR="00CA19C8">
        <w:rPr>
          <w:rFonts w:asciiTheme="majorBidi" w:hAnsiTheme="majorBidi" w:cs="Angsana New" w:hint="cs"/>
          <w:sz w:val="30"/>
          <w:szCs w:val="30"/>
          <w:cs/>
        </w:rPr>
        <w:t>ที่รับรู้ ณ วันซื้อธุรกิจ</w:t>
      </w:r>
      <w:r w:rsidR="005E00C2" w:rsidRPr="005E00C2">
        <w:rPr>
          <w:rFonts w:asciiTheme="majorBidi" w:hAnsiTheme="majorBidi" w:cs="Angsana New" w:hint="cs"/>
          <w:sz w:val="30"/>
          <w:szCs w:val="30"/>
          <w:cs/>
        </w:rPr>
        <w:t>อย่างมีสาระสำคัญ</w:t>
      </w:r>
    </w:p>
    <w:p w14:paraId="160449E2" w14:textId="77777777" w:rsidR="00A27C09" w:rsidRPr="00AD7AA5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D9329E9" w14:textId="77777777" w:rsidR="00A27C09" w:rsidRPr="00AD7AA5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สิ่งตอบแทนที่คาดว่าจะต้องจ่าย</w:t>
      </w:r>
      <w:r w:rsidRPr="00AD7AA5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51BB9C12" w14:textId="77777777" w:rsidR="00A27C09" w:rsidRPr="00295127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55F42DF" w14:textId="662D5E09" w:rsidR="00A27C09" w:rsidRPr="00AD7AA5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กลุ่มบริษัทมีข้อตกลงที่จะจ่ายสิ่งตอบแทนเพิ่มเติมให้กับบริษัท ไอบิส พลัส เน็ทเวอร์ค จำกัดโดยจะต้องจ่ายสำหรับค่าใช้จ่ายส่วนเพิ่มในการขายหุ้นตามเงื่อนไขที่ระบุไว้ในสัญญา โดยเงื่อนไขสำคัญ คือ กำไรสุทธิหลังภาษีเงินได้ (</w:t>
      </w:r>
      <w:r w:rsidRPr="00AD7AA5">
        <w:rPr>
          <w:rFonts w:asciiTheme="majorBidi" w:hAnsiTheme="majorBidi" w:cstheme="majorBidi"/>
          <w:sz w:val="30"/>
          <w:szCs w:val="30"/>
        </w:rPr>
        <w:t>NPAT)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ในแต่ละปีซึ่งนับตั้งแต่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กลุ่มบริษัทได้ประมาณการสิ่งตอบแทนที่คาดว่าจะต้องจ่ายดังกล่าว</w:t>
      </w:r>
      <w:r w:rsidR="00D132C3">
        <w:rPr>
          <w:rFonts w:asciiTheme="majorBidi" w:hAnsiTheme="majorBidi" w:cstheme="majorBidi" w:hint="cs"/>
          <w:sz w:val="30"/>
          <w:szCs w:val="30"/>
          <w:cs/>
        </w:rPr>
        <w:t xml:space="preserve"> ณ วันที่ซื้อธุรกิจ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EE77C2" w:rsidRPr="00AD7AA5">
        <w:rPr>
          <w:rFonts w:asciiTheme="majorBidi" w:hAnsiTheme="majorBidi" w:cstheme="majorBidi"/>
          <w:sz w:val="30"/>
          <w:szCs w:val="30"/>
        </w:rPr>
        <w:t>306</w:t>
      </w:r>
      <w:r w:rsidR="00C325D2" w:rsidRPr="00AD7AA5">
        <w:rPr>
          <w:rFonts w:asciiTheme="majorBidi" w:hAnsiTheme="majorBidi" w:cstheme="majorBidi"/>
          <w:sz w:val="30"/>
          <w:szCs w:val="30"/>
        </w:rPr>
        <w:t>.</w:t>
      </w:r>
      <w:r w:rsidR="002A622D" w:rsidRPr="00AD7AA5">
        <w:rPr>
          <w:rFonts w:asciiTheme="majorBidi" w:hAnsiTheme="majorBidi" w:cstheme="majorBidi"/>
          <w:sz w:val="30"/>
          <w:szCs w:val="30"/>
        </w:rPr>
        <w:t>31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ูลค่ายุติธรรมของสิ่งตอบแทนที่คาดว่าจะต้องจ่ายสำหรับหนี้สินได้ประเมินมูลค่าด้วยวิธีคิดลดและถูกจัดลำดับชั้นการวัดมูลค่ายุติธรรมอยู่ในระดับที่</w:t>
      </w:r>
      <w:r w:rsidRPr="00AD7AA5">
        <w:rPr>
          <w:rFonts w:asciiTheme="majorBidi" w:hAnsiTheme="majorBidi" w:cstheme="majorBidi"/>
          <w:sz w:val="30"/>
          <w:szCs w:val="30"/>
        </w:rPr>
        <w:t xml:space="preserve"> 3</w:t>
      </w:r>
    </w:p>
    <w:p w14:paraId="529520CE" w14:textId="77777777" w:rsidR="00A27C09" w:rsidRPr="00295127" w:rsidRDefault="00A27C09" w:rsidP="00A2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236"/>
        <w:gridCol w:w="4478"/>
      </w:tblGrid>
      <w:tr w:rsidR="00A27C09" w:rsidRPr="00AD7AA5" w14:paraId="6EC4F9B4" w14:textId="77777777" w:rsidTr="00A27C09">
        <w:trPr>
          <w:tblHeader/>
        </w:trPr>
        <w:tc>
          <w:tcPr>
            <w:tcW w:w="4556" w:type="dxa"/>
            <w:vAlign w:val="bottom"/>
            <w:hideMark/>
          </w:tcPr>
          <w:p w14:paraId="3E1856BA" w14:textId="77777777" w:rsidR="00A27C09" w:rsidRPr="00AD7AA5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46C3F9E2" w14:textId="77777777" w:rsidR="00A27C09" w:rsidRPr="00AD7AA5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vAlign w:val="bottom"/>
            <w:hideMark/>
          </w:tcPr>
          <w:p w14:paraId="6756248C" w14:textId="77777777" w:rsidR="00A27C09" w:rsidRPr="00AD7AA5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27C09" w:rsidRPr="00AD7AA5" w14:paraId="2CF6104A" w14:textId="77777777" w:rsidTr="00A27C09">
        <w:tc>
          <w:tcPr>
            <w:tcW w:w="4556" w:type="dxa"/>
            <w:hideMark/>
          </w:tcPr>
          <w:p w14:paraId="15AC6F58" w14:textId="77777777" w:rsidR="00A27C09" w:rsidRPr="00AD7AA5" w:rsidRDefault="00A27C09" w:rsidP="00A27C09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</w:tabs>
              <w:ind w:left="194" w:hanging="180"/>
              <w:contextualSpacing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D7AA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NPAT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ที่คาดการณ์ไว้ในปี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2565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ถึง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  <w:p w14:paraId="13384DAD" w14:textId="66BC44F1" w:rsidR="00A27C09" w:rsidRPr="00AD7AA5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C6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% ถึง </w:t>
            </w:r>
            <w:r w:rsidR="00BA720D"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C6C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%) </w:t>
            </w:r>
          </w:p>
          <w:p w14:paraId="72089CFE" w14:textId="0B6A941A" w:rsidR="00A27C09" w:rsidRPr="00AD7AA5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9.93%)</w:t>
            </w:r>
          </w:p>
        </w:tc>
        <w:tc>
          <w:tcPr>
            <w:tcW w:w="236" w:type="dxa"/>
          </w:tcPr>
          <w:p w14:paraId="4F7BB07D" w14:textId="77777777" w:rsidR="00A27C09" w:rsidRPr="00AD7AA5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hideMark/>
          </w:tcPr>
          <w:p w14:paraId="572E7AC2" w14:textId="77777777" w:rsidR="00A27C09" w:rsidRPr="00AD7AA5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2D284C07" w14:textId="77777777" w:rsidR="00A27C09" w:rsidRPr="00AD7AA5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NPAT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หรือ </w:t>
            </w:r>
          </w:p>
          <w:p w14:paraId="7DF9836D" w14:textId="77777777" w:rsidR="00A27C09" w:rsidRPr="00AD7AA5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อัตราการเพิ่มขึ้นของรายได้ต่อปีสูงขึ้น 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ต่ำลง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  <w:p w14:paraId="6833F976" w14:textId="77777777" w:rsidR="00A27C09" w:rsidRPr="00AD7AA5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</w:tc>
      </w:tr>
    </w:tbl>
    <w:p w14:paraId="0A4AB039" w14:textId="77777777" w:rsidR="00F17036" w:rsidRPr="00295127" w:rsidRDefault="00F17036" w:rsidP="00F170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8BA18CE" w14:textId="24627EC3" w:rsidR="00F17036" w:rsidRPr="00AD7AA5" w:rsidRDefault="004C73CA" w:rsidP="00F170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ต่อมาในไตรมาสที่ 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ของปี 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กลุ่มบริษัทได้มีการปรับปรุงประมาณการกำไรสุทธิหลังภาษีเงินได้ 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(NPAT)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ในแต่ละปีสำหรับปี </w:t>
      </w:r>
      <w:r w:rsidRPr="004C73CA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4C73C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Pr="004C73CA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4C73CA">
        <w:rPr>
          <w:rFonts w:asciiTheme="majorBidi" w:hAnsiTheme="majorBidi" w:cstheme="majorBidi" w:hint="cs"/>
          <w:sz w:val="30"/>
          <w:szCs w:val="30"/>
          <w:cs/>
          <w:lang w:eastAsia="x-none"/>
        </w:rPr>
        <w:t>ใหม่ เพื่อให้สอดคล้องกับผลการดำเนินงานและแผนงานในปัจจุบันของกลุ่มธุรกิจที่ได้รับมาจาก</w:t>
      </w:r>
      <w:r w:rsidRPr="004C73CA">
        <w:rPr>
          <w:rFonts w:asciiTheme="majorBidi" w:hAnsiTheme="majorBidi" w:cstheme="majorBidi"/>
          <w:sz w:val="30"/>
          <w:szCs w:val="30"/>
          <w:cs/>
        </w:rPr>
        <w:t>บริษัท ไอบิส พลัส เน็ทเวอร์ค จำกัด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 มีผลทำให้กลุ่มบริษัทต้องปรับปรุง</w:t>
      </w:r>
      <w:r w:rsidRPr="004C73CA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</w:t>
      </w:r>
      <w:r w:rsidR="0079086F">
        <w:rPr>
          <w:rFonts w:asciiTheme="majorBidi" w:hAnsiTheme="majorBidi" w:cstheme="majorBidi" w:hint="cs"/>
          <w:sz w:val="30"/>
          <w:szCs w:val="30"/>
          <w:cs/>
        </w:rPr>
        <w:t>ที่รับรู้ในเจ้าหนี้ค่าซื้อธุรกิจ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>เป็นรายได้</w:t>
      </w:r>
      <w:r w:rsidR="0079086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086F" w:rsidRPr="004C73CA">
        <w:rPr>
          <w:rFonts w:asciiTheme="majorBidi" w:hAnsiTheme="majorBidi" w:cstheme="majorBidi"/>
          <w:sz w:val="30"/>
          <w:szCs w:val="30"/>
        </w:rPr>
        <w:t xml:space="preserve">249.58 </w:t>
      </w:r>
      <w:r w:rsidR="0079086F" w:rsidRPr="004C73C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และรับรู้ผลขาดทุนจากการด้อยค่าของค่าความนิยมเป็นจำนวน </w:t>
      </w:r>
      <w:r w:rsidRPr="004C73CA">
        <w:rPr>
          <w:rFonts w:asciiTheme="majorBidi" w:hAnsiTheme="majorBidi" w:cstheme="majorBidi"/>
          <w:sz w:val="30"/>
          <w:szCs w:val="30"/>
        </w:rPr>
        <w:t xml:space="preserve">249.58 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>ล้านบาท ซึ่งแสดง</w:t>
      </w:r>
      <w:r w:rsidR="00611634" w:rsidRPr="00611634">
        <w:rPr>
          <w:rFonts w:asciiTheme="majorBidi" w:hAnsiTheme="majorBidi" w:cs="Angsana New" w:hint="cs"/>
          <w:sz w:val="30"/>
          <w:szCs w:val="30"/>
          <w:cs/>
        </w:rPr>
        <w:t>สุทธิอยู่ในกำไรขาดทุนรวม</w:t>
      </w:r>
      <w:r w:rsidR="006F4C57">
        <w:rPr>
          <w:rFonts w:asciiTheme="majorBidi" w:hAnsiTheme="majorBidi" w:cs="Angsana New" w:hint="cs"/>
          <w:sz w:val="30"/>
          <w:szCs w:val="30"/>
          <w:cs/>
        </w:rPr>
        <w:t>และเฉพาะกิจการ</w:t>
      </w:r>
      <w:r w:rsidR="00A40ED4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สำหรับงวดสามเดือนและเก้าเดือนสิ</w:t>
      </w:r>
      <w:r w:rsidR="00D07205">
        <w:rPr>
          <w:rFonts w:asciiTheme="majorBidi" w:hAnsiTheme="majorBidi" w:cs="Angsana New" w:hint="cs"/>
          <w:sz w:val="30"/>
          <w:szCs w:val="30"/>
          <w:cs/>
        </w:rPr>
        <w:t>้</w:t>
      </w:r>
      <w:r w:rsidR="00A40ED4">
        <w:rPr>
          <w:rFonts w:asciiTheme="majorBidi" w:hAnsiTheme="majorBidi" w:cs="Angsana New" w:hint="cs"/>
          <w:sz w:val="30"/>
          <w:szCs w:val="30"/>
          <w:cs/>
        </w:rPr>
        <w:t xml:space="preserve">นสุดวันที่ </w:t>
      </w:r>
      <w:r w:rsidR="00A40ED4">
        <w:rPr>
          <w:rFonts w:asciiTheme="majorBidi" w:hAnsiTheme="majorBidi" w:cs="Angsana New"/>
          <w:sz w:val="30"/>
          <w:szCs w:val="30"/>
        </w:rPr>
        <w:t xml:space="preserve">30 </w:t>
      </w:r>
      <w:r w:rsidR="00A40ED4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A40ED4">
        <w:rPr>
          <w:rFonts w:asciiTheme="majorBidi" w:hAnsiTheme="majorBidi" w:cs="Angsana New"/>
          <w:sz w:val="30"/>
          <w:szCs w:val="30"/>
        </w:rPr>
        <w:t>2565</w:t>
      </w:r>
    </w:p>
    <w:p w14:paraId="76DBBA5A" w14:textId="05FCC8ED" w:rsidR="004036D0" w:rsidRPr="00AD7AA5" w:rsidRDefault="0040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D7AA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688F5DF" w14:textId="77777777" w:rsidR="00A27C09" w:rsidRPr="00AD7AA5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AD7AA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 </w:t>
      </w:r>
    </w:p>
    <w:p w14:paraId="2F4D4A7F" w14:textId="77777777" w:rsidR="00A27C09" w:rsidRPr="00295127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32FC5D9" w14:textId="77777777" w:rsidR="00A27C09" w:rsidRPr="00AD7AA5" w:rsidRDefault="00A27C09" w:rsidP="00A27C0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ข้อมูลที่ไม่สามารถสังเกตได้ที่มีนัยสำคัญเพียงหนึ่งอย่างซึ่งอาจเป็นไปได้อย่างสมเหตุสมผล ณ วันที่รายงาน โดยถือว่าข้อมูลอื่นๆ คงที่จะมีผลกระทบต่อสิ่งตอบแทนที่คาดว่าจะต้องจ่ายดังต่อไปนี้ </w:t>
      </w:r>
    </w:p>
    <w:p w14:paraId="1AC5FC43" w14:textId="77777777" w:rsidR="00A27C09" w:rsidRPr="00295127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5"/>
        <w:gridCol w:w="1440"/>
        <w:gridCol w:w="180"/>
        <w:gridCol w:w="1437"/>
      </w:tblGrid>
      <w:tr w:rsidR="00A27C09" w:rsidRPr="00AD7AA5" w14:paraId="6468841C" w14:textId="77777777" w:rsidTr="00011BD6">
        <w:trPr>
          <w:cantSplit/>
          <w:trHeight w:val="722"/>
          <w:tblHeader/>
        </w:trPr>
        <w:tc>
          <w:tcPr>
            <w:tcW w:w="6015" w:type="dxa"/>
          </w:tcPr>
          <w:p w14:paraId="386B556E" w14:textId="77777777" w:rsidR="00A27C09" w:rsidRPr="00AD7AA5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57" w:type="dxa"/>
            <w:gridSpan w:val="3"/>
            <w:vAlign w:val="bottom"/>
            <w:hideMark/>
          </w:tcPr>
          <w:p w14:paraId="08B9348E" w14:textId="77777777" w:rsidR="00A27C09" w:rsidRPr="00AD7AA5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AD7AA5"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  <w:p w14:paraId="4421EC06" w14:textId="77777777" w:rsidR="00A27C09" w:rsidRPr="00AD7AA5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C09" w:rsidRPr="00AD7AA5" w14:paraId="28B4AB88" w14:textId="77777777" w:rsidTr="00011BD6">
        <w:trPr>
          <w:cantSplit/>
          <w:trHeight w:val="254"/>
          <w:tblHeader/>
        </w:trPr>
        <w:tc>
          <w:tcPr>
            <w:tcW w:w="6015" w:type="dxa"/>
            <w:vAlign w:val="bottom"/>
          </w:tcPr>
          <w:p w14:paraId="18A10F86" w14:textId="77777777" w:rsidR="00A27C09" w:rsidRPr="00AD7AA5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5DD49FD" w14:textId="77777777" w:rsidR="00A27C09" w:rsidRPr="00AD7AA5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456C6599" w14:textId="77777777" w:rsidR="00A27C09" w:rsidRPr="00AD7AA5" w:rsidRDefault="00A27C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vAlign w:val="bottom"/>
            <w:hideMark/>
          </w:tcPr>
          <w:p w14:paraId="6A826DA1" w14:textId="77777777" w:rsidR="00A27C09" w:rsidRPr="00AD7AA5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27C09" w:rsidRPr="00AD7AA5" w14:paraId="3C52EDBC" w14:textId="77777777" w:rsidTr="00011BD6">
        <w:trPr>
          <w:cantSplit/>
          <w:trHeight w:val="272"/>
        </w:trPr>
        <w:tc>
          <w:tcPr>
            <w:tcW w:w="6015" w:type="dxa"/>
          </w:tcPr>
          <w:p w14:paraId="3625456B" w14:textId="77777777" w:rsidR="00A27C09" w:rsidRPr="00AD7AA5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7" w:type="dxa"/>
            <w:gridSpan w:val="3"/>
            <w:vAlign w:val="bottom"/>
            <w:hideMark/>
          </w:tcPr>
          <w:p w14:paraId="4EE4D883" w14:textId="77777777" w:rsidR="00A27C09" w:rsidRPr="00AD7AA5" w:rsidRDefault="00A27C09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27C09" w:rsidRPr="00AD7AA5" w14:paraId="05543CF4" w14:textId="77777777" w:rsidTr="00011BD6">
        <w:trPr>
          <w:cantSplit/>
          <w:trHeight w:val="263"/>
        </w:trPr>
        <w:tc>
          <w:tcPr>
            <w:tcW w:w="6015" w:type="dxa"/>
            <w:hideMark/>
          </w:tcPr>
          <w:p w14:paraId="54771E76" w14:textId="7B969A6D" w:rsidR="00A27C09" w:rsidRPr="00AD7AA5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NPAT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เปลี่ยนแปลง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8D8748C" w14:textId="22C60633" w:rsidR="00A27C09" w:rsidRPr="00D63432" w:rsidRDefault="00622D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D634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80" w:type="dxa"/>
          </w:tcPr>
          <w:p w14:paraId="22FC1D57" w14:textId="77777777" w:rsidR="00A27C09" w:rsidRPr="00AD7AA5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3CFE5D76" w14:textId="2AF7CBA7" w:rsidR="00A27C09" w:rsidRPr="00AD7AA5" w:rsidRDefault="00622D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D63432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C09" w:rsidRPr="00AD7AA5" w14:paraId="5FCF005B" w14:textId="77777777" w:rsidTr="00011BD6">
        <w:trPr>
          <w:cantSplit/>
        </w:trPr>
        <w:tc>
          <w:tcPr>
            <w:tcW w:w="6015" w:type="dxa"/>
            <w:hideMark/>
          </w:tcPr>
          <w:p w14:paraId="0BB32241" w14:textId="6C0F4FEA" w:rsidR="00A27C09" w:rsidRPr="00AD7AA5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อัตราการเพิ่มขึ้นของรายได้ต่อปี เปลี่ยนแปลงร้อยละ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7235C145" w14:textId="3E32E5F4" w:rsidR="00A27C09" w:rsidRPr="00AD7AA5" w:rsidRDefault="00622D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634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634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288</w:t>
            </w:r>
          </w:p>
        </w:tc>
        <w:tc>
          <w:tcPr>
            <w:tcW w:w="180" w:type="dxa"/>
          </w:tcPr>
          <w:p w14:paraId="134473F9" w14:textId="77777777" w:rsidR="00A27C09" w:rsidRPr="00AD7AA5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4421CD55" w14:textId="7921658C" w:rsidR="00A27C09" w:rsidRPr="00AD7AA5" w:rsidRDefault="00622D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634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3432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4A5C67B" w14:textId="77777777" w:rsidR="004036D0" w:rsidRPr="00295127" w:rsidRDefault="004036D0" w:rsidP="004036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D10E5F" w14:textId="57285E9B" w:rsidR="00A27C09" w:rsidRPr="00AD7AA5" w:rsidRDefault="00A95CE3" w:rsidP="00A27C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AD7AA5">
        <w:rPr>
          <w:rFonts w:asciiTheme="majorBidi" w:hAnsiTheme="majorBidi" w:cstheme="majorBidi"/>
          <w:sz w:val="30"/>
          <w:szCs w:val="30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7C09" w:rsidRPr="00AD7AA5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กลุ่มบริษัทมีค่าใช้จ่ายที่เกี่ยวข้องกับการซื้อธุรกิจดังกล่าวรวม</w:t>
      </w:r>
      <w:r w:rsidR="00A27C09" w:rsidRPr="00AD7AA5">
        <w:rPr>
          <w:rFonts w:asciiTheme="majorBidi" w:hAnsiTheme="majorBidi" w:cstheme="majorBidi"/>
          <w:sz w:val="30"/>
          <w:szCs w:val="30"/>
        </w:rPr>
        <w:t xml:space="preserve"> 4.38 </w:t>
      </w:r>
      <w:r w:rsidR="00A27C09" w:rsidRPr="00AD7AA5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ซึ่งรวมอยู่ในค่าใช้จ่ายในการบริหารในกำไรหรือขาดทุนของกลุ่มบริษัท</w:t>
      </w:r>
    </w:p>
    <w:p w14:paraId="2820FDD2" w14:textId="77777777" w:rsidR="00A27C09" w:rsidRPr="00295127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63AAE" w14:textId="77777777" w:rsidR="00A27C09" w:rsidRPr="00AD7AA5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ค่าความนิยม </w:t>
      </w:r>
    </w:p>
    <w:p w14:paraId="64C05628" w14:textId="2E0CCBAA" w:rsidR="00526415" w:rsidRPr="00295127" w:rsidRDefault="00526415" w:rsidP="00526415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5F4473" w14:textId="4A7E61E1" w:rsidR="008F3D94" w:rsidRPr="00AD7AA5" w:rsidRDefault="00A27C09" w:rsidP="00011BD6">
      <w:pPr>
        <w:tabs>
          <w:tab w:val="clear" w:pos="227"/>
          <w:tab w:val="clear" w:pos="454"/>
          <w:tab w:val="clear" w:pos="6549"/>
          <w:tab w:val="left" w:pos="540"/>
          <w:tab w:val="left" w:pos="657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พิ่มศักยภาพและความได้เปรียบในการแข่งขันในการดำเนินธุรกิจรวมถึง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 </w:t>
      </w:r>
      <w:r w:rsidR="008F3D94" w:rsidRPr="00AD7AA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D404280" w14:textId="6EF02F9B" w:rsidR="00B036A2" w:rsidRPr="00AD7AA5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AD7AA5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1BD7E1" w14:textId="5AE65001" w:rsidR="008F3D94" w:rsidRPr="00AD7AA5" w:rsidRDefault="00FF0F7D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BC4E4A" w:rsidRPr="00AD7AA5">
        <w:rPr>
          <w:rFonts w:asciiTheme="majorBidi" w:hAnsiTheme="majorBidi" w:cstheme="majorBidi"/>
          <w:sz w:val="30"/>
          <w:szCs w:val="30"/>
        </w:rPr>
        <w:t>8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AD7AA5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C01DAE" w:rsidRPr="00AD7AA5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3902B9" w:rsidRPr="00AD7AA5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01DAE" w:rsidRPr="00AD7AA5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กิจการที่เกี่ยวข้องกันอื่น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AD7AA5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AD5DF6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941A6B" w:rsidRPr="00AD7AA5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8F3D94" w:rsidRPr="00AD7AA5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622DE7" w:rsidRPr="00AD7AA5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8F3D94" w:rsidRPr="00AD7AA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7049E" w:rsidRPr="00AD7AA5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66B4E" w:rsidRPr="00AD7AA5">
        <w:rPr>
          <w:rFonts w:asciiTheme="majorBidi" w:hAnsiTheme="majorBidi" w:cstheme="majorBidi"/>
          <w:color w:val="000000"/>
          <w:sz w:val="30"/>
          <w:szCs w:val="30"/>
        </w:rPr>
        <w:t>5</w:t>
      </w:r>
    </w:p>
    <w:p w14:paraId="00976A8B" w14:textId="77777777" w:rsidR="008F3D94" w:rsidRPr="00AD7AA5" w:rsidRDefault="008F3D94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GB" w:eastAsia="x-none" w:bidi="ar-SA"/>
        </w:rPr>
      </w:pPr>
    </w:p>
    <w:p w14:paraId="2BA704E6" w14:textId="5BB862B9" w:rsidR="005F3717" w:rsidRPr="00AD7AA5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AD7AA5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AD7AA5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8F22C7" w:rsidRPr="00AD7AA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เก้า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7049E" w:rsidRPr="00AD7AA5">
        <w:rPr>
          <w:rFonts w:asciiTheme="majorBidi" w:hAnsiTheme="majorBidi" w:cstheme="majorBidi"/>
          <w:sz w:val="30"/>
          <w:szCs w:val="30"/>
        </w:rPr>
        <w:t>3</w:t>
      </w:r>
      <w:r w:rsidR="008F3D94" w:rsidRPr="00AD7AA5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8F22C7" w:rsidRPr="00AD7A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="00B7049E" w:rsidRPr="00AD7AA5">
        <w:rPr>
          <w:rFonts w:asciiTheme="majorBidi" w:hAnsiTheme="majorBidi" w:cstheme="majorBidi"/>
          <w:sz w:val="30"/>
          <w:szCs w:val="30"/>
        </w:rPr>
        <w:t>256</w:t>
      </w:r>
      <w:r w:rsidR="00966B4E" w:rsidRPr="00AD7AA5">
        <w:rPr>
          <w:rFonts w:asciiTheme="majorBidi" w:hAnsiTheme="majorBidi" w:cstheme="majorBidi"/>
          <w:sz w:val="30"/>
          <w:szCs w:val="30"/>
        </w:rPr>
        <w:t>5</w:t>
      </w:r>
      <w:r w:rsidR="00B7049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AD7AA5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AD7AA5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966B4E" w:rsidRPr="00AD7AA5">
        <w:rPr>
          <w:rFonts w:asciiTheme="majorBidi" w:hAnsiTheme="majorBidi" w:cstheme="majorBidi"/>
          <w:bCs/>
          <w:sz w:val="30"/>
          <w:szCs w:val="30"/>
          <w:lang w:bidi="th-TH"/>
        </w:rPr>
        <w:t>4</w:t>
      </w:r>
      <w:r w:rsidRPr="00AD7AA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4173C76B" w14:textId="02B06782" w:rsidR="005F3717" w:rsidRPr="00AD7AA5" w:rsidRDefault="005F3717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8F3D94" w:rsidRPr="00AD7AA5" w14:paraId="7B2C5EF8" w14:textId="77777777" w:rsidTr="00E513CD">
        <w:trPr>
          <w:tblHeader/>
        </w:trPr>
        <w:tc>
          <w:tcPr>
            <w:tcW w:w="2217" w:type="pct"/>
          </w:tcPr>
          <w:p w14:paraId="2F4ACC45" w14:textId="77777777" w:rsidR="008F3D94" w:rsidRPr="00AD7AA5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AD7AA5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638B3646" w14:textId="77777777" w:rsidR="008F3D94" w:rsidRPr="00AD7AA5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6EAE1902" w14:textId="77777777" w:rsidR="008F3D94" w:rsidRPr="00AD7AA5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28024C0D" w14:textId="77777777" w:rsidR="008F3D94" w:rsidRPr="00AD7AA5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3D94" w:rsidRPr="00AD7AA5" w14:paraId="51AD1057" w14:textId="77777777" w:rsidTr="00E513CD">
        <w:trPr>
          <w:tblHeader/>
        </w:trPr>
        <w:tc>
          <w:tcPr>
            <w:tcW w:w="2217" w:type="pct"/>
          </w:tcPr>
          <w:p w14:paraId="70443E89" w14:textId="06AF70AC" w:rsidR="008F3D94" w:rsidRPr="00AD7AA5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8F22C7" w:rsidRPr="00AD7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AD7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Pr="00AD7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AD7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8F22C7" w:rsidRPr="00AD7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78" w:type="pct"/>
          </w:tcPr>
          <w:p w14:paraId="05200416" w14:textId="5B023099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38496C47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3CBA0AE" w14:textId="27E80641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5" w:type="pct"/>
          </w:tcPr>
          <w:p w14:paraId="65E01896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11C298D" w14:textId="65F6603A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4" w:type="pct"/>
          </w:tcPr>
          <w:p w14:paraId="1072F81E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5A54DF9" w14:textId="3C314BE1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8F3D94" w:rsidRPr="00AD7AA5" w14:paraId="175B08CA" w14:textId="77777777" w:rsidTr="00E513CD">
        <w:trPr>
          <w:tblHeader/>
        </w:trPr>
        <w:tc>
          <w:tcPr>
            <w:tcW w:w="2217" w:type="pct"/>
          </w:tcPr>
          <w:p w14:paraId="7758ACFF" w14:textId="77777777" w:rsidR="008F3D94" w:rsidRPr="00AD7AA5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FF1B936" w14:textId="77777777" w:rsidR="008F3D94" w:rsidRPr="00AD7AA5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3D94" w:rsidRPr="00AD7AA5" w14:paraId="483C478B" w14:textId="77777777" w:rsidTr="00E513CD">
        <w:tc>
          <w:tcPr>
            <w:tcW w:w="2217" w:type="pct"/>
          </w:tcPr>
          <w:p w14:paraId="1A6CDB64" w14:textId="77777777" w:rsidR="008F3D94" w:rsidRPr="00AD7AA5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5D295308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5635398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E8AA119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52FC5F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5A89C81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088F274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CA3411" w14:textId="77777777" w:rsidR="008F3D94" w:rsidRPr="00AD7AA5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371508E5" w14:textId="77777777" w:rsidTr="00E513CD">
        <w:tc>
          <w:tcPr>
            <w:tcW w:w="2217" w:type="pct"/>
          </w:tcPr>
          <w:p w14:paraId="4B917164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5B7F7A0" w14:textId="73092ACB" w:rsidR="003D3C01" w:rsidRPr="00AD7AA5" w:rsidRDefault="00FB564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5" w:type="pct"/>
          </w:tcPr>
          <w:p w14:paraId="1DA376F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31894CA" w14:textId="6D9B803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F22C7"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  <w:tc>
          <w:tcPr>
            <w:tcW w:w="145" w:type="pct"/>
          </w:tcPr>
          <w:p w14:paraId="0110CACD" w14:textId="77777777" w:rsidR="003D3C01" w:rsidRPr="00AD7AA5" w:rsidRDefault="003D3C01" w:rsidP="00B6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360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C40BD89" w14:textId="5764200A" w:rsidR="003D3C01" w:rsidRPr="00AD7AA5" w:rsidRDefault="00FB564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4D5D02"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5AB4314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DD31D3A" w14:textId="3CCEEDB3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</w:tr>
      <w:tr w:rsidR="00E513CD" w:rsidRPr="00AD7AA5" w14:paraId="0754CF58" w14:textId="77777777" w:rsidTr="00E513CD">
        <w:tc>
          <w:tcPr>
            <w:tcW w:w="2217" w:type="pct"/>
          </w:tcPr>
          <w:p w14:paraId="3D031654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A7C65E3" w14:textId="41BBA555" w:rsidR="003D3C01" w:rsidRPr="00AD7AA5" w:rsidRDefault="00FB564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515D995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ED0A3AE" w14:textId="3C47D458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524147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431F34C" w14:textId="7A412332" w:rsidR="003D3C01" w:rsidRPr="00AD7AA5" w:rsidRDefault="004D5D02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14:paraId="0B4F6AF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0C7AD6D" w14:textId="4DBBF1B6" w:rsidR="003D3C01" w:rsidRPr="00AD7AA5" w:rsidRDefault="003D3C01" w:rsidP="00622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13CD" w:rsidRPr="00AD7AA5" w14:paraId="23ADA09E" w14:textId="77777777" w:rsidTr="00E513CD">
        <w:tc>
          <w:tcPr>
            <w:tcW w:w="2217" w:type="pct"/>
          </w:tcPr>
          <w:p w14:paraId="5BA324E8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CBB7A1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E50677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D9E211C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6692A0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B7F30B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97D4103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3EA3B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627ECE62" w14:textId="77777777" w:rsidTr="00E513CD">
        <w:tc>
          <w:tcPr>
            <w:tcW w:w="2217" w:type="pct"/>
          </w:tcPr>
          <w:p w14:paraId="56F7964D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734DFE0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218697B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D935A0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8F220F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BE7ED83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B8F9A80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F26E729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348F8BF3" w14:textId="77777777" w:rsidTr="00E513CD">
        <w:tc>
          <w:tcPr>
            <w:tcW w:w="2217" w:type="pct"/>
          </w:tcPr>
          <w:p w14:paraId="35C0722C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2E8E364" w14:textId="73187A81" w:rsidR="003D3C01" w:rsidRPr="00AD7AA5" w:rsidRDefault="00C00A4B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B685244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28B37F" w14:textId="5AAF5B0C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07B0334" w14:textId="5B3892EF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36A33B" w14:textId="18B2B436" w:rsidR="003D3C01" w:rsidRPr="00AD7AA5" w:rsidRDefault="00001FA0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34" w:type="pct"/>
          </w:tcPr>
          <w:p w14:paraId="0D20D0E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FABF74" w14:textId="79CA1C5D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149</w:t>
            </w:r>
          </w:p>
        </w:tc>
      </w:tr>
      <w:tr w:rsidR="00E513CD" w:rsidRPr="00AD7AA5" w14:paraId="2DC72C8A" w14:textId="77777777" w:rsidTr="00E513CD">
        <w:tc>
          <w:tcPr>
            <w:tcW w:w="2217" w:type="pct"/>
          </w:tcPr>
          <w:p w14:paraId="01F8B5B5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3D5F9EB8" w14:textId="0D209204" w:rsidR="003D3C01" w:rsidRPr="00AD7AA5" w:rsidRDefault="00C00A4B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858DB01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3D67DE5" w14:textId="2EE4A94A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6A88D6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B46D3F6" w14:textId="34E628CD" w:rsidR="003D3C01" w:rsidRPr="00AD7AA5" w:rsidRDefault="00001FA0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5,486</w:t>
            </w:r>
          </w:p>
        </w:tc>
        <w:tc>
          <w:tcPr>
            <w:tcW w:w="134" w:type="pct"/>
          </w:tcPr>
          <w:p w14:paraId="273E48E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B808DA8" w14:textId="1926C085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4,789</w:t>
            </w:r>
          </w:p>
        </w:tc>
      </w:tr>
      <w:tr w:rsidR="00E513CD" w:rsidRPr="00AD7AA5" w14:paraId="7FA5D9E7" w14:textId="77777777" w:rsidTr="00E513CD">
        <w:tc>
          <w:tcPr>
            <w:tcW w:w="2217" w:type="pct"/>
          </w:tcPr>
          <w:p w14:paraId="4D04810D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40D79E2C" w14:textId="358E4D57" w:rsidR="003D3C01" w:rsidRPr="00AD7AA5" w:rsidRDefault="00C00A4B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ADBDEA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FF91F8E" w14:textId="38F0D594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33C6C9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01ECD2C" w14:textId="7495EA37" w:rsidR="003D3C01" w:rsidRPr="00AD7AA5" w:rsidRDefault="0012246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1,018</w:t>
            </w:r>
          </w:p>
        </w:tc>
        <w:tc>
          <w:tcPr>
            <w:tcW w:w="134" w:type="pct"/>
          </w:tcPr>
          <w:p w14:paraId="18B1F58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E257FD4" w14:textId="3A3D3D18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</w:tr>
      <w:tr w:rsidR="00E513CD" w:rsidRPr="00AD7AA5" w14:paraId="1092FE7C" w14:textId="77777777" w:rsidTr="00E513CD">
        <w:tc>
          <w:tcPr>
            <w:tcW w:w="2217" w:type="pct"/>
          </w:tcPr>
          <w:p w14:paraId="18A576B8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C837CE" w14:textId="2F39CAB0" w:rsidR="003D3C01" w:rsidRPr="00AD7AA5" w:rsidRDefault="00C00A4B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2118DD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7B26D3" w14:textId="1781F102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D8D75EC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6F1C6A8" w14:textId="5EA3BB4C" w:rsidR="003D3C01" w:rsidRPr="00AD7AA5" w:rsidRDefault="009166CE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307</w:t>
            </w:r>
          </w:p>
        </w:tc>
        <w:tc>
          <w:tcPr>
            <w:tcW w:w="134" w:type="pct"/>
          </w:tcPr>
          <w:p w14:paraId="645F18D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48A29C" w14:textId="17069D3D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</w:tr>
      <w:tr w:rsidR="00E513CD" w:rsidRPr="00AD7AA5" w14:paraId="55A61B69" w14:textId="77777777" w:rsidTr="00E513CD">
        <w:tc>
          <w:tcPr>
            <w:tcW w:w="2217" w:type="pct"/>
          </w:tcPr>
          <w:p w14:paraId="72399D48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2753C2E0" w14:textId="572191BC" w:rsidR="003D3C01" w:rsidRPr="00AD7AA5" w:rsidRDefault="00C00A4B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367DE9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D44C08" w14:textId="1B647169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575B9A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0611BD6" w14:textId="48EA071C" w:rsidR="003D3C01" w:rsidRPr="00AD7AA5" w:rsidRDefault="007E3A3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146,433</w:t>
            </w:r>
          </w:p>
        </w:tc>
        <w:tc>
          <w:tcPr>
            <w:tcW w:w="134" w:type="pct"/>
          </w:tcPr>
          <w:p w14:paraId="28758921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01A8D28" w14:textId="6BF0B426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125,326</w:t>
            </w:r>
          </w:p>
        </w:tc>
      </w:tr>
      <w:tr w:rsidR="00523102" w:rsidRPr="00AD7AA5" w14:paraId="64D49637" w14:textId="77777777" w:rsidTr="00E513CD">
        <w:tc>
          <w:tcPr>
            <w:tcW w:w="2217" w:type="pct"/>
          </w:tcPr>
          <w:p w14:paraId="0023F6F3" w14:textId="4CD0F1D8" w:rsidR="00523102" w:rsidRPr="00AD7AA5" w:rsidRDefault="00B13D23" w:rsidP="00C0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7C3983"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78" w:type="pct"/>
          </w:tcPr>
          <w:p w14:paraId="7EC587F6" w14:textId="711F8F8F" w:rsidR="00523102" w:rsidRPr="00AD7AA5" w:rsidRDefault="00B13D23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AFDF7B4" w14:textId="77777777" w:rsidR="00523102" w:rsidRPr="00AD7AA5" w:rsidRDefault="00523102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C14AF0B" w14:textId="17EE6A72" w:rsidR="00523102" w:rsidRPr="00AD7AA5" w:rsidRDefault="00B13D23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08C4689" w14:textId="77777777" w:rsidR="00523102" w:rsidRPr="00AD7AA5" w:rsidRDefault="00523102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07AD441" w14:textId="76365F3D" w:rsidR="00523102" w:rsidRPr="00AD7AA5" w:rsidRDefault="003A6C6E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34" w:type="pct"/>
          </w:tcPr>
          <w:p w14:paraId="632D9D53" w14:textId="77777777" w:rsidR="00523102" w:rsidRPr="00AD7AA5" w:rsidRDefault="00523102" w:rsidP="00C0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F95F94" w14:textId="720BD8E1" w:rsidR="00523102" w:rsidRPr="00AD7AA5" w:rsidRDefault="00B13D23" w:rsidP="00B1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13CD" w:rsidRPr="00AD7AA5" w14:paraId="3B2DA9A9" w14:textId="77777777" w:rsidTr="00E513CD">
        <w:tc>
          <w:tcPr>
            <w:tcW w:w="2217" w:type="pct"/>
          </w:tcPr>
          <w:p w14:paraId="607669DA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9C7C0D0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3CC5A0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97671B4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FF4D36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E5F7F39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0A06EF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CE01F3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13C09E44" w14:textId="77777777" w:rsidTr="00E513CD">
        <w:trPr>
          <w:trHeight w:val="80"/>
        </w:trPr>
        <w:tc>
          <w:tcPr>
            <w:tcW w:w="2217" w:type="pct"/>
          </w:tcPr>
          <w:p w14:paraId="61D27ED3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AD7A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8" w:type="pct"/>
          </w:tcPr>
          <w:p w14:paraId="63585AF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FA6884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C7D241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9F11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203B5C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361A81B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47ABD6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79065147" w14:textId="77777777" w:rsidTr="00E513CD">
        <w:tc>
          <w:tcPr>
            <w:tcW w:w="2217" w:type="pct"/>
          </w:tcPr>
          <w:p w14:paraId="5F84509F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7215CD42" w14:textId="289314CA" w:rsidR="003D3C01" w:rsidRPr="00AD7AA5" w:rsidRDefault="00F2613C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145" w:type="pct"/>
          </w:tcPr>
          <w:p w14:paraId="4970539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439002" w14:textId="4A41630F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410</w:t>
            </w:r>
          </w:p>
        </w:tc>
        <w:tc>
          <w:tcPr>
            <w:tcW w:w="145" w:type="pct"/>
          </w:tcPr>
          <w:p w14:paraId="3BF899DB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B334D96" w14:textId="5994E499" w:rsidR="003D3C01" w:rsidRPr="00AD7AA5" w:rsidRDefault="00A27E2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216</w:t>
            </w:r>
          </w:p>
        </w:tc>
        <w:tc>
          <w:tcPr>
            <w:tcW w:w="134" w:type="pct"/>
          </w:tcPr>
          <w:p w14:paraId="0A3443F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22037B8" w14:textId="6B447DD3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343</w:t>
            </w:r>
          </w:p>
        </w:tc>
      </w:tr>
      <w:tr w:rsidR="00E513CD" w:rsidRPr="00AD7AA5" w14:paraId="5B1AC7F5" w14:textId="77777777" w:rsidTr="00E513CD">
        <w:tc>
          <w:tcPr>
            <w:tcW w:w="2217" w:type="pct"/>
          </w:tcPr>
          <w:p w14:paraId="0268FCEB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10BB7B0C" w14:textId="3744C1A5" w:rsidR="003D3C01" w:rsidRPr="00AD7AA5" w:rsidRDefault="00F2613C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18,341</w:t>
            </w:r>
          </w:p>
        </w:tc>
        <w:tc>
          <w:tcPr>
            <w:tcW w:w="145" w:type="pct"/>
          </w:tcPr>
          <w:p w14:paraId="036C2D4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8115321" w14:textId="30F0C8DC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13,872</w:t>
            </w:r>
          </w:p>
        </w:tc>
        <w:tc>
          <w:tcPr>
            <w:tcW w:w="145" w:type="pct"/>
          </w:tcPr>
          <w:p w14:paraId="7BAF197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771BDF6" w14:textId="12C30C26" w:rsidR="003D3C01" w:rsidRPr="00AD7AA5" w:rsidRDefault="00612DF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13,224</w:t>
            </w:r>
          </w:p>
        </w:tc>
        <w:tc>
          <w:tcPr>
            <w:tcW w:w="134" w:type="pct"/>
          </w:tcPr>
          <w:p w14:paraId="3191290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E1021C" w14:textId="4C342FA2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9,034</w:t>
            </w:r>
          </w:p>
        </w:tc>
      </w:tr>
      <w:tr w:rsidR="00E513CD" w:rsidRPr="00AD7AA5" w14:paraId="63769080" w14:textId="77777777" w:rsidTr="00E513CD">
        <w:tc>
          <w:tcPr>
            <w:tcW w:w="2217" w:type="pct"/>
          </w:tcPr>
          <w:p w14:paraId="2D75EF67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8" w:type="pct"/>
          </w:tcPr>
          <w:p w14:paraId="206DFD64" w14:textId="39EA10A5" w:rsidR="003D3C01" w:rsidRPr="00AD7AA5" w:rsidRDefault="00A27E2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3,682</w:t>
            </w:r>
          </w:p>
        </w:tc>
        <w:tc>
          <w:tcPr>
            <w:tcW w:w="145" w:type="pct"/>
          </w:tcPr>
          <w:p w14:paraId="369E96E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D110BBD" w14:textId="14D402CC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941</w:t>
            </w:r>
          </w:p>
        </w:tc>
        <w:tc>
          <w:tcPr>
            <w:tcW w:w="145" w:type="pct"/>
          </w:tcPr>
          <w:p w14:paraId="11FC455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5FD528F" w14:textId="108F4357" w:rsidR="003D3C01" w:rsidRPr="00AD7AA5" w:rsidRDefault="00612DF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3,548</w:t>
            </w:r>
          </w:p>
        </w:tc>
        <w:tc>
          <w:tcPr>
            <w:tcW w:w="134" w:type="pct"/>
          </w:tcPr>
          <w:p w14:paraId="3254E8A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E6E2B0D" w14:textId="4FECD77E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887</w:t>
            </w:r>
          </w:p>
        </w:tc>
      </w:tr>
      <w:tr w:rsidR="00E513CD" w:rsidRPr="00AD7AA5" w14:paraId="6BC647D6" w14:textId="77777777" w:rsidTr="00E513CD">
        <w:tc>
          <w:tcPr>
            <w:tcW w:w="2217" w:type="pct"/>
          </w:tcPr>
          <w:p w14:paraId="20C354BB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009659E3" w14:textId="1033937D" w:rsidR="003D3C01" w:rsidRPr="00AD7AA5" w:rsidRDefault="00A27E2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5" w:type="pct"/>
          </w:tcPr>
          <w:p w14:paraId="230305A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5FD77C5" w14:textId="4D99116B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7E88F35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FCA9CC1" w14:textId="28CE14D8" w:rsidR="003D3C01" w:rsidRPr="00AD7AA5" w:rsidRDefault="00612DF9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34" w:type="pct"/>
          </w:tcPr>
          <w:p w14:paraId="3AEC49F1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DD7460" w14:textId="05B6BC6A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3D3C01" w:rsidRPr="00AD7AA5" w14:paraId="36B1199F" w14:textId="77777777" w:rsidTr="00E513CD">
        <w:tc>
          <w:tcPr>
            <w:tcW w:w="2217" w:type="pct"/>
          </w:tcPr>
          <w:p w14:paraId="43E44C58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851AC6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4FBC7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DFEF5C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927C27C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55CFE2B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B8F796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A31770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4130B" w:rsidRPr="00AD7AA5" w14:paraId="52D50775" w14:textId="77777777" w:rsidTr="00E513CD">
        <w:tc>
          <w:tcPr>
            <w:tcW w:w="2217" w:type="pct"/>
          </w:tcPr>
          <w:p w14:paraId="3C3E7E08" w14:textId="77777777" w:rsidR="0084130B" w:rsidRPr="00AD7AA5" w:rsidRDefault="0084130B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75D25F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7145BB4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30EF662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00F0051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8C00C9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807054D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630C20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4130B" w:rsidRPr="00AD7AA5" w14:paraId="1A93423E" w14:textId="77777777" w:rsidTr="00E513CD">
        <w:tc>
          <w:tcPr>
            <w:tcW w:w="2217" w:type="pct"/>
          </w:tcPr>
          <w:p w14:paraId="30CEBB78" w14:textId="77777777" w:rsidR="0084130B" w:rsidRPr="00AD7AA5" w:rsidRDefault="0084130B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5FAAE08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CF32EA9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520DB8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EE51D4B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6A18ABB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E540286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F1994F" w14:textId="77777777" w:rsidR="0084130B" w:rsidRPr="00AD7AA5" w:rsidRDefault="0084130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4C068A30" w14:textId="77777777" w:rsidTr="00E513CD">
        <w:tc>
          <w:tcPr>
            <w:tcW w:w="2217" w:type="pct"/>
          </w:tcPr>
          <w:p w14:paraId="4C886A60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8" w:type="pct"/>
          </w:tcPr>
          <w:p w14:paraId="2865BDF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2358572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A4D42A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02CB2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338396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EFF4B5C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FAD692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7719DB90" w14:textId="77777777" w:rsidTr="00E513CD">
        <w:tc>
          <w:tcPr>
            <w:tcW w:w="2217" w:type="pct"/>
          </w:tcPr>
          <w:p w14:paraId="31F02389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64901F46" w14:textId="42CD52E8" w:rsidR="003D3C01" w:rsidRPr="00AD7AA5" w:rsidRDefault="009E7B18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1,417</w:t>
            </w:r>
          </w:p>
        </w:tc>
        <w:tc>
          <w:tcPr>
            <w:tcW w:w="145" w:type="pct"/>
          </w:tcPr>
          <w:p w14:paraId="080CBED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C01DBA0" w14:textId="1176DC02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45" w:type="pct"/>
          </w:tcPr>
          <w:p w14:paraId="1E5378B2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34A09FA" w14:textId="1D43DC94" w:rsidR="003D3C01" w:rsidRPr="00AD7AA5" w:rsidRDefault="00F53623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1,400</w:t>
            </w:r>
          </w:p>
        </w:tc>
        <w:tc>
          <w:tcPr>
            <w:tcW w:w="134" w:type="pct"/>
          </w:tcPr>
          <w:p w14:paraId="4A6D6FF8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36D671E" w14:textId="0D5AE956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403</w:t>
            </w:r>
          </w:p>
        </w:tc>
      </w:tr>
      <w:tr w:rsidR="00E513CD" w:rsidRPr="00AD7AA5" w14:paraId="68DC96D4" w14:textId="77777777" w:rsidTr="00E513CD">
        <w:tc>
          <w:tcPr>
            <w:tcW w:w="2217" w:type="pct"/>
          </w:tcPr>
          <w:p w14:paraId="5CBBD081" w14:textId="77777777" w:rsidR="003D3C01" w:rsidRPr="00AD7AA5" w:rsidRDefault="003D3C01" w:rsidP="003D3C01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2C3ABFE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4E0CEF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F71CA74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70985C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991E18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C86E039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54CA2A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AD7AA5" w14:paraId="0683A564" w14:textId="77777777" w:rsidTr="00E513CD">
        <w:tc>
          <w:tcPr>
            <w:tcW w:w="2217" w:type="pct"/>
          </w:tcPr>
          <w:p w14:paraId="719340AB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</w:tcPr>
          <w:p w14:paraId="3924D16A" w14:textId="58785265" w:rsidR="003D3C01" w:rsidRPr="00AD7AA5" w:rsidRDefault="0083041D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="007B3E9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341</w:t>
            </w:r>
          </w:p>
        </w:tc>
        <w:tc>
          <w:tcPr>
            <w:tcW w:w="145" w:type="pct"/>
          </w:tcPr>
          <w:p w14:paraId="54829B8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96A4CD" w14:textId="4649682A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11,777</w:t>
            </w:r>
          </w:p>
        </w:tc>
        <w:tc>
          <w:tcPr>
            <w:tcW w:w="145" w:type="pct"/>
          </w:tcPr>
          <w:p w14:paraId="7B3D1CDE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2896D07" w14:textId="7FCF82A2" w:rsidR="003D3C01" w:rsidRPr="00AD7AA5" w:rsidRDefault="0083041D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18,916</w:t>
            </w:r>
          </w:p>
        </w:tc>
        <w:tc>
          <w:tcPr>
            <w:tcW w:w="134" w:type="pct"/>
          </w:tcPr>
          <w:p w14:paraId="1D289377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AE01B1" w14:textId="7455A072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10,916</w:t>
            </w:r>
          </w:p>
        </w:tc>
      </w:tr>
      <w:tr w:rsidR="00E513CD" w:rsidRPr="00AD7AA5" w14:paraId="75851F87" w14:textId="77777777" w:rsidTr="00E513CD">
        <w:tc>
          <w:tcPr>
            <w:tcW w:w="2217" w:type="pct"/>
          </w:tcPr>
          <w:p w14:paraId="036CA8C0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A9282CC" w14:textId="64FBBBBF" w:rsidR="003D3C01" w:rsidRPr="00AD7AA5" w:rsidRDefault="00F22BE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5" w:type="pct"/>
          </w:tcPr>
          <w:p w14:paraId="61B0BD06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508531" w14:textId="70775C30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145" w:type="pct"/>
          </w:tcPr>
          <w:p w14:paraId="301285DD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1A639B0" w14:textId="472FEE8C" w:rsidR="003D3C01" w:rsidRPr="00AD7AA5" w:rsidRDefault="00F22BEB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134" w:type="pct"/>
          </w:tcPr>
          <w:p w14:paraId="70FFFCE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7976186" w14:textId="73BB950F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657</w:t>
            </w:r>
          </w:p>
        </w:tc>
      </w:tr>
      <w:tr w:rsidR="00E513CD" w:rsidRPr="00AD7AA5" w14:paraId="6E321A65" w14:textId="77777777" w:rsidTr="00E513CD">
        <w:tc>
          <w:tcPr>
            <w:tcW w:w="2217" w:type="pct"/>
          </w:tcPr>
          <w:p w14:paraId="0F1773AF" w14:textId="77777777" w:rsidR="003D3C01" w:rsidRPr="00AD7AA5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1BDBAF2" w14:textId="55A4D0E6" w:rsidR="003D3C01" w:rsidRPr="00AD7AA5" w:rsidRDefault="00D87B6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</w:t>
            </w:r>
            <w:r w:rsidR="007B3E9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5" w:type="pct"/>
          </w:tcPr>
          <w:p w14:paraId="36B99C7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9B59207" w14:textId="02531B65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12,581</w:t>
            </w:r>
          </w:p>
        </w:tc>
        <w:tc>
          <w:tcPr>
            <w:tcW w:w="145" w:type="pct"/>
          </w:tcPr>
          <w:p w14:paraId="15AFBA83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192EE43" w14:textId="5DA0EE27" w:rsidR="003D3C01" w:rsidRPr="00AD7AA5" w:rsidRDefault="00030FDF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D87B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,1</w:t>
            </w:r>
            <w:r w:rsidR="00D87B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34" w:type="pct"/>
          </w:tcPr>
          <w:p w14:paraId="4CCB3C6F" w14:textId="77777777" w:rsidR="003D3C01" w:rsidRPr="00AD7AA5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BDA3BBA" w14:textId="6518625B" w:rsidR="003D3C01" w:rsidRPr="00AD7AA5" w:rsidRDefault="008F22C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11,573</w:t>
            </w:r>
          </w:p>
        </w:tc>
      </w:tr>
    </w:tbl>
    <w:p w14:paraId="447FA6BD" w14:textId="702C898F" w:rsidR="008F3D94" w:rsidRPr="00AD7AA5" w:rsidRDefault="008F3D94" w:rsidP="005F3717">
      <w:pPr>
        <w:rPr>
          <w:rFonts w:asciiTheme="majorBidi" w:hAnsiTheme="majorBidi" w:cstheme="majorBidi"/>
          <w:sz w:val="30"/>
          <w:szCs w:val="30"/>
        </w:rPr>
      </w:pPr>
    </w:p>
    <w:p w14:paraId="29B082D5" w14:textId="4AC05FE9" w:rsidR="00E647CB" w:rsidRPr="00AD7AA5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AD7AA5">
        <w:rPr>
          <w:rFonts w:asciiTheme="majorBidi" w:hAnsiTheme="majorBidi" w:cstheme="majorBidi"/>
          <w:sz w:val="30"/>
          <w:szCs w:val="30"/>
        </w:rPr>
        <w:t>3</w:t>
      </w:r>
      <w:r w:rsidR="0084130B" w:rsidRPr="00AD7AA5">
        <w:rPr>
          <w:rFonts w:asciiTheme="majorBidi" w:hAnsiTheme="majorBidi" w:cstheme="majorBidi"/>
          <w:sz w:val="30"/>
          <w:szCs w:val="30"/>
        </w:rPr>
        <w:t xml:space="preserve">0 </w:t>
      </w:r>
      <w:r w:rsidR="008F22C7" w:rsidRPr="00AD7AA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4130B" w:rsidRPr="00AD7A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2DDE" w:rsidRPr="00AD7AA5">
        <w:rPr>
          <w:rFonts w:asciiTheme="majorBidi" w:hAnsiTheme="majorBidi" w:cstheme="majorBidi"/>
          <w:sz w:val="30"/>
          <w:szCs w:val="30"/>
        </w:rPr>
        <w:t>256</w:t>
      </w:r>
      <w:r w:rsidR="00966B4E" w:rsidRPr="00AD7AA5">
        <w:rPr>
          <w:rFonts w:asciiTheme="majorBidi" w:hAnsiTheme="majorBidi" w:cstheme="majorBidi"/>
          <w:sz w:val="30"/>
          <w:szCs w:val="38"/>
        </w:rPr>
        <w:t>5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AD7A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31 </w:t>
      </w:r>
      <w:r w:rsidR="00372DDE"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72DDE" w:rsidRPr="00AD7AA5">
        <w:rPr>
          <w:rFonts w:asciiTheme="majorBidi" w:hAnsiTheme="majorBidi" w:cstheme="majorBidi"/>
          <w:sz w:val="30"/>
          <w:szCs w:val="30"/>
        </w:rPr>
        <w:t>256</w:t>
      </w:r>
      <w:r w:rsidR="00966B4E" w:rsidRPr="00AD7AA5">
        <w:rPr>
          <w:rFonts w:asciiTheme="majorBidi" w:hAnsiTheme="majorBidi" w:cstheme="majorBidi"/>
          <w:sz w:val="30"/>
          <w:szCs w:val="30"/>
        </w:rPr>
        <w:t>4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AD7AA5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5"/>
        <w:gridCol w:w="1124"/>
        <w:gridCol w:w="243"/>
        <w:gridCol w:w="1120"/>
        <w:gridCol w:w="9"/>
        <w:gridCol w:w="241"/>
        <w:gridCol w:w="1124"/>
        <w:gridCol w:w="275"/>
        <w:gridCol w:w="1122"/>
      </w:tblGrid>
      <w:tr w:rsidR="007F1855" w:rsidRPr="00AD7AA5" w14:paraId="2F4D08A8" w14:textId="77777777" w:rsidTr="003C606E">
        <w:tc>
          <w:tcPr>
            <w:tcW w:w="2207" w:type="pct"/>
          </w:tcPr>
          <w:p w14:paraId="263B7AA4" w14:textId="671D3C40" w:rsidR="00E647CB" w:rsidRPr="00AD7AA5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</w:t>
            </w:r>
            <w:r w:rsidR="005D70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326" w:type="pct"/>
            <w:gridSpan w:val="4"/>
          </w:tcPr>
          <w:p w14:paraId="52DCBC6B" w14:textId="77777777" w:rsidR="00E647CB" w:rsidRPr="00AD7AA5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793542B6" w14:textId="77777777" w:rsidR="00E647CB" w:rsidRPr="00AD7AA5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14:paraId="0B4D4B43" w14:textId="77777777" w:rsidR="00E647CB" w:rsidRPr="00AD7AA5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F22C7" w:rsidRPr="00AD7AA5" w14:paraId="213511D8" w14:textId="77777777" w:rsidTr="003C606E">
        <w:tc>
          <w:tcPr>
            <w:tcW w:w="2207" w:type="pct"/>
          </w:tcPr>
          <w:p w14:paraId="3951DB2A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451B4B3" w14:textId="64458E9A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1D8DF3B9" w14:textId="036FEF0D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69CBB8A0" w14:textId="6A982A6F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8" w:type="pct"/>
          </w:tcPr>
          <w:p w14:paraId="4776C9B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33252110" w14:textId="014C8FF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32722367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FC4EFEC" w14:textId="230B882D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F22C7" w:rsidRPr="00AD7AA5" w14:paraId="1C295CFD" w14:textId="77777777" w:rsidTr="003C606E">
        <w:tc>
          <w:tcPr>
            <w:tcW w:w="2207" w:type="pct"/>
          </w:tcPr>
          <w:p w14:paraId="0BFA4E8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CA380B0" w14:textId="78964AA1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478CAC24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7AB4B080" w14:textId="51CFA00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8" w:type="pct"/>
          </w:tcPr>
          <w:p w14:paraId="00E40D0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7D44FA8" w14:textId="51E1250C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700CDE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4E6FA9E" w14:textId="3C550C58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8F22C7" w:rsidRPr="00AD7AA5" w14:paraId="3EE24C01" w14:textId="77777777" w:rsidTr="003C606E">
        <w:tc>
          <w:tcPr>
            <w:tcW w:w="2207" w:type="pct"/>
          </w:tcPr>
          <w:p w14:paraId="79E1045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3" w:type="pct"/>
            <w:gridSpan w:val="8"/>
          </w:tcPr>
          <w:p w14:paraId="4871554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22C7" w:rsidRPr="00AD7AA5" w14:paraId="52597B0D" w14:textId="77777777" w:rsidTr="003C606E">
        <w:tc>
          <w:tcPr>
            <w:tcW w:w="2207" w:type="pct"/>
          </w:tcPr>
          <w:p w14:paraId="5F72C050" w14:textId="18B287B5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shd w:val="clear" w:color="auto" w:fill="FFFFFF" w:themeFill="background1"/>
          </w:tcPr>
          <w:p w14:paraId="5048A4D6" w14:textId="58A91672" w:rsidR="008F22C7" w:rsidRPr="00AD7AA5" w:rsidRDefault="004A2A45" w:rsidP="004A2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FFFFFF" w:themeFill="background1"/>
          </w:tcPr>
          <w:p w14:paraId="0DE8958A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2EBD82E9" w14:textId="737DF1D0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28" w:type="pct"/>
            <w:shd w:val="clear" w:color="auto" w:fill="FFFFFF" w:themeFill="background1"/>
          </w:tcPr>
          <w:p w14:paraId="3753EBD4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98AECEC" w14:textId="24CFDEE4" w:rsidR="008F22C7" w:rsidRPr="00AD7AA5" w:rsidRDefault="004A2A45" w:rsidP="004A2A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  <w:shd w:val="clear" w:color="auto" w:fill="FFFFFF" w:themeFill="background1"/>
          </w:tcPr>
          <w:p w14:paraId="51AFE975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49C1188" w14:textId="6591BD4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</w:tr>
      <w:tr w:rsidR="008F22C7" w:rsidRPr="00AD7AA5" w14:paraId="16DD0D0A" w14:textId="77777777" w:rsidTr="001271E0">
        <w:trPr>
          <w:trHeight w:val="298"/>
        </w:trPr>
        <w:tc>
          <w:tcPr>
            <w:tcW w:w="2207" w:type="pct"/>
          </w:tcPr>
          <w:p w14:paraId="02B63A71" w14:textId="1ABECBDF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30026CEC" w:rsidR="008F22C7" w:rsidRPr="00AD7AA5" w:rsidRDefault="004A2A45" w:rsidP="00BC2A1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FFFFFF" w:themeFill="background1"/>
          </w:tcPr>
          <w:p w14:paraId="49CDFC9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93F677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28" w:type="pct"/>
            <w:shd w:val="clear" w:color="auto" w:fill="FFFFFF" w:themeFill="background1"/>
          </w:tcPr>
          <w:p w14:paraId="6A20DFE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6623EC61" w:rsidR="008F22C7" w:rsidRPr="00AD7AA5" w:rsidRDefault="004A2A45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  <w:shd w:val="clear" w:color="auto" w:fill="FFFFFF" w:themeFill="background1"/>
          </w:tcPr>
          <w:p w14:paraId="5E9B3CB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12837A0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</w:tr>
      <w:tr w:rsidR="008F22C7" w:rsidRPr="00AD7AA5" w14:paraId="2B57E2DA" w14:textId="77777777" w:rsidTr="003C606E">
        <w:trPr>
          <w:trHeight w:val="278"/>
        </w:trPr>
        <w:tc>
          <w:tcPr>
            <w:tcW w:w="2207" w:type="pct"/>
          </w:tcPr>
          <w:p w14:paraId="74A91EFD" w14:textId="77777777" w:rsidR="008F22C7" w:rsidRPr="00AD7AA5" w:rsidRDefault="008F22C7" w:rsidP="008F22C7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1716BA3C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DF3600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5CB87470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F22C7" w:rsidRPr="00AD7AA5" w14:paraId="2BB917EB" w14:textId="77777777" w:rsidTr="003C606E">
        <w:tc>
          <w:tcPr>
            <w:tcW w:w="2207" w:type="pct"/>
          </w:tcPr>
          <w:p w14:paraId="72625C85" w14:textId="39D41778" w:rsidR="008F22C7" w:rsidRPr="00AD7AA5" w:rsidRDefault="008F22C7" w:rsidP="008F22C7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42845C9E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  <w:tcBorders>
              <w:bottom w:val="nil"/>
            </w:tcBorders>
          </w:tcPr>
          <w:p w14:paraId="6AE1EE7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7885451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22C7" w:rsidRPr="00AD7AA5" w14:paraId="2417A5A0" w14:textId="77777777" w:rsidTr="003C606E">
        <w:tc>
          <w:tcPr>
            <w:tcW w:w="2207" w:type="pct"/>
          </w:tcPr>
          <w:p w14:paraId="76D756A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E234A89" w14:textId="15A802A8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6AEF40E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779A0DFF" w14:textId="4D1A7675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gridSpan w:val="2"/>
          </w:tcPr>
          <w:p w14:paraId="6C17EA7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6C89E629" w14:textId="5C0648EF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14FAF8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0C9E09" w14:textId="1C094565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F22C7" w:rsidRPr="00AD7AA5" w14:paraId="57EEDBB3" w14:textId="77777777" w:rsidTr="003C606E">
        <w:tc>
          <w:tcPr>
            <w:tcW w:w="2207" w:type="pct"/>
          </w:tcPr>
          <w:p w14:paraId="3A39AEB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51F04FD0" w14:textId="6E15E29B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0B32B44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333B0034" w14:textId="0A1997E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  <w:gridSpan w:val="2"/>
          </w:tcPr>
          <w:p w14:paraId="7983A0C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9BB1276" w14:textId="2684B0F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8C0069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C8D060" w14:textId="54A2613A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8F22C7" w:rsidRPr="00AD7AA5" w14:paraId="0039DBBC" w14:textId="77777777" w:rsidTr="003C606E">
        <w:tc>
          <w:tcPr>
            <w:tcW w:w="2207" w:type="pct"/>
          </w:tcPr>
          <w:p w14:paraId="016F404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pct"/>
            <w:gridSpan w:val="8"/>
            <w:tcBorders>
              <w:bottom w:val="nil"/>
            </w:tcBorders>
          </w:tcPr>
          <w:p w14:paraId="24021DB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2C7" w:rsidRPr="00AD7AA5" w14:paraId="2B6819B4" w14:textId="77777777" w:rsidTr="003C606E">
        <w:tc>
          <w:tcPr>
            <w:tcW w:w="2207" w:type="pct"/>
          </w:tcPr>
          <w:p w14:paraId="46AF5E67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FFFFFF" w:themeFill="background1"/>
          </w:tcPr>
          <w:p w14:paraId="50C55FDC" w14:textId="507EC55A" w:rsidR="008F22C7" w:rsidRPr="00AD7AA5" w:rsidRDefault="00A0141D" w:rsidP="001271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3EFB6193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4CDB1866" w14:textId="473BEB2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shd w:val="clear" w:color="auto" w:fill="FFFFFF" w:themeFill="background1"/>
          </w:tcPr>
          <w:p w14:paraId="0C43CC4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000CE16" w14:textId="6A1F4630" w:rsidR="008F22C7" w:rsidRPr="00AD7AA5" w:rsidRDefault="00C96613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1,42</w:t>
            </w:r>
            <w:r w:rsidR="002862EB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  <w:shd w:val="clear" w:color="auto" w:fill="FFFFFF" w:themeFill="background1"/>
          </w:tcPr>
          <w:p w14:paraId="59EED2FE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A215289" w14:textId="0039634D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1,866</w:t>
            </w:r>
          </w:p>
        </w:tc>
      </w:tr>
      <w:tr w:rsidR="008F22C7" w:rsidRPr="00AD7AA5" w14:paraId="58C69D21" w14:textId="77777777" w:rsidTr="003C606E">
        <w:tc>
          <w:tcPr>
            <w:tcW w:w="2207" w:type="pct"/>
          </w:tcPr>
          <w:p w14:paraId="53AED040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73D3A629" w:rsidR="008F22C7" w:rsidRPr="00AD7AA5" w:rsidRDefault="00A23E26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1,849</w:t>
            </w:r>
          </w:p>
        </w:tc>
        <w:tc>
          <w:tcPr>
            <w:tcW w:w="129" w:type="pct"/>
            <w:shd w:val="clear" w:color="auto" w:fill="FFFFFF" w:themeFill="background1"/>
          </w:tcPr>
          <w:p w14:paraId="3E9D1530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7AC450FF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shd w:val="clear" w:color="auto" w:fill="FFFFFF" w:themeFill="background1"/>
          </w:tcPr>
          <w:p w14:paraId="35654DA9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616D27F8" w:rsidR="008F22C7" w:rsidRPr="00AD7AA5" w:rsidRDefault="00C96613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1,690</w:t>
            </w:r>
          </w:p>
        </w:tc>
        <w:tc>
          <w:tcPr>
            <w:tcW w:w="146" w:type="pct"/>
            <w:shd w:val="clear" w:color="auto" w:fill="FFFFFF" w:themeFill="background1"/>
          </w:tcPr>
          <w:p w14:paraId="489AC4C9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18B57DAB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</w:tr>
      <w:tr w:rsidR="008F22C7" w:rsidRPr="00AD7AA5" w14:paraId="32AF3AFA" w14:textId="77777777" w:rsidTr="003C606E">
        <w:tc>
          <w:tcPr>
            <w:tcW w:w="2207" w:type="pct"/>
            <w:shd w:val="clear" w:color="auto" w:fill="auto"/>
          </w:tcPr>
          <w:p w14:paraId="7514CF89" w14:textId="4DFE9FBC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195DF169" w:rsidR="008F22C7" w:rsidRPr="00AD7AA5" w:rsidRDefault="00C96613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1,849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14:paraId="277D634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45F695B1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</w:tcPr>
          <w:p w14:paraId="6154CA8C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361B8F03" w:rsidR="008F22C7" w:rsidRPr="00AD7AA5" w:rsidRDefault="00C96613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3,11</w:t>
            </w:r>
            <w:r w:rsidR="002862EB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</w:tcPr>
          <w:p w14:paraId="36F19EF3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4A81FF10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2,758</w:t>
            </w:r>
          </w:p>
        </w:tc>
      </w:tr>
    </w:tbl>
    <w:p w14:paraId="35BDDE95" w14:textId="77777777" w:rsidR="007F1855" w:rsidRPr="00AD7AA5" w:rsidRDefault="007F1855">
      <w:pPr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990"/>
        <w:gridCol w:w="236"/>
        <w:gridCol w:w="844"/>
        <w:gridCol w:w="270"/>
        <w:gridCol w:w="810"/>
        <w:gridCol w:w="270"/>
        <w:gridCol w:w="1080"/>
      </w:tblGrid>
      <w:tr w:rsidR="00B5505A" w:rsidRPr="00AD7AA5" w14:paraId="6E4900EE" w14:textId="77777777" w:rsidTr="003F357A">
        <w:trPr>
          <w:tblHeader/>
        </w:trPr>
        <w:tc>
          <w:tcPr>
            <w:tcW w:w="2250" w:type="dxa"/>
            <w:vAlign w:val="bottom"/>
          </w:tcPr>
          <w:p w14:paraId="2F7A9C03" w14:textId="77777777" w:rsidR="00B5505A" w:rsidRPr="00AD7AA5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BFF051" w14:textId="77777777" w:rsidR="00B5505A" w:rsidRPr="00AD7AA5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7730302" w14:textId="77777777" w:rsidR="00B5505A" w:rsidRPr="00AD7AA5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472451" w14:textId="2F2BE9B5" w:rsidR="00B5505A" w:rsidRPr="00AD7AA5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3CD" w:rsidRPr="00AD7AA5" w14:paraId="12EC6E27" w14:textId="77777777" w:rsidTr="003F357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1B58B92" w14:textId="176B5853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AD7AA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/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57673C7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6C8E9A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3DBFC5CA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22C7"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016D8127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58A5A" w14:textId="37F0148C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F203BAE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9E395B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0B4C45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79E8B5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EE1221F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E4867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3087AB4A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22C7"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513CD" w:rsidRPr="00AD7AA5" w14:paraId="166AFF16" w14:textId="77777777" w:rsidTr="003F357A">
        <w:trPr>
          <w:tblHeader/>
        </w:trPr>
        <w:tc>
          <w:tcPr>
            <w:tcW w:w="2250" w:type="dxa"/>
            <w:vAlign w:val="bottom"/>
          </w:tcPr>
          <w:p w14:paraId="134A8099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2D46524E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84C5DF4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BD48FC" w14:textId="3C5112FC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CA5C23C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E11" w14:textId="4A1B0AA2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3063F33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1B34618" w14:textId="37E03C1E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594D3E6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91D57A" w14:textId="345407A6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AB788A1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01641F" w14:textId="18F7AFD5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513CD" w:rsidRPr="00AD7AA5" w14:paraId="36B194E5" w14:textId="77777777" w:rsidTr="003F357A">
        <w:trPr>
          <w:tblHeader/>
        </w:trPr>
        <w:tc>
          <w:tcPr>
            <w:tcW w:w="2250" w:type="dxa"/>
          </w:tcPr>
          <w:p w14:paraId="21C8B25B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 w:themeFill="background1"/>
          </w:tcPr>
          <w:p w14:paraId="2B6F0BDA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FFFFFF" w:themeFill="background1"/>
          </w:tcPr>
          <w:p w14:paraId="5E2665E9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FFFFFF" w:themeFill="background1"/>
          </w:tcPr>
          <w:p w14:paraId="022092EF" w14:textId="3AC0868F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3CD" w:rsidRPr="00AD7AA5" w14:paraId="2C167ACF" w14:textId="77777777" w:rsidTr="003F357A">
        <w:tc>
          <w:tcPr>
            <w:tcW w:w="2250" w:type="dxa"/>
          </w:tcPr>
          <w:p w14:paraId="37A277E5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FFFFFF" w:themeFill="background1"/>
          </w:tcPr>
          <w:p w14:paraId="6EDE5A6A" w14:textId="24D3D178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FFFFFF" w:themeFill="background1"/>
          </w:tcPr>
          <w:p w14:paraId="633F869F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71C742E" w14:textId="27478C9A" w:rsidR="00E513CD" w:rsidRPr="00AD7AA5" w:rsidRDefault="00622DE7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3.00-4.75</w:t>
            </w:r>
          </w:p>
        </w:tc>
        <w:tc>
          <w:tcPr>
            <w:tcW w:w="270" w:type="dxa"/>
            <w:shd w:val="clear" w:color="auto" w:fill="FFFFFF" w:themeFill="background1"/>
          </w:tcPr>
          <w:p w14:paraId="39A1CA33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D6D6EE" w14:textId="75DA3765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36" w:type="dxa"/>
            <w:shd w:val="clear" w:color="auto" w:fill="auto"/>
          </w:tcPr>
          <w:p w14:paraId="6300181D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5A9FE75" w14:textId="413168E8" w:rsidR="00E513CD" w:rsidRPr="00AD7AA5" w:rsidRDefault="00622DE7" w:rsidP="0054725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359393E3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9D4CF2" w14:textId="3BAC4FDA" w:rsidR="00E513CD" w:rsidRPr="00AD7AA5" w:rsidRDefault="00E513CD" w:rsidP="00622DE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2DE7" w:rsidRPr="00AD7AA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  <w:shd w:val="clear" w:color="auto" w:fill="auto"/>
          </w:tcPr>
          <w:p w14:paraId="229DC5D2" w14:textId="77777777" w:rsidR="00E513CD" w:rsidRPr="00AD7AA5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9BABDF7" w14:textId="7C20663D" w:rsidR="00E513CD" w:rsidRPr="00AD7AA5" w:rsidRDefault="00547258" w:rsidP="0054725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</w:tbl>
    <w:p w14:paraId="0735AD4D" w14:textId="3FE84569" w:rsidR="006E3A01" w:rsidRPr="00AD7AA5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AD7AA5" w14:paraId="58BED26A" w14:textId="77777777" w:rsidTr="00EC43D3">
        <w:tc>
          <w:tcPr>
            <w:tcW w:w="1949" w:type="pct"/>
          </w:tcPr>
          <w:p w14:paraId="5EB2B85A" w14:textId="5A0DC5B9" w:rsidR="00E77C5B" w:rsidRPr="00AD7AA5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</w:rPr>
              <w:br w:type="page"/>
            </w:r>
            <w:r w:rsidR="00E77C5B"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2C7" w:rsidRPr="00AD7AA5" w14:paraId="0375905E" w14:textId="77777777" w:rsidTr="006E3A01">
        <w:tc>
          <w:tcPr>
            <w:tcW w:w="1949" w:type="pct"/>
          </w:tcPr>
          <w:p w14:paraId="2B9B0B25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286524EA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113DB6C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428BE3A1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63D8510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7CA93C27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F22C7" w:rsidRPr="00AD7AA5" w14:paraId="0EAFB891" w14:textId="77777777" w:rsidTr="006E3A01">
        <w:tc>
          <w:tcPr>
            <w:tcW w:w="1949" w:type="pct"/>
          </w:tcPr>
          <w:p w14:paraId="503024B7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520069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4D99035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7C442E2A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AE51CEF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082E18B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D76B6B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1E4D1873" w14:textId="3889C480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8F22C7" w:rsidRPr="00AD7AA5" w14:paraId="3AB5A6B6" w14:textId="77777777" w:rsidTr="00EC43D3">
        <w:tc>
          <w:tcPr>
            <w:tcW w:w="1949" w:type="pct"/>
          </w:tcPr>
          <w:p w14:paraId="06483C6A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2C7" w:rsidRPr="00AD7AA5" w14:paraId="6959A0BE" w14:textId="77777777" w:rsidTr="006E3A01">
        <w:tc>
          <w:tcPr>
            <w:tcW w:w="1949" w:type="pct"/>
          </w:tcPr>
          <w:p w14:paraId="65C95800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755FB2BC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274E258F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8F22C7" w:rsidRPr="00AD7AA5" w14:paraId="7D147D1F" w14:textId="77777777" w:rsidTr="006E3A01">
        <w:tc>
          <w:tcPr>
            <w:tcW w:w="1949" w:type="pct"/>
          </w:tcPr>
          <w:p w14:paraId="2E787603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3034E165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338A8970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AD7AA5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AD7AA5" w14:paraId="12A61DD2" w14:textId="77777777" w:rsidTr="00EC43D3">
        <w:tc>
          <w:tcPr>
            <w:tcW w:w="1941" w:type="pct"/>
          </w:tcPr>
          <w:p w14:paraId="6ACFE582" w14:textId="5B70F46A" w:rsidR="00813ED1" w:rsidRPr="00AD7AA5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22C7" w:rsidRPr="00AD7AA5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6CDE1C79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54E54F9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F22C7" w:rsidRPr="00AD7AA5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AEE9E2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63D46D48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7E91308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6CDCBA9C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8F22C7" w:rsidRPr="00AD7AA5" w14:paraId="3489B60F" w14:textId="77777777" w:rsidTr="00EC43D3">
        <w:tc>
          <w:tcPr>
            <w:tcW w:w="1941" w:type="pct"/>
          </w:tcPr>
          <w:p w14:paraId="00ECF76C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22C7" w:rsidRPr="00AD7AA5" w14:paraId="710D2060" w14:textId="77777777" w:rsidTr="00EC43D3">
        <w:tc>
          <w:tcPr>
            <w:tcW w:w="1941" w:type="pct"/>
          </w:tcPr>
          <w:p w14:paraId="221A1F33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64C763EE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36CAB2DA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51,760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4AA1B663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33,744</w:t>
            </w:r>
          </w:p>
        </w:tc>
      </w:tr>
      <w:tr w:rsidR="008F22C7" w:rsidRPr="00AD7AA5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50517DEC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5F1E08DD" w:rsidR="008F22C7" w:rsidRPr="00AD7AA5" w:rsidRDefault="00C504EB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51,760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ADB313E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33,744</w:t>
            </w:r>
          </w:p>
        </w:tc>
      </w:tr>
    </w:tbl>
    <w:p w14:paraId="245FCBC9" w14:textId="5F5066D9" w:rsidR="00D22D59" w:rsidRPr="00AD7AA5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AD7AA5" w14:paraId="081169F6" w14:textId="77777777" w:rsidTr="008F34F2">
        <w:trPr>
          <w:tblHeader/>
        </w:trPr>
        <w:tc>
          <w:tcPr>
            <w:tcW w:w="1941" w:type="pct"/>
          </w:tcPr>
          <w:p w14:paraId="0A199E9D" w14:textId="2FFE6C77" w:rsidR="00B036A2" w:rsidRPr="00AD7AA5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001E92" w:rsidRPr="00AD7A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pct"/>
            <w:gridSpan w:val="3"/>
          </w:tcPr>
          <w:p w14:paraId="13E6902E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22C7" w:rsidRPr="00AD7AA5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6358D6BB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CB2422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3C2FDB1D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3906766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F22C7" w:rsidRPr="00AD7AA5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10BC1563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7826835D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37E67D1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4F38F0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2AF982D0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5E3561F4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73434964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8F22C7" w:rsidRPr="00AD7AA5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22C7" w:rsidRPr="00AD7AA5" w14:paraId="64D6F8C5" w14:textId="77777777" w:rsidTr="0061289D">
        <w:tc>
          <w:tcPr>
            <w:tcW w:w="1941" w:type="pct"/>
          </w:tcPr>
          <w:p w14:paraId="314DB669" w14:textId="04A8DF1E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1A7A57E0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20E79D03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51F5E080" w14:textId="158144CF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339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4D0CA29C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F22C7" w:rsidRPr="00AD7AA5" w14:paraId="362164CF" w14:textId="77777777" w:rsidTr="0061289D">
        <w:tc>
          <w:tcPr>
            <w:tcW w:w="1941" w:type="pct"/>
          </w:tcPr>
          <w:p w14:paraId="1D66CD32" w14:textId="51E21A8F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BDAC325" w14:textId="0B2BF45A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4,814</w:t>
            </w:r>
          </w:p>
        </w:tc>
        <w:tc>
          <w:tcPr>
            <w:tcW w:w="146" w:type="pct"/>
            <w:shd w:val="clear" w:color="auto" w:fill="FFFFFF" w:themeFill="background1"/>
          </w:tcPr>
          <w:p w14:paraId="627D1CF5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4CCDDE2" w14:textId="2CFAD3DF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7269231B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4674B453" w14:textId="44BAA176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3,493</w:t>
            </w:r>
          </w:p>
        </w:tc>
        <w:tc>
          <w:tcPr>
            <w:tcW w:w="146" w:type="pct"/>
            <w:shd w:val="clear" w:color="auto" w:fill="FFFFFF" w:themeFill="background1"/>
          </w:tcPr>
          <w:p w14:paraId="0636B530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7BD1AE87" w14:textId="44384276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3,684</w:t>
            </w:r>
          </w:p>
        </w:tc>
      </w:tr>
      <w:tr w:rsidR="008F22C7" w:rsidRPr="00AD7AA5" w14:paraId="6C5A9E49" w14:textId="77777777" w:rsidTr="0061289D">
        <w:tc>
          <w:tcPr>
            <w:tcW w:w="1941" w:type="pct"/>
          </w:tcPr>
          <w:p w14:paraId="261283D8" w14:textId="77777777" w:rsidR="008F22C7" w:rsidRPr="00AD7AA5" w:rsidRDefault="008F22C7" w:rsidP="008F22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2EE1346B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4,814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4BD1DADB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2F2A0293" w14:textId="5E0C1838" w:rsidR="008F22C7" w:rsidRPr="00AD7AA5" w:rsidRDefault="00C21E7C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3,832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2BAC3DF2" w:rsidR="008F22C7" w:rsidRPr="00AD7AA5" w:rsidRDefault="008F22C7" w:rsidP="008F22C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3,684</w:t>
            </w:r>
          </w:p>
        </w:tc>
      </w:tr>
    </w:tbl>
    <w:p w14:paraId="65C3D0D6" w14:textId="01FEE1C0" w:rsidR="006E3A01" w:rsidRPr="00AD7AA5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2A27358E" w14:textId="77777777" w:rsidR="006E3A01" w:rsidRPr="00AD7AA5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 w:rsidRPr="00AD7AA5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741BC134" w:rsidR="005729CF" w:rsidRPr="00AD7AA5" w:rsidRDefault="005729CF" w:rsidP="008C3BDD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</w:t>
      </w:r>
      <w:r w:rsidR="00987F2F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AD7AA5" w:rsidRDefault="00B03B5B" w:rsidP="008C3BDD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"/>
        <w:tblW w:w="93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209"/>
        <w:gridCol w:w="270"/>
        <w:gridCol w:w="1213"/>
        <w:gridCol w:w="259"/>
        <w:gridCol w:w="12"/>
        <w:gridCol w:w="1198"/>
        <w:gridCol w:w="248"/>
        <w:gridCol w:w="1212"/>
        <w:gridCol w:w="6"/>
      </w:tblGrid>
      <w:tr w:rsidR="0099121F" w:rsidRPr="00AD7AA5" w14:paraId="6642F6A4" w14:textId="77777777" w:rsidTr="00581D27">
        <w:trPr>
          <w:trHeight w:val="15"/>
          <w:tblHeader/>
        </w:trPr>
        <w:tc>
          <w:tcPr>
            <w:tcW w:w="3685" w:type="dxa"/>
            <w:shd w:val="clear" w:color="auto" w:fill="auto"/>
            <w:vAlign w:val="bottom"/>
          </w:tcPr>
          <w:p w14:paraId="2928AA38" w14:textId="60967A92" w:rsidR="0099121F" w:rsidRPr="00AD7AA5" w:rsidRDefault="0099121F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vAlign w:val="bottom"/>
          </w:tcPr>
          <w:p w14:paraId="0605E2AA" w14:textId="55B94887" w:rsidR="0099121F" w:rsidRPr="00AD7AA5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23EE645B" w14:textId="77777777" w:rsidR="0099121F" w:rsidRPr="00AD7AA5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4"/>
          </w:tcPr>
          <w:p w14:paraId="1366B539" w14:textId="3A2BDFB6" w:rsidR="0099121F" w:rsidRPr="00AD7AA5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BDD" w:rsidRPr="00AD7AA5" w14:paraId="5475940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0372A502" w14:textId="6F278DDB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030EC2E" w14:textId="631E8A09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22C7"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0" w:type="dxa"/>
          </w:tcPr>
          <w:p w14:paraId="4FE1923A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C4A65D2" w14:textId="159E3EC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59" w:type="dxa"/>
          </w:tcPr>
          <w:p w14:paraId="487ED5D8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12E5A54" w14:textId="4CED203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22C7"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48" w:type="dxa"/>
          </w:tcPr>
          <w:p w14:paraId="289E75D0" w14:textId="58C9CF9B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BB39C08" w14:textId="22FC5DEF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3BDD" w:rsidRPr="00AD7AA5" w14:paraId="1B1A7B7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1EF9C3E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1" w:type="dxa"/>
            <w:gridSpan w:val="8"/>
          </w:tcPr>
          <w:p w14:paraId="6923BD1A" w14:textId="36EABE94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BDD" w:rsidRPr="00AD7AA5" w14:paraId="7F1A31AB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3DBCC86E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09" w:type="dxa"/>
            <w:shd w:val="clear" w:color="auto" w:fill="auto"/>
          </w:tcPr>
          <w:p w14:paraId="0E61EF6B" w14:textId="77DA6AE8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65,374</w:t>
            </w:r>
          </w:p>
        </w:tc>
        <w:tc>
          <w:tcPr>
            <w:tcW w:w="270" w:type="dxa"/>
          </w:tcPr>
          <w:p w14:paraId="5E2A8BF9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8C58388" w14:textId="717691B7" w:rsidR="008C3BDD" w:rsidRPr="00AD7AA5" w:rsidRDefault="002A1359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C3BDD" w:rsidRPr="00AD7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59" w:type="dxa"/>
          </w:tcPr>
          <w:p w14:paraId="29254EF6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7755BB8" w14:textId="22FC2F06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28,569</w:t>
            </w:r>
          </w:p>
        </w:tc>
        <w:tc>
          <w:tcPr>
            <w:tcW w:w="248" w:type="dxa"/>
          </w:tcPr>
          <w:p w14:paraId="2A6FDF76" w14:textId="7A4C2D5E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148C0D3" w14:textId="3068F4BA" w:rsidR="008C3BDD" w:rsidRPr="00AD7AA5" w:rsidRDefault="00461EE0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C3BDD" w:rsidRPr="00AD7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8C3BDD" w:rsidRPr="00AD7AA5" w14:paraId="74B5515E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2AF07737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</w:tcPr>
          <w:p w14:paraId="661A49D3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94132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65DE5691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2E56ED0E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31A27C7" w14:textId="4C4C8353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50FAE1" w14:textId="20DC6BA4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BDD" w:rsidRPr="00AD7AA5" w14:paraId="19830CDA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AFF75DD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65597CB8" w14:textId="6BAF9577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21,070</w:t>
            </w:r>
          </w:p>
        </w:tc>
        <w:tc>
          <w:tcPr>
            <w:tcW w:w="270" w:type="dxa"/>
          </w:tcPr>
          <w:p w14:paraId="35128C2A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3B801F" w14:textId="662D531D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925</w:t>
            </w:r>
          </w:p>
        </w:tc>
        <w:tc>
          <w:tcPr>
            <w:tcW w:w="259" w:type="dxa"/>
          </w:tcPr>
          <w:p w14:paraId="64645BDD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9F152B4" w14:textId="6CC0429E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13,394</w:t>
            </w:r>
          </w:p>
        </w:tc>
        <w:tc>
          <w:tcPr>
            <w:tcW w:w="248" w:type="dxa"/>
          </w:tcPr>
          <w:p w14:paraId="663A4759" w14:textId="57D10D1F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9801A0" w14:textId="4AF1288E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</w:tr>
      <w:tr w:rsidR="008C3BDD" w:rsidRPr="00AD7AA5" w14:paraId="02237483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390C3BD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73B1FA81" w14:textId="5FE3280E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DE426B2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1132A6A" w14:textId="78F4A21E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023</w:t>
            </w:r>
          </w:p>
        </w:tc>
        <w:tc>
          <w:tcPr>
            <w:tcW w:w="259" w:type="dxa"/>
          </w:tcPr>
          <w:p w14:paraId="1FAE4459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3AFA27A" w14:textId="26C8A9DA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1F305B9E" w14:textId="09FE8136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AD29A6" w14:textId="4173F6F2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8C3BDD" w:rsidRPr="00AD7AA5" w14:paraId="657DE219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53320B3D" w14:textId="22EE4339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181 - 365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  <w:shd w:val="clear" w:color="auto" w:fill="auto"/>
          </w:tcPr>
          <w:p w14:paraId="41E60517" w14:textId="46F1B18D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1,320</w:t>
            </w:r>
          </w:p>
        </w:tc>
        <w:tc>
          <w:tcPr>
            <w:tcW w:w="270" w:type="dxa"/>
          </w:tcPr>
          <w:p w14:paraId="305E2CB5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7E5DE11" w14:textId="4672EAC3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8850280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61BDB78C" w14:textId="277CE524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48" w:type="dxa"/>
          </w:tcPr>
          <w:p w14:paraId="463767E6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699CDED" w14:textId="5F96260A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3BDD" w:rsidRPr="00AD7AA5" w14:paraId="60F33AE9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039B938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183937B" w14:textId="12095AAF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1,312</w:t>
            </w:r>
          </w:p>
        </w:tc>
        <w:tc>
          <w:tcPr>
            <w:tcW w:w="270" w:type="dxa"/>
          </w:tcPr>
          <w:p w14:paraId="4FBD8C02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0C49DE" w14:textId="66BDD019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59" w:type="dxa"/>
          </w:tcPr>
          <w:p w14:paraId="4CB1755C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2D3F19B1" w14:textId="1E692107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48" w:type="dxa"/>
          </w:tcPr>
          <w:p w14:paraId="4ECF28A7" w14:textId="585AC4DC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5B0F6A7" w14:textId="7A5D3AC4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8C3BDD" w:rsidRPr="00AD7AA5" w14:paraId="19EA29BE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6E27D91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9C0C032" w14:textId="55D769FD" w:rsidR="008C3BDD" w:rsidRPr="00AD7AA5" w:rsidRDefault="00E535CC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89,093</w:t>
            </w:r>
          </w:p>
        </w:tc>
        <w:tc>
          <w:tcPr>
            <w:tcW w:w="270" w:type="dxa"/>
          </w:tcPr>
          <w:p w14:paraId="4299FA7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C4D043A" w14:textId="2312A625" w:rsidR="008C3BDD" w:rsidRPr="00AD7AA5" w:rsidRDefault="000D59C5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8C3BDD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59" w:type="dxa"/>
          </w:tcPr>
          <w:p w14:paraId="70CB0C0E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143810E6" w14:textId="0081E702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44,052</w:t>
            </w:r>
          </w:p>
        </w:tc>
        <w:tc>
          <w:tcPr>
            <w:tcW w:w="248" w:type="dxa"/>
          </w:tcPr>
          <w:p w14:paraId="42B2797B" w14:textId="68C9791C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82B22FE" w14:textId="553157CD" w:rsidR="008C3BDD" w:rsidRPr="00AD7AA5" w:rsidRDefault="00461EE0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8C3BDD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</w:tr>
      <w:tr w:rsidR="008C3BDD" w:rsidRPr="00AD7AA5" w14:paraId="015C50CA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47500BBB" w14:textId="20A16820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BE51767" w14:textId="77777777" w:rsidR="008C3BDD" w:rsidRPr="00AD7AA5" w:rsidRDefault="008C3BDD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DED721" w14:textId="25E7CCA4" w:rsidR="00E535CC" w:rsidRPr="00AD7AA5" w:rsidRDefault="00E535CC" w:rsidP="009A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(1,149)</w:t>
            </w:r>
          </w:p>
        </w:tc>
        <w:tc>
          <w:tcPr>
            <w:tcW w:w="270" w:type="dxa"/>
          </w:tcPr>
          <w:p w14:paraId="53EFF0C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firstLine="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BE70AC5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77B077" w14:textId="23B7593C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259" w:type="dxa"/>
          </w:tcPr>
          <w:p w14:paraId="194A615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020C8170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9400D" w14:textId="19DA82E0" w:rsidR="00E535CC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248" w:type="dxa"/>
          </w:tcPr>
          <w:p w14:paraId="03E600DF" w14:textId="45ED0658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34295C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5737D" w14:textId="7ACA59A6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8C3BDD" w:rsidRPr="00AD7AA5" w14:paraId="0A13A8D8" w14:textId="77777777" w:rsidTr="00581D27">
        <w:trPr>
          <w:gridAfter w:val="1"/>
          <w:wAfter w:w="6" w:type="dxa"/>
          <w:trHeight w:val="15"/>
        </w:trPr>
        <w:tc>
          <w:tcPr>
            <w:tcW w:w="3685" w:type="dxa"/>
          </w:tcPr>
          <w:p w14:paraId="4D9408B5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31EF1DB" w14:textId="2B33957E" w:rsidR="008C3BDD" w:rsidRPr="00AD7AA5" w:rsidRDefault="00CC6109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87,944</w:t>
            </w:r>
          </w:p>
        </w:tc>
        <w:tc>
          <w:tcPr>
            <w:tcW w:w="270" w:type="dxa"/>
          </w:tcPr>
          <w:p w14:paraId="1531254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7B288BA6" w:rsidR="008C3BDD" w:rsidRPr="00AD7AA5" w:rsidRDefault="000D59C5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8C3BDD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59" w:type="dxa"/>
          </w:tcPr>
          <w:p w14:paraId="022BCCEB" w14:textId="77777777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87B161" w14:textId="1225ED9E" w:rsidR="008C3BDD" w:rsidRPr="00AD7AA5" w:rsidRDefault="00E535CC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43,318</w:t>
            </w:r>
          </w:p>
        </w:tc>
        <w:tc>
          <w:tcPr>
            <w:tcW w:w="248" w:type="dxa"/>
          </w:tcPr>
          <w:p w14:paraId="30AB35EE" w14:textId="30BB03A5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51E0450B" w:rsidR="008C3BDD" w:rsidRPr="00AD7AA5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61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1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</w:tr>
    </w:tbl>
    <w:p w14:paraId="059E68D7" w14:textId="4D910628" w:rsidR="00B03B5B" w:rsidRPr="00AD7AA5" w:rsidRDefault="00B03B5B" w:rsidP="008C3BDD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12"/>
        <w:gridCol w:w="271"/>
        <w:gridCol w:w="1212"/>
        <w:gridCol w:w="256"/>
        <w:gridCol w:w="1210"/>
        <w:gridCol w:w="238"/>
        <w:gridCol w:w="1202"/>
      </w:tblGrid>
      <w:tr w:rsidR="00547258" w:rsidRPr="00AD7AA5" w14:paraId="35039CB0" w14:textId="77777777" w:rsidTr="00581D27">
        <w:trPr>
          <w:trHeight w:val="426"/>
          <w:tblHeader/>
        </w:trPr>
        <w:tc>
          <w:tcPr>
            <w:tcW w:w="1986" w:type="pct"/>
          </w:tcPr>
          <w:p w14:paraId="4FA677E6" w14:textId="5EBE8522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0" w:type="pct"/>
            <w:gridSpan w:val="3"/>
          </w:tcPr>
          <w:p w14:paraId="405284AD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8B8BDAF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14:paraId="2251BE70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258" w:rsidRPr="00AD7AA5" w14:paraId="64C9F0A9" w14:textId="77777777" w:rsidTr="00581D27">
        <w:trPr>
          <w:trHeight w:val="437"/>
          <w:tblHeader/>
        </w:trPr>
        <w:tc>
          <w:tcPr>
            <w:tcW w:w="1986" w:type="pct"/>
          </w:tcPr>
          <w:p w14:paraId="669EE925" w14:textId="211B182F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AD7AA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AD7AA5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เก้า</w:t>
            </w:r>
            <w:r w:rsidRPr="00AD7AA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AD7AA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Pr="00AD7AA5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2" w:type="pct"/>
          </w:tcPr>
          <w:p w14:paraId="79632F24" w14:textId="2313C400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D147E33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2" w:type="pct"/>
          </w:tcPr>
          <w:p w14:paraId="463A49C3" w14:textId="30673AE8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452C9295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1" w:type="pct"/>
          </w:tcPr>
          <w:p w14:paraId="5A0048AD" w14:textId="077180CD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57F0F9ED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7" w:type="pct"/>
          </w:tcPr>
          <w:p w14:paraId="52B0D436" w14:textId="122E52A6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  <w:tr w:rsidR="00547258" w:rsidRPr="00AD7AA5" w14:paraId="0E3D61E9" w14:textId="77777777" w:rsidTr="007B2147">
        <w:trPr>
          <w:trHeight w:val="211"/>
          <w:tblHeader/>
        </w:trPr>
        <w:tc>
          <w:tcPr>
            <w:tcW w:w="1986" w:type="pct"/>
          </w:tcPr>
          <w:p w14:paraId="32226374" w14:textId="77777777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014" w:type="pct"/>
            <w:gridSpan w:val="7"/>
          </w:tcPr>
          <w:p w14:paraId="6C4E2DBB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47258" w:rsidRPr="00AD7AA5" w14:paraId="4C19F463" w14:textId="77777777" w:rsidTr="00547258">
        <w:trPr>
          <w:trHeight w:val="415"/>
        </w:trPr>
        <w:tc>
          <w:tcPr>
            <w:tcW w:w="1986" w:type="pct"/>
          </w:tcPr>
          <w:p w14:paraId="2EFF6742" w14:textId="63E070CF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7AA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17290EBE" w14:textId="5538D6F0" w:rsidR="00547258" w:rsidRPr="00AD7AA5" w:rsidRDefault="009A6A72" w:rsidP="009A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(2)</w:t>
            </w:r>
          </w:p>
        </w:tc>
        <w:tc>
          <w:tcPr>
            <w:tcW w:w="146" w:type="pct"/>
            <w:shd w:val="clear" w:color="auto" w:fill="auto"/>
          </w:tcPr>
          <w:p w14:paraId="1D27589B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097EF406" w14:textId="7C714369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(43)</w:t>
            </w:r>
          </w:p>
        </w:tc>
        <w:tc>
          <w:tcPr>
            <w:tcW w:w="138" w:type="pct"/>
            <w:shd w:val="clear" w:color="auto" w:fill="auto"/>
          </w:tcPr>
          <w:p w14:paraId="6664491E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3055F3EB" w14:textId="26DA27F2" w:rsidR="00547258" w:rsidRPr="00AD7AA5" w:rsidRDefault="003F357A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C7B470D" w14:textId="77777777" w:rsidR="00547258" w:rsidRPr="00AD7AA5" w:rsidRDefault="00547258" w:rsidP="0054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50619EE7" w14:textId="203402DD" w:rsidR="00547258" w:rsidRPr="00AD7AA5" w:rsidRDefault="00547258" w:rsidP="005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FA1DCF6" w14:textId="253AFF6E" w:rsidR="00B03B5B" w:rsidRPr="00AD7AA5" w:rsidRDefault="00B03B5B" w:rsidP="008C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B72DA50" w14:textId="77777777" w:rsidR="00337EF8" w:rsidRPr="00AD7AA5" w:rsidRDefault="00337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B43BA0" w14:textId="337931A8" w:rsidR="00E15D18" w:rsidRPr="00AD7AA5" w:rsidRDefault="004B58A0" w:rsidP="008C3BDD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001E9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AD7AA5" w:rsidRDefault="0075652F" w:rsidP="008C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1"/>
        <w:gridCol w:w="8"/>
        <w:gridCol w:w="228"/>
        <w:gridCol w:w="8"/>
        <w:gridCol w:w="1088"/>
        <w:gridCol w:w="270"/>
        <w:gridCol w:w="1098"/>
      </w:tblGrid>
      <w:tr w:rsidR="0075652F" w:rsidRPr="00AD7AA5" w14:paraId="10B1E1B5" w14:textId="77777777" w:rsidTr="003C606E">
        <w:trPr>
          <w:trHeight w:val="241"/>
        </w:trPr>
        <w:tc>
          <w:tcPr>
            <w:tcW w:w="4050" w:type="dxa"/>
            <w:shd w:val="clear" w:color="auto" w:fill="auto"/>
            <w:hideMark/>
          </w:tcPr>
          <w:p w14:paraId="5C3EB034" w14:textId="77777777" w:rsidR="0075652F" w:rsidRPr="00AD7AA5" w:rsidRDefault="0075652F" w:rsidP="008C3BDD">
            <w:pPr>
              <w:pStyle w:val="Heading1"/>
              <w:shd w:val="clear" w:color="auto" w:fill="auto"/>
              <w:tabs>
                <w:tab w:val="clear" w:pos="414"/>
              </w:tabs>
              <w:spacing w:line="240" w:lineRule="auto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BFAB4B9" w14:textId="77777777" w:rsidR="0075652F" w:rsidRPr="00AD7AA5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F40463" w14:textId="77777777" w:rsidR="0075652F" w:rsidRPr="00AD7AA5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4"/>
            <w:shd w:val="clear" w:color="auto" w:fill="auto"/>
            <w:hideMark/>
          </w:tcPr>
          <w:p w14:paraId="2B590216" w14:textId="77777777" w:rsidR="0075652F" w:rsidRPr="00AD7AA5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664" w:rsidRPr="00AD7AA5" w14:paraId="449A742E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0C9F2F09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2F6B3ECD" w14:textId="7830A583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551311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C94FCA" w14:textId="51F544A4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D5664" w:rsidRPr="00AD7AA5" w14:paraId="0A8AF96F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150123F4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C2B21DC" w14:textId="40E6BBBF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BEB7E8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A227F4" w14:textId="74AA5B59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2197BCCF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D5664" w:rsidRPr="00AD7AA5" w14:paraId="603D6417" w14:textId="77777777" w:rsidTr="003C606E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9"/>
            <w:shd w:val="clear" w:color="auto" w:fill="auto"/>
            <w:hideMark/>
          </w:tcPr>
          <w:p w14:paraId="1E849B0F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664" w:rsidRPr="00AD7AA5" w14:paraId="0BCDA8DE" w14:textId="77777777" w:rsidTr="00D806A1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045572BF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D1FB3A5" w14:textId="4A8082AD" w:rsidR="00ED5664" w:rsidRPr="00AD7AA5" w:rsidRDefault="00E638A5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03D1ED8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70,200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D50AF9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12EFBC" w14:textId="4A2E68E4" w:rsidR="00ED5664" w:rsidRPr="00AD7AA5" w:rsidRDefault="004E0299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3F41D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38B6E8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71,729</w:t>
            </w:r>
          </w:p>
        </w:tc>
      </w:tr>
      <w:tr w:rsidR="00ED5664" w:rsidRPr="00AD7AA5" w14:paraId="79089B3F" w14:textId="77777777" w:rsidTr="00301FC6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9487D1B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CF43D4E" w14:textId="090A55A9" w:rsidR="00ED5664" w:rsidRPr="00AD7AA5" w:rsidRDefault="00E638A5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9D2912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2E2A996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90B8F5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146433" w14:textId="25593399" w:rsidR="00ED5664" w:rsidRPr="00AD7AA5" w:rsidRDefault="004E0299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C02A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5CB13F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10,787</w:t>
            </w:r>
          </w:p>
        </w:tc>
      </w:tr>
      <w:tr w:rsidR="00ED5664" w:rsidRPr="00AD7AA5" w14:paraId="493967CE" w14:textId="77777777" w:rsidTr="00D72243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4F6F9DD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1DC6BDB" w14:textId="403994C6" w:rsidR="00ED5664" w:rsidRPr="00AD7AA5" w:rsidRDefault="009D2912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0A9D2DC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B20C6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F53A3A" w14:textId="45B683E8" w:rsidR="00ED5664" w:rsidRPr="00AD7AA5" w:rsidRDefault="004E0299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784EF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4391B3" w14:textId="77777777" w:rsidR="00ED5664" w:rsidRPr="00AD7AA5" w:rsidRDefault="00ED5664" w:rsidP="00ED566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</w:tr>
      <w:tr w:rsidR="00ED5664" w:rsidRPr="00AD7AA5" w14:paraId="76AE5E02" w14:textId="77777777" w:rsidTr="003C606E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6D482C18" w:rsidR="00ED5664" w:rsidRPr="00AD7AA5" w:rsidRDefault="009D2912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638A5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5767C21C" w:rsidR="00ED5664" w:rsidRPr="00AD7AA5" w:rsidRDefault="000E0429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5664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4236CB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5D5FF5A5" w:rsidR="004E0299" w:rsidRPr="00AD7AA5" w:rsidRDefault="004E0299" w:rsidP="00ED566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2296BA14" w:rsidR="00ED5664" w:rsidRPr="00AD7AA5" w:rsidRDefault="0046152A" w:rsidP="00ED566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5664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79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D5664" w:rsidRPr="00AD7AA5" w14:paraId="1037DD46" w14:textId="77777777" w:rsidTr="003C606E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59A0D950" w:rsidR="00ED5664" w:rsidRPr="00AD7AA5" w:rsidRDefault="009D2912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638A5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638A5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06D74E53" w:rsidR="00ED5664" w:rsidRPr="00AD7AA5" w:rsidRDefault="00ED5664" w:rsidP="00ED566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E0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E0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3E3C9E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4E2D1296" w:rsidR="00ED5664" w:rsidRPr="00AD7AA5" w:rsidRDefault="004E0299" w:rsidP="00ED566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762CF066" w:rsidR="00ED5664" w:rsidRPr="00AD7AA5" w:rsidRDefault="00ED5664" w:rsidP="00ED566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6879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879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2B57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</w:t>
            </w:r>
          </w:p>
        </w:tc>
      </w:tr>
    </w:tbl>
    <w:p w14:paraId="70D2B874" w14:textId="77777777" w:rsidR="00337EF8" w:rsidRPr="00AD7AA5" w:rsidRDefault="00337EF8" w:rsidP="00337EF8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4"/>
          <w:szCs w:val="24"/>
          <w:u w:val="none"/>
          <w:lang w:val="th-TH"/>
        </w:rPr>
      </w:pPr>
    </w:p>
    <w:p w14:paraId="21FD9D7E" w14:textId="41D3AE4E" w:rsidR="00B036A2" w:rsidRPr="00AD7AA5" w:rsidRDefault="00B036A2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070D67B3" w14:textId="77777777" w:rsidR="004313F8" w:rsidRPr="00AD7AA5" w:rsidRDefault="004313F8" w:rsidP="000D02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79"/>
        <w:gridCol w:w="274"/>
        <w:gridCol w:w="1079"/>
        <w:gridCol w:w="14"/>
        <w:gridCol w:w="222"/>
        <w:gridCol w:w="14"/>
        <w:gridCol w:w="1080"/>
        <w:gridCol w:w="13"/>
        <w:gridCol w:w="257"/>
        <w:gridCol w:w="13"/>
        <w:gridCol w:w="1081"/>
        <w:gridCol w:w="6"/>
        <w:gridCol w:w="9"/>
      </w:tblGrid>
      <w:tr w:rsidR="004313F8" w:rsidRPr="00AD7AA5" w14:paraId="142D8867" w14:textId="77777777" w:rsidTr="00337EF8">
        <w:trPr>
          <w:gridAfter w:val="1"/>
          <w:wAfter w:w="9" w:type="dxa"/>
        </w:trPr>
        <w:tc>
          <w:tcPr>
            <w:tcW w:w="4048" w:type="dxa"/>
            <w:shd w:val="clear" w:color="auto" w:fill="auto"/>
            <w:hideMark/>
          </w:tcPr>
          <w:p w14:paraId="284FECB6" w14:textId="77777777" w:rsidR="004313F8" w:rsidRPr="00AD7AA5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14:paraId="1D38BBD0" w14:textId="77777777" w:rsidR="004313F8" w:rsidRPr="00AD7AA5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89EF29" w14:textId="77777777" w:rsidR="004313F8" w:rsidRPr="00AD7AA5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7"/>
            <w:shd w:val="clear" w:color="auto" w:fill="auto"/>
            <w:hideMark/>
          </w:tcPr>
          <w:p w14:paraId="5AA8AE24" w14:textId="77777777" w:rsidR="004313F8" w:rsidRPr="00AD7AA5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664" w:rsidRPr="00AD7AA5" w14:paraId="01A9C537" w14:textId="77777777" w:rsidTr="00337EF8">
        <w:trPr>
          <w:gridAfter w:val="2"/>
          <w:wAfter w:w="15" w:type="dxa"/>
        </w:trPr>
        <w:tc>
          <w:tcPr>
            <w:tcW w:w="4048" w:type="dxa"/>
            <w:shd w:val="clear" w:color="auto" w:fill="auto"/>
          </w:tcPr>
          <w:p w14:paraId="0D86FBD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AD4F75" w14:textId="494843D3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4" w:type="dxa"/>
            <w:shd w:val="clear" w:color="auto" w:fill="auto"/>
          </w:tcPr>
          <w:p w14:paraId="1ECDE59E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EE9505" w14:textId="2513911F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D7CA9D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7384D527" w14:textId="1519835E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F23D91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D30BC04" w14:textId="663AA2E8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D5664" w:rsidRPr="00AD7AA5" w14:paraId="4A57F8BA" w14:textId="77777777" w:rsidTr="00337EF8">
        <w:trPr>
          <w:gridAfter w:val="2"/>
          <w:wAfter w:w="15" w:type="dxa"/>
        </w:trPr>
        <w:tc>
          <w:tcPr>
            <w:tcW w:w="4048" w:type="dxa"/>
            <w:shd w:val="clear" w:color="auto" w:fill="auto"/>
          </w:tcPr>
          <w:p w14:paraId="31D68B6B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99A90E8" w14:textId="15A64C94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39B60B7E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7E3BA51" w14:textId="21AF78D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6F6B3A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4B715395" w14:textId="2C85935D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A047DB" w14:textId="77777777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0F17667" w14:textId="28351450" w:rsidR="00ED5664" w:rsidRPr="00AD7AA5" w:rsidRDefault="00ED5664" w:rsidP="00ED5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D5664" w:rsidRPr="00AD7AA5" w14:paraId="5742C2B4" w14:textId="77777777" w:rsidTr="00337EF8">
        <w:tc>
          <w:tcPr>
            <w:tcW w:w="4048" w:type="dxa"/>
            <w:shd w:val="clear" w:color="auto" w:fill="auto"/>
          </w:tcPr>
          <w:p w14:paraId="2BEDD0F6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3"/>
            <w:shd w:val="clear" w:color="auto" w:fill="auto"/>
            <w:hideMark/>
          </w:tcPr>
          <w:p w14:paraId="1D90CE3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664" w:rsidRPr="00AD7AA5" w14:paraId="2C3A3B74" w14:textId="77777777" w:rsidTr="00337EF8">
        <w:tc>
          <w:tcPr>
            <w:tcW w:w="4048" w:type="dxa"/>
            <w:shd w:val="clear" w:color="auto" w:fill="auto"/>
            <w:hideMark/>
          </w:tcPr>
          <w:p w14:paraId="3734673B" w14:textId="77777777" w:rsidR="00ED5664" w:rsidRPr="00AD7AA5" w:rsidRDefault="00ED5664" w:rsidP="00ED566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0A604743" w14:textId="591CB184" w:rsidR="00ED5664" w:rsidRPr="00AD7AA5" w:rsidRDefault="00E638A5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678,035</w:t>
            </w:r>
          </w:p>
        </w:tc>
        <w:tc>
          <w:tcPr>
            <w:tcW w:w="274" w:type="dxa"/>
            <w:shd w:val="clear" w:color="auto" w:fill="auto"/>
          </w:tcPr>
          <w:p w14:paraId="2A9A8C1D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05FE05E9" w14:textId="21648F7D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357928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775F89C" w14:textId="59AA0B08" w:rsidR="00ED5664" w:rsidRPr="00AD7AA5" w:rsidRDefault="003F357A" w:rsidP="003F357A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621,09</w:t>
            </w:r>
            <w:r w:rsidR="00482153"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CF1C9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</w:tcPr>
          <w:p w14:paraId="4B879A60" w14:textId="2C6B27B6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588,697</w:t>
            </w:r>
          </w:p>
        </w:tc>
      </w:tr>
      <w:tr w:rsidR="00ED5664" w:rsidRPr="00AD7AA5" w14:paraId="18FF86EC" w14:textId="77777777" w:rsidTr="00337EF8">
        <w:tc>
          <w:tcPr>
            <w:tcW w:w="4048" w:type="dxa"/>
            <w:shd w:val="clear" w:color="auto" w:fill="auto"/>
          </w:tcPr>
          <w:p w14:paraId="51079E2B" w14:textId="77777777" w:rsidR="00ED5664" w:rsidRPr="00AD7AA5" w:rsidRDefault="00ED5664" w:rsidP="00ED5664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3CD6FEF3" w:rsidR="00ED5664" w:rsidRPr="00AD7AA5" w:rsidRDefault="00E638A5" w:rsidP="00ED5664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21,920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CF17D4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20697" w14:textId="4686525C" w:rsidR="00ED5664" w:rsidRPr="00AD7AA5" w:rsidRDefault="00ED5664" w:rsidP="00ED5664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3C23F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2C3DA2F2" w:rsidR="00ED5664" w:rsidRPr="00AD7AA5" w:rsidRDefault="003F357A" w:rsidP="003F357A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A87758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6C38" w14:textId="7DE77D3D" w:rsidR="00ED5664" w:rsidRPr="00AD7AA5" w:rsidRDefault="00ED5664" w:rsidP="00ED5664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5664" w:rsidRPr="00AD7AA5" w14:paraId="7494A0B1" w14:textId="77777777" w:rsidTr="00337EF8">
        <w:tc>
          <w:tcPr>
            <w:tcW w:w="4048" w:type="dxa"/>
            <w:shd w:val="clear" w:color="auto" w:fill="auto"/>
            <w:hideMark/>
          </w:tcPr>
          <w:p w14:paraId="1DE7D8D7" w14:textId="77777777" w:rsidR="00ED5664" w:rsidRPr="00AD7AA5" w:rsidRDefault="00ED5664" w:rsidP="00ED566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25002E0" w14:textId="368B5AEB" w:rsidR="00ED5664" w:rsidRPr="00AD7AA5" w:rsidRDefault="00E638A5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699,955</w:t>
            </w:r>
          </w:p>
        </w:tc>
        <w:tc>
          <w:tcPr>
            <w:tcW w:w="274" w:type="dxa"/>
            <w:shd w:val="clear" w:color="auto" w:fill="auto"/>
          </w:tcPr>
          <w:p w14:paraId="028B4D01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DC22" w14:textId="21F05E41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AAC3BF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243422" w14:textId="54A1BEC5" w:rsidR="00ED5664" w:rsidRPr="00AD7AA5" w:rsidRDefault="003F357A" w:rsidP="003F357A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621,096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F0A33D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3F6B" w14:textId="40799B41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588,697</w:t>
            </w:r>
          </w:p>
        </w:tc>
      </w:tr>
      <w:tr w:rsidR="00ED5664" w:rsidRPr="00AD7AA5" w14:paraId="78CC25A1" w14:textId="77777777" w:rsidTr="00337EF8">
        <w:tc>
          <w:tcPr>
            <w:tcW w:w="4048" w:type="dxa"/>
            <w:shd w:val="clear" w:color="auto" w:fill="auto"/>
            <w:hideMark/>
          </w:tcPr>
          <w:p w14:paraId="04E5A8AE" w14:textId="77777777" w:rsidR="00ED5664" w:rsidRPr="00AD7AA5" w:rsidRDefault="00ED5664" w:rsidP="00ED566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5DFDDF23" w:rsidR="00ED5664" w:rsidRPr="00AD7AA5" w:rsidRDefault="00E638A5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(36,190)</w:t>
            </w:r>
          </w:p>
        </w:tc>
        <w:tc>
          <w:tcPr>
            <w:tcW w:w="274" w:type="dxa"/>
            <w:shd w:val="clear" w:color="auto" w:fill="auto"/>
          </w:tcPr>
          <w:p w14:paraId="00B65A27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D4A87" w14:textId="0495D999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111E60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6F528" w14:textId="1DC77541" w:rsidR="00ED5664" w:rsidRPr="00AD7AA5" w:rsidRDefault="003F357A" w:rsidP="003F357A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(30,06</w:t>
            </w:r>
            <w:r w:rsidR="003F337F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7E6C9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D6C2E" w14:textId="5802E92F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(33,138)</w:t>
            </w:r>
          </w:p>
        </w:tc>
      </w:tr>
      <w:tr w:rsidR="00ED5664" w:rsidRPr="00AD7AA5" w14:paraId="51496960" w14:textId="77777777" w:rsidTr="00337EF8">
        <w:tc>
          <w:tcPr>
            <w:tcW w:w="4048" w:type="dxa"/>
            <w:shd w:val="clear" w:color="auto" w:fill="auto"/>
            <w:hideMark/>
          </w:tcPr>
          <w:p w14:paraId="4ACC9AAF" w14:textId="77777777" w:rsidR="00ED5664" w:rsidRPr="00AD7AA5" w:rsidRDefault="00ED5664" w:rsidP="00ED566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25573B9A" w:rsidR="00ED5664" w:rsidRPr="00AD7AA5" w:rsidRDefault="00E638A5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663,765</w:t>
            </w:r>
          </w:p>
        </w:tc>
        <w:tc>
          <w:tcPr>
            <w:tcW w:w="274" w:type="dxa"/>
            <w:shd w:val="clear" w:color="auto" w:fill="auto"/>
          </w:tcPr>
          <w:p w14:paraId="78ED5E47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6BBC2" w14:textId="65804F90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593,374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9DE5F5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76A94B26" w:rsidR="00ED5664" w:rsidRPr="00AD7AA5" w:rsidRDefault="003F357A" w:rsidP="003F357A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591,029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E48F1" w14:textId="77777777" w:rsidR="00ED5664" w:rsidRPr="00AD7AA5" w:rsidRDefault="00ED5664" w:rsidP="00E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48F9" w14:textId="1B4ABC67" w:rsidR="00ED5664" w:rsidRPr="00AD7AA5" w:rsidRDefault="00ED5664" w:rsidP="00ED566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555,559</w:t>
            </w:r>
          </w:p>
        </w:tc>
      </w:tr>
    </w:tbl>
    <w:p w14:paraId="7ECBBF08" w14:textId="77777777" w:rsidR="00D903D3" w:rsidRPr="00AD7AA5" w:rsidRDefault="00D903D3" w:rsidP="00F3202B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68"/>
        <w:gridCol w:w="9"/>
        <w:gridCol w:w="263"/>
        <w:gridCol w:w="9"/>
        <w:gridCol w:w="1086"/>
        <w:gridCol w:w="11"/>
        <w:gridCol w:w="229"/>
        <w:gridCol w:w="7"/>
        <w:gridCol w:w="1088"/>
        <w:gridCol w:w="7"/>
        <w:gridCol w:w="267"/>
        <w:gridCol w:w="7"/>
        <w:gridCol w:w="1088"/>
        <w:gridCol w:w="13"/>
      </w:tblGrid>
      <w:tr w:rsidR="003C606E" w:rsidRPr="00AD7AA5" w14:paraId="7D8FD458" w14:textId="77777777" w:rsidTr="00337EF8">
        <w:trPr>
          <w:gridAfter w:val="1"/>
          <w:wAfter w:w="6" w:type="pct"/>
          <w:tblHeader/>
        </w:trPr>
        <w:tc>
          <w:tcPr>
            <w:tcW w:w="2201" w:type="pct"/>
          </w:tcPr>
          <w:p w14:paraId="3748491E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6B29D08C" w14:textId="77777777" w:rsidR="004060EC" w:rsidRPr="00AD7AA5" w:rsidRDefault="004060EC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7C8C1DBD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6"/>
          </w:tcPr>
          <w:p w14:paraId="330262AA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606E" w:rsidRPr="00AD7AA5" w14:paraId="0282B119" w14:textId="77777777" w:rsidTr="00337EF8">
        <w:trPr>
          <w:tblHeader/>
        </w:trPr>
        <w:tc>
          <w:tcPr>
            <w:tcW w:w="2201" w:type="pct"/>
          </w:tcPr>
          <w:p w14:paraId="11D223D7" w14:textId="6CA06101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5664" w:rsidRPr="00AD7AA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D7A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337EF8"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337EF8" w:rsidRPr="00AD7A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ED5664" w:rsidRPr="00AD7AA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45B5A9ED" w14:textId="3AF5C618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97CDB"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8F34F2" w:rsidRPr="00AD7A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44B320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798BE26" w14:textId="5AA98E8C" w:rsidR="004060EC" w:rsidRPr="00AD7AA5" w:rsidRDefault="00E97CDB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AD7A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gridSpan w:val="2"/>
          </w:tcPr>
          <w:p w14:paraId="76F6FF6A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CBA6F81" w14:textId="4F864829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AD7A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75481C7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600387EE" w14:textId="0FF4D97A" w:rsidR="004060EC" w:rsidRPr="00AD7AA5" w:rsidRDefault="00E97CDB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AD7A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F2772" w:rsidRPr="00AD7AA5" w14:paraId="4B092AB9" w14:textId="77777777" w:rsidTr="00337EF8">
        <w:trPr>
          <w:tblHeader/>
        </w:trPr>
        <w:tc>
          <w:tcPr>
            <w:tcW w:w="2201" w:type="pct"/>
          </w:tcPr>
          <w:p w14:paraId="350E1896" w14:textId="77777777" w:rsidR="000F2772" w:rsidRPr="00AD7AA5" w:rsidRDefault="000F277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14"/>
            <w:shd w:val="clear" w:color="auto" w:fill="auto"/>
          </w:tcPr>
          <w:p w14:paraId="111418D4" w14:textId="09710723" w:rsidR="000F2772" w:rsidRPr="00AD7AA5" w:rsidRDefault="000F2772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06E" w:rsidRPr="00AD7AA5" w14:paraId="47F20CDB" w14:textId="77777777" w:rsidTr="00337EF8">
        <w:tc>
          <w:tcPr>
            <w:tcW w:w="2201" w:type="pct"/>
          </w:tcPr>
          <w:p w14:paraId="2D840B26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580" w:type="pct"/>
            <w:shd w:val="clear" w:color="auto" w:fill="auto"/>
          </w:tcPr>
          <w:p w14:paraId="3DAC706B" w14:textId="77777777" w:rsidR="004060EC" w:rsidRPr="00AD7AA5" w:rsidRDefault="004060EC" w:rsidP="00337E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B619AE1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A7F73B2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3D38E6BD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5336F41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1400281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1FACEC4D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AD7AA5" w14:paraId="2BF248F7" w14:textId="77777777" w:rsidTr="00337EF8">
        <w:tc>
          <w:tcPr>
            <w:tcW w:w="2201" w:type="pct"/>
          </w:tcPr>
          <w:p w14:paraId="2BE400F5" w14:textId="2A3253E0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580" w:type="pct"/>
            <w:shd w:val="clear" w:color="auto" w:fill="auto"/>
          </w:tcPr>
          <w:p w14:paraId="650570D9" w14:textId="77777777" w:rsidR="004060EC" w:rsidRPr="00AD7AA5" w:rsidRDefault="004060EC" w:rsidP="00337E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CC7175D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CD81F28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422BDCC7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FDF3C7C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22013ED" w14:textId="77777777" w:rsidR="004060EC" w:rsidRPr="00AD7AA5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23A92B63" w14:textId="77777777" w:rsidR="004060EC" w:rsidRPr="00AD7AA5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AD7AA5" w14:paraId="63FD008D" w14:textId="77777777" w:rsidTr="00337EF8">
        <w:tc>
          <w:tcPr>
            <w:tcW w:w="2201" w:type="pct"/>
          </w:tcPr>
          <w:p w14:paraId="7A28FEF4" w14:textId="77777777" w:rsidR="008F34F2" w:rsidRPr="00AD7AA5" w:rsidRDefault="008F34F2" w:rsidP="00337EF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0" w:type="pct"/>
            <w:shd w:val="clear" w:color="auto" w:fill="auto"/>
          </w:tcPr>
          <w:p w14:paraId="11C9C444" w14:textId="6E5B26B5" w:rsidR="008F34F2" w:rsidRPr="00AD7AA5" w:rsidRDefault="00E638A5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B75DC1"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072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072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47B0E4B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FDFFF73" w14:textId="37DFE6AF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2,321,910</w:t>
            </w:r>
          </w:p>
        </w:tc>
        <w:tc>
          <w:tcPr>
            <w:tcW w:w="130" w:type="pct"/>
            <w:gridSpan w:val="2"/>
          </w:tcPr>
          <w:p w14:paraId="47CB2F79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A0949CE" w14:textId="086649F3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4,305,3</w:t>
            </w:r>
            <w:r w:rsidR="003E1C03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161616A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1FE309D5" w14:textId="59F93724" w:rsidR="008F34F2" w:rsidRPr="00AD7AA5" w:rsidRDefault="004E0299" w:rsidP="00337EF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2,276,067</w:t>
            </w:r>
          </w:p>
        </w:tc>
      </w:tr>
      <w:tr w:rsidR="003C606E" w:rsidRPr="00AD7AA5" w14:paraId="008AFE7F" w14:textId="77777777" w:rsidTr="00337EF8">
        <w:tc>
          <w:tcPr>
            <w:tcW w:w="2201" w:type="pct"/>
          </w:tcPr>
          <w:p w14:paraId="1C38B700" w14:textId="489B7C58" w:rsidR="008F34F2" w:rsidRPr="00AD7AA5" w:rsidRDefault="00547258" w:rsidP="00337EF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580" w:type="pct"/>
            <w:shd w:val="clear" w:color="auto" w:fill="auto"/>
          </w:tcPr>
          <w:p w14:paraId="46D1372B" w14:textId="796233DA" w:rsidR="008F34F2" w:rsidRPr="00AD7AA5" w:rsidRDefault="008F34F2" w:rsidP="00337EF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33E40FD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65017FA" w14:textId="00E7B635" w:rsidR="008F34F2" w:rsidRPr="00AD7AA5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29B4CB81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7EFED1B" w14:textId="022894A0" w:rsidR="008F34F2" w:rsidRPr="00AD7AA5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A67E518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2ECCC414" w14:textId="4B511F3F" w:rsidR="008F34F2" w:rsidRPr="00AD7AA5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606E" w:rsidRPr="00AD7AA5" w14:paraId="485655E7" w14:textId="77777777" w:rsidTr="00337EF8">
        <w:tc>
          <w:tcPr>
            <w:tcW w:w="2201" w:type="pct"/>
          </w:tcPr>
          <w:p w14:paraId="63FC4A06" w14:textId="5ED1CC2B" w:rsidR="008F34F2" w:rsidRPr="00AD7AA5" w:rsidRDefault="006B0EEF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547258" w:rsidRPr="00AD7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0B0C11D" w14:textId="7E3ACAB5" w:rsidR="008F34F2" w:rsidRPr="00AD7AA5" w:rsidRDefault="00E638A5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(3,585)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7ED55D1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21C6C" w14:textId="07017891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130" w:type="pct"/>
            <w:gridSpan w:val="2"/>
          </w:tcPr>
          <w:p w14:paraId="611F2274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5B9EA" w14:textId="38FA022A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(3,07</w:t>
            </w:r>
            <w:r w:rsidR="003E1C03"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A0A15CE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36AD5" w14:textId="2C6DF30B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(949)</w:t>
            </w:r>
          </w:p>
        </w:tc>
      </w:tr>
      <w:tr w:rsidR="003C606E" w:rsidRPr="00AD7AA5" w14:paraId="61A5670E" w14:textId="77777777" w:rsidTr="00337EF8">
        <w:tc>
          <w:tcPr>
            <w:tcW w:w="2201" w:type="pct"/>
          </w:tcPr>
          <w:p w14:paraId="56C633E7" w14:textId="3A5FED5A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20BB9" w14:textId="6AA77C73" w:rsidR="008F34F2" w:rsidRPr="00AD7AA5" w:rsidRDefault="00E638A5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6B2232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388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B2232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B4873C7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5C47" w14:textId="497624CF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2,322,355</w:t>
            </w:r>
          </w:p>
        </w:tc>
        <w:tc>
          <w:tcPr>
            <w:tcW w:w="130" w:type="pct"/>
            <w:gridSpan w:val="2"/>
          </w:tcPr>
          <w:p w14:paraId="0D5351AB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6E3FD" w14:textId="25011F16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4,302,278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B055D5D" w14:textId="77777777" w:rsidR="008F34F2" w:rsidRPr="00AD7AA5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BADC0" w14:textId="190F78D8" w:rsidR="008F34F2" w:rsidRPr="00AD7AA5" w:rsidRDefault="004E0299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2,275,118</w:t>
            </w:r>
          </w:p>
        </w:tc>
      </w:tr>
    </w:tbl>
    <w:p w14:paraId="2C379879" w14:textId="0A6A4082" w:rsidR="00D15F13" w:rsidRPr="00AD7AA5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AD7AA5" w:rsidSect="004D1A8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1333F793" w:rsidR="00C112BE" w:rsidRPr="00AD7AA5" w:rsidRDefault="00C112BE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F67EAD9" w14:textId="77777777" w:rsidR="00C112BE" w:rsidRPr="00AD7AA5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252"/>
        <w:gridCol w:w="831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AD7AA5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0"/>
            <w:vAlign w:val="center"/>
          </w:tcPr>
          <w:p w14:paraId="5E9AC4E3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AD7AA5" w:rsidDel="00685444" w14:paraId="2F068212" w14:textId="77777777" w:rsidTr="00477A1A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59F79F3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22162543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AD7AA5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AD7AA5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AD7AA5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AD7AA5" w:rsidRDefault="004C11EE" w:rsidP="004C11E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6814A818" w:rsidR="00C112BE" w:rsidRPr="00AD7AA5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ED5664" w:rsidRPr="00AD7A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477A1A" w:rsidRPr="00AD7AA5" w14:paraId="618F2DE3" w14:textId="77777777" w:rsidTr="00477A1A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4400702E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540E4103" w14:textId="25DAF274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14" w:type="dxa"/>
          </w:tcPr>
          <w:p w14:paraId="41E0F7B7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C5762A2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1926A3C6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6BE9CF04" w14:textId="3EEC1A93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16" w:type="dxa"/>
          </w:tcPr>
          <w:p w14:paraId="03B7AD1D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11224D2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81573AB" w14:textId="2FA5CF63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16" w:type="dxa"/>
          </w:tcPr>
          <w:p w14:paraId="3A030970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73503A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3481714" w14:textId="353440C3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FAA0DD0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442415F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41F0A722" w14:textId="28292301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4848A62F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5266292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2075C83A" w14:textId="6C63861B" w:rsidR="00477A1A" w:rsidRPr="00AD7AA5" w:rsidRDefault="00ED5664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 w:rsidR="00547258" w:rsidRPr="00AD7A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</w:tr>
      <w:tr w:rsidR="00477A1A" w:rsidRPr="00AD7AA5" w14:paraId="2FF05CF3" w14:textId="77777777" w:rsidTr="00477A1A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6A02AEB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22D14491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053EC28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28EBAFF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74CB06A6" w14:textId="3B630A51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2BCAFFAC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5EFA5892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483E477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39EE195F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381731F9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64BE6BD0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654B744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705C316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648524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349864FC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F06996A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725DBE7C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DBA70DD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685FBA10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77A1A" w:rsidRPr="00AD7AA5" w14:paraId="24300CC6" w14:textId="77777777" w:rsidTr="00477A1A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06ADDFA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5" w:type="dxa"/>
            <w:gridSpan w:val="16"/>
          </w:tcPr>
          <w:p w14:paraId="576A4D9B" w14:textId="77777777" w:rsidR="00477A1A" w:rsidRPr="00AD7AA5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47258" w:rsidRPr="00AD7AA5" w14:paraId="37F34652" w14:textId="77777777" w:rsidTr="00477A1A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547258" w:rsidRPr="00AD7AA5" w:rsidRDefault="00547258" w:rsidP="00547258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1357CAA0" w:rsidR="00547258" w:rsidRPr="00AD7AA5" w:rsidRDefault="00547258" w:rsidP="00547258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547258" w:rsidRPr="00AD7AA5" w:rsidRDefault="00547258" w:rsidP="00547258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52" w:type="dxa"/>
            <w:shd w:val="clear" w:color="auto" w:fill="FFFFFF" w:themeFill="background1"/>
          </w:tcPr>
          <w:p w14:paraId="5354BAA7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7489702E" w14:textId="4A07DAC8" w:rsidR="00547258" w:rsidRPr="00AD7AA5" w:rsidRDefault="00547258" w:rsidP="0054725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6B5BCED9" w:rsidR="00547258" w:rsidRPr="00AD7AA5" w:rsidRDefault="00547258" w:rsidP="0054725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2CC0055F" w:rsidR="00547258" w:rsidRPr="00AD7AA5" w:rsidRDefault="00547258" w:rsidP="0054725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1EA3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1EA3"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45534F08" w:rsidR="00547258" w:rsidRPr="00AD7AA5" w:rsidRDefault="00547258" w:rsidP="005472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5015737" w:rsidR="00547258" w:rsidRPr="00AD7AA5" w:rsidRDefault="00547258" w:rsidP="0054725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4F7BCDA5" w:rsidR="00547258" w:rsidRPr="00AD7AA5" w:rsidRDefault="00547258" w:rsidP="0054725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258" w:rsidRPr="00AD7AA5" w14:paraId="3F8998B5" w14:textId="77777777" w:rsidTr="00477A1A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547258" w:rsidRPr="00AD7AA5" w:rsidRDefault="00547258" w:rsidP="00547258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0A593B47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1C43C2E6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3C1B4515" w:rsidR="00547258" w:rsidRPr="00AD7AA5" w:rsidRDefault="00547258" w:rsidP="0054725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51,000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2D7EF5F0" w:rsidR="00547258" w:rsidRPr="00AD7AA5" w:rsidRDefault="00981EA3" w:rsidP="00547258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="00547258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2C84A3D6" w:rsidR="00547258" w:rsidRPr="00AD7AA5" w:rsidRDefault="00547258" w:rsidP="005472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5B8D05BC" w:rsidR="00547258" w:rsidRPr="00AD7AA5" w:rsidRDefault="00547258" w:rsidP="0054725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547258" w:rsidRPr="00AD7AA5" w:rsidRDefault="00547258" w:rsidP="00547258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4C21F27C" w:rsidR="00547258" w:rsidRPr="00AD7AA5" w:rsidRDefault="00547258" w:rsidP="00547258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AD7AA5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AD7AA5" w:rsidRDefault="009A33A9" w:rsidP="0047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AD7AA5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AD7AA5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AD7AA5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AD7AA5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AD7AA5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AD7AA5" w:rsidSect="004D1A83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42D8A6F5" w:rsidR="00D61673" w:rsidRPr="00AD7AA5" w:rsidRDefault="004B36E8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AD7AA5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76E72F1A" w:rsidR="004313F8" w:rsidRPr="00AD7AA5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AD7AA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AD7AA5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AD7AA5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AD7AA5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AD7A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AD7AA5">
        <w:rPr>
          <w:rFonts w:asciiTheme="majorBidi" w:hAnsiTheme="majorBidi" w:cstheme="majorBidi"/>
          <w:sz w:val="30"/>
          <w:szCs w:val="30"/>
          <w:cs/>
        </w:rPr>
        <w:t>งว</w:t>
      </w:r>
      <w:r w:rsidR="002C755C" w:rsidRPr="00AD7AA5">
        <w:rPr>
          <w:rFonts w:asciiTheme="majorBidi" w:hAnsiTheme="majorBidi" w:cstheme="majorBidi" w:hint="cs"/>
          <w:sz w:val="30"/>
          <w:szCs w:val="30"/>
          <w:cs/>
        </w:rPr>
        <w:t>ด</w:t>
      </w:r>
      <w:r w:rsidR="00352B60" w:rsidRPr="00AD7AA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C11EE" w:rsidRPr="00AD7A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C11EE" w:rsidRPr="00AD7AA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C755C" w:rsidRPr="00AD7AA5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352B60" w:rsidRPr="00AD7AA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2C755C" w:rsidRPr="00AD7A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C11EE" w:rsidRPr="00AD7AA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F34F2" w:rsidRPr="00AD7AA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C0AA8" w:rsidRPr="00AD7A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AD7AA5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AD7AA5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AD7AA5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AD7AA5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AD7AA5" w14:paraId="665039A8" w14:textId="77777777" w:rsidTr="00BB5751">
        <w:trPr>
          <w:tblHeader/>
        </w:trPr>
        <w:tc>
          <w:tcPr>
            <w:tcW w:w="2070" w:type="pct"/>
          </w:tcPr>
          <w:p w14:paraId="59268FFC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</w:tcPr>
          <w:p w14:paraId="376EA092" w14:textId="1BB5DB18" w:rsidR="00255478" w:rsidRPr="00AD7AA5" w:rsidRDefault="00D05C49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E09A5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44" w:type="pct"/>
          </w:tcPr>
          <w:p w14:paraId="2A12DBB4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08359FD" w14:textId="516D55EC" w:rsidR="00255478" w:rsidRPr="00AD7AA5" w:rsidRDefault="00D05C49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35CC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144" w:type="pct"/>
          </w:tcPr>
          <w:p w14:paraId="3A201155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B45BC39" w14:textId="09FC01B1" w:rsidR="00255478" w:rsidRPr="00AD7AA5" w:rsidRDefault="00D05C49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  <w:r w:rsidR="00E535CC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144" w:type="pct"/>
          </w:tcPr>
          <w:p w14:paraId="3D52C873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BE0B36D" w14:textId="1ECA3522" w:rsidR="00255478" w:rsidRPr="00AD7AA5" w:rsidRDefault="00E535CC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1,390</w:t>
            </w:r>
          </w:p>
        </w:tc>
      </w:tr>
      <w:tr w:rsidR="00EC0AA8" w:rsidRPr="00AD7AA5" w14:paraId="6456C1CE" w14:textId="77777777" w:rsidTr="00BB5751">
        <w:trPr>
          <w:tblHeader/>
        </w:trPr>
        <w:tc>
          <w:tcPr>
            <w:tcW w:w="2070" w:type="pct"/>
          </w:tcPr>
          <w:p w14:paraId="2EC0D2C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3C41C" w14:textId="211BFC6F" w:rsidR="00EC0AA8" w:rsidRPr="00AD7AA5" w:rsidRDefault="00AE09A5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36,368</w:t>
            </w:r>
          </w:p>
        </w:tc>
        <w:tc>
          <w:tcPr>
            <w:tcW w:w="144" w:type="pct"/>
          </w:tcPr>
          <w:p w14:paraId="2C674482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0BBFD01" w14:textId="36DC8AD4" w:rsidR="00EC0AA8" w:rsidRPr="00AD7AA5" w:rsidRDefault="00E535CC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16,77</w:t>
            </w:r>
            <w:r w:rsidR="002C33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16E5D7AC" w14:textId="77777777" w:rsidR="00EC0AA8" w:rsidRPr="00AD7AA5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8F9FD4" w14:textId="4F104F85" w:rsidR="00EC0AA8" w:rsidRPr="00AD7AA5" w:rsidRDefault="00E535CC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36,368</w:t>
            </w:r>
          </w:p>
        </w:tc>
        <w:tc>
          <w:tcPr>
            <w:tcW w:w="144" w:type="pct"/>
          </w:tcPr>
          <w:p w14:paraId="42F34049" w14:textId="77777777" w:rsidR="00EC0AA8" w:rsidRPr="00AD7AA5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8F61A2C" w14:textId="69409499" w:rsidR="00EC0AA8" w:rsidRPr="00AD7AA5" w:rsidRDefault="00E535CC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16,77</w:t>
            </w:r>
            <w:r w:rsidR="002C33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C0AA8" w:rsidRPr="00AD7AA5" w14:paraId="5AF7F9F6" w14:textId="77777777" w:rsidTr="00BB5751">
        <w:trPr>
          <w:tblHeader/>
        </w:trPr>
        <w:tc>
          <w:tcPr>
            <w:tcW w:w="2070" w:type="pct"/>
          </w:tcPr>
          <w:p w14:paraId="6F55E209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557466B3" w:rsidR="00EC0AA8" w:rsidRPr="00AD7AA5" w:rsidRDefault="00D05C4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E535CC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144" w:type="pct"/>
          </w:tcPr>
          <w:p w14:paraId="7F6F4AB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763493F8" w:rsidR="00EC0AA8" w:rsidRPr="00AD7AA5" w:rsidRDefault="00D05C4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E535CC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2C3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067195D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6879D5F3" w:rsidR="00EC0AA8" w:rsidRPr="00AD7AA5" w:rsidRDefault="00D05C49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E535CC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222</w:t>
            </w:r>
          </w:p>
        </w:tc>
        <w:tc>
          <w:tcPr>
            <w:tcW w:w="144" w:type="pct"/>
          </w:tcPr>
          <w:p w14:paraId="5F42DAA5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37680FE1" w:rsidR="00EC0AA8" w:rsidRPr="00AD7AA5" w:rsidRDefault="00E535CC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18,16</w:t>
            </w:r>
            <w:r w:rsidR="002C3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1FA89E1C" w14:textId="61A6448C" w:rsidR="00CF4FF5" w:rsidRPr="00AD7AA5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AD7AA5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AD7AA5">
        <w:rPr>
          <w:rFonts w:asciiTheme="majorBidi" w:hAnsiTheme="majorBidi" w:cstheme="majorBidi"/>
          <w:sz w:val="30"/>
          <w:szCs w:val="30"/>
          <w:cs/>
        </w:rPr>
        <w:t>้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AD7AA5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AD7AA5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AD7AA5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AD7AA5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AD7AA5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AD7AA5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AD7AA5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AD7AA5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AD7AA5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AD7AA5" w14:paraId="6400873B" w14:textId="77777777" w:rsidTr="002C755C">
        <w:trPr>
          <w:trHeight w:val="21"/>
        </w:trPr>
        <w:tc>
          <w:tcPr>
            <w:tcW w:w="4680" w:type="dxa"/>
          </w:tcPr>
          <w:p w14:paraId="7248E3A7" w14:textId="1D24DF3D" w:rsidR="00BB5751" w:rsidRPr="00AD7AA5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5BA5B702" w14:textId="50C1F2CF" w:rsidR="00BB5751" w:rsidRPr="00AD7AA5" w:rsidRDefault="00AE09A5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459,778</w:t>
            </w:r>
          </w:p>
        </w:tc>
        <w:tc>
          <w:tcPr>
            <w:tcW w:w="270" w:type="dxa"/>
            <w:shd w:val="clear" w:color="auto" w:fill="auto"/>
          </w:tcPr>
          <w:p w14:paraId="1C19049E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06D2E74F" w14:textId="68944F2C" w:rsidR="00BB5751" w:rsidRPr="00AD7AA5" w:rsidRDefault="00A46820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457,439</w:t>
            </w:r>
          </w:p>
        </w:tc>
      </w:tr>
      <w:tr w:rsidR="00BB5751" w:rsidRPr="00AD7AA5" w14:paraId="1CE0BE7D" w14:textId="77777777" w:rsidTr="002C755C">
        <w:trPr>
          <w:trHeight w:val="21"/>
        </w:trPr>
        <w:tc>
          <w:tcPr>
            <w:tcW w:w="4680" w:type="dxa"/>
          </w:tcPr>
          <w:p w14:paraId="0350D1DB" w14:textId="77777777" w:rsidR="00BB5751" w:rsidRPr="00AD7AA5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</w:tcPr>
          <w:p w14:paraId="2563EA5E" w14:textId="560F3BB2" w:rsidR="00BB5751" w:rsidRPr="00AD7AA5" w:rsidRDefault="00AE09A5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115,405</w:t>
            </w:r>
          </w:p>
        </w:tc>
        <w:tc>
          <w:tcPr>
            <w:tcW w:w="270" w:type="dxa"/>
            <w:shd w:val="clear" w:color="auto" w:fill="auto"/>
          </w:tcPr>
          <w:p w14:paraId="01E57896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5B4FBBB4" w14:textId="24FB3D9E" w:rsidR="00BB5751" w:rsidRPr="00AD7AA5" w:rsidRDefault="00A46820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113,169</w:t>
            </w:r>
          </w:p>
        </w:tc>
      </w:tr>
      <w:tr w:rsidR="00BB5751" w:rsidRPr="00AD7AA5" w14:paraId="1B1C13D6" w14:textId="77777777" w:rsidTr="002C755C">
        <w:trPr>
          <w:trHeight w:val="21"/>
        </w:trPr>
        <w:tc>
          <w:tcPr>
            <w:tcW w:w="4680" w:type="dxa"/>
          </w:tcPr>
          <w:p w14:paraId="74F88092" w14:textId="77777777" w:rsidR="00BB5751" w:rsidRPr="00AD7AA5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038E61D7" w:rsidR="00BB5751" w:rsidRPr="00AD7AA5" w:rsidRDefault="00AE09A5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(180,118)</w:t>
            </w:r>
          </w:p>
        </w:tc>
        <w:tc>
          <w:tcPr>
            <w:tcW w:w="270" w:type="dxa"/>
            <w:shd w:val="clear" w:color="auto" w:fill="auto"/>
          </w:tcPr>
          <w:p w14:paraId="6D1BC295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4C590" w14:textId="65754574" w:rsidR="00BB5751" w:rsidRPr="00AD7AA5" w:rsidRDefault="00A46820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914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8,804)</w:t>
            </w:r>
          </w:p>
        </w:tc>
      </w:tr>
      <w:tr w:rsidR="00BB5751" w:rsidRPr="00AD7AA5" w14:paraId="29B4A77F" w14:textId="77777777" w:rsidTr="002C755C">
        <w:trPr>
          <w:trHeight w:val="21"/>
        </w:trPr>
        <w:tc>
          <w:tcPr>
            <w:tcW w:w="4680" w:type="dxa"/>
            <w:vAlign w:val="bottom"/>
          </w:tcPr>
          <w:p w14:paraId="1F31A926" w14:textId="793C0FB7" w:rsidR="00BB5751" w:rsidRPr="00AD7AA5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755C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52B60" w:rsidRPr="00AD7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67A2B8EE" w:rsidR="00BB5751" w:rsidRPr="00AD7AA5" w:rsidRDefault="00AE09A5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395,065</w:t>
            </w:r>
          </w:p>
        </w:tc>
        <w:tc>
          <w:tcPr>
            <w:tcW w:w="270" w:type="dxa"/>
            <w:shd w:val="clear" w:color="auto" w:fill="auto"/>
          </w:tcPr>
          <w:p w14:paraId="173972A2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2F456970" w:rsidR="00BB5751" w:rsidRPr="00AD7AA5" w:rsidRDefault="00A46820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391,804</w:t>
            </w:r>
          </w:p>
        </w:tc>
      </w:tr>
    </w:tbl>
    <w:p w14:paraId="128A8556" w14:textId="713DD776" w:rsidR="00FD26B8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7FBE27" w14:textId="77777777" w:rsidR="00FD26B8" w:rsidRDefault="00FD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79A59D8C" w14:textId="45F48827" w:rsidR="00792C02" w:rsidRPr="00AD7AA5" w:rsidRDefault="0079023D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23765408"/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792C0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0"/>
    </w:p>
    <w:p w14:paraId="180D78A4" w14:textId="77777777" w:rsidR="000105D6" w:rsidRPr="00FD26B8" w:rsidRDefault="000105D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90AD6" w14:textId="206D316A" w:rsidR="004F39B6" w:rsidRPr="00AD7AA5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AD7AA5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AD7AA5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4EB5AC" w14:textId="22FD4DA9" w:rsidR="00F51AC3" w:rsidRPr="00FD26B8" w:rsidRDefault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B096114" w14:textId="18FC90E1" w:rsidR="0079023D" w:rsidRPr="00AD7AA5" w:rsidRDefault="00960F80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AD7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FD26B8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  <w:lang w:eastAsia="x-none"/>
        </w:rPr>
      </w:pPr>
    </w:p>
    <w:p w14:paraId="6D599A21" w14:textId="49A55865" w:rsidR="00BF6C64" w:rsidRPr="00AD7AA5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AD7AA5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FD26B8" w:rsidRDefault="00684BD7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47FAB4B4" w14:textId="01094EF3" w:rsidR="00A1213F" w:rsidRPr="00AD7AA5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AD7AA5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09B6B73" w:rsidR="00B775EE" w:rsidRPr="00FD26B8" w:rsidRDefault="00B775EE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F51AC3" w:rsidRPr="00AD7AA5" w14:paraId="77F88008" w14:textId="77777777" w:rsidTr="00D107AF">
        <w:tc>
          <w:tcPr>
            <w:tcW w:w="3690" w:type="dxa"/>
            <w:vAlign w:val="bottom"/>
          </w:tcPr>
          <w:p w14:paraId="341BDC89" w14:textId="77777777" w:rsidR="00F51AC3" w:rsidRPr="00AD7AA5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BE847D7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918D54E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18BBCEC8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51AC3" w:rsidRPr="00AD7AA5" w14:paraId="1E82B582" w14:textId="77777777" w:rsidTr="00D107AF">
        <w:tc>
          <w:tcPr>
            <w:tcW w:w="3690" w:type="dxa"/>
            <w:vAlign w:val="bottom"/>
          </w:tcPr>
          <w:p w14:paraId="1354A7A6" w14:textId="77777777" w:rsidR="00F51AC3" w:rsidRPr="00AD7AA5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B03EC8" w14:textId="51438BBA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CC6092" w:rsidRPr="00AD7AA5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51655054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6C77FE8" w14:textId="37412B82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CC6092"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F51AC3" w:rsidRPr="00AD7AA5" w14:paraId="6E630034" w14:textId="77777777" w:rsidTr="00D107AF">
        <w:tc>
          <w:tcPr>
            <w:tcW w:w="3690" w:type="dxa"/>
            <w:vAlign w:val="bottom"/>
          </w:tcPr>
          <w:p w14:paraId="177A07FB" w14:textId="77777777" w:rsidR="00F51AC3" w:rsidRPr="00AD7AA5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F90F429" w14:textId="0262BA6C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D7AA5">
              <w:rPr>
                <w:rFonts w:ascii="Angsana New" w:hAnsi="Angsana New"/>
                <w:sz w:val="30"/>
                <w:szCs w:val="30"/>
              </w:rPr>
              <w:t>3</w:t>
            </w:r>
            <w:r w:rsidRPr="00AD7AA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C6092" w:rsidRPr="00AD7A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6F3A9C7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CC50BD0" w14:textId="0916C832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D7AA5">
              <w:rPr>
                <w:rFonts w:ascii="Angsana New" w:hAnsi="Angsana New"/>
                <w:sz w:val="30"/>
                <w:szCs w:val="30"/>
              </w:rPr>
              <w:t>3</w:t>
            </w:r>
            <w:r w:rsidRPr="00AD7AA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C6092" w:rsidRPr="00AD7A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51AC3" w:rsidRPr="00AD7AA5" w14:paraId="09CC4232" w14:textId="77777777" w:rsidTr="00D107AF">
        <w:tc>
          <w:tcPr>
            <w:tcW w:w="3690" w:type="dxa"/>
            <w:vAlign w:val="bottom"/>
          </w:tcPr>
          <w:p w14:paraId="670BBC54" w14:textId="77777777" w:rsidR="00F51AC3" w:rsidRPr="00AD7AA5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844E304" w14:textId="124C5AA2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15C5FE00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67AE0EE7" w14:textId="56ACE853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36" w:type="dxa"/>
          </w:tcPr>
          <w:p w14:paraId="1B7EAA02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54CCC64" w14:textId="03B532C2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40" w:type="dxa"/>
          </w:tcPr>
          <w:p w14:paraId="4E4A04F9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08ADACD6" w14:textId="2751D1C4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</w:tr>
      <w:tr w:rsidR="00F51AC3" w:rsidRPr="00AD7AA5" w14:paraId="2626547B" w14:textId="77777777" w:rsidTr="00D107AF">
        <w:tc>
          <w:tcPr>
            <w:tcW w:w="3690" w:type="dxa"/>
            <w:vAlign w:val="bottom"/>
          </w:tcPr>
          <w:p w14:paraId="7C143155" w14:textId="77777777" w:rsidR="00F51AC3" w:rsidRPr="00AD7AA5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2DB57A6C" w14:textId="77777777" w:rsidR="00F51AC3" w:rsidRPr="00AD7AA5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AD7A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AD7AA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F51AC3" w:rsidRPr="00AD7AA5" w14:paraId="346ECB1E" w14:textId="77777777" w:rsidTr="00D107AF">
        <w:tc>
          <w:tcPr>
            <w:tcW w:w="3690" w:type="dxa"/>
            <w:hideMark/>
          </w:tcPr>
          <w:p w14:paraId="2783C4F5" w14:textId="77777777" w:rsidR="00F51AC3" w:rsidRPr="00AD7AA5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527AF6B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5E814920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0DF45BD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308339D4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54E4F83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84D11BC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FAE152A" w14:textId="77777777" w:rsidR="00F51AC3" w:rsidRPr="00AD7AA5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CC6092" w:rsidRPr="00AD7AA5" w14:paraId="5F93ADA4" w14:textId="77777777" w:rsidTr="00D107AF">
        <w:tc>
          <w:tcPr>
            <w:tcW w:w="3690" w:type="dxa"/>
            <w:hideMark/>
          </w:tcPr>
          <w:p w14:paraId="19731617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6F23422D" w14:textId="49CDE4F0" w:rsidR="00CC6092" w:rsidRPr="00AD7AA5" w:rsidRDefault="00BD218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70" w:type="dxa"/>
            <w:vAlign w:val="bottom"/>
          </w:tcPr>
          <w:p w14:paraId="36AE9FAD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643075E7" w14:textId="4C3931E8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36" w:type="dxa"/>
            <w:vAlign w:val="bottom"/>
          </w:tcPr>
          <w:p w14:paraId="322818C1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74A64ED" w14:textId="5FDD6456" w:rsidR="00CC6092" w:rsidRPr="00AD7AA5" w:rsidRDefault="00A4682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4,870,304</w:t>
            </w:r>
          </w:p>
        </w:tc>
        <w:tc>
          <w:tcPr>
            <w:tcW w:w="240" w:type="dxa"/>
            <w:vAlign w:val="bottom"/>
          </w:tcPr>
          <w:p w14:paraId="0C0EB683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2B7C6DF9" w14:textId="5DEC94BD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2,571,983</w:t>
            </w:r>
          </w:p>
        </w:tc>
      </w:tr>
      <w:tr w:rsidR="00CC6092" w:rsidRPr="00AD7AA5" w14:paraId="709DAA20" w14:textId="77777777" w:rsidTr="00D107AF">
        <w:tc>
          <w:tcPr>
            <w:tcW w:w="3690" w:type="dxa"/>
            <w:hideMark/>
          </w:tcPr>
          <w:p w14:paraId="3F7951A8" w14:textId="77777777" w:rsidR="00CC6092" w:rsidRPr="00AD7AA5" w:rsidRDefault="00CC6092" w:rsidP="00CC609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7525" w14:textId="451486CF" w:rsidR="00CC6092" w:rsidRPr="00AD7AA5" w:rsidRDefault="00BD218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70" w:type="dxa"/>
          </w:tcPr>
          <w:p w14:paraId="7320E17B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7321B" w14:textId="2D735B1C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36" w:type="dxa"/>
          </w:tcPr>
          <w:p w14:paraId="2ACA0A8E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3ADC6" w14:textId="12A6397E" w:rsidR="00CC6092" w:rsidRPr="00AD7AA5" w:rsidRDefault="00A4682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  <w:tc>
          <w:tcPr>
            <w:tcW w:w="240" w:type="dxa"/>
          </w:tcPr>
          <w:p w14:paraId="3C2E43A5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5EC0E" w14:textId="6B225ED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</w:tr>
      <w:tr w:rsidR="00CC6092" w:rsidRPr="00AD7AA5" w14:paraId="4B50C7BD" w14:textId="77777777" w:rsidTr="00D107AF">
        <w:tc>
          <w:tcPr>
            <w:tcW w:w="3690" w:type="dxa"/>
          </w:tcPr>
          <w:p w14:paraId="3BC42BE3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6FD48000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63F665A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09466955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D43A529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7241A71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1F174755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5B183908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C6092" w:rsidRPr="00AD7AA5" w14:paraId="302EB1EB" w14:textId="77777777" w:rsidTr="00D107AF">
        <w:tc>
          <w:tcPr>
            <w:tcW w:w="3690" w:type="dxa"/>
            <w:hideMark/>
          </w:tcPr>
          <w:p w14:paraId="310BF8FD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335BC0B3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1FC751B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2D258419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3496D28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2ED423F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63130C87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6CD4863D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C6092" w:rsidRPr="00AD7AA5" w14:paraId="58FC78BC" w14:textId="77777777" w:rsidTr="00D107AF">
        <w:tc>
          <w:tcPr>
            <w:tcW w:w="3690" w:type="dxa"/>
            <w:hideMark/>
          </w:tcPr>
          <w:p w14:paraId="0A6C639C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7B3605F9" w14:textId="7DF925D0" w:rsidR="00CC6092" w:rsidRPr="00AD7AA5" w:rsidRDefault="00D124E7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4,930,158</w:t>
            </w:r>
          </w:p>
        </w:tc>
        <w:tc>
          <w:tcPr>
            <w:tcW w:w="270" w:type="dxa"/>
          </w:tcPr>
          <w:p w14:paraId="62902B66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4FDDD154" w14:textId="32AC0319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2,653,895</w:t>
            </w:r>
          </w:p>
        </w:tc>
        <w:tc>
          <w:tcPr>
            <w:tcW w:w="236" w:type="dxa"/>
          </w:tcPr>
          <w:p w14:paraId="0BB4653A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29C1027" w14:textId="68995EC5" w:rsidR="00CC6092" w:rsidRPr="00AD7AA5" w:rsidRDefault="00B63675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4,756</w:t>
            </w:r>
            <w:r w:rsidR="00BD2180"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,202</w:t>
            </w:r>
          </w:p>
        </w:tc>
        <w:tc>
          <w:tcPr>
            <w:tcW w:w="240" w:type="dxa"/>
          </w:tcPr>
          <w:p w14:paraId="582476D7" w14:textId="77777777" w:rsidR="00CC6092" w:rsidRPr="00AD7AA5" w:rsidRDefault="00CC6092" w:rsidP="00CC609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09F00BAC" w14:textId="4DE1E958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2,535,422</w:t>
            </w:r>
          </w:p>
        </w:tc>
      </w:tr>
      <w:tr w:rsidR="00CC6092" w:rsidRPr="00AD7AA5" w14:paraId="31838761" w14:textId="77777777" w:rsidTr="00D107AF">
        <w:tc>
          <w:tcPr>
            <w:tcW w:w="3690" w:type="dxa"/>
            <w:hideMark/>
          </w:tcPr>
          <w:p w14:paraId="68B0A76D" w14:textId="77777777" w:rsidR="00CC6092" w:rsidRPr="00AD7AA5" w:rsidRDefault="00CC6092" w:rsidP="00CC6092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AD7AA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AD7AA5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5C13E659" w14:textId="62EBC534" w:rsidR="00CC6092" w:rsidRPr="00AD7AA5" w:rsidRDefault="00D124E7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114,</w:t>
            </w:r>
            <w:r w:rsidR="009934CB"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021</w:t>
            </w:r>
          </w:p>
        </w:tc>
        <w:tc>
          <w:tcPr>
            <w:tcW w:w="270" w:type="dxa"/>
          </w:tcPr>
          <w:p w14:paraId="0278D7CD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70FB836D" w14:textId="670D7072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36,594</w:t>
            </w:r>
          </w:p>
        </w:tc>
        <w:tc>
          <w:tcPr>
            <w:tcW w:w="236" w:type="dxa"/>
          </w:tcPr>
          <w:p w14:paraId="7BEDD007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D528ECE" w14:textId="7C9E7ED2" w:rsidR="00CC6092" w:rsidRPr="00AD7AA5" w:rsidRDefault="00BD218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114,102</w:t>
            </w:r>
          </w:p>
        </w:tc>
        <w:tc>
          <w:tcPr>
            <w:tcW w:w="240" w:type="dxa"/>
          </w:tcPr>
          <w:p w14:paraId="133D7531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37C5921F" w14:textId="1A500ADC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36,561</w:t>
            </w:r>
          </w:p>
        </w:tc>
      </w:tr>
      <w:tr w:rsidR="00CC6092" w:rsidRPr="00AD7AA5" w14:paraId="5CD84596" w14:textId="77777777" w:rsidTr="00D107AF">
        <w:tc>
          <w:tcPr>
            <w:tcW w:w="3690" w:type="dxa"/>
            <w:hideMark/>
          </w:tcPr>
          <w:p w14:paraId="1DED5F18" w14:textId="77777777" w:rsidR="00CC6092" w:rsidRPr="00AD7AA5" w:rsidRDefault="00CC6092" w:rsidP="00CC609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5E0CE" w14:textId="632B6653" w:rsidR="00CC6092" w:rsidRPr="00AD7AA5" w:rsidRDefault="009934CB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70" w:type="dxa"/>
          </w:tcPr>
          <w:p w14:paraId="7D6E0471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D5971" w14:textId="4D008306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36" w:type="dxa"/>
          </w:tcPr>
          <w:p w14:paraId="154CF73B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B5483C" w14:textId="5005ACE4" w:rsidR="00CC6092" w:rsidRPr="00AD7AA5" w:rsidRDefault="00A4682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  <w:tc>
          <w:tcPr>
            <w:tcW w:w="240" w:type="dxa"/>
          </w:tcPr>
          <w:p w14:paraId="79A0F4CE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C849D" w14:textId="7C8DA2D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</w:tr>
      <w:tr w:rsidR="00CC6092" w:rsidRPr="00AD7AA5" w14:paraId="40C80061" w14:textId="77777777" w:rsidTr="00D107AF">
        <w:tc>
          <w:tcPr>
            <w:tcW w:w="3690" w:type="dxa"/>
          </w:tcPr>
          <w:p w14:paraId="31823286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6AD8FB7B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1349A1B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7A08B5C7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3B32876F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C8275C8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53ED45EF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0A0B837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C6092" w:rsidRPr="00AD7AA5" w14:paraId="4A01A9DC" w14:textId="77777777" w:rsidTr="00D107AF">
        <w:tc>
          <w:tcPr>
            <w:tcW w:w="3690" w:type="dxa"/>
          </w:tcPr>
          <w:p w14:paraId="090C82D1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40034EFD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9FA0930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683F6900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63AC1AC9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C8C7F8A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1505A7E7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507096F" w14:textId="77777777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C6092" w:rsidRPr="00AD7AA5" w14:paraId="51F32E55" w14:textId="77777777" w:rsidTr="00D107AF">
        <w:tc>
          <w:tcPr>
            <w:tcW w:w="3690" w:type="dxa"/>
            <w:vAlign w:val="bottom"/>
            <w:hideMark/>
          </w:tcPr>
          <w:p w14:paraId="3CDE4227" w14:textId="77777777" w:rsidR="00CC6092" w:rsidRPr="00AD7AA5" w:rsidRDefault="00CC6092" w:rsidP="00CC609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AD7AA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59C94DB" w14:textId="77F65AC2" w:rsidR="00CC6092" w:rsidRPr="00AD7AA5" w:rsidRDefault="003272E1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70" w:type="dxa"/>
            <w:vAlign w:val="bottom"/>
          </w:tcPr>
          <w:p w14:paraId="5307625C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5D55443A" w14:textId="3A575E85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36" w:type="dxa"/>
            <w:vAlign w:val="bottom"/>
          </w:tcPr>
          <w:p w14:paraId="2B2758FC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F8D9550" w14:textId="28B5DA43" w:rsidR="00CC6092" w:rsidRPr="00AD7AA5" w:rsidRDefault="00BD218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4,870,304</w:t>
            </w:r>
          </w:p>
        </w:tc>
        <w:tc>
          <w:tcPr>
            <w:tcW w:w="240" w:type="dxa"/>
            <w:vAlign w:val="bottom"/>
          </w:tcPr>
          <w:p w14:paraId="15A5E8C5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18DF84B7" w14:textId="40771992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2,571,983</w:t>
            </w:r>
          </w:p>
        </w:tc>
      </w:tr>
      <w:tr w:rsidR="00CC6092" w:rsidRPr="00AD7AA5" w14:paraId="65ECFF78" w14:textId="77777777" w:rsidTr="00D107AF">
        <w:tc>
          <w:tcPr>
            <w:tcW w:w="3690" w:type="dxa"/>
            <w:hideMark/>
          </w:tcPr>
          <w:p w14:paraId="79454226" w14:textId="77777777" w:rsidR="00CC6092" w:rsidRPr="00AD7AA5" w:rsidRDefault="00CC6092" w:rsidP="00CC609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AD7A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7B2BF" w14:textId="74210B3C" w:rsidR="00CC6092" w:rsidRPr="00AD7AA5" w:rsidRDefault="003272E1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70" w:type="dxa"/>
          </w:tcPr>
          <w:p w14:paraId="4F614ED5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A2E8C" w14:textId="5D00947D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36" w:type="dxa"/>
          </w:tcPr>
          <w:p w14:paraId="7E78A3A5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AFBA1" w14:textId="4B59E6FB" w:rsidR="00CC6092" w:rsidRPr="00AD7AA5" w:rsidRDefault="00A46820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  <w:tc>
          <w:tcPr>
            <w:tcW w:w="240" w:type="dxa"/>
          </w:tcPr>
          <w:p w14:paraId="0D045816" w14:textId="77777777" w:rsidR="00CC6092" w:rsidRPr="00AD7AA5" w:rsidRDefault="00CC6092" w:rsidP="00CC609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3FC8F" w14:textId="12598AB9" w:rsidR="00CC6092" w:rsidRPr="00AD7AA5" w:rsidRDefault="00CC6092" w:rsidP="00CC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</w:tr>
    </w:tbl>
    <w:p w14:paraId="4BFA96CA" w14:textId="573DC505" w:rsidR="00627D37" w:rsidRPr="00AD7AA5" w:rsidRDefault="00627D37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77BC288E" w14:textId="77777777" w:rsidR="00627D37" w:rsidRPr="00AD7AA5" w:rsidRDefault="00627D37" w:rsidP="00627D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AAEC8" w14:textId="2DAAD70B" w:rsidR="00627D37" w:rsidRPr="00AD7AA5" w:rsidRDefault="00627D37" w:rsidP="00627D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AA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F10195A" w14:textId="77777777" w:rsidR="00627D37" w:rsidRPr="00AD7AA5" w:rsidRDefault="00627D37" w:rsidP="00627D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236"/>
        <w:gridCol w:w="1530"/>
        <w:gridCol w:w="236"/>
        <w:gridCol w:w="1148"/>
        <w:gridCol w:w="236"/>
        <w:gridCol w:w="1526"/>
      </w:tblGrid>
      <w:tr w:rsidR="00627D37" w:rsidRPr="00AD7AA5" w14:paraId="25E199A8" w14:textId="77777777" w:rsidTr="00A22C7F">
        <w:tc>
          <w:tcPr>
            <w:tcW w:w="2520" w:type="dxa"/>
          </w:tcPr>
          <w:p w14:paraId="07A984B7" w14:textId="77777777" w:rsidR="00627D37" w:rsidRPr="00AD7AA5" w:rsidRDefault="00627D37" w:rsidP="00A22C7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D550CFE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236" w:type="dxa"/>
          </w:tcPr>
          <w:p w14:paraId="12E01BB5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A93A168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236" w:type="dxa"/>
          </w:tcPr>
          <w:p w14:paraId="4CA3E487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8" w:type="dxa"/>
          </w:tcPr>
          <w:p w14:paraId="4682EF67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</w:tc>
        <w:tc>
          <w:tcPr>
            <w:tcW w:w="236" w:type="dxa"/>
          </w:tcPr>
          <w:p w14:paraId="28270C86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7D183CCE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627D37" w:rsidRPr="00AD7AA5" w14:paraId="1EF66010" w14:textId="77777777" w:rsidTr="00A22C7F">
        <w:tc>
          <w:tcPr>
            <w:tcW w:w="2520" w:type="dxa"/>
          </w:tcPr>
          <w:p w14:paraId="5AD08E62" w14:textId="77777777" w:rsidR="00627D37" w:rsidRPr="00AD7AA5" w:rsidRDefault="00627D37" w:rsidP="00A22C7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</w:tcPr>
          <w:p w14:paraId="0DF322F7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3911DA5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12B1A75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DA2DA56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8" w:type="dxa"/>
          </w:tcPr>
          <w:p w14:paraId="4B9EFB4B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D7A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2D1B5539" w14:textId="77777777" w:rsidR="00627D37" w:rsidRPr="00AD7AA5" w:rsidRDefault="00627D37" w:rsidP="00A22C7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0CA1318B" w14:textId="77777777" w:rsidR="00627D37" w:rsidRPr="00AD7AA5" w:rsidRDefault="00627D37" w:rsidP="00A22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D7A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AD7AA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7D37" w:rsidRPr="00AD7AA5" w14:paraId="100F8FCD" w14:textId="77777777" w:rsidTr="00A22C7F">
        <w:tc>
          <w:tcPr>
            <w:tcW w:w="2520" w:type="dxa"/>
          </w:tcPr>
          <w:p w14:paraId="6CD012FC" w14:textId="2B62E75D" w:rsidR="00627D37" w:rsidRPr="00AD7AA5" w:rsidRDefault="00627D37" w:rsidP="00627D3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D7AA5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530" w:type="dxa"/>
          </w:tcPr>
          <w:p w14:paraId="05755133" w14:textId="1225045B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0B8CA8D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4C3F3F77" w14:textId="53EBA4FB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1729392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13941717" w14:textId="38815020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3469909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3669B348" w14:textId="7961D04F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7D37" w:rsidRPr="00AD7AA5" w14:paraId="6C28EEE6" w14:textId="77777777" w:rsidTr="00A22C7F">
        <w:tc>
          <w:tcPr>
            <w:tcW w:w="2520" w:type="dxa"/>
          </w:tcPr>
          <w:p w14:paraId="69FDC7D3" w14:textId="0C529801" w:rsidR="00627D37" w:rsidRPr="00AD7AA5" w:rsidRDefault="00627D37" w:rsidP="00627D3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เงินปันผลประจำปี </w:t>
            </w:r>
            <w:r w:rsidRPr="00AD7AA5"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530" w:type="dxa"/>
          </w:tcPr>
          <w:p w14:paraId="47E7EA27" w14:textId="579E2133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22 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เมษายน </w:t>
            </w: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</w:tcPr>
          <w:p w14:paraId="270EC7B7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7D108062" w14:textId="686C7C43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9 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พฤษภาคม </w:t>
            </w: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</w:tcPr>
          <w:p w14:paraId="7D1A25AF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6F24B4F7" w14:textId="24E81545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0.08</w:t>
            </w:r>
          </w:p>
        </w:tc>
        <w:tc>
          <w:tcPr>
            <w:tcW w:w="236" w:type="dxa"/>
          </w:tcPr>
          <w:p w14:paraId="6E3F5473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0E97AF33" w14:textId="7684C65D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48,000</w:t>
            </w:r>
          </w:p>
        </w:tc>
      </w:tr>
      <w:tr w:rsidR="00627D37" w:rsidRPr="00AD7AA5" w14:paraId="44598039" w14:textId="77777777" w:rsidTr="00A22C7F">
        <w:tc>
          <w:tcPr>
            <w:tcW w:w="2520" w:type="dxa"/>
          </w:tcPr>
          <w:p w14:paraId="11C9282B" w14:textId="77777777" w:rsidR="00627D37" w:rsidRPr="00AD7AA5" w:rsidRDefault="00627D37" w:rsidP="00627D3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</w:tcPr>
          <w:p w14:paraId="6D16C43F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D73A1CB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7812BACA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194D39E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45870E2B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937632F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0CE4E608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7D37" w:rsidRPr="00AD7AA5" w14:paraId="6FF23F2A" w14:textId="77777777" w:rsidTr="00A22C7F">
        <w:tc>
          <w:tcPr>
            <w:tcW w:w="2520" w:type="dxa"/>
          </w:tcPr>
          <w:p w14:paraId="7B01ACEC" w14:textId="5EBAD6DE" w:rsidR="00627D37" w:rsidRPr="00AD7AA5" w:rsidRDefault="00627D37" w:rsidP="00627D3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D7AA5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530" w:type="dxa"/>
          </w:tcPr>
          <w:p w14:paraId="0A53C88F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B41BBF0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33D3C38D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E01B823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0301EE3C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C1D2D43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065E6FC3" w14:textId="7777777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7D37" w:rsidRPr="00AD7AA5" w14:paraId="7E4FB7BE" w14:textId="77777777" w:rsidTr="00A22C7F">
        <w:tc>
          <w:tcPr>
            <w:tcW w:w="2520" w:type="dxa"/>
          </w:tcPr>
          <w:p w14:paraId="63541D91" w14:textId="40D1F0DE" w:rsidR="00627D37" w:rsidRPr="00AD7AA5" w:rsidRDefault="00627D37" w:rsidP="00627D3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D7AA5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เงินปันผลประจำปี </w:t>
            </w:r>
            <w:r w:rsidRPr="00AD7AA5"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530" w:type="dxa"/>
          </w:tcPr>
          <w:p w14:paraId="2CFF289B" w14:textId="511255E8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19 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เมษายน </w:t>
            </w: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36" w:type="dxa"/>
          </w:tcPr>
          <w:p w14:paraId="53C58F7C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5D1E6555" w14:textId="47767647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AD7A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พฤษภาคม </w:t>
            </w: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36" w:type="dxa"/>
          </w:tcPr>
          <w:p w14:paraId="72224D2F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28F80614" w14:textId="26A46932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0.08</w:t>
            </w:r>
          </w:p>
        </w:tc>
        <w:tc>
          <w:tcPr>
            <w:tcW w:w="236" w:type="dxa"/>
          </w:tcPr>
          <w:p w14:paraId="4E0DE66F" w14:textId="77777777" w:rsidR="00627D37" w:rsidRPr="00AD7AA5" w:rsidRDefault="00627D37" w:rsidP="00627D3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064E20DF" w14:textId="0C64701E" w:rsidR="00627D37" w:rsidRPr="00AD7AA5" w:rsidRDefault="00627D37" w:rsidP="006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48,000</w:t>
            </w:r>
          </w:p>
        </w:tc>
      </w:tr>
    </w:tbl>
    <w:p w14:paraId="1641EBC6" w14:textId="79FED4CE" w:rsidR="00627D37" w:rsidRPr="00AD7AA5" w:rsidRDefault="00627D37" w:rsidP="00627D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01963" w14:textId="00A16DB6" w:rsidR="00D9238C" w:rsidRPr="00AD7AA5" w:rsidRDefault="00D9238C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67AA381" w14:textId="77777777" w:rsidR="00157CDB" w:rsidRPr="00AD7AA5" w:rsidRDefault="00157CDB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2DAE" w14:textId="7506871F" w:rsidR="00F40BF4" w:rsidRPr="00AD7AA5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AD7AA5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AD7AA5" w:rsidRDefault="00F40BF4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AD7AA5" w:rsidRDefault="007C0E22" w:rsidP="00D9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1"/>
        <w:gridCol w:w="270"/>
        <w:gridCol w:w="1644"/>
      </w:tblGrid>
      <w:tr w:rsidR="00F40BF4" w:rsidRPr="00AD7AA5" w14:paraId="45645564" w14:textId="77777777" w:rsidTr="009E2B14">
        <w:trPr>
          <w:trHeight w:val="418"/>
        </w:trPr>
        <w:tc>
          <w:tcPr>
            <w:tcW w:w="3022" w:type="pct"/>
          </w:tcPr>
          <w:p w14:paraId="7054399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7C2A3298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107AF"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CC6092" w:rsidRPr="00AD7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D107AF" w:rsidRPr="00AD7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 w:rsidR="008F34F2"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07" w:type="pct"/>
          </w:tcPr>
          <w:p w14:paraId="430F18D0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3877F26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6C9BFFB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AD7AA5" w14:paraId="48F66CFC" w14:textId="77777777" w:rsidTr="009E2B14">
        <w:trPr>
          <w:trHeight w:val="434"/>
        </w:trPr>
        <w:tc>
          <w:tcPr>
            <w:tcW w:w="3022" w:type="pct"/>
          </w:tcPr>
          <w:p w14:paraId="352CA51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78" w:type="pct"/>
            <w:gridSpan w:val="3"/>
          </w:tcPr>
          <w:p w14:paraId="0CC6FD77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AD7AA5" w14:paraId="51DFAE77" w14:textId="77777777" w:rsidTr="009E2B14">
        <w:trPr>
          <w:trHeight w:val="418"/>
        </w:trPr>
        <w:tc>
          <w:tcPr>
            <w:tcW w:w="3022" w:type="pct"/>
          </w:tcPr>
          <w:p w14:paraId="30BFE693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7" w:type="pct"/>
          </w:tcPr>
          <w:p w14:paraId="4CFD65E0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03A1F5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40D1F639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AD7AA5" w14:paraId="787BD5AF" w14:textId="77777777" w:rsidTr="009E2B14">
        <w:trPr>
          <w:trHeight w:val="405"/>
        </w:trPr>
        <w:tc>
          <w:tcPr>
            <w:tcW w:w="3022" w:type="pct"/>
          </w:tcPr>
          <w:p w14:paraId="0D34E932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45D44DEB" w:rsidR="00F40BF4" w:rsidRPr="00AD7AA5" w:rsidRDefault="003548E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51" w:type="pct"/>
            <w:shd w:val="clear" w:color="auto" w:fill="auto"/>
          </w:tcPr>
          <w:p w14:paraId="350971FE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16AD5DD1" w:rsidR="00F40BF4" w:rsidRPr="00AD7AA5" w:rsidRDefault="00B97FDD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F40BF4" w:rsidRPr="00AD7AA5" w14:paraId="67C01CD0" w14:textId="77777777" w:rsidTr="009E2B14">
        <w:trPr>
          <w:trHeight w:val="405"/>
        </w:trPr>
        <w:tc>
          <w:tcPr>
            <w:tcW w:w="3022" w:type="pct"/>
          </w:tcPr>
          <w:p w14:paraId="41C19E86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7" w:type="pct"/>
            <w:tcBorders>
              <w:top w:val="double" w:sz="4" w:space="0" w:color="auto"/>
            </w:tcBorders>
          </w:tcPr>
          <w:p w14:paraId="3BEB4F93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4D588C86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top w:val="double" w:sz="4" w:space="0" w:color="auto"/>
            </w:tcBorders>
          </w:tcPr>
          <w:p w14:paraId="5913CD84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AD7AA5" w14:paraId="61A4E569" w14:textId="77777777" w:rsidTr="009E2B14">
        <w:trPr>
          <w:trHeight w:val="405"/>
        </w:trPr>
        <w:tc>
          <w:tcPr>
            <w:tcW w:w="3022" w:type="pct"/>
          </w:tcPr>
          <w:p w14:paraId="501E4BE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07" w:type="pct"/>
          </w:tcPr>
          <w:p w14:paraId="3553A04F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439CF0A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18C89265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B34654" w14:paraId="6BD51C01" w14:textId="77777777" w:rsidTr="009E2B14">
        <w:trPr>
          <w:trHeight w:val="405"/>
        </w:trPr>
        <w:tc>
          <w:tcPr>
            <w:tcW w:w="3022" w:type="pct"/>
          </w:tcPr>
          <w:p w14:paraId="0E01DA3E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5B5CB512" w:rsidR="00F40BF4" w:rsidRPr="00AD7AA5" w:rsidRDefault="008D4910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216,556</w:t>
            </w:r>
          </w:p>
        </w:tc>
        <w:tc>
          <w:tcPr>
            <w:tcW w:w="151" w:type="pct"/>
            <w:shd w:val="clear" w:color="auto" w:fill="auto"/>
          </w:tcPr>
          <w:p w14:paraId="3BD622A2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0CB8B596" w:rsidR="00F40BF4" w:rsidRPr="00B34654" w:rsidRDefault="00E04BC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216,556</w:t>
            </w:r>
          </w:p>
        </w:tc>
      </w:tr>
    </w:tbl>
    <w:p w14:paraId="4EC02C49" w14:textId="4764961D" w:rsidR="00661F0C" w:rsidRDefault="0066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DFBFCE" w14:textId="3ACE49E8" w:rsidR="00EF591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F61DBA" w14:textId="7ADF373E" w:rsidR="00EF591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573B16" w14:textId="0D8294AF" w:rsidR="00EF591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58EC14F" w14:textId="77777777" w:rsidR="00EF591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81F167" w14:textId="632D83D7" w:rsidR="00EF5914" w:rsidRDefault="002C6394" w:rsidP="002C6394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C639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14:paraId="6427B707" w14:textId="77777777" w:rsidR="002C6394" w:rsidRPr="002C6394" w:rsidRDefault="002C6394" w:rsidP="002C6394">
      <w:pPr>
        <w:rPr>
          <w:rFonts w:cstheme="minorBidi"/>
          <w:lang w:val="th-TH" w:eastAsia="x-none"/>
        </w:rPr>
      </w:pPr>
    </w:p>
    <w:p w14:paraId="110574AF" w14:textId="77777777" w:rsidR="00EF5914" w:rsidRPr="00D21B17" w:rsidRDefault="00EF5914" w:rsidP="00EF5914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81217">
        <w:rPr>
          <w:rFonts w:ascii="Angsana New" w:hAnsi="Angsana New"/>
          <w:sz w:val="30"/>
          <w:szCs w:val="30"/>
          <w:cs/>
        </w:rPr>
        <w:t>สภาวิชาชีพบัญชีได้</w:t>
      </w:r>
      <w:r w:rsidRPr="00F81217">
        <w:rPr>
          <w:rFonts w:ascii="Angsana New" w:hAnsi="Angsana New" w:hint="cs"/>
          <w:sz w:val="30"/>
          <w:szCs w:val="30"/>
          <w:cs/>
        </w:rPr>
        <w:t>ออกและ</w:t>
      </w:r>
      <w:r w:rsidRPr="00F81217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 ซึ่งมีผลบังคับใช้สำหรับรอบระยะเวลาบัญชีที่</w:t>
      </w:r>
      <w:r w:rsidRPr="00CB697F">
        <w:rPr>
          <w:rFonts w:ascii="Angsana New" w:hAnsi="Angsana New"/>
          <w:spacing w:val="-4"/>
          <w:sz w:val="30"/>
          <w:szCs w:val="30"/>
          <w:cs/>
        </w:rPr>
        <w:t>เริ่มในหรือ</w:t>
      </w:r>
      <w:r w:rsidRPr="00CB697F">
        <w:rPr>
          <w:rFonts w:ascii="Angsana New" w:hAnsi="Angsana New"/>
          <w:spacing w:val="4"/>
          <w:sz w:val="30"/>
          <w:szCs w:val="30"/>
          <w:cs/>
        </w:rPr>
        <w:t xml:space="preserve">หลังวันที่ </w:t>
      </w:r>
      <w:r w:rsidRPr="0061386B">
        <w:rPr>
          <w:rFonts w:ascii="Angsana New" w:hAnsi="Angsana New"/>
          <w:spacing w:val="4"/>
          <w:sz w:val="30"/>
          <w:szCs w:val="30"/>
        </w:rPr>
        <w:t>1</w:t>
      </w:r>
      <w:r w:rsidRPr="00CB697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219C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Pr="0061386B">
        <w:rPr>
          <w:rFonts w:ascii="Angsana New" w:hAnsi="Angsana New"/>
          <w:spacing w:val="4"/>
          <w:sz w:val="30"/>
          <w:szCs w:val="30"/>
        </w:rPr>
        <w:t>2566</w:t>
      </w:r>
      <w:r w:rsidRPr="002F219C">
        <w:rPr>
          <w:rFonts w:ascii="Angsana New" w:hAnsi="Angsana New"/>
          <w:spacing w:val="4"/>
          <w:sz w:val="30"/>
          <w:szCs w:val="30"/>
          <w:cs/>
        </w:rPr>
        <w:t xml:space="preserve"> โดย</w:t>
      </w:r>
      <w:r w:rsidRPr="00CB697F">
        <w:rPr>
          <w:rFonts w:ascii="Angsana New" w:hAnsi="Angsana New"/>
          <w:spacing w:val="4"/>
          <w:sz w:val="30"/>
          <w:szCs w:val="30"/>
          <w:cs/>
        </w:rPr>
        <w:t>กลุ่มบริษัทไม่ได้นำมาตรฐานการรายงานทางการเงินดังกล่าวมาใช้ในการจัดทำ</w:t>
      </w:r>
      <w:r w:rsidRPr="00CB697F">
        <w:rPr>
          <w:rFonts w:ascii="Angsana New" w:hAnsi="Angsana New"/>
          <w:spacing w:val="8"/>
          <w:sz w:val="30"/>
          <w:szCs w:val="30"/>
          <w:cs/>
        </w:rPr>
        <w:t>งบการเงินรวมระหว่างกาลนี้เนื่องจากยังไม่มีผล</w:t>
      </w:r>
      <w:r w:rsidRPr="0044393C">
        <w:rPr>
          <w:rFonts w:ascii="Angsana New" w:hAnsi="Angsana New"/>
          <w:spacing w:val="8"/>
          <w:sz w:val="30"/>
          <w:szCs w:val="30"/>
          <w:cs/>
        </w:rPr>
        <w:t xml:space="preserve">บังคับใช้ </w:t>
      </w:r>
      <w:r w:rsidRPr="00970153">
        <w:rPr>
          <w:rFonts w:ascii="Angsana New" w:hAnsi="Angsana New"/>
          <w:spacing w:val="8"/>
          <w:sz w:val="30"/>
          <w:szCs w:val="30"/>
          <w:cs/>
        </w:rPr>
        <w:t>กลุ่มบริษั</w:t>
      </w:r>
      <w:r w:rsidRPr="00970153">
        <w:rPr>
          <w:rFonts w:ascii="Angsana New" w:hAnsi="Angsana New" w:hint="cs"/>
          <w:spacing w:val="8"/>
          <w:sz w:val="30"/>
          <w:szCs w:val="30"/>
          <w:cs/>
        </w:rPr>
        <w:t>ทได้</w:t>
      </w:r>
      <w:r w:rsidRPr="00970153">
        <w:rPr>
          <w:rFonts w:ascii="Angsana New" w:hAnsi="Angsana New"/>
          <w:spacing w:val="8"/>
          <w:sz w:val="30"/>
          <w:szCs w:val="30"/>
          <w:cs/>
        </w:rPr>
        <w:t>ประเมินผลกระทบที่อาจเกิดขึ้นต่อ</w:t>
      </w:r>
      <w:r w:rsidRPr="00970153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970153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970153">
        <w:rPr>
          <w:rFonts w:ascii="Angsana New" w:hAnsi="Angsana New"/>
          <w:sz w:val="30"/>
          <w:szCs w:val="30"/>
          <w:cs/>
        </w:rPr>
        <w:t>ปรับปรุงใหม่ดังกล่าว ซึ่งคาดว่าไม่มีผลกระทบที่มีสาระสำคัญต่องบการเงิน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970153">
        <w:rPr>
          <w:rFonts w:ascii="Angsana New" w:hAnsi="Angsana New"/>
          <w:sz w:val="30"/>
          <w:szCs w:val="30"/>
          <w:cs/>
        </w:rPr>
        <w:t>ในงวดที่ถือปฏิบัติ</w:t>
      </w:r>
    </w:p>
    <w:p w14:paraId="373F434B" w14:textId="77777777" w:rsidR="00EF5914" w:rsidRPr="00B3465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F5914" w:rsidRPr="00B34654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BBEE" w14:textId="77777777" w:rsidR="006F3158" w:rsidRDefault="006F3158">
      <w:r>
        <w:separator/>
      </w:r>
    </w:p>
  </w:endnote>
  <w:endnote w:type="continuationSeparator" w:id="0">
    <w:p w14:paraId="7DA15370" w14:textId="77777777" w:rsidR="006F3158" w:rsidRDefault="006F3158">
      <w:r>
        <w:continuationSeparator/>
      </w:r>
    </w:p>
  </w:endnote>
  <w:endnote w:type="continuationNotice" w:id="1">
    <w:p w14:paraId="0A5CFE44" w14:textId="77777777" w:rsidR="006F3158" w:rsidRDefault="006F31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mbri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6F3158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06D2CC2B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5B8E" w14:textId="77777777" w:rsidR="005266CA" w:rsidRPr="002B54E9" w:rsidRDefault="005266CA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1A62" w14:textId="77777777" w:rsidR="006F3158" w:rsidRDefault="006F3158">
      <w:r>
        <w:separator/>
      </w:r>
    </w:p>
  </w:footnote>
  <w:footnote w:type="continuationSeparator" w:id="0">
    <w:p w14:paraId="675E2382" w14:textId="77777777" w:rsidR="006F3158" w:rsidRDefault="006F3158">
      <w:r>
        <w:continuationSeparator/>
      </w:r>
    </w:p>
  </w:footnote>
  <w:footnote w:type="continuationNotice" w:id="1">
    <w:p w14:paraId="0A9C7DCA" w14:textId="77777777" w:rsidR="006F3158" w:rsidRDefault="006F31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7BB48C9D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2E5984F6" w:rsidR="005266CA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 w:rsidR="00C37475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4D1A83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="00C37475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C37475">
      <w:rPr>
        <w:rFonts w:ascii="Angsana New" w:hAnsi="Angsana New" w:cs="Angsana New"/>
        <w:bCs/>
        <w:sz w:val="32"/>
        <w:szCs w:val="32"/>
      </w:rPr>
      <w:t xml:space="preserve">0 </w:t>
    </w:r>
    <w:r w:rsidR="004D1A83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D2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6286DF8D" w:rsidR="005266CA" w:rsidRDefault="00C37475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352B60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 </w:t>
    </w:r>
    <w:r w:rsidR="00352B6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37475">
      <w:rPr>
        <w:rFonts w:ascii="Angsana New" w:hAnsi="Angsana New" w:cs="Angsana New"/>
        <w:sz w:val="32"/>
        <w:szCs w:val="32"/>
        <w:lang w:val="en-US" w:bidi="th-TH"/>
      </w:rPr>
      <w:t>)</w:t>
    </w:r>
  </w:p>
  <w:p w14:paraId="6E9067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004F4782" w:rsidR="005266CA" w:rsidRDefault="00C37475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352B60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 </w:t>
    </w:r>
    <w:r w:rsidR="00352B6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37475">
      <w:rPr>
        <w:rFonts w:ascii="Angsana New" w:hAnsi="Angsana New" w:cs="Angsana New"/>
        <w:sz w:val="32"/>
        <w:szCs w:val="32"/>
        <w:lang w:val="en-US" w:bidi="th-TH"/>
      </w:rPr>
      <w:t>)</w:t>
    </w:r>
  </w:p>
  <w:p w14:paraId="788E4115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1"/>
  </w:num>
  <w:num w:numId="11">
    <w:abstractNumId w:val="19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99</TotalTime>
  <Pages>15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Orathai, Nuchprasert</cp:lastModifiedBy>
  <cp:revision>15</cp:revision>
  <cp:lastPrinted>2022-11-09T03:52:00Z</cp:lastPrinted>
  <dcterms:created xsi:type="dcterms:W3CDTF">2022-11-04T09:04:00Z</dcterms:created>
  <dcterms:modified xsi:type="dcterms:W3CDTF">2022-11-09T04:45:00Z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