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4C52AE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4C52A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C52AE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C52AE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4C52AE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4C52AE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4C52AE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3878806A" w14:textId="57BA1C6C" w:rsidR="00B3689B" w:rsidRPr="004C52AE" w:rsidRDefault="006C73F9" w:rsidP="006C73F9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ผลกระทบจากการแพร่ระบาดของโรคติดเชื้อไวรัสโคโรนา</w:t>
      </w:r>
      <w:r w:rsidRPr="004C52AE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4C52AE">
        <w:rPr>
          <w:rFonts w:ascii="Angsana New" w:hAnsi="Angsana New" w:cs="Angsana New"/>
          <w:sz w:val="30"/>
          <w:szCs w:val="30"/>
          <w:lang w:bidi="th-TH"/>
        </w:rPr>
        <w:t>2019 (COVID-19)</w:t>
      </w:r>
    </w:p>
    <w:p w14:paraId="01E3432B" w14:textId="4480DAFD" w:rsidR="009655C3" w:rsidRPr="004C52AE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1E5DFB72" w14:textId="1C87C4CA" w:rsidR="00E97FDB" w:rsidRPr="004C52AE" w:rsidRDefault="00E97FDB" w:rsidP="00E97FD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เงินลงทุนในการร่วมค้า</w:t>
      </w:r>
    </w:p>
    <w:p w14:paraId="0B3B47CF" w14:textId="77777777" w:rsidR="00DD4626" w:rsidRPr="004C52AE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4C52AE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4C52AE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4C52AE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4C52AE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4C52AE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4C52AE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4C52AE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527E01B" w:rsidR="006B1550" w:rsidRPr="004C52AE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กำไร</w:t>
      </w:r>
      <w:r w:rsidRPr="004C52AE">
        <w:rPr>
          <w:rFonts w:ascii="Angsana New" w:hAnsi="Angsana New" w:cs="Angsana New"/>
          <w:sz w:val="30"/>
          <w:szCs w:val="30"/>
          <w:cs/>
          <w:lang w:bidi="th-TH"/>
        </w:rPr>
        <w:t xml:space="preserve"> (</w:t>
      </w: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ขาดทุน</w:t>
      </w:r>
      <w:r w:rsidRPr="004C52AE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ต่อหุ้น</w:t>
      </w:r>
    </w:p>
    <w:p w14:paraId="444BE465" w14:textId="222F3F0C" w:rsidR="00FD749E" w:rsidRPr="004C52AE" w:rsidRDefault="00FD749E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4C52AE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4C52AE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4C52AE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C52AE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4C52AE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/>
        </w:rPr>
        <w:tab/>
      </w:r>
    </w:p>
    <w:p w14:paraId="69B800C7" w14:textId="77777777" w:rsidR="0025275A" w:rsidRPr="004C52AE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4C52AE">
        <w:rPr>
          <w:rFonts w:ascii="Angsana New" w:hAnsi="Angsana New" w:cs="Angsana New"/>
          <w:b/>
          <w:bCs/>
        </w:rPr>
        <w:br w:type="page"/>
      </w:r>
      <w:r w:rsidR="0025275A" w:rsidRPr="004C52AE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4C52AE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4C52AE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4C52AE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2D3B505B" w14:textId="16300706" w:rsidR="0025275A" w:rsidRPr="004C52AE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4C52AE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4C52AE">
        <w:rPr>
          <w:rFonts w:ascii="Angsana New" w:hAnsi="Angsana New"/>
          <w:sz w:val="30"/>
          <w:szCs w:val="30"/>
          <w:cs/>
        </w:rPr>
        <w:t>นี้</w:t>
      </w:r>
      <w:r w:rsidRPr="004C52AE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4C52AE">
        <w:rPr>
          <w:rFonts w:ascii="Angsana New" w:hAnsi="Angsana New"/>
          <w:sz w:val="30"/>
          <w:szCs w:val="30"/>
          <w:cs/>
        </w:rPr>
        <w:t>ติ</w:t>
      </w:r>
      <w:r w:rsidR="00C67B97" w:rsidRPr="004C52AE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4C52AE">
        <w:rPr>
          <w:rFonts w:ascii="Angsana New" w:hAnsi="Angsana New"/>
          <w:sz w:val="30"/>
          <w:szCs w:val="30"/>
          <w:cs/>
        </w:rPr>
        <w:t>จาก</w:t>
      </w:r>
      <w:r w:rsidR="00723C61" w:rsidRPr="004C52AE">
        <w:rPr>
          <w:rFonts w:ascii="Angsana New" w:hAnsi="Angsana New" w:hint="cs"/>
          <w:sz w:val="30"/>
          <w:szCs w:val="30"/>
          <w:cs/>
        </w:rPr>
        <w:t>คณะ</w:t>
      </w:r>
      <w:r w:rsidR="006322AD" w:rsidRPr="004C52AE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4C52AE">
        <w:rPr>
          <w:rFonts w:ascii="Angsana New" w:hAnsi="Angsana New"/>
          <w:sz w:val="30"/>
          <w:szCs w:val="30"/>
          <w:cs/>
        </w:rPr>
        <w:t>วันที่</w:t>
      </w:r>
      <w:r w:rsidR="0089300E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="0050513A" w:rsidRPr="004C52AE">
        <w:rPr>
          <w:rFonts w:ascii="Angsana New" w:hAnsi="Angsana New"/>
          <w:sz w:val="30"/>
          <w:szCs w:val="30"/>
        </w:rPr>
        <w:t xml:space="preserve">9 </w:t>
      </w:r>
      <w:r w:rsidR="0050513A" w:rsidRPr="004C52AE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50513A" w:rsidRPr="004C52AE">
        <w:rPr>
          <w:rFonts w:ascii="Angsana New" w:hAnsi="Angsana New"/>
          <w:sz w:val="30"/>
          <w:szCs w:val="30"/>
        </w:rPr>
        <w:t>2565</w:t>
      </w:r>
    </w:p>
    <w:p w14:paraId="57867631" w14:textId="77777777" w:rsidR="00E66B73" w:rsidRPr="004C52AE" w:rsidRDefault="00E66B73" w:rsidP="00784E54">
      <w:pPr>
        <w:pStyle w:val="a1"/>
        <w:tabs>
          <w:tab w:val="clear" w:pos="360"/>
          <w:tab w:val="clear" w:pos="720"/>
          <w:tab w:val="clear" w:pos="1080"/>
        </w:tabs>
        <w:ind w:left="567" w:hanging="567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14:paraId="02335AC8" w14:textId="77777777" w:rsidR="00E66B73" w:rsidRPr="004C52AE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4C52AE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4C52AE" w:rsidRDefault="001001BD" w:rsidP="0018456B">
      <w:pPr>
        <w:pStyle w:val="Heading8"/>
        <w:spacing w:line="240" w:lineRule="auto"/>
        <w:ind w:left="567" w:right="0" w:hanging="567"/>
        <w:jc w:val="thaiDistribute"/>
        <w:rPr>
          <w:rFonts w:ascii="Angsana New" w:hAnsi="Angsana New" w:cs="Angsana New"/>
          <w:sz w:val="20"/>
          <w:szCs w:val="20"/>
        </w:rPr>
      </w:pPr>
    </w:p>
    <w:p w14:paraId="39C2ACB5" w14:textId="6CF012AA" w:rsidR="00716186" w:rsidRPr="004C52AE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4C52AE">
        <w:rPr>
          <w:rFonts w:ascii="Angsana New" w:hAnsi="Angsana New"/>
          <w:sz w:val="30"/>
          <w:szCs w:val="30"/>
        </w:rPr>
        <w:t>34</w:t>
      </w:r>
      <w:r w:rsidRPr="004C52AE">
        <w:rPr>
          <w:rFonts w:ascii="Angsana New" w:hAnsi="Angsana New"/>
          <w:sz w:val="30"/>
          <w:szCs w:val="30"/>
          <w:cs/>
        </w:rPr>
        <w:t xml:space="preserve"> เรื่อง </w:t>
      </w:r>
      <w:r w:rsidRPr="004C52AE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4C52AE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4C52AE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1C0ABD" w:rsidRPr="004C52AE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1C0ABD" w:rsidRPr="004C52AE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1C0ABD" w:rsidRPr="004C52AE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8710C1" w:rsidRPr="004C52AE">
        <w:rPr>
          <w:rFonts w:ascii="Angsana New" w:hAnsi="Angsana New"/>
          <w:sz w:val="30"/>
          <w:szCs w:val="30"/>
        </w:rPr>
        <w:t>31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1C0ABD" w:rsidRPr="004C52AE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4C52AE">
        <w:rPr>
          <w:rFonts w:ascii="Angsana New" w:hAnsi="Angsana New"/>
          <w:sz w:val="30"/>
          <w:szCs w:val="30"/>
          <w:cs/>
        </w:rPr>
        <w:t xml:space="preserve"> </w:t>
      </w:r>
      <w:r w:rsidR="008710C1" w:rsidRPr="004C52AE">
        <w:rPr>
          <w:rFonts w:ascii="Angsana New" w:hAnsi="Angsana New"/>
          <w:sz w:val="30"/>
          <w:szCs w:val="30"/>
        </w:rPr>
        <w:t>2564</w:t>
      </w:r>
    </w:p>
    <w:p w14:paraId="7C686CDC" w14:textId="77777777" w:rsidR="007C1BA3" w:rsidRPr="004C52AE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D2538FE" w14:textId="50EB450A" w:rsidR="00D20D56" w:rsidRPr="004C52AE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ab/>
      </w:r>
      <w:r w:rsidR="00FC2B6F" w:rsidRPr="004C52AE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8710C1" w:rsidRPr="004C52AE">
        <w:rPr>
          <w:rFonts w:ascii="Angsana New" w:hAnsi="Angsana New"/>
          <w:sz w:val="30"/>
          <w:szCs w:val="30"/>
        </w:rPr>
        <w:t>31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FC2B6F" w:rsidRPr="004C52AE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4C52AE">
        <w:rPr>
          <w:rFonts w:ascii="Angsana New" w:hAnsi="Angsana New"/>
          <w:sz w:val="30"/>
          <w:szCs w:val="30"/>
          <w:cs/>
        </w:rPr>
        <w:t xml:space="preserve"> </w:t>
      </w:r>
      <w:r w:rsidR="008710C1" w:rsidRPr="004C52AE">
        <w:rPr>
          <w:rFonts w:ascii="Angsana New" w:hAnsi="Angsana New"/>
          <w:sz w:val="30"/>
          <w:szCs w:val="30"/>
        </w:rPr>
        <w:t>2564</w:t>
      </w:r>
    </w:p>
    <w:p w14:paraId="280858E4" w14:textId="77777777" w:rsidR="00D20D56" w:rsidRPr="004C52AE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20"/>
          <w:szCs w:val="20"/>
        </w:rPr>
      </w:pPr>
    </w:p>
    <w:p w14:paraId="3CFC6E02" w14:textId="1F886CBA" w:rsidR="00905C0C" w:rsidRPr="004C52AE" w:rsidRDefault="006C73F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bookmarkStart w:id="0" w:name="_Hlk39045140"/>
      <w:bookmarkStart w:id="1" w:name="_Hlk101288931"/>
      <w:r w:rsidRPr="004C52AE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ผลกระทบจากการแพร่ระบาดของโรคติดเชื้อไวรัสโคโรนา</w:t>
      </w:r>
      <w:r w:rsidRPr="004C52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b/>
          <w:bCs/>
          <w:sz w:val="30"/>
          <w:szCs w:val="30"/>
        </w:rPr>
        <w:t>2019 (COVID-19)</w:t>
      </w:r>
    </w:p>
    <w:p w14:paraId="3B15234F" w14:textId="77777777" w:rsidR="00905C0C" w:rsidRPr="004C52AE" w:rsidRDefault="00905C0C" w:rsidP="00E227B6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hAnsi="Angsana New" w:cs="Angsana New"/>
          <w:sz w:val="22"/>
          <w:szCs w:val="22"/>
          <w:lang w:val="en-US" w:bidi="th-TH"/>
        </w:rPr>
      </w:pPr>
    </w:p>
    <w:bookmarkEnd w:id="0"/>
    <w:bookmarkEnd w:id="1"/>
    <w:p w14:paraId="0AC8B59A" w14:textId="799E1AD0" w:rsidR="0068161C" w:rsidRPr="004C52AE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52AE">
        <w:rPr>
          <w:rFonts w:asciiTheme="majorBidi" w:hAnsiTheme="majorBidi" w:hint="cs"/>
          <w:color w:val="000000"/>
          <w:sz w:val="30"/>
          <w:szCs w:val="30"/>
          <w:cs/>
        </w:rPr>
        <w:t xml:space="preserve">ในระหว่างปี </w:t>
      </w:r>
      <w:r w:rsidRPr="004C52AE">
        <w:rPr>
          <w:rFonts w:asciiTheme="majorBidi" w:hAnsiTheme="majorBidi"/>
          <w:color w:val="000000"/>
          <w:sz w:val="30"/>
          <w:szCs w:val="30"/>
        </w:rPr>
        <w:t>2565</w:t>
      </w:r>
      <w:r w:rsidRPr="004C52AE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Pr="004C52A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สถานการณ์การแพร่ระบาดของ </w:t>
      </w:r>
      <w:r w:rsidRPr="004C52AE">
        <w:rPr>
          <w:rFonts w:asciiTheme="majorBidi" w:hAnsiTheme="majorBidi" w:cstheme="majorBidi"/>
          <w:color w:val="000000"/>
          <w:sz w:val="30"/>
          <w:szCs w:val="30"/>
        </w:rPr>
        <w:t xml:space="preserve">COVID-19 </w:t>
      </w:r>
      <w:r w:rsidRPr="004C52AE">
        <w:rPr>
          <w:rFonts w:asciiTheme="majorBidi" w:hAnsiTheme="majorBidi" w:cstheme="majorBidi" w:hint="cs"/>
          <w:color w:val="000000"/>
          <w:sz w:val="30"/>
          <w:szCs w:val="30"/>
          <w:cs/>
        </w:rPr>
        <w:t>ยังคงเกิดขึ้นอย่างต่อเนื่อง กลุ่มบริษัท</w:t>
      </w:r>
      <w:bookmarkStart w:id="2" w:name="_Hlk78407642"/>
      <w:r w:rsidRPr="004C52AE">
        <w:rPr>
          <w:rFonts w:asciiTheme="majorBidi" w:hAnsiTheme="majorBidi" w:cstheme="majorBidi"/>
          <w:sz w:val="30"/>
          <w:szCs w:val="30"/>
          <w:cs/>
        </w:rPr>
        <w:t>ได้พิจารณามอบส่วนลดค่าเช่ารายเดือนให้กับผู้เช่าทุกรายในทุกโครงการ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4C52AE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อสังหาริมทรัพย์เพื่อประกอบกิจการการค้าที่ให้เช่า 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>ที่ได้รับผลกระทบจากสถานการณ์การแพร่ระบาดของโรคติดเชื้อไวรัสโคโรนา</w:t>
      </w:r>
      <w:r w:rsidRPr="004C52A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C52AE">
        <w:rPr>
          <w:rFonts w:asciiTheme="majorBidi" w:hAnsiTheme="majorBidi" w:cstheme="majorBidi"/>
          <w:sz w:val="30"/>
          <w:szCs w:val="30"/>
        </w:rPr>
        <w:t xml:space="preserve">2019 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Pr="004C52AE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C52AE">
        <w:rPr>
          <w:rFonts w:asciiTheme="majorBidi" w:hAnsiTheme="majorBidi" w:cstheme="majorBidi"/>
          <w:sz w:val="30"/>
          <w:szCs w:val="30"/>
        </w:rPr>
        <w:t xml:space="preserve">2564 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>ถึง เดือน</w:t>
      </w:r>
      <w:r w:rsidR="00623800" w:rsidRPr="004C52A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4C52AE">
        <w:rPr>
          <w:rFonts w:asciiTheme="majorBidi" w:hAnsiTheme="majorBidi" w:cstheme="majorBidi"/>
          <w:sz w:val="30"/>
          <w:szCs w:val="30"/>
        </w:rPr>
        <w:t xml:space="preserve">2565 </w:t>
      </w:r>
    </w:p>
    <w:bookmarkEnd w:id="2"/>
    <w:p w14:paraId="50EB7F94" w14:textId="77777777" w:rsidR="0068161C" w:rsidRPr="004C52AE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8A382A" w14:textId="71CE01F5" w:rsidR="0068161C" w:rsidRPr="004C52AE" w:rsidRDefault="0068161C" w:rsidP="0068161C">
      <w:pPr>
        <w:tabs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เนื่องจากสถานการณ์ดังกล่าวมีความไม่แน่นอนสูงและอาจเปลี่ยนแปลงได้ทุกเมื่อ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ณ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ขณะนี้จึงไม่สามารถคาดการณ์ผลกระทบของการแพร่ระบาดที่ยังคงดำเนินอยู่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มาตรการต่างๆ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ของรัฐบาล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และการแจกจ่ายวัคซีน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ที่อาจมีต่อธุรกิจของกลุ่มบริษัท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ทั้งนี้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ผู้บริหารได้ติดตามสถานการณ์ดังกล่าวอย่างใกล้ชิดและดำเนินการเพื่อลดผลกระทบ</w:t>
      </w:r>
      <w:r w:rsidR="00AF27A1" w:rsidRPr="004C52AE">
        <w:rPr>
          <w:rFonts w:ascii="Angsana New" w:hAnsi="Angsana New"/>
          <w:sz w:val="30"/>
          <w:szCs w:val="30"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>ให้มากที่สุดเท่าที่จะเป็นไปได้</w:t>
      </w:r>
    </w:p>
    <w:p w14:paraId="483A993F" w14:textId="267685C1" w:rsidR="007B3E55" w:rsidRPr="004C52AE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4C52AE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4C52AE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4"/>
          <w:szCs w:val="24"/>
          <w:cs/>
        </w:rPr>
      </w:pPr>
    </w:p>
    <w:p w14:paraId="576BAC1C" w14:textId="1655A284" w:rsidR="0068161C" w:rsidRPr="004C52AE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4C52AE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4C52AE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4C52AE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5113A6" w:rsidRPr="004C52AE">
        <w:rPr>
          <w:rFonts w:ascii="Angsana New" w:hAnsi="Angsana New"/>
          <w:bCs/>
          <w:sz w:val="30"/>
          <w:szCs w:val="30"/>
        </w:rPr>
        <w:t>5</w:t>
      </w:r>
      <w:r w:rsidRPr="004C52AE">
        <w:rPr>
          <w:rFonts w:ascii="Angsana New" w:hAnsi="Angsana New"/>
          <w:bCs/>
          <w:sz w:val="30"/>
          <w:szCs w:val="30"/>
        </w:rPr>
        <w:t xml:space="preserve"> </w:t>
      </w:r>
      <w:r w:rsidRPr="004C52AE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4C52AE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4C52AE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546E8411" w14:textId="77777777" w:rsidR="00DA78E6" w:rsidRPr="004C52AE" w:rsidRDefault="00DA78E6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4C52AE" w14:paraId="476C57EC" w14:textId="77777777" w:rsidTr="00C050EC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77777777" w:rsidR="00F15296" w:rsidRPr="004C52AE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4C52AE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4C52AE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4C52AE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4C52AE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4C52AE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4C52AE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4C52AE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536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13599" w:rsidRPr="004C52AE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01D7A855" w:rsidR="00213599" w:rsidRPr="004C52AE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49616CBE" w:rsidR="00213599" w:rsidRPr="004C52AE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399580C7" w:rsidR="00213599" w:rsidRPr="004C52AE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374871" w:rsidRPr="004C52AE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44EB1A82" w:rsidR="00374871" w:rsidRPr="004C52AE" w:rsidRDefault="00374871" w:rsidP="00E273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44C25682" w:rsidR="00374871" w:rsidRPr="004C52AE" w:rsidRDefault="00374871" w:rsidP="0037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6B8DC1AB" w:rsidR="00853F08" w:rsidRPr="004C52AE" w:rsidRDefault="00853F08" w:rsidP="003748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861DAA" w:rsidRPr="004C52AE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0A64CDE3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4784BAC8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4EA90BEB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861DAA" w:rsidRPr="004C52AE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583B3D14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0D3905A1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65C9982E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861DAA" w:rsidRPr="004C52AE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73A30A45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5F99A81C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0AD0F091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861DAA" w:rsidRPr="004C52AE" w14:paraId="50A77AAA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3BF5" w14:textId="50CDE962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ที.ซี.ซี. เทคโนโลยี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2E0F8" w14:textId="24D323F9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D886D" w14:textId="62E89E0A" w:rsidR="00861DAA" w:rsidRPr="004C52AE" w:rsidRDefault="00861DAA" w:rsidP="00861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E4EBA" w:rsidRPr="004C52AE" w14:paraId="06BFA7F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428E" w14:textId="441A0FB5" w:rsidR="000E4EBA" w:rsidRPr="004C52AE" w:rsidRDefault="00E273F6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0E4EBA"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เดอะ คิวเอสอาร์ ออฟ เอเชีย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3E0B" w14:textId="27D20D53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8FA86" w14:textId="4055F0B6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E4EBA" w:rsidRPr="004C52AE" w14:paraId="19883E6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C2ED6" w14:textId="3C003B80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ทิพย์พัฒน อาร์เขต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DB463" w14:textId="6FF77EFB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E2257" w14:textId="04CF4917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E4EBA" w:rsidRPr="004C52AE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1FC87D99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วัฒนพัฒน์เทรดดิ้ง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6987075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7C3237C6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hint="cs"/>
                <w:b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E4EBA" w:rsidRPr="004C52AE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2D92A197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6D4DDEAA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5F642487" w:rsidR="000E4EBA" w:rsidRPr="004C52AE" w:rsidRDefault="000E4EBA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37177" w:rsidRPr="004C52AE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1FDA4A27" w:rsidR="00037177" w:rsidRPr="004C52AE" w:rsidRDefault="00037177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145B7E5B" w:rsidR="00037177" w:rsidRPr="004C52AE" w:rsidRDefault="00037177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5A04544E" w:rsidR="00037177" w:rsidRPr="004C52AE" w:rsidRDefault="00037177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6801B20A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418250B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4D51D0B1" w:rsidR="000E4EBA" w:rsidRPr="004C52AE" w:rsidRDefault="000E4EBA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2BA518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CFEF9" w14:textId="56BFEAE5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E552C" w14:textId="1BA32FCE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541A" w14:textId="5E6DB8CB" w:rsidR="000E4EBA" w:rsidRPr="004C52AE" w:rsidRDefault="000E4EBA" w:rsidP="000371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4B64A259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06BA2" w14:textId="32571E1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แสงโสม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DE131" w14:textId="532AF442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50F9B" w14:textId="31E96AE2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162D3B63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อาหารสยาม (</w:t>
            </w:r>
            <w:r w:rsidR="00D668F9">
              <w:rPr>
                <w:rFonts w:asciiTheme="majorBidi" w:hAnsiTheme="majorBidi" w:cstheme="majorBidi"/>
                <w:sz w:val="30"/>
                <w:szCs w:val="30"/>
              </w:rPr>
              <w:t>2513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0280B3BF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1E7C5538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35D06E0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602B2B6B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Pr="004C52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อาคเนย์แคปปิตอล</w:t>
            </w:r>
            <w:r w:rsidRPr="004C52AE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732D8B4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3545E43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086D1AB4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6182" w14:textId="5551B4ED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6AAE7" w14:textId="3A96CDDA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738DC" w14:textId="4663F14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0C04FD0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5A547" w14:textId="1DD35243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อาคเนย์ประกันชีวิต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มหาชน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27BAC" w14:textId="4F079AD9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F3804" w14:textId="71CC4DBF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0E4EBA" w:rsidRPr="004C52AE" w14:paraId="7B5F6F4A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91BF" w14:textId="45CF8D33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hint="cs"/>
                <w:sz w:val="30"/>
                <w:szCs w:val="30"/>
                <w:cs/>
              </w:rPr>
              <w:t>บริษัท</w:t>
            </w:r>
            <w:r w:rsidRPr="004C52AE">
              <w:rPr>
                <w:sz w:val="30"/>
                <w:szCs w:val="30"/>
                <w:cs/>
              </w:rPr>
              <w:t xml:space="preserve"> </w:t>
            </w:r>
            <w:r w:rsidRPr="004C52AE">
              <w:rPr>
                <w:rFonts w:hint="cs"/>
                <w:sz w:val="30"/>
                <w:szCs w:val="30"/>
                <w:cs/>
              </w:rPr>
              <w:t>ไทยเบฟเวอเรจ</w:t>
            </w:r>
            <w:r w:rsidRPr="004C52AE">
              <w:rPr>
                <w:sz w:val="30"/>
                <w:szCs w:val="30"/>
                <w:cs/>
              </w:rPr>
              <w:t xml:space="preserve"> </w:t>
            </w:r>
            <w:r w:rsidRPr="004C52AE">
              <w:rPr>
                <w:rFonts w:hint="cs"/>
                <w:sz w:val="30"/>
                <w:szCs w:val="30"/>
                <w:cs/>
              </w:rPr>
              <w:t>จำกัด</w:t>
            </w:r>
            <w:r w:rsidRPr="004C52AE">
              <w:rPr>
                <w:sz w:val="30"/>
                <w:szCs w:val="30"/>
                <w:cs/>
              </w:rPr>
              <w:t xml:space="preserve"> (</w:t>
            </w:r>
            <w:r w:rsidRPr="004C52AE">
              <w:rPr>
                <w:rFonts w:hint="cs"/>
                <w:sz w:val="30"/>
                <w:szCs w:val="30"/>
                <w:cs/>
              </w:rPr>
              <w:t>มหาชน</w:t>
            </w:r>
            <w:r w:rsidRPr="004C52AE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C0E53" w14:textId="4668BE42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E5A00" w14:textId="3B57D6EC" w:rsidR="000E4EBA" w:rsidRPr="004C52AE" w:rsidRDefault="000E4EBA" w:rsidP="000E4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CA05F3" w:rsidRPr="004C52AE" w14:paraId="1F7B0FD9" w14:textId="77777777" w:rsidTr="00CA05F3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1F90F" w14:textId="77777777" w:rsidR="00CA05F3" w:rsidRPr="00CA05F3" w:rsidRDefault="00CA05F3" w:rsidP="000824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7" w:hanging="227"/>
              <w:jc w:val="thaiDistribute"/>
              <w:rPr>
                <w:sz w:val="30"/>
                <w:szCs w:val="30"/>
                <w:cs/>
              </w:rPr>
            </w:pPr>
            <w:r w:rsidRPr="00CA05F3">
              <w:rPr>
                <w:rFonts w:hint="cs"/>
                <w:sz w:val="30"/>
                <w:szCs w:val="30"/>
                <w:cs/>
              </w:rPr>
              <w:t>บริษัท</w:t>
            </w:r>
            <w:r w:rsidRPr="00CA05F3">
              <w:rPr>
                <w:sz w:val="30"/>
                <w:szCs w:val="30"/>
                <w:cs/>
              </w:rPr>
              <w:t xml:space="preserve"> </w:t>
            </w:r>
            <w:r w:rsidRPr="00CA05F3">
              <w:rPr>
                <w:rFonts w:hint="cs"/>
                <w:sz w:val="30"/>
                <w:szCs w:val="30"/>
                <w:cs/>
              </w:rPr>
              <w:t>เพาเวอร์</w:t>
            </w:r>
            <w:r w:rsidRPr="00CA05F3">
              <w:rPr>
                <w:sz w:val="30"/>
                <w:szCs w:val="30"/>
                <w:cs/>
              </w:rPr>
              <w:t xml:space="preserve"> </w:t>
            </w:r>
            <w:r w:rsidRPr="00CA05F3">
              <w:rPr>
                <w:rFonts w:hint="cs"/>
                <w:sz w:val="30"/>
                <w:szCs w:val="30"/>
                <w:cs/>
              </w:rPr>
              <w:t>โซลูชั่น</w:t>
            </w:r>
            <w:r w:rsidRPr="00CA05F3">
              <w:rPr>
                <w:sz w:val="30"/>
                <w:szCs w:val="30"/>
                <w:cs/>
              </w:rPr>
              <w:t xml:space="preserve"> </w:t>
            </w:r>
            <w:r w:rsidRPr="00CA05F3">
              <w:rPr>
                <w:rFonts w:hint="cs"/>
                <w:sz w:val="30"/>
                <w:szCs w:val="30"/>
                <w:cs/>
              </w:rPr>
              <w:t>เทคโนโลยี</w:t>
            </w:r>
            <w:r w:rsidRPr="00CA05F3">
              <w:rPr>
                <w:sz w:val="30"/>
                <w:szCs w:val="30"/>
                <w:cs/>
              </w:rPr>
              <w:t xml:space="preserve"> </w:t>
            </w:r>
            <w:r w:rsidRPr="00CA05F3">
              <w:rPr>
                <w:rFonts w:hint="cs"/>
                <w:sz w:val="30"/>
                <w:szCs w:val="30"/>
                <w:cs/>
              </w:rPr>
              <w:t>จำกัด</w:t>
            </w:r>
            <w:r w:rsidRPr="00CA05F3">
              <w:rPr>
                <w:sz w:val="30"/>
                <w:szCs w:val="30"/>
                <w:cs/>
              </w:rPr>
              <w:t xml:space="preserve"> (</w:t>
            </w:r>
            <w:r w:rsidRPr="00CA05F3">
              <w:rPr>
                <w:rFonts w:hint="cs"/>
                <w:sz w:val="30"/>
                <w:szCs w:val="30"/>
                <w:cs/>
              </w:rPr>
              <w:t>มหาชน</w:t>
            </w:r>
            <w:r w:rsidRPr="00CA05F3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6335" w14:textId="77777777" w:rsidR="00CA05F3" w:rsidRPr="004C52AE" w:rsidRDefault="00CA05F3" w:rsidP="00E9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6A8EA" w14:textId="0CC95850" w:rsidR="00CA05F3" w:rsidRPr="004C52AE" w:rsidRDefault="00CA05F3" w:rsidP="00CA05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hanging="18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hint="cs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4D6162F1" w:rsidR="00AA2B06" w:rsidRPr="00CA05F3" w:rsidRDefault="00AA2B0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3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080"/>
        <w:gridCol w:w="270"/>
        <w:gridCol w:w="1079"/>
        <w:gridCol w:w="270"/>
        <w:gridCol w:w="1073"/>
        <w:gridCol w:w="6"/>
      </w:tblGrid>
      <w:tr w:rsidR="00691BD5" w:rsidRPr="004C52AE" w14:paraId="65867E25" w14:textId="77777777" w:rsidTr="00DB52A0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52AE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</w:tcPr>
          <w:p w14:paraId="2436CBBA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BD5" w:rsidRPr="004C52AE" w14:paraId="411C1E2F" w14:textId="77777777" w:rsidTr="00DB52A0">
        <w:trPr>
          <w:tblHeader/>
        </w:trPr>
        <w:tc>
          <w:tcPr>
            <w:tcW w:w="4293" w:type="dxa"/>
          </w:tcPr>
          <w:p w14:paraId="73A2377E" w14:textId="2A3A9AD8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653D2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653D2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990" w:type="dxa"/>
          </w:tcPr>
          <w:p w14:paraId="3137C5C0" w14:textId="64B3FF8D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43AA1CA8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A44ED" w14:textId="561AB34E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AD32784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4268B3A1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B15D2B1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72101CDA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91BD5" w:rsidRPr="004C52AE" w14:paraId="27CD5062" w14:textId="77777777" w:rsidTr="00DB52A0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032" w:type="dxa"/>
            <w:gridSpan w:val="7"/>
          </w:tcPr>
          <w:p w14:paraId="28B7A1F7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1BD5" w:rsidRPr="004C52AE" w14:paraId="522B9D4F" w14:textId="77777777" w:rsidTr="00DB52A0">
        <w:tc>
          <w:tcPr>
            <w:tcW w:w="4293" w:type="dxa"/>
          </w:tcPr>
          <w:p w14:paraId="0A91764E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3993B7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77777777" w:rsidR="00691BD5" w:rsidRPr="004C52AE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53D2" w:rsidRPr="004C52AE" w14:paraId="4CAED015" w14:textId="77777777" w:rsidTr="00DB52A0">
        <w:tc>
          <w:tcPr>
            <w:tcW w:w="4293" w:type="dxa"/>
          </w:tcPr>
          <w:p w14:paraId="6E3EBE08" w14:textId="77777777" w:rsidR="007653D2" w:rsidRPr="004C52AE" w:rsidRDefault="007653D2" w:rsidP="00765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780D2D0B" w14:textId="77777777" w:rsidR="007653D2" w:rsidRPr="004C52AE" w:rsidRDefault="007653D2" w:rsidP="007653D2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85EDD1" w14:textId="28F38BDA" w:rsidR="007653D2" w:rsidRPr="004C52AE" w:rsidRDefault="007653D2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013748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B27C28" w14:textId="77777777" w:rsidR="007653D2" w:rsidRPr="004C52AE" w:rsidRDefault="007653D2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1CA73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33FC1AD" w14:textId="77777777" w:rsidR="00562651" w:rsidRPr="004C52AE" w:rsidRDefault="00562651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70E04B" w14:textId="7B3D219F" w:rsidR="007653D2" w:rsidRPr="004C52AE" w:rsidRDefault="00562651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59834C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CE90D4A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A3DB754" w14:textId="03AFACA6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165 </w:t>
            </w:r>
          </w:p>
        </w:tc>
      </w:tr>
      <w:tr w:rsidR="007653D2" w:rsidRPr="004C52AE" w14:paraId="512DF4F3" w14:textId="77777777" w:rsidTr="00DB52A0">
        <w:tc>
          <w:tcPr>
            <w:tcW w:w="4293" w:type="dxa"/>
          </w:tcPr>
          <w:p w14:paraId="697182CE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22490323" w:rsidR="007653D2" w:rsidRPr="004C52AE" w:rsidRDefault="007653D2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01D6AD" w14:textId="77777777" w:rsidR="007653D2" w:rsidRPr="004C52AE" w:rsidRDefault="007653D2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03C698CA" w:rsidR="007653D2" w:rsidRPr="004C52AE" w:rsidRDefault="00562651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539,717</w:t>
            </w:r>
          </w:p>
        </w:tc>
        <w:tc>
          <w:tcPr>
            <w:tcW w:w="270" w:type="dxa"/>
          </w:tcPr>
          <w:p w14:paraId="2520B0F0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230B21D" w14:textId="75CF85DC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382,621 </w:t>
            </w:r>
          </w:p>
        </w:tc>
      </w:tr>
      <w:tr w:rsidR="007653D2" w:rsidRPr="004C52AE" w14:paraId="3012C9F7" w14:textId="77777777" w:rsidTr="00DB52A0">
        <w:tc>
          <w:tcPr>
            <w:tcW w:w="4293" w:type="dxa"/>
          </w:tcPr>
          <w:p w14:paraId="6B1AF633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40043" w14:textId="660A207E" w:rsidR="007653D2" w:rsidRPr="004C52AE" w:rsidRDefault="007653D2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D5DA0D" w14:textId="77777777" w:rsidR="007653D2" w:rsidRPr="004C52AE" w:rsidRDefault="007653D2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07E933B9" w:rsidR="007653D2" w:rsidRPr="004C52AE" w:rsidRDefault="00B91101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1,693,426</w:t>
            </w:r>
          </w:p>
        </w:tc>
        <w:tc>
          <w:tcPr>
            <w:tcW w:w="270" w:type="dxa"/>
          </w:tcPr>
          <w:p w14:paraId="6E20DEF3" w14:textId="77777777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E161439" w14:textId="3E281D33" w:rsidR="007653D2" w:rsidRPr="004C52AE" w:rsidRDefault="007653D2" w:rsidP="007653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1,316,719 </w:t>
            </w:r>
          </w:p>
        </w:tc>
      </w:tr>
      <w:tr w:rsidR="00B775BE" w:rsidRPr="004C52AE" w14:paraId="5C875405" w14:textId="77777777" w:rsidTr="00DB52A0">
        <w:trPr>
          <w:trHeight w:val="137"/>
        </w:trPr>
        <w:tc>
          <w:tcPr>
            <w:tcW w:w="4293" w:type="dxa"/>
          </w:tcPr>
          <w:p w14:paraId="5BDADAED" w14:textId="2796A0F6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760D99E6" w14:textId="2D8D6641" w:rsidR="00B775BE" w:rsidRPr="004C52AE" w:rsidRDefault="00B775BE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3C3D8" w14:textId="77777777" w:rsidR="00B775BE" w:rsidRPr="004C52AE" w:rsidRDefault="00B775BE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7CCFD918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30,809 </w:t>
            </w:r>
          </w:p>
        </w:tc>
        <w:tc>
          <w:tcPr>
            <w:tcW w:w="270" w:type="dxa"/>
          </w:tcPr>
          <w:p w14:paraId="069E0141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6A2BF07" w14:textId="04864195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29,776</w:t>
            </w:r>
          </w:p>
        </w:tc>
      </w:tr>
      <w:tr w:rsidR="00B775BE" w:rsidRPr="004C52AE" w14:paraId="6B14CA7A" w14:textId="77777777" w:rsidTr="00DB52A0">
        <w:trPr>
          <w:trHeight w:val="20"/>
        </w:trPr>
        <w:tc>
          <w:tcPr>
            <w:tcW w:w="4293" w:type="dxa"/>
          </w:tcPr>
          <w:p w14:paraId="3D4F9574" w14:textId="1C7B736F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31256872" w14:textId="24989558" w:rsidR="00B775BE" w:rsidRPr="004C52AE" w:rsidRDefault="00B775BE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A2639" w14:textId="77777777" w:rsidR="00B775BE" w:rsidRPr="004C52AE" w:rsidRDefault="00B775BE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4CC85D83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31,776 </w:t>
            </w:r>
          </w:p>
        </w:tc>
        <w:tc>
          <w:tcPr>
            <w:tcW w:w="270" w:type="dxa"/>
          </w:tcPr>
          <w:p w14:paraId="0365D25D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443E0D2" w14:textId="0226C24F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57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975</w:t>
            </w:r>
          </w:p>
        </w:tc>
      </w:tr>
      <w:tr w:rsidR="00B775BE" w:rsidRPr="004C52AE" w14:paraId="2B422A4C" w14:textId="77777777" w:rsidTr="00DB52A0">
        <w:trPr>
          <w:trHeight w:val="20"/>
        </w:trPr>
        <w:tc>
          <w:tcPr>
            <w:tcW w:w="4293" w:type="dxa"/>
          </w:tcPr>
          <w:p w14:paraId="17A8A3A2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9A3453" w14:textId="0CA6209F" w:rsidR="00B775BE" w:rsidRPr="004C52AE" w:rsidRDefault="00B775BE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4FCD775" w14:textId="77777777" w:rsidR="00B775BE" w:rsidRPr="004C52AE" w:rsidRDefault="00B775BE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3DB844BB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15,394 </w:t>
            </w:r>
          </w:p>
        </w:tc>
        <w:tc>
          <w:tcPr>
            <w:tcW w:w="270" w:type="dxa"/>
          </w:tcPr>
          <w:p w14:paraId="7267C406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1D81FA1" w14:textId="1689D21D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3,652 </w:t>
            </w:r>
          </w:p>
        </w:tc>
      </w:tr>
      <w:tr w:rsidR="00B775BE" w:rsidRPr="004C52AE" w14:paraId="63674603" w14:textId="77777777" w:rsidTr="00DB52A0">
        <w:trPr>
          <w:trHeight w:val="20"/>
        </w:trPr>
        <w:tc>
          <w:tcPr>
            <w:tcW w:w="4293" w:type="dxa"/>
          </w:tcPr>
          <w:p w14:paraId="245D720A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CA79A" w14:textId="5C3E2A75" w:rsidR="00B775BE" w:rsidRPr="004C52AE" w:rsidRDefault="00B775BE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FF7C8D" w14:textId="77777777" w:rsidR="00B775BE" w:rsidRPr="004C52AE" w:rsidRDefault="00B775BE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6E1C1C9E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9,200 </w:t>
            </w:r>
          </w:p>
        </w:tc>
        <w:tc>
          <w:tcPr>
            <w:tcW w:w="270" w:type="dxa"/>
          </w:tcPr>
          <w:p w14:paraId="7BBE8ED3" w14:textId="77777777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87A359A" w14:textId="1854E21E" w:rsidR="00B775BE" w:rsidRPr="004C52AE" w:rsidRDefault="00B775BE" w:rsidP="00B775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8,332</w:t>
            </w:r>
          </w:p>
        </w:tc>
      </w:tr>
      <w:tr w:rsidR="00EF43CF" w:rsidRPr="004C52AE" w14:paraId="1B90FFC7" w14:textId="77777777" w:rsidTr="00DB52A0">
        <w:trPr>
          <w:trHeight w:val="20"/>
        </w:trPr>
        <w:tc>
          <w:tcPr>
            <w:tcW w:w="4293" w:type="dxa"/>
          </w:tcPr>
          <w:p w14:paraId="46DC98FD" w14:textId="0D09E80F" w:rsidR="00EF43CF" w:rsidRPr="004C52AE" w:rsidRDefault="00B23997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ค่าส่งเสริมการขายและการตลาด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E5FDA0" w14:textId="0CDFA4F2" w:rsidR="00EF43CF" w:rsidRPr="004C52AE" w:rsidRDefault="00EF43CF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FB193" w14:textId="77777777" w:rsidR="00EF43CF" w:rsidRPr="004C52AE" w:rsidRDefault="00EF43CF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8C350F" w14:textId="7AC79A13" w:rsidR="00EF43CF" w:rsidRPr="004C52AE" w:rsidRDefault="00EF43CF" w:rsidP="0018002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DC6695" w14:textId="77777777" w:rsidR="00EF43CF" w:rsidRPr="004C52AE" w:rsidRDefault="00EF43CF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580559" w14:textId="50D21F10" w:rsidR="00EF43CF" w:rsidRPr="004C52AE" w:rsidRDefault="00EF43CF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660</w:t>
            </w:r>
          </w:p>
        </w:tc>
        <w:tc>
          <w:tcPr>
            <w:tcW w:w="270" w:type="dxa"/>
          </w:tcPr>
          <w:p w14:paraId="25D1E90C" w14:textId="77777777" w:rsidR="00EF43CF" w:rsidRPr="004C52AE" w:rsidRDefault="00EF43CF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00E63BCE" w14:textId="6594FD5B" w:rsidR="00EF43CF" w:rsidRPr="004C52AE" w:rsidRDefault="00EF43CF" w:rsidP="00EF4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C52AE">
              <w:rPr>
                <w:rFonts w:ascii="Angsana New" w:hAnsi="Angsana New"/>
                <w:sz w:val="30"/>
                <w:szCs w:val="30"/>
                <w:lang w:eastAsia="zh-CN"/>
              </w:rPr>
              <w:t>2</w:t>
            </w:r>
            <w:r w:rsidR="00BB7522" w:rsidRPr="004C52AE">
              <w:rPr>
                <w:rFonts w:ascii="Angsana New" w:hAnsi="Angsana New"/>
                <w:sz w:val="30"/>
                <w:szCs w:val="30"/>
                <w:lang w:eastAsia="zh-CN"/>
              </w:rPr>
              <w:t>6</w:t>
            </w:r>
          </w:p>
        </w:tc>
      </w:tr>
      <w:tr w:rsidR="000828A0" w:rsidRPr="004C52AE" w14:paraId="01D3C7AF" w14:textId="77777777" w:rsidTr="00DB52A0">
        <w:trPr>
          <w:trHeight w:val="20"/>
        </w:trPr>
        <w:tc>
          <w:tcPr>
            <w:tcW w:w="4293" w:type="dxa"/>
          </w:tcPr>
          <w:p w14:paraId="32397354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10A1CFA" w14:textId="77777777" w:rsidR="000828A0" w:rsidRPr="004C52AE" w:rsidRDefault="000828A0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69D40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CB98D0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22102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9A8FB1A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6092F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C8B29E9" w14:textId="77777777" w:rsidR="000828A0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3599" w:rsidRPr="004C52AE" w14:paraId="2C286127" w14:textId="77777777" w:rsidTr="00DB52A0">
        <w:trPr>
          <w:trHeight w:val="20"/>
        </w:trPr>
        <w:tc>
          <w:tcPr>
            <w:tcW w:w="4293" w:type="dxa"/>
          </w:tcPr>
          <w:p w14:paraId="7F54F707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95C50B" w14:textId="77777777" w:rsidR="00213599" w:rsidRPr="004C52AE" w:rsidRDefault="00213599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540CB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8360B9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225CCB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94EC271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65C12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686CB0B" w14:textId="77777777" w:rsidR="00213599" w:rsidRPr="004C52AE" w:rsidRDefault="00213599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4C52AE" w14:paraId="4BD301AA" w14:textId="77777777" w:rsidTr="00DB52A0">
        <w:tc>
          <w:tcPr>
            <w:tcW w:w="4293" w:type="dxa"/>
          </w:tcPr>
          <w:p w14:paraId="780D8E7D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93098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4C52AE" w14:paraId="4BEAF193" w14:textId="77777777" w:rsidTr="00DB52A0">
        <w:tc>
          <w:tcPr>
            <w:tcW w:w="4293" w:type="dxa"/>
          </w:tcPr>
          <w:p w14:paraId="78F3B3F7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6F2F95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5DFC" w:rsidRPr="004C52AE" w14:paraId="212BE775" w14:textId="77777777" w:rsidTr="00DB52A0">
        <w:tc>
          <w:tcPr>
            <w:tcW w:w="4293" w:type="dxa"/>
          </w:tcPr>
          <w:p w14:paraId="02BFCFDF" w14:textId="7CB49FF2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4C52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9117678" w14:textId="26FE80E0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98,719 </w:t>
            </w:r>
          </w:p>
        </w:tc>
        <w:tc>
          <w:tcPr>
            <w:tcW w:w="270" w:type="dxa"/>
          </w:tcPr>
          <w:p w14:paraId="7DFA7CF5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FEAB97" w14:textId="0BA34919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84,675</w:t>
            </w:r>
          </w:p>
        </w:tc>
        <w:tc>
          <w:tcPr>
            <w:tcW w:w="270" w:type="dxa"/>
          </w:tcPr>
          <w:p w14:paraId="6309913A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8FE5FD" w14:textId="34C54C14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98,719 </w:t>
            </w:r>
          </w:p>
        </w:tc>
        <w:tc>
          <w:tcPr>
            <w:tcW w:w="270" w:type="dxa"/>
          </w:tcPr>
          <w:p w14:paraId="5676E52A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362D282B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84,675</w:t>
            </w:r>
          </w:p>
        </w:tc>
      </w:tr>
      <w:tr w:rsidR="00FB5DFC" w:rsidRPr="004C52AE" w14:paraId="2DED99C3" w14:textId="77777777" w:rsidTr="00DB52A0">
        <w:tc>
          <w:tcPr>
            <w:tcW w:w="4293" w:type="dxa"/>
          </w:tcPr>
          <w:p w14:paraId="2C5B44E1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46E2941" w14:textId="0CA2C6F4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3,477 </w:t>
            </w:r>
          </w:p>
        </w:tc>
        <w:tc>
          <w:tcPr>
            <w:tcW w:w="270" w:type="dxa"/>
          </w:tcPr>
          <w:p w14:paraId="51318152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B1767" w14:textId="2D0C40F0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  <w:tc>
          <w:tcPr>
            <w:tcW w:w="270" w:type="dxa"/>
          </w:tcPr>
          <w:p w14:paraId="3CFDCAD8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BA731" w14:textId="7C9CD0AD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3,477 </w:t>
            </w:r>
          </w:p>
        </w:tc>
        <w:tc>
          <w:tcPr>
            <w:tcW w:w="270" w:type="dxa"/>
          </w:tcPr>
          <w:p w14:paraId="2A2A0421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05537226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3,399</w:t>
            </w:r>
          </w:p>
        </w:tc>
      </w:tr>
      <w:tr w:rsidR="00FB5DFC" w:rsidRPr="004C52AE" w14:paraId="51AA7B44" w14:textId="77777777" w:rsidTr="00DB52A0">
        <w:tc>
          <w:tcPr>
            <w:tcW w:w="4293" w:type="dxa"/>
          </w:tcPr>
          <w:p w14:paraId="0F309972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B6874" w14:textId="5BB72D3F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  <w:tc>
          <w:tcPr>
            <w:tcW w:w="270" w:type="dxa"/>
          </w:tcPr>
          <w:p w14:paraId="57631344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EE6EB7A" w14:textId="6132F34E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  <w:tc>
          <w:tcPr>
            <w:tcW w:w="270" w:type="dxa"/>
          </w:tcPr>
          <w:p w14:paraId="4BE45DA5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E950DF" w14:textId="1D4FA2FB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4,482</w:t>
            </w:r>
          </w:p>
        </w:tc>
        <w:tc>
          <w:tcPr>
            <w:tcW w:w="270" w:type="dxa"/>
          </w:tcPr>
          <w:p w14:paraId="1BD02AE5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C0A494B" w14:textId="0247DC48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2,994</w:t>
            </w:r>
          </w:p>
        </w:tc>
      </w:tr>
      <w:tr w:rsidR="00FB5DFC" w:rsidRPr="004C52AE" w14:paraId="2C7BC331" w14:textId="77777777" w:rsidTr="00DB52A0">
        <w:tc>
          <w:tcPr>
            <w:tcW w:w="4293" w:type="dxa"/>
          </w:tcPr>
          <w:p w14:paraId="1447C250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62C0A" w14:textId="20424902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106,678</w:t>
            </w:r>
          </w:p>
        </w:tc>
        <w:tc>
          <w:tcPr>
            <w:tcW w:w="270" w:type="dxa"/>
          </w:tcPr>
          <w:p w14:paraId="42043F38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703B3A2C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91,068</w:t>
            </w:r>
          </w:p>
        </w:tc>
        <w:tc>
          <w:tcPr>
            <w:tcW w:w="270" w:type="dxa"/>
          </w:tcPr>
          <w:p w14:paraId="10EC245B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B62BE" w14:textId="132C298A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106,678</w:t>
            </w:r>
          </w:p>
        </w:tc>
        <w:tc>
          <w:tcPr>
            <w:tcW w:w="270" w:type="dxa"/>
          </w:tcPr>
          <w:p w14:paraId="5747E8E4" w14:textId="77777777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6C04B2A9" w:rsidR="00FB5DFC" w:rsidRPr="004C52AE" w:rsidRDefault="00FB5DFC" w:rsidP="00FB5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91,068</w:t>
            </w:r>
          </w:p>
        </w:tc>
      </w:tr>
      <w:tr w:rsidR="00691BD5" w:rsidRPr="004C52AE" w14:paraId="56FE6442" w14:textId="77777777" w:rsidTr="00DB52A0">
        <w:tc>
          <w:tcPr>
            <w:tcW w:w="4293" w:type="dxa"/>
          </w:tcPr>
          <w:p w14:paraId="22FBE92C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EAF90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1D1F1A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E30019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DDF8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1BD5" w:rsidRPr="004C52AE" w14:paraId="1526F893" w14:textId="77777777" w:rsidTr="00DB52A0">
        <w:tc>
          <w:tcPr>
            <w:tcW w:w="4293" w:type="dxa"/>
          </w:tcPr>
          <w:p w14:paraId="7859158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0086D2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91BD5" w:rsidRPr="004C52AE" w14:paraId="4F797AD2" w14:textId="77777777" w:rsidTr="00DB52A0">
        <w:tc>
          <w:tcPr>
            <w:tcW w:w="4293" w:type="dxa"/>
          </w:tcPr>
          <w:p w14:paraId="131AED7B" w14:textId="77777777" w:rsidR="00691BD5" w:rsidRPr="004C52AE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691BD5" w:rsidRPr="004C52AE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658AF301" w:rsidR="00691BD5" w:rsidRPr="004C52AE" w:rsidRDefault="00C564A3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49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773</w:t>
            </w:r>
          </w:p>
        </w:tc>
        <w:tc>
          <w:tcPr>
            <w:tcW w:w="270" w:type="dxa"/>
            <w:vAlign w:val="bottom"/>
          </w:tcPr>
          <w:p w14:paraId="18B959F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BCB3318" w14:textId="4A9B9785" w:rsidR="00691BD5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23,936</w:t>
            </w:r>
          </w:p>
        </w:tc>
        <w:tc>
          <w:tcPr>
            <w:tcW w:w="270" w:type="dxa"/>
            <w:vAlign w:val="bottom"/>
          </w:tcPr>
          <w:p w14:paraId="5D73E70D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E2E628" w14:textId="78F4D64B" w:rsidR="00691BD5" w:rsidRPr="004C52AE" w:rsidRDefault="00CE4A66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691BD5" w:rsidRPr="004C52AE" w:rsidRDefault="00691BD5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4B4B031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0895473" w14:textId="32D824A3" w:rsidR="00691BD5" w:rsidRPr="004C52AE" w:rsidRDefault="00691BD5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91BD5" w:rsidRPr="004C52AE" w14:paraId="40322C93" w14:textId="77777777" w:rsidTr="00DB52A0">
        <w:tc>
          <w:tcPr>
            <w:tcW w:w="4293" w:type="dxa"/>
          </w:tcPr>
          <w:p w14:paraId="0269A93A" w14:textId="77777777" w:rsidR="00691BD5" w:rsidRPr="004C52AE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77777777" w:rsidR="00691BD5" w:rsidRPr="004C52AE" w:rsidRDefault="00691BD5" w:rsidP="00691BD5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62514D5D" w:rsidR="00691BD5" w:rsidRPr="004C52AE" w:rsidRDefault="00C564A3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109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131</w:t>
            </w:r>
          </w:p>
        </w:tc>
        <w:tc>
          <w:tcPr>
            <w:tcW w:w="270" w:type="dxa"/>
            <w:vAlign w:val="bottom"/>
          </w:tcPr>
          <w:p w14:paraId="1DEF9D0A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C684208" w14:textId="6453550A" w:rsidR="00691BD5" w:rsidRPr="004C52AE" w:rsidRDefault="000828A0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101,255</w:t>
            </w:r>
          </w:p>
        </w:tc>
        <w:tc>
          <w:tcPr>
            <w:tcW w:w="270" w:type="dxa"/>
            <w:vAlign w:val="bottom"/>
          </w:tcPr>
          <w:p w14:paraId="16B9E5A1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C8E06A1" w14:textId="77777777" w:rsidR="00742F55" w:rsidRPr="004C52AE" w:rsidRDefault="00742F5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1FA13272" w:rsidR="00CE4A66" w:rsidRPr="004C52AE" w:rsidRDefault="00CE4A66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AB9964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1CC68BEB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6967" w:rsidRPr="004C52AE" w14:paraId="3B1709F3" w14:textId="77777777" w:rsidTr="00432F73">
        <w:tc>
          <w:tcPr>
            <w:tcW w:w="4293" w:type="dxa"/>
          </w:tcPr>
          <w:p w14:paraId="5FE4C736" w14:textId="77777777" w:rsidR="00B36967" w:rsidRPr="004C52AE" w:rsidRDefault="00B36967" w:rsidP="00B36967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6BB4B37" w14:textId="46587A9C" w:rsidR="00B36967" w:rsidRPr="004C52AE" w:rsidRDefault="00B36967" w:rsidP="00B3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5,256 </w:t>
            </w:r>
          </w:p>
        </w:tc>
        <w:tc>
          <w:tcPr>
            <w:tcW w:w="270" w:type="dxa"/>
            <w:vAlign w:val="bottom"/>
          </w:tcPr>
          <w:p w14:paraId="3A416CB3" w14:textId="77777777" w:rsidR="00B36967" w:rsidRPr="004C52AE" w:rsidRDefault="00B36967" w:rsidP="00B3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F3E232" w14:textId="1F7E8400" w:rsidR="00B36967" w:rsidRPr="004C52AE" w:rsidRDefault="00B36967" w:rsidP="00B3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56,945</w:t>
            </w:r>
          </w:p>
        </w:tc>
        <w:tc>
          <w:tcPr>
            <w:tcW w:w="270" w:type="dxa"/>
            <w:vAlign w:val="bottom"/>
          </w:tcPr>
          <w:p w14:paraId="793989D4" w14:textId="77777777" w:rsidR="00B36967" w:rsidRPr="004C52AE" w:rsidRDefault="00B36967" w:rsidP="00B3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F6978FC" w14:textId="051C6296" w:rsidR="00B36967" w:rsidRPr="004C52AE" w:rsidRDefault="00B36967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5,256 </w:t>
            </w:r>
          </w:p>
        </w:tc>
        <w:tc>
          <w:tcPr>
            <w:tcW w:w="270" w:type="dxa"/>
            <w:vAlign w:val="bottom"/>
          </w:tcPr>
          <w:p w14:paraId="7C5335D5" w14:textId="77777777" w:rsidR="00B36967" w:rsidRPr="004C52AE" w:rsidRDefault="00B36967" w:rsidP="00B369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F4527DD" w14:textId="6D370545" w:rsidR="00B36967" w:rsidRPr="004C52AE" w:rsidRDefault="00B36967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56,945</w:t>
            </w:r>
          </w:p>
        </w:tc>
      </w:tr>
      <w:tr w:rsidR="005B41CB" w:rsidRPr="004C52AE" w14:paraId="1BD375AF" w14:textId="77777777" w:rsidTr="00DB52A0">
        <w:tc>
          <w:tcPr>
            <w:tcW w:w="4293" w:type="dxa"/>
          </w:tcPr>
          <w:p w14:paraId="7DE57FBF" w14:textId="77777777" w:rsidR="005B41CB" w:rsidRPr="004C52AE" w:rsidRDefault="005B41CB" w:rsidP="005B41C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6862C5BC" w14:textId="16B1A62A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555B" w:rsidRPr="004C52A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24F33" w:rsidRPr="004C52A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0,047</w:t>
            </w:r>
          </w:p>
        </w:tc>
        <w:tc>
          <w:tcPr>
            <w:tcW w:w="270" w:type="dxa"/>
          </w:tcPr>
          <w:p w14:paraId="3048A72C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420FB5" w14:textId="421D4B58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4,518</w:t>
            </w:r>
          </w:p>
        </w:tc>
        <w:tc>
          <w:tcPr>
            <w:tcW w:w="270" w:type="dxa"/>
          </w:tcPr>
          <w:p w14:paraId="776192F4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0618FEE2" w:rsidR="005B41CB" w:rsidRPr="004C52AE" w:rsidRDefault="00CE4A66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8BDB030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087F90DD" w:rsidR="005B41CB" w:rsidRPr="004C52AE" w:rsidRDefault="005B41CB" w:rsidP="009F0A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41CB" w:rsidRPr="004C52AE" w14:paraId="54F91391" w14:textId="77777777" w:rsidTr="00DB52A0">
        <w:tc>
          <w:tcPr>
            <w:tcW w:w="4293" w:type="dxa"/>
          </w:tcPr>
          <w:p w14:paraId="1A567F70" w14:textId="7F06E128" w:rsidR="005B41CB" w:rsidRPr="004C52AE" w:rsidRDefault="005B41CB" w:rsidP="005B41CB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03639C65" w14:textId="7988D3DC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6555B" w:rsidRPr="004C52AE">
              <w:rPr>
                <w:rFonts w:asciiTheme="majorBidi" w:hAnsiTheme="majorBidi" w:cstheme="majorBidi"/>
                <w:sz w:val="30"/>
                <w:szCs w:val="30"/>
              </w:rPr>
              <w:t>8,319</w:t>
            </w:r>
          </w:p>
        </w:tc>
        <w:tc>
          <w:tcPr>
            <w:tcW w:w="270" w:type="dxa"/>
          </w:tcPr>
          <w:p w14:paraId="1F7384B8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B738E6" w14:textId="3C23049B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13,366</w:t>
            </w:r>
          </w:p>
        </w:tc>
        <w:tc>
          <w:tcPr>
            <w:tcW w:w="270" w:type="dxa"/>
          </w:tcPr>
          <w:p w14:paraId="690E8FEA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22DBC466" w:rsidR="005B41CB" w:rsidRPr="004C52AE" w:rsidRDefault="00CE4A66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270" w:type="dxa"/>
            <w:vAlign w:val="bottom"/>
          </w:tcPr>
          <w:p w14:paraId="0B3D7B5A" w14:textId="77777777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50BC6168" w:rsidR="005B41CB" w:rsidRPr="004C52AE" w:rsidRDefault="005B41CB" w:rsidP="005B4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1,802</w:t>
            </w:r>
          </w:p>
        </w:tc>
      </w:tr>
      <w:tr w:rsidR="00E97262" w:rsidRPr="004C52AE" w14:paraId="70EDDB95" w14:textId="77777777" w:rsidTr="00DB52A0">
        <w:tc>
          <w:tcPr>
            <w:tcW w:w="4293" w:type="dxa"/>
          </w:tcPr>
          <w:p w14:paraId="72708135" w14:textId="77777777" w:rsidR="00E97262" w:rsidRPr="004C52AE" w:rsidRDefault="00E97262" w:rsidP="00E97262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6119BECB" w14:textId="2B34B77D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19,044 </w:t>
            </w:r>
          </w:p>
        </w:tc>
        <w:tc>
          <w:tcPr>
            <w:tcW w:w="270" w:type="dxa"/>
          </w:tcPr>
          <w:p w14:paraId="33B96B5B" w14:textId="77777777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585454" w14:textId="2F016DC4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17,813</w:t>
            </w:r>
          </w:p>
        </w:tc>
        <w:tc>
          <w:tcPr>
            <w:tcW w:w="270" w:type="dxa"/>
          </w:tcPr>
          <w:p w14:paraId="36A8054A" w14:textId="77777777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640A3A7E" w:rsidR="00E97262" w:rsidRPr="004C52AE" w:rsidRDefault="00CE4A66" w:rsidP="0018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2BF27C" w14:textId="77777777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50AF879E" w:rsidR="00E97262" w:rsidRPr="004C52AE" w:rsidRDefault="00E97262" w:rsidP="00E9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CE4A66" w:rsidRPr="004C52AE" w14:paraId="06097D62" w14:textId="77777777" w:rsidTr="00DB52A0">
        <w:tc>
          <w:tcPr>
            <w:tcW w:w="4293" w:type="dxa"/>
          </w:tcPr>
          <w:p w14:paraId="700DE979" w14:textId="77777777" w:rsidR="00CE4A66" w:rsidRPr="004C52AE" w:rsidRDefault="00CE4A66" w:rsidP="00CE4A6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0C2BB05" w14:textId="206FF401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16,545 </w:t>
            </w:r>
          </w:p>
        </w:tc>
        <w:tc>
          <w:tcPr>
            <w:tcW w:w="270" w:type="dxa"/>
          </w:tcPr>
          <w:p w14:paraId="298D9698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D70EA6" w14:textId="603C0965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13,757</w:t>
            </w:r>
          </w:p>
        </w:tc>
        <w:tc>
          <w:tcPr>
            <w:tcW w:w="270" w:type="dxa"/>
          </w:tcPr>
          <w:p w14:paraId="5059D071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17497741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12,673 </w:t>
            </w:r>
          </w:p>
        </w:tc>
        <w:tc>
          <w:tcPr>
            <w:tcW w:w="270" w:type="dxa"/>
            <w:vAlign w:val="bottom"/>
          </w:tcPr>
          <w:p w14:paraId="78B8F27C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4BD42B9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9,819</w:t>
            </w:r>
          </w:p>
        </w:tc>
      </w:tr>
      <w:tr w:rsidR="00CE4A66" w:rsidRPr="004C52AE" w14:paraId="54F42130" w14:textId="77777777" w:rsidTr="00DB52A0">
        <w:tc>
          <w:tcPr>
            <w:tcW w:w="4293" w:type="dxa"/>
          </w:tcPr>
          <w:p w14:paraId="63EB751B" w14:textId="310E48A5" w:rsidR="00CE4A66" w:rsidRPr="004C52AE" w:rsidRDefault="00CE4A66" w:rsidP="00CE4A66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5AF882BF" w14:textId="01F089AF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12,931 </w:t>
            </w:r>
          </w:p>
        </w:tc>
        <w:tc>
          <w:tcPr>
            <w:tcW w:w="270" w:type="dxa"/>
          </w:tcPr>
          <w:p w14:paraId="0ABCAF7C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A4D036" w14:textId="3C94732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15,689</w:t>
            </w:r>
          </w:p>
        </w:tc>
        <w:tc>
          <w:tcPr>
            <w:tcW w:w="270" w:type="dxa"/>
          </w:tcPr>
          <w:p w14:paraId="64D468E1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7870C8B5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1,405 </w:t>
            </w:r>
          </w:p>
        </w:tc>
        <w:tc>
          <w:tcPr>
            <w:tcW w:w="270" w:type="dxa"/>
            <w:vAlign w:val="bottom"/>
          </w:tcPr>
          <w:p w14:paraId="7954E699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2D9E1A5E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1,778</w:t>
            </w:r>
          </w:p>
        </w:tc>
      </w:tr>
      <w:tr w:rsidR="00CE4A66" w:rsidRPr="004C52AE" w14:paraId="0A21D438" w14:textId="77777777" w:rsidTr="00DB52A0">
        <w:tc>
          <w:tcPr>
            <w:tcW w:w="4293" w:type="dxa"/>
          </w:tcPr>
          <w:p w14:paraId="1B7C0483" w14:textId="77777777" w:rsidR="00CE4A66" w:rsidRPr="004C52AE" w:rsidRDefault="00CE4A66" w:rsidP="00CE4A66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FC5C564" w14:textId="450BCBC5" w:rsidR="00CE4A66" w:rsidRPr="003C4F04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4F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24F33" w:rsidRPr="003C4F04">
              <w:rPr>
                <w:rFonts w:asciiTheme="majorBidi" w:hAnsiTheme="majorBidi" w:cstheme="majorBidi"/>
                <w:sz w:val="30"/>
                <w:szCs w:val="30"/>
              </w:rPr>
              <w:t>41,507</w:t>
            </w:r>
          </w:p>
        </w:tc>
        <w:tc>
          <w:tcPr>
            <w:tcW w:w="270" w:type="dxa"/>
          </w:tcPr>
          <w:p w14:paraId="6132892F" w14:textId="77777777" w:rsidR="00CE4A66" w:rsidRPr="003C4F04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C5B3A7" w14:textId="03CC06E6" w:rsidR="00CE4A66" w:rsidRPr="003C4F04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3C4F04">
              <w:rPr>
                <w:rFonts w:asciiTheme="majorBidi" w:hAnsiTheme="majorBidi" w:cstheme="majorBidi"/>
                <w:sz w:val="30"/>
                <w:szCs w:val="30"/>
              </w:rPr>
              <w:t>18,</w:t>
            </w:r>
            <w:r w:rsidRPr="003C4F0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531</w:t>
            </w:r>
          </w:p>
        </w:tc>
        <w:tc>
          <w:tcPr>
            <w:tcW w:w="270" w:type="dxa"/>
          </w:tcPr>
          <w:p w14:paraId="3D89F6DE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19D0CEA1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2,358 </w:t>
            </w:r>
          </w:p>
        </w:tc>
        <w:tc>
          <w:tcPr>
            <w:tcW w:w="270" w:type="dxa"/>
            <w:vAlign w:val="bottom"/>
          </w:tcPr>
          <w:p w14:paraId="09671789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2FE8ADB" w14:textId="7C8FB013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1,217</w:t>
            </w:r>
          </w:p>
        </w:tc>
      </w:tr>
      <w:tr w:rsidR="00CE4A66" w:rsidRPr="004C52AE" w14:paraId="0797DEBF" w14:textId="77777777" w:rsidTr="00432F73">
        <w:tc>
          <w:tcPr>
            <w:tcW w:w="4293" w:type="dxa"/>
          </w:tcPr>
          <w:p w14:paraId="4ED727F5" w14:textId="77777777" w:rsidR="00CE4A66" w:rsidRPr="004C52AE" w:rsidRDefault="00CE4A66" w:rsidP="00CE4A66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2F24C403" w14:textId="04F17133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24,</w:t>
            </w:r>
            <w:r w:rsidR="000E28F1">
              <w:rPr>
                <w:rFonts w:asciiTheme="majorBidi" w:hAnsiTheme="majorBidi" w:cstheme="majorBidi"/>
                <w:sz w:val="30"/>
                <w:szCs w:val="30"/>
              </w:rPr>
              <w:t>934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3080710C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7D978D" w14:textId="3C7452B5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25,334</w:t>
            </w:r>
          </w:p>
        </w:tc>
        <w:tc>
          <w:tcPr>
            <w:tcW w:w="270" w:type="dxa"/>
            <w:vAlign w:val="bottom"/>
          </w:tcPr>
          <w:p w14:paraId="4F2BCCEB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E614543" w14:textId="7A93A82A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114 </w:t>
            </w:r>
          </w:p>
        </w:tc>
        <w:tc>
          <w:tcPr>
            <w:tcW w:w="270" w:type="dxa"/>
            <w:vAlign w:val="bottom"/>
          </w:tcPr>
          <w:p w14:paraId="54AAF8C6" w14:textId="77777777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3E16B12D" w14:textId="497B9E25" w:rsidR="00CE4A66" w:rsidRPr="004C52AE" w:rsidRDefault="00CE4A66" w:rsidP="00CE4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184</w:t>
            </w:r>
          </w:p>
        </w:tc>
      </w:tr>
    </w:tbl>
    <w:p w14:paraId="2C1D88B3" w14:textId="04120A01" w:rsidR="004215E7" w:rsidRPr="004C52AE" w:rsidRDefault="004215E7" w:rsidP="004215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2"/>
          <w:szCs w:val="22"/>
        </w:rPr>
      </w:pPr>
    </w:p>
    <w:p w14:paraId="073D977B" w14:textId="194BA6D7" w:rsidR="00355993" w:rsidRPr="004C52AE" w:rsidRDefault="00355993" w:rsidP="00252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4C52AE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91BD5" w:rsidRPr="004C52AE">
        <w:rPr>
          <w:rFonts w:ascii="Angsana New" w:hAnsi="Angsana New"/>
          <w:sz w:val="30"/>
          <w:szCs w:val="30"/>
        </w:rPr>
        <w:t xml:space="preserve">30 </w:t>
      </w:r>
      <w:r w:rsidR="000828A0" w:rsidRPr="004C52AE">
        <w:rPr>
          <w:rFonts w:ascii="Angsana New" w:hAnsi="Angsana New" w:hint="cs"/>
          <w:sz w:val="30"/>
          <w:szCs w:val="30"/>
          <w:cs/>
        </w:rPr>
        <w:t>กันยา</w:t>
      </w:r>
      <w:r w:rsidR="00691BD5" w:rsidRPr="004C52AE">
        <w:rPr>
          <w:rFonts w:ascii="Angsana New" w:hAnsi="Angsana New" w:hint="cs"/>
          <w:sz w:val="30"/>
          <w:szCs w:val="30"/>
          <w:cs/>
        </w:rPr>
        <w:t>ยน</w:t>
      </w:r>
      <w:r w:rsidR="00202EA2" w:rsidRPr="004C52AE">
        <w:rPr>
          <w:rFonts w:ascii="Angsana New" w:hAnsi="Angsana New"/>
          <w:sz w:val="30"/>
          <w:szCs w:val="30"/>
          <w:cs/>
        </w:rPr>
        <w:t xml:space="preserve"> </w:t>
      </w:r>
      <w:r w:rsidR="00252276" w:rsidRPr="004C52AE">
        <w:rPr>
          <w:rFonts w:ascii="Angsana New" w:hAnsi="Angsana New"/>
          <w:sz w:val="30"/>
          <w:szCs w:val="30"/>
        </w:rPr>
        <w:t>2565</w:t>
      </w:r>
      <w:r w:rsidR="00202EA2" w:rsidRPr="004C52AE">
        <w:rPr>
          <w:rFonts w:ascii="Angsana New" w:hAnsi="Angsana New"/>
          <w:sz w:val="30"/>
          <w:szCs w:val="30"/>
          <w:cs/>
        </w:rPr>
        <w:t xml:space="preserve"> และ </w:t>
      </w:r>
      <w:r w:rsidR="00252276" w:rsidRPr="004C52AE">
        <w:rPr>
          <w:rFonts w:ascii="Angsana New" w:hAnsi="Angsana New"/>
          <w:sz w:val="30"/>
          <w:szCs w:val="30"/>
        </w:rPr>
        <w:t>31</w:t>
      </w:r>
      <w:r w:rsidR="00202EA2" w:rsidRPr="004C52AE">
        <w:rPr>
          <w:rFonts w:ascii="Angsana New" w:hAnsi="Angsana New"/>
          <w:sz w:val="30"/>
          <w:szCs w:val="30"/>
          <w:cs/>
        </w:rPr>
        <w:t xml:space="preserve"> </w:t>
      </w:r>
      <w:r w:rsidR="00C22F29" w:rsidRPr="004C52AE">
        <w:rPr>
          <w:rFonts w:ascii="Angsana New" w:hAnsi="Angsana New"/>
          <w:sz w:val="30"/>
          <w:szCs w:val="30"/>
          <w:cs/>
        </w:rPr>
        <w:t>ธันวาคม</w:t>
      </w:r>
      <w:r w:rsidR="001B14DE" w:rsidRPr="004C52AE">
        <w:rPr>
          <w:rFonts w:ascii="Angsana New" w:hAnsi="Angsana New"/>
          <w:sz w:val="30"/>
          <w:szCs w:val="30"/>
          <w:cs/>
        </w:rPr>
        <w:t xml:space="preserve"> </w:t>
      </w:r>
      <w:r w:rsidR="009B6ACF" w:rsidRPr="004C52AE">
        <w:rPr>
          <w:rFonts w:ascii="Angsana New" w:hAnsi="Angsana New"/>
          <w:sz w:val="30"/>
          <w:szCs w:val="30"/>
        </w:rPr>
        <w:t>256</w:t>
      </w:r>
      <w:r w:rsidR="00252276" w:rsidRPr="004C52AE">
        <w:rPr>
          <w:rFonts w:ascii="Angsana New" w:hAnsi="Angsana New"/>
          <w:sz w:val="30"/>
          <w:szCs w:val="30"/>
        </w:rPr>
        <w:t>4</w:t>
      </w:r>
      <w:r w:rsidR="00C22F29"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มีดังนี้</w:t>
      </w:r>
    </w:p>
    <w:p w14:paraId="60E90F84" w14:textId="77777777" w:rsidR="005B2070" w:rsidRPr="004C52AE" w:rsidRDefault="005B2070" w:rsidP="00601E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0" w:lineRule="auto"/>
        <w:ind w:firstLine="567"/>
        <w:rPr>
          <w:rFonts w:ascii="Angsana New" w:hAnsi="Angsana New"/>
          <w:sz w:val="16"/>
          <w:szCs w:val="16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90"/>
        <w:gridCol w:w="9"/>
        <w:gridCol w:w="1048"/>
        <w:gridCol w:w="11"/>
        <w:gridCol w:w="279"/>
        <w:gridCol w:w="16"/>
        <w:gridCol w:w="1098"/>
      </w:tblGrid>
      <w:tr w:rsidR="005B2070" w:rsidRPr="004C52AE" w14:paraId="73B47809" w14:textId="77777777" w:rsidTr="00691BD5">
        <w:trPr>
          <w:tblHeader/>
        </w:trPr>
        <w:tc>
          <w:tcPr>
            <w:tcW w:w="3987" w:type="dxa"/>
          </w:tcPr>
          <w:p w14:paraId="68051FE1" w14:textId="77777777" w:rsidR="005B2070" w:rsidRPr="004C52AE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4C52AE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4C52AE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65F49993" w14:textId="77777777" w:rsidR="005B2070" w:rsidRPr="004C52AE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BD5" w:rsidRPr="004C52AE" w14:paraId="526A265C" w14:textId="77777777" w:rsidTr="00691BD5">
        <w:trPr>
          <w:tblHeader/>
        </w:trPr>
        <w:tc>
          <w:tcPr>
            <w:tcW w:w="3987" w:type="dxa"/>
          </w:tcPr>
          <w:p w14:paraId="6D6DF717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2F982689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30</w:t>
            </w:r>
            <w:r w:rsidR="000828A0"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1" w:type="dxa"/>
            <w:vAlign w:val="center"/>
          </w:tcPr>
          <w:p w14:paraId="415B3F7E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93AF6F4" w14:textId="611C72B1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0828A0"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91BD5" w:rsidRPr="004C52AE" w14:paraId="630383A7" w14:textId="77777777" w:rsidTr="00691BD5">
        <w:trPr>
          <w:tblHeader/>
        </w:trPr>
        <w:tc>
          <w:tcPr>
            <w:tcW w:w="3987" w:type="dxa"/>
          </w:tcPr>
          <w:p w14:paraId="4D4E74E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58996C68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1" w:type="dxa"/>
            <w:vAlign w:val="center"/>
          </w:tcPr>
          <w:p w14:paraId="5D81361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20873125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2399F47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444D272" w14:textId="340370F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652709C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A56B4F" w:rsidRPr="004C52AE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4C52AE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4C52AE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4C52AE" w14:paraId="3275AD8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4C52AE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4C52AE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4C52AE" w14:paraId="4882287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982A21" w:rsidRPr="004C52A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27981871" w:rsidR="00982A21" w:rsidRPr="004C52AE" w:rsidRDefault="00F7164C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13,618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E4AA2F9" w14:textId="77777777" w:rsidR="00982A21" w:rsidRPr="004C52A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14588D89" w:rsidR="00982A21" w:rsidRPr="004C52AE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14,428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D2E3B63" w14:textId="77777777" w:rsidR="00982A21" w:rsidRPr="004C52A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10EE7547" w:rsidR="00982A21" w:rsidRPr="004C52AE" w:rsidRDefault="00F7164C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37D4B2" w14:textId="77777777" w:rsidR="00982A21" w:rsidRPr="004C52AE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243A6BC8" w:rsidR="00982A21" w:rsidRPr="004C52AE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07959" w:rsidRPr="004C52AE" w14:paraId="46B1EA30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43EDF5A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3B0B6B85" w14:textId="77777777" w:rsidR="00D07959" w:rsidRPr="004C52AE" w:rsidRDefault="00D07959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0288F67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6F124432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ACF33F1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6A086F1A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9B2E61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3C4F3BB2" w14:textId="77777777" w:rsidR="00D07959" w:rsidRPr="004C52AE" w:rsidRDefault="00D07959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16"/>
                <w:szCs w:val="16"/>
              </w:rPr>
            </w:pPr>
          </w:p>
        </w:tc>
      </w:tr>
      <w:tr w:rsidR="00691BD5" w:rsidRPr="004C52AE" w14:paraId="5C3CEAD5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43217866" w14:textId="77777777" w:rsidR="00691BD5" w:rsidRPr="004C52AE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614C3B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5A5E59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8662AC7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83C200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3B64C33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95FDF7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37AE2" w:rsidRPr="004C52AE" w14:paraId="4C36D5AF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6A2E" w14:textId="5ED703E3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7045952B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4B533794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390,900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63FBC5BE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1,098,218</w:t>
            </w:r>
          </w:p>
        </w:tc>
      </w:tr>
      <w:tr w:rsidR="00537AE2" w:rsidRPr="004C52AE" w14:paraId="36C753A7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5755A0BF" w:rsidR="00537AE2" w:rsidRPr="004C52AE" w:rsidRDefault="00AF7381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7,759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581C3B9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4703E40A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5,455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31839BE5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16,692</w:t>
            </w:r>
          </w:p>
        </w:tc>
      </w:tr>
      <w:tr w:rsidR="00537AE2" w:rsidRPr="004C52AE" w14:paraId="00836BF4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043FEC16" w:rsidR="00537AE2" w:rsidRPr="004C52AE" w:rsidRDefault="00AF7381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7,759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6D844DE5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39,377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4E1A0FC3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396,35</w:t>
            </w:r>
            <w:r w:rsidR="006227EC"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0E6718FC" w:rsidR="00537AE2" w:rsidRPr="004C52AE" w:rsidRDefault="00537AE2" w:rsidP="00537A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1,114,910</w:t>
            </w:r>
          </w:p>
        </w:tc>
      </w:tr>
      <w:tr w:rsidR="00691BD5" w:rsidRPr="004C52AE" w14:paraId="5B2D492C" w14:textId="77777777" w:rsidTr="005402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691BD5" w:rsidRPr="004C52AE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1BD5" w:rsidRPr="004C52AE" w14:paraId="5EC5BFE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AB032FA" w14:textId="79F6D7F4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4C52A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ินทรัพย์หมุนเวียนอื่น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7ABB" w14:textId="77777777" w:rsidR="00691BD5" w:rsidRPr="004C52AE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7B9156E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11C10A76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BAF941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908C7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2B626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AA2B34F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91BD5" w:rsidRPr="004C52AE" w14:paraId="5751C13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5FB0AC86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17D76BCC" w14:textId="7F321B34" w:rsidR="00691BD5" w:rsidRPr="004C52AE" w:rsidRDefault="00F7164C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76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3E4F1FCA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7C836870" w14:textId="747A8DC5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1,704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84A8BA5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EDC15A1" w14:textId="404A894F" w:rsidR="00691BD5" w:rsidRPr="004C52AE" w:rsidRDefault="00F7164C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C368F6B" w14:textId="77777777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7428ABBF" w14:textId="1C9DA60B" w:rsidR="00691BD5" w:rsidRPr="004C52AE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807E658" w14:textId="77777777" w:rsidR="00083CD7" w:rsidRPr="004C52AE" w:rsidRDefault="00083CD7" w:rsidP="00083CD7">
      <w:pPr>
        <w:spacing w:line="240" w:lineRule="auto"/>
        <w:rPr>
          <w:sz w:val="16"/>
          <w:szCs w:val="16"/>
        </w:rPr>
      </w:pPr>
    </w:p>
    <w:tbl>
      <w:tblPr>
        <w:tblW w:w="9846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70"/>
        <w:gridCol w:w="990"/>
        <w:gridCol w:w="270"/>
        <w:gridCol w:w="1277"/>
        <w:gridCol w:w="253"/>
        <w:gridCol w:w="1098"/>
      </w:tblGrid>
      <w:tr w:rsidR="00A478D8" w:rsidRPr="004C52AE" w14:paraId="01D1A35C" w14:textId="77777777" w:rsidTr="008D07EC">
        <w:trPr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078B559F" w14:textId="77777777" w:rsidR="00FF5E02" w:rsidRPr="004C52AE" w:rsidRDefault="00FF5E02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21CB793" w14:textId="1DA96B6F" w:rsidR="00D720DF" w:rsidRPr="004C52AE" w:rsidRDefault="00D720DF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4F9E2A82" w14:textId="77777777" w:rsidR="00A478D8" w:rsidRPr="004C52AE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07EC" w:rsidRPr="004C52AE" w14:paraId="7DD300BC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4C52AE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4C52A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79ACE07C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611D5203" w:rsidR="008D07EC" w:rsidRPr="004C52AE" w:rsidRDefault="000828A0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="008F485C" w:rsidRPr="004C52A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53" w:type="dxa"/>
          </w:tcPr>
          <w:p w14:paraId="6C5F914F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4B21BD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A1F50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6FF6C4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  <w:hideMark/>
          </w:tcPr>
          <w:p w14:paraId="4CBD3FCB" w14:textId="77777777" w:rsidR="008D07EC" w:rsidRPr="004C52AE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0BEF5066" w:rsidR="008D07EC" w:rsidRPr="004C52AE" w:rsidRDefault="000828A0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A556BB" w:rsidRPr="004C52AE" w14:paraId="521172C8" w14:textId="77777777" w:rsidTr="008D07EC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5079F905" w:rsidR="00A556BB" w:rsidRPr="004C52AE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4C52A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64C0F337" w:rsidR="00A556BB" w:rsidRPr="004C52AE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3" w:type="dxa"/>
          </w:tcPr>
          <w:p w14:paraId="5F4A1FB3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23058D66" w:rsidR="00A556BB" w:rsidRPr="004C52AE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903725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6A045C2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0E99C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4C52AE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29610DC" w14:textId="0042A48E" w:rsidR="00A556BB" w:rsidRPr="004C52AE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478D8" w:rsidRPr="004C52AE" w14:paraId="6584B2BD" w14:textId="77777777" w:rsidTr="008D07EC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82" w:type="dxa"/>
            <w:gridSpan w:val="7"/>
            <w:shd w:val="clear" w:color="auto" w:fill="auto"/>
            <w:vAlign w:val="bottom"/>
          </w:tcPr>
          <w:p w14:paraId="1D306AFA" w14:textId="77777777" w:rsidR="00A478D8" w:rsidRPr="004C52AE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4C52AE" w14:paraId="22AEC04A" w14:textId="77777777" w:rsidTr="008D07EC">
        <w:tc>
          <w:tcPr>
            <w:tcW w:w="2160" w:type="dxa"/>
            <w:shd w:val="clear" w:color="auto" w:fill="auto"/>
          </w:tcPr>
          <w:p w14:paraId="2EC9E629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67A23021" w:rsidR="009E4B32" w:rsidRPr="004C52AE" w:rsidRDefault="00F73EA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2.95</w:t>
            </w:r>
            <w:r w:rsidR="008D07EC"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3" w:type="dxa"/>
          </w:tcPr>
          <w:p w14:paraId="01B9C152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  <w:shd w:val="clear" w:color="auto" w:fill="auto"/>
          </w:tcPr>
          <w:p w14:paraId="4E3A28F3" w14:textId="25F693E9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89,024,308</w:t>
            </w:r>
          </w:p>
        </w:tc>
        <w:tc>
          <w:tcPr>
            <w:tcW w:w="270" w:type="dxa"/>
            <w:shd w:val="clear" w:color="auto" w:fill="auto"/>
          </w:tcPr>
          <w:p w14:paraId="2841DB08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17C89D7" w14:textId="623CED82" w:rsidR="009E4B32" w:rsidRPr="004C52AE" w:rsidRDefault="003526DB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8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236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16</w:t>
            </w:r>
            <w:r w:rsidR="0026118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1C0BEF8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377F7732" w:rsidR="009E4B32" w:rsidRPr="004C52AE" w:rsidRDefault="003526DB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(15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329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="00261182">
              <w:rPr>
                <w:rFonts w:ascii="Angsana New" w:hAnsi="Angsana New"/>
                <w:sz w:val="30"/>
                <w:szCs w:val="30"/>
              </w:rPr>
              <w:t>3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</w:tcPr>
          <w:p w14:paraId="0AA979B5" w14:textId="1FA5CE6A" w:rsidR="009E4B32" w:rsidRPr="004C52AE" w:rsidRDefault="006F6EB8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930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60</w:t>
            </w:r>
            <w:r w:rsidR="00774BE8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65D0BF92" w14:textId="4BD2A79B" w:rsidR="00766716" w:rsidRPr="004C52AE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4C52AE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4C52AE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4C52AE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4C52AE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4C52AE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1B7A" w:rsidRPr="004C52AE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2CFB8D8E" w:rsidR="00991B7A" w:rsidRPr="004C52AE" w:rsidRDefault="00CE0253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2A5A6A03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3F7D41E1" w:rsidR="00991B7A" w:rsidRPr="004C52AE" w:rsidRDefault="00CE0253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  <w:vAlign w:val="center"/>
          </w:tcPr>
          <w:p w14:paraId="7858BDAD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1B7A" w:rsidRPr="004C52AE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3AC29E1D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1435AF0F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799AC280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90" w:type="dxa"/>
          </w:tcPr>
          <w:p w14:paraId="3B36AC0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077560E6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  <w:vAlign w:val="center"/>
          </w:tcPr>
          <w:p w14:paraId="0489DB35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1DA8466F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991B7A" w:rsidRPr="004C52AE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4C52AE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3287" w:rsidRPr="004C52AE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6F4C0798" w:rsidR="00273287" w:rsidRPr="004C52AE" w:rsidRDefault="00273287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1532D5A1" w:rsidR="00273287" w:rsidRPr="004C52AE" w:rsidRDefault="0027328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01CCB8DC" w:rsidR="00273287" w:rsidRPr="004C52AE" w:rsidRDefault="00273287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18,562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6EEE1930" w:rsidR="00273287" w:rsidRPr="004C52AE" w:rsidRDefault="0027328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29,413</w:t>
            </w:r>
          </w:p>
        </w:tc>
      </w:tr>
      <w:tr w:rsidR="00273287" w:rsidRPr="004C52AE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52CC521F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10,239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090E991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171CD812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672D642" w:rsidR="00273287" w:rsidRPr="004C52AE" w:rsidRDefault="0027328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1,505</w:t>
            </w:r>
          </w:p>
        </w:tc>
      </w:tr>
      <w:tr w:rsidR="00273287" w:rsidRPr="004C52AE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129837FB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10,239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083EE712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9,312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510C9AF4" w:rsidR="00273287" w:rsidRPr="004C52AE" w:rsidRDefault="0027328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20,478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273287" w:rsidRPr="004C52AE" w:rsidRDefault="00273287" w:rsidP="00273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354F9615" w:rsidR="00273287" w:rsidRPr="004C52AE" w:rsidRDefault="0027328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30,918</w:t>
            </w:r>
          </w:p>
        </w:tc>
      </w:tr>
      <w:tr w:rsidR="00991B7A" w:rsidRPr="004C52AE" w14:paraId="1668D6AB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B7A" w:rsidRPr="004C52AE" w14:paraId="5F038CA6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B7A" w:rsidRPr="004C52AE" w14:paraId="7F50427E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1F13B343" w:rsidR="00991B7A" w:rsidRPr="004C52AE" w:rsidRDefault="00553CDB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8,625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217D1A1C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5,720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51D0DA2B" w:rsidR="00991B7A" w:rsidRPr="004C52AE" w:rsidRDefault="00553CDB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991B7A" w:rsidRPr="004C52AE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575F5732" w:rsidR="00991B7A" w:rsidRPr="004C52AE" w:rsidRDefault="00991B7A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FF7979" w:rsidRPr="004C52AE" w14:paraId="69B5DF78" w14:textId="77777777" w:rsidTr="00FF797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FF7979" w:rsidRPr="004C52AE" w:rsidRDefault="00FF7979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2CDEFD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FF7979" w:rsidRPr="004C52AE" w:rsidRDefault="00FF7979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07D74D1C" w14:textId="77777777" w:rsidR="00FF7979" w:rsidRPr="004C52AE" w:rsidRDefault="00FF7979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F7979" w:rsidRPr="004C52AE" w14:paraId="338F0BFA" w14:textId="77777777" w:rsidTr="00FF797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9AD2E8C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73DF7FE8" w14:textId="77777777" w:rsidR="00FF7979" w:rsidRPr="004C52AE" w:rsidRDefault="00FF7979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03AD952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CB00A50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8886BA4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4963E7B" w14:textId="77777777" w:rsidR="00FF7979" w:rsidRPr="004C52AE" w:rsidRDefault="00FF7979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2E7CE99" w14:textId="77777777" w:rsidR="00FF7979" w:rsidRPr="004C52AE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1ED9C39" w14:textId="77777777" w:rsidR="00FF7979" w:rsidRPr="004C52AE" w:rsidRDefault="00FF7979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1B7A" w:rsidRPr="004C52AE" w14:paraId="602F2D00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C13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</w:t>
            </w:r>
            <w:r w:rsidRPr="003C134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C13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991B7A" w:rsidRPr="003C1345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A34CD4" w:rsidRPr="004C52AE" w14:paraId="3D7EF418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6818F0C" w14:textId="53B211EF" w:rsidR="00A34CD4" w:rsidRPr="004C52AE" w:rsidRDefault="00A34CD4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21A2B62" w14:textId="7FA10DC0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AFB2379" w14:textId="38CA10CA" w:rsidR="00A34CD4" w:rsidRPr="004C52AE" w:rsidRDefault="00A34CD4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35,</w:t>
            </w:r>
            <w:r w:rsidR="00740F6C" w:rsidRPr="004C52AE">
              <w:rPr>
                <w:rFonts w:asciiTheme="majorBidi" w:hAnsiTheme="majorBidi" w:cstheme="majorBidi"/>
                <w:sz w:val="30"/>
                <w:szCs w:val="30"/>
              </w:rPr>
              <w:t>785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9BE8848" w14:textId="07DA5686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61,055</w:t>
            </w:r>
          </w:p>
        </w:tc>
      </w:tr>
      <w:tr w:rsidR="00A34CD4" w:rsidRPr="004C52AE" w14:paraId="07FE0F8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347F7" w14:textId="541059E4" w:rsidR="00A34CD4" w:rsidRPr="004C52AE" w:rsidRDefault="00F3028A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20,764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17D45440" w14:textId="7A9E4118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E05CC4" w14:textId="3ED0AAC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16,731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0495F5A9" w14:textId="10C4F41A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  <w:t>19,408</w:t>
            </w:r>
          </w:p>
        </w:tc>
      </w:tr>
      <w:tr w:rsidR="00A34CD4" w:rsidRPr="004C52AE" w14:paraId="183D0D22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878ECF" w14:textId="0BCB4616" w:rsidR="00A34CD4" w:rsidRPr="004C52AE" w:rsidRDefault="00F3028A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20,764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594465" w14:textId="7B0D2492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20,388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68CC7" w14:textId="12606B72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52,</w:t>
            </w:r>
            <w:r w:rsidR="00740F6C"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16 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DFC6F0D" w14:textId="1325DB13" w:rsidR="00A34CD4" w:rsidRPr="004C52AE" w:rsidRDefault="00A34CD4" w:rsidP="00A34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color w:val="000000"/>
                <w:sz w:val="30"/>
                <w:szCs w:val="30"/>
              </w:rPr>
              <w:t>80,463</w:t>
            </w:r>
          </w:p>
        </w:tc>
      </w:tr>
    </w:tbl>
    <w:p w14:paraId="156D75E0" w14:textId="77777777" w:rsidR="007C5A64" w:rsidRPr="004C52AE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08460825" w:rsidR="007B3E55" w:rsidRPr="004C52AE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  <w:cs/>
        </w:rPr>
      </w:pP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4C52AE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4C52AE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4C52AE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4C52AE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4C52AE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5F86" w:rsidRPr="004C52AE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4C52AE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</w:t>
            </w:r>
            <w:r w:rsidR="00995A20"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ยาว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B75B14C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A794BE8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404C8596" w:rsidR="00475F86" w:rsidRPr="004C52AE" w:rsidRDefault="00CE025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3BB0A7B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698DF72F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144CEC68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6C029029" w:rsidR="00475F86" w:rsidRPr="004C52AE" w:rsidRDefault="00CE025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475F86" w:rsidRPr="004C52AE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449B60B9" w:rsidR="00475F86" w:rsidRPr="004C52AE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44F382DE" w:rsidR="00475F86" w:rsidRPr="004C52AE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828EBA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562BEBF1" w:rsidR="00475F86" w:rsidRPr="004C52AE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4C52AE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7A063973" w:rsidR="00475F86" w:rsidRPr="004C52AE" w:rsidRDefault="00B32C4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</w:t>
            </w:r>
            <w:r w:rsidR="00C86063" w:rsidRPr="004C52AE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7C0422" w:rsidRPr="004C52AE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4C52AE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4C52AE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4C52AE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4C52AE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4C52AE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3AF59A2E" w:rsidR="009E4B32" w:rsidRPr="004C52AE" w:rsidRDefault="00665E64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1.20</w:t>
            </w:r>
            <w:r w:rsidR="00AC4938"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5708AEC6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5AD2296A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946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668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63024F98" w:rsidR="009E4B32" w:rsidRPr="004C52AE" w:rsidRDefault="00363F8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604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1D9450D9" w:rsidR="009E4B32" w:rsidRPr="004C52AE" w:rsidRDefault="00363F8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(896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880)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4C52AE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32271F8F" w:rsidR="009E4B32" w:rsidRPr="004C52AE" w:rsidRDefault="00363F8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653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798</w:t>
            </w:r>
          </w:p>
        </w:tc>
      </w:tr>
    </w:tbl>
    <w:p w14:paraId="0E3110C9" w14:textId="77777777" w:rsidR="007C5A64" w:rsidRPr="004C52AE" w:rsidRDefault="007C5A64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4C52AE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4C52AE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4C52AE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4C52AE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4C52AE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4C52A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38750E" w:rsidRPr="004C52AE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578B4845" w:rsidR="0038750E" w:rsidRPr="004C52AE" w:rsidRDefault="005C3D12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2B22FAC2" w:rsidR="0038750E" w:rsidRPr="004C52AE" w:rsidRDefault="005C3D12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31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750E" w:rsidRPr="004C52AE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0AFD952E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639DC6E8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6ED1526B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33BA70C5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2564</w:t>
            </w:r>
          </w:p>
        </w:tc>
      </w:tr>
      <w:tr w:rsidR="0038750E" w:rsidRPr="004C52AE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4C52AE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4EE1" w:rsidRPr="004C52AE" w14:paraId="0D1298D0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4ED3EA66" w:rsidR="00A14EE1" w:rsidRPr="004C52AE" w:rsidRDefault="00A14EE1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3A1DE048" w14:textId="361252A9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452C8264" w:rsidR="00A14EE1" w:rsidRPr="004C52AE" w:rsidRDefault="00A14EE1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45,228 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1E8C7288" w14:textId="01D6F1DE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54,083</w:t>
            </w:r>
          </w:p>
        </w:tc>
      </w:tr>
      <w:tr w:rsidR="00A14EE1" w:rsidRPr="004C52AE" w14:paraId="1E783476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04E2CCF" w14:textId="3F4F4B08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515F303E" w:rsidR="00A14EE1" w:rsidRPr="003C1345" w:rsidRDefault="00A14EE1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6D15">
              <w:rPr>
                <w:rFonts w:asciiTheme="majorBidi" w:hAnsiTheme="majorBidi" w:cstheme="majorBidi"/>
                <w:sz w:val="30"/>
                <w:szCs w:val="30"/>
              </w:rPr>
              <w:t>801,847</w:t>
            </w:r>
            <w:r w:rsidRPr="003C134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67AAC0E" w14:textId="419FE163" w:rsidR="00A14EE1" w:rsidRPr="003C1345" w:rsidRDefault="00A14EE1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1FD4F853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sz w:val="30"/>
                <w:szCs w:val="30"/>
              </w:rPr>
              <w:t xml:space="preserve">3,713 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</w:tcPr>
          <w:p w14:paraId="15454BC3" w14:textId="47A353E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7,580</w:t>
            </w:r>
          </w:p>
        </w:tc>
      </w:tr>
      <w:tr w:rsidR="00A14EE1" w:rsidRPr="004C52AE" w14:paraId="74075982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4EACF74B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6B20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801,847</w:t>
            </w:r>
            <w:r w:rsidRPr="003C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96AD0" w14:textId="4EC84A5B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740,489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1FBFF170" w:rsidR="00A14EE1" w:rsidRPr="003C1345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3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48,941 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A14EE1" w:rsidRPr="004C52AE" w:rsidRDefault="00A14EE1" w:rsidP="00A14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DD955" w14:textId="4F12E67D" w:rsidR="00A14EE1" w:rsidRPr="004C52AE" w:rsidRDefault="00A14EE1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61,663</w:t>
            </w:r>
          </w:p>
        </w:tc>
      </w:tr>
      <w:tr w:rsidR="0038750E" w:rsidRPr="004C52AE" w14:paraId="21E34BEC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F902870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4C52AE" w14:paraId="17B35ADA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4C52AE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FE3B0F4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D4C5C1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4C52AE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0A6338F5" w:rsidR="0038750E" w:rsidRPr="004C52AE" w:rsidRDefault="0095333A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32,003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12BB13C2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31,455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1B8CCDA6" w:rsidR="0038750E" w:rsidRPr="004C52AE" w:rsidRDefault="0095333A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38750E" w:rsidRPr="004C52AE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6ED0AE60" w:rsidR="0038750E" w:rsidRPr="004C52AE" w:rsidRDefault="0038750E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77777777" w:rsidR="008A0941" w:rsidRDefault="008A094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E0CAB77" w14:textId="77777777" w:rsidR="00FF7979" w:rsidRDefault="00FF7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6558E2" w14:textId="11CB446C" w:rsidR="00D303F1" w:rsidRPr="004C52AE" w:rsidRDefault="00A64717" w:rsidP="008A09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</w:t>
      </w:r>
      <w:r w:rsidR="00D303F1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="00D303F1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="00D303F1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ในระหว่างงวด</w:t>
      </w:r>
      <w:r w:rsidR="005C3D12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เก้า</w:t>
      </w:r>
      <w:r w:rsidR="00D303F1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8F485C" w:rsidRPr="004C52AE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5C3D12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กันยา</w:t>
      </w:r>
      <w:r w:rsidR="008F485C"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ยน </w:t>
      </w:r>
      <w:r w:rsidR="00D07959" w:rsidRPr="004C52AE">
        <w:rPr>
          <w:rFonts w:ascii="Angsana New" w:hAnsi="Angsana New"/>
          <w:b/>
          <w:bCs/>
          <w:i/>
          <w:iCs/>
          <w:sz w:val="30"/>
          <w:szCs w:val="30"/>
        </w:rPr>
        <w:t>2565</w:t>
      </w:r>
    </w:p>
    <w:p w14:paraId="21254667" w14:textId="2E0AA533" w:rsidR="00CF4E5B" w:rsidRPr="004C52AE" w:rsidRDefault="00CF4E5B" w:rsidP="00A6471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197E7A0C" w14:textId="77777777" w:rsidR="00CF4E5B" w:rsidRPr="004C52AE" w:rsidRDefault="00CF4E5B" w:rsidP="00CF4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สัญญาให้คำปรึกษางานศึกษาการวางแผนกลยุทธ์และการพัฒนาโครงการ</w:t>
      </w:r>
    </w:p>
    <w:p w14:paraId="241CDF06" w14:textId="77777777" w:rsidR="00CF4E5B" w:rsidRPr="004C52AE" w:rsidRDefault="00CF4E5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02A4B9A8" w14:textId="4CD48B58" w:rsidR="00CF4E5B" w:rsidRPr="004C52AE" w:rsidRDefault="00CF4E5B" w:rsidP="00CF4E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737D92" w:rsidRPr="004C52AE">
        <w:rPr>
          <w:rFonts w:ascii="Angsana New" w:hAnsi="Angsana New" w:hint="cs"/>
          <w:sz w:val="30"/>
          <w:szCs w:val="30"/>
          <w:cs/>
        </w:rPr>
        <w:t>เก้า</w:t>
      </w:r>
      <w:r w:rsidRPr="004C52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CA3C39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="00CA3C39" w:rsidRPr="004C52AE">
        <w:rPr>
          <w:rFonts w:ascii="Angsana New" w:hAnsi="Angsana New"/>
          <w:sz w:val="30"/>
          <w:szCs w:val="30"/>
        </w:rPr>
        <w:t>30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="00737D92" w:rsidRPr="004C52AE">
        <w:rPr>
          <w:rFonts w:ascii="Angsana New" w:hAnsi="Angsana New" w:hint="cs"/>
          <w:sz w:val="30"/>
          <w:szCs w:val="30"/>
          <w:cs/>
        </w:rPr>
        <w:t>กันยา</w:t>
      </w:r>
      <w:r w:rsidRPr="004C52AE">
        <w:rPr>
          <w:rFonts w:ascii="Angsana New" w:hAnsi="Angsana New" w:hint="cs"/>
          <w:sz w:val="30"/>
          <w:szCs w:val="30"/>
          <w:cs/>
        </w:rPr>
        <w:t>ยน</w:t>
      </w:r>
      <w:r w:rsidR="00CA3C39" w:rsidRPr="004C52AE">
        <w:rPr>
          <w:rFonts w:ascii="Angsana New" w:hAnsi="Angsana New"/>
          <w:sz w:val="30"/>
          <w:szCs w:val="30"/>
        </w:rPr>
        <w:t xml:space="preserve"> 2565 </w:t>
      </w:r>
      <w:r w:rsidRPr="004C52AE">
        <w:rPr>
          <w:rFonts w:ascii="Angsana New" w:hAnsi="Angsana New" w:hint="cs"/>
          <w:sz w:val="30"/>
          <w:szCs w:val="30"/>
          <w:cs/>
        </w:rPr>
        <w:t>บริษัท</w:t>
      </w:r>
      <w:r w:rsidR="006C0B3C" w:rsidRPr="004C52AE">
        <w:rPr>
          <w:rFonts w:ascii="Angsana New" w:hAnsi="Angsana New" w:hint="cs"/>
          <w:sz w:val="30"/>
          <w:szCs w:val="30"/>
          <w:cs/>
        </w:rPr>
        <w:t>ได้ให้บริการ</w:t>
      </w:r>
      <w:r w:rsidRPr="004C52AE">
        <w:rPr>
          <w:rFonts w:ascii="Angsana New" w:hAnsi="Angsana New" w:hint="cs"/>
          <w:sz w:val="30"/>
          <w:szCs w:val="30"/>
          <w:cs/>
        </w:rPr>
        <w:t>ที่ปรึกษาสำหรับงานศึกษา</w:t>
      </w:r>
      <w:r w:rsidR="006C0B3C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</w:t>
      </w:r>
      <w:r w:rsidR="00FF3D32" w:rsidRPr="004C52AE">
        <w:rPr>
          <w:rFonts w:ascii="Angsana New" w:hAnsi="Angsana New" w:hint="cs"/>
          <w:sz w:val="30"/>
          <w:szCs w:val="30"/>
          <w:cs/>
        </w:rPr>
        <w:t>หลายแห่ง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เพื่อให้บริการที่ปรึกษาด้านการดำเนินงาน</w:t>
      </w:r>
      <w:r w:rsidR="00CA3C39" w:rsidRPr="004C52AE">
        <w:rPr>
          <w:rFonts w:ascii="Angsana New" w:hAnsi="Angsana New"/>
          <w:sz w:val="30"/>
          <w:szCs w:val="30"/>
          <w:cs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>ตามที่กำหนดขอบเขตไว้ในสัญญา</w:t>
      </w:r>
      <w:r w:rsidR="00E7035A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="005C63B0" w:rsidRPr="004C52AE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</w:t>
      </w:r>
      <w:r w:rsidR="00A00FED" w:rsidRPr="004C52AE">
        <w:rPr>
          <w:rFonts w:ascii="Angsana New" w:hAnsi="Angsana New" w:hint="cs"/>
          <w:sz w:val="30"/>
          <w:szCs w:val="30"/>
          <w:cs/>
          <w:lang w:eastAsia="zh-CN"/>
        </w:rPr>
        <w:t>จ้าง</w:t>
      </w:r>
      <w:r w:rsidR="00811C1A" w:rsidRPr="004C52AE">
        <w:rPr>
          <w:rFonts w:ascii="Angsana New" w:hAnsi="Angsana New" w:hint="cs"/>
          <w:sz w:val="30"/>
          <w:szCs w:val="30"/>
          <w:cs/>
          <w:lang w:eastAsia="zh-CN"/>
        </w:rPr>
        <w:t>ตาม</w:t>
      </w:r>
      <w:r w:rsidR="003A5E61" w:rsidRPr="004C52AE">
        <w:rPr>
          <w:rFonts w:ascii="Angsana New" w:hAnsi="Angsana New" w:hint="cs"/>
          <w:sz w:val="30"/>
          <w:szCs w:val="30"/>
          <w:cs/>
          <w:lang w:eastAsia="zh-CN"/>
        </w:rPr>
        <w:t>ความส</w:t>
      </w:r>
      <w:r w:rsidR="00DA12E5" w:rsidRPr="004C52AE">
        <w:rPr>
          <w:rFonts w:ascii="Angsana New" w:hAnsi="Angsana New" w:hint="cs"/>
          <w:sz w:val="30"/>
          <w:szCs w:val="30"/>
          <w:cs/>
          <w:lang w:eastAsia="zh-CN"/>
        </w:rPr>
        <w:t>ำ</w:t>
      </w:r>
      <w:r w:rsidR="003A5E61" w:rsidRPr="004C52AE">
        <w:rPr>
          <w:rFonts w:ascii="Angsana New" w:hAnsi="Angsana New" w:hint="cs"/>
          <w:sz w:val="30"/>
          <w:szCs w:val="30"/>
          <w:cs/>
          <w:lang w:eastAsia="zh-CN"/>
        </w:rPr>
        <w:t>เร็จของงานแต่ละขั้นตอนตามสัญญา</w:t>
      </w:r>
      <w:r w:rsidR="00007746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D227C7">
        <w:rPr>
          <w:rFonts w:ascii="Angsana New" w:hAnsi="Angsana New" w:hint="cs"/>
          <w:sz w:val="30"/>
          <w:szCs w:val="30"/>
          <w:cs/>
          <w:lang w:eastAsia="zh-CN"/>
        </w:rPr>
        <w:t>ปัจจุบัน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สัญญา</w:t>
      </w:r>
      <w:r w:rsidR="00007746">
        <w:rPr>
          <w:rFonts w:ascii="Angsana New" w:hAnsi="Angsana New" w:hint="cs"/>
          <w:sz w:val="30"/>
          <w:szCs w:val="30"/>
          <w:cs/>
          <w:lang w:eastAsia="zh-CN"/>
        </w:rPr>
        <w:t>บางส่วน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อยู่ในระหว่างลงนาม</w:t>
      </w:r>
    </w:p>
    <w:p w14:paraId="1653BB1A" w14:textId="6A582C9C" w:rsidR="00A64717" w:rsidRPr="004C52AE" w:rsidRDefault="00A64717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cs/>
        </w:rPr>
      </w:pPr>
    </w:p>
    <w:p w14:paraId="40AD9ACC" w14:textId="77777777" w:rsidR="00C30DDD" w:rsidRPr="004C52AE" w:rsidRDefault="00C30DDD" w:rsidP="00C30D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C52AE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C30DDD" w:rsidRPr="004C52AE" w:rsidRDefault="00C30DDD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24B52F6E" w14:textId="566BB296" w:rsidR="00007746" w:rsidRPr="004C52AE" w:rsidRDefault="00C25612" w:rsidP="00007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5612">
        <w:rPr>
          <w:rFonts w:ascii="Angsana New" w:hAnsi="Angsana New" w:hint="cs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Pr="00C2561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3C4F04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C25612">
        <w:rPr>
          <w:rFonts w:ascii="Angsana New" w:hAnsi="Angsana New" w:hint="cs"/>
          <w:sz w:val="30"/>
          <w:szCs w:val="30"/>
          <w:cs/>
          <w:lang w:eastAsia="zh-CN"/>
        </w:rPr>
        <w:t>กันยายน</w:t>
      </w:r>
      <w:r w:rsidR="003C4F04">
        <w:rPr>
          <w:rFonts w:ascii="Angsana New" w:hAnsi="Angsana New"/>
          <w:sz w:val="30"/>
          <w:szCs w:val="30"/>
          <w:lang w:eastAsia="zh-CN"/>
        </w:rPr>
        <w:t xml:space="preserve"> 2565</w:t>
      </w:r>
      <w:r w:rsidRPr="00C2561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30DDD" w:rsidRPr="004C52AE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88032C">
        <w:rPr>
          <w:rFonts w:ascii="Angsana New" w:hAnsi="Angsana New" w:hint="cs"/>
          <w:sz w:val="30"/>
          <w:szCs w:val="30"/>
          <w:cs/>
          <w:lang w:eastAsia="zh-CN"/>
        </w:rPr>
        <w:t>หลาย</w:t>
      </w:r>
      <w:r w:rsidR="00535B6A">
        <w:rPr>
          <w:rFonts w:ascii="Angsana New" w:hAnsi="Angsana New" w:hint="cs"/>
          <w:sz w:val="30"/>
          <w:szCs w:val="30"/>
          <w:cs/>
          <w:lang w:eastAsia="zh-CN"/>
        </w:rPr>
        <w:t>แห่ง</w:t>
      </w:r>
      <w:r w:rsidR="00C30DDD" w:rsidRPr="004C52AE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30DDD" w:rsidRPr="004C52AE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C30DDD" w:rsidRPr="004C52AE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C30DDD" w:rsidRPr="004C52AE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</w:t>
      </w:r>
      <w:r w:rsidR="001E71ED" w:rsidRPr="004C52AE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C30DDD" w:rsidRPr="004C52AE">
        <w:rPr>
          <w:rFonts w:ascii="Angsana New" w:hAnsi="Angsana New" w:hint="cs"/>
          <w:sz w:val="30"/>
          <w:szCs w:val="30"/>
          <w:cs/>
          <w:lang w:eastAsia="zh-CN"/>
        </w:rPr>
        <w:t>สัญญาดังกล่าวมีระยะเวลาจนกว่าโครงการจะแล้วเสร็จ</w:t>
      </w:r>
      <w:r w:rsidR="00007746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โดย</w:t>
      </w:r>
      <w:r w:rsidR="00D227C7">
        <w:rPr>
          <w:rFonts w:ascii="Angsana New" w:hAnsi="Angsana New" w:hint="cs"/>
          <w:sz w:val="30"/>
          <w:szCs w:val="30"/>
          <w:cs/>
          <w:lang w:eastAsia="zh-CN"/>
        </w:rPr>
        <w:t>ปัจจุบัน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สัญญา</w:t>
      </w:r>
      <w:r w:rsidR="00007746">
        <w:rPr>
          <w:rFonts w:ascii="Angsana New" w:hAnsi="Angsana New" w:hint="cs"/>
          <w:sz w:val="30"/>
          <w:szCs w:val="30"/>
          <w:cs/>
          <w:lang w:eastAsia="zh-CN"/>
        </w:rPr>
        <w:t>บางส่วน</w:t>
      </w:r>
      <w:r w:rsidR="00007746" w:rsidRPr="00007746">
        <w:rPr>
          <w:rFonts w:ascii="Angsana New" w:hAnsi="Angsana New" w:hint="cs"/>
          <w:sz w:val="30"/>
          <w:szCs w:val="30"/>
          <w:cs/>
          <w:lang w:eastAsia="zh-CN"/>
        </w:rPr>
        <w:t>อยู่ในระหว่างลงนาม</w:t>
      </w:r>
    </w:p>
    <w:p w14:paraId="5B254AA6" w14:textId="77777777" w:rsidR="00C30DDD" w:rsidRPr="004C52AE" w:rsidRDefault="00C30DDD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450640F7" w14:textId="07607581" w:rsidR="00F614BB" w:rsidRPr="004C52AE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C52AE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F614BB" w:rsidRPr="004C52AE" w:rsidRDefault="00F614B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79F6DCD0" w14:textId="4C541CAB" w:rsidR="00D82A8A" w:rsidRDefault="5DEE1F2B" w:rsidP="67F03A7E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ใน</w:t>
      </w:r>
      <w:r w:rsidR="006C0B3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เดือนเมษายน </w:t>
      </w:r>
      <w:r w:rsidR="006C0B3C" w:rsidRPr="004C52AE">
        <w:rPr>
          <w:rFonts w:ascii="Angsana New" w:eastAsiaTheme="minorEastAsia" w:hAnsi="Angsana New"/>
          <w:sz w:val="30"/>
          <w:szCs w:val="30"/>
          <w:lang w:eastAsia="zh-CN"/>
        </w:rPr>
        <w:t>2565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บริษัท</w:t>
      </w:r>
      <w:r w:rsidR="006C0B3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ได้ทำสัญญาให้บริการบริหารธุรกิจและให้คำปรึกษาเกี่ยวกับการดำเนินธุรกิจและ</w:t>
      </w:r>
      <w:r w:rsidR="006C0B3C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="006C0B3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การลงทุนแก่</w:t>
      </w:r>
      <w:r w:rsidR="006C0B3C" w:rsidRPr="004C52AE">
        <w:rPr>
          <w:rFonts w:ascii="Angsana New" w:hAnsi="Angsana New"/>
          <w:sz w:val="30"/>
          <w:szCs w:val="30"/>
          <w:cs/>
          <w:lang w:eastAsia="zh-CN"/>
        </w:rPr>
        <w:t>บริษัทย่อยหลายแห่ง</w:t>
      </w:r>
      <w:r w:rsidR="006C0B3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เพื่อให้บริการในการให้คำปรึกษา</w:t>
      </w:r>
      <w:r w:rsidR="006C0B3C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6C0B3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ให้คำแนะนำ และประสานงานเกี่ยวกับการกำหนดนโยบายให้เป็นแนวทางตามมาตรฐานสากล การดำเนินธุรกิจ การหาแหล่งเงินทุนและการลงทุน สัญญามีผลบังคับ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ใช้เป็นระยะเวลา </w:t>
      </w:r>
      <w:r w:rsidR="24E129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ปี เริ่มตั้งแต่วันที่ </w:t>
      </w:r>
      <w:r w:rsidR="24E129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มกราคม </w:t>
      </w:r>
      <w:r w:rsidR="24E129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ถึงวันที่ </w:t>
      </w:r>
      <w:r w:rsidR="24E129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ธันวาคม </w:t>
      </w:r>
      <w:r w:rsidR="24E129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="24E129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บริษัทจะได้รับค่าตอบแทนในอัตรา</w:t>
      </w:r>
      <w:r w:rsidR="349D6F99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ที่ตกลงกันไว้ในสัญญา</w:t>
      </w:r>
    </w:p>
    <w:p w14:paraId="51DCAF53" w14:textId="1A3EEFE0" w:rsidR="007C6998" w:rsidRDefault="007C6998" w:rsidP="67F03A7E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3F29D2C0" w14:textId="5AE4514F" w:rsidR="007C6998" w:rsidRPr="004C52AE" w:rsidRDefault="007C6998" w:rsidP="007C6998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27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กรกฎาคม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บริษัทได้ทำบันทึกข้อตกลงกับบริษัทย่อยบางแห่ง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เพื่อช่วยบรรเทาผลกระทบจากสถานการณ์</w:t>
      </w:r>
      <w:r w:rsidRPr="006213E3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การแพร่ระบาดของโรคติดเชื้อไวรัสโคโรนา</w:t>
      </w:r>
      <w:r w:rsidRPr="006213E3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6213E3">
        <w:rPr>
          <w:rFonts w:ascii="Angsana New" w:eastAsiaTheme="minorEastAsia" w:hAnsi="Angsana New"/>
          <w:sz w:val="30"/>
          <w:szCs w:val="30"/>
          <w:lang w:eastAsia="zh-CN"/>
        </w:rPr>
        <w:t xml:space="preserve">2019 </w:t>
      </w:r>
      <w:r w:rsidRPr="006213E3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ที่เกิดขึ้นอย่างต่อเนื่อง</w:t>
      </w:r>
      <w:r w:rsidR="00445917" w:rsidRPr="006213E3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6213E3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โดยปรับลดค่าบริการบริหารธุรกิจและการให้คำปรึกษาเกี่ยวกับการดำเนินธุรกิจ</w:t>
      </w:r>
      <w:r w:rsidR="00445917" w:rsidRPr="006213E3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และการลงทุน</w:t>
      </w:r>
      <w:r w:rsidRPr="006213E3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ให้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บริษัทย่อยบางแห่งเป็นระยะเวลา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3F3BD5">
        <w:rPr>
          <w:rFonts w:ascii="Angsana New" w:eastAsiaTheme="minorEastAsia" w:hAnsi="Angsana New"/>
          <w:sz w:val="30"/>
          <w:szCs w:val="30"/>
          <w:lang w:eastAsia="zh-CN"/>
        </w:rPr>
        <w:t xml:space="preserve">            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6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เดือนตั้งแต่เดือนกรกฎาคม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ถึงเดือนธันวาคม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>2565</w:t>
      </w:r>
    </w:p>
    <w:p w14:paraId="0210335D" w14:textId="77777777" w:rsidR="00176E43" w:rsidRPr="004C52AE" w:rsidRDefault="00176E43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</w:rPr>
      </w:pPr>
    </w:p>
    <w:p w14:paraId="6E5064EC" w14:textId="77777777" w:rsidR="005D588D" w:rsidRPr="004C52AE" w:rsidRDefault="005D588D" w:rsidP="005D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สัญญาให้บริการพนักงาน</w:t>
      </w:r>
    </w:p>
    <w:p w14:paraId="1D3CAC78" w14:textId="77777777" w:rsidR="005D588D" w:rsidRPr="004C52AE" w:rsidRDefault="005D588D" w:rsidP="005D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5E4C77" w14:textId="594F7DA8" w:rsidR="005D588D" w:rsidRPr="004C52AE" w:rsidRDefault="003C4F04" w:rsidP="005D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25612">
        <w:rPr>
          <w:rFonts w:ascii="Angsana New" w:hAnsi="Angsana New" w:hint="cs"/>
          <w:sz w:val="30"/>
          <w:szCs w:val="30"/>
          <w:cs/>
          <w:lang w:eastAsia="zh-CN"/>
        </w:rPr>
        <w:t>ในระหว่างงวดเก้าเดือนสิ้นสุดวันที่</w:t>
      </w:r>
      <w:r w:rsidRPr="00C2561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C25612">
        <w:rPr>
          <w:rFonts w:ascii="Angsana New" w:hAnsi="Angsana New" w:hint="cs"/>
          <w:sz w:val="30"/>
          <w:szCs w:val="30"/>
          <w:cs/>
          <w:lang w:eastAsia="zh-CN"/>
        </w:rPr>
        <w:t>กันยายน</w:t>
      </w:r>
      <w:r>
        <w:rPr>
          <w:rFonts w:ascii="Angsana New" w:hAnsi="Angsana New"/>
          <w:sz w:val="30"/>
          <w:szCs w:val="30"/>
          <w:lang w:eastAsia="zh-CN"/>
        </w:rPr>
        <w:t xml:space="preserve"> 2565</w:t>
      </w:r>
      <w:r w:rsidRPr="00C25612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5D588D" w:rsidRPr="004C52AE">
        <w:rPr>
          <w:rFonts w:ascii="Angsana New" w:hAnsi="Angsana New" w:hint="cs"/>
          <w:sz w:val="30"/>
          <w:szCs w:val="30"/>
          <w:cs/>
        </w:rPr>
        <w:t>บริษัทได้เข้าทำสัญญาให้บริการพนักงานกับบริษัทย่อย</w:t>
      </w:r>
      <w:r w:rsidR="00EA30F6">
        <w:rPr>
          <w:rFonts w:ascii="Angsana New" w:hAnsi="Angsana New" w:hint="cs"/>
          <w:sz w:val="30"/>
          <w:szCs w:val="30"/>
          <w:cs/>
        </w:rPr>
        <w:t>แห่งหนึ่ง</w:t>
      </w:r>
      <w:r w:rsidR="005D588D" w:rsidRPr="004C52AE">
        <w:rPr>
          <w:rFonts w:ascii="Angsana New" w:hAnsi="Angsana New"/>
          <w:sz w:val="30"/>
          <w:szCs w:val="30"/>
          <w:cs/>
        </w:rPr>
        <w:t xml:space="preserve"> </w:t>
      </w:r>
      <w:r w:rsidR="005D588D" w:rsidRPr="004C52AE">
        <w:rPr>
          <w:rFonts w:ascii="Angsana New" w:hAnsi="Angsana New" w:hint="cs"/>
          <w:sz w:val="30"/>
          <w:szCs w:val="30"/>
          <w:cs/>
        </w:rPr>
        <w:t>เกี่ยวกับการให้พนักงานของบริษัทย่อยมาช่วยในการดำเนินการพัฒนาและปรับปรุงโครงการโรงแรม</w:t>
      </w:r>
      <w:r w:rsidR="005D588D" w:rsidRPr="004C52AE">
        <w:rPr>
          <w:rFonts w:ascii="Angsana New" w:hAnsi="Angsana New"/>
          <w:sz w:val="30"/>
          <w:szCs w:val="30"/>
          <w:cs/>
        </w:rPr>
        <w:t xml:space="preserve"> </w:t>
      </w:r>
      <w:r w:rsidR="005D588D" w:rsidRPr="004C52AE">
        <w:rPr>
          <w:rFonts w:ascii="Angsana New" w:hAnsi="Angsana New" w:hint="cs"/>
          <w:sz w:val="30"/>
          <w:szCs w:val="30"/>
          <w:cs/>
        </w:rPr>
        <w:t>โดยมีกำหนดระยะเวลาตั้งแต่</w:t>
      </w:r>
      <w:r w:rsidR="005D588D" w:rsidRPr="004C52AE">
        <w:rPr>
          <w:rFonts w:ascii="Angsana New" w:hAnsi="Angsana New" w:hint="cs"/>
          <w:sz w:val="30"/>
          <w:szCs w:val="30"/>
          <w:cs/>
          <w:lang w:eastAsia="zh-CN"/>
        </w:rPr>
        <w:t>วันที่</w:t>
      </w:r>
      <w:r w:rsidR="005D588D" w:rsidRPr="004C52AE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014186" w:rsidRPr="004C52AE">
        <w:rPr>
          <w:rFonts w:ascii="Angsana New" w:hAnsi="Angsana New"/>
          <w:sz w:val="30"/>
          <w:szCs w:val="30"/>
          <w:lang w:eastAsia="zh-CN"/>
        </w:rPr>
        <w:t xml:space="preserve">1 </w:t>
      </w:r>
      <w:r w:rsidR="004E4687" w:rsidRPr="004C52AE">
        <w:rPr>
          <w:rFonts w:ascii="Angsana New" w:hAnsi="Angsana New" w:hint="cs"/>
          <w:sz w:val="30"/>
          <w:szCs w:val="30"/>
          <w:cs/>
          <w:lang w:eastAsia="zh-CN"/>
        </w:rPr>
        <w:t xml:space="preserve">กรกฎาคม </w:t>
      </w:r>
      <w:r w:rsidR="00CD4689" w:rsidRPr="004C52AE">
        <w:rPr>
          <w:rFonts w:ascii="Angsana New" w:hAnsi="Angsana New"/>
          <w:sz w:val="30"/>
          <w:szCs w:val="30"/>
          <w:lang w:eastAsia="zh-CN"/>
        </w:rPr>
        <w:t>2565</w:t>
      </w:r>
      <w:r w:rsidR="005D588D" w:rsidRPr="004C52AE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977F3" w:rsidRPr="004C52AE">
        <w:rPr>
          <w:rFonts w:ascii="Angsana New" w:hAnsi="Angsana New" w:hint="cs"/>
          <w:sz w:val="30"/>
          <w:szCs w:val="30"/>
          <w:cs/>
          <w:lang w:eastAsia="zh-CN"/>
        </w:rPr>
        <w:t xml:space="preserve">ถึง </w:t>
      </w:r>
      <w:r w:rsidR="007977F3" w:rsidRPr="004C52AE">
        <w:rPr>
          <w:rFonts w:ascii="Angsana New" w:hAnsi="Angsana New"/>
          <w:sz w:val="30"/>
          <w:szCs w:val="30"/>
          <w:lang w:eastAsia="zh-CN"/>
        </w:rPr>
        <w:t>30</w:t>
      </w:r>
      <w:r w:rsidR="005D588D" w:rsidRPr="004C52AE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7977F3" w:rsidRPr="004C52AE">
        <w:rPr>
          <w:rFonts w:ascii="Angsana New" w:hAnsi="Angsana New" w:hint="cs"/>
          <w:sz w:val="30"/>
          <w:szCs w:val="30"/>
          <w:cs/>
          <w:lang w:eastAsia="zh-CN"/>
        </w:rPr>
        <w:t xml:space="preserve">กันยายน </w:t>
      </w:r>
      <w:r w:rsidR="00CD4689" w:rsidRPr="004C52AE">
        <w:rPr>
          <w:rFonts w:ascii="Angsana New" w:hAnsi="Angsana New"/>
          <w:sz w:val="30"/>
          <w:szCs w:val="30"/>
          <w:lang w:eastAsia="zh-CN"/>
        </w:rPr>
        <w:t>2565</w:t>
      </w:r>
      <w:r w:rsidR="005F45E3" w:rsidRPr="004C52AE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5D588D" w:rsidRPr="004C52AE">
        <w:rPr>
          <w:rFonts w:ascii="Angsana New" w:hAnsi="Angsana New" w:hint="cs"/>
          <w:sz w:val="30"/>
          <w:szCs w:val="30"/>
          <w:cs/>
          <w:lang w:eastAsia="zh-CN"/>
        </w:rPr>
        <w:t>ซึ่งบริษัทต้องชำระค่าบริการ</w:t>
      </w:r>
      <w:r w:rsidR="005D588D" w:rsidRPr="004C52AE">
        <w:rPr>
          <w:rFonts w:ascii="Angsana New" w:hAnsi="Angsana New" w:hint="cs"/>
          <w:sz w:val="30"/>
          <w:szCs w:val="30"/>
          <w:cs/>
        </w:rPr>
        <w:t>เป็นรายเดือนตามอัตราที่ระบุไว้ในสัญญา</w:t>
      </w:r>
    </w:p>
    <w:p w14:paraId="176AFEF8" w14:textId="77777777" w:rsidR="005D588D" w:rsidRPr="004C52AE" w:rsidRDefault="005D588D" w:rsidP="005D5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3B6DE87" w14:textId="57BD5C48" w:rsidR="00D82A8A" w:rsidRPr="004C52AE" w:rsidRDefault="00D82A8A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สัญญาเช่าพื้นที่และบริการ</w:t>
      </w:r>
    </w:p>
    <w:p w14:paraId="4983C406" w14:textId="77777777" w:rsidR="00D82A8A" w:rsidRPr="00B87465" w:rsidRDefault="00D82A8A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14"/>
          <w:szCs w:val="14"/>
          <w:cs/>
        </w:rPr>
      </w:pPr>
    </w:p>
    <w:p w14:paraId="7F45EC12" w14:textId="6CDB35BD" w:rsidR="00E75EEE" w:rsidRPr="004C52AE" w:rsidRDefault="00DD08A0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4C52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="000F7E19" w:rsidRPr="004C52AE">
        <w:rPr>
          <w:rFonts w:ascii="Angsana New" w:hAnsi="Angsana New"/>
          <w:spacing w:val="-6"/>
          <w:sz w:val="30"/>
          <w:szCs w:val="30"/>
        </w:rPr>
        <w:t xml:space="preserve"> 1 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>เมษายน</w:t>
      </w:r>
      <w:r w:rsidRPr="004C52AE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0F7E19" w:rsidRPr="004C52AE">
        <w:rPr>
          <w:rFonts w:ascii="Angsana New" w:hAnsi="Angsana New"/>
          <w:spacing w:val="-6"/>
          <w:sz w:val="30"/>
          <w:szCs w:val="30"/>
        </w:rPr>
        <w:t>2562</w:t>
      </w:r>
      <w:r w:rsidR="000F7E19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ถึงวันที่</w:t>
      </w:r>
      <w:r w:rsidR="000F7E19" w:rsidRPr="004C52AE">
        <w:rPr>
          <w:rFonts w:ascii="Angsana New" w:hAnsi="Angsana New"/>
          <w:sz w:val="30"/>
          <w:szCs w:val="30"/>
        </w:rPr>
        <w:t xml:space="preserve"> 31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ธันวาคม</w:t>
      </w:r>
      <w:r w:rsidR="000F7E19" w:rsidRPr="004C52AE">
        <w:rPr>
          <w:rFonts w:ascii="Angsana New" w:hAnsi="Angsana New"/>
          <w:sz w:val="30"/>
          <w:szCs w:val="30"/>
        </w:rPr>
        <w:t xml:space="preserve"> 2564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ซึ่งบริษัทต้องชำระค่าเช่าและค่าบริการเป็นรายเดือนตามอัตราที่ระบุไว้ในสัญญา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</w:p>
    <w:p w14:paraId="30A98ED8" w14:textId="77777777" w:rsidR="00487E1A" w:rsidRPr="00B87465" w:rsidRDefault="00487E1A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2B9C4518" w14:textId="1384B269" w:rsidR="00DD08A0" w:rsidRPr="004C52AE" w:rsidRDefault="00E75EEE" w:rsidP="00D82A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C52AE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0F7E19" w:rsidRPr="004C52AE">
        <w:rPr>
          <w:rFonts w:ascii="Angsana New" w:hAnsi="Angsana New"/>
          <w:sz w:val="30"/>
          <w:szCs w:val="30"/>
        </w:rPr>
        <w:t xml:space="preserve"> 2565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="00DD08A0" w:rsidRPr="004C52AE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</w:t>
      </w:r>
      <w:r w:rsidR="001E71ED" w:rsidRPr="004C52AE">
        <w:rPr>
          <w:rFonts w:ascii="Angsana New" w:hAnsi="Angsana New" w:hint="cs"/>
          <w:sz w:val="30"/>
          <w:szCs w:val="30"/>
          <w:cs/>
        </w:rPr>
        <w:t>เพิ่มเติม</w:t>
      </w:r>
      <w:r w:rsidR="000F7E19" w:rsidRPr="004C52AE">
        <w:rPr>
          <w:rFonts w:ascii="Angsana New" w:hAnsi="Angsana New"/>
          <w:sz w:val="30"/>
          <w:szCs w:val="30"/>
        </w:rPr>
        <w:t xml:space="preserve"> 1 </w:t>
      </w:r>
      <w:r w:rsidR="00DD08A0" w:rsidRPr="004C52AE">
        <w:rPr>
          <w:rFonts w:ascii="Angsana New" w:hAnsi="Angsana New" w:hint="cs"/>
          <w:sz w:val="30"/>
          <w:szCs w:val="30"/>
          <w:cs/>
        </w:rPr>
        <w:t>ปี</w:t>
      </w:r>
      <w:r w:rsidR="00DD08A0" w:rsidRPr="004C52AE">
        <w:rPr>
          <w:rFonts w:ascii="Angsana New" w:hAnsi="Angsana New"/>
          <w:sz w:val="30"/>
          <w:szCs w:val="30"/>
          <w:cs/>
        </w:rPr>
        <w:t xml:space="preserve"> </w:t>
      </w:r>
      <w:r w:rsidR="001E71ED" w:rsidRPr="004C52AE">
        <w:rPr>
          <w:rFonts w:ascii="Angsana New" w:hAnsi="Angsana New" w:hint="cs"/>
          <w:sz w:val="30"/>
          <w:szCs w:val="30"/>
          <w:cs/>
        </w:rPr>
        <w:t>โดยมีระยะเวลา</w:t>
      </w:r>
      <w:r w:rsidR="00DD08A0" w:rsidRPr="004C52AE">
        <w:rPr>
          <w:rFonts w:ascii="Angsana New" w:hAnsi="Angsana New" w:hint="cs"/>
          <w:sz w:val="30"/>
          <w:szCs w:val="30"/>
          <w:cs/>
        </w:rPr>
        <w:t>ตั้งแต่วันที่</w:t>
      </w:r>
      <w:r w:rsidR="000F7E19" w:rsidRPr="004C52AE">
        <w:rPr>
          <w:rFonts w:ascii="Angsana New" w:hAnsi="Angsana New"/>
          <w:sz w:val="30"/>
          <w:szCs w:val="30"/>
        </w:rPr>
        <w:t xml:space="preserve"> 1</w:t>
      </w:r>
      <w:r w:rsidR="00DD08A0" w:rsidRPr="004C52AE">
        <w:rPr>
          <w:rFonts w:ascii="Angsana New" w:hAnsi="Angsana New"/>
          <w:sz w:val="30"/>
          <w:szCs w:val="30"/>
          <w:cs/>
        </w:rPr>
        <w:t xml:space="preserve"> </w:t>
      </w:r>
      <w:r w:rsidR="00DD08A0" w:rsidRPr="004C52AE">
        <w:rPr>
          <w:rFonts w:ascii="Angsana New" w:hAnsi="Angsana New" w:hint="cs"/>
          <w:sz w:val="30"/>
          <w:szCs w:val="30"/>
          <w:cs/>
        </w:rPr>
        <w:t>มกราคม</w:t>
      </w:r>
      <w:r w:rsidR="000F7E19" w:rsidRPr="004C52AE">
        <w:rPr>
          <w:rFonts w:ascii="Angsana New" w:hAnsi="Angsana New"/>
          <w:sz w:val="30"/>
          <w:szCs w:val="30"/>
        </w:rPr>
        <w:t xml:space="preserve"> 2565</w:t>
      </w:r>
      <w:r w:rsidR="00DD08A0" w:rsidRPr="004C52AE">
        <w:rPr>
          <w:rFonts w:ascii="Angsana New" w:hAnsi="Angsana New"/>
          <w:sz w:val="30"/>
          <w:szCs w:val="30"/>
          <w:cs/>
        </w:rPr>
        <w:t xml:space="preserve"> </w:t>
      </w:r>
      <w:r w:rsidR="00DD08A0" w:rsidRPr="004C52AE">
        <w:rPr>
          <w:rFonts w:ascii="Angsana New" w:hAnsi="Angsana New" w:hint="cs"/>
          <w:sz w:val="30"/>
          <w:szCs w:val="30"/>
          <w:cs/>
        </w:rPr>
        <w:t>ถึง</w:t>
      </w:r>
      <w:r w:rsidR="00DD08A0" w:rsidRPr="004C52AE">
        <w:rPr>
          <w:rFonts w:ascii="Angsana New" w:hAnsi="Angsana New"/>
          <w:sz w:val="30"/>
          <w:szCs w:val="30"/>
          <w:cs/>
        </w:rPr>
        <w:t xml:space="preserve"> </w:t>
      </w:r>
      <w:r w:rsidR="000F7E19" w:rsidRPr="004C52AE">
        <w:rPr>
          <w:rFonts w:ascii="Angsana New" w:hAnsi="Angsana New"/>
          <w:sz w:val="30"/>
          <w:szCs w:val="30"/>
        </w:rPr>
        <w:br/>
        <w:t>31</w:t>
      </w:r>
      <w:r w:rsidR="00C22C25" w:rsidRPr="004C52AE">
        <w:rPr>
          <w:rFonts w:ascii="Angsana New" w:hAnsi="Angsana New"/>
          <w:sz w:val="30"/>
          <w:szCs w:val="30"/>
        </w:rPr>
        <w:t xml:space="preserve"> </w:t>
      </w:r>
      <w:r w:rsidR="00DD08A0" w:rsidRPr="004C52AE">
        <w:rPr>
          <w:rFonts w:ascii="Angsana New" w:hAnsi="Angsana New" w:hint="cs"/>
          <w:sz w:val="30"/>
          <w:szCs w:val="30"/>
          <w:cs/>
        </w:rPr>
        <w:t>ธันวาคม</w:t>
      </w:r>
      <w:r w:rsidR="000F7E19" w:rsidRPr="004C52AE">
        <w:rPr>
          <w:rFonts w:ascii="Angsana New" w:hAnsi="Angsana New"/>
          <w:sz w:val="30"/>
          <w:szCs w:val="30"/>
        </w:rPr>
        <w:t xml:space="preserve"> 2565</w:t>
      </w:r>
    </w:p>
    <w:p w14:paraId="466B0895" w14:textId="77777777" w:rsidR="00A749EB" w:rsidRPr="00B87465" w:rsidRDefault="00A749E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14"/>
          <w:szCs w:val="14"/>
          <w:cs/>
        </w:rPr>
      </w:pPr>
    </w:p>
    <w:p w14:paraId="7AC67FD8" w14:textId="7FED1C7E" w:rsidR="00F614BB" w:rsidRPr="004C52AE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B87465" w:rsidRDefault="00F614BB" w:rsidP="006C0B3C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14"/>
          <w:szCs w:val="14"/>
        </w:rPr>
      </w:pPr>
    </w:p>
    <w:p w14:paraId="03F3B9BA" w14:textId="0BF37837" w:rsidR="00F614BB" w:rsidRDefault="00F614BB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</w:t>
      </w:r>
      <w:r w:rsidR="000825F9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ึ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กแก้ไขเพิ่มเติมกับบริษัทย่อยหลายแห่ง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>1.2</w:t>
      </w:r>
      <w:r w:rsidR="00DC1B65" w:rsidRPr="004C52AE">
        <w:rPr>
          <w:rFonts w:ascii="Angsana New" w:eastAsiaTheme="minorEastAsia" w:hAnsi="Angsana New"/>
          <w:sz w:val="30"/>
          <w:szCs w:val="30"/>
          <w:lang w:eastAsia="zh-CN"/>
        </w:rPr>
        <w:t>0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4768083F" w14:textId="77777777" w:rsidR="009400FB" w:rsidRPr="00B87465" w:rsidRDefault="009400FB" w:rsidP="00F614BB">
      <w:pPr>
        <w:ind w:left="540"/>
        <w:jc w:val="thaiDistribute"/>
        <w:rPr>
          <w:rFonts w:ascii="Angsana New" w:eastAsiaTheme="minorEastAsia" w:hAnsi="Angsana New"/>
          <w:sz w:val="16"/>
          <w:szCs w:val="16"/>
          <w:lang w:eastAsia="zh-CN"/>
        </w:rPr>
      </w:pPr>
    </w:p>
    <w:p w14:paraId="1B6E6B0D" w14:textId="20D10BDF" w:rsidR="009400FB" w:rsidRPr="004C52AE" w:rsidRDefault="009400FB" w:rsidP="009400F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27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กรกฎาคม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บริษัทได้ทำบันทึกข้อตกลงกับบริษัทย่อยบางแห่ง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เพื่อช่วยบรรเทาผลกระทบจากสถานการณ์การแพร่ระบาดของโรคติดเชื้อไวรัสโคโรนา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2019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ที่เกิดขึ้นอย่างต่อเนื่อง</w:t>
      </w:r>
      <w:r w:rsidR="00EB5CB0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โดยมีการยกเว้นดอกเบี้ยให้บริษัทย่อยบางแห่งเป็นระยะเวลา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6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เดือนตั้งแต่เดือนกรกฎาคม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 xml:space="preserve">2565 </w:t>
      </w:r>
      <w:r w:rsidRPr="009400FB">
        <w:rPr>
          <w:rFonts w:ascii="Angsana New" w:eastAsiaTheme="minorEastAsia" w:hAnsi="Angsana New" w:hint="cs"/>
          <w:sz w:val="30"/>
          <w:szCs w:val="30"/>
          <w:cs/>
          <w:lang w:eastAsia="zh-CN"/>
        </w:rPr>
        <w:t>ถึงเดือนธันวาคม</w:t>
      </w:r>
      <w:r w:rsidRPr="009400FB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9400FB">
        <w:rPr>
          <w:rFonts w:ascii="Angsana New" w:eastAsiaTheme="minorEastAsia" w:hAnsi="Angsana New"/>
          <w:sz w:val="30"/>
          <w:szCs w:val="30"/>
          <w:lang w:eastAsia="zh-CN"/>
        </w:rPr>
        <w:t>2565</w:t>
      </w:r>
    </w:p>
    <w:p w14:paraId="2AF4F52F" w14:textId="266B3B2A" w:rsidR="006C0B3C" w:rsidRPr="001965D1" w:rsidRDefault="006C0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16"/>
          <w:szCs w:val="16"/>
          <w:cs/>
          <w:lang w:eastAsia="zh-CN"/>
        </w:rPr>
      </w:pPr>
    </w:p>
    <w:p w14:paraId="065CBD3F" w14:textId="5D73D240" w:rsidR="008B2795" w:rsidRPr="004C52AE" w:rsidRDefault="78D94713" w:rsidP="67F03A7E">
      <w:pPr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เมื่อวันที่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>2</w:t>
      </w:r>
      <w:r w:rsidR="00CE362C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8 </w:t>
      </w:r>
      <w:r w:rsidR="00CE362C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>256</w:t>
      </w:r>
      <w:r w:rsidR="7BB09169" w:rsidRPr="004C52AE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บริษัทได้ออกหนังสือไม่เรียกชำระคืนเงินให้กู้ยืมจากบริษัทย่อยทั้งหมด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65EC20B7" w:rsidRPr="004C52AE">
        <w:rPr>
          <w:rFonts w:ascii="Angsana New" w:eastAsiaTheme="minorEastAsia" w:hAnsi="Angsana New"/>
          <w:sz w:val="30"/>
          <w:szCs w:val="30"/>
          <w:lang w:eastAsia="zh-CN"/>
        </w:rPr>
        <w:t>4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 ภายในรอบระยะเวลา 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เดือน เงินให้กู้ยืมดังกล่าวถูกจัดประเภทเป็นสินทรัพย์ไม่หมุนเวียน ณ วันที่ </w:t>
      </w:r>
      <w:r w:rsidR="311BE4C5" w:rsidRPr="004C52AE">
        <w:rPr>
          <w:rFonts w:ascii="Angsana New" w:eastAsiaTheme="minorEastAsia" w:hAnsi="Angsana New"/>
          <w:sz w:val="30"/>
          <w:szCs w:val="30"/>
          <w:lang w:eastAsia="zh-CN"/>
        </w:rPr>
        <w:t>30</w:t>
      </w:r>
      <w:r w:rsidR="489FF40B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37D92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</w:t>
      </w:r>
      <w:r w:rsidR="489FF40B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ยน</w:t>
      </w:r>
      <w:r w:rsidR="6476E2D1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2</w:t>
      </w:r>
      <w:r w:rsidRPr="004C52AE">
        <w:rPr>
          <w:rFonts w:ascii="Angsana New" w:eastAsiaTheme="minorEastAsia" w:hAnsi="Angsana New"/>
          <w:sz w:val="30"/>
          <w:szCs w:val="30"/>
          <w:lang w:eastAsia="zh-CN"/>
        </w:rPr>
        <w:t>56</w:t>
      </w:r>
      <w:r w:rsidR="254D388D" w:rsidRPr="004C52AE">
        <w:rPr>
          <w:rFonts w:ascii="Angsana New" w:eastAsiaTheme="minorEastAsia" w:hAnsi="Angsana New"/>
          <w:sz w:val="30"/>
          <w:szCs w:val="30"/>
          <w:lang w:eastAsia="zh-CN"/>
        </w:rPr>
        <w:t>5</w:t>
      </w:r>
      <w:r w:rsidR="08C1FA71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8C1FA71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และในวันเดียวกัน บริษัทย่อย </w:t>
      </w:r>
      <w:r w:rsidR="08C1FA71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4 </w:t>
      </w:r>
      <w:r w:rsidR="08C1FA71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บริษัทได้ออกหนังสือไม่เรียกชำระคืนเงินให้กู้ยืมแก่บริษัทภายในรอบระยะเวลา </w:t>
      </w:r>
      <w:r w:rsidR="08C1FA71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="08C1FA71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เดือน เงินกู้ยืมดังกล่าวถูกจัดประเภทเป็นหนี้สินไม่หมุนเวียน ณ วันที่ </w:t>
      </w:r>
      <w:r w:rsidR="311BE4C5" w:rsidRPr="004C52AE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737D92" w:rsidRPr="004C52AE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</w:t>
      </w:r>
      <w:r w:rsidR="311BE4C5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>ยน</w:t>
      </w:r>
      <w:r w:rsidR="08C1FA71" w:rsidRPr="004C52AE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8C1FA71" w:rsidRPr="004C52AE">
        <w:rPr>
          <w:rFonts w:ascii="Angsana New" w:eastAsiaTheme="minorEastAsia" w:hAnsi="Angsana New"/>
          <w:sz w:val="30"/>
          <w:szCs w:val="30"/>
          <w:lang w:eastAsia="zh-CN"/>
        </w:rPr>
        <w:t>2565</w:t>
      </w:r>
    </w:p>
    <w:p w14:paraId="7B390049" w14:textId="5123F1D1" w:rsidR="004021B4" w:rsidRPr="003C4F04" w:rsidRDefault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0F25F805" w14:textId="77777777" w:rsidR="00C2259C" w:rsidRPr="00C2259C" w:rsidRDefault="00C2259C" w:rsidP="00C2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2259C">
        <w:rPr>
          <w:rFonts w:ascii="Angsana New" w:hAnsi="Angsana New" w:hint="cs"/>
          <w:i/>
          <w:iCs/>
          <w:sz w:val="30"/>
          <w:szCs w:val="30"/>
          <w:cs/>
        </w:rPr>
        <w:t>สัญญาให้บริการบริหารธุรกิจกับกิจการร่วมค้า</w:t>
      </w:r>
    </w:p>
    <w:p w14:paraId="3EA88107" w14:textId="77777777" w:rsidR="00C2259C" w:rsidRPr="00C2259C" w:rsidRDefault="00C2259C" w:rsidP="00C225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1C6621" w14:textId="2C465B84" w:rsidR="00087B0E" w:rsidRDefault="00C2259C" w:rsidP="00C2259C">
      <w:pPr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="00007746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007746">
        <w:rPr>
          <w:rFonts w:ascii="Angsana New" w:eastAsiaTheme="minorEastAsia" w:hAnsi="Angsana New"/>
          <w:sz w:val="30"/>
          <w:szCs w:val="30"/>
          <w:lang w:eastAsia="zh-CN"/>
        </w:rPr>
        <w:t>14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กันยายน</w:t>
      </w:r>
      <w:r w:rsidR="00007746">
        <w:rPr>
          <w:rFonts w:ascii="Angsana New" w:eastAsiaTheme="minorEastAsia" w:hAnsi="Angsana New"/>
          <w:sz w:val="30"/>
          <w:szCs w:val="30"/>
          <w:lang w:eastAsia="zh-CN"/>
        </w:rPr>
        <w:t xml:space="preserve"> 2565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บริษัทได้เข้าทำสัญญาให้บริการบริหารธุรกิจกับกิจการร่วมค้า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โดยบริษัทจะให้บริการบริหารจัดการโครงการ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จัดหาแหล่งเงินทุน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วิเคราะห์การซื้อขายทรัพย์สินต่างๆ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และการให้บริการด้านการบริหารแก่กิจการร่วมค้า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รวมถึงการให้บริการอื่นใดที่มีความจำเป็นต่อการบริหารเงินทุน</w:t>
      </w:r>
      <w:r w:rsidRPr="00C2259C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C2259C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โดยบริษัทจะได้รับผลตอบแทนตามเกณฑ์ที่กำหนดไว้ในสัญญา</w:t>
      </w:r>
    </w:p>
    <w:p w14:paraId="5D24CCE6" w14:textId="77777777" w:rsidR="00476D15" w:rsidRPr="00814EA3" w:rsidRDefault="00476D15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</w:p>
    <w:p w14:paraId="5EE992DA" w14:textId="77777777" w:rsidR="003C4F04" w:rsidRPr="000166F6" w:rsidRDefault="003C4F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397799B" w14:textId="77777777" w:rsidR="00C318C0" w:rsidRDefault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F1AFE4B" w14:textId="2D258621" w:rsidR="00B406B1" w:rsidRPr="004C52AE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ภาระผูกพันที่มีกับบุคคลหรือกิจการที่เกี่ยวข้องกัน</w:t>
      </w:r>
    </w:p>
    <w:p w14:paraId="3586DD8F" w14:textId="77777777" w:rsidR="00B406B1" w:rsidRPr="003C4F04" w:rsidRDefault="00B406B1" w:rsidP="00196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4C52AE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4C52AE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3C3B367D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0CB0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C3D12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630CB0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742" w:type="pct"/>
          </w:tcPr>
          <w:p w14:paraId="02F92AC6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4C52AE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4C52AE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4C52AE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4C52AE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4C52AE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4C52AE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4C52AE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4C52AE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C25" w:rsidRPr="004C52AE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42" w:type="pct"/>
            <w:shd w:val="clear" w:color="auto" w:fill="FFFFFF"/>
          </w:tcPr>
          <w:p w14:paraId="6CC06301" w14:textId="452B9E61" w:rsidR="00C22C25" w:rsidRPr="004C52AE" w:rsidRDefault="0083421D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1</w:t>
            </w:r>
            <w:r w:rsidRPr="004C52A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275</w:t>
            </w:r>
          </w:p>
        </w:tc>
        <w:tc>
          <w:tcPr>
            <w:tcW w:w="136" w:type="pct"/>
          </w:tcPr>
          <w:p w14:paraId="2BA307D7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46EF6505" w:rsidR="00C22C25" w:rsidRPr="004C52AE" w:rsidRDefault="0083421D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275</w:t>
            </w:r>
          </w:p>
        </w:tc>
      </w:tr>
      <w:tr w:rsidR="00C22C25" w:rsidRPr="00C318C0" w14:paraId="2AD9CFCC" w14:textId="77777777" w:rsidTr="00395300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22C25" w:rsidRPr="00C318C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42" w:type="pct"/>
            <w:shd w:val="clear" w:color="auto" w:fill="FFFFFF"/>
          </w:tcPr>
          <w:p w14:paraId="751D2058" w14:textId="77777777" w:rsidR="00C22C25" w:rsidRPr="00C318C0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22C25" w:rsidRPr="00C318C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4" w:type="pct"/>
          </w:tcPr>
          <w:p w14:paraId="28499B5C" w14:textId="77777777" w:rsidR="00C22C25" w:rsidRPr="00C318C0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22C25" w:rsidRPr="004C52AE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22C25" w:rsidRPr="004C52AE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C25" w:rsidRPr="004C52AE" w14:paraId="1B2E9404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301A66B3" w:rsidR="00C22C25" w:rsidRPr="004C52AE" w:rsidRDefault="00E14ACD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  <w:lang w:eastAsia="zh-CN"/>
              </w:rPr>
              <w:t>157</w:t>
            </w:r>
            <w:r w:rsidRPr="004C52AE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D167C7">
              <w:rPr>
                <w:rFonts w:ascii="Angsana New" w:hAnsi="Angsana New"/>
                <w:sz w:val="30"/>
                <w:szCs w:val="30"/>
                <w:lang w:eastAsia="zh-CN"/>
              </w:rPr>
              <w:t>979</w:t>
            </w:r>
          </w:p>
        </w:tc>
        <w:tc>
          <w:tcPr>
            <w:tcW w:w="136" w:type="pct"/>
          </w:tcPr>
          <w:p w14:paraId="4B037517" w14:textId="77777777" w:rsidR="00C22C25" w:rsidRPr="004C52AE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5EAFD942" w14:textId="5731600C" w:rsidR="00C22C25" w:rsidRPr="004C52AE" w:rsidRDefault="00E14ACD" w:rsidP="00532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4C52AE">
              <w:rPr>
                <w:rFonts w:ascii="Angsana New" w:hAnsi="Angsana New"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060</w:t>
            </w:r>
          </w:p>
        </w:tc>
      </w:tr>
      <w:tr w:rsidR="00C74870" w:rsidRPr="004C52AE" w14:paraId="529B8583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17358F49" w14:textId="5DD89FC6" w:rsidR="00C74870" w:rsidRPr="004C52AE" w:rsidRDefault="00C74870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สัญญา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7CC6AE38" w14:textId="79919910" w:rsidR="00C74870" w:rsidRPr="004C52AE" w:rsidRDefault="00C74870" w:rsidP="00B87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sz w:val="30"/>
                <w:szCs w:val="30"/>
                <w:lang w:eastAsia="zh-CN"/>
              </w:rPr>
              <w:t>654</w:t>
            </w:r>
          </w:p>
        </w:tc>
        <w:tc>
          <w:tcPr>
            <w:tcW w:w="136" w:type="pct"/>
          </w:tcPr>
          <w:p w14:paraId="6D169E37" w14:textId="77777777" w:rsidR="00C74870" w:rsidRPr="004C52AE" w:rsidRDefault="00C74870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7C09832" w14:textId="540AC93A" w:rsidR="00C74870" w:rsidRPr="004C52AE" w:rsidRDefault="00C74870" w:rsidP="00B8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7465" w:rsidRPr="004C52AE" w14:paraId="2D67FC13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1193210B" w14:textId="652294ED" w:rsidR="00B87465" w:rsidRPr="00B87465" w:rsidRDefault="00B8746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746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4675978" w14:textId="67AD5081" w:rsidR="00B87465" w:rsidRPr="00B87465" w:rsidRDefault="00D167C7" w:rsidP="00B87C3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left="0" w:right="57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158,633</w:t>
            </w:r>
          </w:p>
        </w:tc>
        <w:tc>
          <w:tcPr>
            <w:tcW w:w="136" w:type="pct"/>
          </w:tcPr>
          <w:p w14:paraId="1BE02C75" w14:textId="77777777" w:rsidR="00B87465" w:rsidRPr="00B87465" w:rsidRDefault="00B8746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02165282" w14:textId="4F168203" w:rsidR="00B87465" w:rsidRPr="00B87465" w:rsidRDefault="00B87465" w:rsidP="00B874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13</w:t>
            </w:r>
            <w:r w:rsidRPr="00B8746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874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060</w:t>
            </w:r>
          </w:p>
        </w:tc>
      </w:tr>
    </w:tbl>
    <w:p w14:paraId="7005F253" w14:textId="4342E2CE" w:rsidR="003C4F04" w:rsidRPr="00C318C0" w:rsidRDefault="003C4F04" w:rsidP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4C4EDCB" w14:textId="48F166EA" w:rsidR="005113A6" w:rsidRDefault="005113A6" w:rsidP="005113A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เงินลงทุนในการร่วมค้า</w:t>
      </w:r>
    </w:p>
    <w:p w14:paraId="5C143BFD" w14:textId="77777777" w:rsidR="00BA5CB7" w:rsidRPr="000166F6" w:rsidRDefault="00BA5CB7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1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263"/>
        <w:gridCol w:w="1362"/>
        <w:gridCol w:w="262"/>
        <w:gridCol w:w="1367"/>
      </w:tblGrid>
      <w:tr w:rsidR="00BA5CB7" w:rsidRPr="005113A6" w14:paraId="37DA394A" w14:textId="77777777" w:rsidTr="00AD0364">
        <w:trPr>
          <w:trHeight w:val="854"/>
          <w:tblHeader/>
        </w:trPr>
        <w:tc>
          <w:tcPr>
            <w:tcW w:w="5850" w:type="dxa"/>
            <w:vAlign w:val="bottom"/>
            <w:hideMark/>
          </w:tcPr>
          <w:p w14:paraId="3C3A6428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2721228E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011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F011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0118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กันยายน </w:t>
            </w:r>
            <w:r w:rsidRPr="00F0118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2565 </w:t>
            </w:r>
          </w:p>
        </w:tc>
        <w:tc>
          <w:tcPr>
            <w:tcW w:w="263" w:type="dxa"/>
          </w:tcPr>
          <w:p w14:paraId="3D377B20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  <w:vAlign w:val="bottom"/>
            <w:hideMark/>
          </w:tcPr>
          <w:p w14:paraId="147B56CA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2" w:type="dxa"/>
            <w:vAlign w:val="center"/>
          </w:tcPr>
          <w:p w14:paraId="5ABD46E4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  <w:vAlign w:val="center"/>
            <w:hideMark/>
          </w:tcPr>
          <w:p w14:paraId="2A558BEB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2EE59036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8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A5CB7" w:rsidRPr="005113A6" w14:paraId="187E1F13" w14:textId="77777777" w:rsidTr="00AD0364">
        <w:trPr>
          <w:trHeight w:val="402"/>
          <w:tblHeader/>
        </w:trPr>
        <w:tc>
          <w:tcPr>
            <w:tcW w:w="5850" w:type="dxa"/>
            <w:vAlign w:val="bottom"/>
            <w:hideMark/>
          </w:tcPr>
          <w:p w14:paraId="49D4A546" w14:textId="77777777" w:rsidR="00BA5CB7" w:rsidRPr="00F0118F" w:rsidRDefault="00BA5CB7" w:rsidP="00AD036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3" w:type="dxa"/>
          </w:tcPr>
          <w:p w14:paraId="7DD53CA7" w14:textId="77777777" w:rsidR="00BA5CB7" w:rsidRPr="00F0118F" w:rsidRDefault="00BA5CB7" w:rsidP="00AD036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91" w:type="dxa"/>
            <w:gridSpan w:val="3"/>
            <w:hideMark/>
          </w:tcPr>
          <w:p w14:paraId="7884C4C8" w14:textId="77777777" w:rsidR="00BA5CB7" w:rsidRPr="00F0118F" w:rsidRDefault="00BA5CB7" w:rsidP="00AD036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011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F0118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F0118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F0118F" w:rsidRPr="005113A6" w14:paraId="48D766C2" w14:textId="77777777" w:rsidTr="00AD0364">
        <w:trPr>
          <w:trHeight w:val="414"/>
        </w:trPr>
        <w:tc>
          <w:tcPr>
            <w:tcW w:w="5850" w:type="dxa"/>
            <w:hideMark/>
          </w:tcPr>
          <w:p w14:paraId="7DF235C1" w14:textId="77777777" w:rsidR="00F0118F" w:rsidRPr="00F0118F" w:rsidRDefault="00F0118F" w:rsidP="00F01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F0118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</w:t>
            </w:r>
            <w:r w:rsidRPr="00F0118F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63" w:type="dxa"/>
          </w:tcPr>
          <w:p w14:paraId="50051CE8" w14:textId="77777777" w:rsidR="00F0118F" w:rsidRPr="00F0118F" w:rsidRDefault="00F0118F" w:rsidP="00F0118F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2" w:type="dxa"/>
          </w:tcPr>
          <w:p w14:paraId="6F32CA6B" w14:textId="3E4BB3AD" w:rsidR="00F0118F" w:rsidRPr="00F0118F" w:rsidRDefault="00F0118F" w:rsidP="00C01EDA">
            <w:pPr>
              <w:pStyle w:val="acctfourfigures"/>
              <w:tabs>
                <w:tab w:val="left" w:pos="620"/>
              </w:tabs>
              <w:spacing w:line="240" w:lineRule="auto"/>
              <w:ind w:right="17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0118F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  <w:tc>
          <w:tcPr>
            <w:tcW w:w="262" w:type="dxa"/>
          </w:tcPr>
          <w:p w14:paraId="0A8C586B" w14:textId="77777777" w:rsidR="00F0118F" w:rsidRPr="00F0118F" w:rsidRDefault="00F0118F" w:rsidP="00F011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7" w:type="dxa"/>
          </w:tcPr>
          <w:p w14:paraId="4528C9ED" w14:textId="7938CA16" w:rsidR="00F0118F" w:rsidRPr="00F0118F" w:rsidRDefault="00F0118F" w:rsidP="00C01EDA">
            <w:pPr>
              <w:pStyle w:val="acctfourfigures"/>
              <w:tabs>
                <w:tab w:val="left" w:pos="720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118F">
              <w:rPr>
                <w:rFonts w:asciiTheme="majorBidi" w:hAnsiTheme="majorBidi" w:cstheme="majorBidi"/>
                <w:sz w:val="30"/>
                <w:szCs w:val="30"/>
              </w:rPr>
              <w:t>510</w:t>
            </w:r>
          </w:p>
        </w:tc>
      </w:tr>
    </w:tbl>
    <w:p w14:paraId="2DC16EEE" w14:textId="5FBA3F05" w:rsidR="005113A6" w:rsidRPr="000166F6" w:rsidRDefault="005113A6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6AB8069" w14:textId="34D3EA9C" w:rsidR="005113A6" w:rsidRDefault="6A4F0EEA" w:rsidP="001965D1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proofErr w:type="spellStart"/>
      <w:r w:rsidRPr="004C52AE">
        <w:rPr>
          <w:rFonts w:ascii="Angsana New" w:hAnsi="Angsana New"/>
          <w:sz w:val="30"/>
          <w:szCs w:val="30"/>
        </w:rPr>
        <w:t>เมื่อวันที่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>22</w:t>
      </w:r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กรกฎาคม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>2565</w:t>
      </w:r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บริษัทได้ร่วมทุนกับบริษัทแห่งหนึ่ง</w:t>
      </w:r>
      <w:proofErr w:type="spellEnd"/>
      <w:r w:rsidR="001965D1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เพื่อจัดตั้งบริษัทร่วมทุน</w:t>
      </w:r>
      <w:proofErr w:type="spellEnd"/>
      <w:r w:rsidR="003C4F04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ในนาม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791BA3">
        <w:rPr>
          <w:rFonts w:ascii="Angsana New" w:hAnsi="Angsana New"/>
          <w:sz w:val="30"/>
          <w:szCs w:val="30"/>
          <w:cs/>
        </w:rPr>
        <w:br/>
      </w:r>
      <w:r w:rsidR="00791BA3">
        <w:rPr>
          <w:rFonts w:ascii="Angsana New" w:hAnsi="Angsana New" w:hint="cs"/>
          <w:sz w:val="30"/>
          <w:szCs w:val="30"/>
          <w:cs/>
        </w:rPr>
        <w:t xml:space="preserve">บริษัท </w:t>
      </w:r>
      <w:proofErr w:type="spellStart"/>
      <w:r w:rsidRPr="004C52AE">
        <w:rPr>
          <w:rFonts w:ascii="Angsana New" w:hAnsi="Angsana New"/>
          <w:sz w:val="30"/>
          <w:szCs w:val="30"/>
        </w:rPr>
        <w:t>เอดับบลิวซี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ฮอสปิทอลลิตี้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เดเวลอปเมนท์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จำกัด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E247B8" w:rsidRPr="00E247B8">
        <w:rPr>
          <w:rFonts w:ascii="Angsana New" w:hAnsi="Angsana New" w:hint="cs"/>
          <w:sz w:val="30"/>
          <w:szCs w:val="30"/>
          <w:cs/>
        </w:rPr>
        <w:t>การร่วมทุนดังกล่าวมีวัตถุประสงค์เพื่อลงทุนในโรงแรม</w:t>
      </w:r>
      <w:r w:rsidR="00E247B8">
        <w:rPr>
          <w:rFonts w:ascii="Angsana New" w:hAnsi="Angsana New"/>
          <w:sz w:val="30"/>
          <w:szCs w:val="30"/>
        </w:rPr>
        <w:br/>
      </w:r>
      <w:r w:rsidR="00E247B8" w:rsidRPr="00E247B8">
        <w:rPr>
          <w:rFonts w:ascii="Angsana New" w:hAnsi="Angsana New" w:hint="cs"/>
          <w:sz w:val="30"/>
          <w:szCs w:val="30"/>
          <w:cs/>
        </w:rPr>
        <w:t>ที่มีศักยภาพในแหล่งท่องเที่ยวชั้นนำของประเทศไทย</w:t>
      </w:r>
      <w:r w:rsidR="003C4F04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บริษัทมีสัดส่วนการลงทุนร้อยละ</w:t>
      </w:r>
      <w:proofErr w:type="spellEnd"/>
      <w:r w:rsidR="00FA037D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51</w:t>
      </w:r>
      <w:r w:rsidR="001965D1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และมีทุนจดทะเบียน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>1</w:t>
      </w:r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ล้านบาท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จำนวน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 xml:space="preserve">10,000 </w:t>
      </w:r>
      <w:proofErr w:type="spellStart"/>
      <w:r w:rsidRPr="004C52AE">
        <w:rPr>
          <w:rFonts w:ascii="Angsana New" w:hAnsi="Angsana New"/>
          <w:sz w:val="30"/>
          <w:szCs w:val="30"/>
        </w:rPr>
        <w:t>หุ้น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มูลค่าหุ้นละ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>100</w:t>
      </w:r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บาท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บริษัทได้ชำระเงินค่าหุ้นแล้วเป็นจำนวน</w:t>
      </w:r>
      <w:proofErr w:type="spellEnd"/>
      <w:r w:rsidRPr="004C52AE">
        <w:rPr>
          <w:rFonts w:ascii="Angsana New" w:hAnsi="Angsana New"/>
          <w:sz w:val="30"/>
          <w:szCs w:val="30"/>
        </w:rPr>
        <w:t xml:space="preserve"> </w:t>
      </w:r>
      <w:r w:rsidR="001965D1">
        <w:rPr>
          <w:rFonts w:ascii="Angsana New" w:hAnsi="Angsana New"/>
          <w:sz w:val="30"/>
          <w:szCs w:val="30"/>
        </w:rPr>
        <w:t>0.51</w:t>
      </w:r>
      <w:r w:rsidRPr="004C52AE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ล้านบาท</w:t>
      </w:r>
      <w:proofErr w:type="spellEnd"/>
      <w:r w:rsidR="00AC24E1"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 w:rsidRPr="004C52AE">
        <w:rPr>
          <w:rFonts w:ascii="Angsana New" w:hAnsi="Angsana New"/>
          <w:sz w:val="30"/>
          <w:szCs w:val="30"/>
        </w:rPr>
        <w:t>ตามสัดส่วนการถือหุ้นของบริษัท</w:t>
      </w:r>
      <w:proofErr w:type="spellEnd"/>
    </w:p>
    <w:p w14:paraId="7D90D84E" w14:textId="589CB8EB" w:rsidR="00C318C0" w:rsidRDefault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4"/>
          <w:szCs w:val="24"/>
          <w:cs/>
        </w:rPr>
      </w:pPr>
      <w:r>
        <w:rPr>
          <w:rFonts w:ascii="Angsana New" w:hAnsi="Angsana New"/>
          <w:i/>
          <w:iCs/>
          <w:sz w:val="24"/>
          <w:szCs w:val="24"/>
          <w:cs/>
        </w:rPr>
        <w:br w:type="page"/>
      </w:r>
    </w:p>
    <w:p w14:paraId="279E9DA2" w14:textId="199FE800" w:rsidR="00C265AF" w:rsidRPr="004C52AE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691E53" w14:textId="77777777" w:rsidR="009239B0" w:rsidRPr="000166F6" w:rsidRDefault="009239B0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4C52AE" w14:paraId="63DF0FE5" w14:textId="77777777" w:rsidTr="00DC73F7">
        <w:tc>
          <w:tcPr>
            <w:tcW w:w="4609" w:type="dxa"/>
            <w:hideMark/>
          </w:tcPr>
          <w:p w14:paraId="732F5880" w14:textId="70A1B10C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5C3D12"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7A6322F4" w14:textId="3C788FC6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E4E35"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C3D12"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0E4E35"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840DF9A" w14:textId="77777777" w:rsidR="00C265AF" w:rsidRPr="004C52AE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4C52AE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4C52AE" w14:paraId="681C56A1" w14:textId="77777777" w:rsidTr="00DC73F7">
        <w:tc>
          <w:tcPr>
            <w:tcW w:w="4609" w:type="dxa"/>
          </w:tcPr>
          <w:p w14:paraId="7F71A25F" w14:textId="77777777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4C52AE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4C52AE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4C52AE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4C52AE" w14:paraId="1D326987" w14:textId="77777777" w:rsidTr="00DC73F7">
        <w:tc>
          <w:tcPr>
            <w:tcW w:w="4609" w:type="dxa"/>
            <w:hideMark/>
          </w:tcPr>
          <w:p w14:paraId="22344B10" w14:textId="775EE99B" w:rsidR="000633AA" w:rsidRPr="004C52AE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4B305FDB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7B8EE967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152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31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229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</w:rPr>
              <w:t>,</w:t>
            </w: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630</w:t>
            </w:r>
          </w:p>
        </w:tc>
      </w:tr>
      <w:tr w:rsidR="000633AA" w:rsidRPr="004C52AE" w14:paraId="50779891" w14:textId="77777777" w:rsidTr="00DC73F7">
        <w:tc>
          <w:tcPr>
            <w:tcW w:w="4609" w:type="dxa"/>
            <w:hideMark/>
          </w:tcPr>
          <w:p w14:paraId="3B8B0CD3" w14:textId="05E2AF7B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2321" w:type="dxa"/>
          </w:tcPr>
          <w:p w14:paraId="6077DCCF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715EC916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C5553AA" w14:textId="6472AE7D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42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9,000,000</w:t>
            </w:r>
          </w:p>
        </w:tc>
      </w:tr>
      <w:tr w:rsidR="000633AA" w:rsidRPr="004C52AE" w14:paraId="28140CE9" w14:textId="77777777" w:rsidTr="00DC73F7">
        <w:tc>
          <w:tcPr>
            <w:tcW w:w="4609" w:type="dxa"/>
          </w:tcPr>
          <w:p w14:paraId="23703BFE" w14:textId="1E9CE314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23BA578B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77D03675" w:rsidR="000633AA" w:rsidRPr="004C52AE" w:rsidRDefault="000633AA" w:rsidP="00BC3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-1003" w:firstLine="882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300</w:t>
            </w:r>
          </w:p>
        </w:tc>
      </w:tr>
      <w:tr w:rsidR="000633AA" w:rsidRPr="004C52AE" w14:paraId="31AB3609" w14:textId="77777777" w:rsidTr="00DC73F7">
        <w:tc>
          <w:tcPr>
            <w:tcW w:w="4609" w:type="dxa"/>
            <w:hideMark/>
          </w:tcPr>
          <w:p w14:paraId="55C4655F" w14:textId="0C92D455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 xml:space="preserve">30 </w:t>
            </w: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2321" w:type="dxa"/>
          </w:tcPr>
          <w:p w14:paraId="6A71C972" w14:textId="77777777" w:rsidR="000633AA" w:rsidRPr="004C52AE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77E88549" w:rsidR="000633AA" w:rsidRPr="004C52AE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868"/>
              </w:tabs>
              <w:spacing w:line="240" w:lineRule="auto"/>
              <w:ind w:right="-1003" w:firstLine="33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40,229,930</w:t>
            </w:r>
          </w:p>
        </w:tc>
      </w:tr>
    </w:tbl>
    <w:p w14:paraId="48506028" w14:textId="4E85AA22" w:rsidR="00C265AF" w:rsidRPr="004C52AE" w:rsidRDefault="00C265A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777DD43F" w14:textId="33C8FFBA" w:rsidR="009E4B32" w:rsidRPr="004C52AE" w:rsidRDefault="001965D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</w:t>
      </w:r>
      <w:r>
        <w:rPr>
          <w:rFonts w:ascii="Angsana New" w:hAnsi="Angsana New" w:hint="cs"/>
          <w:i/>
          <w:iCs/>
          <w:sz w:val="30"/>
          <w:szCs w:val="30"/>
          <w:cs/>
        </w:rPr>
        <w:t xml:space="preserve"> และ</w:t>
      </w:r>
      <w:r w:rsidR="009E4B32" w:rsidRPr="004C52AE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0F7E19" w:rsidRPr="004C52AE">
        <w:rPr>
          <w:rFonts w:ascii="Angsana New" w:hAnsi="Angsana New" w:hint="cs"/>
          <w:i/>
          <w:iCs/>
          <w:sz w:val="30"/>
          <w:szCs w:val="30"/>
          <w:cs/>
        </w:rPr>
        <w:t>เพิ่มทุน</w:t>
      </w:r>
      <w:r w:rsidR="009E4B32" w:rsidRPr="004C52AE">
        <w:rPr>
          <w:rFonts w:ascii="Angsana New" w:hAnsi="Angsana New" w:hint="cs"/>
          <w:i/>
          <w:iCs/>
          <w:sz w:val="30"/>
          <w:szCs w:val="30"/>
          <w:cs/>
        </w:rPr>
        <w:t>ในบริษัทย่อยสำหรับงวด</w:t>
      </w:r>
      <w:r w:rsidR="00132378" w:rsidRPr="004C52AE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9E4B32" w:rsidRPr="004C52AE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B8487A" w:rsidRPr="004C52AE">
        <w:rPr>
          <w:rFonts w:ascii="Angsana New" w:hAnsi="Angsana New"/>
          <w:i/>
          <w:iCs/>
          <w:sz w:val="30"/>
          <w:szCs w:val="30"/>
        </w:rPr>
        <w:t xml:space="preserve">30 </w:t>
      </w:r>
      <w:r w:rsidR="005C3D12" w:rsidRPr="004C52AE">
        <w:rPr>
          <w:rFonts w:ascii="Angsana New" w:hAnsi="Angsana New" w:hint="cs"/>
          <w:i/>
          <w:iCs/>
          <w:sz w:val="30"/>
          <w:szCs w:val="30"/>
          <w:cs/>
        </w:rPr>
        <w:t>กันยา</w:t>
      </w:r>
      <w:r w:rsidR="00B8487A" w:rsidRPr="004C52AE">
        <w:rPr>
          <w:rFonts w:ascii="Angsana New" w:hAnsi="Angsana New" w:hint="cs"/>
          <w:i/>
          <w:iCs/>
          <w:sz w:val="30"/>
          <w:szCs w:val="30"/>
          <w:cs/>
        </w:rPr>
        <w:t>ยน</w:t>
      </w:r>
      <w:r w:rsidR="00395300" w:rsidRPr="004C52A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B2E26" w:rsidRPr="004C52AE">
        <w:rPr>
          <w:rFonts w:ascii="Angsana New" w:hAnsi="Angsana New" w:hint="cs"/>
          <w:i/>
          <w:iCs/>
          <w:sz w:val="30"/>
          <w:szCs w:val="30"/>
        </w:rPr>
        <w:t>2565</w:t>
      </w:r>
    </w:p>
    <w:p w14:paraId="31447A8F" w14:textId="77777777" w:rsidR="009E4B32" w:rsidRPr="004C52AE" w:rsidRDefault="009E4B32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6B0700DF" w14:textId="77777777" w:rsidR="00BF16A6" w:rsidRPr="004C52AE" w:rsidRDefault="00EE2117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C52AE">
        <w:rPr>
          <w:rFonts w:ascii="Angsana New" w:hAnsi="Angsana New" w:hint="cs"/>
          <w:sz w:val="30"/>
          <w:szCs w:val="30"/>
        </w:rPr>
        <w:t xml:space="preserve">24 </w:t>
      </w:r>
      <w:r w:rsidRPr="004C52AE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C52AE">
        <w:rPr>
          <w:rFonts w:ascii="Angsana New" w:hAnsi="Angsana New" w:hint="cs"/>
          <w:sz w:val="30"/>
          <w:szCs w:val="30"/>
        </w:rPr>
        <w:t xml:space="preserve"> 2565 </w:t>
      </w:r>
      <w:r w:rsidRPr="004C52AE">
        <w:rPr>
          <w:rFonts w:ascii="Angsana New" w:hAnsi="Angsana New" w:hint="cs"/>
          <w:sz w:val="30"/>
          <w:szCs w:val="30"/>
          <w:cs/>
        </w:rPr>
        <w:t>บริษัท ทีซีซี โ</w:t>
      </w:r>
      <w:r w:rsidR="00DC73F7" w:rsidRPr="004C52AE">
        <w:rPr>
          <w:rFonts w:ascii="Angsana New" w:hAnsi="Angsana New" w:hint="cs"/>
          <w:sz w:val="30"/>
          <w:szCs w:val="30"/>
          <w:cs/>
        </w:rPr>
        <w:t>ฮ</w:t>
      </w:r>
      <w:r w:rsidRPr="004C52AE">
        <w:rPr>
          <w:rFonts w:ascii="Angsana New" w:hAnsi="Angsana New" w:hint="cs"/>
          <w:sz w:val="30"/>
          <w:szCs w:val="30"/>
          <w:cs/>
        </w:rPr>
        <w:t>เทล แอสเสท แมนเนจเม้นท์ จำกัด ซึ่งเป็นบริษัทย่อย</w:t>
      </w:r>
      <w:r w:rsidR="00C174CC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="00C72E87" w:rsidRPr="004C52AE">
        <w:rPr>
          <w:rFonts w:ascii="Angsana New" w:hAnsi="Angsana New" w:hint="cs"/>
          <w:sz w:val="30"/>
          <w:szCs w:val="30"/>
          <w:cs/>
        </w:rPr>
        <w:t xml:space="preserve">ได้จดทะเบียนเพิ่มทุนจำนวน </w:t>
      </w:r>
      <w:r w:rsidR="00C72E87" w:rsidRPr="004C52AE">
        <w:rPr>
          <w:rFonts w:ascii="Angsana New" w:hAnsi="Angsana New" w:hint="cs"/>
          <w:sz w:val="30"/>
          <w:szCs w:val="30"/>
        </w:rPr>
        <w:t>9,000</w:t>
      </w:r>
      <w:r w:rsidR="00C72E87" w:rsidRPr="004C52AE">
        <w:rPr>
          <w:rFonts w:ascii="Angsana New" w:hAnsi="Angsana New" w:hint="cs"/>
          <w:sz w:val="30"/>
          <w:szCs w:val="30"/>
          <w:cs/>
        </w:rPr>
        <w:t xml:space="preserve"> ล้านบาท จากเดิม </w:t>
      </w:r>
      <w:r w:rsidR="00C72E87" w:rsidRPr="004C52AE">
        <w:rPr>
          <w:rFonts w:ascii="Angsana New" w:hAnsi="Angsana New" w:hint="cs"/>
          <w:sz w:val="30"/>
          <w:szCs w:val="30"/>
        </w:rPr>
        <w:t xml:space="preserve">24,000 </w:t>
      </w:r>
      <w:r w:rsidR="00C72E87" w:rsidRPr="004C52AE">
        <w:rPr>
          <w:rFonts w:ascii="Angsana New" w:hAnsi="Angsana New" w:hint="cs"/>
          <w:sz w:val="30"/>
          <w:szCs w:val="30"/>
          <w:cs/>
        </w:rPr>
        <w:t>ล้านบาท (จำนวน</w:t>
      </w:r>
      <w:r w:rsidR="00C72E87" w:rsidRPr="004C52AE">
        <w:rPr>
          <w:rFonts w:ascii="Angsana New" w:hAnsi="Angsana New" w:hint="cs"/>
          <w:sz w:val="30"/>
          <w:szCs w:val="30"/>
        </w:rPr>
        <w:t xml:space="preserve"> 2,400 </w:t>
      </w:r>
      <w:r w:rsidR="00C72E87" w:rsidRPr="004C52AE">
        <w:rPr>
          <w:rFonts w:ascii="Angsana New" w:hAnsi="Angsana New" w:hint="cs"/>
          <w:sz w:val="30"/>
          <w:szCs w:val="30"/>
          <w:cs/>
        </w:rPr>
        <w:t>ล้านหุ้น มูลค่าหุ้นละ</w:t>
      </w:r>
      <w:r w:rsidR="00C72E87" w:rsidRPr="004C52AE">
        <w:rPr>
          <w:rFonts w:ascii="Angsana New" w:hAnsi="Angsana New" w:hint="cs"/>
          <w:sz w:val="30"/>
          <w:szCs w:val="30"/>
        </w:rPr>
        <w:t xml:space="preserve"> 10 </w:t>
      </w:r>
      <w:r w:rsidR="00C72E87" w:rsidRPr="004C52AE">
        <w:rPr>
          <w:rFonts w:ascii="Angsana New" w:hAnsi="Angsana New" w:hint="cs"/>
          <w:sz w:val="30"/>
          <w:szCs w:val="30"/>
          <w:cs/>
        </w:rPr>
        <w:t>บาท) เป็นจำนวนเงิน</w:t>
      </w:r>
      <w:r w:rsidR="00C72E87" w:rsidRPr="004C52AE">
        <w:rPr>
          <w:rFonts w:ascii="Angsana New" w:hAnsi="Angsana New" w:hint="cs"/>
          <w:sz w:val="30"/>
          <w:szCs w:val="30"/>
        </w:rPr>
        <w:t xml:space="preserve"> 33,000 </w:t>
      </w:r>
      <w:r w:rsidR="00C72E87" w:rsidRPr="004C52AE">
        <w:rPr>
          <w:rFonts w:ascii="Angsana New" w:hAnsi="Angsana New" w:hint="cs"/>
          <w:sz w:val="30"/>
          <w:szCs w:val="30"/>
          <w:cs/>
        </w:rPr>
        <w:t>ล้านบาท (จำนวน</w:t>
      </w:r>
      <w:r w:rsidR="00C72E87" w:rsidRPr="004C52AE">
        <w:rPr>
          <w:rFonts w:ascii="Angsana New" w:hAnsi="Angsana New" w:hint="cs"/>
          <w:sz w:val="30"/>
          <w:szCs w:val="30"/>
        </w:rPr>
        <w:t xml:space="preserve"> 3,300</w:t>
      </w:r>
      <w:r w:rsidR="00C72E87" w:rsidRPr="004C52AE">
        <w:rPr>
          <w:rFonts w:ascii="Angsana New" w:hAnsi="Angsana New" w:hint="cs"/>
          <w:sz w:val="30"/>
          <w:szCs w:val="30"/>
          <w:cs/>
        </w:rPr>
        <w:t xml:space="preserve"> ล้านหุ้น มูลค่าหุ้นละ</w:t>
      </w:r>
      <w:r w:rsidR="00C72E87" w:rsidRPr="004C52AE">
        <w:rPr>
          <w:rFonts w:ascii="Angsana New" w:hAnsi="Angsana New" w:hint="cs"/>
          <w:sz w:val="30"/>
          <w:szCs w:val="30"/>
        </w:rPr>
        <w:t xml:space="preserve"> 10 </w:t>
      </w:r>
      <w:r w:rsidR="00C72E87" w:rsidRPr="004C52AE">
        <w:rPr>
          <w:rFonts w:ascii="Angsana New" w:hAnsi="Angsana New" w:hint="cs"/>
          <w:sz w:val="30"/>
          <w:szCs w:val="30"/>
          <w:cs/>
        </w:rPr>
        <w:t>บาท) และบริษัทได้ชำระเงินค่าหุ้นดังกล่าวครบ</w:t>
      </w:r>
      <w:r w:rsidR="00AB2E26" w:rsidRPr="004C52AE">
        <w:rPr>
          <w:rFonts w:ascii="Angsana New" w:hAnsi="Angsana New" w:hint="cs"/>
          <w:sz w:val="30"/>
          <w:szCs w:val="30"/>
          <w:cs/>
        </w:rPr>
        <w:t>ทั้ง</w:t>
      </w:r>
      <w:r w:rsidR="00C72E87" w:rsidRPr="004C52AE">
        <w:rPr>
          <w:rFonts w:ascii="Angsana New" w:hAnsi="Angsana New" w:hint="cs"/>
          <w:sz w:val="30"/>
          <w:szCs w:val="30"/>
          <w:cs/>
        </w:rPr>
        <w:t>จำนวนแล้ว</w:t>
      </w:r>
      <w:r w:rsidRPr="004C52AE">
        <w:rPr>
          <w:rFonts w:ascii="Angsana New" w:hAnsi="Angsana New" w:hint="cs"/>
          <w:sz w:val="30"/>
          <w:szCs w:val="30"/>
          <w:cs/>
        </w:rPr>
        <w:t xml:space="preserve"> ทำให้บริษัทมีส่วนได้เสียใน</w:t>
      </w:r>
      <w:r w:rsidR="00C174CC" w:rsidRPr="004C52AE">
        <w:rPr>
          <w:rFonts w:ascii="Angsana New" w:hAnsi="Angsana New" w:hint="cs"/>
          <w:sz w:val="30"/>
          <w:szCs w:val="30"/>
          <w:cs/>
        </w:rPr>
        <w:t>บริษัท</w:t>
      </w:r>
      <w:r w:rsidR="00AB2E26" w:rsidRPr="004C52AE">
        <w:rPr>
          <w:rFonts w:ascii="Angsana New" w:hAnsi="Angsana New" w:hint="cs"/>
          <w:sz w:val="30"/>
          <w:szCs w:val="30"/>
          <w:cs/>
        </w:rPr>
        <w:t>ย่อย</w:t>
      </w:r>
      <w:r w:rsidR="00C174CC" w:rsidRPr="004C52AE">
        <w:rPr>
          <w:rFonts w:ascii="Angsana New" w:hAnsi="Angsana New" w:hint="cs"/>
          <w:sz w:val="30"/>
          <w:szCs w:val="30"/>
          <w:cs/>
        </w:rPr>
        <w:t>ดังกล่าว</w:t>
      </w:r>
      <w:r w:rsidRPr="004C52AE">
        <w:rPr>
          <w:rFonts w:ascii="Angsana New" w:hAnsi="Angsana New" w:hint="cs"/>
          <w:sz w:val="30"/>
          <w:szCs w:val="30"/>
          <w:cs/>
        </w:rPr>
        <w:t xml:space="preserve">เพิ่มขึ้นจากร้อยละ </w:t>
      </w:r>
      <w:r w:rsidRPr="004C52AE">
        <w:rPr>
          <w:rFonts w:ascii="Angsana New" w:hAnsi="Angsana New" w:hint="cs"/>
          <w:sz w:val="30"/>
          <w:szCs w:val="30"/>
        </w:rPr>
        <w:t xml:space="preserve">62.50 </w:t>
      </w:r>
      <w:r w:rsidRPr="004C52AE">
        <w:rPr>
          <w:rFonts w:ascii="Angsana New" w:hAnsi="Angsana New" w:hint="cs"/>
          <w:sz w:val="30"/>
          <w:szCs w:val="30"/>
          <w:cs/>
        </w:rPr>
        <w:t xml:space="preserve">เป็นร้อยละ </w:t>
      </w:r>
      <w:r w:rsidRPr="004C52AE">
        <w:rPr>
          <w:rFonts w:ascii="Angsana New" w:hAnsi="Angsana New" w:hint="cs"/>
          <w:sz w:val="30"/>
          <w:szCs w:val="30"/>
        </w:rPr>
        <w:t xml:space="preserve">72.73 </w:t>
      </w:r>
      <w:r w:rsidR="00C174CC" w:rsidRPr="004C52AE">
        <w:rPr>
          <w:rFonts w:ascii="Angsana New" w:hAnsi="Angsana New" w:hint="cs"/>
          <w:sz w:val="30"/>
          <w:szCs w:val="30"/>
          <w:cs/>
        </w:rPr>
        <w:t xml:space="preserve">ของทุนที่ออกและชำระแล้ว </w:t>
      </w:r>
      <w:r w:rsidRPr="004C52AE">
        <w:rPr>
          <w:rFonts w:ascii="Angsana New" w:hAnsi="Angsana New" w:hint="cs"/>
          <w:sz w:val="30"/>
          <w:szCs w:val="30"/>
          <w:cs/>
        </w:rPr>
        <w:t>ทั้งนี้กลุ่มบริษัทยังคง</w:t>
      </w:r>
      <w:r w:rsidR="00C174CC" w:rsidRPr="004C52AE">
        <w:rPr>
          <w:rFonts w:ascii="Angsana New" w:hAnsi="Angsana New" w:hint="cs"/>
          <w:sz w:val="30"/>
          <w:szCs w:val="30"/>
          <w:cs/>
        </w:rPr>
        <w:t>มี</w:t>
      </w:r>
      <w:r w:rsidRPr="004C52AE">
        <w:rPr>
          <w:rFonts w:ascii="Angsana New" w:hAnsi="Angsana New" w:hint="cs"/>
          <w:sz w:val="30"/>
          <w:szCs w:val="30"/>
          <w:cs/>
        </w:rPr>
        <w:t xml:space="preserve">ส่วนได้เสียเป็นร้อยละ </w:t>
      </w:r>
      <w:r w:rsidRPr="004C52AE">
        <w:rPr>
          <w:rFonts w:ascii="Angsana New" w:hAnsi="Angsana New" w:hint="cs"/>
          <w:sz w:val="30"/>
          <w:szCs w:val="30"/>
        </w:rPr>
        <w:t>99.99</w:t>
      </w:r>
    </w:p>
    <w:p w14:paraId="1358074D" w14:textId="77777777" w:rsidR="00BF16A6" w:rsidRPr="00A948CB" w:rsidRDefault="00BF16A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10E57C42" w14:textId="30B7B836" w:rsidR="004021B4" w:rsidRPr="004C52AE" w:rsidRDefault="00BF16A6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 xml:space="preserve">ในเดือนกันยายน </w:t>
      </w:r>
      <w:r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</w:t>
      </w:r>
      <w:r w:rsidR="003C4F04">
        <w:rPr>
          <w:rFonts w:ascii="Angsana New" w:hAnsi="Angsana New" w:hint="cs"/>
          <w:sz w:val="30"/>
          <w:szCs w:val="30"/>
          <w:cs/>
        </w:rPr>
        <w:t xml:space="preserve">ย่อยจำนวน </w:t>
      </w:r>
      <w:r w:rsidR="003C4F04">
        <w:rPr>
          <w:rFonts w:ascii="Angsana New" w:hAnsi="Angsana New"/>
          <w:sz w:val="30"/>
          <w:szCs w:val="30"/>
        </w:rPr>
        <w:t>3</w:t>
      </w:r>
      <w:r w:rsidR="003C4F04">
        <w:rPr>
          <w:rFonts w:ascii="Angsana New" w:hAnsi="Angsana New" w:hint="cs"/>
          <w:sz w:val="30"/>
          <w:szCs w:val="30"/>
          <w:cs/>
        </w:rPr>
        <w:t xml:space="preserve"> บริษัท คือ บริษัท </w:t>
      </w:r>
      <w:r w:rsidRPr="004C52AE">
        <w:rPr>
          <w:rFonts w:ascii="Angsana New" w:hAnsi="Angsana New" w:hint="cs"/>
          <w:sz w:val="30"/>
          <w:szCs w:val="30"/>
          <w:cs/>
        </w:rPr>
        <w:t xml:space="preserve">เอดับบลิวซีเพื่อธุรกิจ </w:t>
      </w:r>
      <w:r w:rsidRPr="004C52AE">
        <w:rPr>
          <w:rFonts w:ascii="Angsana New" w:hAnsi="Angsana New"/>
          <w:sz w:val="30"/>
          <w:szCs w:val="30"/>
        </w:rPr>
        <w:t>1</w:t>
      </w:r>
      <w:r w:rsidR="00791BA3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 xml:space="preserve">บริษัทเอดับบลิวซีเพื่อธุรกิจ </w:t>
      </w:r>
      <w:r w:rsidRPr="004C52AE">
        <w:rPr>
          <w:rFonts w:ascii="Angsana New" w:hAnsi="Angsana New"/>
          <w:sz w:val="30"/>
          <w:szCs w:val="30"/>
        </w:rPr>
        <w:t xml:space="preserve">2 </w:t>
      </w:r>
      <w:r w:rsidR="00791BA3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4C52AE">
        <w:rPr>
          <w:rFonts w:ascii="Angsana New" w:hAnsi="Angsana New" w:hint="cs"/>
          <w:sz w:val="30"/>
          <w:szCs w:val="30"/>
          <w:cs/>
        </w:rPr>
        <w:t>และบริษัท เดอะ แกลเลอรี พัฒนา จำกัด โดยแต่ละบริษัทมีทุน</w:t>
      </w:r>
      <w:r w:rsidR="007629D0">
        <w:rPr>
          <w:rFonts w:ascii="Angsana New" w:hAnsi="Angsana New"/>
          <w:sz w:val="30"/>
          <w:szCs w:val="30"/>
          <w:cs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 xml:space="preserve">จดทะเบียนจำนวน </w:t>
      </w:r>
      <w:r w:rsidRPr="004C52AE">
        <w:rPr>
          <w:rFonts w:ascii="Angsana New" w:hAnsi="Angsana New"/>
          <w:sz w:val="30"/>
          <w:szCs w:val="30"/>
        </w:rPr>
        <w:t xml:space="preserve">100,000 </w:t>
      </w:r>
      <w:r w:rsidRPr="004C52AE">
        <w:rPr>
          <w:rFonts w:ascii="Angsana New" w:hAnsi="Angsana New" w:hint="cs"/>
          <w:sz w:val="30"/>
          <w:szCs w:val="30"/>
          <w:cs/>
        </w:rPr>
        <w:t>บาท (จำนวน</w:t>
      </w:r>
      <w:r w:rsidRPr="004C52AE">
        <w:rPr>
          <w:rFonts w:ascii="Angsana New" w:hAnsi="Angsana New" w:hint="cs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10,0</w:t>
      </w:r>
      <w:r w:rsidRPr="004C52AE">
        <w:rPr>
          <w:rFonts w:ascii="Angsana New" w:hAnsi="Angsana New" w:hint="cs"/>
          <w:sz w:val="30"/>
          <w:szCs w:val="30"/>
        </w:rPr>
        <w:t>00</w:t>
      </w:r>
      <w:r w:rsidRPr="004C52AE">
        <w:rPr>
          <w:rFonts w:ascii="Angsana New" w:hAnsi="Angsana New" w:hint="cs"/>
          <w:sz w:val="30"/>
          <w:szCs w:val="30"/>
          <w:cs/>
        </w:rPr>
        <w:t xml:space="preserve"> หุ้น มูลค่าหุ้นละ</w:t>
      </w:r>
      <w:r w:rsidRPr="004C52AE">
        <w:rPr>
          <w:rFonts w:ascii="Angsana New" w:hAnsi="Angsana New" w:hint="cs"/>
          <w:sz w:val="30"/>
          <w:szCs w:val="30"/>
        </w:rPr>
        <w:t xml:space="preserve"> 10 </w:t>
      </w:r>
      <w:r w:rsidRPr="004C52AE">
        <w:rPr>
          <w:rFonts w:ascii="Angsana New" w:hAnsi="Angsana New" w:hint="cs"/>
          <w:sz w:val="30"/>
          <w:szCs w:val="30"/>
          <w:cs/>
        </w:rPr>
        <w:t>บาท) ทั้งนี้ บริษัทได้มีส่วนได้เสียในแต่ละบริษัทย่อย</w:t>
      </w:r>
      <w:r w:rsidR="003C4F04">
        <w:rPr>
          <w:rFonts w:ascii="Angsana New" w:hAnsi="Angsana New" w:hint="cs"/>
          <w:sz w:val="30"/>
          <w:szCs w:val="30"/>
          <w:cs/>
        </w:rPr>
        <w:t>ดังกล่าว</w:t>
      </w:r>
      <w:r w:rsidRPr="004C52AE">
        <w:rPr>
          <w:rFonts w:ascii="Angsana New" w:hAnsi="Angsana New" w:hint="cs"/>
          <w:sz w:val="30"/>
          <w:szCs w:val="30"/>
          <w:cs/>
        </w:rPr>
        <w:t xml:space="preserve">ในสัดส่วนร้อยละ </w:t>
      </w:r>
      <w:r w:rsidR="006423CA">
        <w:rPr>
          <w:rFonts w:ascii="Angsana New" w:hAnsi="Angsana New"/>
          <w:sz w:val="30"/>
          <w:szCs w:val="30"/>
        </w:rPr>
        <w:t>99.95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="006423CA" w:rsidRPr="004C52AE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28651D3C" w14:textId="0C811A3B" w:rsidR="00BF16A6" w:rsidRPr="00A948CB" w:rsidRDefault="00BF16A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557834B1" w14:textId="22BAC5E5" w:rsidR="000A1DDD" w:rsidRPr="004C52AE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</w:t>
      </w:r>
      <w:r w:rsidR="00E668C5" w:rsidRPr="004C52AE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4C52AE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A948CB" w:rsidRDefault="005E540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4C52AE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4C52AE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3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4C52AE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4C52AE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4C52AE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4C52AE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4C52AE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4C52AE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4C52AE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4C52AE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4C52AE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4C52AE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4C52AE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511D" w:rsidRPr="004C52AE" w14:paraId="05C60592" w14:textId="77777777" w:rsidTr="00C318C0">
        <w:tc>
          <w:tcPr>
            <w:tcW w:w="6084" w:type="dxa"/>
            <w:vAlign w:val="bottom"/>
          </w:tcPr>
          <w:p w14:paraId="11554F5F" w14:textId="1F9A7EB9" w:rsidR="0006511D" w:rsidRPr="004C52AE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1 </w:t>
            </w: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0D2B38D" w14:textId="77777777" w:rsidR="0006511D" w:rsidRPr="004C52AE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F2607BD" w14:textId="779A7E31" w:rsidR="0006511D" w:rsidRPr="004C52AE" w:rsidRDefault="0006511D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2AE">
              <w:rPr>
                <w:rFonts w:ascii="Angsana New" w:hAnsi="Angsana New" w:cs="Angsana New" w:hint="cs"/>
                <w:sz w:val="30"/>
                <w:szCs w:val="30"/>
                <w:cs/>
              </w:rPr>
              <w:t>63</w:t>
            </w:r>
            <w:r w:rsidRPr="004C52A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52AE">
              <w:rPr>
                <w:rFonts w:ascii="Angsana New" w:hAnsi="Angsana New" w:cs="Angsana New" w:hint="cs"/>
                <w:sz w:val="30"/>
                <w:szCs w:val="30"/>
                <w:cs/>
              </w:rPr>
              <w:t>215</w:t>
            </w:r>
            <w:r w:rsidRPr="004C52AE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4C52AE">
              <w:rPr>
                <w:rFonts w:ascii="Angsana New" w:hAnsi="Angsana New" w:cs="Angsana New" w:hint="cs"/>
                <w:sz w:val="30"/>
                <w:szCs w:val="30"/>
                <w:cs/>
              </w:rPr>
              <w:t>183</w:t>
            </w:r>
          </w:p>
        </w:tc>
      </w:tr>
      <w:tr w:rsidR="0006511D" w:rsidRPr="004C52AE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4C52AE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4C52AE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073EC3A8" w:rsidR="0006511D" w:rsidRPr="004C52AE" w:rsidRDefault="007814D2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2AE">
              <w:rPr>
                <w:rFonts w:ascii="Angsana New" w:hAnsi="Angsana New" w:cs="Angsana New"/>
                <w:sz w:val="30"/>
                <w:szCs w:val="30"/>
              </w:rPr>
              <w:t>194,225</w:t>
            </w:r>
          </w:p>
        </w:tc>
      </w:tr>
      <w:tr w:rsidR="0006511D" w:rsidRPr="004C52AE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4C52AE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4C52AE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3DEDD869" w:rsidR="0006511D" w:rsidRPr="004C52AE" w:rsidRDefault="007814D2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C52AE">
              <w:rPr>
                <w:rFonts w:ascii="Angsana New" w:hAnsi="Angsana New" w:cs="Angsana New"/>
                <w:sz w:val="30"/>
                <w:szCs w:val="30"/>
              </w:rPr>
              <w:t>3,614,399</w:t>
            </w:r>
          </w:p>
        </w:tc>
      </w:tr>
      <w:tr w:rsidR="0006511D" w:rsidRPr="004C52AE" w14:paraId="6C823245" w14:textId="77777777" w:rsidTr="001035E6">
        <w:tc>
          <w:tcPr>
            <w:tcW w:w="6084" w:type="dxa"/>
            <w:vAlign w:val="bottom"/>
          </w:tcPr>
          <w:p w14:paraId="6927F8EC" w14:textId="2DC45800" w:rsidR="0006511D" w:rsidRPr="004C52AE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021B4"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 xml:space="preserve">30 </w:t>
            </w:r>
            <w:r w:rsidR="005C3D12"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4021B4"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ยน</w:t>
            </w:r>
            <w:r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4C52AE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2E94B2B5" w:rsidR="0006511D" w:rsidRPr="004C52AE" w:rsidRDefault="005B5261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67,023,807</w:t>
            </w:r>
          </w:p>
        </w:tc>
      </w:tr>
    </w:tbl>
    <w:bookmarkEnd w:id="3"/>
    <w:p w14:paraId="06C795BE" w14:textId="3767D25B" w:rsidR="00C265AF" w:rsidRPr="004C52AE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lastRenderedPageBreak/>
        <w:t>ในระหว่าง</w:t>
      </w:r>
      <w:r w:rsidR="00737D92" w:rsidRPr="004C52AE">
        <w:rPr>
          <w:rFonts w:ascii="Angsana New" w:hAnsi="Angsana New" w:hint="cs"/>
          <w:sz w:val="30"/>
          <w:szCs w:val="30"/>
          <w:cs/>
        </w:rPr>
        <w:t xml:space="preserve">งวดเก้าเดือนสิ้นสุดวันที่ </w:t>
      </w:r>
      <w:r w:rsidR="00737D92" w:rsidRPr="004C52AE">
        <w:rPr>
          <w:rFonts w:ascii="Angsana New" w:hAnsi="Angsana New"/>
          <w:sz w:val="30"/>
          <w:szCs w:val="30"/>
        </w:rPr>
        <w:t>30</w:t>
      </w:r>
      <w:r w:rsidR="00737D92" w:rsidRPr="004C52AE">
        <w:rPr>
          <w:rFonts w:ascii="Angsana New" w:hAnsi="Angsana New"/>
          <w:sz w:val="30"/>
          <w:szCs w:val="30"/>
          <w:cs/>
        </w:rPr>
        <w:t xml:space="preserve"> </w:t>
      </w:r>
      <w:r w:rsidR="00737D9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737D92" w:rsidRPr="004C52AE">
        <w:rPr>
          <w:rFonts w:ascii="Angsana New" w:hAnsi="Angsana New"/>
          <w:sz w:val="30"/>
          <w:szCs w:val="30"/>
        </w:rPr>
        <w:t xml:space="preserve"> 2565 </w:t>
      </w:r>
      <w:r w:rsidRPr="004C52AE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4C52AE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4C52AE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4C52AE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616E1B" w:rsidRPr="004C52AE">
        <w:rPr>
          <w:rFonts w:ascii="Angsana New" w:hAnsi="Angsana New"/>
          <w:color w:val="0D0D0D"/>
          <w:sz w:val="30"/>
          <w:szCs w:val="30"/>
        </w:rPr>
        <w:t>34.56</w:t>
      </w:r>
      <w:r w:rsidRPr="004C52AE">
        <w:rPr>
          <w:rFonts w:ascii="Angsana New" w:hAnsi="Angsana New" w:hint="cs"/>
          <w:color w:val="0D0D0D"/>
          <w:sz w:val="30"/>
          <w:szCs w:val="30"/>
        </w:rPr>
        <w:t xml:space="preserve"> </w:t>
      </w:r>
      <w:r w:rsidRPr="004C52AE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E47680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</w:p>
    <w:p w14:paraId="6AF7C94D" w14:textId="7DD9C713" w:rsidR="00E47680" w:rsidRDefault="00EA038F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 xml:space="preserve">ณ </w:t>
      </w:r>
      <w:r w:rsidR="00737D92" w:rsidRPr="004C52AE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737D92" w:rsidRPr="004C52AE">
        <w:rPr>
          <w:rFonts w:ascii="Angsana New" w:hAnsi="Angsana New"/>
          <w:sz w:val="30"/>
          <w:szCs w:val="30"/>
        </w:rPr>
        <w:t>30</w:t>
      </w:r>
      <w:r w:rsidR="00737D92" w:rsidRPr="004C52AE">
        <w:rPr>
          <w:rFonts w:ascii="Angsana New" w:hAnsi="Angsana New"/>
          <w:sz w:val="30"/>
          <w:szCs w:val="30"/>
          <w:cs/>
        </w:rPr>
        <w:t xml:space="preserve"> </w:t>
      </w:r>
      <w:r w:rsidR="00737D9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737D92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</w:rPr>
        <w:t>2565</w:t>
      </w:r>
      <w:r w:rsidRPr="004C52AE">
        <w:rPr>
          <w:rFonts w:ascii="Angsana New" w:hAnsi="Angsana New" w:hint="cs"/>
          <w:sz w:val="30"/>
          <w:szCs w:val="30"/>
          <w:cs/>
        </w:rPr>
        <w:t xml:space="preserve"> 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และวิธีคิดลดกระแสเงินสดโดยใช้อัตราคิดลด </w:t>
      </w:r>
      <w:r w:rsidR="00EF2109" w:rsidRPr="004C52AE">
        <w:rPr>
          <w:rFonts w:ascii="Angsana New" w:hAnsi="Angsana New"/>
          <w:sz w:val="30"/>
          <w:szCs w:val="30"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 xml:space="preserve">ซึ่งจัดลำดับมูลค่ายุติธรรมเป็นระดับ </w:t>
      </w:r>
      <w:r w:rsidRPr="004C52AE">
        <w:rPr>
          <w:rFonts w:ascii="Angsana New" w:hAnsi="Angsana New" w:hint="cs"/>
          <w:sz w:val="30"/>
          <w:szCs w:val="30"/>
        </w:rPr>
        <w:t>3</w:t>
      </w:r>
    </w:p>
    <w:p w14:paraId="26B7278E" w14:textId="77777777" w:rsidR="00E47680" w:rsidRPr="00E47680" w:rsidRDefault="00E47680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00000" w:themeColor="text1"/>
          <w:sz w:val="28"/>
          <w:szCs w:val="28"/>
        </w:rPr>
      </w:pPr>
    </w:p>
    <w:p w14:paraId="7FEEE016" w14:textId="5A194D96" w:rsidR="000A1DDD" w:rsidRPr="004C52AE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4C52AE" w:rsidRDefault="00D60B0B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pacing w:val="-6"/>
          <w:sz w:val="16"/>
          <w:szCs w:val="16"/>
        </w:rPr>
      </w:pPr>
    </w:p>
    <w:p w14:paraId="6789F7D0" w14:textId="113631A2" w:rsidR="00D203D4" w:rsidRPr="004C52AE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b/>
          <w:sz w:val="30"/>
          <w:szCs w:val="30"/>
          <w:cs/>
        </w:rPr>
        <w:t>ก</w:t>
      </w:r>
      <w:r w:rsidRPr="004C52AE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อาคารและอุปกรณ์และสินทรัพย์สิทธิการใช้ระหว่างงวด</w:t>
      </w:r>
      <w:r w:rsidR="00DC1006" w:rsidRPr="004C52AE">
        <w:rPr>
          <w:rFonts w:ascii="Angsana New" w:hAnsi="Angsana New" w:hint="cs"/>
          <w:sz w:val="30"/>
          <w:szCs w:val="30"/>
          <w:cs/>
        </w:rPr>
        <w:t>เก้า</w:t>
      </w:r>
      <w:r w:rsidRPr="004C52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4021B4" w:rsidRPr="004C52AE">
        <w:rPr>
          <w:rFonts w:ascii="Angsana New" w:hAnsi="Angsana New" w:hint="cs"/>
          <w:sz w:val="30"/>
          <w:szCs w:val="30"/>
        </w:rPr>
        <w:t xml:space="preserve"> </w:t>
      </w:r>
      <w:r w:rsidR="00A47F67" w:rsidRPr="004C52AE">
        <w:rPr>
          <w:rFonts w:ascii="Angsana New" w:hAnsi="Angsana New"/>
          <w:sz w:val="30"/>
          <w:szCs w:val="30"/>
        </w:rPr>
        <w:t xml:space="preserve">        30</w:t>
      </w:r>
      <w:r w:rsidR="004021B4" w:rsidRPr="004C52AE">
        <w:rPr>
          <w:rFonts w:ascii="Angsana New" w:hAnsi="Angsana New" w:hint="cs"/>
          <w:sz w:val="30"/>
          <w:szCs w:val="30"/>
        </w:rPr>
        <w:t xml:space="preserve"> </w:t>
      </w:r>
      <w:r w:rsidR="005C3D12" w:rsidRPr="004C52AE">
        <w:rPr>
          <w:rFonts w:ascii="Angsana New" w:hAnsi="Angsana New" w:hint="cs"/>
          <w:sz w:val="30"/>
          <w:szCs w:val="30"/>
          <w:cs/>
        </w:rPr>
        <w:t>กันยา</w:t>
      </w:r>
      <w:r w:rsidR="004021B4" w:rsidRPr="004C52AE">
        <w:rPr>
          <w:rFonts w:ascii="Angsana New" w:hAnsi="Angsana New" w:hint="cs"/>
          <w:sz w:val="30"/>
          <w:szCs w:val="30"/>
          <w:cs/>
        </w:rPr>
        <w:t xml:space="preserve">ยน </w:t>
      </w:r>
      <w:r w:rsidRPr="004C52AE">
        <w:rPr>
          <w:rFonts w:ascii="Angsana New" w:hAnsi="Angsana New" w:hint="cs"/>
          <w:sz w:val="30"/>
          <w:szCs w:val="30"/>
        </w:rPr>
        <w:t>256</w:t>
      </w:r>
      <w:r w:rsidR="002A7AE3" w:rsidRPr="004C52AE">
        <w:rPr>
          <w:rFonts w:ascii="Angsana New" w:hAnsi="Angsana New" w:hint="cs"/>
          <w:sz w:val="30"/>
          <w:szCs w:val="30"/>
        </w:rPr>
        <w:t>5</w:t>
      </w:r>
      <w:r w:rsidR="00EA038F"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0"/>
        <w:gridCol w:w="1617"/>
        <w:gridCol w:w="222"/>
        <w:gridCol w:w="1791"/>
        <w:gridCol w:w="249"/>
        <w:gridCol w:w="1494"/>
        <w:gridCol w:w="222"/>
        <w:gridCol w:w="1535"/>
      </w:tblGrid>
      <w:tr w:rsidR="00CE449C" w:rsidRPr="003F0133" w14:paraId="232C6B13" w14:textId="77777777" w:rsidTr="00CE449C">
        <w:trPr>
          <w:tblHeader/>
        </w:trPr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3F0133" w:rsidRDefault="00CE449C" w:rsidP="008E74A0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F0133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8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3F0133" w14:paraId="7EAFDD60" w14:textId="77777777" w:rsidTr="00CE449C">
        <w:trPr>
          <w:trHeight w:val="423"/>
          <w:tblHeader/>
        </w:trPr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3F0133" w:rsidRDefault="00CE449C" w:rsidP="008E74A0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3F0133" w:rsidRDefault="00CE449C" w:rsidP="008E74A0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3F0133" w:rsidRDefault="00CE449C" w:rsidP="008E74A0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3F0133" w:rsidRDefault="00CE449C" w:rsidP="008E74A0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3F0133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3F0133" w:rsidRDefault="00CE449C" w:rsidP="008E74A0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3F0133" w:rsidRDefault="00CE449C" w:rsidP="008E74A0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F0133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F0133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3F0133" w:rsidRDefault="00CE449C" w:rsidP="008E74A0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F0133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</w:t>
            </w:r>
            <w:r w:rsidRPr="00205B72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</w:tr>
      <w:tr w:rsidR="00CE449C" w:rsidRPr="003F0133" w14:paraId="7BB7BBD5" w14:textId="77777777" w:rsidTr="00CE449C">
        <w:trPr>
          <w:trHeight w:val="423"/>
          <w:tblHeader/>
        </w:trPr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3F0133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2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3F0133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3F013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F013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449C" w:rsidRPr="003F0133" w14:paraId="1A6C19E2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7CC2C" w14:textId="77777777" w:rsidR="00CE449C" w:rsidRPr="00FD2A78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92D" w14:textId="35702F65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C40D2">
              <w:rPr>
                <w:rFonts w:ascii="Angsana New" w:eastAsia="MS Mincho" w:hAnsi="Angsana New"/>
                <w:sz w:val="30"/>
                <w:szCs w:val="30"/>
              </w:rPr>
              <w:t>189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6DA1F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AA8A2" w14:textId="77777777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C432BC" w14:textId="77777777" w:rsidR="00CE449C" w:rsidRPr="00FD2A78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A3A" w14:textId="77777777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979CD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6226" w14:textId="77777777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3F0133" w14:paraId="0B12626B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FD2A78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5093AABB" w:rsidR="00CE449C" w:rsidRPr="00FD2A78" w:rsidRDefault="00007746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007746">
              <w:rPr>
                <w:rFonts w:ascii="Angsana New" w:eastAsia="MS Mincho" w:hAnsi="Angsana New"/>
                <w:sz w:val="30"/>
                <w:szCs w:val="30"/>
                <w:lang w:val="en-GB"/>
              </w:rPr>
              <w:t>1,030,913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5487ADEB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6C40D2">
              <w:rPr>
                <w:rFonts w:ascii="Angsana New" w:eastAsia="MS Mincho" w:hAnsi="Angsana New"/>
                <w:sz w:val="30"/>
                <w:szCs w:val="30"/>
              </w:rPr>
              <w:t>(85)</w:t>
            </w:r>
          </w:p>
        </w:tc>
        <w:tc>
          <w:tcPr>
            <w:tcW w:w="130" w:type="pct"/>
          </w:tcPr>
          <w:p w14:paraId="538EF272" w14:textId="77777777" w:rsidR="00CE449C" w:rsidRPr="00FD2A78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14C6140C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C40D2">
              <w:rPr>
                <w:rFonts w:ascii="Angsana New" w:eastAsia="MS Mincho" w:hAnsi="Angsana New"/>
                <w:sz w:val="30"/>
                <w:szCs w:val="30"/>
                <w:lang w:val="en-GB"/>
              </w:rPr>
              <w:t>16,191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0FACA409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3F0133" w14:paraId="5120451D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CE449C" w:rsidRPr="00FD2A78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5AEBE696" w:rsidR="00CE449C" w:rsidRPr="00FD2A78" w:rsidRDefault="00F93DD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93DDF">
              <w:rPr>
                <w:rFonts w:ascii="Angsana New" w:eastAsia="MS Mincho" w:hAnsi="Angsana New"/>
                <w:sz w:val="30"/>
                <w:szCs w:val="30"/>
              </w:rPr>
              <w:t>298,137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05055F98" w:rsidR="00CE449C" w:rsidRPr="00FD2A78" w:rsidRDefault="00F93DD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93DDF">
              <w:rPr>
                <w:rFonts w:ascii="Angsana New" w:eastAsia="MS Mincho" w:hAnsi="Angsana New"/>
                <w:sz w:val="30"/>
                <w:szCs w:val="30"/>
              </w:rPr>
              <w:t>(6,670)</w:t>
            </w:r>
          </w:p>
        </w:tc>
        <w:tc>
          <w:tcPr>
            <w:tcW w:w="130" w:type="pct"/>
          </w:tcPr>
          <w:p w14:paraId="6D7616D1" w14:textId="77777777" w:rsidR="00CE449C" w:rsidRPr="00FD2A78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69099759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6C40D2">
              <w:rPr>
                <w:rFonts w:ascii="Angsana New" w:eastAsia="MS Mincho" w:hAnsi="Angsana New"/>
                <w:sz w:val="30"/>
                <w:szCs w:val="30"/>
                <w:lang w:val="en-GB"/>
              </w:rPr>
              <w:t>5,6</w:t>
            </w:r>
            <w:r>
              <w:rPr>
                <w:rFonts w:ascii="Angsana New" w:eastAsia="MS Mincho" w:hAnsi="Angsana New"/>
                <w:sz w:val="30"/>
                <w:szCs w:val="30"/>
                <w:lang w:val="en-GB"/>
              </w:rPr>
              <w:t>98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4F6F995B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3F0133" w14:paraId="62EE7FC3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FD2A78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D2A78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24C42739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3,307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1793E27F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(115)</w:t>
            </w:r>
          </w:p>
        </w:tc>
        <w:tc>
          <w:tcPr>
            <w:tcW w:w="130" w:type="pct"/>
          </w:tcPr>
          <w:p w14:paraId="20C76DB6" w14:textId="77777777" w:rsidR="00CE449C" w:rsidRPr="00FD2A78" w:rsidRDefault="00CE449C" w:rsidP="00CE449C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0355FF1A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8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338D5CDB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(100)</w:t>
            </w:r>
          </w:p>
        </w:tc>
      </w:tr>
      <w:tr w:rsidR="00CE449C" w:rsidRPr="003F0133" w14:paraId="5DDD8D20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A85020" w14:textId="77777777" w:rsidR="00CE449C" w:rsidRPr="00FD2A78" w:rsidRDefault="00CE449C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FD2A78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4ADDD49A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638F6">
              <w:rPr>
                <w:rFonts w:ascii="Angsana New" w:eastAsia="MS Mincho" w:hAnsi="Angsana New"/>
                <w:sz w:val="30"/>
                <w:szCs w:val="30"/>
              </w:rPr>
              <w:t>1,117,019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7E974F26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lang w:val="en-GB"/>
              </w:rPr>
              <w:t>(935,510)</w:t>
            </w:r>
          </w:p>
        </w:tc>
        <w:tc>
          <w:tcPr>
            <w:tcW w:w="130" w:type="pct"/>
          </w:tcPr>
          <w:p w14:paraId="581086E6" w14:textId="77777777" w:rsidR="00CE449C" w:rsidRPr="00FD2A78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0FF3B6E9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2,493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FD2A78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77777777" w:rsidR="00CE449C" w:rsidRPr="00FD2A78" w:rsidRDefault="00CE449C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D2A78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3F0133" w14:paraId="0FDE613D" w14:textId="77777777" w:rsidTr="00CE449C">
        <w:tc>
          <w:tcPr>
            <w:tcW w:w="1278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FD2A78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D2A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107C6A9B" w:rsidR="00CE449C" w:rsidRPr="00FD2A78" w:rsidRDefault="00F93DD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93DDF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2,449,565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FD2A78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7DFE5B66" w:rsidR="00CE449C" w:rsidRPr="00FD2A78" w:rsidRDefault="00F93DDF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93DDF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(942,380)</w:t>
            </w:r>
          </w:p>
        </w:tc>
        <w:tc>
          <w:tcPr>
            <w:tcW w:w="130" w:type="pct"/>
          </w:tcPr>
          <w:p w14:paraId="6017AE32" w14:textId="77777777" w:rsidR="00CE449C" w:rsidRPr="00FD2A78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51C96FC5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6C40D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</w:t>
            </w:r>
            <w:r w:rsidRPr="006C40D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382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FD2A78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09EBBB69" w:rsidR="00CE449C" w:rsidRPr="00FD2A78" w:rsidRDefault="00CE449C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28" w:lineRule="auto"/>
              <w:ind w:right="-1819" w:firstLine="510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6C40D2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(100)</w:t>
            </w:r>
          </w:p>
        </w:tc>
      </w:tr>
    </w:tbl>
    <w:p w14:paraId="0F1F886E" w14:textId="77777777" w:rsidR="006C40D2" w:rsidRPr="000166F6" w:rsidRDefault="006C40D2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22"/>
          <w:szCs w:val="22"/>
        </w:rPr>
      </w:pPr>
    </w:p>
    <w:p w14:paraId="212467B8" w14:textId="3F330605" w:rsidR="00973F33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4" w:name="_Hlk70865009"/>
      <w:bookmarkStart w:id="5" w:name="_Hlk70865301"/>
      <w:r w:rsidRPr="004C52AE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4C52AE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4C52AE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4C52AE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4C52AE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4C52AE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4C52AE">
        <w:rPr>
          <w:rFonts w:ascii="Angsana New" w:hAnsi="Angsana New"/>
          <w:spacing w:val="-4"/>
          <w:sz w:val="30"/>
          <w:szCs w:val="30"/>
        </w:rPr>
        <w:t xml:space="preserve"> </w:t>
      </w:r>
      <w:r w:rsidR="00C318C0">
        <w:rPr>
          <w:rFonts w:ascii="Angsana New" w:hAnsi="Angsana New"/>
          <w:color w:val="0D0D0D"/>
          <w:sz w:val="30"/>
          <w:szCs w:val="30"/>
        </w:rPr>
        <w:t>130.32</w:t>
      </w:r>
      <w:r w:rsidRPr="004C52AE">
        <w:rPr>
          <w:rFonts w:ascii="Angsana New" w:hAnsi="Angsana New"/>
          <w:color w:val="0D0D0D"/>
          <w:sz w:val="30"/>
          <w:szCs w:val="30"/>
        </w:rPr>
        <w:t xml:space="preserve"> </w:t>
      </w:r>
      <w:r w:rsidRPr="004C52AE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 xml:space="preserve">4: </w:t>
      </w:r>
      <w:r w:rsidR="00492422" w:rsidRPr="004C52AE">
        <w:rPr>
          <w:rFonts w:ascii="Angsana New" w:hAnsi="Angsana New"/>
          <w:i/>
          <w:iCs/>
          <w:color w:val="0D0D0D"/>
          <w:sz w:val="30"/>
          <w:szCs w:val="30"/>
        </w:rPr>
        <w:t>112.57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4C52AE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466F13" w:rsidRPr="004C52AE">
        <w:rPr>
          <w:rFonts w:ascii="Angsana New" w:hAnsi="Angsana New"/>
          <w:color w:val="0D0D0D"/>
          <w:sz w:val="30"/>
          <w:szCs w:val="30"/>
        </w:rPr>
        <w:t>2.95</w:t>
      </w:r>
      <w:r w:rsidRPr="004C52AE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 xml:space="preserve">2564:                   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 xml:space="preserve"> 2.95 </w:t>
      </w:r>
      <w:r w:rsidRPr="004C52AE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4C52AE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AD279F5" w14:textId="2CEAA782" w:rsidR="00C318C0" w:rsidRDefault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D0D0D"/>
          <w:sz w:val="22"/>
          <w:szCs w:val="22"/>
          <w:cs/>
        </w:rPr>
      </w:pPr>
      <w:r>
        <w:rPr>
          <w:rFonts w:ascii="Angsana New" w:hAnsi="Angsana New"/>
          <w:i/>
          <w:iCs/>
          <w:color w:val="0D0D0D"/>
          <w:sz w:val="22"/>
          <w:szCs w:val="22"/>
          <w:cs/>
        </w:rPr>
        <w:br w:type="page"/>
      </w:r>
    </w:p>
    <w:bookmarkEnd w:id="4"/>
    <w:bookmarkEnd w:id="5"/>
    <w:p w14:paraId="36508D23" w14:textId="3FAA121D" w:rsidR="00D0156E" w:rsidRPr="004C52AE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เงินกู้ยืม</w:t>
      </w:r>
    </w:p>
    <w:p w14:paraId="73334842" w14:textId="11680570" w:rsidR="00B1214B" w:rsidRPr="00470E3C" w:rsidRDefault="00B1214B" w:rsidP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64B66BB" w14:textId="4D83A889" w:rsidR="00790FA1" w:rsidRPr="004C52AE" w:rsidRDefault="00790FA1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 w:hanging="540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</w:rPr>
        <w:tab/>
      </w:r>
      <w:r w:rsidRPr="004C52AE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รายการเคลื่อนไหวของเงินกู้ยืมระยะสั้นจากกิจการที่เกี่ยวข้องกันสำหรับงวด</w:t>
      </w:r>
      <w:r w:rsidR="00DC1006" w:rsidRPr="004C52AE">
        <w:rPr>
          <w:rFonts w:ascii="Angsana New" w:hAnsi="Angsana New" w:hint="cs"/>
          <w:sz w:val="30"/>
          <w:szCs w:val="30"/>
          <w:cs/>
        </w:rPr>
        <w:t>เก้า</w:t>
      </w:r>
      <w:r w:rsidRPr="004C52A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30 </w:t>
      </w:r>
      <w:r w:rsidR="00DC1006" w:rsidRPr="004C52AE">
        <w:rPr>
          <w:rFonts w:ascii="Angsana New" w:hAnsi="Angsana New" w:hint="cs"/>
          <w:sz w:val="30"/>
          <w:szCs w:val="30"/>
          <w:cs/>
        </w:rPr>
        <w:t>กันยา</w:t>
      </w:r>
      <w:r w:rsidRPr="004C52AE">
        <w:rPr>
          <w:rFonts w:ascii="Angsana New" w:hAnsi="Angsana New" w:hint="cs"/>
          <w:sz w:val="30"/>
          <w:szCs w:val="30"/>
          <w:cs/>
        </w:rPr>
        <w:t>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="Angsana New" w:hAnsi="Angsana New" w:hint="cs"/>
          <w:sz w:val="30"/>
          <w:szCs w:val="30"/>
          <w:cs/>
        </w:rPr>
        <w:t>และ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2564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3A3E3B14" w14:textId="006D4483" w:rsidR="0053093B" w:rsidRPr="004C52AE" w:rsidRDefault="0053093B" w:rsidP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197"/>
        <w:gridCol w:w="270"/>
        <w:gridCol w:w="1148"/>
        <w:gridCol w:w="262"/>
        <w:gridCol w:w="1173"/>
      </w:tblGrid>
      <w:tr w:rsidR="0053093B" w:rsidRPr="004C52AE" w14:paraId="0D37B319" w14:textId="77777777" w:rsidTr="00E9764A">
        <w:tc>
          <w:tcPr>
            <w:tcW w:w="3420" w:type="dxa"/>
            <w:shd w:val="clear" w:color="auto" w:fill="auto"/>
          </w:tcPr>
          <w:p w14:paraId="39CDEBF2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 w:firstLine="1440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2BE18200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054500BC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339F1C1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20FC6191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764A" w:rsidRPr="004C52AE" w14:paraId="21D84EE3" w14:textId="77777777" w:rsidTr="00E9764A">
        <w:trPr>
          <w:trHeight w:val="398"/>
        </w:trPr>
        <w:tc>
          <w:tcPr>
            <w:tcW w:w="3420" w:type="dxa"/>
          </w:tcPr>
          <w:p w14:paraId="3527C0AD" w14:textId="135F16CC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270" w:type="dxa"/>
            <w:vAlign w:val="center"/>
          </w:tcPr>
          <w:p w14:paraId="51176C16" w14:textId="77777777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A9A6D86" w14:textId="028F026E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16865E0" w14:textId="77777777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7D19250D" w14:textId="435CE3BE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48AF6C64" w14:textId="77777777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CDE1E29" w14:textId="5D99C930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4037B89A" w14:textId="77777777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34B1BE25" w14:textId="6FC82D1F" w:rsidR="00E9764A" w:rsidRPr="004C52AE" w:rsidRDefault="00E9764A" w:rsidP="00E976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3093B" w:rsidRPr="004C52AE" w14:paraId="41A4FB1D" w14:textId="77777777" w:rsidTr="00E9764A">
        <w:tc>
          <w:tcPr>
            <w:tcW w:w="3420" w:type="dxa"/>
          </w:tcPr>
          <w:p w14:paraId="2FF9757A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01C8916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1C3DA93" w14:textId="77777777" w:rsidR="0053093B" w:rsidRPr="004C52AE" w:rsidRDefault="0053093B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51C4" w:rsidRPr="004C52AE" w14:paraId="35E5C236" w14:textId="77777777" w:rsidTr="00E9764A">
        <w:trPr>
          <w:trHeight w:val="180"/>
        </w:trPr>
        <w:tc>
          <w:tcPr>
            <w:tcW w:w="3420" w:type="dxa"/>
          </w:tcPr>
          <w:p w14:paraId="71426CD6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1C563DC3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8C2A99" w14:textId="723F4C03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34AF15F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0D1A8F6C" w14:textId="455BEFC0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E7C4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5754399F" w14:textId="4280A359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5533666C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FED1906" w14:textId="41935109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879,213</w:t>
            </w:r>
          </w:p>
        </w:tc>
      </w:tr>
      <w:tr w:rsidR="00D151C4" w:rsidRPr="004C52AE" w14:paraId="3FBB2459" w14:textId="77777777" w:rsidTr="00E9764A">
        <w:trPr>
          <w:trHeight w:val="180"/>
        </w:trPr>
        <w:tc>
          <w:tcPr>
            <w:tcW w:w="3420" w:type="dxa"/>
          </w:tcPr>
          <w:p w14:paraId="4A5872F3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270" w:type="dxa"/>
          </w:tcPr>
          <w:p w14:paraId="3E3EAC3E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62A9CF" w14:textId="0153F73F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9112A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1DB43D1F" w14:textId="4ADD0F4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997EF8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9A8A61D" w14:textId="5C07526A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5F9A551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5547D4CA" w14:textId="3AF53051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170,768</w:t>
            </w:r>
          </w:p>
        </w:tc>
      </w:tr>
      <w:tr w:rsidR="00D151C4" w:rsidRPr="004C52AE" w14:paraId="17B3CF20" w14:textId="77777777" w:rsidTr="00E9764A">
        <w:trPr>
          <w:trHeight w:val="180"/>
        </w:trPr>
        <w:tc>
          <w:tcPr>
            <w:tcW w:w="3420" w:type="dxa"/>
          </w:tcPr>
          <w:p w14:paraId="096E3171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270" w:type="dxa"/>
          </w:tcPr>
          <w:p w14:paraId="636B7DFC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CD26C2" w14:textId="0D40CB96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549DC5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</w:tcPr>
          <w:p w14:paraId="7335585E" w14:textId="1F20E305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8C0B21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793C9ED" w14:textId="1FF1987B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7BB67A3C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27C5ACA" w14:textId="46558AC4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(322,641)</w:t>
            </w:r>
          </w:p>
        </w:tc>
      </w:tr>
      <w:tr w:rsidR="00D151C4" w:rsidRPr="004C52AE" w14:paraId="74377A0A" w14:textId="77777777" w:rsidTr="00E9764A">
        <w:trPr>
          <w:trHeight w:val="180"/>
        </w:trPr>
        <w:tc>
          <w:tcPr>
            <w:tcW w:w="3420" w:type="dxa"/>
          </w:tcPr>
          <w:p w14:paraId="681DCCFF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14:paraId="5A4E52B0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C7140A" w14:textId="09CEE69B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587EE7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F093165" w14:textId="08445992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8C27D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510A043C" w14:textId="127376B6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8514EF0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24DF833" w14:textId="129915AC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(727,340)</w:t>
            </w:r>
          </w:p>
        </w:tc>
      </w:tr>
      <w:tr w:rsidR="00D151C4" w:rsidRPr="004C52AE" w14:paraId="4793C64A" w14:textId="77777777" w:rsidTr="00E9764A">
        <w:trPr>
          <w:trHeight w:val="180"/>
        </w:trPr>
        <w:tc>
          <w:tcPr>
            <w:tcW w:w="3420" w:type="dxa"/>
          </w:tcPr>
          <w:p w14:paraId="0F51D6B5" w14:textId="3D0CC338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14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51A6A802" w14:textId="2A40294D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108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1882ECB" w14:textId="61716E42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77E1F5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2246764" w14:textId="73187DD9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9F6880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7378FC65" w14:textId="729DD74A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2" w:type="dxa"/>
          </w:tcPr>
          <w:p w14:paraId="03779F50" w14:textId="77777777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23" w:lineRule="auto"/>
              <w:ind w:left="-203" w:right="-96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F2773D7" w14:textId="7A69434A" w:rsidR="00D151C4" w:rsidRPr="004C52AE" w:rsidRDefault="00D151C4" w:rsidP="00D15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23" w:lineRule="auto"/>
              <w:ind w:left="-203"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E151E9" w14:textId="77777777" w:rsidR="00791BA3" w:rsidRDefault="00791BA3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</w:p>
    <w:p w14:paraId="56D69A6A" w14:textId="5C485492" w:rsidR="00790FA1" w:rsidRPr="004C52AE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4C52A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4C52AE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4C52AE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จากสถาบันการเงินสำหรับงวด</w:t>
      </w:r>
      <w:r w:rsidR="00DC1006" w:rsidRPr="004C52AE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DC1006" w:rsidRPr="004C52AE">
        <w:rPr>
          <w:rFonts w:ascii="Angsana New" w:hAnsi="Angsana New"/>
          <w:sz w:val="30"/>
          <w:szCs w:val="30"/>
          <w:cs/>
        </w:rPr>
        <w:t xml:space="preserve"> </w:t>
      </w:r>
      <w:r w:rsidR="00DC1006" w:rsidRPr="004C52AE">
        <w:rPr>
          <w:rFonts w:ascii="Angsana New" w:hAnsi="Angsana New"/>
          <w:sz w:val="30"/>
          <w:szCs w:val="30"/>
        </w:rPr>
        <w:t xml:space="preserve">30 </w:t>
      </w:r>
      <w:r w:rsidR="00DC1006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DC1006" w:rsidRPr="004C52AE">
        <w:rPr>
          <w:rFonts w:ascii="Angsana New" w:hAnsi="Angsana New"/>
          <w:sz w:val="30"/>
          <w:szCs w:val="30"/>
          <w:cs/>
        </w:rPr>
        <w:t xml:space="preserve"> </w:t>
      </w:r>
      <w:r w:rsidR="00DC1006"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Theme="majorBidi" w:hAnsiTheme="majorBidi" w:cstheme="majorBidi"/>
          <w:sz w:val="30"/>
          <w:szCs w:val="30"/>
          <w:cs/>
        </w:rPr>
        <w:t>และ</w:t>
      </w:r>
      <w:r w:rsidRPr="004C52AE">
        <w:rPr>
          <w:rFonts w:asciiTheme="majorBidi" w:hAnsiTheme="majorBidi" w:cstheme="majorBidi"/>
          <w:sz w:val="30"/>
          <w:szCs w:val="30"/>
        </w:rPr>
        <w:t xml:space="preserve"> 2564 </w:t>
      </w:r>
      <w:r w:rsidRPr="004C52A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1EEC787" w14:textId="77777777" w:rsidR="00790FA1" w:rsidRPr="004C52AE" w:rsidRDefault="00790FA1" w:rsidP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4C52AE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0820" w:rsidRPr="004C52AE" w14:paraId="4414D934" w14:textId="77777777" w:rsidTr="00AF2174">
        <w:tc>
          <w:tcPr>
            <w:tcW w:w="3600" w:type="dxa"/>
          </w:tcPr>
          <w:p w14:paraId="7D49BC2D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63DCE68B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1A7D85C8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6E32592B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4F2BD0F0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30820" w:rsidRPr="004C52AE" w14:paraId="543D6422" w14:textId="77777777" w:rsidTr="00AF2174">
        <w:tc>
          <w:tcPr>
            <w:tcW w:w="3600" w:type="dxa"/>
          </w:tcPr>
          <w:p w14:paraId="6EDD7ADA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4C52AE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1006" w:rsidRPr="004C52AE" w14:paraId="58C7EC9C" w14:textId="77777777" w:rsidTr="00AF2174">
        <w:trPr>
          <w:trHeight w:val="180"/>
        </w:trPr>
        <w:tc>
          <w:tcPr>
            <w:tcW w:w="3600" w:type="dxa"/>
          </w:tcPr>
          <w:p w14:paraId="5237472A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323B1745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3,812,000 </w:t>
            </w:r>
          </w:p>
        </w:tc>
        <w:tc>
          <w:tcPr>
            <w:tcW w:w="270" w:type="dxa"/>
          </w:tcPr>
          <w:p w14:paraId="1F2F36ED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15AF531" w14:textId="0F3486AE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1,525,000</w:t>
            </w:r>
          </w:p>
        </w:tc>
        <w:tc>
          <w:tcPr>
            <w:tcW w:w="270" w:type="dxa"/>
          </w:tcPr>
          <w:p w14:paraId="497D4380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24768282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3,812,000 </w:t>
            </w:r>
          </w:p>
        </w:tc>
        <w:tc>
          <w:tcPr>
            <w:tcW w:w="262" w:type="dxa"/>
          </w:tcPr>
          <w:p w14:paraId="5FC37509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29FD3D56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1,525,000</w:t>
            </w:r>
          </w:p>
        </w:tc>
      </w:tr>
      <w:tr w:rsidR="00191CB0" w:rsidRPr="004C52AE" w14:paraId="6A15FB22" w14:textId="77777777" w:rsidTr="00AF2174">
        <w:trPr>
          <w:trHeight w:val="180"/>
        </w:trPr>
        <w:tc>
          <w:tcPr>
            <w:tcW w:w="3600" w:type="dxa"/>
          </w:tcPr>
          <w:p w14:paraId="08CD14C9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100ECC45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18,140,000 </w:t>
            </w:r>
          </w:p>
        </w:tc>
        <w:tc>
          <w:tcPr>
            <w:tcW w:w="270" w:type="dxa"/>
          </w:tcPr>
          <w:p w14:paraId="129CEC8F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92BF614" w14:textId="1DB98029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13,176,000</w:t>
            </w:r>
          </w:p>
        </w:tc>
        <w:tc>
          <w:tcPr>
            <w:tcW w:w="270" w:type="dxa"/>
          </w:tcPr>
          <w:p w14:paraId="168C25B9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72DD373A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18,140,000 </w:t>
            </w:r>
          </w:p>
        </w:tc>
        <w:tc>
          <w:tcPr>
            <w:tcW w:w="262" w:type="dxa"/>
          </w:tcPr>
          <w:p w14:paraId="42EFC970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3480FA62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13,176,000</w:t>
            </w:r>
          </w:p>
        </w:tc>
      </w:tr>
      <w:tr w:rsidR="00191CB0" w:rsidRPr="004C52AE" w14:paraId="338FFC91" w14:textId="77777777" w:rsidTr="00AF2174">
        <w:trPr>
          <w:trHeight w:val="180"/>
        </w:trPr>
        <w:tc>
          <w:tcPr>
            <w:tcW w:w="3600" w:type="dxa"/>
          </w:tcPr>
          <w:p w14:paraId="68502AB4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12ABA2B3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(18,902,000)</w:t>
            </w:r>
          </w:p>
        </w:tc>
        <w:tc>
          <w:tcPr>
            <w:tcW w:w="270" w:type="dxa"/>
          </w:tcPr>
          <w:p w14:paraId="52BD5176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3EAF34F" w14:textId="6329A134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(10,796,000)</w:t>
            </w:r>
          </w:p>
        </w:tc>
        <w:tc>
          <w:tcPr>
            <w:tcW w:w="270" w:type="dxa"/>
          </w:tcPr>
          <w:p w14:paraId="2784F691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5D8D7A6D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(18,902,000)</w:t>
            </w:r>
          </w:p>
        </w:tc>
        <w:tc>
          <w:tcPr>
            <w:tcW w:w="262" w:type="dxa"/>
          </w:tcPr>
          <w:p w14:paraId="505E69A5" w14:textId="77777777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7F6AF0D4" w:rsidR="00191CB0" w:rsidRPr="004C52AE" w:rsidRDefault="00191CB0" w:rsidP="00191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(10,796,000)</w:t>
            </w:r>
          </w:p>
        </w:tc>
      </w:tr>
      <w:tr w:rsidR="00DC1006" w:rsidRPr="004C52AE" w14:paraId="10FC2ED7" w14:textId="77777777" w:rsidTr="00AF2174">
        <w:trPr>
          <w:trHeight w:val="180"/>
        </w:trPr>
        <w:tc>
          <w:tcPr>
            <w:tcW w:w="3600" w:type="dxa"/>
          </w:tcPr>
          <w:p w14:paraId="35D911FB" w14:textId="1AD0E2A6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C52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9392B6" w14:textId="200DBFEF" w:rsidR="00DC1006" w:rsidRPr="004C52AE" w:rsidRDefault="00191CB0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3,050,000</w:t>
            </w:r>
          </w:p>
        </w:tc>
        <w:tc>
          <w:tcPr>
            <w:tcW w:w="270" w:type="dxa"/>
          </w:tcPr>
          <w:p w14:paraId="2F7049BA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1C936D8" w14:textId="3CA19C4D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3,905,000</w:t>
            </w:r>
          </w:p>
        </w:tc>
        <w:tc>
          <w:tcPr>
            <w:tcW w:w="270" w:type="dxa"/>
          </w:tcPr>
          <w:p w14:paraId="1F49C0E1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B794B5C" w14:textId="6DA3A49B" w:rsidR="00DC1006" w:rsidRPr="004C52AE" w:rsidRDefault="00191CB0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3,050,000</w:t>
            </w:r>
          </w:p>
        </w:tc>
        <w:tc>
          <w:tcPr>
            <w:tcW w:w="262" w:type="dxa"/>
          </w:tcPr>
          <w:p w14:paraId="274CEE2D" w14:textId="77777777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2ACC18FA" w:rsidR="00DC1006" w:rsidRPr="004C52AE" w:rsidRDefault="00DC1006" w:rsidP="00DC10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3,905,000</w:t>
            </w:r>
          </w:p>
        </w:tc>
      </w:tr>
    </w:tbl>
    <w:p w14:paraId="61350ED2" w14:textId="77777777" w:rsidR="00AD267B" w:rsidRPr="004C52AE" w:rsidRDefault="00AD267B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bookmarkStart w:id="6" w:name="_Hlk46869492"/>
    </w:p>
    <w:p w14:paraId="0F6A16CE" w14:textId="52820635" w:rsidR="00590682" w:rsidRPr="004C52AE" w:rsidRDefault="00590682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ตามข้อตกลงในสัญญากู้ยืมเงินระยะสั้นกับสถาบันการเงินในประเทศหลายแห่ง บริษัทต้องดำรงสัดส่วนการถือหุ้นในบริษัทของผู้ถือหุ้นกลุ่มสิริวัฒนภักดีไว้ไม่น้อยกว่าร้อยละ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51 </w:t>
      </w:r>
      <w:r w:rsidRPr="004C52AE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ไม่ว่าทางตรงหรือทางอ้อมตลอดระยะเวลาที่บริษัทมีภาระหนี้กับสถาบันการเงิน</w:t>
      </w:r>
    </w:p>
    <w:p w14:paraId="0E1F16EB" w14:textId="1895740E" w:rsidR="00590682" w:rsidRPr="004C52AE" w:rsidRDefault="00590682" w:rsidP="00790F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37E88E1A" w14:textId="77777777" w:rsidR="00C318C0" w:rsidRDefault="00C318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2377D0C" w14:textId="237AC51C" w:rsidR="002A2519" w:rsidRPr="004C52AE" w:rsidRDefault="002A2519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40"/>
          <w:szCs w:val="40"/>
        </w:rPr>
      </w:pPr>
      <w:r w:rsidRPr="004C52AE">
        <w:rPr>
          <w:rFonts w:ascii="Angsana New" w:hAnsi="Angsana New" w:hint="cs"/>
          <w:sz w:val="30"/>
          <w:szCs w:val="30"/>
          <w:cs/>
        </w:rPr>
        <w:lastRenderedPageBreak/>
        <w:t>รายการเคลื่อนไหวของเงินกู้ยืมระยะยาวจากกิจการที่เกี่ยวข้องกันสำหรับงวด</w:t>
      </w:r>
      <w:r w:rsidR="00DC1006" w:rsidRPr="004C52AE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DC1006" w:rsidRPr="004C52AE">
        <w:rPr>
          <w:rFonts w:ascii="Angsana New" w:hAnsi="Angsana New"/>
          <w:sz w:val="30"/>
          <w:szCs w:val="30"/>
          <w:cs/>
        </w:rPr>
        <w:t xml:space="preserve"> </w:t>
      </w:r>
      <w:r w:rsidR="00DC1006" w:rsidRPr="004C52AE">
        <w:rPr>
          <w:rFonts w:ascii="Angsana New" w:hAnsi="Angsana New"/>
          <w:sz w:val="30"/>
          <w:szCs w:val="30"/>
        </w:rPr>
        <w:t xml:space="preserve">30 </w:t>
      </w:r>
      <w:r w:rsidR="00DC1006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="Angsana New" w:hAnsi="Angsana New" w:hint="cs"/>
          <w:sz w:val="30"/>
          <w:szCs w:val="30"/>
          <w:cs/>
        </w:rPr>
        <w:t>และ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2564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C52321" w14:textId="77777777" w:rsidR="002A2519" w:rsidRPr="004C52AE" w:rsidRDefault="002A2519" w:rsidP="002A2519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4C52AE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2519" w:rsidRPr="004C52AE" w14:paraId="06E70EFA" w14:textId="77777777" w:rsidTr="00AF2174">
        <w:trPr>
          <w:tblHeader/>
        </w:trPr>
        <w:tc>
          <w:tcPr>
            <w:tcW w:w="2520" w:type="dxa"/>
          </w:tcPr>
          <w:p w14:paraId="70A99749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1DCEA5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br/>
              <w:t>2564</w:t>
            </w:r>
          </w:p>
        </w:tc>
      </w:tr>
      <w:tr w:rsidR="002A2519" w:rsidRPr="004C52AE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4C52AE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81837" w:rsidRPr="004C52AE" w14:paraId="232F294E" w14:textId="77777777" w:rsidTr="00AF2174">
        <w:trPr>
          <w:trHeight w:val="180"/>
        </w:trPr>
        <w:tc>
          <w:tcPr>
            <w:tcW w:w="2520" w:type="dxa"/>
          </w:tcPr>
          <w:p w14:paraId="43F1899F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57CF8648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06C8E0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454FBB0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485F42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2CFC3BA6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946,668 </w:t>
            </w:r>
          </w:p>
        </w:tc>
        <w:tc>
          <w:tcPr>
            <w:tcW w:w="262" w:type="dxa"/>
          </w:tcPr>
          <w:p w14:paraId="51943401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2367FD94" w:rsidR="00781837" w:rsidRPr="004C52AE" w:rsidRDefault="00781837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781837" w:rsidRPr="004C52AE" w14:paraId="03F1FBFF" w14:textId="77777777" w:rsidTr="00AF2174">
        <w:trPr>
          <w:trHeight w:val="180"/>
        </w:trPr>
        <w:tc>
          <w:tcPr>
            <w:tcW w:w="2520" w:type="dxa"/>
          </w:tcPr>
          <w:p w14:paraId="6350606A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4F5F5E6F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F7D789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1471BF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5C7119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6389192F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604,010 </w:t>
            </w:r>
          </w:p>
        </w:tc>
        <w:tc>
          <w:tcPr>
            <w:tcW w:w="262" w:type="dxa"/>
          </w:tcPr>
          <w:p w14:paraId="5A481D3F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6777C9CA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145,256</w:t>
            </w:r>
          </w:p>
        </w:tc>
      </w:tr>
      <w:tr w:rsidR="00781837" w:rsidRPr="004C52AE" w14:paraId="5A1291B2" w14:textId="77777777" w:rsidTr="005A3BE7">
        <w:trPr>
          <w:trHeight w:val="180"/>
        </w:trPr>
        <w:tc>
          <w:tcPr>
            <w:tcW w:w="2520" w:type="dxa"/>
          </w:tcPr>
          <w:p w14:paraId="755D1D15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18B69FD8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53DBC9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237AD3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BAB18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1D97FDA9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(896,880)</w:t>
            </w:r>
          </w:p>
        </w:tc>
        <w:tc>
          <w:tcPr>
            <w:tcW w:w="262" w:type="dxa"/>
          </w:tcPr>
          <w:p w14:paraId="3B783F9E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79853EF8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(107,480)</w:t>
            </w:r>
          </w:p>
        </w:tc>
      </w:tr>
      <w:tr w:rsidR="00781837" w:rsidRPr="004C52AE" w14:paraId="0263DE24" w14:textId="77777777" w:rsidTr="00AF2174">
        <w:trPr>
          <w:trHeight w:val="180"/>
        </w:trPr>
        <w:tc>
          <w:tcPr>
            <w:tcW w:w="2520" w:type="dxa"/>
          </w:tcPr>
          <w:p w14:paraId="58BB2F43" w14:textId="5D5AA1D8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60" w:type="dxa"/>
          </w:tcPr>
          <w:p w14:paraId="20111394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28E05E" w14:textId="311EDAF1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345A8E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C82BC58" w14:textId="126A0C66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0761A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613FA048" w14:textId="6AEB1136" w:rsidR="00781837" w:rsidRPr="004C52AE" w:rsidRDefault="00781837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62" w:type="dxa"/>
          </w:tcPr>
          <w:p w14:paraId="60F4C604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95D7BD2" w14:textId="07CDA23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727,340</w:t>
            </w:r>
          </w:p>
        </w:tc>
      </w:tr>
      <w:tr w:rsidR="00252E02" w:rsidRPr="004C52AE" w14:paraId="098A8772" w14:textId="77777777" w:rsidTr="00AF2174">
        <w:trPr>
          <w:trHeight w:val="180"/>
        </w:trPr>
        <w:tc>
          <w:tcPr>
            <w:tcW w:w="2520" w:type="dxa"/>
          </w:tcPr>
          <w:p w14:paraId="0019AE29" w14:textId="2E1F5BB3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C52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260" w:type="dxa"/>
          </w:tcPr>
          <w:p w14:paraId="743B0C92" w14:textId="77777777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85E274B" w14:textId="07C20F3E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3DC51ECB" w14:textId="77777777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3B2E48" w14:textId="77777777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4F6B6682" w14:textId="2BFACB93" w:rsidR="00252E02" w:rsidRPr="004C52AE" w:rsidRDefault="00781837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653,798</w:t>
            </w:r>
          </w:p>
        </w:tc>
        <w:tc>
          <w:tcPr>
            <w:tcW w:w="262" w:type="dxa"/>
          </w:tcPr>
          <w:p w14:paraId="664867B6" w14:textId="77777777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2BF8CD5" w14:textId="76D4BDAB" w:rsidR="00252E02" w:rsidRPr="004C52AE" w:rsidRDefault="00252E02" w:rsidP="00252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765,116</w:t>
            </w:r>
          </w:p>
        </w:tc>
      </w:tr>
    </w:tbl>
    <w:p w14:paraId="2232647A" w14:textId="3230C2C8" w:rsidR="005E5406" w:rsidRPr="00C318C0" w:rsidRDefault="005E540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cs/>
        </w:rPr>
      </w:pPr>
    </w:p>
    <w:p w14:paraId="481518DB" w14:textId="641EC07B" w:rsidR="00903F76" w:rsidRPr="004C52AE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4C52AE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bookmarkStart w:id="7" w:name="_Hlk106276846"/>
      <w:r w:rsidR="00455028" w:rsidRPr="004C52AE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455028" w:rsidRPr="004C52AE">
        <w:rPr>
          <w:rFonts w:ascii="Angsana New" w:hAnsi="Angsana New"/>
          <w:sz w:val="30"/>
          <w:szCs w:val="30"/>
          <w:cs/>
        </w:rPr>
        <w:t xml:space="preserve"> </w:t>
      </w:r>
      <w:r w:rsidR="00455028" w:rsidRPr="004C52AE">
        <w:rPr>
          <w:rFonts w:ascii="Angsana New" w:hAnsi="Angsana New"/>
          <w:sz w:val="30"/>
          <w:szCs w:val="30"/>
        </w:rPr>
        <w:t xml:space="preserve">30 </w:t>
      </w:r>
      <w:r w:rsidR="00455028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Pr="004C52AE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7"/>
      <w:r w:rsidRPr="004C52AE">
        <w:rPr>
          <w:rFonts w:asciiTheme="majorBidi" w:hAnsiTheme="majorBidi" w:cstheme="majorBidi"/>
          <w:sz w:val="30"/>
          <w:szCs w:val="30"/>
        </w:rPr>
        <w:t>2565</w:t>
      </w:r>
      <w:r w:rsidR="00452250" w:rsidRPr="004C52AE">
        <w:rPr>
          <w:rFonts w:asciiTheme="majorBidi" w:hAnsiTheme="majorBidi" w:cstheme="majorBidi"/>
          <w:sz w:val="30"/>
          <w:szCs w:val="30"/>
        </w:rPr>
        <w:t xml:space="preserve"> </w:t>
      </w:r>
      <w:r w:rsidRPr="004C52AE">
        <w:rPr>
          <w:rFonts w:asciiTheme="majorBidi" w:hAnsiTheme="majorBidi" w:cstheme="majorBidi"/>
          <w:sz w:val="30"/>
          <w:szCs w:val="30"/>
          <w:cs/>
        </w:rPr>
        <w:t>และ</w:t>
      </w:r>
      <w:r w:rsidRPr="004C52AE">
        <w:rPr>
          <w:rFonts w:asciiTheme="majorBidi" w:hAnsiTheme="majorBidi" w:cstheme="majorBidi"/>
          <w:sz w:val="30"/>
          <w:szCs w:val="30"/>
        </w:rPr>
        <w:t xml:space="preserve"> 2564 </w:t>
      </w:r>
      <w:r w:rsidRPr="004C52A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C318C0" w:rsidRDefault="005D1A82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4C52AE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3F76" w:rsidRPr="004C52AE" w14:paraId="0FB5BE72" w14:textId="77777777" w:rsidTr="00AF2174">
        <w:tc>
          <w:tcPr>
            <w:tcW w:w="3600" w:type="dxa"/>
          </w:tcPr>
          <w:p w14:paraId="6DE0A275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302BF7B2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6C77F920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6F479ABB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6ADF036D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03F76" w:rsidRPr="004C52AE" w14:paraId="075DB963" w14:textId="77777777" w:rsidTr="00AF2174">
        <w:tc>
          <w:tcPr>
            <w:tcW w:w="3600" w:type="dxa"/>
          </w:tcPr>
          <w:p w14:paraId="4A57E3CB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4C52AE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7652D" w:rsidRPr="004C52AE" w14:paraId="2D99C5D3" w14:textId="77777777" w:rsidTr="00AF2174">
        <w:trPr>
          <w:trHeight w:val="180"/>
        </w:trPr>
        <w:tc>
          <w:tcPr>
            <w:tcW w:w="3600" w:type="dxa"/>
          </w:tcPr>
          <w:p w14:paraId="319DCEA0" w14:textId="77777777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771CD1BE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70" w:type="dxa"/>
          </w:tcPr>
          <w:p w14:paraId="1700D8FC" w14:textId="77777777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690E79C" w14:textId="176BD44E" w:rsidR="0037652D" w:rsidRPr="004C52AE" w:rsidRDefault="0037652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41,999,980</w:t>
            </w:r>
          </w:p>
        </w:tc>
        <w:tc>
          <w:tcPr>
            <w:tcW w:w="270" w:type="dxa"/>
          </w:tcPr>
          <w:p w14:paraId="5011F7A7" w14:textId="77777777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7FAFF15B" w:rsidR="0037652D" w:rsidRPr="004C52AE" w:rsidRDefault="0037652D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62" w:type="dxa"/>
          </w:tcPr>
          <w:p w14:paraId="052D92A6" w14:textId="77777777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674DB670" w:rsidR="0037652D" w:rsidRPr="004C52AE" w:rsidRDefault="0037652D" w:rsidP="00376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41,999,980</w:t>
            </w:r>
          </w:p>
        </w:tc>
      </w:tr>
      <w:tr w:rsidR="00781837" w:rsidRPr="004C52AE" w14:paraId="42C5E225" w14:textId="77777777" w:rsidTr="00AF2174">
        <w:trPr>
          <w:trHeight w:val="180"/>
        </w:trPr>
        <w:tc>
          <w:tcPr>
            <w:tcW w:w="3600" w:type="dxa"/>
          </w:tcPr>
          <w:p w14:paraId="7F46F089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4C50D6F5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24,000,020 </w:t>
            </w:r>
          </w:p>
        </w:tc>
        <w:tc>
          <w:tcPr>
            <w:tcW w:w="270" w:type="dxa"/>
          </w:tcPr>
          <w:p w14:paraId="50074949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2936769" w14:textId="0FC28C1B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1,000,000</w:t>
            </w:r>
          </w:p>
        </w:tc>
        <w:tc>
          <w:tcPr>
            <w:tcW w:w="270" w:type="dxa"/>
          </w:tcPr>
          <w:p w14:paraId="2BF30495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2FF6809B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24,000,020 </w:t>
            </w:r>
          </w:p>
        </w:tc>
        <w:tc>
          <w:tcPr>
            <w:tcW w:w="262" w:type="dxa"/>
          </w:tcPr>
          <w:p w14:paraId="1492397D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60199273" w:rsidR="00781837" w:rsidRPr="004C52AE" w:rsidRDefault="00781837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1,000,000</w:t>
            </w:r>
          </w:p>
        </w:tc>
      </w:tr>
      <w:tr w:rsidR="00781837" w:rsidRPr="004C52AE" w14:paraId="446B0977" w14:textId="77777777" w:rsidTr="00AF2174">
        <w:trPr>
          <w:trHeight w:val="180"/>
        </w:trPr>
        <w:tc>
          <w:tcPr>
            <w:tcW w:w="3600" w:type="dxa"/>
          </w:tcPr>
          <w:p w14:paraId="3C8179D0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2AE845" w14:textId="0247F544" w:rsidR="00781837" w:rsidRPr="004C52AE" w:rsidRDefault="00781837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(21,500,000)</w:t>
            </w:r>
          </w:p>
        </w:tc>
        <w:tc>
          <w:tcPr>
            <w:tcW w:w="270" w:type="dxa"/>
          </w:tcPr>
          <w:p w14:paraId="5F1D7263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BA1935" w14:textId="004C728A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65C68C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07E967E" w14:textId="42F669DC" w:rsidR="00781837" w:rsidRPr="004C52AE" w:rsidRDefault="00781837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(21,500,000)</w:t>
            </w:r>
          </w:p>
        </w:tc>
        <w:tc>
          <w:tcPr>
            <w:tcW w:w="262" w:type="dxa"/>
          </w:tcPr>
          <w:p w14:paraId="33602B01" w14:textId="77777777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5E86EE" w14:textId="4D932060" w:rsidR="00781837" w:rsidRPr="004C52AE" w:rsidRDefault="00781837" w:rsidP="007818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-</w:t>
            </w:r>
          </w:p>
        </w:tc>
      </w:tr>
      <w:tr w:rsidR="008F17DB" w:rsidRPr="004C52AE" w14:paraId="3C7B6773" w14:textId="77777777" w:rsidTr="00AF2174">
        <w:trPr>
          <w:trHeight w:val="180"/>
        </w:trPr>
        <w:tc>
          <w:tcPr>
            <w:tcW w:w="3600" w:type="dxa"/>
          </w:tcPr>
          <w:p w14:paraId="5956EC20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AD75EB" w14:textId="43C418D2" w:rsidR="008F17DB" w:rsidRPr="004C52AE" w:rsidRDefault="008F17DB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46,500,000 </w:t>
            </w:r>
          </w:p>
        </w:tc>
        <w:tc>
          <w:tcPr>
            <w:tcW w:w="270" w:type="dxa"/>
          </w:tcPr>
          <w:p w14:paraId="7791A098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8CADA89" w14:textId="1A5A0DA2" w:rsidR="008F17DB" w:rsidRPr="004C52AE" w:rsidRDefault="008F17DB" w:rsidP="00450A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42,999,980</w:t>
            </w:r>
          </w:p>
        </w:tc>
        <w:tc>
          <w:tcPr>
            <w:tcW w:w="270" w:type="dxa"/>
          </w:tcPr>
          <w:p w14:paraId="092E823B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46B759" w14:textId="55408E31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46,500,000 </w:t>
            </w:r>
          </w:p>
        </w:tc>
        <w:tc>
          <w:tcPr>
            <w:tcW w:w="262" w:type="dxa"/>
          </w:tcPr>
          <w:p w14:paraId="2BF4A7BA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D34E9A" w14:textId="2E867D16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42,999,980</w:t>
            </w:r>
          </w:p>
        </w:tc>
      </w:tr>
      <w:tr w:rsidR="008F17DB" w:rsidRPr="004C52AE" w14:paraId="0F9750A3" w14:textId="77777777" w:rsidTr="002D15CE">
        <w:trPr>
          <w:trHeight w:val="180"/>
        </w:trPr>
        <w:tc>
          <w:tcPr>
            <w:tcW w:w="3600" w:type="dxa"/>
          </w:tcPr>
          <w:p w14:paraId="7D3AB4CC" w14:textId="73620168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5036F723" w14:textId="54F8FBE4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(136,785)</w:t>
            </w:r>
          </w:p>
        </w:tc>
        <w:tc>
          <w:tcPr>
            <w:tcW w:w="270" w:type="dxa"/>
          </w:tcPr>
          <w:p w14:paraId="67B3CB76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7914E39" w14:textId="5675354B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70" w:type="dxa"/>
          </w:tcPr>
          <w:p w14:paraId="1C72D12D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BCF778C" w14:textId="289BC911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(136,785)</w:t>
            </w:r>
          </w:p>
        </w:tc>
        <w:tc>
          <w:tcPr>
            <w:tcW w:w="262" w:type="dxa"/>
          </w:tcPr>
          <w:p w14:paraId="612A2BA5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D94776" w14:textId="35A24464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8F17DB" w:rsidRPr="004C52AE" w14:paraId="4C31B514" w14:textId="77777777" w:rsidTr="00AF2174">
        <w:trPr>
          <w:trHeight w:val="180"/>
        </w:trPr>
        <w:tc>
          <w:tcPr>
            <w:tcW w:w="3600" w:type="dxa"/>
          </w:tcPr>
          <w:p w14:paraId="7BF75606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AC1924" w14:textId="68488363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46,363,215</w:t>
            </w:r>
          </w:p>
        </w:tc>
        <w:tc>
          <w:tcPr>
            <w:tcW w:w="270" w:type="dxa"/>
          </w:tcPr>
          <w:p w14:paraId="174D68C0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FB84C18" w14:textId="41AD5D2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42,999,980</w:t>
            </w:r>
          </w:p>
        </w:tc>
        <w:tc>
          <w:tcPr>
            <w:tcW w:w="270" w:type="dxa"/>
          </w:tcPr>
          <w:p w14:paraId="2C4BECFE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7CF8F8E" w14:textId="15918F0D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46,363,215</w:t>
            </w:r>
          </w:p>
        </w:tc>
        <w:tc>
          <w:tcPr>
            <w:tcW w:w="262" w:type="dxa"/>
          </w:tcPr>
          <w:p w14:paraId="70C33F22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D59E1A2" w14:textId="3FBF9519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42,999,980</w:t>
            </w:r>
          </w:p>
        </w:tc>
      </w:tr>
      <w:tr w:rsidR="008F17DB" w:rsidRPr="004C52AE" w14:paraId="14A0F81F" w14:textId="77777777" w:rsidTr="00AF2174">
        <w:trPr>
          <w:trHeight w:val="180"/>
        </w:trPr>
        <w:tc>
          <w:tcPr>
            <w:tcW w:w="3600" w:type="dxa"/>
          </w:tcPr>
          <w:p w14:paraId="653C8A21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C0EA5" w14:textId="78F6ED5E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(466,75</w:t>
            </w:r>
            <w:r w:rsidR="006B6B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1AB70B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1ECF871" w14:textId="6D5E4C9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(187,040)</w:t>
            </w:r>
          </w:p>
        </w:tc>
        <w:tc>
          <w:tcPr>
            <w:tcW w:w="270" w:type="dxa"/>
          </w:tcPr>
          <w:p w14:paraId="1B03B98E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F24065" w14:textId="755D60E4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(466,75</w:t>
            </w:r>
            <w:r w:rsidR="006B6B7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009D4B4C" w14:textId="77777777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5E459A" w14:textId="61F5A53F" w:rsidR="008F17DB" w:rsidRPr="004C52AE" w:rsidRDefault="008F17DB" w:rsidP="008F1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sz w:val="30"/>
                <w:szCs w:val="30"/>
              </w:rPr>
              <w:t>(187,040)</w:t>
            </w:r>
          </w:p>
        </w:tc>
      </w:tr>
      <w:tr w:rsidR="00455028" w:rsidRPr="004C52AE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4683064F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4C52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146A31B9" w:rsidR="00455028" w:rsidRPr="004C52AE" w:rsidRDefault="008F17DB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45,896,46</w:t>
            </w:r>
            <w:r w:rsidR="006B6B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9BAD9BB" w14:textId="77777777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21FC8829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42,812,940</w:t>
            </w:r>
          </w:p>
        </w:tc>
        <w:tc>
          <w:tcPr>
            <w:tcW w:w="270" w:type="dxa"/>
          </w:tcPr>
          <w:p w14:paraId="6C28867F" w14:textId="77777777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2F088301" w:rsidR="00455028" w:rsidRPr="004C52AE" w:rsidRDefault="008F17DB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45,896,46</w:t>
            </w:r>
            <w:r w:rsidR="006B6B77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2" w:type="dxa"/>
          </w:tcPr>
          <w:p w14:paraId="0713A049" w14:textId="77777777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7B294536" w:rsidR="00455028" w:rsidRPr="004C52AE" w:rsidRDefault="00455028" w:rsidP="004550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42,812,940</w:t>
            </w:r>
          </w:p>
        </w:tc>
      </w:tr>
    </w:tbl>
    <w:p w14:paraId="02764466" w14:textId="134F7FC1" w:rsidR="00A65164" w:rsidRPr="00C318C0" w:rsidRDefault="00A65164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5BF85E52" w14:textId="77777777" w:rsidR="00487A66" w:rsidRPr="004C52AE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i/>
          <w:iCs/>
          <w:sz w:val="30"/>
          <w:szCs w:val="30"/>
          <w:cs/>
        </w:rPr>
        <w:t>การเข้าทำสัญญาเงินกู้ยืมและสัญญาแลกเปลี่ยนอัตราดอกเบี้ยกับสถาบันการเงิน</w:t>
      </w:r>
    </w:p>
    <w:p w14:paraId="6C1DA576" w14:textId="77777777" w:rsidR="00487A66" w:rsidRPr="00C318C0" w:rsidRDefault="00487A6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486184CC" w14:textId="40D73621" w:rsidR="00487A66" w:rsidRPr="004C52AE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C52AE">
        <w:rPr>
          <w:rFonts w:ascii="Angsana New" w:hAnsi="Angsana New"/>
          <w:sz w:val="30"/>
          <w:szCs w:val="30"/>
        </w:rPr>
        <w:t xml:space="preserve"> 27 </w:t>
      </w:r>
      <w:r w:rsidRPr="004C52AE">
        <w:rPr>
          <w:rFonts w:ascii="Angsana New" w:hAnsi="Angsana New" w:hint="cs"/>
          <w:sz w:val="30"/>
          <w:szCs w:val="30"/>
          <w:cs/>
        </w:rPr>
        <w:t>มิถุนายน</w:t>
      </w:r>
      <w:r w:rsidRPr="004C52AE">
        <w:rPr>
          <w:rFonts w:ascii="Angsana New" w:hAnsi="Angsana New"/>
          <w:sz w:val="30"/>
          <w:szCs w:val="30"/>
        </w:rPr>
        <w:t xml:space="preserve"> 2565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เป็นจำนวน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20,000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โดยมีอัตราดอกเบี้ยคงที่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และมีกำหนดชำระภายในปี</w:t>
      </w:r>
      <w:r w:rsidRPr="004C52AE">
        <w:rPr>
          <w:rFonts w:ascii="Angsana New" w:hAnsi="Angsana New"/>
          <w:sz w:val="30"/>
          <w:szCs w:val="30"/>
        </w:rPr>
        <w:t xml:space="preserve"> 2568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เงินกู้ยืมดังกล่าวมีวัตถุประสงค์เพื่อจ่ายซื้อและพัฒนาโครงการ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และเพื่อชำระคืนเงินกู้ยืมอื่นของบริษัท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="00B47B98" w:rsidRPr="004C52AE">
        <w:rPr>
          <w:rFonts w:ascii="Angsana New" w:hAnsi="Angsana New" w:hint="cs"/>
          <w:sz w:val="30"/>
          <w:szCs w:val="30"/>
          <w:cs/>
        </w:rPr>
        <w:t xml:space="preserve">ในวันเดียวกัน </w:t>
      </w:r>
      <w:r w:rsidRPr="004C52AE">
        <w:rPr>
          <w:rFonts w:ascii="Angsana New" w:hAnsi="Angsana New" w:hint="cs"/>
          <w:sz w:val="30"/>
          <w:szCs w:val="30"/>
          <w:cs/>
        </w:rPr>
        <w:t>บริษัทได้เข้าทำสัญญาแลกเปลี่ยนอัตราดอกเบี้ยกับสถาบันการเงิน</w:t>
      </w:r>
      <w:r w:rsidR="002A7B71" w:rsidRPr="004C52AE">
        <w:rPr>
          <w:rFonts w:ascii="Angsana New" w:hAnsi="Angsana New" w:hint="cs"/>
          <w:sz w:val="30"/>
          <w:szCs w:val="30"/>
          <w:cs/>
        </w:rPr>
        <w:t>ในประเทศแห่งหนึ่ง</w:t>
      </w:r>
      <w:r w:rsidR="006F6BA6" w:rsidRPr="004C52AE">
        <w:rPr>
          <w:rFonts w:ascii="Angsana New" w:hAnsi="Angsana New" w:hint="cs"/>
          <w:sz w:val="30"/>
          <w:szCs w:val="30"/>
          <w:cs/>
        </w:rPr>
        <w:t>สำหรับเงินกู้ยืมระยะยาว</w:t>
      </w:r>
      <w:r w:rsidRPr="004C52AE">
        <w:rPr>
          <w:rFonts w:ascii="Angsana New" w:hAnsi="Angsana New" w:hint="cs"/>
          <w:sz w:val="30"/>
          <w:szCs w:val="30"/>
          <w:cs/>
        </w:rPr>
        <w:t>จำนวน</w:t>
      </w:r>
      <w:r w:rsidRPr="004C52AE">
        <w:rPr>
          <w:rFonts w:ascii="Angsana New" w:hAnsi="Angsana New"/>
          <w:sz w:val="30"/>
          <w:szCs w:val="30"/>
        </w:rPr>
        <w:t xml:space="preserve"> 20,000 </w:t>
      </w:r>
      <w:r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โดยแลกเปลี่ยนอัตราดอกเบี้ยคงที่เป็นอัตราดอกเบี้ยลอยตัว</w:t>
      </w:r>
    </w:p>
    <w:p w14:paraId="6030535C" w14:textId="77777777" w:rsidR="00487A66" w:rsidRPr="004C52AE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</w:p>
    <w:p w14:paraId="6BE4D3D2" w14:textId="5080ED78" w:rsidR="00487A66" w:rsidRPr="004C52AE" w:rsidRDefault="00C318C0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 xml:space="preserve">2565 </w:t>
      </w:r>
      <w:r w:rsidR="00487A66" w:rsidRPr="004C52AE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="00487A66" w:rsidRPr="004C52AE">
        <w:rPr>
          <w:rFonts w:ascii="Angsana New" w:hAnsi="Angsana New"/>
          <w:sz w:val="30"/>
          <w:szCs w:val="30"/>
          <w:cs/>
        </w:rPr>
        <w:t xml:space="preserve"> </w:t>
      </w:r>
      <w:r w:rsidR="00487A66" w:rsidRPr="004C52AE">
        <w:rPr>
          <w:rFonts w:ascii="Angsana New" w:hAnsi="Angsana New" w:hint="cs"/>
          <w:sz w:val="30"/>
          <w:szCs w:val="30"/>
          <w:cs/>
        </w:rPr>
        <w:t>สำหรับมูลค่ายุติธรรมของเงินกู้ยืมและสัญญาแลกเปลี่ยนอัตราดอกเบี้ยจำนวน</w:t>
      </w:r>
      <w:r w:rsidR="00487A66" w:rsidRPr="004C52AE">
        <w:rPr>
          <w:rFonts w:ascii="Angsana New" w:hAnsi="Angsana New"/>
          <w:sz w:val="30"/>
          <w:szCs w:val="30"/>
        </w:rPr>
        <w:t xml:space="preserve"> 14,000 </w:t>
      </w:r>
      <w:r w:rsidR="00487A66"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="00487A66" w:rsidRPr="004C52A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ต่อมาในเดือนกรกฎาคม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บริษัทได้ชำระสัญญาแลกเปลี่ยนอัตราดอกเบี้ยจำนวน </w:t>
      </w:r>
      <w:r>
        <w:rPr>
          <w:rFonts w:ascii="Angsana New" w:hAnsi="Angsana New"/>
          <w:sz w:val="30"/>
          <w:szCs w:val="30"/>
        </w:rPr>
        <w:t>6,000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1C2D3B">
        <w:rPr>
          <w:rFonts w:ascii="Angsana New" w:hAnsi="Angsana New" w:hint="cs"/>
          <w:sz w:val="30"/>
          <w:szCs w:val="30"/>
          <w:cs/>
        </w:rPr>
        <w:t xml:space="preserve"> </w:t>
      </w:r>
      <w:r w:rsidR="00487A66" w:rsidRPr="00C318C0">
        <w:rPr>
          <w:rFonts w:ascii="Angsana New" w:hAnsi="Angsana New" w:hint="cs"/>
          <w:sz w:val="30"/>
          <w:szCs w:val="30"/>
          <w:cs/>
        </w:rPr>
        <w:t>และรับรู้ผ</w:t>
      </w:r>
      <w:r w:rsidR="00325402" w:rsidRPr="00C318C0">
        <w:rPr>
          <w:rFonts w:ascii="Angsana New" w:hAnsi="Angsana New" w:hint="cs"/>
          <w:sz w:val="30"/>
          <w:szCs w:val="30"/>
          <w:cs/>
        </w:rPr>
        <w:t>ลกำไร</w:t>
      </w:r>
      <w:r w:rsidR="00487A66" w:rsidRPr="00C318C0">
        <w:rPr>
          <w:rFonts w:ascii="Angsana New" w:hAnsi="Angsana New" w:hint="cs"/>
          <w:sz w:val="30"/>
          <w:szCs w:val="30"/>
          <w:cs/>
        </w:rPr>
        <w:t>สุทธิจากการวัดมูลค่ายุติธรรมของเครื่องมือทางการเงินในงบกำไรขาดทุนเบ็ดเสร็จ</w:t>
      </w:r>
      <w:r w:rsidR="001C2D3B">
        <w:rPr>
          <w:rFonts w:ascii="Angsana New" w:hAnsi="Angsana New" w:hint="cs"/>
          <w:sz w:val="30"/>
          <w:szCs w:val="30"/>
          <w:cs/>
        </w:rPr>
        <w:t xml:space="preserve"> </w:t>
      </w:r>
      <w:r w:rsidR="00487A66" w:rsidRPr="00C318C0">
        <w:rPr>
          <w:rFonts w:ascii="Angsana New" w:hAnsi="Angsana New" w:hint="cs"/>
          <w:sz w:val="30"/>
          <w:szCs w:val="30"/>
          <w:cs/>
        </w:rPr>
        <w:t>สำหรับงวดสามเดือน</w:t>
      </w:r>
      <w:r w:rsidRPr="00C318C0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>
        <w:rPr>
          <w:rFonts w:ascii="Angsana New" w:hAnsi="Angsana New"/>
          <w:sz w:val="30"/>
          <w:szCs w:val="30"/>
        </w:rPr>
        <w:t xml:space="preserve">52.40 </w:t>
      </w:r>
      <w:r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>
        <w:rPr>
          <w:rFonts w:ascii="Angsana New" w:hAnsi="Angsana New"/>
          <w:sz w:val="30"/>
          <w:szCs w:val="30"/>
        </w:rPr>
        <w:t xml:space="preserve">3.48 </w:t>
      </w:r>
      <w:r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5187B092" w14:textId="77777777" w:rsidR="00A87251" w:rsidRPr="001C2D3B" w:rsidRDefault="00A87251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1DC79816" w14:textId="0D8513B2" w:rsidR="00A87251" w:rsidRPr="004C52AE" w:rsidRDefault="00D54789" w:rsidP="0064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 xml:space="preserve">ต่อมาในเดือนสิงหาคมและกันยายน </w:t>
      </w:r>
      <w:r w:rsidRPr="004C52AE">
        <w:rPr>
          <w:rFonts w:ascii="Angsana New" w:hAnsi="Angsana New"/>
          <w:sz w:val="30"/>
          <w:szCs w:val="30"/>
          <w:lang w:eastAsia="zh-CN"/>
        </w:rPr>
        <w:t xml:space="preserve">2565 </w:t>
      </w:r>
      <w:r w:rsidRPr="004C52AE">
        <w:rPr>
          <w:rFonts w:ascii="Angsana New" w:hAnsi="Angsana New" w:hint="cs"/>
          <w:sz w:val="30"/>
          <w:szCs w:val="30"/>
          <w:cs/>
          <w:lang w:eastAsia="zh-CN"/>
        </w:rPr>
        <w:t>บริษัทเข้าทำสัญญาแลกเปลี่ยน</w:t>
      </w:r>
      <w:r w:rsidR="00A87251" w:rsidRPr="004C52AE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0B0A80" w:rsidRPr="004C52AE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กับสถาบันการเงินในประเทศแห่งหนึ่งสำหรับ</w:t>
      </w:r>
      <w:r w:rsidR="00C318C0">
        <w:rPr>
          <w:rFonts w:ascii="Angsana New" w:hAnsi="Angsana New" w:hint="cs"/>
          <w:sz w:val="30"/>
          <w:szCs w:val="30"/>
          <w:cs/>
        </w:rPr>
        <w:t>สัญญาแล</w:t>
      </w:r>
      <w:r w:rsidR="003C6437">
        <w:rPr>
          <w:rFonts w:ascii="Angsana New" w:hAnsi="Angsana New" w:hint="cs"/>
          <w:sz w:val="30"/>
          <w:szCs w:val="30"/>
          <w:cs/>
        </w:rPr>
        <w:t>ก</w:t>
      </w:r>
      <w:r w:rsidR="00C318C0">
        <w:rPr>
          <w:rFonts w:ascii="Angsana New" w:hAnsi="Angsana New" w:hint="cs"/>
          <w:sz w:val="30"/>
          <w:szCs w:val="30"/>
          <w:cs/>
        </w:rPr>
        <w:t>เปลี่ยนอัตราดอกเบี้ยเดิม</w:t>
      </w:r>
      <w:r w:rsidR="00E54D0B" w:rsidRPr="004C52AE">
        <w:rPr>
          <w:rFonts w:ascii="Angsana New" w:hAnsi="Angsana New" w:hint="cs"/>
          <w:sz w:val="30"/>
          <w:szCs w:val="30"/>
          <w:cs/>
        </w:rPr>
        <w:t>จำนวน</w:t>
      </w:r>
      <w:r w:rsidR="00A87251" w:rsidRPr="004C52AE">
        <w:rPr>
          <w:rFonts w:ascii="Angsana New" w:hAnsi="Angsana New"/>
          <w:sz w:val="30"/>
          <w:szCs w:val="30"/>
        </w:rPr>
        <w:t xml:space="preserve"> 4,000 </w:t>
      </w:r>
      <w:r w:rsidR="00A87251"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="00A87251" w:rsidRPr="004C52AE">
        <w:rPr>
          <w:rFonts w:ascii="Angsana New" w:hAnsi="Angsana New"/>
          <w:sz w:val="30"/>
          <w:szCs w:val="30"/>
          <w:cs/>
        </w:rPr>
        <w:t xml:space="preserve"> </w:t>
      </w:r>
      <w:r w:rsidR="00EE3B77" w:rsidRPr="004C52AE">
        <w:rPr>
          <w:rFonts w:ascii="Angsana New" w:hAnsi="Angsana New" w:hint="cs"/>
          <w:sz w:val="30"/>
          <w:szCs w:val="30"/>
          <w:cs/>
        </w:rPr>
        <w:t>โดยแลกเปลี่ยนอัตรา</w:t>
      </w:r>
      <w:r w:rsidR="00BE1824" w:rsidRPr="004C52AE">
        <w:rPr>
          <w:rFonts w:ascii="Angsana New" w:hAnsi="Angsana New" w:hint="cs"/>
          <w:sz w:val="30"/>
          <w:szCs w:val="30"/>
          <w:cs/>
        </w:rPr>
        <w:t>ดอกเบี้ยลอยตัวเป็น</w:t>
      </w:r>
      <w:r w:rsidR="006444E0" w:rsidRPr="004C52AE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22066" w:rsidRPr="004C52AE">
        <w:rPr>
          <w:rFonts w:ascii="Angsana New" w:hAnsi="Angsana New" w:hint="cs"/>
          <w:sz w:val="30"/>
          <w:szCs w:val="30"/>
          <w:cs/>
        </w:rPr>
        <w:t>ค</w:t>
      </w:r>
      <w:r w:rsidR="00E54D0B" w:rsidRPr="004C52AE">
        <w:rPr>
          <w:rFonts w:ascii="Angsana New" w:hAnsi="Angsana New" w:hint="cs"/>
          <w:sz w:val="30"/>
          <w:szCs w:val="30"/>
          <w:cs/>
        </w:rPr>
        <w:t>งที่</w:t>
      </w:r>
    </w:p>
    <w:p w14:paraId="7A78FC60" w14:textId="17AD18D8" w:rsidR="00470E3C" w:rsidRPr="001C2D3B" w:rsidRDefault="00470E3C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669EDE8C" w14:textId="5B5693E9" w:rsidR="00C318C0" w:rsidRDefault="00C318C0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="001C2D3B">
        <w:rPr>
          <w:rFonts w:ascii="Angsana New" w:hAnsi="Angsana New" w:hint="cs"/>
          <w:sz w:val="30"/>
          <w:szCs w:val="30"/>
          <w:cs/>
        </w:rPr>
        <w:t>สำหรับกระแสเงินสดของสัญญาแลกเปลี่ยนอัตราดอกเบี้ยดัง</w:t>
      </w:r>
      <w:r w:rsidR="003C6437">
        <w:rPr>
          <w:rFonts w:ascii="Angsana New" w:hAnsi="Angsana New" w:hint="cs"/>
          <w:sz w:val="30"/>
          <w:szCs w:val="30"/>
          <w:cs/>
        </w:rPr>
        <w:t>ก</w:t>
      </w:r>
      <w:r w:rsidR="001C2D3B">
        <w:rPr>
          <w:rFonts w:ascii="Angsana New" w:hAnsi="Angsana New" w:hint="cs"/>
          <w:sz w:val="30"/>
          <w:szCs w:val="30"/>
          <w:cs/>
        </w:rPr>
        <w:t xml:space="preserve">ล่าวจำนวน </w:t>
      </w:r>
      <w:r w:rsidR="001C2D3B">
        <w:rPr>
          <w:rFonts w:ascii="Angsana New" w:hAnsi="Angsana New"/>
          <w:sz w:val="30"/>
          <w:szCs w:val="30"/>
        </w:rPr>
        <w:t>4,000</w:t>
      </w:r>
      <w:r w:rsidR="001C2D3B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และรับรู้กำไรจากการป้องกันความเสี่ยงกระแสเงินสดใน</w:t>
      </w:r>
      <w:r w:rsidR="001C2D3B" w:rsidRPr="00C318C0">
        <w:rPr>
          <w:rFonts w:ascii="Angsana New" w:hAnsi="Angsana New" w:hint="cs"/>
          <w:sz w:val="30"/>
          <w:szCs w:val="30"/>
          <w:cs/>
        </w:rPr>
        <w:t>งบกำไรขาดทุนเบ็ดเสร็จ</w:t>
      </w:r>
      <w:r w:rsidR="001C2D3B">
        <w:rPr>
          <w:rFonts w:ascii="Angsana New" w:hAnsi="Angsana New" w:hint="cs"/>
          <w:sz w:val="30"/>
          <w:szCs w:val="30"/>
          <w:cs/>
        </w:rPr>
        <w:t xml:space="preserve">อื่น </w:t>
      </w:r>
      <w:r w:rsidR="001C2D3B" w:rsidRPr="00C318C0">
        <w:rPr>
          <w:rFonts w:ascii="Angsana New" w:hAnsi="Angsana New" w:hint="cs"/>
          <w:sz w:val="30"/>
          <w:szCs w:val="30"/>
          <w:cs/>
        </w:rPr>
        <w:t>สำหรับงวดสามเดือนและ</w:t>
      </w:r>
      <w:r w:rsidR="001C2D3B">
        <w:rPr>
          <w:rFonts w:ascii="Angsana New" w:hAnsi="Angsana New" w:hint="cs"/>
          <w:sz w:val="30"/>
          <w:szCs w:val="30"/>
          <w:cs/>
        </w:rPr>
        <w:t xml:space="preserve">เก้าเดือนสิ้นสุดวันที่ </w:t>
      </w:r>
      <w:r w:rsidR="001C2D3B">
        <w:rPr>
          <w:rFonts w:ascii="Angsana New" w:hAnsi="Angsana New"/>
          <w:sz w:val="30"/>
          <w:szCs w:val="30"/>
        </w:rPr>
        <w:t xml:space="preserve">30 </w:t>
      </w:r>
      <w:r w:rsidR="001C2D3B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1C2D3B">
        <w:rPr>
          <w:rFonts w:ascii="Angsana New" w:hAnsi="Angsana New"/>
          <w:sz w:val="30"/>
          <w:szCs w:val="30"/>
        </w:rPr>
        <w:t xml:space="preserve">2565 </w:t>
      </w:r>
      <w:r w:rsidR="001C2D3B">
        <w:rPr>
          <w:rFonts w:ascii="Angsana New" w:hAnsi="Angsana New" w:hint="cs"/>
          <w:sz w:val="30"/>
          <w:szCs w:val="30"/>
          <w:cs/>
        </w:rPr>
        <w:t xml:space="preserve">เป็นจำนวน </w:t>
      </w:r>
      <w:r w:rsidR="001C2D3B">
        <w:rPr>
          <w:rFonts w:ascii="Angsana New" w:hAnsi="Angsana New"/>
          <w:sz w:val="30"/>
          <w:szCs w:val="30"/>
        </w:rPr>
        <w:t xml:space="preserve">54.18 </w:t>
      </w:r>
      <w:r w:rsidR="001C2D3B">
        <w:rPr>
          <w:rFonts w:ascii="Angsana New" w:hAnsi="Angsana New" w:hint="cs"/>
          <w:sz w:val="30"/>
          <w:szCs w:val="30"/>
          <w:cs/>
        </w:rPr>
        <w:t xml:space="preserve">ล้านบาทและ </w:t>
      </w:r>
      <w:r w:rsidR="001C2D3B">
        <w:rPr>
          <w:rFonts w:ascii="Angsana New" w:hAnsi="Angsana New"/>
          <w:sz w:val="30"/>
          <w:szCs w:val="30"/>
        </w:rPr>
        <w:t xml:space="preserve">141.55 </w:t>
      </w:r>
      <w:r w:rsidR="001C2D3B">
        <w:rPr>
          <w:rFonts w:ascii="Angsana New" w:hAnsi="Angsana New" w:hint="cs"/>
          <w:sz w:val="30"/>
          <w:szCs w:val="30"/>
          <w:cs/>
        </w:rPr>
        <w:t>ล้านบาท ตามลำดับ</w:t>
      </w:r>
    </w:p>
    <w:p w14:paraId="12D05471" w14:textId="77777777" w:rsidR="001C2D3B" w:rsidRPr="001C2D3B" w:rsidRDefault="001C2D3B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26E36D1B" w14:textId="7E25EBF9" w:rsidR="00590682" w:rsidRPr="004C52AE" w:rsidRDefault="00590682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4C52AE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7DDD6505" w14:textId="5829B93A" w:rsidR="00590682" w:rsidRPr="004C52AE" w:rsidRDefault="00590682" w:rsidP="000E6E7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50 </w:t>
      </w:r>
      <w:r w:rsidRPr="004C52AE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4C52AE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4C52AE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ขาย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4C52AE">
        <w:rPr>
          <w:rFonts w:ascii="Angsana New" w:hAnsi="Angsana New"/>
          <w:sz w:val="30"/>
          <w:szCs w:val="30"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4C52AE" w:rsidRDefault="00590682" w:rsidP="000E6E7C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4C52AE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4C52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4C52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1C2D3B" w:rsidRDefault="00EE32A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2AD7321" w14:textId="578EAD7B" w:rsidR="00EE32A3" w:rsidRDefault="00EE32A3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8" w:name="_Hlk70501919"/>
      <w:r w:rsidRPr="004C52A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6704" w:rsidRPr="004C52AE">
        <w:rPr>
          <w:rFonts w:ascii="Angsana New" w:hAnsi="Angsana New"/>
          <w:sz w:val="30"/>
          <w:szCs w:val="30"/>
        </w:rPr>
        <w:t xml:space="preserve">30 </w:t>
      </w:r>
      <w:r w:rsidR="00737D92" w:rsidRPr="004C52AE">
        <w:rPr>
          <w:rFonts w:ascii="Angsana New" w:hAnsi="Angsana New" w:hint="cs"/>
          <w:sz w:val="30"/>
          <w:szCs w:val="30"/>
          <w:cs/>
        </w:rPr>
        <w:t>กันยา</w:t>
      </w:r>
      <w:r w:rsidR="00FB6704" w:rsidRPr="004C52AE">
        <w:rPr>
          <w:rFonts w:ascii="Angsana New" w:hAnsi="Angsana New" w:hint="cs"/>
          <w:sz w:val="30"/>
          <w:szCs w:val="30"/>
          <w:cs/>
        </w:rPr>
        <w:t>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256</w:t>
      </w:r>
      <w:r w:rsidR="002A7AE3" w:rsidRPr="004C52AE">
        <w:rPr>
          <w:rFonts w:ascii="Angsana New" w:hAnsi="Angsana New"/>
          <w:sz w:val="30"/>
          <w:szCs w:val="30"/>
        </w:rPr>
        <w:t>5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Pr="004C52AE">
        <w:rPr>
          <w:rFonts w:ascii="Angsana New" w:hAnsi="Angsana New"/>
          <w:sz w:val="30"/>
          <w:szCs w:val="30"/>
          <w:cs/>
        </w:rPr>
        <w:br/>
      </w:r>
      <w:r w:rsidRPr="004C52AE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745E10" w:rsidRPr="004C52AE">
        <w:rPr>
          <w:rFonts w:ascii="Angsana New" w:hAnsi="Angsana New"/>
          <w:sz w:val="30"/>
          <w:szCs w:val="30"/>
        </w:rPr>
        <w:t>109,</w:t>
      </w:r>
      <w:r w:rsidR="006B6E1F">
        <w:rPr>
          <w:rFonts w:ascii="Angsana New" w:hAnsi="Angsana New"/>
          <w:sz w:val="30"/>
          <w:szCs w:val="30"/>
        </w:rPr>
        <w:t>820.85</w:t>
      </w:r>
      <w:r w:rsidR="00701707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ล้านบาทและ</w:t>
      </w:r>
      <w:r w:rsidR="00C54B31" w:rsidRPr="004C52AE">
        <w:rPr>
          <w:rFonts w:ascii="Angsana New" w:hAnsi="Angsana New"/>
          <w:sz w:val="30"/>
          <w:szCs w:val="30"/>
        </w:rPr>
        <w:t xml:space="preserve"> </w:t>
      </w:r>
      <w:r w:rsidR="006F3FCE" w:rsidRPr="004C52AE">
        <w:rPr>
          <w:rFonts w:ascii="Angsana New" w:hAnsi="Angsana New"/>
          <w:sz w:val="30"/>
          <w:szCs w:val="30"/>
        </w:rPr>
        <w:t>109,</w:t>
      </w:r>
      <w:r w:rsidR="006B6E1F">
        <w:rPr>
          <w:rFonts w:ascii="Angsana New" w:hAnsi="Angsana New"/>
          <w:sz w:val="30"/>
          <w:szCs w:val="30"/>
        </w:rPr>
        <w:t>73</w:t>
      </w:r>
      <w:r w:rsidR="006F3FCE" w:rsidRPr="004C52AE">
        <w:rPr>
          <w:rFonts w:ascii="Angsana New" w:hAnsi="Angsana New"/>
          <w:sz w:val="30"/>
          <w:szCs w:val="30"/>
        </w:rPr>
        <w:t>5.80</w:t>
      </w:r>
      <w:r w:rsidRPr="004C52AE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="00FB6704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4C52AE">
        <w:rPr>
          <w:rFonts w:ascii="Angsana New" w:hAnsi="Angsana New"/>
          <w:i/>
          <w:iCs/>
          <w:sz w:val="30"/>
          <w:szCs w:val="30"/>
        </w:rPr>
        <w:t>256</w:t>
      </w:r>
      <w:r w:rsidR="002A7AE3" w:rsidRPr="004C52AE">
        <w:rPr>
          <w:rFonts w:ascii="Angsana New" w:hAnsi="Angsana New"/>
          <w:i/>
          <w:iCs/>
          <w:sz w:val="30"/>
          <w:szCs w:val="30"/>
        </w:rPr>
        <w:t>4</w:t>
      </w:r>
      <w:r w:rsidRPr="004C52AE">
        <w:rPr>
          <w:rFonts w:ascii="Angsana New" w:hAnsi="Angsana New"/>
          <w:i/>
          <w:iCs/>
          <w:sz w:val="30"/>
          <w:szCs w:val="30"/>
        </w:rPr>
        <w:t xml:space="preserve">: </w:t>
      </w:r>
      <w:r w:rsidR="005D1A82" w:rsidRPr="004C52AE">
        <w:rPr>
          <w:rFonts w:ascii="Angsana New" w:hAnsi="Angsana New"/>
          <w:i/>
          <w:iCs/>
          <w:sz w:val="30"/>
          <w:szCs w:val="30"/>
        </w:rPr>
        <w:t xml:space="preserve">82,608.87 </w:t>
      </w:r>
      <w:r w:rsidRPr="004C52AE">
        <w:rPr>
          <w:rFonts w:ascii="Angsana New" w:hAnsi="Angsana New"/>
          <w:i/>
          <w:iCs/>
          <w:sz w:val="30"/>
          <w:szCs w:val="30"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และ </w:t>
      </w:r>
      <w:r w:rsidR="005D1A82" w:rsidRPr="004C52AE">
        <w:rPr>
          <w:rFonts w:ascii="Angsana New" w:hAnsi="Angsana New"/>
          <w:i/>
          <w:iCs/>
          <w:sz w:val="30"/>
          <w:szCs w:val="30"/>
        </w:rPr>
        <w:t>82,523.82</w:t>
      </w:r>
      <w:r w:rsidRPr="004C52AE">
        <w:rPr>
          <w:rFonts w:ascii="Angsana New" w:hAnsi="Angsana New"/>
          <w:i/>
          <w:iCs/>
          <w:sz w:val="30"/>
          <w:szCs w:val="30"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4C52AE">
        <w:rPr>
          <w:rFonts w:ascii="Angsana New" w:hAnsi="Angsana New"/>
          <w:i/>
          <w:iCs/>
          <w:sz w:val="30"/>
          <w:szCs w:val="30"/>
        </w:rPr>
        <w:t>)</w:t>
      </w:r>
    </w:p>
    <w:p w14:paraId="17A234EF" w14:textId="7D22F3E6" w:rsidR="001C2D3B" w:rsidRPr="001C2D3B" w:rsidRDefault="001C2D3B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bookmarkEnd w:id="6"/>
    <w:bookmarkEnd w:id="8"/>
    <w:p w14:paraId="5B15FBF9" w14:textId="3BB412BD" w:rsidR="00B30343" w:rsidRPr="004C52AE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การจ่ายโดยใช้หุ้นเป็นเกณฑ์</w:t>
      </w:r>
    </w:p>
    <w:p w14:paraId="7EC50EBB" w14:textId="68D31205" w:rsidR="00B30343" w:rsidRPr="001C2D3B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3F27BAF" w14:textId="77777777" w:rsidR="00B30343" w:rsidRPr="004C52AE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C52AE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4C52AE">
        <w:rPr>
          <w:rFonts w:asciiTheme="majorBidi" w:hAnsiTheme="majorBidi" w:hint="cs"/>
          <w:sz w:val="30"/>
          <w:szCs w:val="30"/>
        </w:rPr>
        <w:t>-</w:t>
      </w:r>
      <w:r w:rsidRPr="004C52AE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1C2D3B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57D3B3DE" w14:textId="35DEC4F7" w:rsidR="00B30343" w:rsidRPr="004C52AE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C52AE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4C52AE">
        <w:rPr>
          <w:rFonts w:asciiTheme="majorBidi" w:hAnsiTheme="majorBidi" w:hint="cs"/>
          <w:sz w:val="30"/>
          <w:szCs w:val="30"/>
        </w:rPr>
        <w:t>10</w:t>
      </w:r>
      <w:r w:rsidRPr="004C52AE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4C52AE">
        <w:rPr>
          <w:rFonts w:asciiTheme="majorBidi" w:hAnsiTheme="majorBidi" w:hint="cs"/>
          <w:sz w:val="30"/>
          <w:szCs w:val="30"/>
        </w:rPr>
        <w:t>2563</w:t>
      </w:r>
      <w:r w:rsidRPr="004C52AE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4C52AE">
        <w:rPr>
          <w:rFonts w:asciiTheme="majorBidi" w:hAnsiTheme="majorBidi" w:hint="cs"/>
          <w:sz w:val="30"/>
          <w:szCs w:val="30"/>
        </w:rPr>
        <w:t>2563</w:t>
      </w:r>
      <w:r w:rsidRPr="004C52AE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4C52AE">
        <w:rPr>
          <w:rFonts w:asciiTheme="majorBidi" w:hAnsiTheme="majorBidi" w:hint="cs"/>
          <w:sz w:val="30"/>
          <w:szCs w:val="30"/>
        </w:rPr>
        <w:t>AWC Share</w:t>
      </w:r>
      <w:r w:rsidR="00367332" w:rsidRPr="004C52AE">
        <w:rPr>
          <w:rFonts w:asciiTheme="majorBidi" w:hAnsiTheme="majorBidi"/>
          <w:sz w:val="30"/>
          <w:szCs w:val="30"/>
        </w:rPr>
        <w:t>s</w:t>
      </w:r>
      <w:r w:rsidRPr="004C52AE">
        <w:rPr>
          <w:rFonts w:asciiTheme="majorBidi" w:hAnsiTheme="majorBidi" w:hint="cs"/>
          <w:sz w:val="30"/>
          <w:szCs w:val="30"/>
        </w:rPr>
        <w:t xml:space="preserve"> Plan 2020</w:t>
      </w:r>
      <w:r w:rsidRPr="004C52AE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4C52AE">
        <w:rPr>
          <w:rFonts w:asciiTheme="majorBidi" w:hAnsiTheme="majorBidi" w:hint="cs"/>
          <w:sz w:val="30"/>
          <w:szCs w:val="30"/>
        </w:rPr>
        <w:t>AWC Share</w:t>
      </w:r>
      <w:r w:rsidR="00367332" w:rsidRPr="004C52AE">
        <w:rPr>
          <w:rFonts w:asciiTheme="majorBidi" w:hAnsiTheme="majorBidi"/>
          <w:sz w:val="30"/>
          <w:szCs w:val="30"/>
        </w:rPr>
        <w:t>s</w:t>
      </w:r>
      <w:r w:rsidRPr="004C52AE">
        <w:rPr>
          <w:rFonts w:asciiTheme="majorBidi" w:hAnsiTheme="majorBidi" w:hint="cs"/>
          <w:sz w:val="30"/>
          <w:szCs w:val="30"/>
        </w:rPr>
        <w:t xml:space="preserve"> Plan 2020 </w:t>
      </w:r>
      <w:r w:rsidRPr="004C52AE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4C52AE">
        <w:rPr>
          <w:rFonts w:asciiTheme="majorBidi" w:hAnsiTheme="majorBidi"/>
          <w:sz w:val="30"/>
          <w:szCs w:val="30"/>
          <w:cs/>
        </w:rPr>
        <w:t xml:space="preserve"> </w:t>
      </w:r>
      <w:r w:rsidRPr="004C52AE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24D4CE7E" w14:textId="0E76DA8D" w:rsidR="00B30343" w:rsidRPr="004C52AE" w:rsidRDefault="00B30343" w:rsidP="0054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4C52AE">
        <w:rPr>
          <w:rFonts w:asciiTheme="majorBidi" w:hAnsiTheme="majorBidi" w:hint="cs"/>
          <w:sz w:val="30"/>
          <w:szCs w:val="30"/>
          <w:cs/>
        </w:rPr>
        <w:lastRenderedPageBreak/>
        <w:t xml:space="preserve">รายละเอียดของโครงการ </w:t>
      </w:r>
      <w:r w:rsidRPr="004C52AE">
        <w:rPr>
          <w:rFonts w:asciiTheme="majorBidi" w:hAnsiTheme="majorBidi" w:hint="cs"/>
          <w:sz w:val="30"/>
          <w:szCs w:val="30"/>
        </w:rPr>
        <w:t>AWC Share</w:t>
      </w:r>
      <w:r w:rsidR="00367332" w:rsidRPr="004C52AE">
        <w:rPr>
          <w:rFonts w:asciiTheme="majorBidi" w:hAnsiTheme="majorBidi"/>
          <w:sz w:val="30"/>
          <w:szCs w:val="30"/>
        </w:rPr>
        <w:t>s</w:t>
      </w:r>
      <w:r w:rsidRPr="004C52AE">
        <w:rPr>
          <w:rFonts w:asciiTheme="majorBidi" w:hAnsiTheme="majorBidi" w:hint="cs"/>
          <w:sz w:val="30"/>
          <w:szCs w:val="30"/>
        </w:rPr>
        <w:t xml:space="preserve"> Plan 2020 </w:t>
      </w:r>
      <w:r w:rsidRPr="004C52AE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77777777" w:rsidR="00B30343" w:rsidRPr="00E47680" w:rsidRDefault="00B30343" w:rsidP="00543B3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Cs w:val="18"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4C52AE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4C52AE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4C52AE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4C52AE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4C52AE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4C52AE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4C52AE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4C52AE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4C52AE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4C52AE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4C52AE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4C52A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4C52A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4C52AE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4C52AE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4C52AE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4C52AE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4C52AE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A56356" w:rsidRDefault="00A56356" w:rsidP="00A56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83B8E21" w14:textId="30CFB0AB" w:rsidR="003A5413" w:rsidRPr="004C52AE" w:rsidRDefault="003A5413" w:rsidP="00FB6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สำหรับงวด</w:t>
      </w:r>
      <w:r w:rsidR="00737D92" w:rsidRPr="004C52AE">
        <w:rPr>
          <w:rFonts w:ascii="Angsana New" w:hAnsi="Angsana New" w:hint="cs"/>
          <w:sz w:val="30"/>
          <w:szCs w:val="30"/>
          <w:cs/>
        </w:rPr>
        <w:t>เก้าเดือนสิ้นสุดวันที่</w:t>
      </w:r>
      <w:r w:rsidR="00737D92" w:rsidRPr="004C52AE">
        <w:rPr>
          <w:rFonts w:ascii="Angsana New" w:hAnsi="Angsana New"/>
          <w:sz w:val="30"/>
          <w:szCs w:val="30"/>
        </w:rPr>
        <w:t xml:space="preserve"> 30</w:t>
      </w:r>
      <w:r w:rsidR="00737D92" w:rsidRPr="004C52AE">
        <w:rPr>
          <w:rFonts w:ascii="Angsana New" w:hAnsi="Angsana New"/>
          <w:sz w:val="30"/>
          <w:szCs w:val="30"/>
          <w:cs/>
        </w:rPr>
        <w:t xml:space="preserve"> </w:t>
      </w:r>
      <w:r w:rsidR="00737D92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737D92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2565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จำนวน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="00074D88" w:rsidRPr="004C52AE">
        <w:rPr>
          <w:rFonts w:ascii="Angsana New" w:hAnsi="Angsana New"/>
          <w:sz w:val="30"/>
          <w:szCs w:val="30"/>
        </w:rPr>
        <w:t>8.6</w:t>
      </w:r>
      <w:r w:rsidR="005E34ED" w:rsidRPr="004C52AE">
        <w:rPr>
          <w:rFonts w:ascii="Angsana New" w:hAnsi="Angsana New"/>
          <w:sz w:val="30"/>
          <w:szCs w:val="30"/>
        </w:rPr>
        <w:t>6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และ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="00465C9C" w:rsidRPr="004C52AE">
        <w:rPr>
          <w:rFonts w:ascii="Angsana New" w:hAnsi="Angsana New"/>
          <w:sz w:val="30"/>
          <w:szCs w:val="30"/>
        </w:rPr>
        <w:t>8.20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ตามลำดับ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i/>
          <w:iCs/>
          <w:sz w:val="30"/>
          <w:szCs w:val="30"/>
          <w:cs/>
        </w:rPr>
        <w:t>(</w:t>
      </w:r>
      <w:r w:rsidRPr="004C52AE">
        <w:rPr>
          <w:rFonts w:ascii="Angsana New" w:hAnsi="Angsana New"/>
          <w:i/>
          <w:iCs/>
          <w:sz w:val="30"/>
          <w:szCs w:val="30"/>
        </w:rPr>
        <w:t>256</w:t>
      </w:r>
      <w:r w:rsidR="00523123" w:rsidRPr="004C52AE">
        <w:rPr>
          <w:rFonts w:ascii="Angsana New" w:hAnsi="Angsana New"/>
          <w:i/>
          <w:iCs/>
          <w:sz w:val="30"/>
          <w:szCs w:val="30"/>
        </w:rPr>
        <w:t>4</w:t>
      </w:r>
      <w:r w:rsidRPr="004C52AE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5E34ED" w:rsidRPr="004C52AE">
        <w:rPr>
          <w:rFonts w:ascii="Angsana New" w:hAnsi="Angsana New"/>
          <w:i/>
          <w:iCs/>
          <w:sz w:val="30"/>
          <w:szCs w:val="30"/>
        </w:rPr>
        <w:t>7.65</w:t>
      </w:r>
      <w:r w:rsidR="00523123" w:rsidRPr="004C52AE">
        <w:rPr>
          <w:rFonts w:ascii="Angsana New" w:hAnsi="Angsana New"/>
          <w:i/>
          <w:iCs/>
          <w:sz w:val="30"/>
          <w:szCs w:val="30"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4C52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62738" w:rsidRPr="004C52AE">
        <w:rPr>
          <w:rFonts w:ascii="Angsana New" w:hAnsi="Angsana New"/>
          <w:i/>
          <w:iCs/>
          <w:sz w:val="30"/>
          <w:szCs w:val="30"/>
        </w:rPr>
        <w:t>7.23</w:t>
      </w:r>
      <w:r w:rsidRPr="004C52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4C52A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4C52A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8706D13" w14:textId="77777777" w:rsidR="004F68F4" w:rsidRPr="001C2D3B" w:rsidRDefault="004F68F4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4917937" w14:textId="398BB27C" w:rsidR="00B30343" w:rsidRPr="004C52AE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  <w:lang w:eastAsia="en-GB"/>
        </w:rPr>
        <w:t>การเสนอขายหุ้นสามัญเพิ่มทุน</w:t>
      </w:r>
      <w:r w:rsidRPr="004C52AE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1C2D3B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4C52AE" w14:paraId="456C9AFC" w14:textId="77777777" w:rsidTr="00FA614F">
        <w:tc>
          <w:tcPr>
            <w:tcW w:w="2430" w:type="dxa"/>
          </w:tcPr>
          <w:p w14:paraId="7BE40313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4C52AE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5E7AB0CF" w:rsidR="00C90CDF" w:rsidRPr="004C52AE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4C52AE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4C52AE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2E1215"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30 </w:t>
            </w:r>
            <w:r w:rsidR="00455028"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กันยา</w:t>
            </w:r>
            <w:r w:rsidR="002E1215"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ยน</w:t>
            </w: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2565</w:t>
            </w:r>
          </w:p>
        </w:tc>
      </w:tr>
      <w:tr w:rsidR="00637723" w:rsidRPr="004C52AE" w14:paraId="3EDE38B3" w14:textId="77777777" w:rsidTr="00FA614F">
        <w:tc>
          <w:tcPr>
            <w:tcW w:w="2430" w:type="dxa"/>
          </w:tcPr>
          <w:p w14:paraId="7282A018" w14:textId="77777777" w:rsidR="00637723" w:rsidRPr="004C52AE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4C52AE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4C52A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4C52A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4C52AE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4C52AE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4C52AE" w14:paraId="4E4A6B35" w14:textId="0EC2064D" w:rsidTr="00E16170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49689498" w:rsidR="00195520" w:rsidRPr="004C52AE" w:rsidRDefault="00195520" w:rsidP="00195520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2148AEB" w:rsidR="00195520" w:rsidRPr="004C52AE" w:rsidRDefault="00DB714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09222AD2" w:rsidR="00195520" w:rsidRPr="004C52AE" w:rsidRDefault="00DB714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shd w:val="clear" w:color="auto" w:fill="auto"/>
          </w:tcPr>
          <w:p w14:paraId="514F54D8" w14:textId="70891850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5676B257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(771)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748DED4B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529A6"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569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7EA1F2F1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1516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1,</w:t>
            </w:r>
            <w:r w:rsidR="00CE2C61"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345</w:t>
            </w:r>
          </w:p>
        </w:tc>
      </w:tr>
      <w:tr w:rsidR="00346277" w:rsidRPr="004C52AE" w14:paraId="4EC3A576" w14:textId="77777777" w:rsidTr="00E16170">
        <w:tc>
          <w:tcPr>
            <w:tcW w:w="2430" w:type="dxa"/>
            <w:shd w:val="clear" w:color="auto" w:fill="auto"/>
          </w:tcPr>
          <w:p w14:paraId="6A8D2F61" w14:textId="4C195A7E" w:rsidR="00346277" w:rsidRPr="004C52AE" w:rsidRDefault="00346277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35DE2A5E" w:rsidR="00346277" w:rsidRPr="004C52AE" w:rsidRDefault="00346277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270C276D" w:rsidR="00346277" w:rsidRPr="004C52AE" w:rsidRDefault="00346277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1CC6467C" w14:textId="5A87AE05" w:rsidR="00346277" w:rsidRPr="004C52AE" w:rsidRDefault="00530D6B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4C52AE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-32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D8AC834" w14:textId="222BD7D3" w:rsidR="00346277" w:rsidRPr="004C52AE" w:rsidRDefault="00530D6B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autoSpaceDE w:val="0"/>
              <w:autoSpaceDN w:val="0"/>
              <w:adjustRightInd w:val="0"/>
              <w:spacing w:line="240" w:lineRule="auto"/>
              <w:ind w:right="-328" w:hanging="11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-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4C52AE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2F65D4" w14:textId="629FB11E" w:rsidR="00346277" w:rsidRPr="004C52AE" w:rsidRDefault="00530D6B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="00CE2C61"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338</w:t>
            </w: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4C52AE" w:rsidRDefault="00346277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4562686E" w14:textId="44EDA7BA" w:rsidR="00346277" w:rsidRPr="004C52AE" w:rsidRDefault="00530D6B" w:rsidP="00346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          2,</w:t>
            </w:r>
            <w:r w:rsidR="00CE2C61" w:rsidRPr="004C52AE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651</w:t>
            </w:r>
          </w:p>
        </w:tc>
      </w:tr>
      <w:tr w:rsidR="00C16F8E" w:rsidRPr="004C52AE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5FFAD22" w:rsidR="00195520" w:rsidRPr="004C52AE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4C52AE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2A39AFFC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autoSpaceDE w:val="0"/>
              <w:autoSpaceDN w:val="0"/>
              <w:adjustRightInd w:val="0"/>
              <w:spacing w:line="240" w:lineRule="auto"/>
              <w:ind w:right="117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5,674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54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02212214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autoSpaceDE w:val="0"/>
              <w:autoSpaceDN w:val="0"/>
              <w:adjustRightInd w:val="0"/>
              <w:spacing w:line="240" w:lineRule="auto"/>
              <w:ind w:right="-1100" w:firstLine="52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(771)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3A4880A5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ind w:right="2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(</w:t>
            </w:r>
            <w:r w:rsidR="00307204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907</w:t>
            </w:r>
            <w:r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4C52AE" w:rsidRDefault="00195520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608B94B1" w:rsidR="00195520" w:rsidRPr="004C52AE" w:rsidRDefault="00530D6B" w:rsidP="001955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610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          </w:t>
            </w:r>
            <w:r w:rsidR="00CE2C61"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3,</w:t>
            </w:r>
            <w:r w:rsidR="007C2715" w:rsidRPr="004C52AE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996</w:t>
            </w:r>
          </w:p>
        </w:tc>
      </w:tr>
    </w:tbl>
    <w:p w14:paraId="17FFB0FD" w14:textId="77777777" w:rsidR="00B30343" w:rsidRPr="004C52AE" w:rsidRDefault="00B30343" w:rsidP="00B3034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ngsanaNew" w:hAnsi="Angsana New"/>
          <w:sz w:val="30"/>
          <w:szCs w:val="30"/>
          <w:vertAlign w:val="superscript"/>
          <w:lang w:eastAsia="en-GB"/>
        </w:rPr>
      </w:pPr>
      <w:r w:rsidRPr="004C52AE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Pr="004C52AE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Pr="004C52AE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Pr="004C52AE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Pr="004C52AE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4735A07E" w14:textId="77777777" w:rsidR="00B30343" w:rsidRPr="004C52AE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p w14:paraId="6D28E4C3" w14:textId="77777777" w:rsidR="001C2D3B" w:rsidRDefault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color w:val="000000" w:themeColor="text1"/>
          <w:sz w:val="30"/>
          <w:szCs w:val="30"/>
          <w:cs/>
        </w:rPr>
      </w:pPr>
      <w:r>
        <w:rPr>
          <w:rFonts w:ascii="Angsana New" w:eastAsia="Times New Roman" w:hAnsi="Angsana New"/>
          <w:color w:val="000000" w:themeColor="text1"/>
          <w:sz w:val="30"/>
          <w:szCs w:val="30"/>
          <w:cs/>
        </w:rPr>
        <w:br w:type="page"/>
      </w:r>
    </w:p>
    <w:p w14:paraId="064B3A3E" w14:textId="70FE7705" w:rsidR="00B30343" w:rsidRPr="004C52AE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color w:val="000000" w:themeColor="text1"/>
          <w:sz w:val="30"/>
          <w:szCs w:val="30"/>
        </w:rPr>
      </w:pPr>
      <w:r w:rsidRPr="004C52AE">
        <w:rPr>
          <w:rFonts w:ascii="Angsana New" w:eastAsia="Times New Roman" w:hAnsi="Angsana New"/>
          <w:color w:val="000000" w:themeColor="text1"/>
          <w:sz w:val="30"/>
          <w:szCs w:val="30"/>
          <w:cs/>
        </w:rPr>
        <w:lastRenderedPageBreak/>
        <w:t>รายการกระทบยอดหุ้นสามัญที่ออกและชำระแล้ว ส่วนเกินมูลค่าหุ้นสามัญ และทุนสำรองอื่น - การจ่ายโดยใช้หุ้นเป็นเกณฑ์ สำหรับงวด</w:t>
      </w:r>
      <w:r w:rsidR="00455028" w:rsidRPr="004C52AE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เก้า</w:t>
      </w:r>
      <w:r w:rsidRPr="004C52AE">
        <w:rPr>
          <w:rFonts w:ascii="Angsana New" w:eastAsia="Times New Roman" w:hAnsi="Angsana New"/>
          <w:color w:val="000000" w:themeColor="text1"/>
          <w:sz w:val="30"/>
          <w:szCs w:val="30"/>
          <w:cs/>
        </w:rPr>
        <w:t>เดือนสิ้นสุดวันที่</w:t>
      </w:r>
      <w:r w:rsidR="00366E12" w:rsidRPr="004C52AE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 </w:t>
      </w:r>
      <w:r w:rsidR="00D73435" w:rsidRPr="004C52AE">
        <w:rPr>
          <w:rFonts w:ascii="Angsana New" w:eastAsia="Times New Roman" w:hAnsi="Angsana New"/>
          <w:color w:val="000000" w:themeColor="text1"/>
          <w:sz w:val="30"/>
          <w:szCs w:val="30"/>
        </w:rPr>
        <w:t xml:space="preserve">30 </w:t>
      </w:r>
      <w:r w:rsidR="00455028" w:rsidRPr="004C52AE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>กันยา</w:t>
      </w:r>
      <w:r w:rsidR="00D73435" w:rsidRPr="004C52AE">
        <w:rPr>
          <w:rFonts w:ascii="Angsana New" w:eastAsia="Times New Roman" w:hAnsi="Angsana New" w:hint="cs"/>
          <w:color w:val="000000" w:themeColor="text1"/>
          <w:sz w:val="30"/>
          <w:szCs w:val="30"/>
          <w:cs/>
        </w:rPr>
        <w:t xml:space="preserve">ยน </w:t>
      </w:r>
      <w:r w:rsidR="00366E12" w:rsidRPr="004C52AE">
        <w:rPr>
          <w:rFonts w:ascii="Angsana New" w:eastAsia="Times New Roman" w:hAnsi="Angsana New"/>
          <w:color w:val="000000" w:themeColor="text1"/>
          <w:sz w:val="30"/>
          <w:szCs w:val="30"/>
        </w:rPr>
        <w:t>2565</w:t>
      </w:r>
    </w:p>
    <w:p w14:paraId="0F06189F" w14:textId="2808A081" w:rsidR="00B30343" w:rsidRPr="004C52AE" w:rsidRDefault="00B30343" w:rsidP="00B30343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703" w:type="dxa"/>
        <w:tblInd w:w="558" w:type="dxa"/>
        <w:tblLook w:val="04A0" w:firstRow="1" w:lastRow="0" w:firstColumn="1" w:lastColumn="0" w:noHBand="0" w:noVBand="1"/>
      </w:tblPr>
      <w:tblGrid>
        <w:gridCol w:w="3402"/>
        <w:gridCol w:w="1422"/>
        <w:gridCol w:w="268"/>
        <w:gridCol w:w="1339"/>
        <w:gridCol w:w="236"/>
        <w:gridCol w:w="1275"/>
        <w:gridCol w:w="269"/>
        <w:gridCol w:w="1492"/>
      </w:tblGrid>
      <w:tr w:rsidR="00516F99" w:rsidRPr="004C52AE" w14:paraId="12910A69" w14:textId="77777777" w:rsidTr="002B59E8">
        <w:tc>
          <w:tcPr>
            <w:tcW w:w="3402" w:type="dxa"/>
          </w:tcPr>
          <w:p w14:paraId="7E9314AA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6301" w:type="dxa"/>
            <w:gridSpan w:val="7"/>
          </w:tcPr>
          <w:p w14:paraId="6B8CC5E6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  <w:r w:rsidRPr="004C52AE">
              <w:rPr>
                <w:rFonts w:ascii="Angsana New" w:eastAsia="AngsanaNew" w:hAnsi="Angsana New" w:hint="cs"/>
                <w:b/>
                <w:bCs/>
                <w:sz w:val="30"/>
                <w:szCs w:val="30"/>
                <w:lang w:eastAsia="en-GB"/>
              </w:rPr>
              <w:t xml:space="preserve"> / </w:t>
            </w:r>
            <w:r w:rsidRPr="004C52AE">
              <w:rPr>
                <w:rFonts w:ascii="Angsana New" w:eastAsia="AngsanaNew" w:hAnsi="Angsana New" w:hint="cs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516F99" w:rsidRPr="004C52AE" w14:paraId="7E455614" w14:textId="77777777" w:rsidTr="002B59E8">
        <w:trPr>
          <w:trHeight w:val="918"/>
        </w:trPr>
        <w:tc>
          <w:tcPr>
            <w:tcW w:w="3402" w:type="dxa"/>
          </w:tcPr>
          <w:p w14:paraId="61A15566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3029" w:type="dxa"/>
            <w:gridSpan w:val="3"/>
          </w:tcPr>
          <w:p w14:paraId="05561FEC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413497F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2F75FC9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0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หุ้นสามัญที่ออกและชำระแล้ว</w:t>
            </w:r>
          </w:p>
        </w:tc>
        <w:tc>
          <w:tcPr>
            <w:tcW w:w="236" w:type="dxa"/>
          </w:tcPr>
          <w:p w14:paraId="672262E8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</w:tcPr>
          <w:p w14:paraId="2D3943AA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ส่วนเกินมูลค่า</w:t>
            </w:r>
          </w:p>
          <w:p w14:paraId="08E59206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หุ้นสามัญ</w:t>
            </w:r>
          </w:p>
        </w:tc>
        <w:tc>
          <w:tcPr>
            <w:tcW w:w="269" w:type="dxa"/>
          </w:tcPr>
          <w:p w14:paraId="6A1FABAC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</w:tcPr>
          <w:p w14:paraId="5C09C7DD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pacing w:val="-4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ทุนสำรองอื่น</w:t>
            </w:r>
            <w:r w:rsidRPr="004C52AE">
              <w:rPr>
                <w:rFonts w:ascii="Angsana New" w:eastAsia="Angsana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-</w:t>
            </w:r>
            <w:r w:rsidRPr="004C52AE">
              <w:rPr>
                <w:rFonts w:ascii="Angsana New" w:eastAsia="AngsanaNew" w:hAnsi="Angsana New" w:hint="cs"/>
                <w:spacing w:val="-4"/>
                <w:sz w:val="30"/>
                <w:szCs w:val="30"/>
                <w:lang w:eastAsia="en-GB"/>
              </w:rPr>
              <w:t xml:space="preserve"> </w:t>
            </w:r>
            <w:r w:rsidRPr="004C52AE">
              <w:rPr>
                <w:rFonts w:ascii="Angsana New" w:eastAsia="AngsanaNew" w:hAnsi="Angsana New" w:hint="cs"/>
                <w:spacing w:val="-4"/>
                <w:sz w:val="30"/>
                <w:szCs w:val="30"/>
                <w:cs/>
                <w:lang w:eastAsia="en-GB"/>
              </w:rPr>
              <w:t>การจ่ายโดยใช้หุ้นเป็นเกณฑ์</w:t>
            </w:r>
          </w:p>
        </w:tc>
      </w:tr>
      <w:tr w:rsidR="00516F99" w:rsidRPr="004C52AE" w14:paraId="2A802160" w14:textId="77777777" w:rsidTr="002B59E8">
        <w:tc>
          <w:tcPr>
            <w:tcW w:w="3402" w:type="dxa"/>
          </w:tcPr>
          <w:p w14:paraId="45043394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22" w:type="dxa"/>
          </w:tcPr>
          <w:p w14:paraId="4D3B8769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hanging="127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(จำนวนพันหุ้น)</w:t>
            </w:r>
          </w:p>
        </w:tc>
        <w:tc>
          <w:tcPr>
            <w:tcW w:w="268" w:type="dxa"/>
          </w:tcPr>
          <w:p w14:paraId="7FC6AE64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</w:tcPr>
          <w:p w14:paraId="041D3E13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38" w:right="-398" w:hanging="127"/>
              <w:jc w:val="center"/>
              <w:rPr>
                <w:rFonts w:ascii="Angsana New" w:eastAsia="AngsanaNew" w:hAnsi="Angsana New"/>
                <w:i/>
                <w:iCs/>
                <w:spacing w:val="-10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i/>
                <w:iCs/>
                <w:spacing w:val="-10"/>
                <w:sz w:val="30"/>
                <w:szCs w:val="30"/>
                <w:cs/>
                <w:lang w:eastAsia="en-GB"/>
              </w:rPr>
              <w:t>(พันบาท)</w:t>
            </w:r>
          </w:p>
        </w:tc>
        <w:tc>
          <w:tcPr>
            <w:tcW w:w="236" w:type="dxa"/>
          </w:tcPr>
          <w:p w14:paraId="70E3093C" w14:textId="77777777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left="-138" w:right="-94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3036" w:type="dxa"/>
            <w:gridSpan w:val="3"/>
          </w:tcPr>
          <w:p w14:paraId="50E634B0" w14:textId="425F2F0D" w:rsidR="00516F99" w:rsidRPr="004C52AE" w:rsidRDefault="00516F99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38" w:right="-94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(</w:t>
            </w:r>
            <w:r w:rsidR="00637723"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</w:t>
            </w:r>
            <w:r w:rsidRPr="004C52AE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บาท)</w:t>
            </w:r>
          </w:p>
        </w:tc>
      </w:tr>
      <w:tr w:rsidR="000D2F9A" w:rsidRPr="004C52AE" w14:paraId="255E5DAA" w14:textId="77777777" w:rsidTr="002B59E8">
        <w:tc>
          <w:tcPr>
            <w:tcW w:w="3402" w:type="dxa"/>
          </w:tcPr>
          <w:p w14:paraId="108D26C3" w14:textId="52FDDA6A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7B3E55" w:rsidRPr="004C52AE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22" w:type="dxa"/>
            <w:vAlign w:val="bottom"/>
          </w:tcPr>
          <w:p w14:paraId="1214B3E0" w14:textId="2E5108ED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>32,000,000</w:t>
            </w:r>
          </w:p>
        </w:tc>
        <w:tc>
          <w:tcPr>
            <w:tcW w:w="268" w:type="dxa"/>
            <w:vAlign w:val="bottom"/>
          </w:tcPr>
          <w:p w14:paraId="3F455238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617010DF" w14:textId="6342041D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>32,000,000</w:t>
            </w:r>
          </w:p>
        </w:tc>
        <w:tc>
          <w:tcPr>
            <w:tcW w:w="236" w:type="dxa"/>
            <w:vAlign w:val="bottom"/>
          </w:tcPr>
          <w:p w14:paraId="234435BF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0ACEA819" w14:textId="1DD94836" w:rsidR="000D2F9A" w:rsidRPr="004C52AE" w:rsidRDefault="00F26EA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>39,326,508</w:t>
            </w:r>
          </w:p>
        </w:tc>
        <w:tc>
          <w:tcPr>
            <w:tcW w:w="269" w:type="dxa"/>
            <w:vAlign w:val="bottom"/>
          </w:tcPr>
          <w:p w14:paraId="3513740A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46577CDF" w14:textId="77ED6716" w:rsidR="000D2F9A" w:rsidRPr="004C52AE" w:rsidRDefault="000D2F9A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</w:rPr>
              <w:t>9,</w:t>
            </w:r>
            <w:r w:rsidR="00367332" w:rsidRPr="004C52AE">
              <w:rPr>
                <w:rFonts w:ascii="Angsana New" w:hAnsi="Angsana New" w:hint="cs"/>
                <w:sz w:val="30"/>
                <w:szCs w:val="30"/>
              </w:rPr>
              <w:t>08</w:t>
            </w:r>
            <w:r w:rsidRPr="004C52A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0D2F9A" w:rsidRPr="004C52AE" w14:paraId="0B2924A0" w14:textId="77777777" w:rsidTr="002B59E8">
        <w:tc>
          <w:tcPr>
            <w:tcW w:w="3402" w:type="dxa"/>
          </w:tcPr>
          <w:p w14:paraId="303C16C1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ออกหุ้นให้กับพนักงาน</w:t>
            </w:r>
          </w:p>
        </w:tc>
        <w:tc>
          <w:tcPr>
            <w:tcW w:w="1422" w:type="dxa"/>
            <w:vAlign w:val="bottom"/>
          </w:tcPr>
          <w:p w14:paraId="0C41B558" w14:textId="30A1289C" w:rsidR="000D2F9A" w:rsidRPr="004C52AE" w:rsidRDefault="007C5992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left" w:pos="105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8" w:type="dxa"/>
            <w:vAlign w:val="bottom"/>
          </w:tcPr>
          <w:p w14:paraId="4FD6B288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  <w:vAlign w:val="bottom"/>
          </w:tcPr>
          <w:p w14:paraId="7A8BE2C5" w14:textId="319FAAE9" w:rsidR="000D2F9A" w:rsidRPr="004C52AE" w:rsidRDefault="007C5992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  <w:vAlign w:val="bottom"/>
          </w:tcPr>
          <w:p w14:paraId="638797D3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bottom"/>
          </w:tcPr>
          <w:p w14:paraId="63D86805" w14:textId="556C7600" w:rsidR="000D2F9A" w:rsidRPr="004C52AE" w:rsidRDefault="007C5992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2,774</w:t>
            </w:r>
          </w:p>
        </w:tc>
        <w:tc>
          <w:tcPr>
            <w:tcW w:w="269" w:type="dxa"/>
            <w:vAlign w:val="bottom"/>
          </w:tcPr>
          <w:p w14:paraId="001B7704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2" w:type="dxa"/>
            <w:vAlign w:val="bottom"/>
          </w:tcPr>
          <w:p w14:paraId="38B176D9" w14:textId="3CF7B12C" w:rsidR="000D2F9A" w:rsidRPr="004C52AE" w:rsidRDefault="007C5992" w:rsidP="007D5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(3,545)</w:t>
            </w:r>
          </w:p>
        </w:tc>
      </w:tr>
      <w:tr w:rsidR="000D2F9A" w:rsidRPr="004C52AE" w14:paraId="54BC093C" w14:textId="77777777" w:rsidTr="002B59E8">
        <w:tc>
          <w:tcPr>
            <w:tcW w:w="3402" w:type="dxa"/>
          </w:tcPr>
          <w:p w14:paraId="446EBC0E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37" w:hanging="237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ค่าใช้จ่ายแผนการกำหนดค่าตอบแทนพนักงานระยะยาวสำหรับงวด</w:t>
            </w:r>
            <w:r w:rsidRPr="004C52AE">
              <w:rPr>
                <w:rFonts w:ascii="Angsana New" w:eastAsia="AngsanaNew" w:hAnsi="Angsana New" w:hint="cs"/>
                <w:sz w:val="30"/>
                <w:szCs w:val="30"/>
                <w:lang w:eastAsia="en-GB"/>
              </w:rPr>
              <w:t xml:space="preserve">      </w:t>
            </w:r>
          </w:p>
        </w:tc>
        <w:tc>
          <w:tcPr>
            <w:tcW w:w="1422" w:type="dxa"/>
            <w:vAlign w:val="bottom"/>
          </w:tcPr>
          <w:p w14:paraId="67314C2F" w14:textId="0554B04B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6944A4E0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vAlign w:val="bottom"/>
          </w:tcPr>
          <w:p w14:paraId="0976249B" w14:textId="1CFBCF6A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467121F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vAlign w:val="bottom"/>
          </w:tcPr>
          <w:p w14:paraId="512EF17F" w14:textId="0350E8C2" w:rsidR="000D2F9A" w:rsidRPr="004C52AE" w:rsidRDefault="007C5992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7"/>
              </w:tabs>
              <w:ind w:right="220" w:hanging="58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                         -</w:t>
            </w:r>
          </w:p>
        </w:tc>
        <w:tc>
          <w:tcPr>
            <w:tcW w:w="269" w:type="dxa"/>
            <w:vAlign w:val="bottom"/>
          </w:tcPr>
          <w:p w14:paraId="10F384DC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vAlign w:val="bottom"/>
          </w:tcPr>
          <w:p w14:paraId="693C98BA" w14:textId="3542AAF9" w:rsidR="000D2F9A" w:rsidRPr="004C52AE" w:rsidRDefault="00D83140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/>
                <w:sz w:val="30"/>
                <w:szCs w:val="30"/>
                <w:lang w:eastAsia="en-GB"/>
              </w:rPr>
              <w:t>8,661</w:t>
            </w:r>
          </w:p>
        </w:tc>
      </w:tr>
      <w:tr w:rsidR="000D2F9A" w:rsidRPr="004C52AE" w14:paraId="02F7046D" w14:textId="77777777" w:rsidTr="002B59E8">
        <w:tc>
          <w:tcPr>
            <w:tcW w:w="3402" w:type="dxa"/>
          </w:tcPr>
          <w:p w14:paraId="4CBB31B1" w14:textId="6DA20B01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237" w:hanging="237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ค่าใช้จ่ายในการออกหุ้นสามัญให้แก่</w:t>
            </w:r>
            <w:r w:rsidR="002B59E8" w:rsidRPr="004C52AE">
              <w:rPr>
                <w:rFonts w:ascii="Angsana New" w:hAnsi="Angsana New" w:hint="cs"/>
                <w:sz w:val="30"/>
                <w:szCs w:val="30"/>
                <w:cs/>
              </w:rPr>
              <w:t>พ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นักงาน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bottom"/>
          </w:tcPr>
          <w:p w14:paraId="446E268C" w14:textId="1947C861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autoSpaceDE w:val="0"/>
              <w:autoSpaceDN w:val="0"/>
              <w:adjustRightInd w:val="0"/>
              <w:ind w:right="253"/>
              <w:jc w:val="right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  <w:tc>
          <w:tcPr>
            <w:tcW w:w="268" w:type="dxa"/>
            <w:vAlign w:val="bottom"/>
          </w:tcPr>
          <w:p w14:paraId="50C99B21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512BC2" w14:textId="71DEF57F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2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208AB77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A69C9E" w14:textId="117CF530" w:rsidR="000D2F9A" w:rsidRPr="004C52AE" w:rsidRDefault="007C5992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0"/>
              </w:tabs>
              <w:ind w:right="-1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             (3)</w:t>
            </w:r>
          </w:p>
        </w:tc>
        <w:tc>
          <w:tcPr>
            <w:tcW w:w="269" w:type="dxa"/>
            <w:vAlign w:val="bottom"/>
          </w:tcPr>
          <w:p w14:paraId="0FD32F92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33D4BA2C" w14:textId="449EF17A" w:rsidR="000D2F9A" w:rsidRPr="004C52AE" w:rsidRDefault="00896B72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jc w:val="both"/>
              <w:rPr>
                <w:rFonts w:ascii="Angsana New" w:hAnsi="Angsana New"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/>
                <w:sz w:val="30"/>
                <w:szCs w:val="30"/>
                <w:lang w:eastAsia="en-GB"/>
              </w:rPr>
              <w:t>-</w:t>
            </w:r>
          </w:p>
        </w:tc>
      </w:tr>
      <w:tr w:rsidR="000D2F9A" w:rsidRPr="004C52AE" w14:paraId="4F7890D5" w14:textId="77777777" w:rsidTr="002B59E8">
        <w:tc>
          <w:tcPr>
            <w:tcW w:w="3402" w:type="dxa"/>
          </w:tcPr>
          <w:p w14:paraId="5971864A" w14:textId="4AFF09BD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1962" w:rsidRPr="004C52AE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30 </w:t>
            </w:r>
            <w:r w:rsidR="004C7C2D"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AE1962"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="007B3E55"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7B3E55" w:rsidRPr="004C52AE">
              <w:rPr>
                <w:rFonts w:ascii="Angsana New" w:hAnsi="Angsana New" w:hint="cs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39A3AB" w14:textId="2BD79856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8" w:type="dxa"/>
            <w:vAlign w:val="bottom"/>
          </w:tcPr>
          <w:p w14:paraId="0548BF5A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E18648" w14:textId="08FBEF8B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</w:tcPr>
          <w:p w14:paraId="30E966E7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D713B" w14:textId="442158E0" w:rsidR="000D2F9A" w:rsidRPr="004C52AE" w:rsidRDefault="007C5992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39,329,279</w:t>
            </w:r>
          </w:p>
        </w:tc>
        <w:tc>
          <w:tcPr>
            <w:tcW w:w="269" w:type="dxa"/>
          </w:tcPr>
          <w:p w14:paraId="558D9895" w14:textId="77777777" w:rsidR="000D2F9A" w:rsidRPr="004C52AE" w:rsidRDefault="000D2F9A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autoSpaceDE w:val="0"/>
              <w:autoSpaceDN w:val="0"/>
              <w:adjustRightInd w:val="0"/>
              <w:ind w:right="-94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  <w:bottom w:val="double" w:sz="4" w:space="0" w:color="auto"/>
            </w:tcBorders>
          </w:tcPr>
          <w:p w14:paraId="34237627" w14:textId="5CBD8D4F" w:rsidR="000D2F9A" w:rsidRPr="004C52AE" w:rsidRDefault="005D642E" w:rsidP="00AE19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14,198</w:t>
            </w:r>
          </w:p>
        </w:tc>
      </w:tr>
    </w:tbl>
    <w:p w14:paraId="3F2FA9E1" w14:textId="77777777" w:rsidR="001C2D3B" w:rsidRPr="002F5734" w:rsidRDefault="001C2D3B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p w14:paraId="2CA94840" w14:textId="6134BC7B" w:rsidR="00844C5B" w:rsidRPr="004C52AE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2F5734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4C52AE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2F9667DC" w:rsidR="007C69B1" w:rsidRPr="004C52AE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7C69B1" w:rsidRPr="004C52AE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  <w:tc>
          <w:tcPr>
            <w:tcW w:w="383" w:type="dxa"/>
          </w:tcPr>
          <w:p w14:paraId="27C261F6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381B2084" w:rsidR="007C69B1" w:rsidRPr="004C52AE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2564</w:t>
            </w:r>
          </w:p>
        </w:tc>
      </w:tr>
      <w:tr w:rsidR="007C69B1" w:rsidRPr="004C52AE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4C52AE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4C52A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4C52AE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4C52AE" w14:paraId="3A783925" w14:textId="77777777" w:rsidTr="00517683">
        <w:tc>
          <w:tcPr>
            <w:tcW w:w="2979" w:type="dxa"/>
          </w:tcPr>
          <w:p w14:paraId="0B2257E1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7C69B1" w:rsidRPr="004C52AE" w14:paraId="1DA8A8CD" w14:textId="77777777" w:rsidTr="00517683">
        <w:tc>
          <w:tcPr>
            <w:tcW w:w="2979" w:type="dxa"/>
          </w:tcPr>
          <w:p w14:paraId="355AB1F4" w14:textId="6C756D84" w:rsidR="007C69B1" w:rsidRPr="004C52AE" w:rsidRDefault="007B3E55" w:rsidP="007B3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E1962"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4C7C2D"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</w:t>
            </w:r>
            <w:r w:rsidR="00AE1962"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ยน</w:t>
            </w:r>
            <w:r w:rsidR="00991026"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="00991026"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991026"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="00991026"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7C69B1" w:rsidRPr="004C52AE" w:rsidRDefault="007C69B1" w:rsidP="00D8486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1631816E" w:rsidR="007C69B1" w:rsidRPr="004C52AE" w:rsidRDefault="00DF24DC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043F1E93" w:rsidR="007C69B1" w:rsidRPr="004C52AE" w:rsidRDefault="00DF24DC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2644979B" w:rsidR="007C69B1" w:rsidRPr="004C52AE" w:rsidRDefault="00F41454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7C69B1" w:rsidRPr="004C52AE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519CD1DF" w:rsidR="007C69B1" w:rsidRPr="004C52AE" w:rsidRDefault="00F41454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FB03EF" w:rsidRPr="002F5734" w14:paraId="75DE98A9" w14:textId="77777777" w:rsidTr="00517683">
        <w:tc>
          <w:tcPr>
            <w:tcW w:w="2979" w:type="dxa"/>
          </w:tcPr>
          <w:p w14:paraId="784CAAB1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FB03EF" w:rsidRPr="002F5734" w:rsidRDefault="00FB03EF" w:rsidP="002F5734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FB03EF" w:rsidRPr="004C52AE" w14:paraId="2DCD3C59" w14:textId="77777777" w:rsidTr="00517683">
        <w:tc>
          <w:tcPr>
            <w:tcW w:w="2979" w:type="dxa"/>
          </w:tcPr>
          <w:p w14:paraId="77A7CE2C" w14:textId="1377DD9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4C52AE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FB03EF" w:rsidRPr="004C52AE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B03EF" w:rsidRPr="004C52AE" w14:paraId="2FA28A1A" w14:textId="77777777" w:rsidTr="00517683">
        <w:tc>
          <w:tcPr>
            <w:tcW w:w="2979" w:type="dxa"/>
          </w:tcPr>
          <w:p w14:paraId="292ABA5E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B03EF" w:rsidRPr="004C52AE" w14:paraId="64CFAD68" w14:textId="77777777" w:rsidTr="00517683">
        <w:tc>
          <w:tcPr>
            <w:tcW w:w="2979" w:type="dxa"/>
          </w:tcPr>
          <w:p w14:paraId="0998D274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6DADB7CA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43" w:type="dxa"/>
          </w:tcPr>
          <w:p w14:paraId="044FA1E2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3C70B87E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383" w:type="dxa"/>
          </w:tcPr>
          <w:p w14:paraId="2EE221DB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5D6AFD34" w:rsidR="00FB03EF" w:rsidRPr="004C52AE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4CF6AF4F" w:rsidR="00FB03EF" w:rsidRPr="004C52AE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FB03EF" w:rsidRPr="004C52AE" w14:paraId="59B99EC8" w14:textId="77777777" w:rsidTr="00517683">
        <w:tc>
          <w:tcPr>
            <w:tcW w:w="2979" w:type="dxa"/>
          </w:tcPr>
          <w:p w14:paraId="0E3C549D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169D0559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43" w:type="dxa"/>
          </w:tcPr>
          <w:p w14:paraId="14D5FF2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20E2E932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383" w:type="dxa"/>
          </w:tcPr>
          <w:p w14:paraId="4B7BC53C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3354D50E" w:rsidR="00FB03EF" w:rsidRPr="004C52AE" w:rsidRDefault="00517683" w:rsidP="0051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4D52B94A" w:rsidR="00FB03EF" w:rsidRPr="004C52AE" w:rsidRDefault="00517683" w:rsidP="00517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FB03EF" w:rsidRPr="004C52AE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5ACF718F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="004C7C2D"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FB03EF" w:rsidRPr="004C52AE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B03EF" w:rsidRPr="004C52AE" w14:paraId="14283FA0" w14:textId="77777777" w:rsidTr="00517683">
        <w:tc>
          <w:tcPr>
            <w:tcW w:w="2979" w:type="dxa"/>
          </w:tcPr>
          <w:p w14:paraId="0914A9EC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FB03EF" w:rsidRPr="004C52AE" w:rsidRDefault="00FB03EF" w:rsidP="00FB03E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7C74B8AD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1DA9FDBB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24DDB41E" w:rsidR="00FB03EF" w:rsidRPr="004C52AE" w:rsidRDefault="00DF24DC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383" w:type="dxa"/>
          </w:tcPr>
          <w:p w14:paraId="15A65964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39967467" w:rsidR="00FB03EF" w:rsidRPr="004C52AE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FB03EF" w:rsidRPr="004C52AE" w:rsidRDefault="00FB03EF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2DB56919" w:rsidR="00FB03EF" w:rsidRPr="004C52AE" w:rsidRDefault="00F41454" w:rsidP="00FB0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</w:t>
            </w:r>
            <w:r w:rsidR="00517683"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6A70605D" w14:textId="77777777" w:rsidR="002F5734" w:rsidRPr="002F5734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556FB9EA" w14:textId="702905C3" w:rsidR="004C2F5D" w:rsidRPr="002F5734" w:rsidRDefault="007C69B1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AWC Share</w:t>
      </w:r>
      <w:r w:rsidR="00367332" w:rsidRPr="004C52AE">
        <w:rPr>
          <w:rFonts w:ascii="Angsana New" w:hAnsi="Angsana New"/>
          <w:sz w:val="30"/>
          <w:szCs w:val="30"/>
        </w:rPr>
        <w:t>s</w:t>
      </w:r>
      <w:r w:rsidRPr="004C52AE">
        <w:rPr>
          <w:rFonts w:ascii="Angsana New" w:hAnsi="Angsana New"/>
          <w:sz w:val="30"/>
          <w:szCs w:val="30"/>
        </w:rPr>
        <w:t xml:space="preserve"> Plan Tranch</w:t>
      </w:r>
      <w:r w:rsidR="00B92FA1" w:rsidRPr="004C52AE">
        <w:rPr>
          <w:rFonts w:ascii="Angsana New" w:hAnsi="Angsana New"/>
          <w:sz w:val="30"/>
          <w:szCs w:val="30"/>
        </w:rPr>
        <w:t>e</w:t>
      </w:r>
      <w:r w:rsidR="00AB2E26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1</w:t>
      </w:r>
      <w:r w:rsidRPr="004C52AE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="005B394E" w:rsidRPr="004C52AE">
        <w:rPr>
          <w:rFonts w:ascii="Angsana New" w:hAnsi="Angsana New"/>
          <w:sz w:val="30"/>
          <w:szCs w:val="30"/>
        </w:rPr>
        <w:t>389,900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หุ้น</w:t>
      </w:r>
      <w:r w:rsidR="005E5406" w:rsidRPr="004C52AE">
        <w:rPr>
          <w:rFonts w:ascii="Angsana New" w:hAnsi="Angsana New" w:hint="cs"/>
          <w:sz w:val="30"/>
          <w:szCs w:val="30"/>
          <w:cs/>
        </w:rPr>
        <w:t xml:space="preserve"> และ </w:t>
      </w:r>
      <w:r w:rsidR="00544F30" w:rsidRPr="004C52AE">
        <w:rPr>
          <w:rFonts w:ascii="Angsana New" w:hAnsi="Angsana New"/>
          <w:sz w:val="30"/>
          <w:szCs w:val="30"/>
        </w:rPr>
        <w:t>380</w:t>
      </w:r>
      <w:r w:rsidR="0020425F" w:rsidRPr="004C52AE">
        <w:rPr>
          <w:rFonts w:ascii="Angsana New" w:hAnsi="Angsana New"/>
          <w:sz w:val="30"/>
          <w:szCs w:val="30"/>
        </w:rPr>
        <w:t>,800</w:t>
      </w:r>
      <w:r w:rsidR="005E5406" w:rsidRPr="004C52AE">
        <w:rPr>
          <w:rFonts w:ascii="Angsana New" w:hAnsi="Angsana New"/>
          <w:sz w:val="30"/>
          <w:szCs w:val="30"/>
          <w:cs/>
        </w:rPr>
        <w:t xml:space="preserve"> </w:t>
      </w:r>
      <w:r w:rsidR="005E5406" w:rsidRPr="004C52AE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4C52AE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1 </w:t>
      </w:r>
      <w:r w:rsidRPr="004C52AE">
        <w:rPr>
          <w:rFonts w:ascii="Angsana New" w:hAnsi="Angsana New" w:hint="cs"/>
          <w:sz w:val="30"/>
          <w:szCs w:val="30"/>
          <w:cs/>
        </w:rPr>
        <w:t>บาท</w:t>
      </w:r>
      <w:r w:rsidR="00B92FA1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ซึ่ง</w:t>
      </w:r>
      <w:r w:rsidR="00B92FA1" w:rsidRPr="004C52AE">
        <w:rPr>
          <w:rFonts w:ascii="Angsana New" w:hAnsi="Angsana New" w:hint="cs"/>
          <w:sz w:val="30"/>
          <w:szCs w:val="30"/>
          <w:cs/>
        </w:rPr>
        <w:t>บริษัท</w:t>
      </w:r>
      <w:r w:rsidRPr="004C52AE">
        <w:rPr>
          <w:rFonts w:ascii="Angsana New" w:hAnsi="Angsana New" w:hint="cs"/>
          <w:sz w:val="30"/>
          <w:szCs w:val="30"/>
          <w:cs/>
        </w:rPr>
        <w:t>ได้จดทะเบียนเพิ่มทุนกับกระทรวงพาณิชย์แล้ว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="005B394E" w:rsidRPr="004C52AE">
        <w:rPr>
          <w:rFonts w:ascii="Angsana New" w:hAnsi="Angsana New"/>
          <w:sz w:val="30"/>
          <w:szCs w:val="30"/>
        </w:rPr>
        <w:t xml:space="preserve">10 </w:t>
      </w:r>
      <w:r w:rsidR="005B394E" w:rsidRPr="004C52AE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B394E" w:rsidRPr="004C52AE">
        <w:rPr>
          <w:rFonts w:ascii="Angsana New" w:hAnsi="Angsana New"/>
          <w:sz w:val="30"/>
          <w:szCs w:val="30"/>
        </w:rPr>
        <w:t>2565</w:t>
      </w:r>
      <w:r w:rsidR="005E5406" w:rsidRPr="004C52AE">
        <w:rPr>
          <w:rFonts w:ascii="Angsana New" w:hAnsi="Angsana New"/>
          <w:sz w:val="30"/>
          <w:szCs w:val="30"/>
        </w:rPr>
        <w:t xml:space="preserve"> </w:t>
      </w:r>
      <w:r w:rsidR="005E5406" w:rsidRPr="004C52AE">
        <w:rPr>
          <w:rFonts w:ascii="Angsana New" w:hAnsi="Angsana New" w:hint="cs"/>
          <w:sz w:val="30"/>
          <w:szCs w:val="30"/>
          <w:cs/>
        </w:rPr>
        <w:t xml:space="preserve">และ </w:t>
      </w:r>
      <w:r w:rsidR="007974F9" w:rsidRPr="004C52AE">
        <w:rPr>
          <w:rFonts w:ascii="Angsana New" w:hAnsi="Angsana New"/>
          <w:sz w:val="30"/>
          <w:szCs w:val="30"/>
        </w:rPr>
        <w:t xml:space="preserve">25 </w:t>
      </w:r>
      <w:r w:rsidR="007974F9" w:rsidRPr="004C52AE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7974F9" w:rsidRPr="004C52AE">
        <w:rPr>
          <w:rFonts w:ascii="Angsana New" w:hAnsi="Angsana New"/>
          <w:sz w:val="30"/>
          <w:szCs w:val="30"/>
        </w:rPr>
        <w:t>2565</w:t>
      </w:r>
      <w:r w:rsidR="00F571BA" w:rsidRPr="004C52AE">
        <w:rPr>
          <w:rFonts w:ascii="Angsana New" w:hAnsi="Angsana New"/>
          <w:sz w:val="30"/>
          <w:szCs w:val="30"/>
        </w:rPr>
        <w:t xml:space="preserve"> </w:t>
      </w:r>
      <w:r w:rsidR="00F571BA" w:rsidRPr="004C52AE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4F872B53" w14:textId="69A4B098" w:rsidR="000950DE" w:rsidRPr="004C52AE" w:rsidRDefault="000950D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0950DE" w:rsidRPr="004C52AE" w:rsidSect="00D31CE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3806E4C" w14:textId="77777777" w:rsidR="00003739" w:rsidRPr="004C52AE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4C52AE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4C52AE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4C52AE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4C52AE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4C52AE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4C52AE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p w14:paraId="6974D58D" w14:textId="44539ED5" w:rsidR="008B5208" w:rsidRPr="004C52AE" w:rsidRDefault="008B5208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4C52AE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4C52AE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0573C878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4C7C2D"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C15066" w:rsidRPr="004C52AE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02634003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4C7C2D"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53162F6F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ED23471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0A30A055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80" w:type="dxa"/>
          </w:tcPr>
          <w:p w14:paraId="2D061C3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69DD7C5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4E24417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51B3930A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81" w:type="dxa"/>
          </w:tcPr>
          <w:p w14:paraId="28F551E8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240F9ACF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3F8C4955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6D6DCC83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270" w:type="dxa"/>
          </w:tcPr>
          <w:p w14:paraId="2E57ACCB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269DAED2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2565</w:t>
            </w:r>
          </w:p>
        </w:tc>
        <w:tc>
          <w:tcPr>
            <w:tcW w:w="180" w:type="dxa"/>
            <w:vAlign w:val="center"/>
          </w:tcPr>
          <w:p w14:paraId="537BD0BD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4DCBD451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</w:tr>
      <w:tr w:rsidR="00C15066" w:rsidRPr="004C52AE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4C52A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15066" w:rsidRPr="004C52AE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C15066" w:rsidRPr="004C52AE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C7C2D" w:rsidRPr="004C52AE" w14:paraId="75D5A505" w14:textId="77777777" w:rsidTr="00432F73">
        <w:trPr>
          <w:cantSplit/>
          <w:trHeight w:val="236"/>
        </w:trPr>
        <w:tc>
          <w:tcPr>
            <w:tcW w:w="3240" w:type="dxa"/>
          </w:tcPr>
          <w:p w14:paraId="15AAA365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00B7A87F" w:rsidR="004C7C2D" w:rsidRPr="004C52AE" w:rsidRDefault="00606C6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4C52AE">
              <w:rPr>
                <w:rFonts w:ascii="Angsana New" w:hAnsi="Angsana New"/>
                <w:sz w:val="28"/>
                <w:szCs w:val="28"/>
              </w:rPr>
              <w:t>,9</w:t>
            </w:r>
            <w:r w:rsidR="00300433" w:rsidRPr="004C52AE">
              <w:rPr>
                <w:rFonts w:ascii="Angsana New" w:hAnsi="Angsana New"/>
                <w:sz w:val="28"/>
                <w:szCs w:val="28"/>
              </w:rPr>
              <w:t>69,42</w:t>
            </w:r>
            <w:r w:rsidR="00642ED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  <w:vAlign w:val="bottom"/>
          </w:tcPr>
          <w:p w14:paraId="33E292A7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620D36F" w14:textId="79198011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967,753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715409E" w14:textId="2206061E" w:rsidR="004C7C2D" w:rsidRPr="004C52AE" w:rsidRDefault="00300433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2,158,232</w:t>
            </w:r>
          </w:p>
        </w:tc>
        <w:tc>
          <w:tcPr>
            <w:tcW w:w="180" w:type="dxa"/>
            <w:vAlign w:val="bottom"/>
          </w:tcPr>
          <w:p w14:paraId="655CE1AF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374AF32E" w14:textId="532F5913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1,877,186</w:t>
            </w:r>
          </w:p>
        </w:tc>
        <w:tc>
          <w:tcPr>
            <w:tcW w:w="181" w:type="dxa"/>
            <w:vAlign w:val="bottom"/>
          </w:tcPr>
          <w:p w14:paraId="5160082C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C265F5E" w14:textId="58FD653A" w:rsidR="004C7C2D" w:rsidRPr="004C52AE" w:rsidRDefault="00455E8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17257BC2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14097674" w14:textId="7F5D4EBF" w:rsidR="004C7C2D" w:rsidRPr="004C52AE" w:rsidRDefault="004C7C2D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A1203BA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025CA44" w14:textId="0727AEFC" w:rsidR="004C7C2D" w:rsidRPr="004C52AE" w:rsidRDefault="008D5598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 w:bidi="ar-SA"/>
              </w:rPr>
              <w:t>6,127,65</w:t>
            </w:r>
            <w:r w:rsidR="00642ED1">
              <w:rPr>
                <w:rFonts w:ascii="Angsana New" w:hAnsi="Angsana New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34CD686C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472BC948" w14:textId="37A11037" w:rsidR="004C7C2D" w:rsidRPr="004C52AE" w:rsidRDefault="004C7C2D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 w:bidi="ar-SA"/>
              </w:rPr>
              <w:t>2,844,939</w:t>
            </w:r>
          </w:p>
        </w:tc>
      </w:tr>
      <w:tr w:rsidR="004C7C2D" w:rsidRPr="004C52AE" w14:paraId="7F1EC935" w14:textId="77777777" w:rsidTr="002D10A5">
        <w:trPr>
          <w:cantSplit/>
          <w:trHeight w:val="236"/>
        </w:trPr>
        <w:tc>
          <w:tcPr>
            <w:tcW w:w="3240" w:type="dxa"/>
          </w:tcPr>
          <w:p w14:paraId="2028B72A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2C575C50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16,71</w:t>
            </w:r>
            <w:r w:rsidR="00642ED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bottom"/>
          </w:tcPr>
          <w:p w14:paraId="1EC405B5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11BB337" w14:textId="2459F63B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18,040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2CFC854" w14:textId="12AFF1EE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119,138</w:t>
            </w:r>
          </w:p>
        </w:tc>
        <w:tc>
          <w:tcPr>
            <w:tcW w:w="180" w:type="dxa"/>
            <w:vAlign w:val="bottom"/>
          </w:tcPr>
          <w:p w14:paraId="08453162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1844189" w14:textId="71390989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121,228</w:t>
            </w:r>
          </w:p>
        </w:tc>
        <w:tc>
          <w:tcPr>
            <w:tcW w:w="181" w:type="dxa"/>
            <w:vAlign w:val="bottom"/>
          </w:tcPr>
          <w:p w14:paraId="29D302CE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11BDF03C" w:rsidR="004C7C2D" w:rsidRPr="004C52AE" w:rsidRDefault="008D5598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(135,</w:t>
            </w:r>
            <w:r w:rsidRPr="004C52AE">
              <w:rPr>
                <w:rFonts w:ascii="Angsana New" w:hAnsi="Angsana New"/>
                <w:sz w:val="28"/>
                <w:szCs w:val="28"/>
              </w:rPr>
              <w:t>84</w:t>
            </w:r>
            <w:r w:rsidR="00642ED1">
              <w:rPr>
                <w:rFonts w:ascii="Angsana New" w:hAnsi="Angsana New"/>
                <w:sz w:val="28"/>
                <w:szCs w:val="28"/>
              </w:rPr>
              <w:t>9</w:t>
            </w: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1442CB3D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1DCF367E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(139,</w:t>
            </w:r>
            <w:r w:rsidRPr="004C52AE">
              <w:rPr>
                <w:rFonts w:ascii="Angsana New" w:hAnsi="Angsana New"/>
                <w:sz w:val="28"/>
                <w:szCs w:val="28"/>
              </w:rPr>
              <w:t>268</w:t>
            </w:r>
            <w:r w:rsidRPr="004C52AE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</w:tcPr>
          <w:p w14:paraId="5EB60CB8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912DE31" w14:textId="369E0851" w:rsidR="004C7C2D" w:rsidRPr="004C52AE" w:rsidRDefault="008D5598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3E2AE21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A3F07E6" w14:textId="3B290968" w:rsidR="004C7C2D" w:rsidRPr="004C52AE" w:rsidRDefault="004C7C2D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7C2D" w:rsidRPr="004C52AE" w14:paraId="32542346" w14:textId="77777777" w:rsidTr="002D10A5">
        <w:trPr>
          <w:cantSplit/>
        </w:trPr>
        <w:tc>
          <w:tcPr>
            <w:tcW w:w="3240" w:type="dxa"/>
          </w:tcPr>
          <w:p w14:paraId="5B1A0178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0CED4387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</w:rPr>
              <w:t>3,986,136</w:t>
            </w:r>
          </w:p>
        </w:tc>
        <w:tc>
          <w:tcPr>
            <w:tcW w:w="180" w:type="dxa"/>
            <w:vAlign w:val="bottom"/>
          </w:tcPr>
          <w:p w14:paraId="04EAFD69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085579" w14:textId="25209469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985,793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74BDCE7D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</w:rPr>
              <w:t>2,277,370</w:t>
            </w:r>
          </w:p>
        </w:tc>
        <w:tc>
          <w:tcPr>
            <w:tcW w:w="180" w:type="dxa"/>
            <w:vAlign w:val="bottom"/>
          </w:tcPr>
          <w:p w14:paraId="2E1B0631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DC94C02" w14:textId="28364573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1,998,414</w:t>
            </w:r>
          </w:p>
        </w:tc>
        <w:tc>
          <w:tcPr>
            <w:tcW w:w="181" w:type="dxa"/>
            <w:vAlign w:val="bottom"/>
          </w:tcPr>
          <w:p w14:paraId="0E75CA23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07AFACF5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(135,84</w:t>
            </w:r>
            <w:r w:rsidR="00642ED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9</w:t>
            </w: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21E624AE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686DC955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(139,268)</w:t>
            </w:r>
          </w:p>
        </w:tc>
        <w:tc>
          <w:tcPr>
            <w:tcW w:w="270" w:type="dxa"/>
          </w:tcPr>
          <w:p w14:paraId="1FD57659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B29F6CB" w14:textId="36F521FB" w:rsidR="004C7C2D" w:rsidRPr="004C52AE" w:rsidRDefault="008D5598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6,127,65</w:t>
            </w:r>
            <w:r w:rsidR="00642ED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80" w:type="dxa"/>
            <w:vAlign w:val="bottom"/>
          </w:tcPr>
          <w:p w14:paraId="73EDA801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531B88" w14:textId="68C6F99F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2,844,939</w:t>
            </w:r>
          </w:p>
        </w:tc>
      </w:tr>
      <w:tr w:rsidR="00C15066" w:rsidRPr="004C52AE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C15066" w:rsidRPr="004C52AE" w:rsidRDefault="00C15066" w:rsidP="00C15066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4C7C2D" w:rsidRPr="004C52AE" w14:paraId="6C6B5621" w14:textId="77777777" w:rsidTr="00AF2174">
        <w:trPr>
          <w:cantSplit/>
        </w:trPr>
        <w:tc>
          <w:tcPr>
            <w:tcW w:w="3240" w:type="dxa"/>
          </w:tcPr>
          <w:p w14:paraId="41A2C2F2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  <w:vAlign w:val="bottom"/>
          </w:tcPr>
          <w:p w14:paraId="1C1D9DD3" w14:textId="1B0CBBF6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279</w:t>
            </w:r>
          </w:p>
        </w:tc>
        <w:tc>
          <w:tcPr>
            <w:tcW w:w="180" w:type="dxa"/>
            <w:vAlign w:val="bottom"/>
          </w:tcPr>
          <w:p w14:paraId="373C6E50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460B18E" w14:textId="0C16ED30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345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60FFF28" w14:textId="65EA2223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8,093</w:t>
            </w:r>
          </w:p>
        </w:tc>
        <w:tc>
          <w:tcPr>
            <w:tcW w:w="180" w:type="dxa"/>
            <w:vAlign w:val="bottom"/>
          </w:tcPr>
          <w:p w14:paraId="2EBC5A1A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0AD9769C" w14:textId="5AFAB6DC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6,745</w:t>
            </w:r>
          </w:p>
        </w:tc>
        <w:tc>
          <w:tcPr>
            <w:tcW w:w="181" w:type="dxa"/>
            <w:vAlign w:val="bottom"/>
          </w:tcPr>
          <w:p w14:paraId="53A7E602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2FC26D" w14:textId="64798899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A9E591" w14:textId="2C8EC6F2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F1D61" w14:textId="3282938F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8,372</w:t>
            </w:r>
          </w:p>
        </w:tc>
        <w:tc>
          <w:tcPr>
            <w:tcW w:w="180" w:type="dxa"/>
            <w:vAlign w:val="bottom"/>
          </w:tcPr>
          <w:p w14:paraId="01E704E2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B30249" w14:textId="6E1AEEE8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 w:bidi="ar-SA"/>
              </w:rPr>
              <w:t>7,090</w:t>
            </w:r>
          </w:p>
        </w:tc>
      </w:tr>
      <w:tr w:rsidR="004C7C2D" w:rsidRPr="004C52AE" w14:paraId="457E950C" w14:textId="77777777" w:rsidTr="00AF2174">
        <w:trPr>
          <w:cantSplit/>
        </w:trPr>
        <w:tc>
          <w:tcPr>
            <w:tcW w:w="3240" w:type="dxa"/>
          </w:tcPr>
          <w:p w14:paraId="6CD415E3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vAlign w:val="bottom"/>
          </w:tcPr>
          <w:p w14:paraId="1F58A6DE" w14:textId="583F1329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42,748</w:t>
            </w:r>
          </w:p>
        </w:tc>
        <w:tc>
          <w:tcPr>
            <w:tcW w:w="180" w:type="dxa"/>
            <w:vAlign w:val="bottom"/>
          </w:tcPr>
          <w:p w14:paraId="270660CD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ABC5D42" w14:textId="25E9CCC6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11,266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62952268" w14:textId="68E8BB2A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26</w:t>
            </w:r>
            <w:r w:rsidR="00BA740F" w:rsidRPr="004C52AE">
              <w:rPr>
                <w:rFonts w:ascii="Angsana New" w:hAnsi="Angsana New"/>
                <w:sz w:val="28"/>
                <w:szCs w:val="28"/>
              </w:rPr>
              <w:t>,273</w:t>
            </w:r>
          </w:p>
        </w:tc>
        <w:tc>
          <w:tcPr>
            <w:tcW w:w="180" w:type="dxa"/>
            <w:vAlign w:val="bottom"/>
          </w:tcPr>
          <w:p w14:paraId="0E55EE30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119F6B53" w14:textId="1B33C4AF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38,311</w:t>
            </w:r>
          </w:p>
        </w:tc>
        <w:tc>
          <w:tcPr>
            <w:tcW w:w="181" w:type="dxa"/>
            <w:vAlign w:val="bottom"/>
          </w:tcPr>
          <w:p w14:paraId="2BE5185C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E446A9" w14:textId="5B66EA24" w:rsidR="004C7C2D" w:rsidRPr="004C52AE" w:rsidRDefault="00A2080E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(</w:t>
            </w:r>
            <w:r w:rsidR="00642ED1">
              <w:rPr>
                <w:rFonts w:ascii="Angsana New" w:hAnsi="Angsana New"/>
                <w:sz w:val="28"/>
                <w:szCs w:val="28"/>
              </w:rPr>
              <w:t>540</w:t>
            </w:r>
            <w:r w:rsidRPr="004C52A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66776E93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9EB8D" w14:textId="1002DE44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70" w:type="dxa"/>
          </w:tcPr>
          <w:p w14:paraId="592E3426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C936AEC" w14:textId="62C379AB" w:rsidR="004C7C2D" w:rsidRPr="004C52AE" w:rsidRDefault="00BA740F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68,</w:t>
            </w:r>
            <w:r w:rsidR="00642ED1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80" w:type="dxa"/>
            <w:vAlign w:val="bottom"/>
          </w:tcPr>
          <w:p w14:paraId="1E79C6C3" w14:textId="77777777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0CAF750" w14:textId="75EBA124" w:rsidR="004C7C2D" w:rsidRPr="004C52AE" w:rsidRDefault="004C7C2D" w:rsidP="004C7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 w:bidi="ar-SA"/>
              </w:rPr>
              <w:t>49,576</w:t>
            </w:r>
          </w:p>
        </w:tc>
      </w:tr>
      <w:tr w:rsidR="00C15066" w:rsidRPr="004C52AE" w14:paraId="437620F4" w14:textId="77777777" w:rsidTr="00AF2174">
        <w:trPr>
          <w:cantSplit/>
        </w:trPr>
        <w:tc>
          <w:tcPr>
            <w:tcW w:w="3240" w:type="dxa"/>
          </w:tcPr>
          <w:p w14:paraId="2428D729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D305A7" w14:textId="1BBF97FB" w:rsidR="00C15066" w:rsidRPr="004C52AE" w:rsidRDefault="00BA740F" w:rsidP="00090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5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180" w:type="dxa"/>
            <w:vAlign w:val="bottom"/>
          </w:tcPr>
          <w:p w14:paraId="338CB5A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820B2C9" w14:textId="33FB9BA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E257E4A" w14:textId="4F8E259F" w:rsidR="00C15066" w:rsidRPr="004C52AE" w:rsidRDefault="00BA740F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3,</w:t>
            </w:r>
            <w:r w:rsidR="00836C3B" w:rsidRPr="004C52AE">
              <w:rPr>
                <w:rFonts w:ascii="Angsana New" w:hAnsi="Angsana New"/>
                <w:sz w:val="28"/>
                <w:szCs w:val="28"/>
              </w:rPr>
              <w:t>614,399</w:t>
            </w:r>
          </w:p>
        </w:tc>
        <w:tc>
          <w:tcPr>
            <w:tcW w:w="180" w:type="dxa"/>
            <w:vAlign w:val="bottom"/>
          </w:tcPr>
          <w:p w14:paraId="5F6ACD2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46C94670" w14:textId="266608BF" w:rsidR="00C15066" w:rsidRPr="004C52AE" w:rsidRDefault="004C7C2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2,296,546</w:t>
            </w:r>
          </w:p>
        </w:tc>
        <w:tc>
          <w:tcPr>
            <w:tcW w:w="181" w:type="dxa"/>
            <w:vAlign w:val="bottom"/>
          </w:tcPr>
          <w:p w14:paraId="32A001D7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737610" w14:textId="60E95550" w:rsidR="00C15066" w:rsidRPr="004C52AE" w:rsidRDefault="00BA740F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851F4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0E9E7F" w14:textId="55201556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33997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252C52" w14:textId="232D75E7" w:rsidR="00C15066" w:rsidRPr="004C52AE" w:rsidRDefault="00AA205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</w:rPr>
              <w:t>3,614,399</w:t>
            </w:r>
          </w:p>
        </w:tc>
        <w:tc>
          <w:tcPr>
            <w:tcW w:w="180" w:type="dxa"/>
            <w:vAlign w:val="bottom"/>
          </w:tcPr>
          <w:p w14:paraId="19223729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0AACC8D" w14:textId="4F287A8B" w:rsidR="00C15066" w:rsidRPr="004C52AE" w:rsidRDefault="004C7C2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/>
                <w:sz w:val="28"/>
                <w:szCs w:val="28"/>
                <w:lang w:val="en-GB" w:bidi="ar-SA"/>
              </w:rPr>
              <w:t>2,296,546</w:t>
            </w:r>
          </w:p>
        </w:tc>
      </w:tr>
      <w:tr w:rsidR="00C15066" w:rsidRPr="004C52AE" w14:paraId="25A5B2A0" w14:textId="77777777" w:rsidTr="00AF2174">
        <w:trPr>
          <w:cantSplit/>
        </w:trPr>
        <w:tc>
          <w:tcPr>
            <w:tcW w:w="3240" w:type="dxa"/>
          </w:tcPr>
          <w:p w14:paraId="25DB016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5FF7EF72" w:rsidR="00C15066" w:rsidRPr="004C52AE" w:rsidRDefault="00891A7A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4,029,163</w:t>
            </w:r>
          </w:p>
        </w:tc>
        <w:tc>
          <w:tcPr>
            <w:tcW w:w="180" w:type="dxa"/>
            <w:vAlign w:val="bottom"/>
          </w:tcPr>
          <w:p w14:paraId="5F0989A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044FF4B0" w:rsidR="00C15066" w:rsidRPr="004C52AE" w:rsidRDefault="004C7C2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997,404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B5D32" w14:textId="674AC2EA" w:rsidR="00C15066" w:rsidRPr="004C52AE" w:rsidRDefault="00AA205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</w:rPr>
              <w:t>5,926,135</w:t>
            </w:r>
          </w:p>
        </w:tc>
        <w:tc>
          <w:tcPr>
            <w:tcW w:w="180" w:type="dxa"/>
            <w:vAlign w:val="bottom"/>
          </w:tcPr>
          <w:p w14:paraId="1FD32B92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B42CE" w14:textId="7A337BFE" w:rsidR="00C15066" w:rsidRPr="004C52AE" w:rsidRDefault="004C7C2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4,340,016</w:t>
            </w:r>
          </w:p>
        </w:tc>
        <w:tc>
          <w:tcPr>
            <w:tcW w:w="181" w:type="dxa"/>
            <w:vAlign w:val="bottom"/>
          </w:tcPr>
          <w:p w14:paraId="137E863F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20793577" w:rsidR="00C15066" w:rsidRPr="004C52AE" w:rsidRDefault="00BA740F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(13</w:t>
            </w:r>
            <w:r w:rsidR="00AA205A"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6</w:t>
            </w: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,</w:t>
            </w:r>
            <w:r w:rsidR="00642ED1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389</w:t>
            </w: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D305D8B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0F1C184A" w:rsidR="00C15066" w:rsidRPr="004C52AE" w:rsidRDefault="004C7C2D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(139,269)</w:t>
            </w:r>
          </w:p>
        </w:tc>
        <w:tc>
          <w:tcPr>
            <w:tcW w:w="270" w:type="dxa"/>
          </w:tcPr>
          <w:p w14:paraId="4CA8C38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0E7BC" w14:textId="679C8D50" w:rsidR="00C15066" w:rsidRPr="004C52AE" w:rsidRDefault="000939C9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</w:rPr>
              <w:t>9,81</w:t>
            </w:r>
            <w:r w:rsidR="00B53B95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4C52AE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642ED1">
              <w:rPr>
                <w:rFonts w:ascii="Angsana New" w:hAnsi="Angsana New"/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180" w:type="dxa"/>
            <w:vAlign w:val="bottom"/>
          </w:tcPr>
          <w:p w14:paraId="7DA6CFC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76F1" w14:textId="535BC96D" w:rsidR="00C15066" w:rsidRPr="004C52AE" w:rsidRDefault="00BC7500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 w:right="-34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  <w:t>5,198,151</w:t>
            </w:r>
          </w:p>
        </w:tc>
      </w:tr>
      <w:tr w:rsidR="00C15066" w:rsidRPr="004C52AE" w14:paraId="23427773" w14:textId="77777777" w:rsidTr="00AF2174">
        <w:trPr>
          <w:cantSplit/>
        </w:trPr>
        <w:tc>
          <w:tcPr>
            <w:tcW w:w="3240" w:type="dxa"/>
          </w:tcPr>
          <w:p w14:paraId="60C26B0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5066" w:rsidRPr="004C52AE" w14:paraId="02CA0E1E" w14:textId="77777777" w:rsidTr="00AF2174">
        <w:trPr>
          <w:cantSplit/>
        </w:trPr>
        <w:tc>
          <w:tcPr>
            <w:tcW w:w="3240" w:type="dxa"/>
          </w:tcPr>
          <w:p w14:paraId="47ED47A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4BF641EB" w:rsidR="00C15066" w:rsidRPr="004C52AE" w:rsidRDefault="003D09AD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(1,0</w:t>
            </w:r>
            <w:r w:rsidR="00777DFE"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78,836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  <w:vAlign w:val="bottom"/>
          </w:tcPr>
          <w:p w14:paraId="0E8DDC0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0ED017D7" w:rsidR="00C15066" w:rsidRPr="004C52AE" w:rsidRDefault="00BC7500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(2,558,583)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6EF9ADDD" w:rsidR="00C15066" w:rsidRPr="004C52AE" w:rsidRDefault="00777DFE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3,828,305</w:t>
            </w:r>
          </w:p>
        </w:tc>
        <w:tc>
          <w:tcPr>
            <w:tcW w:w="180" w:type="dxa"/>
            <w:vAlign w:val="bottom"/>
          </w:tcPr>
          <w:p w14:paraId="1F28856C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33FD3147" w:rsidR="00C15066" w:rsidRPr="004C52AE" w:rsidRDefault="00BC7500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2,663,998</w:t>
            </w:r>
          </w:p>
        </w:tc>
        <w:tc>
          <w:tcPr>
            <w:tcW w:w="181" w:type="dxa"/>
            <w:vAlign w:val="bottom"/>
          </w:tcPr>
          <w:p w14:paraId="5A5EBCD9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481EDD06" w:rsidR="00C15066" w:rsidRPr="004C52AE" w:rsidRDefault="00777DFE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(54,864)</w:t>
            </w:r>
          </w:p>
        </w:tc>
        <w:tc>
          <w:tcPr>
            <w:tcW w:w="180" w:type="dxa"/>
          </w:tcPr>
          <w:p w14:paraId="61F1011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5DFB85CC" w:rsidR="00C15066" w:rsidRPr="004C52AE" w:rsidRDefault="00BC7500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(55,285)</w:t>
            </w:r>
          </w:p>
        </w:tc>
        <w:tc>
          <w:tcPr>
            <w:tcW w:w="270" w:type="dxa"/>
          </w:tcPr>
          <w:p w14:paraId="669D0ED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3F9F47B9" w:rsidR="00C15066" w:rsidRPr="004C52AE" w:rsidRDefault="00777DFE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2,694,605</w:t>
            </w:r>
          </w:p>
        </w:tc>
        <w:tc>
          <w:tcPr>
            <w:tcW w:w="180" w:type="dxa"/>
            <w:vAlign w:val="bottom"/>
          </w:tcPr>
          <w:p w14:paraId="3798E4C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0A2EAD0D" w:rsidR="00C15066" w:rsidRPr="004C52AE" w:rsidRDefault="00BC7500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50,130</w:t>
            </w:r>
          </w:p>
        </w:tc>
      </w:tr>
      <w:tr w:rsidR="00C15066" w:rsidRPr="004C52AE" w14:paraId="7CAEED67" w14:textId="77777777" w:rsidTr="00AF2174">
        <w:trPr>
          <w:cantSplit/>
        </w:trPr>
        <w:tc>
          <w:tcPr>
            <w:tcW w:w="3240" w:type="dxa"/>
          </w:tcPr>
          <w:p w14:paraId="1C8C44C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C15066" w:rsidRPr="004C52AE" w14:paraId="48CBD57E" w14:textId="77777777" w:rsidTr="00AF2174">
        <w:trPr>
          <w:cantSplit/>
        </w:trPr>
        <w:tc>
          <w:tcPr>
            <w:tcW w:w="3240" w:type="dxa"/>
            <w:vAlign w:val="bottom"/>
          </w:tcPr>
          <w:p w14:paraId="5DD688B2" w14:textId="054600EB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4C52A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C7C2D" w:rsidRPr="004C52A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ยน/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4C5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77B4C651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74,744,872</w:t>
            </w:r>
          </w:p>
        </w:tc>
        <w:tc>
          <w:tcPr>
            <w:tcW w:w="180" w:type="dxa"/>
            <w:vAlign w:val="bottom"/>
          </w:tcPr>
          <w:p w14:paraId="5E0A9E9A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78567D60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74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120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722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6D9E3F0D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69,237,577</w:t>
            </w:r>
          </w:p>
        </w:tc>
        <w:tc>
          <w:tcPr>
            <w:tcW w:w="180" w:type="dxa"/>
            <w:vAlign w:val="bottom"/>
          </w:tcPr>
          <w:p w14:paraId="4E774FE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2640C864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65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726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018</w:t>
            </w:r>
          </w:p>
        </w:tc>
        <w:tc>
          <w:tcPr>
            <w:tcW w:w="181" w:type="dxa"/>
            <w:vAlign w:val="bottom"/>
          </w:tcPr>
          <w:p w14:paraId="4DE0BE3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2BAF2914" w14:textId="77777777" w:rsidR="006E4C48" w:rsidRPr="004C52AE" w:rsidRDefault="006E4C48" w:rsidP="006E4C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BEB9A0E" w14:textId="1074A346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158,278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</w:tcPr>
          <w:p w14:paraId="488200A6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110617C1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796F2F5E" w14:textId="52C94CB6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(186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903)</w:t>
            </w:r>
          </w:p>
        </w:tc>
        <w:tc>
          <w:tcPr>
            <w:tcW w:w="270" w:type="dxa"/>
          </w:tcPr>
          <w:p w14:paraId="39793125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797FE19B" w:rsidR="00C15066" w:rsidRPr="004C52AE" w:rsidRDefault="00CD391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143,824,171</w:t>
            </w:r>
          </w:p>
        </w:tc>
        <w:tc>
          <w:tcPr>
            <w:tcW w:w="180" w:type="dxa"/>
            <w:vAlign w:val="bottom"/>
          </w:tcPr>
          <w:p w14:paraId="52415B09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166BAEB6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139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659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837</w:t>
            </w:r>
          </w:p>
        </w:tc>
      </w:tr>
      <w:tr w:rsidR="00C15066" w:rsidRPr="004C52AE" w14:paraId="71FEAFED" w14:textId="77777777" w:rsidTr="00AF2174">
        <w:trPr>
          <w:cantSplit/>
          <w:trHeight w:val="693"/>
        </w:trPr>
        <w:tc>
          <w:tcPr>
            <w:tcW w:w="3240" w:type="dxa"/>
            <w:vAlign w:val="bottom"/>
          </w:tcPr>
          <w:p w14:paraId="4ECA2EBF" w14:textId="3BF301E3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4C52AE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4C7C2D" w:rsidRPr="004C52AE">
              <w:rPr>
                <w:rFonts w:ascii="Angsana New" w:hAnsi="Angsana New" w:hint="cs"/>
                <w:sz w:val="28"/>
                <w:szCs w:val="28"/>
                <w:cs/>
              </w:rPr>
              <w:t>กันยา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>ยน</w:t>
            </w:r>
            <w:r w:rsidRPr="004C52AE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4C52AE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4C52AE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1768D4EA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40,109,714</w:t>
            </w:r>
          </w:p>
        </w:tc>
        <w:tc>
          <w:tcPr>
            <w:tcW w:w="180" w:type="dxa"/>
            <w:vAlign w:val="bottom"/>
          </w:tcPr>
          <w:p w14:paraId="125806B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65F5D45B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47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569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760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56826D36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54,696,860</w:t>
            </w:r>
          </w:p>
        </w:tc>
        <w:tc>
          <w:tcPr>
            <w:tcW w:w="180" w:type="dxa"/>
            <w:vAlign w:val="bottom"/>
          </w:tcPr>
          <w:p w14:paraId="67FE08F4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15BAE7FF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54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309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092</w:t>
            </w:r>
          </w:p>
        </w:tc>
        <w:tc>
          <w:tcPr>
            <w:tcW w:w="181" w:type="dxa"/>
            <w:vAlign w:val="bottom"/>
          </w:tcPr>
          <w:p w14:paraId="00B4561D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705CA4A2" w:rsidR="00C15066" w:rsidRPr="004C52AE" w:rsidRDefault="006E4C48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53,714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)</w:t>
            </w:r>
          </w:p>
        </w:tc>
        <w:tc>
          <w:tcPr>
            <w:tcW w:w="180" w:type="dxa"/>
          </w:tcPr>
          <w:p w14:paraId="50C081EC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2767941C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(126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230)</w:t>
            </w:r>
          </w:p>
        </w:tc>
        <w:tc>
          <w:tcPr>
            <w:tcW w:w="270" w:type="dxa"/>
          </w:tcPr>
          <w:p w14:paraId="185932D0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1EABBA1E" w:rsidR="00C15066" w:rsidRPr="004C52AE" w:rsidRDefault="005C4E2A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9</w:t>
            </w:r>
            <w:r w:rsidR="00CD391A"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4,752,860</w:t>
            </w:r>
          </w:p>
        </w:tc>
        <w:tc>
          <w:tcPr>
            <w:tcW w:w="180" w:type="dxa"/>
            <w:vAlign w:val="bottom"/>
          </w:tcPr>
          <w:p w14:paraId="45355D58" w14:textId="77777777" w:rsidR="00C15066" w:rsidRPr="004C52AE" w:rsidRDefault="00C15066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421BD524" w:rsidR="00C15066" w:rsidRPr="004C52AE" w:rsidRDefault="00646ACB" w:rsidP="00C15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101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752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,</w:t>
            </w:r>
            <w:r w:rsidRPr="004C52AE"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  <w:t>622</w:t>
            </w:r>
          </w:p>
        </w:tc>
      </w:tr>
    </w:tbl>
    <w:p w14:paraId="52B01414" w14:textId="77777777" w:rsidR="00C15066" w:rsidRPr="004C52AE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4C52AE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4C52AE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4C52AE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4C52AE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4C52AE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4C52AE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4C52AE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4C52AE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4C52AE" w:rsidSect="00FA614F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C15066" w:rsidRPr="004C52AE" w14:paraId="0D4A03EC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C529A7B" w14:textId="77777777" w:rsidR="00C15066" w:rsidRPr="004C52AE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4C52AE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37FD58F2" w14:textId="77777777" w:rsidR="00C15066" w:rsidRPr="004C52AE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52AE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4C52AE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C15066" w:rsidRPr="004C52AE" w14:paraId="7C50EAB5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B853D90" w14:textId="7AE6745F" w:rsidR="00C15066" w:rsidRPr="004C52AE" w:rsidRDefault="00C15066" w:rsidP="00AF2174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C7500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C7500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620" w:type="dxa"/>
          </w:tcPr>
          <w:p w14:paraId="7197AC6E" w14:textId="34DC6CBD" w:rsidR="00C15066" w:rsidRPr="004C52AE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2565</w:t>
            </w:r>
          </w:p>
        </w:tc>
        <w:tc>
          <w:tcPr>
            <w:tcW w:w="178" w:type="dxa"/>
          </w:tcPr>
          <w:p w14:paraId="62BEE02F" w14:textId="77777777" w:rsidR="00C15066" w:rsidRPr="004C52AE" w:rsidRDefault="00C15066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FAB5E63" w14:textId="44D28C23" w:rsidR="00C15066" w:rsidRPr="004C52AE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2564</w:t>
            </w:r>
          </w:p>
        </w:tc>
      </w:tr>
      <w:tr w:rsidR="00C15066" w:rsidRPr="004C52AE" w14:paraId="20383CBB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63B38BD3" w14:textId="77777777" w:rsidR="00C15066" w:rsidRPr="004C52AE" w:rsidRDefault="00C15066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A0801C1" w14:textId="77777777" w:rsidR="00C15066" w:rsidRPr="004C52AE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C52AE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15066" w:rsidRPr="004C52AE" w14:paraId="70E24014" w14:textId="77777777" w:rsidTr="00C15066">
        <w:trPr>
          <w:cantSplit/>
          <w:trHeight w:val="144"/>
        </w:trPr>
        <w:tc>
          <w:tcPr>
            <w:tcW w:w="5760" w:type="dxa"/>
          </w:tcPr>
          <w:p w14:paraId="287E8FE7" w14:textId="77777777" w:rsidR="00C15066" w:rsidRPr="004C52AE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</w:tcPr>
          <w:p w14:paraId="1A634CB7" w14:textId="2E8FF0DE" w:rsidR="00C15066" w:rsidRPr="004C52AE" w:rsidRDefault="00204B60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2,694,605</w:t>
            </w:r>
          </w:p>
        </w:tc>
        <w:tc>
          <w:tcPr>
            <w:tcW w:w="178" w:type="dxa"/>
            <w:vAlign w:val="bottom"/>
          </w:tcPr>
          <w:p w14:paraId="6E82BA01" w14:textId="77777777" w:rsidR="00C15066" w:rsidRPr="004C52AE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2826BB0A" w14:textId="3C10A618" w:rsidR="00C15066" w:rsidRPr="004C52AE" w:rsidRDefault="00C15066" w:rsidP="00C15066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7500" w:rsidRPr="004C52AE">
              <w:rPr>
                <w:rFonts w:ascii="Angsana New" w:eastAsia="MS Mincho" w:hAnsi="Angsana New"/>
                <w:sz w:val="30"/>
                <w:szCs w:val="30"/>
              </w:rPr>
              <w:t>50,130</w:t>
            </w:r>
          </w:p>
        </w:tc>
      </w:tr>
      <w:tr w:rsidR="00C15066" w:rsidRPr="004C52AE" w14:paraId="612B43E8" w14:textId="77777777" w:rsidTr="00C15066">
        <w:trPr>
          <w:cantSplit/>
          <w:trHeight w:val="60"/>
        </w:trPr>
        <w:tc>
          <w:tcPr>
            <w:tcW w:w="5760" w:type="dxa"/>
          </w:tcPr>
          <w:p w14:paraId="32C12A1D" w14:textId="77777777" w:rsidR="00C15066" w:rsidRPr="004C52AE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37797546" w14:textId="7B9EB39E" w:rsidR="00C15066" w:rsidRPr="004C52AE" w:rsidRDefault="009D376D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356,149</w:t>
            </w:r>
          </w:p>
        </w:tc>
        <w:tc>
          <w:tcPr>
            <w:tcW w:w="178" w:type="dxa"/>
            <w:vAlign w:val="bottom"/>
          </w:tcPr>
          <w:p w14:paraId="4994D6FF" w14:textId="77777777" w:rsidR="00C15066" w:rsidRPr="004C52AE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6E08C2EF" w14:textId="7A25BDDF" w:rsidR="00C15066" w:rsidRPr="004C52AE" w:rsidRDefault="00BC7500" w:rsidP="00C15066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eastAsia="MS Mincho" w:hAnsi="Angsana New"/>
                <w:sz w:val="30"/>
                <w:szCs w:val="30"/>
              </w:rPr>
              <w:t>(89,972)</w:t>
            </w:r>
          </w:p>
        </w:tc>
      </w:tr>
      <w:tr w:rsidR="00C15066" w:rsidRPr="004C52AE" w14:paraId="0558BA61" w14:textId="77777777" w:rsidTr="00C15066">
        <w:trPr>
          <w:cantSplit/>
          <w:trHeight w:val="144"/>
        </w:trPr>
        <w:tc>
          <w:tcPr>
            <w:tcW w:w="5760" w:type="dxa"/>
          </w:tcPr>
          <w:p w14:paraId="53D90980" w14:textId="77777777" w:rsidR="00C15066" w:rsidRPr="004C52AE" w:rsidRDefault="00C15066" w:rsidP="00C15066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</w:tcPr>
          <w:p w14:paraId="484E54C2" w14:textId="4921042E" w:rsidR="00C15066" w:rsidRPr="004C52AE" w:rsidRDefault="009D376D" w:rsidP="00F46581">
            <w:pPr>
              <w:pStyle w:val="acctfourfigures"/>
              <w:tabs>
                <w:tab w:val="left" w:pos="1035"/>
                <w:tab w:val="left" w:pos="1125"/>
                <w:tab w:val="decimal" w:pos="1642"/>
              </w:tabs>
              <w:spacing w:line="216" w:lineRule="auto"/>
              <w:ind w:left="45" w:right="75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     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52AE">
              <w:rPr>
                <w:rFonts w:ascii="Angsana New" w:eastAsia="MS Mincho" w:hAnsi="Angsana New"/>
                <w:sz w:val="30"/>
                <w:szCs w:val="30"/>
              </w:rPr>
              <w:t>(175)</w:t>
            </w:r>
          </w:p>
        </w:tc>
        <w:tc>
          <w:tcPr>
            <w:tcW w:w="178" w:type="dxa"/>
            <w:vAlign w:val="bottom"/>
          </w:tcPr>
          <w:p w14:paraId="0016677A" w14:textId="77777777" w:rsidR="00C15066" w:rsidRPr="004C52AE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768C745B" w14:textId="0EA9CCBA" w:rsidR="00C15066" w:rsidRPr="004C52AE" w:rsidRDefault="00C15066" w:rsidP="000E6D3C">
            <w:pPr>
              <w:pStyle w:val="acctfourfigures"/>
              <w:tabs>
                <w:tab w:val="clear" w:pos="765"/>
                <w:tab w:val="decimal" w:pos="1181"/>
              </w:tabs>
              <w:spacing w:line="216" w:lineRule="auto"/>
              <w:ind w:right="7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 w:cstheme="minorBidi" w:hint="cs"/>
                <w:sz w:val="30"/>
                <w:szCs w:val="38"/>
                <w:cs/>
                <w:lang w:bidi="th-TH"/>
              </w:rPr>
              <w:t xml:space="preserve">         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C7500" w:rsidRPr="004C52AE">
              <w:rPr>
                <w:rFonts w:ascii="Angsana New" w:eastAsia="MS Mincho" w:hAnsi="Angsana New"/>
                <w:sz w:val="30"/>
                <w:szCs w:val="30"/>
              </w:rPr>
              <w:t>(862)</w:t>
            </w:r>
          </w:p>
        </w:tc>
      </w:tr>
      <w:tr w:rsidR="00C15066" w:rsidRPr="004C52AE" w14:paraId="0DB38286" w14:textId="77777777" w:rsidTr="00C15066">
        <w:trPr>
          <w:cantSplit/>
          <w:trHeight w:val="144"/>
        </w:trPr>
        <w:tc>
          <w:tcPr>
            <w:tcW w:w="5760" w:type="dxa"/>
          </w:tcPr>
          <w:p w14:paraId="37F2CAF8" w14:textId="77777777" w:rsidR="00C15066" w:rsidRPr="004C52AE" w:rsidRDefault="00C15066" w:rsidP="00C15066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615A9E" w14:textId="2CE9AC18" w:rsidR="00C15066" w:rsidRPr="004C52AE" w:rsidRDefault="00136339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3,050,579</w:t>
            </w:r>
          </w:p>
        </w:tc>
        <w:tc>
          <w:tcPr>
            <w:tcW w:w="178" w:type="dxa"/>
            <w:vAlign w:val="bottom"/>
          </w:tcPr>
          <w:p w14:paraId="49DE4706" w14:textId="77777777" w:rsidR="00C15066" w:rsidRPr="004C52AE" w:rsidRDefault="00C15066" w:rsidP="00C15066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7931C" w14:textId="7F080F63" w:rsidR="00C15066" w:rsidRPr="004C52AE" w:rsidRDefault="00C15066" w:rsidP="00C150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BC7500" w:rsidRPr="004C52AE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(40,704)</w:t>
            </w:r>
          </w:p>
        </w:tc>
      </w:tr>
    </w:tbl>
    <w:p w14:paraId="3AA31124" w14:textId="77777777" w:rsidR="00C15066" w:rsidRPr="004C52AE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16E7449" w14:textId="3AACD92C" w:rsidR="005C2BCB" w:rsidRPr="004C52AE" w:rsidRDefault="005C2BCB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4C52AE">
        <w:rPr>
          <w:rFonts w:ascii="Angsana New" w:hAnsi="Angsana New"/>
          <w:color w:val="000000" w:themeColor="text1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4C52AE">
        <w:rPr>
          <w:rFonts w:ascii="Angsana New" w:hAnsi="Angsana New"/>
          <w:color w:val="000000" w:themeColor="text1"/>
          <w:sz w:val="30"/>
          <w:szCs w:val="30"/>
          <w:cs/>
        </w:rPr>
        <w:br/>
        <w:t>ค่าบริหารงาน</w:t>
      </w:r>
      <w:r w:rsidRPr="004C52AE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รายไ</w:t>
      </w:r>
      <w:r w:rsidRPr="004C52AE">
        <w:rPr>
          <w:rFonts w:ascii="Angsana New" w:hAnsi="Angsana New"/>
          <w:color w:val="000000" w:themeColor="text1"/>
          <w:sz w:val="30"/>
          <w:szCs w:val="30"/>
          <w:cs/>
        </w:rPr>
        <w:t>ด</w:t>
      </w:r>
      <w:r w:rsidRPr="004C52AE">
        <w:rPr>
          <w:rFonts w:ascii="Angsana New" w:hAnsi="Angsana New" w:hint="cs"/>
          <w:color w:val="000000" w:themeColor="text1"/>
          <w:sz w:val="30"/>
          <w:szCs w:val="30"/>
          <w:cs/>
        </w:rPr>
        <w:t>้ด</w:t>
      </w:r>
      <w:r w:rsidRPr="004C52AE">
        <w:rPr>
          <w:rFonts w:ascii="Angsana New" w:hAnsi="Angsana New"/>
          <w:color w:val="000000" w:themeColor="text1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4C52AE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231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9"/>
        <w:gridCol w:w="1430"/>
        <w:gridCol w:w="239"/>
        <w:gridCol w:w="1723"/>
      </w:tblGrid>
      <w:tr w:rsidR="00F44145" w:rsidRPr="004C52AE" w14:paraId="154C470B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03C866B2" w:rsidR="00F44145" w:rsidRPr="004C52AE" w:rsidRDefault="00C15066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C7500" w:rsidRPr="004C52AE">
              <w:rPr>
                <w:rFonts w:ascii="Angsana New" w:hAnsi="Angsana New" w:hint="cs"/>
                <w:sz w:val="30"/>
                <w:szCs w:val="30"/>
                <w:cs/>
              </w:rPr>
              <w:t>กันยา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4C52AE" w14:paraId="4E2F42B0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4C52AE" w:rsidRDefault="00F44145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F44145" w:rsidRPr="004C52AE" w14:paraId="042FEE47" w14:textId="77777777" w:rsidTr="00C15066">
        <w:trPr>
          <w:tblHeader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4C52AE" w14:paraId="06A5EF94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17965" w:rsidRPr="004C52AE" w14:paraId="6D4152C7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DD54C5A" w14:textId="053E119C" w:rsidR="00D17965" w:rsidRPr="004C52AE" w:rsidRDefault="00DD4D7F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143,824,171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ADEF5D4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9BDC1" w14:textId="0B3CBDEC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139,659,837</w:t>
            </w:r>
          </w:p>
        </w:tc>
      </w:tr>
      <w:tr w:rsidR="00D17965" w:rsidRPr="004C52AE" w14:paraId="0CEFB96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01BF47B7" w14:textId="7180AF85" w:rsidR="00D17965" w:rsidRPr="004C52AE" w:rsidRDefault="00DC3BF4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122,935,160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22EF9F2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70CF" w14:textId="6843E541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121,760,118</w:t>
            </w:r>
          </w:p>
        </w:tc>
      </w:tr>
      <w:tr w:rsidR="00D17965" w:rsidRPr="004C52AE" w14:paraId="50AC6367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63F1F4" w14:textId="04973C20" w:rsidR="00D17965" w:rsidRPr="004C52AE" w:rsidRDefault="00DC3BF4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(123,383,085)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345D95B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06F59" w14:textId="322C1746" w:rsidR="00D17965" w:rsidRPr="004C52AE" w:rsidRDefault="00D17965" w:rsidP="00D17965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(122,522,666)</w:t>
            </w:r>
          </w:p>
        </w:tc>
      </w:tr>
      <w:tr w:rsidR="00D17965" w:rsidRPr="004C52AE" w14:paraId="29A82099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3A4C8" w14:textId="74EAE5FB" w:rsidR="00D17965" w:rsidRPr="004C52AE" w:rsidRDefault="00DC3BF4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143,376,246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6E5557C" w14:textId="77777777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0D70AC" w14:textId="56EC4E4B" w:rsidR="00D17965" w:rsidRPr="004C52AE" w:rsidRDefault="00D17965" w:rsidP="00D17965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138,897,289</w:t>
            </w:r>
          </w:p>
        </w:tc>
      </w:tr>
      <w:tr w:rsidR="00F44145" w:rsidRPr="004C52AE" w14:paraId="0E23AA51" w14:textId="77777777" w:rsidTr="00C15066">
        <w:trPr>
          <w:trHeight w:hRule="exact" w:val="147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60068B0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8BD1410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B7617C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4145" w:rsidRPr="004C52AE" w14:paraId="2D834D2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36966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5FF5AC8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14:paraId="304A4D46" w14:textId="77777777" w:rsidR="00F44145" w:rsidRPr="004C52AE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6FF2" w:rsidRPr="004C52AE" w14:paraId="21FEF6D1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291F24A5" w14:textId="5F98D1C3" w:rsidR="00546FF2" w:rsidRPr="004C52AE" w:rsidRDefault="00204C49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D593D">
              <w:rPr>
                <w:rFonts w:ascii="Angsana New" w:hAnsi="Angsana New"/>
                <w:sz w:val="30"/>
                <w:szCs w:val="30"/>
              </w:rPr>
              <w:t>94,752,860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ACD8C6F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14489" w14:textId="4465339D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101,752,622</w:t>
            </w:r>
          </w:p>
        </w:tc>
      </w:tr>
      <w:tr w:rsidR="00546FF2" w:rsidRPr="004C52AE" w14:paraId="3A3EFBC0" w14:textId="77777777" w:rsidTr="00C15066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</w:tcPr>
          <w:p w14:paraId="7A68AF4B" w14:textId="708ACC5A" w:rsidR="00546FF2" w:rsidRPr="004C52AE" w:rsidRDefault="005C4E2A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50,266,243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D19C450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CF27B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49,153,168</w:t>
            </w:r>
          </w:p>
        </w:tc>
      </w:tr>
      <w:tr w:rsidR="00546FF2" w:rsidRPr="004C52AE" w14:paraId="4CA70579" w14:textId="77777777" w:rsidTr="00C15066">
        <w:trPr>
          <w:trHeight w:val="218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9D37A" w14:textId="142796FD" w:rsidR="00546FF2" w:rsidRPr="004C52AE" w:rsidRDefault="005C4E2A" w:rsidP="00546FF2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(83,075,064)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C22B035" w14:textId="77777777" w:rsidR="00546FF2" w:rsidRPr="004C52AE" w:rsidRDefault="00546FF2" w:rsidP="00546FF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EC6A2" w14:textId="6476D14E" w:rsidR="00546FF2" w:rsidRPr="004C52AE" w:rsidRDefault="00546FF2" w:rsidP="00546FF2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(91,215,122)</w:t>
            </w:r>
          </w:p>
        </w:tc>
      </w:tr>
      <w:tr w:rsidR="00546FF2" w:rsidRPr="004C52AE" w14:paraId="26FA6561" w14:textId="77777777" w:rsidTr="00C15066">
        <w:trPr>
          <w:trHeight w:val="136"/>
        </w:trPr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lef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11E24B" w14:textId="67094081" w:rsidR="00546FF2" w:rsidRPr="004C52AE" w:rsidRDefault="005C4E2A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61,944,039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2B23441E" w14:textId="77777777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909D2" w14:textId="4F6B6BAC" w:rsidR="00546FF2" w:rsidRPr="004C52AE" w:rsidRDefault="00546FF2" w:rsidP="00546FF2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59,690,668</w:t>
            </w:r>
          </w:p>
        </w:tc>
      </w:tr>
    </w:tbl>
    <w:p w14:paraId="4425CFAF" w14:textId="77777777" w:rsidR="00F44145" w:rsidRPr="004C52AE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6F0FF488" w14:textId="0B6BDDBA" w:rsidR="00F44145" w:rsidRPr="004C52AE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4C52AE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บริษัทย่อย เงินให้กู้ยืม และเงินกู้ยืม</w:t>
      </w:r>
      <w:r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4C52AE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</w:p>
    <w:p w14:paraId="0642F8E0" w14:textId="18D4C545" w:rsidR="00892884" w:rsidRPr="004C52AE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4C52AE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CFA6648" w14:textId="02F68890" w:rsidR="00892884" w:rsidRPr="004C52AE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4C52AE">
        <w:rPr>
          <w:rFonts w:ascii="Angsana New" w:hAnsi="Angsana New"/>
          <w:sz w:val="30"/>
          <w:szCs w:val="30"/>
        </w:rPr>
        <w:tab/>
      </w:r>
      <w:r w:rsidRPr="004C52AE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4C52AE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4C52AE">
        <w:rPr>
          <w:rFonts w:ascii="Angsana New" w:hAnsi="Angsana New"/>
          <w:spacing w:val="-6"/>
          <w:sz w:val="30"/>
          <w:szCs w:val="30"/>
        </w:rPr>
        <w:t xml:space="preserve">10 </w:t>
      </w:r>
      <w:r w:rsidRPr="004C52AE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46E1B69B" w14:textId="77777777" w:rsidR="001A18AD" w:rsidRPr="004C52AE" w:rsidRDefault="001A18AD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E38E60C" w14:textId="7A08EA74" w:rsidR="00DC794B" w:rsidRPr="004C52AE" w:rsidRDefault="00DC794B" w:rsidP="003E116C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4C52AE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5F20B59" w14:textId="657B3C51" w:rsidR="007836BA" w:rsidRPr="00467775" w:rsidRDefault="007836BA" w:rsidP="0008713E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sz w:val="30"/>
          <w:szCs w:val="30"/>
        </w:rPr>
      </w:pP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</w:t>
      </w:r>
      <w:r w:rsidRPr="004C52A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4C52AE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</w:t>
      </w:r>
      <w:r w:rsidR="0008713E" w:rsidRPr="004C52AE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br/>
      </w:r>
      <w:r w:rsidRPr="004C52AE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เงินได้ที่แท้จริง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ของกลุ่มบริษัทและบริษัทในการดำเนินงานต่อเนื่องเป็นระยะเวลาสามเดือนสิ้นสุดวันที่</w:t>
      </w:r>
      <w:r w:rsidR="0008713E" w:rsidRPr="004C52AE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4C52AE">
        <w:rPr>
          <w:rFonts w:ascii="Angsana New" w:eastAsia="Angsana New" w:hAnsi="Angsana New"/>
          <w:sz w:val="30"/>
          <w:szCs w:val="30"/>
        </w:rPr>
        <w:t>30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737D92"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กันยา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ยน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/>
          <w:sz w:val="30"/>
          <w:szCs w:val="30"/>
        </w:rPr>
        <w:t>256</w:t>
      </w:r>
      <w:r w:rsidR="00551E28" w:rsidRPr="004C52AE">
        <w:rPr>
          <w:rFonts w:ascii="Angsana New" w:eastAsia="Angsana New" w:hAnsi="Angsana New"/>
          <w:sz w:val="30"/>
          <w:szCs w:val="30"/>
        </w:rPr>
        <w:t>5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คือ</w:t>
      </w:r>
      <w:r w:rsidR="0008713E"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</w:rPr>
        <w:t>ร้อยละ</w:t>
      </w:r>
      <w:r w:rsidR="00467775">
        <w:rPr>
          <w:rFonts w:ascii="Angsana New" w:eastAsia="Angsana New" w:hAnsi="Angsana New"/>
          <w:sz w:val="30"/>
          <w:szCs w:val="30"/>
        </w:rPr>
        <w:t xml:space="preserve"> 19.86</w:t>
      </w:r>
      <w:r w:rsidRPr="004C52AE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</w:rPr>
        <w:t>และร้อยละ</w:t>
      </w:r>
      <w:r w:rsidRPr="004C52AE">
        <w:rPr>
          <w:rFonts w:ascii="Angsana New" w:eastAsia="Angsana New" w:hAnsi="Angsana New"/>
          <w:sz w:val="30"/>
          <w:szCs w:val="30"/>
          <w:cs/>
        </w:rPr>
        <w:t xml:space="preserve"> </w:t>
      </w:r>
      <w:r w:rsidR="00B44030" w:rsidRPr="004C52AE">
        <w:rPr>
          <w:rFonts w:ascii="Angsana New" w:eastAsia="Angsana New" w:hAnsi="Angsana New"/>
          <w:sz w:val="30"/>
          <w:szCs w:val="30"/>
        </w:rPr>
        <w:t>20.62</w:t>
      </w:r>
      <w:r w:rsidRPr="004C52AE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</w:rPr>
        <w:t>ตามลำดับ</w:t>
      </w:r>
      <w:r w:rsidRPr="004C52AE">
        <w:rPr>
          <w:rFonts w:ascii="Angsana New" w:eastAsia="Angsana New" w:hAnsi="Angsana New"/>
          <w:sz w:val="30"/>
          <w:szCs w:val="30"/>
          <w:cs/>
        </w:rPr>
        <w:t xml:space="preserve"> (</w:t>
      </w:r>
      <w:r w:rsidRPr="00467775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551E28" w:rsidRPr="00467775">
        <w:rPr>
          <w:rFonts w:ascii="Angsana New" w:eastAsia="Angsana New" w:hAnsi="Angsana New"/>
          <w:i/>
          <w:iCs/>
          <w:sz w:val="30"/>
          <w:szCs w:val="30"/>
        </w:rPr>
        <w:t>4</w:t>
      </w:r>
      <w:r w:rsidRPr="00467775">
        <w:rPr>
          <w:rFonts w:ascii="Angsana New" w:eastAsia="Angsana New" w:hAnsi="Angsana New"/>
          <w:i/>
          <w:iCs/>
          <w:sz w:val="30"/>
          <w:szCs w:val="30"/>
          <w:cs/>
        </w:rPr>
        <w:t xml:space="preserve">: </w:t>
      </w:r>
      <w:r w:rsidRPr="00467775">
        <w:rPr>
          <w:rFonts w:ascii="Angsana New" w:eastAsia="Angsana New" w:hAnsi="Angsana New" w:hint="cs"/>
          <w:i/>
          <w:iCs/>
          <w:sz w:val="30"/>
          <w:szCs w:val="30"/>
          <w:cs/>
        </w:rPr>
        <w:t>ร้อย</w:t>
      </w:r>
      <w:r w:rsidRPr="0046777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ละ</w:t>
      </w:r>
      <w:r w:rsidRPr="0046777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A60DB7" w:rsidRPr="00467775">
        <w:rPr>
          <w:rFonts w:ascii="Angsana New" w:hAnsi="Angsana New"/>
          <w:i/>
          <w:iCs/>
          <w:sz w:val="30"/>
          <w:szCs w:val="30"/>
        </w:rPr>
        <w:t>21.21</w:t>
      </w:r>
      <w:r w:rsidRPr="0046777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46777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Pr="00467775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A60DB7" w:rsidRPr="00467775">
        <w:rPr>
          <w:rFonts w:ascii="Angsana New" w:hAnsi="Angsana New"/>
          <w:i/>
          <w:iCs/>
          <w:sz w:val="30"/>
          <w:szCs w:val="30"/>
        </w:rPr>
        <w:t>19.63</w:t>
      </w:r>
      <w:r w:rsidR="00A60DB7" w:rsidRPr="0046777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67775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</w:t>
      </w:r>
      <w:r w:rsidR="00A60DB7"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เก้า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เดือนสิ้นสุดวันที่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60DB7" w:rsidRPr="004C52AE">
        <w:rPr>
          <w:rFonts w:ascii="Angsana New" w:eastAsia="Angsana New" w:hAnsi="Angsana New"/>
          <w:sz w:val="30"/>
          <w:szCs w:val="30"/>
        </w:rPr>
        <w:t>30</w:t>
      </w:r>
      <w:r w:rsidR="00A60DB7"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60DB7"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กันยายน</w:t>
      </w:r>
      <w:r w:rsidR="00A60DB7"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60DB7" w:rsidRPr="004C52AE">
        <w:rPr>
          <w:rFonts w:ascii="Angsana New" w:eastAsia="Angsana New" w:hAnsi="Angsana New"/>
          <w:sz w:val="30"/>
          <w:szCs w:val="30"/>
        </w:rPr>
        <w:t>2565</w:t>
      </w:r>
      <w:r w:rsidR="00A60DB7"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2305EF" w:rsidRPr="004C52AE">
        <w:rPr>
          <w:rFonts w:ascii="Angsana New" w:eastAsia="Angsana New" w:hAnsi="Angsana New"/>
          <w:sz w:val="30"/>
          <w:szCs w:val="30"/>
        </w:rPr>
        <w:t>19.75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Pr="004C52AE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="00204C49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204C49">
        <w:rPr>
          <w:rFonts w:ascii="Angsana New" w:eastAsia="Angsana New" w:hAnsi="Angsana New"/>
          <w:sz w:val="30"/>
          <w:szCs w:val="30"/>
        </w:rPr>
        <w:t>20.23</w:t>
      </w:r>
      <w:r w:rsidR="00467775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Pr="004C52AE">
        <w:rPr>
          <w:rFonts w:ascii="Angsana New" w:eastAsia="Angsana New" w:hAnsi="Angsana New"/>
          <w:i/>
          <w:iCs/>
          <w:sz w:val="30"/>
          <w:szCs w:val="30"/>
        </w:rPr>
        <w:t>256</w:t>
      </w:r>
      <w:r w:rsidR="00551E28" w:rsidRPr="004C52AE">
        <w:rPr>
          <w:rFonts w:ascii="Angsana New" w:eastAsia="Angsana New" w:hAnsi="Angsana New"/>
          <w:i/>
          <w:iCs/>
          <w:sz w:val="30"/>
          <w:szCs w:val="30"/>
        </w:rPr>
        <w:t>4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Pr="004C52AE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A60DB7" w:rsidRPr="004C52AE">
        <w:rPr>
          <w:rFonts w:ascii="Angsana New" w:hAnsi="Angsana New"/>
          <w:i/>
          <w:iCs/>
          <w:sz w:val="30"/>
          <w:szCs w:val="30"/>
        </w:rPr>
        <w:t>159.18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Pr="004C52AE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A60DB7" w:rsidRPr="004C52AE">
        <w:rPr>
          <w:rFonts w:ascii="Angsana New" w:hAnsi="Angsana New"/>
          <w:i/>
          <w:iCs/>
          <w:sz w:val="30"/>
          <w:szCs w:val="30"/>
        </w:rPr>
        <w:t xml:space="preserve">19.55 </w:t>
      </w:r>
      <w:r w:rsidRPr="004C52AE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Pr="004C52AE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724CC412" w14:textId="77777777" w:rsidR="004C515A" w:rsidRPr="004C52AE" w:rsidRDefault="004C515A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30"/>
          <w:szCs w:val="30"/>
          <w:cs/>
        </w:rPr>
      </w:pPr>
    </w:p>
    <w:p w14:paraId="0D3F6F79" w14:textId="537E8110" w:rsidR="006B1550" w:rsidRPr="004C52AE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 xml:space="preserve">กำไร </w:t>
      </w:r>
      <w:r w:rsidRPr="004C52AE">
        <w:rPr>
          <w:rFonts w:ascii="Angsana New" w:hAnsi="Angsana New"/>
          <w:b/>
          <w:bCs/>
          <w:sz w:val="30"/>
          <w:szCs w:val="30"/>
        </w:rPr>
        <w:t>(</w:t>
      </w:r>
      <w:r w:rsidRPr="004C52AE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4C52AE">
        <w:rPr>
          <w:rFonts w:ascii="Angsana New" w:hAnsi="Angsana New"/>
          <w:b/>
          <w:bCs/>
          <w:sz w:val="30"/>
          <w:szCs w:val="30"/>
        </w:rPr>
        <w:t>)</w:t>
      </w:r>
      <w:r w:rsidRPr="004C52AE">
        <w:rPr>
          <w:rFonts w:ascii="Angsana New" w:hAnsi="Angsana New" w:hint="cs"/>
          <w:b/>
          <w:bCs/>
          <w:sz w:val="30"/>
          <w:szCs w:val="30"/>
          <w:cs/>
        </w:rPr>
        <w:t xml:space="preserve"> ต่อหุ้น</w:t>
      </w:r>
    </w:p>
    <w:p w14:paraId="77DE286E" w14:textId="77777777" w:rsidR="00DC794B" w:rsidRPr="004C52AE" w:rsidRDefault="00DC794B" w:rsidP="00A96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D91DEB" w14:textId="77777777" w:rsidR="006B1550" w:rsidRPr="004C52AE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กำไร</w:t>
      </w:r>
      <w:r w:rsidRPr="004C52AE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4C52A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ต่อหุ้นขั้นพื้นฐาน</w:t>
      </w:r>
    </w:p>
    <w:p w14:paraId="665D860D" w14:textId="77777777" w:rsidR="006B1550" w:rsidRPr="004C52AE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p w14:paraId="2CEC9E14" w14:textId="710BE54C" w:rsidR="006B1550" w:rsidRPr="004C52AE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กำไร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(</w:t>
      </w:r>
      <w:r w:rsidRPr="004C52AE">
        <w:rPr>
          <w:rFonts w:ascii="Angsana New" w:hAnsi="Angsana New" w:hint="cs"/>
          <w:sz w:val="30"/>
          <w:szCs w:val="30"/>
          <w:cs/>
        </w:rPr>
        <w:t>ขาดทุน</w:t>
      </w:r>
      <w:r w:rsidRPr="004C52AE">
        <w:rPr>
          <w:rFonts w:ascii="Angsana New" w:hAnsi="Angsana New"/>
          <w:sz w:val="30"/>
          <w:szCs w:val="30"/>
          <w:cs/>
        </w:rPr>
        <w:t>) ต่อหุ้นขั้นพื้นฐานสำหรับ</w:t>
      </w:r>
      <w:r w:rsidRPr="004C52AE">
        <w:rPr>
          <w:rFonts w:ascii="Angsana New" w:hAnsi="Angsana New" w:hint="cs"/>
          <w:sz w:val="30"/>
          <w:szCs w:val="30"/>
          <w:cs/>
        </w:rPr>
        <w:t>งวด</w:t>
      </w:r>
      <w:r w:rsidR="00E03CD5" w:rsidRPr="004C52AE">
        <w:rPr>
          <w:rFonts w:ascii="Angsana New" w:hAnsi="Angsana New" w:hint="cs"/>
          <w:sz w:val="30"/>
          <w:szCs w:val="30"/>
          <w:cs/>
        </w:rPr>
        <w:t>เก้า</w:t>
      </w:r>
      <w:r w:rsidRPr="004C52AE">
        <w:rPr>
          <w:rFonts w:ascii="Angsana New" w:hAnsi="Angsana New" w:hint="cs"/>
          <w:sz w:val="30"/>
          <w:szCs w:val="30"/>
          <w:cs/>
        </w:rPr>
        <w:t>เดือน</w:t>
      </w:r>
      <w:r w:rsidRPr="004C52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3526F" w:rsidRPr="004C52AE">
        <w:rPr>
          <w:rFonts w:ascii="Angsana New" w:hAnsi="Angsana New"/>
          <w:sz w:val="30"/>
          <w:szCs w:val="30"/>
        </w:rPr>
        <w:t xml:space="preserve">30 </w:t>
      </w:r>
      <w:r w:rsidR="00E03CD5" w:rsidRPr="004C52AE">
        <w:rPr>
          <w:rFonts w:ascii="Angsana New" w:hAnsi="Angsana New" w:hint="cs"/>
          <w:sz w:val="30"/>
          <w:szCs w:val="30"/>
          <w:cs/>
        </w:rPr>
        <w:t>กันยา</w:t>
      </w:r>
      <w:r w:rsidR="00C3526F" w:rsidRPr="004C52AE">
        <w:rPr>
          <w:rFonts w:ascii="Angsana New" w:hAnsi="Angsana New" w:hint="cs"/>
          <w:sz w:val="30"/>
          <w:szCs w:val="30"/>
          <w:cs/>
        </w:rPr>
        <w:t>ยน</w:t>
      </w:r>
      <w:r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="Angsana New" w:hAnsi="Angsana New"/>
          <w:sz w:val="30"/>
          <w:szCs w:val="30"/>
          <w:cs/>
        </w:rPr>
        <w:t xml:space="preserve">และ </w:t>
      </w:r>
      <w:r w:rsidRPr="004C52AE">
        <w:rPr>
          <w:rFonts w:ascii="Angsana New" w:hAnsi="Angsana New"/>
          <w:sz w:val="30"/>
          <w:szCs w:val="30"/>
        </w:rPr>
        <w:t xml:space="preserve">2564 </w:t>
      </w:r>
      <w:r w:rsidRPr="004C52AE">
        <w:rPr>
          <w:rFonts w:ascii="Angsana New" w:hAnsi="Angsana New"/>
          <w:sz w:val="30"/>
          <w:szCs w:val="30"/>
          <w:cs/>
        </w:rPr>
        <w:t>คำนวณจากกำไร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(</w:t>
      </w:r>
      <w:r w:rsidRPr="004C52AE">
        <w:rPr>
          <w:rFonts w:ascii="Angsana New" w:hAnsi="Angsana New" w:hint="cs"/>
          <w:sz w:val="30"/>
          <w:szCs w:val="30"/>
          <w:cs/>
        </w:rPr>
        <w:t>ขาดทุน</w:t>
      </w:r>
      <w:r w:rsidRPr="004C52AE">
        <w:rPr>
          <w:rFonts w:ascii="Angsana New" w:hAnsi="Angsana New"/>
          <w:sz w:val="30"/>
          <w:szCs w:val="30"/>
        </w:rPr>
        <w:t>)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สำหรับ</w:t>
      </w:r>
      <w:r w:rsidRPr="004C52AE">
        <w:rPr>
          <w:rFonts w:ascii="Angsana New" w:hAnsi="Angsana New" w:hint="cs"/>
          <w:sz w:val="30"/>
          <w:szCs w:val="30"/>
          <w:cs/>
        </w:rPr>
        <w:t>งวด</w:t>
      </w:r>
      <w:r w:rsidRPr="004C52AE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4C52AE">
        <w:rPr>
          <w:rFonts w:ascii="Angsana New" w:hAnsi="Angsana New" w:hint="cs"/>
          <w:sz w:val="30"/>
          <w:szCs w:val="30"/>
          <w:cs/>
        </w:rPr>
        <w:t>งวด</w:t>
      </w:r>
      <w:r w:rsidRPr="004C52AE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4C52AE" w:rsidRDefault="006D5A6D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55" w:type="dxa"/>
        <w:tblInd w:w="558" w:type="dxa"/>
        <w:tblLook w:val="0000" w:firstRow="0" w:lastRow="0" w:firstColumn="0" w:lastColumn="0" w:noHBand="0" w:noVBand="0"/>
      </w:tblPr>
      <w:tblGrid>
        <w:gridCol w:w="3791"/>
        <w:gridCol w:w="1298"/>
        <w:gridCol w:w="269"/>
        <w:gridCol w:w="1260"/>
        <w:gridCol w:w="269"/>
        <w:gridCol w:w="1259"/>
        <w:gridCol w:w="269"/>
        <w:gridCol w:w="1440"/>
      </w:tblGrid>
      <w:tr w:rsidR="00A32449" w:rsidRPr="004C52AE" w14:paraId="7A698909" w14:textId="77777777" w:rsidTr="002112B3">
        <w:trPr>
          <w:tblHeader/>
        </w:trPr>
        <w:tc>
          <w:tcPr>
            <w:tcW w:w="3791" w:type="dxa"/>
          </w:tcPr>
          <w:p w14:paraId="5E7285A9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</w:tcPr>
          <w:p w14:paraId="6A7E7AA2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1339BAE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3E81B3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4C52AE" w14:paraId="13D1A768" w14:textId="77777777" w:rsidTr="002112B3">
        <w:trPr>
          <w:tblHeader/>
        </w:trPr>
        <w:tc>
          <w:tcPr>
            <w:tcW w:w="3791" w:type="dxa"/>
          </w:tcPr>
          <w:p w14:paraId="3DBB1FF9" w14:textId="499EFD51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03CD5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3CD5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298" w:type="dxa"/>
          </w:tcPr>
          <w:p w14:paraId="4EC6571E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A08F490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B09E9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3AD80211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BD41887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2BD980E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7F46F3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32449" w:rsidRPr="004C52AE" w14:paraId="6B865957" w14:textId="77777777" w:rsidTr="002112B3">
        <w:trPr>
          <w:tblHeader/>
        </w:trPr>
        <w:tc>
          <w:tcPr>
            <w:tcW w:w="3791" w:type="dxa"/>
          </w:tcPr>
          <w:p w14:paraId="6D0FED10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4" w:type="dxa"/>
            <w:gridSpan w:val="7"/>
          </w:tcPr>
          <w:p w14:paraId="17066611" w14:textId="77777777" w:rsidR="00A32449" w:rsidRPr="004C52AE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4C52AE" w14:paraId="1F4A5B4E" w14:textId="77777777" w:rsidTr="001B6783">
        <w:tc>
          <w:tcPr>
            <w:tcW w:w="3791" w:type="dxa"/>
          </w:tcPr>
          <w:p w14:paraId="1C1E3D2B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>(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52AE">
              <w:rPr>
                <w:rFonts w:ascii="Angsana New" w:hAnsi="Angsana New"/>
                <w:sz w:val="30"/>
                <w:szCs w:val="30"/>
              </w:rPr>
              <w:t>)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298" w:type="dxa"/>
            <w:shd w:val="clear" w:color="auto" w:fill="auto"/>
          </w:tcPr>
          <w:p w14:paraId="4F1D5716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A2D73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27F663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23E26B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4B21463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C4FAEB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B0B38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2449" w:rsidRPr="004C52AE" w14:paraId="6F26B2EC" w14:textId="77777777" w:rsidTr="001B6783">
        <w:tc>
          <w:tcPr>
            <w:tcW w:w="3791" w:type="dxa"/>
          </w:tcPr>
          <w:p w14:paraId="029D91C3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57AE80D6" w:rsidR="00A32449" w:rsidRPr="004C52AE" w:rsidRDefault="00D05C82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42" w:firstLine="37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2,</w:t>
            </w:r>
            <w:r w:rsidR="008E7096" w:rsidRPr="004C52AE">
              <w:rPr>
                <w:rFonts w:ascii="Angsana New" w:hAnsi="Angsana New"/>
                <w:sz w:val="30"/>
                <w:szCs w:val="30"/>
              </w:rPr>
              <w:t>448,005</w:t>
            </w:r>
          </w:p>
        </w:tc>
        <w:tc>
          <w:tcPr>
            <w:tcW w:w="269" w:type="dxa"/>
            <w:shd w:val="clear" w:color="auto" w:fill="auto"/>
          </w:tcPr>
          <w:p w14:paraId="42001708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4AB0C6AF" w:rsidR="00A32449" w:rsidRPr="004C52AE" w:rsidRDefault="008E709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(105,496)</w:t>
            </w:r>
          </w:p>
        </w:tc>
        <w:tc>
          <w:tcPr>
            <w:tcW w:w="269" w:type="dxa"/>
            <w:shd w:val="clear" w:color="auto" w:fill="auto"/>
          </w:tcPr>
          <w:p w14:paraId="13018614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1E645CC9" w:rsidR="00A32449" w:rsidRPr="004C52AE" w:rsidRDefault="008E709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284,106</w:t>
            </w:r>
          </w:p>
        </w:tc>
        <w:tc>
          <w:tcPr>
            <w:tcW w:w="269" w:type="dxa"/>
            <w:shd w:val="clear" w:color="auto" w:fill="auto"/>
          </w:tcPr>
          <w:p w14:paraId="48D6BCCD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15DF5C" w14:textId="198271E9" w:rsidR="00A32449" w:rsidRPr="004C52AE" w:rsidRDefault="008E7096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(72,386)</w:t>
            </w:r>
          </w:p>
        </w:tc>
      </w:tr>
      <w:tr w:rsidR="00A32449" w:rsidRPr="004C52AE" w14:paraId="0E493E6C" w14:textId="77777777" w:rsidTr="001B6783">
        <w:tc>
          <w:tcPr>
            <w:tcW w:w="3791" w:type="dxa"/>
          </w:tcPr>
          <w:p w14:paraId="3AAAF428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</w:tcPr>
          <w:p w14:paraId="4B657613" w14:textId="46D5B06C" w:rsidR="00A32449" w:rsidRPr="004C52AE" w:rsidRDefault="00D83A74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  <w:shd w:val="clear" w:color="auto" w:fill="auto"/>
          </w:tcPr>
          <w:p w14:paraId="0E6FA50D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C1B97A5" w14:textId="0EDE0464" w:rsidR="00A32449" w:rsidRPr="004C52AE" w:rsidRDefault="00D83A74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  <w:shd w:val="clear" w:color="auto" w:fill="auto"/>
          </w:tcPr>
          <w:p w14:paraId="7995906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79D26642" w14:textId="765B2C0B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  <w:tc>
          <w:tcPr>
            <w:tcW w:w="269" w:type="dxa"/>
            <w:shd w:val="clear" w:color="auto" w:fill="auto"/>
          </w:tcPr>
          <w:p w14:paraId="17A9E8E4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C58307E" w14:textId="22B59949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32,000,000</w:t>
            </w:r>
          </w:p>
        </w:tc>
      </w:tr>
      <w:tr w:rsidR="00A32449" w:rsidRPr="004C52AE" w14:paraId="7D781F42" w14:textId="77777777" w:rsidTr="001B6783">
        <w:tc>
          <w:tcPr>
            <w:tcW w:w="3791" w:type="dxa"/>
          </w:tcPr>
          <w:p w14:paraId="2AEC7766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36D4163D" w:rsidR="00A32449" w:rsidRPr="004C52AE" w:rsidRDefault="00D83A74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  <w:shd w:val="clear" w:color="auto" w:fill="auto"/>
          </w:tcPr>
          <w:p w14:paraId="2E743458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41675353" w:rsidR="00A32449" w:rsidRPr="004C52AE" w:rsidRDefault="00D83A74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  <w:shd w:val="clear" w:color="auto" w:fill="auto"/>
          </w:tcPr>
          <w:p w14:paraId="5E5BE99B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45E44349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269" w:type="dxa"/>
            <w:shd w:val="clear" w:color="auto" w:fill="auto"/>
          </w:tcPr>
          <w:p w14:paraId="1C6E404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55343" w14:textId="5DE072CA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</w:tr>
      <w:tr w:rsidR="00A32449" w:rsidRPr="004C52AE" w14:paraId="054783F3" w14:textId="77777777" w:rsidTr="001B6783">
        <w:tc>
          <w:tcPr>
            <w:tcW w:w="3791" w:type="dxa"/>
          </w:tcPr>
          <w:p w14:paraId="045412BA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89C6E" w14:textId="77777777" w:rsidR="00D83A74" w:rsidRPr="004C52AE" w:rsidRDefault="00D83A74" w:rsidP="00D8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5151994" w14:textId="02960CE0" w:rsidR="00A32449" w:rsidRPr="004C52AE" w:rsidRDefault="00D83A74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75833BE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7DAB5" w14:textId="77777777" w:rsidR="00D83A74" w:rsidRPr="004C52AE" w:rsidRDefault="00D83A74" w:rsidP="00D8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69EC1EC" w14:textId="5347B998" w:rsidR="00A32449" w:rsidRPr="004C52AE" w:rsidRDefault="00D83A74" w:rsidP="001E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538257DF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356E0" w14:textId="77777777" w:rsidR="00D83A74" w:rsidRPr="004C52AE" w:rsidRDefault="00D83A74" w:rsidP="00D8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A71D762" w14:textId="1F7E071B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0C60AE7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877EEF" w14:textId="77777777" w:rsidR="00D83A74" w:rsidRPr="004C52AE" w:rsidRDefault="00D83A74" w:rsidP="00D83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4128364" w14:textId="6C8899F7" w:rsidR="00A32449" w:rsidRPr="004C52AE" w:rsidRDefault="00D83A74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</w:tr>
      <w:tr w:rsidR="00A32449" w:rsidRPr="004C52AE" w14:paraId="44AF23FA" w14:textId="77777777" w:rsidTr="001B6783">
        <w:tc>
          <w:tcPr>
            <w:tcW w:w="3791" w:type="dxa"/>
          </w:tcPr>
          <w:p w14:paraId="239DB50E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722EAD85" w:rsidR="00A32449" w:rsidRPr="004C52AE" w:rsidRDefault="001B6783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0.0765</w:t>
            </w:r>
          </w:p>
        </w:tc>
        <w:tc>
          <w:tcPr>
            <w:tcW w:w="269" w:type="dxa"/>
            <w:shd w:val="clear" w:color="auto" w:fill="auto"/>
          </w:tcPr>
          <w:p w14:paraId="15329CF9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62262401" w:rsidR="00A32449" w:rsidRPr="004C52AE" w:rsidRDefault="001B6783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8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(0.0033)</w:t>
            </w:r>
          </w:p>
        </w:tc>
        <w:tc>
          <w:tcPr>
            <w:tcW w:w="269" w:type="dxa"/>
            <w:shd w:val="clear" w:color="auto" w:fill="auto"/>
          </w:tcPr>
          <w:p w14:paraId="52F4C49C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1A43E6C5" w:rsidR="00A32449" w:rsidRPr="004C52AE" w:rsidRDefault="001B6783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0.0089</w:t>
            </w:r>
          </w:p>
        </w:tc>
        <w:tc>
          <w:tcPr>
            <w:tcW w:w="269" w:type="dxa"/>
            <w:shd w:val="clear" w:color="auto" w:fill="auto"/>
          </w:tcPr>
          <w:p w14:paraId="6CFACFE9" w14:textId="77777777" w:rsidR="00A32449" w:rsidRPr="004C52AE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71B4C" w14:textId="1564BE51" w:rsidR="00A32449" w:rsidRPr="004C52AE" w:rsidRDefault="001B6783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(0.0023)</w:t>
            </w:r>
          </w:p>
        </w:tc>
      </w:tr>
    </w:tbl>
    <w:p w14:paraId="3306E103" w14:textId="79DE410D" w:rsidR="00C3526F" w:rsidRPr="004C52AE" w:rsidRDefault="00C352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290A639F" w14:textId="77777777" w:rsidR="002112B3" w:rsidRPr="004C52AE" w:rsidRDefault="002112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2564312" w14:textId="25181C82" w:rsidR="006B1550" w:rsidRPr="004C52AE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</w:t>
      </w: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b/>
          <w:bCs/>
          <w:i/>
          <w:iCs/>
          <w:sz w:val="30"/>
          <w:szCs w:val="30"/>
        </w:rPr>
        <w:t>(</w:t>
      </w: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ขาดทุน</w:t>
      </w:r>
      <w:r w:rsidRPr="004C52AE">
        <w:rPr>
          <w:rFonts w:ascii="Angsana New" w:hAnsi="Angsana New"/>
          <w:b/>
          <w:bCs/>
          <w:i/>
          <w:iCs/>
          <w:sz w:val="30"/>
          <w:szCs w:val="30"/>
        </w:rPr>
        <w:t>)</w:t>
      </w:r>
      <w:r w:rsidRPr="004C52A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ต่อหุ้นปรับลด</w:t>
      </w:r>
    </w:p>
    <w:p w14:paraId="0257E88D" w14:textId="77777777" w:rsidR="006B1550" w:rsidRPr="004C52AE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40871E48" w:rsidR="006B1550" w:rsidRPr="004C52AE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4C52AE">
        <w:rPr>
          <w:rFonts w:ascii="Angsana New" w:hAnsi="Angsana New"/>
          <w:sz w:val="30"/>
          <w:szCs w:val="30"/>
          <w:cs/>
        </w:rPr>
        <w:t>กำไร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(</w:t>
      </w:r>
      <w:r w:rsidRPr="004C52AE">
        <w:rPr>
          <w:rFonts w:ascii="Angsana New" w:hAnsi="Angsana New" w:hint="cs"/>
          <w:sz w:val="30"/>
          <w:szCs w:val="30"/>
          <w:cs/>
        </w:rPr>
        <w:t>ขาดทุน</w:t>
      </w:r>
      <w:r w:rsidRPr="004C52AE">
        <w:rPr>
          <w:rFonts w:ascii="Angsana New" w:hAnsi="Angsana New"/>
          <w:sz w:val="30"/>
          <w:szCs w:val="30"/>
        </w:rPr>
        <w:t>)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ต่อหุ้นปรับลดสำหรับ</w:t>
      </w:r>
      <w:r w:rsidRPr="004C52AE">
        <w:rPr>
          <w:rFonts w:ascii="Angsana New" w:hAnsi="Angsana New" w:hint="cs"/>
          <w:sz w:val="30"/>
          <w:szCs w:val="30"/>
          <w:cs/>
        </w:rPr>
        <w:t>งวด</w:t>
      </w:r>
      <w:r w:rsidR="00E03CD5" w:rsidRPr="004C52AE">
        <w:rPr>
          <w:rFonts w:ascii="Angsana New" w:hAnsi="Angsana New" w:hint="cs"/>
          <w:sz w:val="30"/>
          <w:szCs w:val="30"/>
          <w:cs/>
        </w:rPr>
        <w:t>เก้าเดือน</w:t>
      </w:r>
      <w:r w:rsidR="00E03CD5" w:rsidRPr="004C52A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3CD5" w:rsidRPr="004C52AE">
        <w:rPr>
          <w:rFonts w:ascii="Angsana New" w:hAnsi="Angsana New"/>
          <w:sz w:val="30"/>
          <w:szCs w:val="30"/>
        </w:rPr>
        <w:t xml:space="preserve">30 </w:t>
      </w:r>
      <w:r w:rsidR="00E03CD5" w:rsidRPr="004C52AE">
        <w:rPr>
          <w:rFonts w:ascii="Angsana New" w:hAnsi="Angsana New" w:hint="cs"/>
          <w:sz w:val="30"/>
          <w:szCs w:val="30"/>
          <w:cs/>
        </w:rPr>
        <w:t>กันยายน</w:t>
      </w:r>
      <w:r w:rsidR="00E03CD5" w:rsidRPr="004C52AE">
        <w:rPr>
          <w:rFonts w:ascii="Angsana New" w:hAnsi="Angsana New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 xml:space="preserve">2565 </w:t>
      </w:r>
      <w:r w:rsidRPr="004C52AE">
        <w:rPr>
          <w:rFonts w:ascii="Angsana New" w:hAnsi="Angsana New"/>
          <w:sz w:val="30"/>
          <w:szCs w:val="30"/>
          <w:cs/>
        </w:rPr>
        <w:t xml:space="preserve">และ </w:t>
      </w:r>
      <w:r w:rsidRPr="004C52AE">
        <w:rPr>
          <w:rFonts w:ascii="Angsana New" w:hAnsi="Angsana New"/>
          <w:sz w:val="30"/>
          <w:szCs w:val="30"/>
        </w:rPr>
        <w:t xml:space="preserve">2564 </w:t>
      </w:r>
      <w:r w:rsidRPr="004C52AE">
        <w:rPr>
          <w:rFonts w:ascii="Angsana New" w:hAnsi="Angsana New"/>
          <w:sz w:val="30"/>
          <w:szCs w:val="30"/>
          <w:cs/>
        </w:rPr>
        <w:t>คำนวณจากกำไร</w:t>
      </w:r>
      <w:r w:rsidRPr="004C52AE">
        <w:rPr>
          <w:rFonts w:ascii="Angsana New" w:hAnsi="Angsana New" w:hint="cs"/>
          <w:sz w:val="30"/>
          <w:szCs w:val="30"/>
          <w:cs/>
        </w:rPr>
        <w:t xml:space="preserve"> </w:t>
      </w:r>
      <w:r w:rsidRPr="004C52AE">
        <w:rPr>
          <w:rFonts w:ascii="Angsana New" w:hAnsi="Angsana New"/>
          <w:sz w:val="30"/>
          <w:szCs w:val="30"/>
        </w:rPr>
        <w:t>(</w:t>
      </w:r>
      <w:r w:rsidRPr="004C52AE">
        <w:rPr>
          <w:rFonts w:ascii="Angsana New" w:hAnsi="Angsana New" w:hint="cs"/>
          <w:sz w:val="30"/>
          <w:szCs w:val="30"/>
          <w:cs/>
        </w:rPr>
        <w:t>ขาดทุน</w:t>
      </w:r>
      <w:r w:rsidRPr="004C52AE">
        <w:rPr>
          <w:rFonts w:ascii="Angsana New" w:hAnsi="Angsana New"/>
          <w:sz w:val="30"/>
          <w:szCs w:val="30"/>
        </w:rPr>
        <w:t>)</w:t>
      </w:r>
      <w:r w:rsidR="0035207F" w:rsidRPr="004C52AE">
        <w:rPr>
          <w:rFonts w:ascii="Angsana New" w:hAnsi="Angsana New"/>
          <w:sz w:val="30"/>
          <w:szCs w:val="30"/>
        </w:rPr>
        <w:t xml:space="preserve"> </w:t>
      </w:r>
      <w:r w:rsidRPr="004C52AE">
        <w:rPr>
          <w:rFonts w:ascii="Angsana New" w:hAnsi="Angsana New"/>
          <w:sz w:val="30"/>
          <w:szCs w:val="30"/>
          <w:cs/>
        </w:rPr>
        <w:t>สำหรับ</w:t>
      </w:r>
      <w:r w:rsidR="008A2034" w:rsidRPr="004C52AE">
        <w:rPr>
          <w:rFonts w:ascii="Angsana New" w:hAnsi="Angsana New" w:hint="cs"/>
          <w:sz w:val="30"/>
          <w:szCs w:val="30"/>
          <w:cs/>
        </w:rPr>
        <w:t>งวด</w:t>
      </w:r>
      <w:r w:rsidRPr="004C52AE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4C52AE">
        <w:rPr>
          <w:rFonts w:ascii="Angsana New" w:hAnsi="Angsana New" w:hint="cs"/>
          <w:sz w:val="30"/>
          <w:szCs w:val="30"/>
          <w:cs/>
        </w:rPr>
        <w:t>งวด</w:t>
      </w:r>
      <w:r w:rsidRPr="004C52AE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4C52AE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4C52AE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4C52AE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9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0B45" w:rsidRPr="004C52AE" w14:paraId="0C40A231" w14:textId="77777777" w:rsidTr="00176927">
        <w:trPr>
          <w:tblHeader/>
        </w:trPr>
        <w:tc>
          <w:tcPr>
            <w:tcW w:w="3813" w:type="dxa"/>
          </w:tcPr>
          <w:p w14:paraId="2A00B3D4" w14:textId="5257C665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03CD5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3CD5"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69" w:type="dxa"/>
          </w:tcPr>
          <w:p w14:paraId="77FF83E9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20746ED1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69" w:type="dxa"/>
          </w:tcPr>
          <w:p w14:paraId="093884E6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6F074055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C10B45" w:rsidRPr="004C52AE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4C52AE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4C52AE" w14:paraId="12A3AE5F" w14:textId="77777777" w:rsidTr="00176927">
        <w:tc>
          <w:tcPr>
            <w:tcW w:w="3813" w:type="dxa"/>
          </w:tcPr>
          <w:p w14:paraId="410FDC20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>(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C52AE">
              <w:rPr>
                <w:rFonts w:ascii="Angsana New" w:hAnsi="Angsana New"/>
                <w:sz w:val="30"/>
                <w:szCs w:val="30"/>
              </w:rPr>
              <w:t>)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6927" w:rsidRPr="004C52AE" w14:paraId="428BD4CE" w14:textId="77777777" w:rsidTr="00176927">
        <w:tc>
          <w:tcPr>
            <w:tcW w:w="3813" w:type="dxa"/>
          </w:tcPr>
          <w:p w14:paraId="2C651FEB" w14:textId="77777777" w:rsidR="00176927" w:rsidRPr="004C52AE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723C329E" w:rsidR="00176927" w:rsidRPr="004C52AE" w:rsidRDefault="00842038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2,448,005</w:t>
            </w:r>
          </w:p>
        </w:tc>
        <w:tc>
          <w:tcPr>
            <w:tcW w:w="269" w:type="dxa"/>
          </w:tcPr>
          <w:p w14:paraId="42C6A860" w14:textId="77777777" w:rsidR="00176927" w:rsidRPr="004C52AE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56248537" w:rsidR="00176927" w:rsidRPr="004C52AE" w:rsidRDefault="00842038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3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(105,496)</w:t>
            </w:r>
          </w:p>
        </w:tc>
        <w:tc>
          <w:tcPr>
            <w:tcW w:w="269" w:type="dxa"/>
          </w:tcPr>
          <w:p w14:paraId="6E6CF85C" w14:textId="77777777" w:rsidR="00176927" w:rsidRPr="004C52AE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69591839" w:rsidR="00176927" w:rsidRPr="004C52AE" w:rsidRDefault="00842038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284,106</w:t>
            </w:r>
          </w:p>
        </w:tc>
        <w:tc>
          <w:tcPr>
            <w:tcW w:w="269" w:type="dxa"/>
          </w:tcPr>
          <w:p w14:paraId="17718185" w14:textId="77777777" w:rsidR="00176927" w:rsidRPr="004C52AE" w:rsidRDefault="00176927" w:rsidP="001769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07EEB00E" w:rsidR="00176927" w:rsidRPr="004C52AE" w:rsidRDefault="00842038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2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(72,386)</w:t>
            </w:r>
          </w:p>
        </w:tc>
      </w:tr>
      <w:tr w:rsidR="00C10B45" w:rsidRPr="004C52AE" w14:paraId="65A5E6AE" w14:textId="77777777" w:rsidTr="00176927">
        <w:tc>
          <w:tcPr>
            <w:tcW w:w="3813" w:type="dxa"/>
          </w:tcPr>
          <w:p w14:paraId="096FB6FC" w14:textId="77777777" w:rsidR="00C10B45" w:rsidRPr="004C52AE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58512C85" w:rsidR="00C10B45" w:rsidRPr="00467775" w:rsidRDefault="00842038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775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2606FA04" w14:textId="77777777" w:rsidR="00C10B45" w:rsidRPr="00467775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1EA2170F" w:rsidR="00C10B45" w:rsidRPr="00467775" w:rsidRDefault="00842038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775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75D702E4" w14:textId="77777777" w:rsidR="00C10B45" w:rsidRPr="00467775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7893D585" w:rsidR="00C10B45" w:rsidRPr="00467775" w:rsidRDefault="00842038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67775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  <w:tc>
          <w:tcPr>
            <w:tcW w:w="269" w:type="dxa"/>
          </w:tcPr>
          <w:p w14:paraId="38C3D959" w14:textId="77777777" w:rsidR="00C10B45" w:rsidRPr="00467775" w:rsidRDefault="00C10B45" w:rsidP="00C10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0D5CEB0E" w:rsidR="00C10B45" w:rsidRPr="00467775" w:rsidRDefault="00842038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70" w:firstLine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67775">
              <w:rPr>
                <w:rFonts w:ascii="Angsana New" w:hAnsi="Angsana New"/>
                <w:sz w:val="30"/>
                <w:szCs w:val="30"/>
              </w:rPr>
              <w:t>32,000,771</w:t>
            </w:r>
          </w:p>
        </w:tc>
      </w:tr>
      <w:tr w:rsidR="00C10B45" w:rsidRPr="004C52AE" w14:paraId="0F0DAFAF" w14:textId="77777777" w:rsidTr="00382A80">
        <w:tc>
          <w:tcPr>
            <w:tcW w:w="3813" w:type="dxa"/>
          </w:tcPr>
          <w:p w14:paraId="288FA097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25CF4321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4C52AE" w14:paraId="4DF197C3" w14:textId="77777777" w:rsidTr="00382A80">
        <w:tc>
          <w:tcPr>
            <w:tcW w:w="3813" w:type="dxa"/>
          </w:tcPr>
          <w:p w14:paraId="1B198F30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3E34A7BD" w:rsidR="00C10B45" w:rsidRPr="004C52AE" w:rsidRDefault="00D04DAC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60A58500" w:rsidR="00C10B45" w:rsidRPr="004C52AE" w:rsidRDefault="003C4DC4" w:rsidP="000E6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 w:firstLine="33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3244A265" w:rsidR="00C10B45" w:rsidRPr="004C52AE" w:rsidRDefault="007C07D2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5,951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48EC358E" w:rsidR="00C10B45" w:rsidRPr="004C52AE" w:rsidRDefault="003C4DC4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10B45" w:rsidRPr="004C52AE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2F582AAC" w:rsidR="00C10B45" w:rsidRPr="004C52AE" w:rsidRDefault="00B71FDC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F2E40" w:rsidRPr="004C52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,006,722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4F4E4981" w:rsidR="00C10B45" w:rsidRPr="004C52AE" w:rsidRDefault="00B71FDC" w:rsidP="00C91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ind w:left="-135" w:right="39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4C86E28C" w:rsidR="00C10B45" w:rsidRPr="004C52AE" w:rsidRDefault="00B71FDC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EF2E40" w:rsidRPr="004C52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,006,722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C10B45" w:rsidRPr="004C52AE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0966B475" w:rsidR="00C10B45" w:rsidRPr="004C52AE" w:rsidRDefault="00B71FDC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line="240" w:lineRule="auto"/>
              <w:ind w:left="-135" w:right="-16" w:firstLine="13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32,000,771</w:t>
            </w:r>
          </w:p>
        </w:tc>
      </w:tr>
      <w:tr w:rsidR="00E273C4" w:rsidRPr="004C52AE" w14:paraId="297D9107" w14:textId="77777777" w:rsidTr="00382A80">
        <w:tc>
          <w:tcPr>
            <w:tcW w:w="3813" w:type="dxa"/>
            <w:shd w:val="clear" w:color="auto" w:fill="auto"/>
          </w:tcPr>
          <w:p w14:paraId="7C433E4E" w14:textId="77777777" w:rsidR="00E273C4" w:rsidRPr="004C52AE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0C7DC189" w:rsidR="00E273C4" w:rsidRPr="004C52AE" w:rsidRDefault="006F1FBE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0.0765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E273C4" w:rsidRPr="004C52AE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74FA65FD" w:rsidR="00E273C4" w:rsidRPr="004C52AE" w:rsidRDefault="006F1FBE" w:rsidP="000670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(0.0033)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E273C4" w:rsidRPr="004C52AE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216B0C9E" w:rsidR="00E273C4" w:rsidRPr="004C52AE" w:rsidRDefault="006F1FBE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0.0089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E273C4" w:rsidRPr="004C52AE" w:rsidRDefault="00E273C4" w:rsidP="00E27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53925EDC" w:rsidR="00E273C4" w:rsidRPr="004C52AE" w:rsidRDefault="006F1FBE" w:rsidP="00380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</w:tabs>
              <w:spacing w:line="240" w:lineRule="auto"/>
              <w:ind w:left="-135" w:firstLine="20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(0.0023)</w:t>
            </w:r>
          </w:p>
        </w:tc>
      </w:tr>
    </w:tbl>
    <w:p w14:paraId="08F5779D" w14:textId="77777777" w:rsidR="00C10B45" w:rsidRPr="000D1E8D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6FA2B062" w14:textId="061C696F" w:rsidR="002A51A2" w:rsidRPr="004C52AE" w:rsidRDefault="002A51A2" w:rsidP="00E5103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4C52AE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98FCDE1" w14:textId="77777777" w:rsidR="00707C81" w:rsidRPr="000D1E8D" w:rsidRDefault="00707C81" w:rsidP="00522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707C81" w:rsidRPr="004C52AE" w14:paraId="6D35AC76" w14:textId="77777777" w:rsidTr="007518B2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2CD9FC0B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41A6FA87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3DE5E04A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36DA4928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6F3547F0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6A15BC2B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E0B2BC" w14:textId="77777777" w:rsidR="00707C81" w:rsidRPr="004C52AE" w:rsidDel="00D43E7A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07C81" w:rsidRPr="004C52AE" w14:paraId="779896F3" w14:textId="77777777" w:rsidTr="007518B2">
        <w:trPr>
          <w:tblHeader/>
        </w:trPr>
        <w:tc>
          <w:tcPr>
            <w:tcW w:w="2862" w:type="dxa"/>
            <w:shd w:val="clear" w:color="auto" w:fill="auto"/>
          </w:tcPr>
          <w:p w14:paraId="3F2626B9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5A86ACA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19158A39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6A646114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7ED3B32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5304BB77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07C81" w:rsidRPr="004C52AE" w14:paraId="1AD1CA19" w14:textId="77777777" w:rsidTr="007518B2">
        <w:tc>
          <w:tcPr>
            <w:tcW w:w="2862" w:type="dxa"/>
            <w:shd w:val="clear" w:color="auto" w:fill="auto"/>
          </w:tcPr>
          <w:p w14:paraId="33E3D67F" w14:textId="5DFD380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4C52AE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="001D3A58" w:rsidRPr="004C52AE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46A8A778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4F2D7E8F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1F5D173B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50FFC2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2B70A0B3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07C81" w:rsidRPr="004C52AE" w14:paraId="6F1A7F76" w14:textId="77777777" w:rsidTr="007518B2">
        <w:tc>
          <w:tcPr>
            <w:tcW w:w="2862" w:type="dxa"/>
            <w:shd w:val="clear" w:color="auto" w:fill="auto"/>
          </w:tcPr>
          <w:p w14:paraId="7D42D71A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0842FF3A" w14:textId="41CB7275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/>
                <w:sz w:val="30"/>
                <w:szCs w:val="30"/>
              </w:rPr>
              <w:t>2</w:t>
            </w:r>
            <w:r w:rsidR="00DE6713" w:rsidRPr="004C52AE">
              <w:rPr>
                <w:rFonts w:ascii="Angsana New" w:hAnsi="Angsana New"/>
                <w:sz w:val="30"/>
                <w:szCs w:val="30"/>
              </w:rPr>
              <w:t>2</w:t>
            </w:r>
            <w:r w:rsidRPr="004C52A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4C52A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30"/>
                <w:szCs w:val="30"/>
              </w:rPr>
              <w:t>256</w:t>
            </w:r>
            <w:r w:rsidR="00DE6713" w:rsidRPr="004C52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908" w:type="dxa"/>
            <w:shd w:val="clear" w:color="auto" w:fill="auto"/>
          </w:tcPr>
          <w:p w14:paraId="0D461470" w14:textId="4789D1A7" w:rsidR="00707C81" w:rsidRPr="004C52AE" w:rsidRDefault="007518B2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="00707C81" w:rsidRPr="004C52AE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F4223B" w:rsidRPr="004C52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548AC149" w14:textId="20E17F48" w:rsidR="00707C81" w:rsidRPr="004C52AE" w:rsidRDefault="00785D88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0.01076</w:t>
            </w:r>
          </w:p>
        </w:tc>
        <w:tc>
          <w:tcPr>
            <w:tcW w:w="236" w:type="dxa"/>
            <w:shd w:val="clear" w:color="auto" w:fill="auto"/>
          </w:tcPr>
          <w:p w14:paraId="6A25FAFD" w14:textId="77777777" w:rsidR="00707C81" w:rsidRPr="004C52AE" w:rsidRDefault="00707C81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4E1AA436" w14:textId="6AD617F0" w:rsidR="00707C81" w:rsidRPr="004C52AE" w:rsidRDefault="00210ECF" w:rsidP="00D65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344</w:t>
            </w:r>
            <w:r w:rsidR="00707C81" w:rsidRPr="004C52A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4C52AE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</w:tr>
    </w:tbl>
    <w:p w14:paraId="3C11E119" w14:textId="76DE89E1" w:rsidR="002112B3" w:rsidRPr="000D1E8D" w:rsidRDefault="002112B3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cs/>
        </w:rPr>
      </w:pPr>
    </w:p>
    <w:p w14:paraId="6C459FEE" w14:textId="6036158D" w:rsidR="00FF342C" w:rsidRPr="004C52AE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35A267B1" w14:textId="77777777" w:rsidR="005C2BCB" w:rsidRPr="000D1E8D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4C52AE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C52AE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9"/>
    <w:p w14:paraId="7E72DCF5" w14:textId="77777777" w:rsidR="00D735D2" w:rsidRPr="000D1E8D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4C52AE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52AE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4C52AE">
        <w:rPr>
          <w:rFonts w:asciiTheme="majorBidi" w:hAnsiTheme="majorBidi" w:cstheme="majorBidi"/>
          <w:sz w:val="30"/>
          <w:szCs w:val="30"/>
        </w:rPr>
        <w:br/>
      </w:r>
      <w:r w:rsidRPr="004C52AE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4C52AE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4C52AE" w:rsidSect="003019E3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496"/>
        <w:gridCol w:w="36"/>
        <w:gridCol w:w="9"/>
      </w:tblGrid>
      <w:tr w:rsidR="00BB2F63" w:rsidRPr="004C52AE" w14:paraId="1038452B" w14:textId="77777777" w:rsidTr="00FB398C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4C52AE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52A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4C52AE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5"/>
            <w:vAlign w:val="bottom"/>
          </w:tcPr>
          <w:p w14:paraId="3D80C5FD" w14:textId="77777777" w:rsidR="001263DE" w:rsidRPr="004C52AE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4C52AE" w14:paraId="0D132EDF" w14:textId="77777777" w:rsidTr="00FB398C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4C52AE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4C52AE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55BBB92C" w14:textId="77777777" w:rsidR="00E43605" w:rsidRPr="004C52AE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5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4C52AE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9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4C52AE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4C52AE" w14:paraId="40AB6033" w14:textId="77777777" w:rsidTr="00FB398C">
        <w:trPr>
          <w:gridAfter w:val="1"/>
          <w:wAfter w:w="4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0CE48A42" w:rsidR="00F351B4" w:rsidRPr="004C52AE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03CD5" w:rsidRPr="004C52A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</w:t>
            </w:r>
            <w:r w:rsidRPr="004C52A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ยน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4C52AE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="00F351B4"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4C52AE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4C52AE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4C52AE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4C52AE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4C52AE" w14:paraId="48475C94" w14:textId="77777777" w:rsidTr="00FB398C">
        <w:trPr>
          <w:trHeight w:val="261"/>
        </w:trPr>
        <w:tc>
          <w:tcPr>
            <w:tcW w:w="837" w:type="pct"/>
            <w:shd w:val="clear" w:color="auto" w:fill="auto"/>
          </w:tcPr>
          <w:p w14:paraId="099667A9" w14:textId="77777777" w:rsidR="00502EE1" w:rsidRPr="004C52AE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4C52AE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5"/>
          </w:tcPr>
          <w:p w14:paraId="08CD5520" w14:textId="77777777" w:rsidR="00502EE1" w:rsidRPr="004C52AE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4C52AE" w14:paraId="389CADF9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74B77D31" w14:textId="5F545879" w:rsidR="00F351B4" w:rsidRPr="004C52AE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4C52AE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2F759041" w14:textId="188A23F5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6B3703E1" w14:textId="77777777" w:rsidR="00F351B4" w:rsidRPr="004C52AE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6A4E" w:rsidRPr="004C52AE" w14:paraId="0373D8D2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7BD18D61" w14:textId="29A731FC" w:rsidR="00966A4E" w:rsidRPr="004C52AE" w:rsidRDefault="00966A4E" w:rsidP="00966A4E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4C52AE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129CF08" w14:textId="77777777" w:rsidR="00966A4E" w:rsidRPr="004C52AE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29CC370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BF82513" w14:textId="30C2204C" w:rsidR="006C5964" w:rsidRPr="004C52AE" w:rsidRDefault="006C5964" w:rsidP="006C5964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540" w:type="pct"/>
            <w:shd w:val="clear" w:color="auto" w:fill="auto"/>
          </w:tcPr>
          <w:p w14:paraId="748B1B5F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9B30219" w14:textId="17A5F5C3" w:rsidR="006C5964" w:rsidRPr="004C52AE" w:rsidRDefault="006C5964" w:rsidP="00F46581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17D16856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3645BC4" w14:textId="579C768B" w:rsidR="006C5964" w:rsidRPr="004C52AE" w:rsidRDefault="006C5964" w:rsidP="00F465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268405A4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C212A26" w14:textId="05FCB6D7" w:rsidR="006C5964" w:rsidRPr="004C52AE" w:rsidRDefault="006C5964" w:rsidP="00F46581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9" w:type="pct"/>
          </w:tcPr>
          <w:p w14:paraId="6F5AB344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19A9FAD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59C3224" w14:textId="61599125" w:rsidR="006C5964" w:rsidRPr="004C52AE" w:rsidRDefault="006C596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EC2D255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B2A031" w14:textId="36E8763D" w:rsidR="006C5964" w:rsidRPr="004C52AE" w:rsidRDefault="006C5964" w:rsidP="00F46581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0" w:type="pct"/>
          </w:tcPr>
          <w:p w14:paraId="50B8474D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AB6BF3B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8942419" w14:textId="7FD327D3" w:rsidR="006C5964" w:rsidRPr="004C52AE" w:rsidRDefault="006C5964" w:rsidP="000E6D3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639A5BA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74DD3799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7B7D3" w14:textId="7AD9A3BF" w:rsidR="006C5964" w:rsidRPr="004C52AE" w:rsidRDefault="006C5964" w:rsidP="00F46581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966A4E" w:rsidRPr="004C52AE" w14:paraId="17107210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43E48F8F" w14:textId="77777777" w:rsidR="00966A4E" w:rsidRPr="004C52AE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4C52AE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7E918029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2F0310A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395FD0A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C192925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C4C5956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0C43D6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9932B81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DF8C7A3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1C0F6E8A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6A4E" w:rsidRPr="004C52AE" w14:paraId="01708D9D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115FF26C" w14:textId="6F13546F" w:rsidR="00966A4E" w:rsidRPr="004C52AE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4C52AE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682ACAD2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D026D3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4FBF857B" w14:textId="77777777" w:rsidR="00966A4E" w:rsidRPr="004C52AE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1B4" w:rsidRPr="004C52AE" w14:paraId="760C8C3A" w14:textId="77777777" w:rsidTr="00FB398C">
        <w:trPr>
          <w:gridAfter w:val="1"/>
          <w:wAfter w:w="4" w:type="pct"/>
          <w:trHeight w:val="70"/>
        </w:trPr>
        <w:tc>
          <w:tcPr>
            <w:tcW w:w="837" w:type="pct"/>
            <w:shd w:val="clear" w:color="auto" w:fill="auto"/>
          </w:tcPr>
          <w:p w14:paraId="6DCAFE33" w14:textId="2B601C12" w:rsidR="00F351B4" w:rsidRPr="004C52AE" w:rsidRDefault="00F351B4" w:rsidP="00991CE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1F86D514" w14:textId="77777777" w:rsidR="00F351B4" w:rsidRPr="004C52AE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2A91F22" w14:textId="439B5FE8" w:rsidR="00F351B4" w:rsidRPr="004C52AE" w:rsidRDefault="0008042B" w:rsidP="00F46581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D1C1E09" w14:textId="6BE26DE1" w:rsidR="00F351B4" w:rsidRPr="004C52AE" w:rsidRDefault="00752B6D" w:rsidP="000954B5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(136</w:t>
            </w: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785)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AB9326F" w14:textId="21D9AE1E" w:rsidR="00F351B4" w:rsidRPr="004C52AE" w:rsidRDefault="00A23747" w:rsidP="0009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39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A23747">
              <w:rPr>
                <w:rFonts w:ascii="Angsana New" w:hAnsi="Angsana New"/>
                <w:sz w:val="26"/>
                <w:szCs w:val="26"/>
              </w:rPr>
              <w:t>46,033,245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1AF0898B" w:rsidR="00F351B4" w:rsidRPr="004C52AE" w:rsidRDefault="00A23747" w:rsidP="00A7614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  <w:r w:rsidRPr="00A23747">
              <w:rPr>
                <w:rFonts w:ascii="Angsana New" w:hAnsi="Angsana New" w:cs="Angsana New"/>
                <w:sz w:val="26"/>
                <w:szCs w:val="26"/>
              </w:rPr>
              <w:t>45,896,460</w:t>
            </w:r>
          </w:p>
        </w:tc>
        <w:tc>
          <w:tcPr>
            <w:tcW w:w="89" w:type="pct"/>
            <w:vAlign w:val="bottom"/>
          </w:tcPr>
          <w:p w14:paraId="79919EC5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284E792" w14:textId="251F57DB" w:rsidR="00F351B4" w:rsidRPr="004C52AE" w:rsidRDefault="0008042B" w:rsidP="00A7614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FB4BD8F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D8D18A" w14:textId="3E7A3B9C" w:rsidR="00F351B4" w:rsidRPr="004C52AE" w:rsidRDefault="0008042B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F351B4" w:rsidRPr="004C52AE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57FD6B1E" w:rsidR="00F351B4" w:rsidRPr="004C52AE" w:rsidRDefault="00526D36" w:rsidP="00F46581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  <w:r w:rsidRPr="00526D36">
              <w:rPr>
                <w:rFonts w:ascii="Angsana New" w:hAnsi="Angsana New" w:cs="Angsana New"/>
                <w:sz w:val="26"/>
                <w:szCs w:val="26"/>
              </w:rPr>
              <w:t>45,755,933</w:t>
            </w:r>
          </w:p>
        </w:tc>
        <w:tc>
          <w:tcPr>
            <w:tcW w:w="89" w:type="pct"/>
            <w:vAlign w:val="bottom"/>
          </w:tcPr>
          <w:p w14:paraId="24B9FADD" w14:textId="77777777" w:rsidR="00F351B4" w:rsidRPr="004C52AE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0DD9C2A2" w14:textId="4583A2AD" w:rsidR="00F351B4" w:rsidRPr="004C52AE" w:rsidRDefault="00526D36" w:rsidP="000954B5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526D36">
              <w:rPr>
                <w:rFonts w:ascii="Angsana New" w:hAnsi="Angsana New" w:cs="Angsana New"/>
                <w:sz w:val="26"/>
                <w:szCs w:val="26"/>
                <w:lang w:val="en-US"/>
              </w:rPr>
              <w:t>45,755,933</w:t>
            </w:r>
          </w:p>
        </w:tc>
      </w:tr>
      <w:tr w:rsidR="00F351B4" w:rsidRPr="004C52AE" w14:paraId="3D674E2C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A6C82EE" w14:textId="2277F7C5" w:rsidR="00F351B4" w:rsidRPr="004C52AE" w:rsidRDefault="00F351B4" w:rsidP="00991CE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4C52AE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0FE7DA07" w14:textId="77777777" w:rsidR="00F351B4" w:rsidRPr="004C52AE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4CA3F1CB" w14:textId="1A79673B" w:rsidR="00F351B4" w:rsidRPr="004C52AE" w:rsidRDefault="0008042B" w:rsidP="000954B5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136,785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87FDBE0" w14:textId="05D07873" w:rsidR="00F351B4" w:rsidRPr="004C52AE" w:rsidRDefault="0008042B" w:rsidP="00F46581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C230620" w14:textId="055E8550" w:rsidR="00F351B4" w:rsidRPr="004C52AE" w:rsidRDefault="00F46581" w:rsidP="00F4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  <w:tab w:val="left" w:pos="600"/>
                <w:tab w:val="left" w:pos="960"/>
                <w:tab w:val="left" w:pos="1140"/>
              </w:tabs>
              <w:spacing w:line="228" w:lineRule="auto"/>
              <w:ind w:left="240" w:right="-86" w:firstLine="51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08042B"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16AEED18" w14:textId="235EC5A1" w:rsidR="00F351B4" w:rsidRPr="004C52AE" w:rsidRDefault="0008042B" w:rsidP="00A76143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  <w:tc>
          <w:tcPr>
            <w:tcW w:w="89" w:type="pct"/>
            <w:vAlign w:val="bottom"/>
          </w:tcPr>
          <w:p w14:paraId="4FCA61BF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214C6C9" w14:textId="264D90B5" w:rsidR="00F351B4" w:rsidRPr="004C52AE" w:rsidRDefault="0008042B" w:rsidP="00A76143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21AE42A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CAFDC40" w14:textId="59441D27" w:rsidR="00F351B4" w:rsidRPr="004C52AE" w:rsidRDefault="0008042B" w:rsidP="000954B5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  <w:tc>
          <w:tcPr>
            <w:tcW w:w="90" w:type="pct"/>
            <w:vAlign w:val="bottom"/>
          </w:tcPr>
          <w:p w14:paraId="71A1578B" w14:textId="77777777" w:rsidR="00F351B4" w:rsidRPr="004C52AE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5A85699" w14:textId="724D9B59" w:rsidR="00F351B4" w:rsidRPr="004C52AE" w:rsidRDefault="0008042B" w:rsidP="000E6D3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60F0306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78F3D60B" w14:textId="66E8E7D1" w:rsidR="00F351B4" w:rsidRPr="004C52AE" w:rsidRDefault="0008042B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</w:tr>
      <w:tr w:rsidR="00F351B4" w:rsidRPr="004C52AE" w14:paraId="7AE1176B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466C419A" w14:textId="77777777" w:rsidR="00F351B4" w:rsidRPr="004C52AE" w:rsidRDefault="00F351B4" w:rsidP="00991CE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21D88B0" w14:textId="77777777" w:rsidR="00F351B4" w:rsidRPr="004C52AE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77777777" w:rsidR="00F351B4" w:rsidRPr="004C52AE" w:rsidRDefault="00F351B4" w:rsidP="00F00903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77C054C0" w14:textId="77777777" w:rsidR="00F351B4" w:rsidRPr="004C52AE" w:rsidRDefault="00F351B4" w:rsidP="00F00903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288033DA" w14:textId="55BD6AC5" w:rsidR="00F351B4" w:rsidRPr="004C52AE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A8513E0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5847E0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BCA2B80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E5392B0" w14:textId="77777777" w:rsidR="00F351B4" w:rsidRPr="004C52AE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77777777" w:rsidR="00F351B4" w:rsidRPr="004C52AE" w:rsidRDefault="00F351B4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22C264E9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16A60A2D" w14:textId="77777777" w:rsidR="00F351B4" w:rsidRPr="004C52AE" w:rsidRDefault="00F351B4" w:rsidP="00991CE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B2F63" w:rsidRPr="004C52AE" w14:paraId="558637E3" w14:textId="77777777" w:rsidTr="00FB398C">
        <w:trPr>
          <w:gridAfter w:val="2"/>
          <w:wAfter w:w="15" w:type="pct"/>
          <w:trHeight w:val="261"/>
        </w:trPr>
        <w:tc>
          <w:tcPr>
            <w:tcW w:w="917" w:type="pct"/>
            <w:gridSpan w:val="3"/>
            <w:shd w:val="clear" w:color="auto" w:fill="auto"/>
            <w:vAlign w:val="bottom"/>
          </w:tcPr>
          <w:p w14:paraId="0A0A88F0" w14:textId="0740AF7C" w:rsidR="000A49AE" w:rsidRPr="004C52AE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C52A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4068" w:type="pct"/>
            <w:gridSpan w:val="13"/>
          </w:tcPr>
          <w:p w14:paraId="5134113D" w14:textId="77777777" w:rsidR="000A49AE" w:rsidRPr="004C52AE" w:rsidRDefault="000A49AE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</w:tr>
      <w:tr w:rsidR="00F351B4" w:rsidRPr="004C52AE" w14:paraId="567213AE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8D320DF" w14:textId="77777777" w:rsidR="00F351B4" w:rsidRPr="004C52AE" w:rsidRDefault="00F351B4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F351B4" w:rsidRPr="004C52AE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</w:tcPr>
          <w:p w14:paraId="3E5B7A5D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51B4" w:rsidRPr="004C52AE" w14:paraId="3DF0DC56" w14:textId="77777777" w:rsidTr="00FB398C">
        <w:trPr>
          <w:gridAfter w:val="1"/>
          <w:wAfter w:w="4" w:type="pct"/>
          <w:trHeight w:val="70"/>
        </w:trPr>
        <w:tc>
          <w:tcPr>
            <w:tcW w:w="837" w:type="pct"/>
            <w:shd w:val="clear" w:color="auto" w:fill="auto"/>
          </w:tcPr>
          <w:p w14:paraId="7169E881" w14:textId="77777777" w:rsidR="00F351B4" w:rsidRPr="004C52AE" w:rsidRDefault="00F351B4" w:rsidP="000A49AE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7098518" w14:textId="77777777" w:rsidR="00F351B4" w:rsidRPr="004C52AE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43904F" w14:textId="0DF66BBA" w:rsidR="00F351B4" w:rsidRPr="004C52AE" w:rsidRDefault="00F351B4" w:rsidP="00A76143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203EF15" w14:textId="2B9F1CD4" w:rsidR="00F351B4" w:rsidRPr="004C52AE" w:rsidRDefault="00F351B4" w:rsidP="00F46581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BF7BDF1" w14:textId="00074061" w:rsidR="00F351B4" w:rsidRPr="004C52AE" w:rsidRDefault="00F351B4" w:rsidP="00095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3E7AB4" w14:textId="5AC92E1C" w:rsidR="00F351B4" w:rsidRPr="004C52AE" w:rsidRDefault="00A76143" w:rsidP="00A76143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      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</w:rPr>
              <w:t>43,732,894</w:t>
            </w:r>
          </w:p>
        </w:tc>
        <w:tc>
          <w:tcPr>
            <w:tcW w:w="89" w:type="pct"/>
            <w:vAlign w:val="bottom"/>
          </w:tcPr>
          <w:p w14:paraId="09F60F0E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FAC4063" w14:textId="2B62D0FD" w:rsidR="00F351B4" w:rsidRPr="004C52AE" w:rsidRDefault="00F351B4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E2EE790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87651BB" w14:textId="37253BC8" w:rsidR="00F351B4" w:rsidRPr="004C52AE" w:rsidRDefault="00F351B4" w:rsidP="000E6D3C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E2A6BA4" w14:textId="77777777" w:rsidR="00F351B4" w:rsidRPr="004C52AE" w:rsidRDefault="00F351B4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706464" w14:textId="7108A9F1" w:rsidR="00F351B4" w:rsidRPr="004C52AE" w:rsidRDefault="00A76143" w:rsidP="000954B5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</w:rPr>
              <w:t>43,711,346</w:t>
            </w:r>
          </w:p>
        </w:tc>
        <w:tc>
          <w:tcPr>
            <w:tcW w:w="89" w:type="pct"/>
            <w:vAlign w:val="bottom"/>
          </w:tcPr>
          <w:p w14:paraId="2EC84D3C" w14:textId="77777777" w:rsidR="00F351B4" w:rsidRPr="004C52AE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5547C8D8" w14:textId="320168F7" w:rsidR="00F351B4" w:rsidRPr="004C52AE" w:rsidRDefault="00A76143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</w:rPr>
              <w:t>43,711,346</w:t>
            </w:r>
          </w:p>
        </w:tc>
      </w:tr>
      <w:tr w:rsidR="00F351B4" w:rsidRPr="004C52AE" w14:paraId="039D3060" w14:textId="77777777" w:rsidTr="00FB398C">
        <w:trPr>
          <w:gridAfter w:val="1"/>
          <w:wAfter w:w="4" w:type="pct"/>
          <w:trHeight w:val="261"/>
        </w:trPr>
        <w:tc>
          <w:tcPr>
            <w:tcW w:w="837" w:type="pct"/>
            <w:shd w:val="clear" w:color="auto" w:fill="auto"/>
          </w:tcPr>
          <w:p w14:paraId="5C41AF39" w14:textId="77777777" w:rsidR="00F351B4" w:rsidRPr="004C52AE" w:rsidRDefault="00F351B4" w:rsidP="000A49AE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4C52AE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5EEC11B2" w14:textId="77777777" w:rsidR="00F351B4" w:rsidRPr="004C52AE" w:rsidRDefault="00F351B4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16FBA66" w14:textId="7AC6E0E4" w:rsidR="00F351B4" w:rsidRPr="004C52AE" w:rsidRDefault="00F351B4" w:rsidP="00A76143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64EA1A3" w14:textId="5152AF1B" w:rsidR="00F351B4" w:rsidRPr="004C52AE" w:rsidRDefault="00F351B4" w:rsidP="00F46581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9BC81A" w14:textId="5675EC2C" w:rsidR="00F351B4" w:rsidRPr="004C52AE" w:rsidRDefault="00A76143" w:rsidP="00A76143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="00F351B4"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05857C6" w14:textId="7F5076CD" w:rsidR="00F351B4" w:rsidRPr="004C52AE" w:rsidRDefault="00A76143" w:rsidP="00A76143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             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89" w:type="pct"/>
            <w:vAlign w:val="bottom"/>
          </w:tcPr>
          <w:p w14:paraId="082C27F7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05EAE6" w14:textId="66E87216" w:rsidR="00F351B4" w:rsidRPr="004C52AE" w:rsidRDefault="00F351B4" w:rsidP="000954B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B114DEC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1E744CD" w14:textId="4CF72742" w:rsidR="00F351B4" w:rsidRPr="004C52AE" w:rsidRDefault="00F351B4" w:rsidP="00A76143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0" w:type="pct"/>
            <w:vAlign w:val="bottom"/>
          </w:tcPr>
          <w:p w14:paraId="0047663C" w14:textId="77777777" w:rsidR="00F351B4" w:rsidRPr="004C52AE" w:rsidRDefault="00F351B4" w:rsidP="000A49AE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E29C5A4" w14:textId="4F89804A" w:rsidR="00F351B4" w:rsidRPr="004C52AE" w:rsidRDefault="00F351B4" w:rsidP="00A76143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390071D" w14:textId="77777777" w:rsidR="00F351B4" w:rsidRPr="004C52AE" w:rsidRDefault="00F351B4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gridSpan w:val="2"/>
            <w:shd w:val="clear" w:color="auto" w:fill="auto"/>
            <w:vAlign w:val="bottom"/>
          </w:tcPr>
          <w:p w14:paraId="376D9FEE" w14:textId="539BEDDB" w:rsidR="00F351B4" w:rsidRPr="004C52AE" w:rsidRDefault="00A76143" w:rsidP="00A7614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351B4"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</w:tr>
    </w:tbl>
    <w:p w14:paraId="7DB34BB7" w14:textId="626CA1CA" w:rsidR="001F767D" w:rsidRPr="004C52AE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4C52AE" w14:paraId="75EB5351" w14:textId="77777777" w:rsidTr="001F767D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006B3528" w14:textId="77777777" w:rsidR="001F767D" w:rsidRPr="004C52AE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52AE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4C52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4C52AE" w14:paraId="3DB16D95" w14:textId="77777777" w:rsidTr="001F767D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4C52AE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4C52AE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4C5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4C52AE" w14:paraId="455AF381" w14:textId="77777777" w:rsidTr="001F767D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186C3455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E03CD5"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03CD5" w:rsidRPr="004C52A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กันยายน</w:t>
            </w:r>
            <w:r w:rsidR="00E03CD5"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E03CD5"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4C52AE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4C52AE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4C52AE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4C52AE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4C52AE" w14:paraId="677C76A8" w14:textId="77777777" w:rsidTr="001F767D">
        <w:trPr>
          <w:trHeight w:val="261"/>
        </w:trPr>
        <w:tc>
          <w:tcPr>
            <w:tcW w:w="837" w:type="pct"/>
            <w:shd w:val="clear" w:color="auto" w:fill="auto"/>
          </w:tcPr>
          <w:p w14:paraId="4D3C6957" w14:textId="77777777" w:rsidR="001F767D" w:rsidRPr="004C52AE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4C52AE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4C52AE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4C52AE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4C52AE" w14:paraId="0D5C0AC7" w14:textId="77777777" w:rsidTr="00432F73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0A3BD0BC" w:rsidR="001F767D" w:rsidRPr="004C52AE" w:rsidRDefault="001F767D" w:rsidP="001F767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C0F91A1" w14:textId="092BDB72" w:rsidR="001F767D" w:rsidRPr="004C52AE" w:rsidRDefault="00C66685" w:rsidP="0026548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C528742" w14:textId="728E5ABC" w:rsidR="001F767D" w:rsidRPr="004C52AE" w:rsidRDefault="00C66685" w:rsidP="00F46581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151BCA8B" w14:textId="17870EB0" w:rsidR="001F767D" w:rsidRPr="004C52AE" w:rsidRDefault="00BE6603" w:rsidP="009C330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81,930,607</w:t>
            </w:r>
          </w:p>
        </w:tc>
        <w:tc>
          <w:tcPr>
            <w:tcW w:w="419" w:type="pct"/>
            <w:shd w:val="clear" w:color="auto" w:fill="auto"/>
          </w:tcPr>
          <w:p w14:paraId="2F7DD39C" w14:textId="77777777" w:rsidR="00C66685" w:rsidRPr="004C52AE" w:rsidRDefault="00C66685" w:rsidP="009C3302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6635E89F" w14:textId="499570C2" w:rsidR="001F767D" w:rsidRPr="004C52AE" w:rsidRDefault="00704A8F" w:rsidP="00704A8F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E6603" w:rsidRPr="004C52AE">
              <w:rPr>
                <w:rFonts w:ascii="Angsana New" w:hAnsi="Angsana New" w:cs="Angsana New"/>
                <w:sz w:val="26"/>
                <w:szCs w:val="26"/>
              </w:rPr>
              <w:t>81,930,607</w:t>
            </w:r>
          </w:p>
        </w:tc>
        <w:tc>
          <w:tcPr>
            <w:tcW w:w="89" w:type="pct"/>
            <w:vAlign w:val="bottom"/>
          </w:tcPr>
          <w:p w14:paraId="3D2A0975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646C3DC" w14:textId="77777777" w:rsidR="00C66685" w:rsidRPr="004C52AE" w:rsidRDefault="00C66685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10B9A459" w14:textId="65DEFAC2" w:rsidR="001F767D" w:rsidRPr="004C52AE" w:rsidRDefault="00C66685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CE2B1D0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1AB6362" w14:textId="77777777" w:rsidR="00C66685" w:rsidRPr="004C52AE" w:rsidRDefault="00C66685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FCC5D57" w14:textId="53D4B187" w:rsidR="001F767D" w:rsidRPr="004C52AE" w:rsidRDefault="00C66685" w:rsidP="00704A8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E25B835" w14:textId="77777777" w:rsidR="001F767D" w:rsidRPr="004C52AE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E16A309" w14:textId="77777777" w:rsidR="00C66685" w:rsidRPr="004C52AE" w:rsidRDefault="00C66685" w:rsidP="00880223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4818AEC8" w14:textId="4A04F8AD" w:rsidR="001F767D" w:rsidRPr="004C52AE" w:rsidRDefault="00395281" w:rsidP="00704A8F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395281">
              <w:rPr>
                <w:rFonts w:ascii="Angsana New" w:hAnsi="Angsana New" w:cs="Angsana New"/>
                <w:sz w:val="26"/>
                <w:szCs w:val="26"/>
              </w:rPr>
              <w:t>79,846,417</w:t>
            </w:r>
          </w:p>
        </w:tc>
        <w:tc>
          <w:tcPr>
            <w:tcW w:w="89" w:type="pct"/>
            <w:vAlign w:val="bottom"/>
          </w:tcPr>
          <w:p w14:paraId="75F60D36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65D9A8" w14:textId="76BC1BC5" w:rsidR="001F767D" w:rsidRPr="004C52AE" w:rsidRDefault="00395281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95281">
              <w:rPr>
                <w:rFonts w:ascii="Angsana New" w:hAnsi="Angsana New" w:cs="Angsana New"/>
                <w:sz w:val="26"/>
                <w:szCs w:val="26"/>
              </w:rPr>
              <w:t>79,846,417</w:t>
            </w:r>
          </w:p>
        </w:tc>
      </w:tr>
      <w:tr w:rsidR="005A1688" w:rsidRPr="004C52AE" w14:paraId="75310691" w14:textId="77777777" w:rsidTr="00432F73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5A1688" w:rsidRPr="004C52AE" w:rsidRDefault="005A1688" w:rsidP="005A168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4C52AE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5A1688" w:rsidRPr="004C52AE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70A6A52" w14:textId="664ACE38" w:rsidR="005A1688" w:rsidRPr="004C52AE" w:rsidRDefault="0074510F" w:rsidP="00F4658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359D82B6" w14:textId="25085377" w:rsidR="005A1688" w:rsidRPr="004C52AE" w:rsidRDefault="005A1688" w:rsidP="00F46581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76AC5F6C" w14:textId="30001A91" w:rsidR="005A1688" w:rsidRPr="004C52AE" w:rsidRDefault="0074510F" w:rsidP="0070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44DBB3C" w14:textId="6EB5FAA6" w:rsidR="74844CC0" w:rsidRPr="004C52AE" w:rsidRDefault="74844CC0" w:rsidP="74844CC0">
            <w:pPr>
              <w:pStyle w:val="acctfourfigures"/>
              <w:tabs>
                <w:tab w:val="clear" w:pos="765"/>
                <w:tab w:val="decimal" w:pos="876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4DD5B43C" w14:textId="534328C2" w:rsidR="0074510F" w:rsidRPr="004C52AE" w:rsidRDefault="00F46581" w:rsidP="00F46581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="0074510F"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89" w:type="pct"/>
            <w:vAlign w:val="bottom"/>
          </w:tcPr>
          <w:p w14:paraId="1A704155" w14:textId="77777777" w:rsidR="005A1688" w:rsidRPr="004C52AE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229AB21" w14:textId="77777777" w:rsidR="005A1688" w:rsidRPr="004C52AE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5F87240E" w14:textId="3396C42A" w:rsidR="00D511D5" w:rsidRPr="004C52AE" w:rsidRDefault="00D511D5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E7F268B" w14:textId="77777777" w:rsidR="005A1688" w:rsidRPr="004C52AE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9338D19" w14:textId="43BAA7B5" w:rsidR="74844CC0" w:rsidRPr="004C52AE" w:rsidRDefault="74844CC0" w:rsidP="74844CC0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7ED4B6A3" w:rsidR="00D511D5" w:rsidRPr="004C52AE" w:rsidRDefault="00D511D5" w:rsidP="00704A8F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0" w:type="pct"/>
          </w:tcPr>
          <w:p w14:paraId="639383D0" w14:textId="77777777" w:rsidR="005A1688" w:rsidRPr="004C52AE" w:rsidRDefault="005A1688" w:rsidP="005A168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4F001BE" w14:textId="77777777" w:rsidR="005A1688" w:rsidRPr="004C52AE" w:rsidRDefault="005A1688" w:rsidP="005A1688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4BBCC" w14:textId="167FC91E" w:rsidR="00D511D5" w:rsidRPr="004C52AE" w:rsidRDefault="00D511D5" w:rsidP="00704A8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5A1688" w:rsidRPr="004C52AE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6802F8B" w14:textId="77777777" w:rsidR="005A1688" w:rsidRPr="004C52AE" w:rsidRDefault="005A1688" w:rsidP="005A1688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CB3B4EE" w14:textId="6EF6BD08" w:rsidR="00D511D5" w:rsidRPr="004C52AE" w:rsidRDefault="158625DC" w:rsidP="00704A8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      54,17</w:t>
            </w:r>
            <w:r w:rsidR="002F5734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1F767D" w:rsidRPr="004C52AE" w14:paraId="1421E9BA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F163ACE" w14:textId="2B6CFD08" w:rsidR="001F767D" w:rsidRPr="004C52AE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1F767D" w:rsidRPr="004C52AE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1F767D" w:rsidRPr="004C52AE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1F767D" w:rsidRPr="004C52AE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1F767D" w:rsidRPr="004C52AE" w:rsidRDefault="001F767D" w:rsidP="001F767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1F767D" w:rsidRPr="004C52AE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1F767D" w:rsidRPr="004C52AE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1F767D" w:rsidRPr="004C52AE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1F767D" w:rsidRPr="004C52AE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4C52AE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1F767D" w:rsidRPr="004C52AE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1F767D" w:rsidRPr="004C52AE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1F767D" w:rsidRPr="004C52AE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16EB4" w:rsidRPr="004C52AE" w14:paraId="7A366284" w14:textId="77777777" w:rsidTr="002D10A5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34227958" w:rsidR="00116EB4" w:rsidRPr="004C52AE" w:rsidRDefault="00116EB4" w:rsidP="00116EB4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4C52AE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2BC7DE20" w14:textId="77777777" w:rsidR="00116EB4" w:rsidRPr="004C52AE" w:rsidRDefault="00116EB4" w:rsidP="00116EB4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DA144F2" w14:textId="123CA8BB" w:rsidR="00116EB4" w:rsidRPr="004C52AE" w:rsidRDefault="00116EB4" w:rsidP="00116EB4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1EDED128" w14:textId="56B13B12" w:rsidR="00116EB4" w:rsidRPr="004C52AE" w:rsidRDefault="00116EB4" w:rsidP="00F46581">
            <w:pPr>
              <w:pStyle w:val="acctfourfigures"/>
              <w:tabs>
                <w:tab w:val="clear" w:pos="765"/>
              </w:tabs>
              <w:spacing w:line="228" w:lineRule="auto"/>
              <w:ind w:left="435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(136</w:t>
            </w: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785)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1C0C478D" w:rsidR="00116EB4" w:rsidRPr="004C52AE" w:rsidRDefault="00A23747" w:rsidP="00116EB4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A23747">
              <w:rPr>
                <w:rFonts w:ascii="Angsana New" w:hAnsi="Angsana New"/>
                <w:sz w:val="26"/>
                <w:szCs w:val="26"/>
              </w:rPr>
              <w:t>46,033,245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31B61CB4" w:rsidR="00116EB4" w:rsidRPr="004C52AE" w:rsidRDefault="00A23747" w:rsidP="00116EB4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A23747">
              <w:rPr>
                <w:rFonts w:ascii="Angsana New" w:hAnsi="Angsana New" w:cs="Angsana New"/>
                <w:sz w:val="26"/>
                <w:szCs w:val="26"/>
              </w:rPr>
              <w:t>45,896,460</w:t>
            </w:r>
          </w:p>
        </w:tc>
        <w:tc>
          <w:tcPr>
            <w:tcW w:w="89" w:type="pct"/>
            <w:vAlign w:val="bottom"/>
          </w:tcPr>
          <w:p w14:paraId="58169ABF" w14:textId="77777777" w:rsidR="00116EB4" w:rsidRPr="004C52AE" w:rsidRDefault="00116EB4" w:rsidP="00116EB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CE597F4" w14:textId="77777777" w:rsidR="00116EB4" w:rsidRPr="004C52AE" w:rsidRDefault="00116EB4" w:rsidP="00116EB4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763B794F" w14:textId="3F0360AE" w:rsidR="00116EB4" w:rsidRPr="004C52AE" w:rsidRDefault="00116EB4" w:rsidP="00116EB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2A9C96D" w14:textId="77777777" w:rsidR="00116EB4" w:rsidRPr="004C52AE" w:rsidRDefault="00116EB4" w:rsidP="00116EB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FA0C28E" w14:textId="77777777" w:rsidR="00116EB4" w:rsidRPr="004C52AE" w:rsidRDefault="00116EB4" w:rsidP="00116EB4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5554CF80" w:rsidR="00116EB4" w:rsidRPr="004C52AE" w:rsidRDefault="00116EB4" w:rsidP="00116EB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116EB4" w:rsidRPr="004C52AE" w:rsidRDefault="00116EB4" w:rsidP="00116EB4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097956C8" w:rsidR="00116EB4" w:rsidRPr="004C52AE" w:rsidRDefault="00395281" w:rsidP="00116EB4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95281">
              <w:rPr>
                <w:rFonts w:ascii="Angsana New" w:hAnsi="Angsana New" w:cs="Angsana New"/>
                <w:sz w:val="26"/>
                <w:szCs w:val="26"/>
              </w:rPr>
              <w:t>45,755,933</w:t>
            </w:r>
          </w:p>
        </w:tc>
        <w:tc>
          <w:tcPr>
            <w:tcW w:w="89" w:type="pct"/>
            <w:vAlign w:val="bottom"/>
          </w:tcPr>
          <w:p w14:paraId="423A9484" w14:textId="77777777" w:rsidR="00116EB4" w:rsidRPr="004C52AE" w:rsidRDefault="00116EB4" w:rsidP="00116EB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5BFF031A" w:rsidR="00116EB4" w:rsidRPr="004C52AE" w:rsidRDefault="00395281" w:rsidP="00116EB4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395281">
              <w:rPr>
                <w:rFonts w:ascii="Angsana New" w:hAnsi="Angsana New" w:cs="Angsana New"/>
                <w:sz w:val="26"/>
                <w:szCs w:val="26"/>
                <w:lang w:val="en-US"/>
              </w:rPr>
              <w:t>45,755,933</w:t>
            </w:r>
          </w:p>
        </w:tc>
      </w:tr>
      <w:tr w:rsidR="00C66685" w:rsidRPr="004C52AE" w14:paraId="72100722" w14:textId="77777777" w:rsidTr="00432F73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66BE2FCB" w:rsidR="00C66685" w:rsidRPr="004C52AE" w:rsidRDefault="00C66685" w:rsidP="00C66685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7F76BCED" w14:textId="77777777" w:rsidR="00C66685" w:rsidRPr="004C52AE" w:rsidRDefault="00C66685" w:rsidP="00C6668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93AC6F0" w14:textId="723B5F71" w:rsidR="00C66685" w:rsidRPr="004C52AE" w:rsidRDefault="00C66685" w:rsidP="0026548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EEE9BF6" w14:textId="6AC9777F" w:rsidR="00C66685" w:rsidRPr="004C52AE" w:rsidRDefault="00C66685" w:rsidP="00704A8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2E1FDBE" w14:textId="132C53D6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 w:firstLine="65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653,798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02D01F8B" w14:textId="48FE45D6" w:rsidR="00C66685" w:rsidRPr="004C52AE" w:rsidRDefault="00F46581" w:rsidP="00F46581">
            <w:pPr>
              <w:pStyle w:val="acctfourfigures"/>
              <w:tabs>
                <w:tab w:val="clear" w:pos="765"/>
                <w:tab w:val="decimal" w:pos="705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C66685" w:rsidRPr="004C52AE">
              <w:rPr>
                <w:rFonts w:ascii="Angsana New" w:hAnsi="Angsana New" w:cs="Angsana New"/>
                <w:sz w:val="26"/>
                <w:szCs w:val="26"/>
              </w:rPr>
              <w:t>653,798</w:t>
            </w:r>
          </w:p>
        </w:tc>
        <w:tc>
          <w:tcPr>
            <w:tcW w:w="89" w:type="pct"/>
          </w:tcPr>
          <w:p w14:paraId="0556CFD9" w14:textId="77777777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0F4A69A" w14:textId="77777777" w:rsidR="00C66685" w:rsidRPr="004C52AE" w:rsidRDefault="00C66685" w:rsidP="00C66685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6E705BB9" w14:textId="44A82036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77BB943" w14:textId="77777777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0E88F4A" w14:textId="77777777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07F3402" w14:textId="74CDB663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5005CDA" w14:textId="648173A7" w:rsidR="00C66685" w:rsidRPr="004C52AE" w:rsidRDefault="00C66685" w:rsidP="00C66685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605,874</w:t>
            </w:r>
          </w:p>
        </w:tc>
        <w:tc>
          <w:tcPr>
            <w:tcW w:w="89" w:type="pct"/>
            <w:vAlign w:val="bottom"/>
          </w:tcPr>
          <w:p w14:paraId="79F6D229" w14:textId="77777777" w:rsidR="00C66685" w:rsidRPr="004C52AE" w:rsidRDefault="00C66685" w:rsidP="00C6668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0CE96D3A" w14:textId="585FF1F6" w:rsidR="00C66685" w:rsidRPr="004C52AE" w:rsidRDefault="00C66685" w:rsidP="00DF0F80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605,874</w:t>
            </w:r>
          </w:p>
        </w:tc>
      </w:tr>
      <w:tr w:rsidR="002112B3" w:rsidRPr="004C52AE" w14:paraId="78D9268A" w14:textId="77777777" w:rsidTr="001F767D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B27A0AB" w:rsidR="002112B3" w:rsidRPr="004C52AE" w:rsidRDefault="002112B3" w:rsidP="002112B3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3D3BEDF3" w14:textId="77777777" w:rsidR="002112B3" w:rsidRPr="004C52AE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24691B" w14:textId="767D8355" w:rsidR="002112B3" w:rsidRPr="004C52AE" w:rsidRDefault="002B5700" w:rsidP="002112B3">
            <w:pPr>
              <w:pStyle w:val="acctfourfigures"/>
              <w:tabs>
                <w:tab w:val="clear" w:pos="765"/>
                <w:tab w:val="decimal" w:pos="100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/>
              </w:rPr>
              <w:t>136,785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2E104E0" w14:textId="39304661" w:rsidR="002112B3" w:rsidRPr="004C52AE" w:rsidRDefault="002B5700" w:rsidP="00F46581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D84FDEF" w14:textId="3CE7B623" w:rsidR="002112B3" w:rsidRPr="004C52AE" w:rsidRDefault="00F46581" w:rsidP="002112B3">
            <w:pPr>
              <w:tabs>
                <w:tab w:val="clear" w:pos="907"/>
                <w:tab w:val="decimal" w:pos="781"/>
                <w:tab w:val="left" w:pos="1051"/>
              </w:tabs>
              <w:spacing w:line="228" w:lineRule="auto"/>
              <w:ind w:right="-105" w:firstLine="76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2B5700"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20E9DB4" w14:textId="5DC9FC81" w:rsidR="002112B3" w:rsidRPr="004C52AE" w:rsidRDefault="00F46581" w:rsidP="00F46581">
            <w:pPr>
              <w:pStyle w:val="acctfourfigures"/>
              <w:tabs>
                <w:tab w:val="clear" w:pos="765"/>
                <w:tab w:val="left" w:pos="1065"/>
                <w:tab w:val="left" w:pos="1138"/>
                <w:tab w:val="decimal" w:pos="1240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B5700"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  <w:tc>
          <w:tcPr>
            <w:tcW w:w="89" w:type="pct"/>
            <w:vAlign w:val="bottom"/>
          </w:tcPr>
          <w:p w14:paraId="75C4E119" w14:textId="77777777" w:rsidR="002112B3" w:rsidRPr="004C52AE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CFC6CB4" w14:textId="7A8DFF32" w:rsidR="002112B3" w:rsidRPr="004C52AE" w:rsidRDefault="002B5700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AE2E92B" w14:textId="77777777" w:rsidR="002112B3" w:rsidRPr="004C52AE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E17DDCE" w14:textId="60243C75" w:rsidR="002112B3" w:rsidRPr="004C52AE" w:rsidRDefault="002B5700" w:rsidP="00F46581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  <w:tc>
          <w:tcPr>
            <w:tcW w:w="90" w:type="pct"/>
            <w:vAlign w:val="bottom"/>
          </w:tcPr>
          <w:p w14:paraId="44A4F0BE" w14:textId="77777777" w:rsidR="002112B3" w:rsidRPr="004C52AE" w:rsidRDefault="002112B3" w:rsidP="002112B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B478C0" w14:textId="4A3219CB" w:rsidR="002112B3" w:rsidRPr="004C52AE" w:rsidRDefault="002B5700" w:rsidP="002112B3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4891B6A" w14:textId="77777777" w:rsidR="002112B3" w:rsidRPr="004C52AE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AED9E28" w14:textId="22F525F4" w:rsidR="002112B3" w:rsidRPr="004C52AE" w:rsidRDefault="003D06F5" w:rsidP="002112B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136,785</w:t>
            </w:r>
          </w:p>
        </w:tc>
      </w:tr>
      <w:tr w:rsidR="001F767D" w:rsidRPr="004C52AE" w14:paraId="65738A60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656B7ED4" w:rsidR="001F767D" w:rsidRPr="004C52AE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03DC1F3D" w14:textId="77777777" w:rsidR="001F767D" w:rsidRPr="004C52AE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673488A8" w:rsidR="001F767D" w:rsidRPr="004C52AE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595CEBEA" w14:textId="4756C79C" w:rsidR="001F767D" w:rsidRPr="004C52AE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CD35AB4" w14:textId="4BE5BB7F" w:rsidR="001F767D" w:rsidRPr="004C52AE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1466EED9" w:rsidR="001F767D" w:rsidRPr="004C52AE" w:rsidRDefault="001F767D" w:rsidP="001F767D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708CEA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7ECB276" w14:textId="55EA3102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E8731F5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4968D618" w:rsidR="001F767D" w:rsidRPr="004C52AE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DB5DB14" w14:textId="77777777" w:rsidR="001F767D" w:rsidRPr="004C52AE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5AC4C28F" w:rsidR="001F767D" w:rsidRPr="004C52AE" w:rsidRDefault="001F767D" w:rsidP="001F767D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8F31DC6" w14:textId="77777777" w:rsidR="001F767D" w:rsidRPr="004C52AE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22E232D4" w:rsidR="001F767D" w:rsidRPr="004C52AE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2D14FAA7" w14:textId="77777777" w:rsidR="001F767D" w:rsidRPr="004C52AE" w:rsidRDefault="001F767D"/>
    <w:p w14:paraId="1BBC38FD" w14:textId="0A4B6E95" w:rsidR="000E6498" w:rsidRDefault="000E6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4676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3146"/>
        <w:gridCol w:w="718"/>
        <w:gridCol w:w="1560"/>
        <w:gridCol w:w="44"/>
        <w:gridCol w:w="1668"/>
        <w:gridCol w:w="41"/>
        <w:gridCol w:w="1226"/>
        <w:gridCol w:w="41"/>
        <w:gridCol w:w="227"/>
        <w:gridCol w:w="41"/>
        <w:gridCol w:w="1130"/>
        <w:gridCol w:w="41"/>
        <w:gridCol w:w="233"/>
        <w:gridCol w:w="41"/>
        <w:gridCol w:w="1124"/>
        <w:gridCol w:w="41"/>
        <w:gridCol w:w="233"/>
        <w:gridCol w:w="41"/>
        <w:gridCol w:w="1130"/>
        <w:gridCol w:w="41"/>
        <w:gridCol w:w="227"/>
        <w:gridCol w:w="41"/>
        <w:gridCol w:w="1491"/>
        <w:gridCol w:w="32"/>
      </w:tblGrid>
      <w:tr w:rsidR="005A6D49" w:rsidRPr="004C52AE" w14:paraId="1E253908" w14:textId="77777777" w:rsidTr="000E6498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26917C10" w14:textId="77777777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673" w:type="pct"/>
            <w:gridSpan w:val="22"/>
            <w:vAlign w:val="bottom"/>
          </w:tcPr>
          <w:p w14:paraId="67B176BE" w14:textId="00AF0C56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4C52AE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A6D49" w:rsidRPr="004C52AE" w14:paraId="604F71D5" w14:textId="77777777" w:rsidTr="000E6498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6DC242A4" w14:textId="77777777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73" w:type="pct"/>
            <w:gridSpan w:val="6"/>
            <w:vAlign w:val="bottom"/>
          </w:tcPr>
          <w:p w14:paraId="2814FECB" w14:textId="2C9CD48C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92" w:type="pct"/>
            <w:gridSpan w:val="2"/>
          </w:tcPr>
          <w:p w14:paraId="487F76C1" w14:textId="77777777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08" w:type="pct"/>
            <w:gridSpan w:val="14"/>
            <w:vAlign w:val="bottom"/>
          </w:tcPr>
          <w:p w14:paraId="76742229" w14:textId="7642A324" w:rsidR="005A6D49" w:rsidRPr="004C52AE" w:rsidRDefault="005A6D49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04C49" w:rsidRPr="004C52AE" w14:paraId="08A6A23B" w14:textId="77777777" w:rsidTr="000E6498">
        <w:trPr>
          <w:trHeight w:val="261"/>
        </w:trPr>
        <w:tc>
          <w:tcPr>
            <w:tcW w:w="1327" w:type="pct"/>
            <w:gridSpan w:val="2"/>
            <w:shd w:val="clear" w:color="auto" w:fill="auto"/>
            <w:vAlign w:val="bottom"/>
          </w:tcPr>
          <w:p w14:paraId="422F7BE1" w14:textId="7A6C598B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4C52AE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4C52A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551" w:type="pct"/>
            <w:gridSpan w:val="2"/>
            <w:tcBorders>
              <w:top w:val="single" w:sz="4" w:space="0" w:color="auto"/>
            </w:tcBorders>
            <w:vAlign w:val="bottom"/>
          </w:tcPr>
          <w:p w14:paraId="32B04D04" w14:textId="2E04BAB4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4C52AE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F92EED" w14:textId="61075DB3" w:rsidR="00204C49" w:rsidRPr="004C52AE" w:rsidRDefault="00204C49" w:rsidP="00204C4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8A2026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92" w:type="pct"/>
            <w:gridSpan w:val="2"/>
          </w:tcPr>
          <w:p w14:paraId="75003AC7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24DBD07E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1FDA3057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00" w:type="pct"/>
            <w:gridSpan w:val="2"/>
            <w:tcBorders>
              <w:top w:val="single" w:sz="4" w:space="0" w:color="auto"/>
            </w:tcBorders>
            <w:vAlign w:val="bottom"/>
          </w:tcPr>
          <w:p w14:paraId="107D46C9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4" w:type="pct"/>
            <w:gridSpan w:val="2"/>
            <w:tcBorders>
              <w:top w:val="single" w:sz="4" w:space="0" w:color="auto"/>
            </w:tcBorders>
          </w:tcPr>
          <w:p w14:paraId="311143F1" w14:textId="77777777" w:rsidR="00204C49" w:rsidRPr="004C52AE" w:rsidRDefault="00204C49" w:rsidP="00204C4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2" w:type="pct"/>
            <w:gridSpan w:val="2"/>
            <w:tcBorders>
              <w:top w:val="single" w:sz="4" w:space="0" w:color="auto"/>
            </w:tcBorders>
            <w:vAlign w:val="bottom"/>
          </w:tcPr>
          <w:p w14:paraId="7E6853DB" w14:textId="77777777" w:rsidR="00204C49" w:rsidRPr="004C52AE" w:rsidRDefault="00204C49" w:rsidP="00204C49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92" w:type="pct"/>
            <w:gridSpan w:val="2"/>
            <w:tcBorders>
              <w:top w:val="single" w:sz="4" w:space="0" w:color="auto"/>
            </w:tcBorders>
          </w:tcPr>
          <w:p w14:paraId="0365FA90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23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A1F7B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204C49" w:rsidRPr="004C52AE" w14:paraId="58D85E8F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23ED3B3B" w14:textId="13DAB2E9" w:rsidR="00204C49" w:rsidRPr="004C52AE" w:rsidRDefault="00204C49" w:rsidP="00204C4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247" w:type="pct"/>
          </w:tcPr>
          <w:p w14:paraId="5F061D59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3661" w:type="pct"/>
            <w:gridSpan w:val="21"/>
          </w:tcPr>
          <w:p w14:paraId="011334AC" w14:textId="742889C2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4C52AE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204C49" w:rsidRPr="004C52AE" w14:paraId="40E77435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76E70EDB" w14:textId="480E61BF" w:rsidR="00204C49" w:rsidRPr="004C52AE" w:rsidRDefault="00204C49" w:rsidP="00204C49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47" w:type="pct"/>
          </w:tcPr>
          <w:p w14:paraId="1931DB8D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28C06A98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78C60FCC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</w:tcPr>
          <w:p w14:paraId="6159095B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2FC8D8D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4732FEA7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0A602B02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</w:tcPr>
          <w:p w14:paraId="265E932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</w:tcPr>
          <w:p w14:paraId="153F9463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432C584E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</w:tcPr>
          <w:p w14:paraId="174486F9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3AFAC1BE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4C49" w:rsidRPr="004C52AE" w14:paraId="42E3B6FA" w14:textId="77777777" w:rsidTr="00204C49">
        <w:trPr>
          <w:gridAfter w:val="1"/>
          <w:wAfter w:w="12" w:type="pct"/>
          <w:trHeight w:val="70"/>
        </w:trPr>
        <w:tc>
          <w:tcPr>
            <w:tcW w:w="1081" w:type="pct"/>
            <w:shd w:val="clear" w:color="auto" w:fill="auto"/>
          </w:tcPr>
          <w:p w14:paraId="7FB07701" w14:textId="77777777" w:rsidR="00204C49" w:rsidRPr="004C52AE" w:rsidRDefault="00204C49" w:rsidP="00204C49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47" w:type="pct"/>
          </w:tcPr>
          <w:p w14:paraId="2FD24B9D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31AB8F64" w14:textId="56B85A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6E3A73CD" w14:textId="528E4D7E" w:rsidR="00204C49" w:rsidRPr="004C52AE" w:rsidRDefault="00204C49" w:rsidP="00204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263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eastAsia="MS Mincho" w:hAnsi="Angsana New"/>
                <w:sz w:val="26"/>
                <w:szCs w:val="26"/>
              </w:rPr>
              <w:t>89,024,308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748BDF64" w14:textId="383FCB51" w:rsidR="00204C49" w:rsidRPr="004C52AE" w:rsidRDefault="00204C49" w:rsidP="00204C4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 w:right="75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89,024,308</w:t>
            </w:r>
          </w:p>
        </w:tc>
        <w:tc>
          <w:tcPr>
            <w:tcW w:w="92" w:type="pct"/>
            <w:gridSpan w:val="2"/>
            <w:vAlign w:val="bottom"/>
          </w:tcPr>
          <w:p w14:paraId="3505F7F7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31E78F71" w14:textId="73D1207A" w:rsidR="00204C49" w:rsidRPr="004C52AE" w:rsidRDefault="00204C49" w:rsidP="00204C4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1B76A890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0EEAAF1A" w14:textId="38D7CD79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</w:tcPr>
          <w:p w14:paraId="5C4C32BD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1E2BE939" w14:textId="76B9794B" w:rsidR="00204C49" w:rsidRPr="004C52AE" w:rsidRDefault="00204C49" w:rsidP="00204C4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  <w:tc>
          <w:tcPr>
            <w:tcW w:w="92" w:type="pct"/>
            <w:gridSpan w:val="2"/>
          </w:tcPr>
          <w:p w14:paraId="159EF9AA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EDCACF4" w14:textId="78AFFA5E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90,123,309</w:t>
            </w:r>
          </w:p>
        </w:tc>
      </w:tr>
      <w:tr w:rsidR="00204C49" w:rsidRPr="004C52AE" w14:paraId="2CE04DCC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34EF6059" w14:textId="77777777" w:rsidR="00204C49" w:rsidRPr="004C52AE" w:rsidRDefault="00204C49" w:rsidP="00204C4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47" w:type="pct"/>
          </w:tcPr>
          <w:p w14:paraId="5E5013C4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41133373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3CF2F631" w14:textId="77777777" w:rsidR="00204C49" w:rsidRPr="004C52AE" w:rsidRDefault="00204C49" w:rsidP="00204C49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FDB9855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366FC940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798863F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06F815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50C1266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1CEAB0FC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72946CA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318B927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2683E476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4C49" w:rsidRPr="004C52AE" w14:paraId="7971221D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3415572A" w14:textId="77777777" w:rsidR="00204C49" w:rsidRPr="004C52AE" w:rsidRDefault="00204C49" w:rsidP="00204C49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47" w:type="pct"/>
          </w:tcPr>
          <w:p w14:paraId="31BDA7BF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53D91AC9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5DAEB230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11F6C730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4344378E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B14287D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3F621E73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3236EFDB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09C6261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A76D119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0B4065DB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40904342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04C49" w:rsidRPr="004C52AE" w14:paraId="5D860874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0436A0AF" w14:textId="21D2E8E7" w:rsidR="00204C49" w:rsidRPr="004C52AE" w:rsidRDefault="00204C49" w:rsidP="00204C4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247" w:type="pct"/>
          </w:tcPr>
          <w:p w14:paraId="3EBF0DA6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427B7C5C" w14:textId="625E9989" w:rsidR="00204C49" w:rsidRPr="004C52AE" w:rsidRDefault="00204C49" w:rsidP="00204C4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4C52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A34267A" w14:textId="63F18E2E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 w:firstLine="553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C52AE">
              <w:rPr>
                <w:rFonts w:ascii="Angsana New" w:hAnsi="Angsana New"/>
                <w:sz w:val="26"/>
                <w:szCs w:val="26"/>
              </w:rPr>
              <w:t>43,732,894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DB4EC43" w14:textId="5FAB9A03" w:rsidR="00204C49" w:rsidRPr="004C52AE" w:rsidRDefault="00204C49" w:rsidP="00204C49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43,732,894</w:t>
            </w:r>
          </w:p>
        </w:tc>
        <w:tc>
          <w:tcPr>
            <w:tcW w:w="92" w:type="pct"/>
            <w:gridSpan w:val="2"/>
            <w:vAlign w:val="bottom"/>
          </w:tcPr>
          <w:p w14:paraId="30D8AD4B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37CDFC1" w14:textId="1224D672" w:rsidR="00204C49" w:rsidRPr="004C52AE" w:rsidRDefault="00204C49" w:rsidP="00204C4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8A0A9DB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76A11FFB" w14:textId="2A439547" w:rsidR="00204C49" w:rsidRPr="004C52AE" w:rsidRDefault="00204C49" w:rsidP="00204C4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1E54CFD4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36B5C45E" w14:textId="79398F6A" w:rsidR="00204C49" w:rsidRPr="004C52AE" w:rsidRDefault="00204C49" w:rsidP="00204C4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  <w:tc>
          <w:tcPr>
            <w:tcW w:w="92" w:type="pct"/>
            <w:gridSpan w:val="2"/>
          </w:tcPr>
          <w:p w14:paraId="763B2782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56678C81" w14:textId="3C5A3DDB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43,711,346</w:t>
            </w:r>
          </w:p>
        </w:tc>
      </w:tr>
      <w:tr w:rsidR="00204C49" w:rsidRPr="004C52AE" w14:paraId="3C313A4B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79FF30F0" w14:textId="5AA93F25" w:rsidR="00204C49" w:rsidRPr="004C52AE" w:rsidRDefault="00204C49" w:rsidP="00204C49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4C52AE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7" w:type="pct"/>
          </w:tcPr>
          <w:p w14:paraId="4E056F7B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</w:tcPr>
          <w:p w14:paraId="4192AB1C" w14:textId="36D29C3B" w:rsidR="00204C49" w:rsidRPr="004C52AE" w:rsidRDefault="00204C49" w:rsidP="00204C49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4CFE1F64" w14:textId="5540581B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794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946,668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4C072DD9" w14:textId="2080EDAF" w:rsidR="00204C49" w:rsidRPr="004C52AE" w:rsidRDefault="00204C49" w:rsidP="00204C49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   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>946,668</w:t>
            </w:r>
          </w:p>
        </w:tc>
        <w:tc>
          <w:tcPr>
            <w:tcW w:w="92" w:type="pct"/>
            <w:gridSpan w:val="2"/>
          </w:tcPr>
          <w:p w14:paraId="4A76B499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46FB3875" w14:textId="62DFDE02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2EB1C968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758859A5" w14:textId="4154E272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0AE3F7FF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</w:tcPr>
          <w:p w14:paraId="66AD9839" w14:textId="79EFFFCB" w:rsidR="00204C49" w:rsidRPr="004C52AE" w:rsidRDefault="00204C49" w:rsidP="00204C49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4C52AE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  <w:tc>
          <w:tcPr>
            <w:tcW w:w="92" w:type="pct"/>
            <w:gridSpan w:val="2"/>
          </w:tcPr>
          <w:p w14:paraId="2CB5B17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51657473" w14:textId="16F62FC6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922,544</w:t>
            </w:r>
          </w:p>
        </w:tc>
      </w:tr>
      <w:tr w:rsidR="00204C49" w:rsidRPr="004C52AE" w14:paraId="23EBBD94" w14:textId="77777777" w:rsidTr="00204C49">
        <w:trPr>
          <w:gridAfter w:val="1"/>
          <w:wAfter w:w="12" w:type="pct"/>
          <w:trHeight w:val="288"/>
        </w:trPr>
        <w:tc>
          <w:tcPr>
            <w:tcW w:w="1081" w:type="pct"/>
            <w:shd w:val="clear" w:color="auto" w:fill="auto"/>
          </w:tcPr>
          <w:p w14:paraId="479612E8" w14:textId="451DD411" w:rsidR="00204C49" w:rsidRPr="004C52AE" w:rsidRDefault="00204C49" w:rsidP="00204C49">
            <w:pPr>
              <w:spacing w:line="228" w:lineRule="auto"/>
              <w:ind w:left="160" w:right="166" w:hanging="18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C52AE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4C52AE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247" w:type="pct"/>
          </w:tcPr>
          <w:p w14:paraId="636028F1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7B0F9D82" w14:textId="326A5E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103AAE70" w14:textId="5B69320C" w:rsidR="00204C49" w:rsidRPr="004C52AE" w:rsidRDefault="00204C49" w:rsidP="00204C49">
            <w:pPr>
              <w:tabs>
                <w:tab w:val="clear" w:pos="680"/>
                <w:tab w:val="clear" w:pos="907"/>
                <w:tab w:val="left" w:pos="590"/>
                <w:tab w:val="decimal" w:pos="950"/>
                <w:tab w:val="left" w:pos="1130"/>
              </w:tabs>
              <w:spacing w:line="228" w:lineRule="auto"/>
              <w:ind w:right="-101" w:firstLine="770"/>
              <w:rPr>
                <w:rFonts w:ascii="Angsana New" w:hAnsi="Angsana New"/>
                <w:sz w:val="26"/>
                <w:szCs w:val="26"/>
              </w:rPr>
            </w:pPr>
            <w:r w:rsidRPr="004C52AE"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3642CA11" w14:textId="113F4A1C" w:rsidR="00204C49" w:rsidRPr="004C52AE" w:rsidRDefault="00204C49" w:rsidP="00204C49">
            <w:pPr>
              <w:pStyle w:val="acctfourfigures"/>
              <w:tabs>
                <w:tab w:val="clear" w:pos="765"/>
                <w:tab w:val="left" w:pos="977"/>
                <w:tab w:val="left" w:pos="1138"/>
                <w:tab w:val="decimal" w:pos="1240"/>
              </w:tabs>
              <w:spacing w:line="228" w:lineRule="auto"/>
              <w:ind w:left="-43" w:right="-86" w:firstLine="359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 xml:space="preserve">  </w:t>
            </w:r>
            <w:r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2" w:type="pct"/>
            <w:gridSpan w:val="2"/>
            <w:vAlign w:val="bottom"/>
          </w:tcPr>
          <w:p w14:paraId="3B4EBDAD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56CF64F9" w14:textId="7D936DAE" w:rsidR="00204C49" w:rsidRPr="004C52AE" w:rsidRDefault="00204C49" w:rsidP="00204C49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4" w:type="pct"/>
            <w:gridSpan w:val="2"/>
            <w:vAlign w:val="bottom"/>
          </w:tcPr>
          <w:p w14:paraId="6D61771A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4F2307B2" w14:textId="1BE3B99A" w:rsidR="00204C49" w:rsidRPr="004C52AE" w:rsidRDefault="00204C49" w:rsidP="00204C49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</w:rPr>
              <w:t>126,005</w:t>
            </w:r>
          </w:p>
        </w:tc>
        <w:tc>
          <w:tcPr>
            <w:tcW w:w="94" w:type="pct"/>
            <w:gridSpan w:val="2"/>
            <w:vAlign w:val="bottom"/>
          </w:tcPr>
          <w:p w14:paraId="0DEB1D32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0FCBBF5D" w14:textId="0A54197F" w:rsidR="00204C49" w:rsidRPr="004C52AE" w:rsidRDefault="00204C49" w:rsidP="00204C49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pct"/>
            <w:gridSpan w:val="2"/>
            <w:vAlign w:val="bottom"/>
          </w:tcPr>
          <w:p w14:paraId="16790F1B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3D453AC0" w14:textId="5762DABA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4C52AE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126,005</w:t>
            </w:r>
          </w:p>
        </w:tc>
      </w:tr>
      <w:tr w:rsidR="00204C49" w:rsidRPr="004C52AE" w14:paraId="0C367EF6" w14:textId="77777777" w:rsidTr="00204C49">
        <w:trPr>
          <w:gridAfter w:val="1"/>
          <w:wAfter w:w="12" w:type="pct"/>
          <w:trHeight w:val="261"/>
        </w:trPr>
        <w:tc>
          <w:tcPr>
            <w:tcW w:w="1081" w:type="pct"/>
            <w:shd w:val="clear" w:color="auto" w:fill="auto"/>
          </w:tcPr>
          <w:p w14:paraId="25D4AAD6" w14:textId="77777777" w:rsidR="00204C49" w:rsidRPr="004C52AE" w:rsidRDefault="00204C49" w:rsidP="00204C49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47" w:type="pct"/>
          </w:tcPr>
          <w:p w14:paraId="6AAAA5F0" w14:textId="77777777" w:rsidR="00204C49" w:rsidRPr="004C52AE" w:rsidRDefault="00204C49" w:rsidP="00204C49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36" w:type="pct"/>
            <w:vAlign w:val="bottom"/>
          </w:tcPr>
          <w:p w14:paraId="2FACCBFE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88" w:type="pct"/>
            <w:gridSpan w:val="2"/>
            <w:shd w:val="clear" w:color="auto" w:fill="auto"/>
            <w:vAlign w:val="bottom"/>
          </w:tcPr>
          <w:p w14:paraId="008612D5" w14:textId="77777777" w:rsidR="00204C49" w:rsidRPr="004C52AE" w:rsidRDefault="00204C49" w:rsidP="00204C49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5" w:type="pct"/>
            <w:gridSpan w:val="2"/>
            <w:shd w:val="clear" w:color="auto" w:fill="auto"/>
            <w:vAlign w:val="bottom"/>
          </w:tcPr>
          <w:p w14:paraId="328D28B5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right="-86" w:hanging="11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C5F6B7D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23AB878C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67BBBBD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0" w:type="pct"/>
            <w:gridSpan w:val="2"/>
            <w:vAlign w:val="bottom"/>
          </w:tcPr>
          <w:p w14:paraId="53DDE5C6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4" w:type="pct"/>
            <w:gridSpan w:val="2"/>
            <w:vAlign w:val="bottom"/>
          </w:tcPr>
          <w:p w14:paraId="02C4CBE7" w14:textId="77777777" w:rsidR="00204C49" w:rsidRPr="004C52AE" w:rsidRDefault="00204C49" w:rsidP="00204C49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02" w:type="pct"/>
            <w:gridSpan w:val="2"/>
            <w:vAlign w:val="bottom"/>
          </w:tcPr>
          <w:p w14:paraId="52CF10C4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2" w:type="pct"/>
            <w:gridSpan w:val="2"/>
            <w:vAlign w:val="bottom"/>
          </w:tcPr>
          <w:p w14:paraId="6CC323B7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25" w:type="pct"/>
            <w:gridSpan w:val="2"/>
            <w:shd w:val="clear" w:color="auto" w:fill="auto"/>
            <w:vAlign w:val="bottom"/>
          </w:tcPr>
          <w:p w14:paraId="153E25A2" w14:textId="77777777" w:rsidR="00204C49" w:rsidRPr="004C52AE" w:rsidRDefault="00204C49" w:rsidP="00204C49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424D4664" w14:textId="77777777" w:rsidR="00E42A77" w:rsidRPr="004C52AE" w:rsidRDefault="00E42A77">
      <w:pPr>
        <w:sectPr w:rsidR="00E42A77" w:rsidRPr="004C52AE" w:rsidSect="003019E3"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4C52AE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4C52AE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4C52AE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4C52AE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C52A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4C52AE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4C52AE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4C52AE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C52A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4C52AE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2B67F581" w:rsidR="00DB40B3" w:rsidRPr="004C52AE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E03CD5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E03CD5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ยน</w:t>
            </w:r>
            <w:r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256</w:t>
            </w:r>
            <w:r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4C52AE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4C52AE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4C52AE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4C52AE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4C52AE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4C52AE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4C52AE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4C52AE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C52AE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4C52AE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4C52AE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4C52AE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4C52AE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4C52AE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40B3" w:rsidRPr="004C52AE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DB40B3" w:rsidRPr="004C52AE" w:rsidRDefault="00DB40B3" w:rsidP="00DB40B3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DB40B3" w:rsidRPr="004C52AE" w:rsidRDefault="00DB40B3" w:rsidP="00DB40B3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4165A0D6" w:rsidR="00DB40B3" w:rsidRPr="004C52AE" w:rsidRDefault="000F2741" w:rsidP="002642B1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B9AC94D" w14:textId="77777777" w:rsidR="00DB40B3" w:rsidRPr="004C52AE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1493168B" w:rsidR="00DB40B3" w:rsidRPr="004C52AE" w:rsidRDefault="000F2741" w:rsidP="00DB40B3">
            <w:pPr>
              <w:pStyle w:val="acctfourfigures"/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(14,085)</w:t>
            </w:r>
          </w:p>
        </w:tc>
        <w:tc>
          <w:tcPr>
            <w:tcW w:w="178" w:type="dxa"/>
          </w:tcPr>
          <w:p w14:paraId="651AF0A1" w14:textId="77777777" w:rsidR="00DB40B3" w:rsidRPr="004C52AE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6646B908" w:rsidR="00DB40B3" w:rsidRPr="004C52AE" w:rsidRDefault="000F2741" w:rsidP="00DB40B3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DB40B3" w:rsidRPr="004C52AE" w:rsidRDefault="00DB40B3" w:rsidP="00DB4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4BCC32A2" w:rsidR="00DB40B3" w:rsidRPr="004C52AE" w:rsidRDefault="000F2741" w:rsidP="00DB40B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0B3" w:rsidRPr="004C52AE" w14:paraId="1683DF37" w14:textId="77777777" w:rsidTr="00B022C9">
        <w:trPr>
          <w:cantSplit/>
        </w:trPr>
        <w:tc>
          <w:tcPr>
            <w:tcW w:w="4314" w:type="dxa"/>
          </w:tcPr>
          <w:p w14:paraId="28D5AA83" w14:textId="77777777" w:rsidR="00DB40B3" w:rsidRPr="004C52AE" w:rsidRDefault="00DB40B3" w:rsidP="00DB40B3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92" w:type="dxa"/>
          </w:tcPr>
          <w:p w14:paraId="27FB2873" w14:textId="77777777" w:rsidR="00DB40B3" w:rsidRPr="004C52AE" w:rsidRDefault="00DB40B3" w:rsidP="00DB40B3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</w:tcPr>
          <w:p w14:paraId="694B9AD8" w14:textId="52A5614F" w:rsidR="00DB40B3" w:rsidRPr="004C52AE" w:rsidRDefault="000F2741" w:rsidP="002642B1">
            <w:pPr>
              <w:pStyle w:val="acctfourfigures"/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52A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>520</w:t>
            </w:r>
          </w:p>
        </w:tc>
        <w:tc>
          <w:tcPr>
            <w:tcW w:w="180" w:type="dxa"/>
          </w:tcPr>
          <w:p w14:paraId="14802CDC" w14:textId="77777777" w:rsidR="00DB40B3" w:rsidRPr="004C52AE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1445A5FA" w14:textId="72D81266" w:rsidR="00DB40B3" w:rsidRPr="004C52AE" w:rsidRDefault="000F2741" w:rsidP="000F274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EFD282F" w14:textId="77777777" w:rsidR="00DB40B3" w:rsidRPr="004C52AE" w:rsidRDefault="00DB40B3" w:rsidP="00DB40B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60FB6E09" w14:textId="423549FD" w:rsidR="00DB40B3" w:rsidRPr="004C52AE" w:rsidRDefault="000F2741" w:rsidP="00DB40B3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8B93CBE" w14:textId="77777777" w:rsidR="00DB40B3" w:rsidRPr="004C52AE" w:rsidRDefault="00DB40B3" w:rsidP="00DB40B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55C06F5" w14:textId="73BF5F38" w:rsidR="00DB40B3" w:rsidRPr="004C52AE" w:rsidRDefault="000F2741" w:rsidP="00DB40B3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4C52AE" w:rsidRDefault="00DB40B3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DCF2347" w14:textId="359FA5AA" w:rsidR="00441BBA" w:rsidRPr="004C52AE" w:rsidRDefault="00441BBA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 w:rsidRPr="004C52AE">
        <w:rPr>
          <w:rFonts w:ascii="Angsana New" w:hAnsi="Angsana New"/>
          <w:b/>
          <w:bCs/>
          <w:sz w:val="30"/>
          <w:szCs w:val="30"/>
        </w:rPr>
        <w:t>1</w:t>
      </w:r>
      <w:r w:rsidR="0051221B" w:rsidRPr="004C52AE">
        <w:rPr>
          <w:rFonts w:ascii="Angsana New" w:hAnsi="Angsana New"/>
          <w:b/>
          <w:bCs/>
          <w:sz w:val="30"/>
          <w:szCs w:val="30"/>
        </w:rPr>
        <w:t>6</w:t>
      </w:r>
      <w:r w:rsidR="00E8556A" w:rsidRPr="004C52AE">
        <w:rPr>
          <w:rFonts w:ascii="Angsana New" w:hAnsi="Angsana New"/>
          <w:b/>
          <w:bCs/>
          <w:sz w:val="30"/>
          <w:szCs w:val="30"/>
        </w:rPr>
        <w:tab/>
      </w:r>
      <w:r w:rsidRPr="004C52AE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4C52AE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4C52AE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4C52AE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4C52AE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7DDC4A90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51ACA"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3CD5" w:rsidRPr="004C52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="00E03CD5"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  <w:r w:rsidR="00E03CD5" w:rsidRPr="004C52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CE6FB0" w:rsidRPr="004C52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735" w:type="pct"/>
          </w:tcPr>
          <w:p w14:paraId="21E7978A" w14:textId="77777777" w:rsidR="007261C0" w:rsidRPr="004C52AE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4C52AE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4C52AE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4C52AE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4C52AE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4C52AE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7A87" w:rsidRPr="004C52AE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9D7A87" w:rsidRPr="004C52AE" w:rsidRDefault="009D7A87" w:rsidP="009D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2A3B8C33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F08">
              <w:rPr>
                <w:rFonts w:asciiTheme="majorBidi" w:hAnsiTheme="majorBidi" w:cstheme="majorBidi"/>
                <w:sz w:val="30"/>
                <w:szCs w:val="30"/>
              </w:rPr>
              <w:t>993,255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9D7A87" w:rsidRPr="004C52AE" w:rsidRDefault="009D7A87" w:rsidP="009D7A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082884C6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26,330 </w:t>
            </w:r>
          </w:p>
        </w:tc>
      </w:tr>
      <w:tr w:rsidR="009D7A87" w:rsidRPr="004C52AE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9D7A87" w:rsidRPr="004C52AE" w:rsidRDefault="009D7A87" w:rsidP="009D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0B95E325" w:rsidR="009D7A87" w:rsidRPr="004C52AE" w:rsidRDefault="0087646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74,654</w:t>
            </w:r>
            <w:r w:rsidR="009D7A87"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9D7A87" w:rsidRPr="004C52AE" w:rsidRDefault="009D7A87" w:rsidP="009D7A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5CD8A6BE" w:rsidR="009D7A87" w:rsidRPr="004C52AE" w:rsidRDefault="009D7A87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7A87" w:rsidRPr="004C52AE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9D7A87" w:rsidRPr="004C52AE" w:rsidRDefault="009D7A87" w:rsidP="009D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21785BB1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62743F" w:rsidRPr="004C52AE">
              <w:rPr>
                <w:rFonts w:asciiTheme="majorBidi" w:hAnsiTheme="majorBidi" w:cstheme="majorBidi"/>
                <w:sz w:val="30"/>
                <w:szCs w:val="30"/>
              </w:rPr>
              <w:t>3,356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9D7A87" w:rsidRPr="004C52AE" w:rsidRDefault="009D7A87" w:rsidP="009D7A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0F745EC0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39,895 </w:t>
            </w:r>
          </w:p>
        </w:tc>
      </w:tr>
      <w:tr w:rsidR="009D7A87" w:rsidRPr="004C52AE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9D7A87" w:rsidRPr="004C52AE" w:rsidRDefault="009D7A87" w:rsidP="009D7A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1CB314DE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1,1</w:t>
            </w:r>
            <w:r w:rsidR="0087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36C75"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87646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9D7A87" w:rsidRPr="004C52AE" w:rsidRDefault="009D7A87" w:rsidP="009D7A87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7E63B34E" w:rsidR="009D7A87" w:rsidRPr="004C52AE" w:rsidRDefault="009D7A87" w:rsidP="009D7A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66,225 </w:t>
            </w:r>
          </w:p>
        </w:tc>
      </w:tr>
      <w:tr w:rsidR="00CD4D87" w:rsidRPr="004C52AE" w14:paraId="73537CE9" w14:textId="77777777" w:rsidTr="00CE6FB0">
        <w:tc>
          <w:tcPr>
            <w:tcW w:w="3334" w:type="pct"/>
          </w:tcPr>
          <w:p w14:paraId="044196A5" w14:textId="77777777" w:rsidR="00CD4D87" w:rsidRPr="004C52AE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4C52AE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4C52AE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4C52AE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4C52AE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4C52AE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4C52AE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4C52AE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4C52AE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786" w:rsidRPr="004C52AE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216786" w:rsidRPr="004C52AE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13DA3BDC" w:rsidR="00216786" w:rsidRPr="004C52AE" w:rsidRDefault="00A85808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1,30</w:t>
            </w:r>
            <w:r w:rsidR="0030720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7204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  <w:tc>
          <w:tcPr>
            <w:tcW w:w="135" w:type="pct"/>
          </w:tcPr>
          <w:p w14:paraId="08DC5309" w14:textId="77777777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2F10E87F" w:rsidR="00216786" w:rsidRPr="004C52AE" w:rsidRDefault="00216786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1,107 </w:t>
            </w:r>
          </w:p>
        </w:tc>
      </w:tr>
      <w:tr w:rsidR="00216786" w:rsidRPr="004C52AE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216786" w:rsidRPr="004C52AE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0258B81A" w:rsidR="00216786" w:rsidRPr="004C52AE" w:rsidRDefault="00D167C7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440,479</w:t>
            </w:r>
            <w:r w:rsidR="00216786"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</w:tcPr>
          <w:p w14:paraId="67A7FC59" w14:textId="77777777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48AECA9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03F08">
              <w:rPr>
                <w:rFonts w:asciiTheme="majorBidi" w:hAnsiTheme="majorBidi" w:cstheme="majorBidi"/>
                <w:sz w:val="30"/>
                <w:szCs w:val="30"/>
              </w:rPr>
              <w:t>23,045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216786" w:rsidRPr="004C52AE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C52AE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68BED94C" w:rsidR="00216786" w:rsidRPr="004C52AE" w:rsidRDefault="00216786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156,186 </w:t>
            </w:r>
          </w:p>
        </w:tc>
        <w:tc>
          <w:tcPr>
            <w:tcW w:w="135" w:type="pct"/>
          </w:tcPr>
          <w:p w14:paraId="60C3445A" w14:textId="77777777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381CAB91" w:rsidR="00216786" w:rsidRPr="004C52AE" w:rsidRDefault="00216786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4C52AE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216786" w:rsidRPr="004C52AE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5E4174E0" w:rsidR="00216786" w:rsidRPr="004C52AE" w:rsidRDefault="00216786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3</w:t>
            </w:r>
            <w:r w:rsidR="00F03F0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="00F03F08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Pr="004C52A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7CC0D670" w14:textId="77777777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0B8D18D2" w:rsidR="00216786" w:rsidRPr="004C52AE" w:rsidRDefault="00216786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C52A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4C52AE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216786" w:rsidRPr="004C52AE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4C52AE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3439E574" w:rsidR="00216786" w:rsidRPr="004C52AE" w:rsidRDefault="00216786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167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1,937,255</w:t>
            </w:r>
          </w:p>
        </w:tc>
        <w:tc>
          <w:tcPr>
            <w:tcW w:w="135" w:type="pct"/>
            <w:vAlign w:val="bottom"/>
          </w:tcPr>
          <w:p w14:paraId="2E294C21" w14:textId="77777777" w:rsidR="00216786" w:rsidRPr="004C52AE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2A4E919C" w:rsidR="00216786" w:rsidRPr="004C52AE" w:rsidRDefault="00F03F08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24,152</w:t>
            </w:r>
            <w:r w:rsidR="00216786" w:rsidRPr="004C52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</w:tbl>
    <w:p w14:paraId="6B745702" w14:textId="77777777" w:rsidR="00740C07" w:rsidRPr="004C52AE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C4D829C" w14:textId="33C36E89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4C52AE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4C52AE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54986A8B" w14:textId="77777777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763C4876" w14:textId="2967B601" w:rsidR="00575B61" w:rsidRPr="004C52AE" w:rsidRDefault="00575B61" w:rsidP="00CE6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C52AE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 xml:space="preserve">210.00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ณ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51ACA" w:rsidRPr="004C52AE">
        <w:rPr>
          <w:rFonts w:ascii="Angsana New" w:eastAsia="MS Mincho" w:hAnsi="Angsana New"/>
          <w:sz w:val="30"/>
          <w:szCs w:val="30"/>
        </w:rPr>
        <w:t xml:space="preserve">30 </w:t>
      </w:r>
      <w:r w:rsidR="000E64E6" w:rsidRPr="004C52AE">
        <w:rPr>
          <w:rFonts w:ascii="Angsana New" w:eastAsia="MS Mincho" w:hAnsi="Angsana New" w:hint="cs"/>
          <w:sz w:val="30"/>
          <w:szCs w:val="30"/>
          <w:cs/>
        </w:rPr>
        <w:t>กันยา</w:t>
      </w:r>
      <w:r w:rsidR="00051ACA" w:rsidRPr="004C52AE">
        <w:rPr>
          <w:rFonts w:ascii="Angsana New" w:eastAsia="MS Mincho" w:hAnsi="Angsana New" w:hint="cs"/>
          <w:sz w:val="30"/>
          <w:szCs w:val="30"/>
          <w:cs/>
        </w:rPr>
        <w:t>ยน</w:t>
      </w:r>
      <w:r w:rsidRPr="004C52AE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BC0EA4" w:rsidRPr="004C52AE">
        <w:rPr>
          <w:rFonts w:ascii="Angsana New" w:eastAsia="MS Mincho" w:hAnsi="Angsana New"/>
          <w:sz w:val="30"/>
          <w:szCs w:val="30"/>
        </w:rPr>
        <w:t>2565</w:t>
      </w:r>
      <w:r w:rsidRPr="004C52AE">
        <w:rPr>
          <w:rFonts w:ascii="Angsana New" w:eastAsia="MS Mincho" w:hAnsi="Angsana New"/>
          <w:sz w:val="30"/>
          <w:szCs w:val="30"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4C52AE">
        <w:rPr>
          <w:rFonts w:ascii="Angsana New" w:eastAsia="MS Mincho" w:hAnsi="Angsana New"/>
          <w:sz w:val="30"/>
          <w:szCs w:val="30"/>
          <w:cs/>
        </w:rPr>
        <w:br/>
      </w:r>
      <w:r w:rsidRPr="004C52AE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="00DE7538" w:rsidRPr="004C52AE">
        <w:rPr>
          <w:rFonts w:ascii="Angsana New" w:eastAsia="MS Mincho" w:hAnsi="Angsana New"/>
          <w:sz w:val="30"/>
          <w:szCs w:val="30"/>
        </w:rPr>
        <w:t xml:space="preserve"> </w:t>
      </w:r>
      <w:r w:rsidR="006E6F21" w:rsidRPr="004C52AE">
        <w:rPr>
          <w:rFonts w:ascii="Angsana New" w:eastAsiaTheme="minorEastAsia" w:hAnsi="Angsana New"/>
          <w:sz w:val="30"/>
          <w:szCs w:val="30"/>
          <w:lang w:eastAsia="zh-CN"/>
        </w:rPr>
        <w:t>149.55</w:t>
      </w:r>
      <w:r w:rsidRPr="004C52AE">
        <w:rPr>
          <w:rFonts w:asciiTheme="majorBidi" w:hAnsiTheme="majorBidi" w:cstheme="majorBidi"/>
          <w:sz w:val="30"/>
          <w:szCs w:val="30"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1284C95" w14:textId="051CFAC1" w:rsidR="00246D63" w:rsidRPr="004C52AE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3CC6839" w14:textId="77777777" w:rsidR="009C3302" w:rsidRPr="004C52AE" w:rsidRDefault="009C3302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0D812F32" w14:textId="220EA9C0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4C52AE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2FFC3E93" w14:textId="77777777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F95ABA" w14:textId="5E1CBCC6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C52AE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4C52AE">
        <w:rPr>
          <w:rFonts w:ascii="Angsana New" w:eastAsia="MS Mincho" w:hAnsi="Angsana New"/>
          <w:sz w:val="30"/>
          <w:szCs w:val="30"/>
        </w:rPr>
        <w:t xml:space="preserve">1 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4C52AE">
        <w:rPr>
          <w:rFonts w:ascii="Angsana New" w:eastAsia="MS Mincho" w:hAnsi="Angsana New"/>
          <w:sz w:val="30"/>
          <w:szCs w:val="30"/>
        </w:rPr>
        <w:t>5</w:t>
      </w:r>
      <w:r w:rsidRPr="004C52AE">
        <w:rPr>
          <w:rFonts w:ascii="Angsana New" w:eastAsia="MS Mincho" w:hAnsi="Angsana New"/>
          <w:sz w:val="30"/>
          <w:szCs w:val="30"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20D78D72" w14:textId="77777777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4B1A7CCB" w14:textId="0F82E374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4C52AE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4C52AE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52324EE3" w14:textId="437FD447" w:rsidR="00575B61" w:rsidRPr="004C52AE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C52AE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4C52AE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4C52AE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4C52AE">
        <w:rPr>
          <w:rFonts w:ascii="Angsana New" w:eastAsia="MS Mincho" w:hAnsi="Angsana New"/>
          <w:sz w:val="30"/>
          <w:szCs w:val="30"/>
        </w:rPr>
        <w:t>10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4C52AE">
        <w:rPr>
          <w:rFonts w:ascii="Angsana New" w:eastAsia="MS Mincho" w:hAnsi="Angsana New"/>
          <w:sz w:val="30"/>
          <w:szCs w:val="30"/>
        </w:rPr>
        <w:t>20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4C52AE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4C52AE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4C52AE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19FF8FB9" w14:textId="7C395D35" w:rsidR="00902DB5" w:rsidRPr="004C52AE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3FB9B284" w14:textId="10D844B3" w:rsidR="00902DB5" w:rsidRPr="004C52AE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4C52AE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 xml:space="preserve">1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 xml:space="preserve">2560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บริษัทย่อยแห่งหนึ่งได้ลงนามในสัญญาแปลงหนี้ใหม่ระหว่างบริษัท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เดอะ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โฮเทล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สุขุมวิท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 xml:space="preserve">50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จำกัด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และ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>Okura Nikko Hotel Management Company Limited (“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บริษัทผู้บริหารโรงแรม</w:t>
      </w:r>
      <w:r w:rsidRPr="004C52AE">
        <w:rPr>
          <w:rFonts w:ascii="Angsana New" w:eastAsia="MS Mincho" w:hAnsi="Angsana New" w:hint="eastAsia"/>
          <w:sz w:val="30"/>
          <w:szCs w:val="30"/>
          <w:cs/>
        </w:rPr>
        <w:t>”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)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โดยบริษัทย่อยได้โอนหน้าที่และภาระผูกพันตามสัญญาการบริหารโรงแรม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ซึ่งบริษัทผู้บริหารโรงแรมจะให้บริการด้านการบริหารงานและงานด้านการตลาดแก่บริษัทย่อยตามระยะเวลาของสัญญาที่เหลืออยู่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ซึ่งจะสิ้นสุดในเดือนพฤษภาคม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/>
          <w:sz w:val="30"/>
          <w:szCs w:val="30"/>
        </w:rPr>
        <w:t xml:space="preserve">2570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และสามารถต่ออายุสัญญาได้ตามที่กำหนดไว้ในสัญญา</w:t>
      </w:r>
      <w:r w:rsidRPr="004C52A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4C52AE">
        <w:rPr>
          <w:rFonts w:ascii="Angsana New" w:eastAsia="MS Mincho" w:hAnsi="Angsana New" w:hint="cs"/>
          <w:sz w:val="30"/>
          <w:szCs w:val="30"/>
          <w:cs/>
        </w:rPr>
        <w:t>โดยบริษัทย่อยมีภาระผูกพันที่จะต้องจ่ายค่าธรรมเนียมบริหารและค่าส่วนแบ่งการตลาดตามเกณฑ์ที่ระบุไว้ในสัญญา</w:t>
      </w:r>
    </w:p>
    <w:p w14:paraId="36102B82" w14:textId="2561EA54" w:rsidR="00425E97" w:rsidRPr="004C52AE" w:rsidRDefault="00425E9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58648FC" w14:textId="4FE57EA5" w:rsidR="00425E97" w:rsidRPr="004C52AE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4BAAD652" w14:textId="77777777" w:rsidR="00425E97" w:rsidRPr="004C52AE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73ECDB68" w14:textId="617855E9" w:rsidR="00425E97" w:rsidRPr="004C52AE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0327BC91" w14:textId="2679AFF7" w:rsidR="00C0031A" w:rsidRPr="004C52AE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3A79E5B" w14:textId="7FAFE725" w:rsidR="00C0031A" w:rsidRPr="004C52AE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4C52AE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72E406" w14:textId="77777777" w:rsidR="00C0031A" w:rsidRPr="004C52AE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42A28149" w14:textId="29F2B274" w:rsidR="00C0031A" w:rsidRPr="004C52AE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4C52AE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4C52AE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4C52AE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4C52AE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246088E5" w14:textId="779D196E" w:rsidR="00D5341E" w:rsidRPr="004C52AE" w:rsidRDefault="00D53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60E591B0" w14:textId="6212E92C" w:rsidR="00BF1979" w:rsidRPr="004C52AE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0A882DD4" w14:textId="77777777" w:rsidR="00BF1979" w:rsidRPr="004C52AE" w:rsidRDefault="00BF1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03ABEA87" w14:textId="6F7AA9D1" w:rsidR="000A3EE4" w:rsidRPr="004C52AE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lastRenderedPageBreak/>
        <w:t>สัญญา</w:t>
      </w:r>
      <w:r w:rsidR="00673FE9"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4C52AE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77F5E8EE" w14:textId="2FF5DA63" w:rsidR="000A3EE4" w:rsidRPr="00751761" w:rsidRDefault="000A3EE4" w:rsidP="00751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FD271A5" w14:textId="36AE3550" w:rsidR="000A3EE4" w:rsidRPr="004C52AE" w:rsidRDefault="1A18D1C7" w:rsidP="000A3EE4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ในปี </w:t>
      </w:r>
      <w:r w:rsidRPr="004C52AE">
        <w:rPr>
          <w:rFonts w:ascii="Angsana New" w:hAnsi="Angsana New"/>
          <w:snapToGrid w:val="0"/>
          <w:sz w:val="30"/>
          <w:szCs w:val="30"/>
          <w:lang w:eastAsia="th-TH"/>
        </w:rPr>
        <w:t xml:space="preserve">2565 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บริษัทได้ทำสัญญา</w:t>
      </w:r>
      <w:r w:rsidR="086F2616"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พัฒนา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</w:t>
      </w:r>
      <w:r w:rsidRPr="004C52AE">
        <w:rPr>
          <w:rFonts w:ascii="Angsana New" w:eastAsia="MS Mincho" w:hAnsi="Angsana New"/>
          <w:sz w:val="30"/>
          <w:szCs w:val="30"/>
          <w:cs/>
        </w:rPr>
        <w:t>บริการ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E1A19C7" w14:textId="197B4E61" w:rsidR="67F03A7E" w:rsidRPr="00751761" w:rsidRDefault="67F03A7E" w:rsidP="0075176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18B4C6B3" w14:textId="297ED2AC" w:rsidR="00670143" w:rsidRPr="00C608A9" w:rsidRDefault="00C608A9" w:rsidP="00C608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-18" w:firstLine="1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>
        <w:rPr>
          <w:rFonts w:ascii="Angsana New" w:hAnsi="Angsana New"/>
          <w:b/>
          <w:bCs/>
          <w:sz w:val="30"/>
          <w:szCs w:val="30"/>
        </w:rPr>
        <w:tab/>
        <w:t xml:space="preserve"> </w:t>
      </w:r>
      <w:r w:rsidR="11E0AC14" w:rsidRPr="00C608A9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7F95077" w14:textId="77777777" w:rsidR="0013047A" w:rsidRPr="004C52AE" w:rsidRDefault="0013047A" w:rsidP="00130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5C3886EC" w14:textId="4FAB104C" w:rsidR="0013047A" w:rsidRDefault="0013047A" w:rsidP="00130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เมื่อวันที่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572D72">
        <w:rPr>
          <w:rFonts w:ascii="Angsana New" w:hAnsi="Angsana New"/>
          <w:snapToGrid w:val="0"/>
          <w:sz w:val="30"/>
          <w:szCs w:val="30"/>
          <w:lang w:val="en-GB" w:eastAsia="th-TH"/>
        </w:rPr>
        <w:t>19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ตุลาคม</w:t>
      </w:r>
      <w:r w:rsidR="00572D72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2565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บริษัทได้ตกลงทำสัญญาโอนสิทธิการเช่าที่ดินพร้อมอาคารเกทเวย์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เอกมัย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(</w:t>
      </w:r>
      <w:r w:rsidRPr="004C52AE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Gateway </w:t>
      </w:r>
      <w:proofErr w:type="spellStart"/>
      <w:r w:rsidRPr="004C52AE">
        <w:rPr>
          <w:rFonts w:ascii="Angsana New" w:hAnsi="Angsana New"/>
          <w:snapToGrid w:val="0"/>
          <w:sz w:val="30"/>
          <w:szCs w:val="30"/>
          <w:lang w:val="en-GB" w:eastAsia="th-TH"/>
        </w:rPr>
        <w:t>Ekamai</w:t>
      </w:r>
      <w:proofErr w:type="spellEnd"/>
      <w:r w:rsidRPr="004C52AE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)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ผ่านบริษัท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เกตเวย์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สาขาเอกมัย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ซึ่งเป็นบริษัทย่อยของบริษัท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จากบริษัท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ทิพย์พัฒน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อาร์เขต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โดยมีราคาเข้าซื้อทั้งหมดประมาณ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="00572D72">
        <w:rPr>
          <w:rFonts w:ascii="Angsana New" w:hAnsi="Angsana New"/>
          <w:snapToGrid w:val="0"/>
          <w:sz w:val="30"/>
          <w:szCs w:val="30"/>
          <w:lang w:val="en-GB" w:eastAsia="th-TH"/>
        </w:rPr>
        <w:t>4,</w:t>
      </w:r>
      <w:r w:rsidR="00791BA3">
        <w:rPr>
          <w:rFonts w:ascii="Angsana New" w:hAnsi="Angsana New"/>
          <w:snapToGrid w:val="0"/>
          <w:sz w:val="30"/>
          <w:szCs w:val="30"/>
          <w:lang w:val="en-GB" w:eastAsia="th-TH"/>
        </w:rPr>
        <w:t>20</w:t>
      </w:r>
      <w:r w:rsidR="00572D72">
        <w:rPr>
          <w:rFonts w:ascii="Angsana New" w:hAnsi="Angsana New"/>
          <w:snapToGrid w:val="0"/>
          <w:sz w:val="30"/>
          <w:szCs w:val="30"/>
          <w:lang w:val="en-GB" w:eastAsia="th-TH"/>
        </w:rPr>
        <w:t>5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4C52AE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ล้านบาท</w:t>
      </w:r>
      <w:r w:rsidRPr="004C52AE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</w:p>
    <w:p w14:paraId="5544B900" w14:textId="77777777" w:rsidR="000B7CEC" w:rsidRDefault="000B7CEC" w:rsidP="000B7C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487A07F2" w14:textId="77777777" w:rsidR="000B7CEC" w:rsidRPr="00DB421A" w:rsidRDefault="000B7CEC" w:rsidP="000B7C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DB42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ในการประชุมคณะกรรมการของบริษัทเมื่อวันที่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9 </w:t>
      </w:r>
      <w:r w:rsidRPr="00DB42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พฤศจิกายน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2565 </w:t>
      </w:r>
      <w:r w:rsidRPr="00DB421A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คณะกรรมการบริษัทมีมติอนุมัติให้ความเห็นชอบในเรื่องดังต่อไปนี้</w:t>
      </w:r>
    </w:p>
    <w:p w14:paraId="0C8FABAE" w14:textId="77777777" w:rsidR="000B7CEC" w:rsidRPr="00DB421A" w:rsidRDefault="000B7CEC" w:rsidP="000B7C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8DB4B20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>การอนุมัติการเข้าซื้อสินทรัพย์</w:t>
      </w:r>
    </w:p>
    <w:p w14:paraId="2FDDB988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en-GB" w:eastAsia="th-TH"/>
        </w:rPr>
      </w:pPr>
    </w:p>
    <w:p w14:paraId="68236501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อนุมัติการเข้าซื้อที่ดินและอาคารของโครงการ เดอะ เวสทิน สิเหร่ เบย์ รีสอร์ท แอนด์ สปา ภูเก็ต จากบุคคลภายนอก เป็นจำนวนเงินประมาณ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2,450 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ล้านบาท เพื่อปรับปรุงสำหรับประกอบกิจการโรงแรม</w:t>
      </w:r>
    </w:p>
    <w:p w14:paraId="30E6C5F5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204525BE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>การอนุมัติการเข้าลงทุนในกิจการอื่น</w:t>
      </w:r>
    </w:p>
    <w:p w14:paraId="17C5A66B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p w14:paraId="148E19C9" w14:textId="77777777" w:rsidR="003A79EC" w:rsidRDefault="003A79EC" w:rsidP="003A79EC">
      <w:pPr>
        <w:pStyle w:val="ListParagraph"/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อนุมัติการเข้าซื้อหุ้นสามัญในบริษัท วินเซอร์ โฮเต็ล จำกัด คิดเป็นส่วนได้เสียร้อยละ 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100 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ของหุ้นที่ออกและชำระแล้วจากบุคคลภายนอก เป็นจำนวนเงินประมาณ</w:t>
      </w:r>
      <w:r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 3,184 </w:t>
      </w:r>
      <w:r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ล้านบาท</w:t>
      </w:r>
    </w:p>
    <w:p w14:paraId="709D153D" w14:textId="77777777" w:rsidR="000B7CEC" w:rsidRDefault="000B7CEC" w:rsidP="001304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</w:p>
    <w:sectPr w:rsidR="000B7CEC" w:rsidSect="00AE463C"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70705" w14:textId="77777777" w:rsidR="000D62D3" w:rsidRDefault="000D62D3">
      <w:r>
        <w:separator/>
      </w:r>
    </w:p>
  </w:endnote>
  <w:endnote w:type="continuationSeparator" w:id="0">
    <w:p w14:paraId="37439433" w14:textId="77777777" w:rsidR="000D62D3" w:rsidRDefault="000D62D3">
      <w:r>
        <w:continuationSeparator/>
      </w:r>
    </w:p>
  </w:endnote>
  <w:endnote w:type="continuationNotice" w:id="1">
    <w:p w14:paraId="2F7D0E5E" w14:textId="77777777" w:rsidR="000D62D3" w:rsidRDefault="000D62D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New">
    <w:altName w:val="PMingLiU"/>
    <w:panose1 w:val="00000000000000000000"/>
    <w:charset w:val="DE"/>
    <w:family w:val="auto"/>
    <w:notTrueType/>
    <w:pitch w:val="default"/>
    <w:sig w:usb0="01000003" w:usb1="08080000" w:usb2="00000010" w:usb3="00000000" w:csb0="001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BD127" w14:textId="77777777" w:rsidR="000B7CEC" w:rsidRDefault="000B7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A40F" w14:textId="6CC387D3" w:rsidR="0084374E" w:rsidRPr="00675514" w:rsidRDefault="00675514" w:rsidP="00675514">
    <w:pPr>
      <w:pStyle w:val="Footer"/>
      <w:jc w:val="center"/>
      <w:rPr>
        <w:rFonts w:ascii="Angsana New" w:hAnsi="Angsana New"/>
        <w:sz w:val="30"/>
        <w:szCs w:val="30"/>
      </w:rPr>
    </w:pPr>
    <w:r w:rsidRPr="00675514">
      <w:rPr>
        <w:rFonts w:ascii="Angsana New" w:hAnsi="Angsana New" w:hint="cs"/>
        <w:sz w:val="30"/>
        <w:szCs w:val="30"/>
      </w:rPr>
      <w:fldChar w:fldCharType="begin"/>
    </w:r>
    <w:r w:rsidRPr="00675514">
      <w:rPr>
        <w:rFonts w:ascii="Angsana New" w:hAnsi="Angsana New" w:hint="cs"/>
        <w:sz w:val="30"/>
        <w:szCs w:val="30"/>
      </w:rPr>
      <w:instrText xml:space="preserve"> PAGE   \* MERGEFORMAT </w:instrText>
    </w:r>
    <w:r w:rsidRPr="00675514">
      <w:rPr>
        <w:rFonts w:ascii="Angsana New" w:hAnsi="Angsana New" w:hint="cs"/>
        <w:sz w:val="30"/>
        <w:szCs w:val="30"/>
      </w:rPr>
      <w:fldChar w:fldCharType="separate"/>
    </w:r>
    <w:r w:rsidRPr="00675514">
      <w:rPr>
        <w:rFonts w:ascii="Angsana New" w:hAnsi="Angsana New" w:hint="cs"/>
        <w:noProof/>
        <w:sz w:val="30"/>
        <w:szCs w:val="30"/>
      </w:rPr>
      <w:t>2</w:t>
    </w:r>
    <w:r w:rsidRPr="00675514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92A40" w14:textId="77777777" w:rsidR="000D62D3" w:rsidRDefault="000D62D3">
      <w:r>
        <w:separator/>
      </w:r>
    </w:p>
  </w:footnote>
  <w:footnote w:type="continuationSeparator" w:id="0">
    <w:p w14:paraId="4687BEF6" w14:textId="77777777" w:rsidR="000D62D3" w:rsidRDefault="000D62D3">
      <w:r>
        <w:continuationSeparator/>
      </w:r>
    </w:p>
  </w:footnote>
  <w:footnote w:type="continuationNotice" w:id="1">
    <w:p w14:paraId="35765F74" w14:textId="77777777" w:rsidR="000D62D3" w:rsidRDefault="000D62D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E9175" w14:textId="77777777" w:rsidR="000B7CEC" w:rsidRDefault="000B7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9EE5" w14:textId="77777777" w:rsidR="008323B8" w:rsidRPr="00BA2BC9" w:rsidRDefault="008323B8" w:rsidP="008323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527501" w14:textId="77777777" w:rsidR="008323B8" w:rsidRDefault="008323B8" w:rsidP="008323B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A5FA1F2" w14:textId="207F9F99" w:rsidR="008323B8" w:rsidRPr="008D22B2" w:rsidRDefault="008323B8" w:rsidP="008323B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7653D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="007653D2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="007653D2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7653D2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7653D2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7653D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="007653D2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="007653D2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7653D2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7653D2">
      <w:rPr>
        <w:rFonts w:ascii="Angsana New" w:hAnsi="Angsana New" w:cs="Angsana New"/>
        <w:sz w:val="32"/>
        <w:szCs w:val="32"/>
        <w:lang w:val="en-US" w:bidi="th-TH"/>
      </w:rPr>
      <w:t>5</w:t>
    </w:r>
    <w:r w:rsidR="007653D2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4FC5" w14:textId="77777777" w:rsidR="00280C0B" w:rsidRPr="00C050EC" w:rsidRDefault="00280C0B" w:rsidP="00280C0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C050E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050EC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C050EC">
      <w:rPr>
        <w:rFonts w:ascii="Angsana New" w:hAnsi="Angsana New"/>
        <w:b/>
        <w:bCs/>
        <w:sz w:val="32"/>
        <w:szCs w:val="32"/>
      </w:rPr>
      <w:t>(</w:t>
    </w:r>
    <w:r w:rsidRPr="00C05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C050EC">
      <w:rPr>
        <w:rFonts w:ascii="Angsana New" w:hAnsi="Angsana New"/>
        <w:b/>
        <w:bCs/>
        <w:sz w:val="32"/>
        <w:szCs w:val="32"/>
      </w:rPr>
      <w:t>)</w:t>
    </w:r>
    <w:r w:rsidRPr="00C050EC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B1F24" w14:textId="77777777" w:rsidR="00280C0B" w:rsidRDefault="00280C0B" w:rsidP="0028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5F69B78" w14:textId="52F11D84" w:rsidR="00280C0B" w:rsidRPr="008D22B2" w:rsidRDefault="00280C0B" w:rsidP="00280C0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</w:t>
    </w:r>
    <w:r w:rsidR="007653D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เก้า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7653D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กันยา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5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DABE739" w14:textId="77777777" w:rsidR="00280C0B" w:rsidRPr="0084374E" w:rsidRDefault="00280C0B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59B4BDD" w14:textId="42C985B2" w:rsidR="00C15066" w:rsidRPr="008D22B2" w:rsidRDefault="00C15066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BC7500" w:rsidRPr="00DF06A4">
      <w:rPr>
        <w:rFonts w:ascii="Angsana New" w:hAnsi="Angsana New" w:hint="cs"/>
        <w:b/>
        <w:bCs/>
        <w:sz w:val="32"/>
        <w:szCs w:val="32"/>
        <w:cs/>
      </w:rPr>
      <w:t>เก้าเดือนสิ้นสุดวันที่</w:t>
    </w:r>
    <w:r w:rsidR="00BC7500"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="00BC7500" w:rsidRPr="00DF06A4">
      <w:rPr>
        <w:rFonts w:ascii="Angsana New" w:hAnsi="Angsana New"/>
        <w:b/>
        <w:bCs/>
        <w:sz w:val="32"/>
        <w:szCs w:val="32"/>
      </w:rPr>
      <w:t>30</w:t>
    </w:r>
    <w:r w:rsidR="00BC7500"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="00BC7500" w:rsidRPr="00DF06A4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BC7500"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="00BC7500" w:rsidRPr="00DF06A4">
      <w:rPr>
        <w:rFonts w:ascii="Angsana New" w:hAnsi="Angsana New"/>
        <w:b/>
        <w:bCs/>
        <w:sz w:val="32"/>
        <w:szCs w:val="32"/>
      </w:rPr>
      <w:t>2565</w:t>
    </w:r>
    <w:r w:rsidR="00BC7500" w:rsidRPr="00DF06A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124506" w14:textId="14AD72D0" w:rsidR="008323B8" w:rsidRPr="008D22B2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E03CD5" w:rsidRPr="00DF06A4">
      <w:rPr>
        <w:rFonts w:ascii="Angsana New" w:hAnsi="Angsana New" w:hint="cs"/>
        <w:b/>
        <w:bCs/>
        <w:sz w:val="32"/>
        <w:szCs w:val="32"/>
        <w:cs/>
      </w:rPr>
      <w:t>เก้า</w:t>
    </w:r>
    <w:r w:rsidRPr="00DF06A4">
      <w:rPr>
        <w:rFonts w:ascii="Angsana New" w:hAnsi="Angsana New" w:hint="cs"/>
        <w:b/>
        <w:bCs/>
        <w:sz w:val="32"/>
        <w:szCs w:val="32"/>
        <w:cs/>
      </w:rPr>
      <w:t>เดือนสิ้นสุดวันที่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</w:rPr>
      <w:t>30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="00E03CD5" w:rsidRPr="00DF06A4">
      <w:rPr>
        <w:rFonts w:ascii="Angsana New" w:hAnsi="Angsana New" w:hint="cs"/>
        <w:b/>
        <w:bCs/>
        <w:sz w:val="32"/>
        <w:szCs w:val="32"/>
        <w:cs/>
      </w:rPr>
      <w:t>กันยา</w:t>
    </w:r>
    <w:r w:rsidRPr="00DF06A4">
      <w:rPr>
        <w:rFonts w:ascii="Angsana New" w:hAnsi="Angsana New" w:hint="cs"/>
        <w:b/>
        <w:bCs/>
        <w:sz w:val="32"/>
        <w:szCs w:val="32"/>
        <w:cs/>
      </w:rPr>
      <w:t>ยน</w:t>
    </w:r>
    <w:r w:rsidRPr="00DF06A4">
      <w:rPr>
        <w:rFonts w:ascii="Angsana New" w:hAnsi="Angsana New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</w:rPr>
      <w:t>2565</w:t>
    </w:r>
    <w:r w:rsidRPr="00DF06A4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DF06A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0"/>
  </w:num>
  <w:num w:numId="17">
    <w:abstractNumId w:val="19"/>
  </w:num>
  <w:num w:numId="18">
    <w:abstractNumId w:val="20"/>
  </w:num>
  <w:num w:numId="19">
    <w:abstractNumId w:val="15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389"/>
    <w:rsid w:val="000034AA"/>
    <w:rsid w:val="000035E3"/>
    <w:rsid w:val="0000361A"/>
    <w:rsid w:val="00003652"/>
    <w:rsid w:val="00003739"/>
    <w:rsid w:val="00003786"/>
    <w:rsid w:val="00003D19"/>
    <w:rsid w:val="00003EEC"/>
    <w:rsid w:val="0000425B"/>
    <w:rsid w:val="00004631"/>
    <w:rsid w:val="00004962"/>
    <w:rsid w:val="00004ADB"/>
    <w:rsid w:val="00004C86"/>
    <w:rsid w:val="00004E84"/>
    <w:rsid w:val="0000505C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E8E"/>
    <w:rsid w:val="00010EE3"/>
    <w:rsid w:val="00010F2D"/>
    <w:rsid w:val="00010FD4"/>
    <w:rsid w:val="00011114"/>
    <w:rsid w:val="00011383"/>
    <w:rsid w:val="00011511"/>
    <w:rsid w:val="00011A36"/>
    <w:rsid w:val="00011A3E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2F"/>
    <w:rsid w:val="00013229"/>
    <w:rsid w:val="0001352D"/>
    <w:rsid w:val="000136F5"/>
    <w:rsid w:val="00013740"/>
    <w:rsid w:val="0001383D"/>
    <w:rsid w:val="00013945"/>
    <w:rsid w:val="000139CC"/>
    <w:rsid w:val="00013B03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11C"/>
    <w:rsid w:val="00015241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1EE"/>
    <w:rsid w:val="00017219"/>
    <w:rsid w:val="00017530"/>
    <w:rsid w:val="00017648"/>
    <w:rsid w:val="000179E7"/>
    <w:rsid w:val="000179FB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338"/>
    <w:rsid w:val="000233D1"/>
    <w:rsid w:val="00023527"/>
    <w:rsid w:val="000236AD"/>
    <w:rsid w:val="0002390A"/>
    <w:rsid w:val="00023970"/>
    <w:rsid w:val="000239D0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50"/>
    <w:rsid w:val="00025006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F1"/>
    <w:rsid w:val="0003374D"/>
    <w:rsid w:val="0003398B"/>
    <w:rsid w:val="00033B18"/>
    <w:rsid w:val="00033C9A"/>
    <w:rsid w:val="00033D14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7E"/>
    <w:rsid w:val="000359BE"/>
    <w:rsid w:val="000359C7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4002E"/>
    <w:rsid w:val="0004012D"/>
    <w:rsid w:val="000402BD"/>
    <w:rsid w:val="000403EA"/>
    <w:rsid w:val="0004044A"/>
    <w:rsid w:val="00040A75"/>
    <w:rsid w:val="00040BDF"/>
    <w:rsid w:val="00040BF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798"/>
    <w:rsid w:val="00047C73"/>
    <w:rsid w:val="00047D8B"/>
    <w:rsid w:val="00047F21"/>
    <w:rsid w:val="0005014A"/>
    <w:rsid w:val="00050471"/>
    <w:rsid w:val="00050482"/>
    <w:rsid w:val="000505E2"/>
    <w:rsid w:val="00050744"/>
    <w:rsid w:val="00050828"/>
    <w:rsid w:val="0005091A"/>
    <w:rsid w:val="00050A62"/>
    <w:rsid w:val="00050B5D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685"/>
    <w:rsid w:val="00053710"/>
    <w:rsid w:val="00053733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C32"/>
    <w:rsid w:val="00057122"/>
    <w:rsid w:val="000573B0"/>
    <w:rsid w:val="00057A15"/>
    <w:rsid w:val="00057C03"/>
    <w:rsid w:val="00057D30"/>
    <w:rsid w:val="00057DCB"/>
    <w:rsid w:val="000601D8"/>
    <w:rsid w:val="000602DB"/>
    <w:rsid w:val="00060476"/>
    <w:rsid w:val="000604DC"/>
    <w:rsid w:val="000604E0"/>
    <w:rsid w:val="0006058D"/>
    <w:rsid w:val="000607DE"/>
    <w:rsid w:val="000608B3"/>
    <w:rsid w:val="00060918"/>
    <w:rsid w:val="00060CB4"/>
    <w:rsid w:val="00060DFF"/>
    <w:rsid w:val="000612BE"/>
    <w:rsid w:val="0006142C"/>
    <w:rsid w:val="00061BD7"/>
    <w:rsid w:val="00061E9C"/>
    <w:rsid w:val="00062182"/>
    <w:rsid w:val="000621D9"/>
    <w:rsid w:val="000625CF"/>
    <w:rsid w:val="000625DB"/>
    <w:rsid w:val="00062600"/>
    <w:rsid w:val="0006274E"/>
    <w:rsid w:val="0006284F"/>
    <w:rsid w:val="0006294B"/>
    <w:rsid w:val="00062A86"/>
    <w:rsid w:val="00062B11"/>
    <w:rsid w:val="00062CA1"/>
    <w:rsid w:val="00062E18"/>
    <w:rsid w:val="00062F31"/>
    <w:rsid w:val="000632AF"/>
    <w:rsid w:val="000632DB"/>
    <w:rsid w:val="00063387"/>
    <w:rsid w:val="000633AA"/>
    <w:rsid w:val="000638A0"/>
    <w:rsid w:val="00063E9C"/>
    <w:rsid w:val="00063F1B"/>
    <w:rsid w:val="00063FB4"/>
    <w:rsid w:val="00064142"/>
    <w:rsid w:val="00064642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6"/>
    <w:rsid w:val="00070BCA"/>
    <w:rsid w:val="00070CA0"/>
    <w:rsid w:val="00070D5A"/>
    <w:rsid w:val="00070DCC"/>
    <w:rsid w:val="00070EDE"/>
    <w:rsid w:val="000711A0"/>
    <w:rsid w:val="000712AB"/>
    <w:rsid w:val="00071555"/>
    <w:rsid w:val="000716E6"/>
    <w:rsid w:val="00071ADA"/>
    <w:rsid w:val="00071B43"/>
    <w:rsid w:val="00071E45"/>
    <w:rsid w:val="00071E61"/>
    <w:rsid w:val="00071F15"/>
    <w:rsid w:val="00071F73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CD9"/>
    <w:rsid w:val="00085F5E"/>
    <w:rsid w:val="00085FD2"/>
    <w:rsid w:val="0008635C"/>
    <w:rsid w:val="00086361"/>
    <w:rsid w:val="000863FA"/>
    <w:rsid w:val="00086414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90095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8A3"/>
    <w:rsid w:val="00092944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FA"/>
    <w:rsid w:val="0009472E"/>
    <w:rsid w:val="00094909"/>
    <w:rsid w:val="00094A94"/>
    <w:rsid w:val="00094BD7"/>
    <w:rsid w:val="00094BD8"/>
    <w:rsid w:val="00094C0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9C1"/>
    <w:rsid w:val="000A0C50"/>
    <w:rsid w:val="000A0CB3"/>
    <w:rsid w:val="000A0F37"/>
    <w:rsid w:val="000A13F7"/>
    <w:rsid w:val="000A14B5"/>
    <w:rsid w:val="000A15E3"/>
    <w:rsid w:val="000A1608"/>
    <w:rsid w:val="000A1720"/>
    <w:rsid w:val="000A1773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D8"/>
    <w:rsid w:val="000B66A3"/>
    <w:rsid w:val="000B687F"/>
    <w:rsid w:val="000B69B1"/>
    <w:rsid w:val="000B69EE"/>
    <w:rsid w:val="000B6A5A"/>
    <w:rsid w:val="000B6D43"/>
    <w:rsid w:val="000B6D8D"/>
    <w:rsid w:val="000B6DE0"/>
    <w:rsid w:val="000B726B"/>
    <w:rsid w:val="000B769A"/>
    <w:rsid w:val="000B77A1"/>
    <w:rsid w:val="000B78DB"/>
    <w:rsid w:val="000B7950"/>
    <w:rsid w:val="000B79B1"/>
    <w:rsid w:val="000B7CEC"/>
    <w:rsid w:val="000C0163"/>
    <w:rsid w:val="000C0192"/>
    <w:rsid w:val="000C054A"/>
    <w:rsid w:val="000C05D8"/>
    <w:rsid w:val="000C08C9"/>
    <w:rsid w:val="000C095E"/>
    <w:rsid w:val="000C0986"/>
    <w:rsid w:val="000C0AC3"/>
    <w:rsid w:val="000C0DD7"/>
    <w:rsid w:val="000C0E6A"/>
    <w:rsid w:val="000C0E6F"/>
    <w:rsid w:val="000C0EE1"/>
    <w:rsid w:val="000C0FC1"/>
    <w:rsid w:val="000C1271"/>
    <w:rsid w:val="000C12AC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D7D"/>
    <w:rsid w:val="000C4DC3"/>
    <w:rsid w:val="000C4DE5"/>
    <w:rsid w:val="000C4E42"/>
    <w:rsid w:val="000C5180"/>
    <w:rsid w:val="000C525B"/>
    <w:rsid w:val="000C5700"/>
    <w:rsid w:val="000C58B2"/>
    <w:rsid w:val="000C58C4"/>
    <w:rsid w:val="000C596B"/>
    <w:rsid w:val="000C59E1"/>
    <w:rsid w:val="000C5E76"/>
    <w:rsid w:val="000C5EA5"/>
    <w:rsid w:val="000C6217"/>
    <w:rsid w:val="000C6281"/>
    <w:rsid w:val="000C662B"/>
    <w:rsid w:val="000C6955"/>
    <w:rsid w:val="000C6D2C"/>
    <w:rsid w:val="000C6E7D"/>
    <w:rsid w:val="000C74CC"/>
    <w:rsid w:val="000C7587"/>
    <w:rsid w:val="000C7878"/>
    <w:rsid w:val="000C799A"/>
    <w:rsid w:val="000C7B6F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705"/>
    <w:rsid w:val="000D4748"/>
    <w:rsid w:val="000D4A50"/>
    <w:rsid w:val="000D4ACD"/>
    <w:rsid w:val="000D4C01"/>
    <w:rsid w:val="000D4C0B"/>
    <w:rsid w:val="000D4D7F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2D3"/>
    <w:rsid w:val="000D63C6"/>
    <w:rsid w:val="000D6498"/>
    <w:rsid w:val="000D65CE"/>
    <w:rsid w:val="000D6A7E"/>
    <w:rsid w:val="000D6BE9"/>
    <w:rsid w:val="000D6D71"/>
    <w:rsid w:val="000D6F3A"/>
    <w:rsid w:val="000D6FEF"/>
    <w:rsid w:val="000D7010"/>
    <w:rsid w:val="000D7216"/>
    <w:rsid w:val="000D7425"/>
    <w:rsid w:val="000D7446"/>
    <w:rsid w:val="000D7461"/>
    <w:rsid w:val="000D748A"/>
    <w:rsid w:val="000D7843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E9F"/>
    <w:rsid w:val="000E0EEB"/>
    <w:rsid w:val="000E10DC"/>
    <w:rsid w:val="000E1137"/>
    <w:rsid w:val="000E1931"/>
    <w:rsid w:val="000E1ADA"/>
    <w:rsid w:val="000E1B3C"/>
    <w:rsid w:val="000E1BA4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3CA"/>
    <w:rsid w:val="000E363D"/>
    <w:rsid w:val="000E37DF"/>
    <w:rsid w:val="000E38AD"/>
    <w:rsid w:val="000E3937"/>
    <w:rsid w:val="000E39CD"/>
    <w:rsid w:val="000E3AC4"/>
    <w:rsid w:val="000E3ADC"/>
    <w:rsid w:val="000E3F3D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42C"/>
    <w:rsid w:val="000E5939"/>
    <w:rsid w:val="000E598F"/>
    <w:rsid w:val="000E5A08"/>
    <w:rsid w:val="000E5A52"/>
    <w:rsid w:val="000E5B29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BCE"/>
    <w:rsid w:val="000E7C3F"/>
    <w:rsid w:val="000E7D0C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ADE"/>
    <w:rsid w:val="000F2B01"/>
    <w:rsid w:val="000F2EA5"/>
    <w:rsid w:val="000F2ED0"/>
    <w:rsid w:val="000F2FD4"/>
    <w:rsid w:val="000F3267"/>
    <w:rsid w:val="000F32DB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962"/>
    <w:rsid w:val="000F49BE"/>
    <w:rsid w:val="000F49CC"/>
    <w:rsid w:val="000F4C59"/>
    <w:rsid w:val="000F4CDF"/>
    <w:rsid w:val="000F4E9F"/>
    <w:rsid w:val="000F4F1B"/>
    <w:rsid w:val="000F4F95"/>
    <w:rsid w:val="000F5322"/>
    <w:rsid w:val="000F5359"/>
    <w:rsid w:val="000F55E1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A4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FB2"/>
    <w:rsid w:val="00102038"/>
    <w:rsid w:val="001020A3"/>
    <w:rsid w:val="0010223B"/>
    <w:rsid w:val="0010227C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828"/>
    <w:rsid w:val="0010387B"/>
    <w:rsid w:val="0010391D"/>
    <w:rsid w:val="00103BFC"/>
    <w:rsid w:val="00103C40"/>
    <w:rsid w:val="00103C8B"/>
    <w:rsid w:val="00103DE3"/>
    <w:rsid w:val="00103E4D"/>
    <w:rsid w:val="00103E5D"/>
    <w:rsid w:val="00104483"/>
    <w:rsid w:val="001047E6"/>
    <w:rsid w:val="00104868"/>
    <w:rsid w:val="00104A86"/>
    <w:rsid w:val="00104B7D"/>
    <w:rsid w:val="00104BF1"/>
    <w:rsid w:val="00104C47"/>
    <w:rsid w:val="00104D2E"/>
    <w:rsid w:val="00104E31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CF"/>
    <w:rsid w:val="00111531"/>
    <w:rsid w:val="00111734"/>
    <w:rsid w:val="0011184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7F4"/>
    <w:rsid w:val="00117806"/>
    <w:rsid w:val="00117CD8"/>
    <w:rsid w:val="00120100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E7E"/>
    <w:rsid w:val="0012403F"/>
    <w:rsid w:val="001242D3"/>
    <w:rsid w:val="00124368"/>
    <w:rsid w:val="001243E4"/>
    <w:rsid w:val="0012444E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5C6"/>
    <w:rsid w:val="0012763A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3D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5E"/>
    <w:rsid w:val="00137D2F"/>
    <w:rsid w:val="00140107"/>
    <w:rsid w:val="001402BF"/>
    <w:rsid w:val="00140526"/>
    <w:rsid w:val="00140810"/>
    <w:rsid w:val="00140A59"/>
    <w:rsid w:val="00140A87"/>
    <w:rsid w:val="00140CC0"/>
    <w:rsid w:val="00140D40"/>
    <w:rsid w:val="00140F28"/>
    <w:rsid w:val="00140F4B"/>
    <w:rsid w:val="00141441"/>
    <w:rsid w:val="001414F5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436F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5DC"/>
    <w:rsid w:val="0014677C"/>
    <w:rsid w:val="0014682B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8A"/>
    <w:rsid w:val="001504F7"/>
    <w:rsid w:val="0015060E"/>
    <w:rsid w:val="001509F3"/>
    <w:rsid w:val="00150A4A"/>
    <w:rsid w:val="00150AC6"/>
    <w:rsid w:val="00150BB2"/>
    <w:rsid w:val="00150C8C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9E8"/>
    <w:rsid w:val="00154A1B"/>
    <w:rsid w:val="00154A5D"/>
    <w:rsid w:val="00154A65"/>
    <w:rsid w:val="00154B40"/>
    <w:rsid w:val="00154F70"/>
    <w:rsid w:val="0015518A"/>
    <w:rsid w:val="00155269"/>
    <w:rsid w:val="001555BC"/>
    <w:rsid w:val="0015576A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59"/>
    <w:rsid w:val="00160100"/>
    <w:rsid w:val="00160219"/>
    <w:rsid w:val="00160329"/>
    <w:rsid w:val="00160369"/>
    <w:rsid w:val="001603CF"/>
    <w:rsid w:val="0016042D"/>
    <w:rsid w:val="00160A2C"/>
    <w:rsid w:val="00160A35"/>
    <w:rsid w:val="00160AF2"/>
    <w:rsid w:val="00160CAA"/>
    <w:rsid w:val="00160E6C"/>
    <w:rsid w:val="00160F60"/>
    <w:rsid w:val="00161101"/>
    <w:rsid w:val="00161176"/>
    <w:rsid w:val="001612AB"/>
    <w:rsid w:val="00161303"/>
    <w:rsid w:val="001613DD"/>
    <w:rsid w:val="00161467"/>
    <w:rsid w:val="00161659"/>
    <w:rsid w:val="00161704"/>
    <w:rsid w:val="00161732"/>
    <w:rsid w:val="00161791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B58"/>
    <w:rsid w:val="00162C42"/>
    <w:rsid w:val="00162DD0"/>
    <w:rsid w:val="00162DF3"/>
    <w:rsid w:val="001631D8"/>
    <w:rsid w:val="00163377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6D2"/>
    <w:rsid w:val="00165703"/>
    <w:rsid w:val="00165AA9"/>
    <w:rsid w:val="00165D74"/>
    <w:rsid w:val="00165E2D"/>
    <w:rsid w:val="00165E9A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F9B"/>
    <w:rsid w:val="001671AB"/>
    <w:rsid w:val="001672C5"/>
    <w:rsid w:val="001672EA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AF"/>
    <w:rsid w:val="00170543"/>
    <w:rsid w:val="0017058C"/>
    <w:rsid w:val="0017077E"/>
    <w:rsid w:val="001709D8"/>
    <w:rsid w:val="00170F32"/>
    <w:rsid w:val="00170F48"/>
    <w:rsid w:val="00170FE6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72F"/>
    <w:rsid w:val="001727BC"/>
    <w:rsid w:val="00172A2E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517E"/>
    <w:rsid w:val="0017535F"/>
    <w:rsid w:val="0017539E"/>
    <w:rsid w:val="001753ED"/>
    <w:rsid w:val="0017546B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EB"/>
    <w:rsid w:val="0017689E"/>
    <w:rsid w:val="001768F9"/>
    <w:rsid w:val="0017692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124B"/>
    <w:rsid w:val="00181544"/>
    <w:rsid w:val="001815BA"/>
    <w:rsid w:val="001815D9"/>
    <w:rsid w:val="001817AD"/>
    <w:rsid w:val="0018197D"/>
    <w:rsid w:val="00181DF2"/>
    <w:rsid w:val="0018211F"/>
    <w:rsid w:val="001821EA"/>
    <w:rsid w:val="00182274"/>
    <w:rsid w:val="001824FA"/>
    <w:rsid w:val="001825DF"/>
    <w:rsid w:val="001826BF"/>
    <w:rsid w:val="00182743"/>
    <w:rsid w:val="0018299B"/>
    <w:rsid w:val="00182BBC"/>
    <w:rsid w:val="001830BA"/>
    <w:rsid w:val="001831A2"/>
    <w:rsid w:val="00183221"/>
    <w:rsid w:val="00183590"/>
    <w:rsid w:val="0018364D"/>
    <w:rsid w:val="00183744"/>
    <w:rsid w:val="0018392F"/>
    <w:rsid w:val="00183B14"/>
    <w:rsid w:val="00183F4E"/>
    <w:rsid w:val="001841C9"/>
    <w:rsid w:val="0018456B"/>
    <w:rsid w:val="001847A9"/>
    <w:rsid w:val="001848F6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B9"/>
    <w:rsid w:val="00185E75"/>
    <w:rsid w:val="00185EDB"/>
    <w:rsid w:val="001865C1"/>
    <w:rsid w:val="00186793"/>
    <w:rsid w:val="001869C6"/>
    <w:rsid w:val="00186B07"/>
    <w:rsid w:val="00186C20"/>
    <w:rsid w:val="00186C3B"/>
    <w:rsid w:val="00186C55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AF"/>
    <w:rsid w:val="0019095D"/>
    <w:rsid w:val="00190AEE"/>
    <w:rsid w:val="00190CEC"/>
    <w:rsid w:val="00190F28"/>
    <w:rsid w:val="00191320"/>
    <w:rsid w:val="001913D0"/>
    <w:rsid w:val="001913D3"/>
    <w:rsid w:val="001916A2"/>
    <w:rsid w:val="00191905"/>
    <w:rsid w:val="00191B2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D4C"/>
    <w:rsid w:val="001A110F"/>
    <w:rsid w:val="001A1450"/>
    <w:rsid w:val="001A145F"/>
    <w:rsid w:val="001A14FB"/>
    <w:rsid w:val="001A157C"/>
    <w:rsid w:val="001A163E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ABD"/>
    <w:rsid w:val="001C0B45"/>
    <w:rsid w:val="001C0B96"/>
    <w:rsid w:val="001C1020"/>
    <w:rsid w:val="001C10B2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4C"/>
    <w:rsid w:val="001C43CE"/>
    <w:rsid w:val="001C4600"/>
    <w:rsid w:val="001C4868"/>
    <w:rsid w:val="001C4918"/>
    <w:rsid w:val="001C4932"/>
    <w:rsid w:val="001C4BDD"/>
    <w:rsid w:val="001C4FBF"/>
    <w:rsid w:val="001C50B4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E2A"/>
    <w:rsid w:val="001D0E8F"/>
    <w:rsid w:val="001D11E5"/>
    <w:rsid w:val="001D13BD"/>
    <w:rsid w:val="001D1809"/>
    <w:rsid w:val="001D1BA9"/>
    <w:rsid w:val="001D1C34"/>
    <w:rsid w:val="001D1F8E"/>
    <w:rsid w:val="001D20D3"/>
    <w:rsid w:val="001D2122"/>
    <w:rsid w:val="001D2209"/>
    <w:rsid w:val="001D2230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DBB"/>
    <w:rsid w:val="001E5EB4"/>
    <w:rsid w:val="001E5EB9"/>
    <w:rsid w:val="001E6016"/>
    <w:rsid w:val="001E607A"/>
    <w:rsid w:val="001E609E"/>
    <w:rsid w:val="001E61ED"/>
    <w:rsid w:val="001E64A5"/>
    <w:rsid w:val="001E67AF"/>
    <w:rsid w:val="001E67F9"/>
    <w:rsid w:val="001E6D27"/>
    <w:rsid w:val="001E6D4A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D36"/>
    <w:rsid w:val="001F2D39"/>
    <w:rsid w:val="001F2D5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7017"/>
    <w:rsid w:val="001F70DF"/>
    <w:rsid w:val="001F712E"/>
    <w:rsid w:val="001F720B"/>
    <w:rsid w:val="001F721D"/>
    <w:rsid w:val="001F7428"/>
    <w:rsid w:val="001F744C"/>
    <w:rsid w:val="001F767D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EA2"/>
    <w:rsid w:val="00202FDF"/>
    <w:rsid w:val="002031B4"/>
    <w:rsid w:val="00203576"/>
    <w:rsid w:val="002039A0"/>
    <w:rsid w:val="00203AA8"/>
    <w:rsid w:val="00203B32"/>
    <w:rsid w:val="00203CC7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EF1"/>
    <w:rsid w:val="00204F6D"/>
    <w:rsid w:val="00205060"/>
    <w:rsid w:val="00205178"/>
    <w:rsid w:val="0020531A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7CD"/>
    <w:rsid w:val="002068A7"/>
    <w:rsid w:val="00206904"/>
    <w:rsid w:val="00206B0D"/>
    <w:rsid w:val="00206B81"/>
    <w:rsid w:val="00206C49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CB7"/>
    <w:rsid w:val="00207DA2"/>
    <w:rsid w:val="00207F20"/>
    <w:rsid w:val="00210082"/>
    <w:rsid w:val="002101A5"/>
    <w:rsid w:val="0021030E"/>
    <w:rsid w:val="002104D1"/>
    <w:rsid w:val="002106A3"/>
    <w:rsid w:val="00210702"/>
    <w:rsid w:val="00210762"/>
    <w:rsid w:val="0021092D"/>
    <w:rsid w:val="00210A7F"/>
    <w:rsid w:val="00210CA8"/>
    <w:rsid w:val="00210ECF"/>
    <w:rsid w:val="002110EE"/>
    <w:rsid w:val="002111C7"/>
    <w:rsid w:val="002112B3"/>
    <w:rsid w:val="00211507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3170"/>
    <w:rsid w:val="00213323"/>
    <w:rsid w:val="00213522"/>
    <w:rsid w:val="0021354B"/>
    <w:rsid w:val="00213599"/>
    <w:rsid w:val="0021365E"/>
    <w:rsid w:val="0021391F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EA3"/>
    <w:rsid w:val="0021502B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7093"/>
    <w:rsid w:val="00217454"/>
    <w:rsid w:val="002176A3"/>
    <w:rsid w:val="0021773C"/>
    <w:rsid w:val="00217783"/>
    <w:rsid w:val="00217B43"/>
    <w:rsid w:val="00217C02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D6"/>
    <w:rsid w:val="00226C10"/>
    <w:rsid w:val="00226CF1"/>
    <w:rsid w:val="00226D58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FAB"/>
    <w:rsid w:val="002300C8"/>
    <w:rsid w:val="00230137"/>
    <w:rsid w:val="00230203"/>
    <w:rsid w:val="0023046C"/>
    <w:rsid w:val="002305EF"/>
    <w:rsid w:val="002307E4"/>
    <w:rsid w:val="002309A8"/>
    <w:rsid w:val="00230A04"/>
    <w:rsid w:val="00230AD4"/>
    <w:rsid w:val="00230CDB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9"/>
    <w:rsid w:val="00232580"/>
    <w:rsid w:val="00232662"/>
    <w:rsid w:val="0023289A"/>
    <w:rsid w:val="00232B28"/>
    <w:rsid w:val="00232BE0"/>
    <w:rsid w:val="00232C9C"/>
    <w:rsid w:val="00232D7F"/>
    <w:rsid w:val="00232F3A"/>
    <w:rsid w:val="00233085"/>
    <w:rsid w:val="0023316C"/>
    <w:rsid w:val="00233259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74"/>
    <w:rsid w:val="002368D6"/>
    <w:rsid w:val="00236B36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760"/>
    <w:rsid w:val="0024076D"/>
    <w:rsid w:val="00240825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339"/>
    <w:rsid w:val="00242446"/>
    <w:rsid w:val="002425CA"/>
    <w:rsid w:val="002426C6"/>
    <w:rsid w:val="002426D9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499"/>
    <w:rsid w:val="002455D2"/>
    <w:rsid w:val="0024564B"/>
    <w:rsid w:val="0024581D"/>
    <w:rsid w:val="002459FA"/>
    <w:rsid w:val="00245A8E"/>
    <w:rsid w:val="00245D2E"/>
    <w:rsid w:val="00245FDF"/>
    <w:rsid w:val="00246296"/>
    <w:rsid w:val="00246B41"/>
    <w:rsid w:val="00246D4A"/>
    <w:rsid w:val="00246D63"/>
    <w:rsid w:val="00247232"/>
    <w:rsid w:val="0024725A"/>
    <w:rsid w:val="002472CF"/>
    <w:rsid w:val="0024755F"/>
    <w:rsid w:val="00247677"/>
    <w:rsid w:val="002476AB"/>
    <w:rsid w:val="002479DC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41C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2E"/>
    <w:rsid w:val="00254E3E"/>
    <w:rsid w:val="00255223"/>
    <w:rsid w:val="00255285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EAE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55E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F4F"/>
    <w:rsid w:val="00262FE5"/>
    <w:rsid w:val="00263138"/>
    <w:rsid w:val="00263197"/>
    <w:rsid w:val="002634B3"/>
    <w:rsid w:val="002636E1"/>
    <w:rsid w:val="00263926"/>
    <w:rsid w:val="00263934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66"/>
    <w:rsid w:val="0027198A"/>
    <w:rsid w:val="00271A39"/>
    <w:rsid w:val="00271AB5"/>
    <w:rsid w:val="00271B17"/>
    <w:rsid w:val="00271B66"/>
    <w:rsid w:val="00271EB6"/>
    <w:rsid w:val="00271ED5"/>
    <w:rsid w:val="00272192"/>
    <w:rsid w:val="00272333"/>
    <w:rsid w:val="002725B5"/>
    <w:rsid w:val="00272692"/>
    <w:rsid w:val="002727F6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23C"/>
    <w:rsid w:val="00275277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B96"/>
    <w:rsid w:val="00280C0B"/>
    <w:rsid w:val="00280C4D"/>
    <w:rsid w:val="00280D38"/>
    <w:rsid w:val="00280F4B"/>
    <w:rsid w:val="0028124C"/>
    <w:rsid w:val="002817BF"/>
    <w:rsid w:val="002818F9"/>
    <w:rsid w:val="00281DDA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6A6"/>
    <w:rsid w:val="0028570F"/>
    <w:rsid w:val="00285801"/>
    <w:rsid w:val="002859E4"/>
    <w:rsid w:val="00285AB8"/>
    <w:rsid w:val="00285E19"/>
    <w:rsid w:val="00286258"/>
    <w:rsid w:val="00286335"/>
    <w:rsid w:val="00286475"/>
    <w:rsid w:val="00286580"/>
    <w:rsid w:val="00286585"/>
    <w:rsid w:val="002866F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92"/>
    <w:rsid w:val="00297B72"/>
    <w:rsid w:val="00297EC0"/>
    <w:rsid w:val="002A0034"/>
    <w:rsid w:val="002A00C1"/>
    <w:rsid w:val="002A0302"/>
    <w:rsid w:val="002A0671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D0C"/>
    <w:rsid w:val="002A6F84"/>
    <w:rsid w:val="002A6FE1"/>
    <w:rsid w:val="002A70C5"/>
    <w:rsid w:val="002A71D3"/>
    <w:rsid w:val="002A74E6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C43"/>
    <w:rsid w:val="002B0C4A"/>
    <w:rsid w:val="002B0CCA"/>
    <w:rsid w:val="002B0E8F"/>
    <w:rsid w:val="002B10CA"/>
    <w:rsid w:val="002B1325"/>
    <w:rsid w:val="002B161E"/>
    <w:rsid w:val="002B16E1"/>
    <w:rsid w:val="002B1A8F"/>
    <w:rsid w:val="002B1BA6"/>
    <w:rsid w:val="002B1C2B"/>
    <w:rsid w:val="002B1CCC"/>
    <w:rsid w:val="002B1D71"/>
    <w:rsid w:val="002B1EA4"/>
    <w:rsid w:val="002B2010"/>
    <w:rsid w:val="002B20A9"/>
    <w:rsid w:val="002B224A"/>
    <w:rsid w:val="002B2603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295"/>
    <w:rsid w:val="002B657D"/>
    <w:rsid w:val="002B6780"/>
    <w:rsid w:val="002B680F"/>
    <w:rsid w:val="002B6A7A"/>
    <w:rsid w:val="002B6A9F"/>
    <w:rsid w:val="002B6AC1"/>
    <w:rsid w:val="002B6AF6"/>
    <w:rsid w:val="002B6E29"/>
    <w:rsid w:val="002B6EAD"/>
    <w:rsid w:val="002B6FC4"/>
    <w:rsid w:val="002B71F3"/>
    <w:rsid w:val="002B71F9"/>
    <w:rsid w:val="002B7293"/>
    <w:rsid w:val="002B72B8"/>
    <w:rsid w:val="002B7561"/>
    <w:rsid w:val="002B7679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716"/>
    <w:rsid w:val="002C47BA"/>
    <w:rsid w:val="002C4800"/>
    <w:rsid w:val="002C482E"/>
    <w:rsid w:val="002C4A4A"/>
    <w:rsid w:val="002C4ACD"/>
    <w:rsid w:val="002C4C21"/>
    <w:rsid w:val="002C4D39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9BB"/>
    <w:rsid w:val="002D0A1C"/>
    <w:rsid w:val="002D0F67"/>
    <w:rsid w:val="002D10A5"/>
    <w:rsid w:val="002D1121"/>
    <w:rsid w:val="002D1277"/>
    <w:rsid w:val="002D129C"/>
    <w:rsid w:val="002D15CE"/>
    <w:rsid w:val="002D1831"/>
    <w:rsid w:val="002D188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A77"/>
    <w:rsid w:val="002D2B48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51C"/>
    <w:rsid w:val="002D55B3"/>
    <w:rsid w:val="002D55B6"/>
    <w:rsid w:val="002D560A"/>
    <w:rsid w:val="002D564B"/>
    <w:rsid w:val="002D5975"/>
    <w:rsid w:val="002D5B4E"/>
    <w:rsid w:val="002D618E"/>
    <w:rsid w:val="002D620E"/>
    <w:rsid w:val="002D6365"/>
    <w:rsid w:val="002D671F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7B"/>
    <w:rsid w:val="002D7367"/>
    <w:rsid w:val="002D739D"/>
    <w:rsid w:val="002D77FB"/>
    <w:rsid w:val="002D7A3F"/>
    <w:rsid w:val="002D7D99"/>
    <w:rsid w:val="002E023F"/>
    <w:rsid w:val="002E02C1"/>
    <w:rsid w:val="002E0706"/>
    <w:rsid w:val="002E10B3"/>
    <w:rsid w:val="002E1114"/>
    <w:rsid w:val="002E111A"/>
    <w:rsid w:val="002E1215"/>
    <w:rsid w:val="002E13FE"/>
    <w:rsid w:val="002E17FC"/>
    <w:rsid w:val="002E1978"/>
    <w:rsid w:val="002E1BAA"/>
    <w:rsid w:val="002E1D3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E62"/>
    <w:rsid w:val="002E4018"/>
    <w:rsid w:val="002E4162"/>
    <w:rsid w:val="002E4286"/>
    <w:rsid w:val="002E428C"/>
    <w:rsid w:val="002E4297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A6"/>
    <w:rsid w:val="002E650C"/>
    <w:rsid w:val="002E65D0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988"/>
    <w:rsid w:val="002F1A24"/>
    <w:rsid w:val="002F1B3F"/>
    <w:rsid w:val="002F1ED6"/>
    <w:rsid w:val="002F20E9"/>
    <w:rsid w:val="002F22EE"/>
    <w:rsid w:val="002F253B"/>
    <w:rsid w:val="002F2AE4"/>
    <w:rsid w:val="002F2B2B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8B"/>
    <w:rsid w:val="002F41C7"/>
    <w:rsid w:val="002F42CE"/>
    <w:rsid w:val="002F467B"/>
    <w:rsid w:val="002F47D9"/>
    <w:rsid w:val="002F47F1"/>
    <w:rsid w:val="002F4898"/>
    <w:rsid w:val="002F48B4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4A6"/>
    <w:rsid w:val="002F66DE"/>
    <w:rsid w:val="002F6908"/>
    <w:rsid w:val="002F69C7"/>
    <w:rsid w:val="002F6A29"/>
    <w:rsid w:val="002F6AB5"/>
    <w:rsid w:val="002F6E28"/>
    <w:rsid w:val="002F6FB7"/>
    <w:rsid w:val="002F7024"/>
    <w:rsid w:val="002F7117"/>
    <w:rsid w:val="002F7203"/>
    <w:rsid w:val="002F7270"/>
    <w:rsid w:val="002F7287"/>
    <w:rsid w:val="002F73C1"/>
    <w:rsid w:val="002F7499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B3A"/>
    <w:rsid w:val="00300BB2"/>
    <w:rsid w:val="00300BC6"/>
    <w:rsid w:val="00300C16"/>
    <w:rsid w:val="00300D6F"/>
    <w:rsid w:val="00300EAB"/>
    <w:rsid w:val="00301040"/>
    <w:rsid w:val="00301074"/>
    <w:rsid w:val="00301444"/>
    <w:rsid w:val="003015BE"/>
    <w:rsid w:val="003016F8"/>
    <w:rsid w:val="003017EA"/>
    <w:rsid w:val="0030180B"/>
    <w:rsid w:val="003019E3"/>
    <w:rsid w:val="003019E6"/>
    <w:rsid w:val="00301B22"/>
    <w:rsid w:val="00301B34"/>
    <w:rsid w:val="00301E85"/>
    <w:rsid w:val="00301E91"/>
    <w:rsid w:val="00301F22"/>
    <w:rsid w:val="00301F5C"/>
    <w:rsid w:val="00301F76"/>
    <w:rsid w:val="00302408"/>
    <w:rsid w:val="0030257B"/>
    <w:rsid w:val="00302758"/>
    <w:rsid w:val="003027D0"/>
    <w:rsid w:val="00302AF9"/>
    <w:rsid w:val="00302B57"/>
    <w:rsid w:val="00302D96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66C"/>
    <w:rsid w:val="003047D8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670"/>
    <w:rsid w:val="00307926"/>
    <w:rsid w:val="003079B8"/>
    <w:rsid w:val="00307A5D"/>
    <w:rsid w:val="00307A76"/>
    <w:rsid w:val="00307C0D"/>
    <w:rsid w:val="00307DA4"/>
    <w:rsid w:val="00307F7F"/>
    <w:rsid w:val="00310100"/>
    <w:rsid w:val="003101C2"/>
    <w:rsid w:val="00310688"/>
    <w:rsid w:val="003108B1"/>
    <w:rsid w:val="00310987"/>
    <w:rsid w:val="00311501"/>
    <w:rsid w:val="003115B2"/>
    <w:rsid w:val="003115E0"/>
    <w:rsid w:val="00311907"/>
    <w:rsid w:val="00311ACD"/>
    <w:rsid w:val="00311CE3"/>
    <w:rsid w:val="00311D51"/>
    <w:rsid w:val="00311D7C"/>
    <w:rsid w:val="00311D92"/>
    <w:rsid w:val="00311EA5"/>
    <w:rsid w:val="00311EB0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DDD"/>
    <w:rsid w:val="00312EA6"/>
    <w:rsid w:val="00312FB1"/>
    <w:rsid w:val="00312FD4"/>
    <w:rsid w:val="0031322A"/>
    <w:rsid w:val="00313484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590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D0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F9"/>
    <w:rsid w:val="00332D7D"/>
    <w:rsid w:val="00332DDE"/>
    <w:rsid w:val="00332F7A"/>
    <w:rsid w:val="003332C8"/>
    <w:rsid w:val="003336E5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6AD"/>
    <w:rsid w:val="00334798"/>
    <w:rsid w:val="003347E2"/>
    <w:rsid w:val="003349A5"/>
    <w:rsid w:val="00334A7B"/>
    <w:rsid w:val="00334AE8"/>
    <w:rsid w:val="00334E54"/>
    <w:rsid w:val="0033502E"/>
    <w:rsid w:val="0033513E"/>
    <w:rsid w:val="0033515B"/>
    <w:rsid w:val="00335331"/>
    <w:rsid w:val="00335478"/>
    <w:rsid w:val="0033566D"/>
    <w:rsid w:val="00335746"/>
    <w:rsid w:val="00335CCB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380"/>
    <w:rsid w:val="0034350F"/>
    <w:rsid w:val="0034355A"/>
    <w:rsid w:val="003435A0"/>
    <w:rsid w:val="003435F5"/>
    <w:rsid w:val="00343754"/>
    <w:rsid w:val="00343807"/>
    <w:rsid w:val="00343A75"/>
    <w:rsid w:val="00343FE8"/>
    <w:rsid w:val="003442FD"/>
    <w:rsid w:val="0034446D"/>
    <w:rsid w:val="00344574"/>
    <w:rsid w:val="003445BB"/>
    <w:rsid w:val="0034464F"/>
    <w:rsid w:val="003446B3"/>
    <w:rsid w:val="003446B8"/>
    <w:rsid w:val="003446F0"/>
    <w:rsid w:val="00344A99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913"/>
    <w:rsid w:val="0034595E"/>
    <w:rsid w:val="003459A5"/>
    <w:rsid w:val="00345A3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51A"/>
    <w:rsid w:val="00346701"/>
    <w:rsid w:val="00346739"/>
    <w:rsid w:val="0034675F"/>
    <w:rsid w:val="00346815"/>
    <w:rsid w:val="0034689B"/>
    <w:rsid w:val="00346F7C"/>
    <w:rsid w:val="00346FF6"/>
    <w:rsid w:val="00347292"/>
    <w:rsid w:val="003473D0"/>
    <w:rsid w:val="00347443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B1F"/>
    <w:rsid w:val="00350DC4"/>
    <w:rsid w:val="00350F94"/>
    <w:rsid w:val="00350FE9"/>
    <w:rsid w:val="003510DB"/>
    <w:rsid w:val="00351351"/>
    <w:rsid w:val="00351423"/>
    <w:rsid w:val="003514B5"/>
    <w:rsid w:val="00351C3F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CF"/>
    <w:rsid w:val="00355DA8"/>
    <w:rsid w:val="00355E4F"/>
    <w:rsid w:val="00356473"/>
    <w:rsid w:val="00356496"/>
    <w:rsid w:val="00356830"/>
    <w:rsid w:val="003570BA"/>
    <w:rsid w:val="003571A5"/>
    <w:rsid w:val="0035757A"/>
    <w:rsid w:val="003575C0"/>
    <w:rsid w:val="00357B1A"/>
    <w:rsid w:val="00357BE8"/>
    <w:rsid w:val="00357C71"/>
    <w:rsid w:val="00357C7B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F3"/>
    <w:rsid w:val="00362173"/>
    <w:rsid w:val="00362796"/>
    <w:rsid w:val="003627EE"/>
    <w:rsid w:val="00362826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7072"/>
    <w:rsid w:val="003672C8"/>
    <w:rsid w:val="00367332"/>
    <w:rsid w:val="00367355"/>
    <w:rsid w:val="003676F9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2D3"/>
    <w:rsid w:val="00373609"/>
    <w:rsid w:val="003738A8"/>
    <w:rsid w:val="00373D7C"/>
    <w:rsid w:val="00373DDF"/>
    <w:rsid w:val="003740DE"/>
    <w:rsid w:val="00374125"/>
    <w:rsid w:val="0037435D"/>
    <w:rsid w:val="00374847"/>
    <w:rsid w:val="00374864"/>
    <w:rsid w:val="0037487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CEA"/>
    <w:rsid w:val="00377D6C"/>
    <w:rsid w:val="0038037C"/>
    <w:rsid w:val="00380501"/>
    <w:rsid w:val="0038068C"/>
    <w:rsid w:val="0038078D"/>
    <w:rsid w:val="00380B70"/>
    <w:rsid w:val="00380D5E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706"/>
    <w:rsid w:val="003819C6"/>
    <w:rsid w:val="00381AE8"/>
    <w:rsid w:val="00381CAF"/>
    <w:rsid w:val="00381E29"/>
    <w:rsid w:val="00382324"/>
    <w:rsid w:val="0038256D"/>
    <w:rsid w:val="00382860"/>
    <w:rsid w:val="00382934"/>
    <w:rsid w:val="003829E2"/>
    <w:rsid w:val="00382A80"/>
    <w:rsid w:val="00382EE6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B22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189"/>
    <w:rsid w:val="00387445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B4B"/>
    <w:rsid w:val="00393BBC"/>
    <w:rsid w:val="00393D44"/>
    <w:rsid w:val="00393E83"/>
    <w:rsid w:val="00393FA0"/>
    <w:rsid w:val="00394061"/>
    <w:rsid w:val="00394370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20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EC"/>
    <w:rsid w:val="003A031F"/>
    <w:rsid w:val="003A04CD"/>
    <w:rsid w:val="003A065A"/>
    <w:rsid w:val="003A09E3"/>
    <w:rsid w:val="003A0A34"/>
    <w:rsid w:val="003A0D99"/>
    <w:rsid w:val="003A0FF0"/>
    <w:rsid w:val="003A102A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660"/>
    <w:rsid w:val="003A2670"/>
    <w:rsid w:val="003A2BE1"/>
    <w:rsid w:val="003A2C3A"/>
    <w:rsid w:val="003A2E23"/>
    <w:rsid w:val="003A2F25"/>
    <w:rsid w:val="003A2FF7"/>
    <w:rsid w:val="003A3013"/>
    <w:rsid w:val="003A329F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F9"/>
    <w:rsid w:val="003A4E9A"/>
    <w:rsid w:val="003A5158"/>
    <w:rsid w:val="003A520A"/>
    <w:rsid w:val="003A5413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B1C"/>
    <w:rsid w:val="003A6BBF"/>
    <w:rsid w:val="003A6BC5"/>
    <w:rsid w:val="003A6C09"/>
    <w:rsid w:val="003A6D0F"/>
    <w:rsid w:val="003A6E4B"/>
    <w:rsid w:val="003A6E9C"/>
    <w:rsid w:val="003A6EC1"/>
    <w:rsid w:val="003A6FF1"/>
    <w:rsid w:val="003A7018"/>
    <w:rsid w:val="003A736C"/>
    <w:rsid w:val="003A7415"/>
    <w:rsid w:val="003A755B"/>
    <w:rsid w:val="003A7568"/>
    <w:rsid w:val="003A774C"/>
    <w:rsid w:val="003A7854"/>
    <w:rsid w:val="003A78DF"/>
    <w:rsid w:val="003A79EC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EF6"/>
    <w:rsid w:val="003C10F7"/>
    <w:rsid w:val="003C1345"/>
    <w:rsid w:val="003C14E5"/>
    <w:rsid w:val="003C1570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90"/>
    <w:rsid w:val="003C545A"/>
    <w:rsid w:val="003C54E6"/>
    <w:rsid w:val="003C5587"/>
    <w:rsid w:val="003C57BD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B57"/>
    <w:rsid w:val="003C6DF9"/>
    <w:rsid w:val="003C7056"/>
    <w:rsid w:val="003C7196"/>
    <w:rsid w:val="003C7388"/>
    <w:rsid w:val="003C7470"/>
    <w:rsid w:val="003C7495"/>
    <w:rsid w:val="003C7638"/>
    <w:rsid w:val="003C774C"/>
    <w:rsid w:val="003C78B9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ABE"/>
    <w:rsid w:val="003D7CD0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A1D"/>
    <w:rsid w:val="003E1D7B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9B6"/>
    <w:rsid w:val="003E7C8A"/>
    <w:rsid w:val="003E7D33"/>
    <w:rsid w:val="003E7F61"/>
    <w:rsid w:val="003F01B4"/>
    <w:rsid w:val="003F0283"/>
    <w:rsid w:val="003F02F7"/>
    <w:rsid w:val="003F065E"/>
    <w:rsid w:val="003F0D59"/>
    <w:rsid w:val="003F0EA9"/>
    <w:rsid w:val="003F0F6F"/>
    <w:rsid w:val="003F1068"/>
    <w:rsid w:val="003F1517"/>
    <w:rsid w:val="003F16BC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403"/>
    <w:rsid w:val="003F78C6"/>
    <w:rsid w:val="003F7B39"/>
    <w:rsid w:val="003F7B88"/>
    <w:rsid w:val="003F7CD2"/>
    <w:rsid w:val="003F7CF1"/>
    <w:rsid w:val="003F7D0D"/>
    <w:rsid w:val="003F7E4E"/>
    <w:rsid w:val="003F7E92"/>
    <w:rsid w:val="00400311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5C"/>
    <w:rsid w:val="00401354"/>
    <w:rsid w:val="0040145F"/>
    <w:rsid w:val="004014D5"/>
    <w:rsid w:val="004017A6"/>
    <w:rsid w:val="00401897"/>
    <w:rsid w:val="00401A0B"/>
    <w:rsid w:val="00401A1B"/>
    <w:rsid w:val="00401BFF"/>
    <w:rsid w:val="00401C57"/>
    <w:rsid w:val="00401DF6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BB1"/>
    <w:rsid w:val="00402C36"/>
    <w:rsid w:val="00402EA3"/>
    <w:rsid w:val="00402EBA"/>
    <w:rsid w:val="004033F6"/>
    <w:rsid w:val="004036AB"/>
    <w:rsid w:val="00403C55"/>
    <w:rsid w:val="00403C9E"/>
    <w:rsid w:val="00403CF5"/>
    <w:rsid w:val="0040417B"/>
    <w:rsid w:val="0040434A"/>
    <w:rsid w:val="00404458"/>
    <w:rsid w:val="004044F8"/>
    <w:rsid w:val="0040450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C81"/>
    <w:rsid w:val="00405F4A"/>
    <w:rsid w:val="004060E9"/>
    <w:rsid w:val="00406197"/>
    <w:rsid w:val="00406662"/>
    <w:rsid w:val="004066E0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2082"/>
    <w:rsid w:val="004120B7"/>
    <w:rsid w:val="00412306"/>
    <w:rsid w:val="0041243B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EC1"/>
    <w:rsid w:val="00420057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A0"/>
    <w:rsid w:val="00422E7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952"/>
    <w:rsid w:val="0042496B"/>
    <w:rsid w:val="00424D33"/>
    <w:rsid w:val="00424F5F"/>
    <w:rsid w:val="00424FDC"/>
    <w:rsid w:val="0042531B"/>
    <w:rsid w:val="00425686"/>
    <w:rsid w:val="00425754"/>
    <w:rsid w:val="004257AE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D16"/>
    <w:rsid w:val="00427E07"/>
    <w:rsid w:val="00427FDB"/>
    <w:rsid w:val="004300CD"/>
    <w:rsid w:val="004301B9"/>
    <w:rsid w:val="0043081F"/>
    <w:rsid w:val="004308C4"/>
    <w:rsid w:val="004308C9"/>
    <w:rsid w:val="00430A18"/>
    <w:rsid w:val="00430AA6"/>
    <w:rsid w:val="00430D0C"/>
    <w:rsid w:val="004312BF"/>
    <w:rsid w:val="004313C7"/>
    <w:rsid w:val="00431592"/>
    <w:rsid w:val="0043165C"/>
    <w:rsid w:val="00431767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640"/>
    <w:rsid w:val="004326CC"/>
    <w:rsid w:val="004327C5"/>
    <w:rsid w:val="00432874"/>
    <w:rsid w:val="00432974"/>
    <w:rsid w:val="004329CD"/>
    <w:rsid w:val="00432B0A"/>
    <w:rsid w:val="00432C3B"/>
    <w:rsid w:val="00432ECF"/>
    <w:rsid w:val="00432F73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C0"/>
    <w:rsid w:val="00434E30"/>
    <w:rsid w:val="00434E83"/>
    <w:rsid w:val="0043515D"/>
    <w:rsid w:val="00435413"/>
    <w:rsid w:val="00435419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676"/>
    <w:rsid w:val="00442ACD"/>
    <w:rsid w:val="00442B12"/>
    <w:rsid w:val="00442D1A"/>
    <w:rsid w:val="00442D51"/>
    <w:rsid w:val="00442DC8"/>
    <w:rsid w:val="00443054"/>
    <w:rsid w:val="0044332F"/>
    <w:rsid w:val="004434FB"/>
    <w:rsid w:val="004435CF"/>
    <w:rsid w:val="0044377F"/>
    <w:rsid w:val="004437D9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2C"/>
    <w:rsid w:val="0044519E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61"/>
    <w:rsid w:val="00446CE8"/>
    <w:rsid w:val="00447045"/>
    <w:rsid w:val="004470C0"/>
    <w:rsid w:val="0044726B"/>
    <w:rsid w:val="00447361"/>
    <w:rsid w:val="004477B4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70E"/>
    <w:rsid w:val="00455728"/>
    <w:rsid w:val="004557BD"/>
    <w:rsid w:val="00455967"/>
    <w:rsid w:val="00455A6A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581"/>
    <w:rsid w:val="00456A8E"/>
    <w:rsid w:val="00456AC6"/>
    <w:rsid w:val="00456B42"/>
    <w:rsid w:val="004570F0"/>
    <w:rsid w:val="0045722B"/>
    <w:rsid w:val="00457263"/>
    <w:rsid w:val="004572F7"/>
    <w:rsid w:val="004573B2"/>
    <w:rsid w:val="004573B5"/>
    <w:rsid w:val="004574A1"/>
    <w:rsid w:val="00457621"/>
    <w:rsid w:val="0045771B"/>
    <w:rsid w:val="0045775F"/>
    <w:rsid w:val="00457761"/>
    <w:rsid w:val="0045776B"/>
    <w:rsid w:val="0045781E"/>
    <w:rsid w:val="00457CA8"/>
    <w:rsid w:val="00457EFE"/>
    <w:rsid w:val="0046049B"/>
    <w:rsid w:val="00460675"/>
    <w:rsid w:val="004607A2"/>
    <w:rsid w:val="00460A48"/>
    <w:rsid w:val="00460A97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27D"/>
    <w:rsid w:val="00461324"/>
    <w:rsid w:val="004613C5"/>
    <w:rsid w:val="004614AE"/>
    <w:rsid w:val="00461566"/>
    <w:rsid w:val="0046161D"/>
    <w:rsid w:val="004617ED"/>
    <w:rsid w:val="0046180A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C9C"/>
    <w:rsid w:val="00465E30"/>
    <w:rsid w:val="00466115"/>
    <w:rsid w:val="0046641E"/>
    <w:rsid w:val="0046666B"/>
    <w:rsid w:val="0046684D"/>
    <w:rsid w:val="004669D8"/>
    <w:rsid w:val="00466BCA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762"/>
    <w:rsid w:val="00472883"/>
    <w:rsid w:val="004728C4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E78"/>
    <w:rsid w:val="00474F2F"/>
    <w:rsid w:val="00474F9E"/>
    <w:rsid w:val="0047506E"/>
    <w:rsid w:val="004751B0"/>
    <w:rsid w:val="004752C8"/>
    <w:rsid w:val="004755E7"/>
    <w:rsid w:val="00475666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83"/>
    <w:rsid w:val="004840EC"/>
    <w:rsid w:val="00484155"/>
    <w:rsid w:val="00484276"/>
    <w:rsid w:val="004842EB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9D"/>
    <w:rsid w:val="004865F3"/>
    <w:rsid w:val="0048699E"/>
    <w:rsid w:val="00486C86"/>
    <w:rsid w:val="00486C94"/>
    <w:rsid w:val="004874F8"/>
    <w:rsid w:val="004876A1"/>
    <w:rsid w:val="00487A66"/>
    <w:rsid w:val="00487AA4"/>
    <w:rsid w:val="00487C12"/>
    <w:rsid w:val="00487CE6"/>
    <w:rsid w:val="00487E1A"/>
    <w:rsid w:val="00490291"/>
    <w:rsid w:val="004905F6"/>
    <w:rsid w:val="00490737"/>
    <w:rsid w:val="00490765"/>
    <w:rsid w:val="0049094E"/>
    <w:rsid w:val="00490992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455"/>
    <w:rsid w:val="004A049F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EF"/>
    <w:rsid w:val="004A1AF9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3267"/>
    <w:rsid w:val="004A3305"/>
    <w:rsid w:val="004A33C8"/>
    <w:rsid w:val="004A33E1"/>
    <w:rsid w:val="004A34A2"/>
    <w:rsid w:val="004A351E"/>
    <w:rsid w:val="004A3675"/>
    <w:rsid w:val="004A3AD2"/>
    <w:rsid w:val="004A3B65"/>
    <w:rsid w:val="004A3BF5"/>
    <w:rsid w:val="004A3EF1"/>
    <w:rsid w:val="004A3F56"/>
    <w:rsid w:val="004A407C"/>
    <w:rsid w:val="004A40A6"/>
    <w:rsid w:val="004A5BFC"/>
    <w:rsid w:val="004A5FE9"/>
    <w:rsid w:val="004A6005"/>
    <w:rsid w:val="004A62DD"/>
    <w:rsid w:val="004A653C"/>
    <w:rsid w:val="004A6634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97"/>
    <w:rsid w:val="004B5BC0"/>
    <w:rsid w:val="004B5C81"/>
    <w:rsid w:val="004B5CA7"/>
    <w:rsid w:val="004B5F00"/>
    <w:rsid w:val="004B61C3"/>
    <w:rsid w:val="004B65DA"/>
    <w:rsid w:val="004B6742"/>
    <w:rsid w:val="004B689B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D3"/>
    <w:rsid w:val="004C040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CF"/>
    <w:rsid w:val="004C6D66"/>
    <w:rsid w:val="004C6DDD"/>
    <w:rsid w:val="004C6FCD"/>
    <w:rsid w:val="004C6FF8"/>
    <w:rsid w:val="004C709C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D0073"/>
    <w:rsid w:val="004D02EF"/>
    <w:rsid w:val="004D036E"/>
    <w:rsid w:val="004D042D"/>
    <w:rsid w:val="004D048F"/>
    <w:rsid w:val="004D0526"/>
    <w:rsid w:val="004D067C"/>
    <w:rsid w:val="004D0692"/>
    <w:rsid w:val="004D0769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6033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49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454"/>
    <w:rsid w:val="004E54A8"/>
    <w:rsid w:val="004E55BC"/>
    <w:rsid w:val="004E5865"/>
    <w:rsid w:val="004E5AD6"/>
    <w:rsid w:val="004E5BB5"/>
    <w:rsid w:val="004E61DC"/>
    <w:rsid w:val="004E6594"/>
    <w:rsid w:val="004E685F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B"/>
    <w:rsid w:val="004F04B8"/>
    <w:rsid w:val="004F0698"/>
    <w:rsid w:val="004F08C4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BF5"/>
    <w:rsid w:val="004F1C94"/>
    <w:rsid w:val="004F1D13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E1F"/>
    <w:rsid w:val="004F2F1C"/>
    <w:rsid w:val="004F3027"/>
    <w:rsid w:val="004F323A"/>
    <w:rsid w:val="004F33ED"/>
    <w:rsid w:val="004F3436"/>
    <w:rsid w:val="004F356C"/>
    <w:rsid w:val="004F367B"/>
    <w:rsid w:val="004F38CD"/>
    <w:rsid w:val="004F3B40"/>
    <w:rsid w:val="004F3BDF"/>
    <w:rsid w:val="004F3D1C"/>
    <w:rsid w:val="004F3E7B"/>
    <w:rsid w:val="004F3EF4"/>
    <w:rsid w:val="004F43EE"/>
    <w:rsid w:val="004F4419"/>
    <w:rsid w:val="004F471B"/>
    <w:rsid w:val="004F4721"/>
    <w:rsid w:val="004F49D6"/>
    <w:rsid w:val="004F4AC5"/>
    <w:rsid w:val="004F4B32"/>
    <w:rsid w:val="004F4DE6"/>
    <w:rsid w:val="004F4E59"/>
    <w:rsid w:val="004F4E8C"/>
    <w:rsid w:val="004F4F2A"/>
    <w:rsid w:val="004F4F48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2CF"/>
    <w:rsid w:val="004F6468"/>
    <w:rsid w:val="004F64A6"/>
    <w:rsid w:val="004F6680"/>
    <w:rsid w:val="004F6772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7C"/>
    <w:rsid w:val="00501403"/>
    <w:rsid w:val="005016E7"/>
    <w:rsid w:val="00501838"/>
    <w:rsid w:val="0050189B"/>
    <w:rsid w:val="005018BA"/>
    <w:rsid w:val="00501DEA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5016"/>
    <w:rsid w:val="005050A4"/>
    <w:rsid w:val="0050513A"/>
    <w:rsid w:val="00505A0F"/>
    <w:rsid w:val="00505B61"/>
    <w:rsid w:val="0050617C"/>
    <w:rsid w:val="0050626E"/>
    <w:rsid w:val="00506513"/>
    <w:rsid w:val="005067B2"/>
    <w:rsid w:val="00506837"/>
    <w:rsid w:val="0050684C"/>
    <w:rsid w:val="005069BC"/>
    <w:rsid w:val="00506C5E"/>
    <w:rsid w:val="00506E67"/>
    <w:rsid w:val="00507287"/>
    <w:rsid w:val="005072BB"/>
    <w:rsid w:val="005072ED"/>
    <w:rsid w:val="005073B0"/>
    <w:rsid w:val="0050751B"/>
    <w:rsid w:val="0050753B"/>
    <w:rsid w:val="005077BA"/>
    <w:rsid w:val="00507903"/>
    <w:rsid w:val="00507AE6"/>
    <w:rsid w:val="00507E10"/>
    <w:rsid w:val="005100DF"/>
    <w:rsid w:val="005102FB"/>
    <w:rsid w:val="0051041C"/>
    <w:rsid w:val="0051048A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E46"/>
    <w:rsid w:val="00513E7C"/>
    <w:rsid w:val="005140AE"/>
    <w:rsid w:val="00514283"/>
    <w:rsid w:val="005142BE"/>
    <w:rsid w:val="005146DE"/>
    <w:rsid w:val="0051495B"/>
    <w:rsid w:val="00514998"/>
    <w:rsid w:val="005149D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D6F"/>
    <w:rsid w:val="005201E1"/>
    <w:rsid w:val="0052041B"/>
    <w:rsid w:val="005205FA"/>
    <w:rsid w:val="005208A6"/>
    <w:rsid w:val="0052090A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410"/>
    <w:rsid w:val="0053042E"/>
    <w:rsid w:val="0053043C"/>
    <w:rsid w:val="0053067E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C4F"/>
    <w:rsid w:val="00532CF0"/>
    <w:rsid w:val="00532D0A"/>
    <w:rsid w:val="00532E15"/>
    <w:rsid w:val="00532E24"/>
    <w:rsid w:val="00532E67"/>
    <w:rsid w:val="005330D6"/>
    <w:rsid w:val="00533220"/>
    <w:rsid w:val="005332DB"/>
    <w:rsid w:val="005332F7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FA"/>
    <w:rsid w:val="00535011"/>
    <w:rsid w:val="00535021"/>
    <w:rsid w:val="005350C7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688"/>
    <w:rsid w:val="005407B1"/>
    <w:rsid w:val="005407B6"/>
    <w:rsid w:val="0054087F"/>
    <w:rsid w:val="00540946"/>
    <w:rsid w:val="00540A60"/>
    <w:rsid w:val="00540F98"/>
    <w:rsid w:val="0054100F"/>
    <w:rsid w:val="00541043"/>
    <w:rsid w:val="00541069"/>
    <w:rsid w:val="005410D4"/>
    <w:rsid w:val="005412EA"/>
    <w:rsid w:val="00541340"/>
    <w:rsid w:val="0054141C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ADA"/>
    <w:rsid w:val="00545BD9"/>
    <w:rsid w:val="00545CB1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4A5"/>
    <w:rsid w:val="00547562"/>
    <w:rsid w:val="00547616"/>
    <w:rsid w:val="00547667"/>
    <w:rsid w:val="005479A0"/>
    <w:rsid w:val="00547A9A"/>
    <w:rsid w:val="00547C96"/>
    <w:rsid w:val="00547CE7"/>
    <w:rsid w:val="00550217"/>
    <w:rsid w:val="005502D4"/>
    <w:rsid w:val="00550321"/>
    <w:rsid w:val="005506D6"/>
    <w:rsid w:val="005507A7"/>
    <w:rsid w:val="00550834"/>
    <w:rsid w:val="00550A68"/>
    <w:rsid w:val="00550C05"/>
    <w:rsid w:val="00550FEE"/>
    <w:rsid w:val="00551033"/>
    <w:rsid w:val="0055111C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73D"/>
    <w:rsid w:val="005527D4"/>
    <w:rsid w:val="005527F5"/>
    <w:rsid w:val="005528DE"/>
    <w:rsid w:val="0055298C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499"/>
    <w:rsid w:val="00556549"/>
    <w:rsid w:val="0055688B"/>
    <w:rsid w:val="005569B1"/>
    <w:rsid w:val="00556EED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7DB"/>
    <w:rsid w:val="0056085A"/>
    <w:rsid w:val="00560867"/>
    <w:rsid w:val="0056086E"/>
    <w:rsid w:val="005608C8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740"/>
    <w:rsid w:val="005657DD"/>
    <w:rsid w:val="00565AF1"/>
    <w:rsid w:val="00565B1C"/>
    <w:rsid w:val="00565BC8"/>
    <w:rsid w:val="00565DBD"/>
    <w:rsid w:val="005660A5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6FE"/>
    <w:rsid w:val="0057080F"/>
    <w:rsid w:val="0057085D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10C2"/>
    <w:rsid w:val="005710F0"/>
    <w:rsid w:val="00571168"/>
    <w:rsid w:val="00571252"/>
    <w:rsid w:val="005712EF"/>
    <w:rsid w:val="0057141B"/>
    <w:rsid w:val="00571740"/>
    <w:rsid w:val="00571AD2"/>
    <w:rsid w:val="00571BAB"/>
    <w:rsid w:val="00571BF0"/>
    <w:rsid w:val="0057203E"/>
    <w:rsid w:val="0057207E"/>
    <w:rsid w:val="00572294"/>
    <w:rsid w:val="0057249C"/>
    <w:rsid w:val="00572578"/>
    <w:rsid w:val="0057266E"/>
    <w:rsid w:val="00572761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FA"/>
    <w:rsid w:val="00573580"/>
    <w:rsid w:val="005735F1"/>
    <w:rsid w:val="00573A13"/>
    <w:rsid w:val="00573BFB"/>
    <w:rsid w:val="00573E0D"/>
    <w:rsid w:val="00573E93"/>
    <w:rsid w:val="0057416A"/>
    <w:rsid w:val="0057428A"/>
    <w:rsid w:val="0057429A"/>
    <w:rsid w:val="00574343"/>
    <w:rsid w:val="0057456C"/>
    <w:rsid w:val="00574575"/>
    <w:rsid w:val="00574613"/>
    <w:rsid w:val="00574797"/>
    <w:rsid w:val="00574B3E"/>
    <w:rsid w:val="00574B76"/>
    <w:rsid w:val="00574C0E"/>
    <w:rsid w:val="00574E02"/>
    <w:rsid w:val="00574FB5"/>
    <w:rsid w:val="005753EF"/>
    <w:rsid w:val="00575448"/>
    <w:rsid w:val="005755A7"/>
    <w:rsid w:val="00575716"/>
    <w:rsid w:val="0057573D"/>
    <w:rsid w:val="00575797"/>
    <w:rsid w:val="005757D3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80B"/>
    <w:rsid w:val="005818B5"/>
    <w:rsid w:val="005819E2"/>
    <w:rsid w:val="00581B63"/>
    <w:rsid w:val="00581BB9"/>
    <w:rsid w:val="00581EF1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979"/>
    <w:rsid w:val="00584A86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951"/>
    <w:rsid w:val="00586A29"/>
    <w:rsid w:val="00586B18"/>
    <w:rsid w:val="00586E45"/>
    <w:rsid w:val="00587221"/>
    <w:rsid w:val="00587597"/>
    <w:rsid w:val="00587661"/>
    <w:rsid w:val="005877B0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E23"/>
    <w:rsid w:val="00593EF3"/>
    <w:rsid w:val="00593F89"/>
    <w:rsid w:val="0059407C"/>
    <w:rsid w:val="0059429B"/>
    <w:rsid w:val="005946F4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A0499"/>
    <w:rsid w:val="005A055C"/>
    <w:rsid w:val="005A05A7"/>
    <w:rsid w:val="005A05C9"/>
    <w:rsid w:val="005A062E"/>
    <w:rsid w:val="005A064E"/>
    <w:rsid w:val="005A0662"/>
    <w:rsid w:val="005A0C73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623"/>
    <w:rsid w:val="005A1688"/>
    <w:rsid w:val="005A1A07"/>
    <w:rsid w:val="005A1B84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94A"/>
    <w:rsid w:val="005A695B"/>
    <w:rsid w:val="005A6A33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D69"/>
    <w:rsid w:val="005B5EF7"/>
    <w:rsid w:val="005B601E"/>
    <w:rsid w:val="005B6094"/>
    <w:rsid w:val="005B6367"/>
    <w:rsid w:val="005B6418"/>
    <w:rsid w:val="005B6629"/>
    <w:rsid w:val="005B666B"/>
    <w:rsid w:val="005B675C"/>
    <w:rsid w:val="005B68B9"/>
    <w:rsid w:val="005B6BCC"/>
    <w:rsid w:val="005B6C31"/>
    <w:rsid w:val="005B6CC0"/>
    <w:rsid w:val="005B6D03"/>
    <w:rsid w:val="005B6F45"/>
    <w:rsid w:val="005B7029"/>
    <w:rsid w:val="005B7183"/>
    <w:rsid w:val="005B7367"/>
    <w:rsid w:val="005B73A2"/>
    <w:rsid w:val="005B7A11"/>
    <w:rsid w:val="005B7A35"/>
    <w:rsid w:val="005B7B6D"/>
    <w:rsid w:val="005B7C59"/>
    <w:rsid w:val="005B7C89"/>
    <w:rsid w:val="005C005C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DBF"/>
    <w:rsid w:val="005C611A"/>
    <w:rsid w:val="005C62C5"/>
    <w:rsid w:val="005C631B"/>
    <w:rsid w:val="005C633C"/>
    <w:rsid w:val="005C639F"/>
    <w:rsid w:val="005C63B0"/>
    <w:rsid w:val="005C6684"/>
    <w:rsid w:val="005C6904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7B3"/>
    <w:rsid w:val="005D2899"/>
    <w:rsid w:val="005D2937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53E"/>
    <w:rsid w:val="005D556B"/>
    <w:rsid w:val="005D5609"/>
    <w:rsid w:val="005D56FC"/>
    <w:rsid w:val="005D575C"/>
    <w:rsid w:val="005D580B"/>
    <w:rsid w:val="005D588D"/>
    <w:rsid w:val="005D5C4F"/>
    <w:rsid w:val="005D5E02"/>
    <w:rsid w:val="005D5ED3"/>
    <w:rsid w:val="005D60C4"/>
    <w:rsid w:val="005D611B"/>
    <w:rsid w:val="005D642E"/>
    <w:rsid w:val="005D66D7"/>
    <w:rsid w:val="005D690E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B0"/>
    <w:rsid w:val="005E275A"/>
    <w:rsid w:val="005E2A2D"/>
    <w:rsid w:val="005E2A4E"/>
    <w:rsid w:val="005E2A96"/>
    <w:rsid w:val="005E2AA7"/>
    <w:rsid w:val="005E2BAF"/>
    <w:rsid w:val="005E2C8F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1A5"/>
    <w:rsid w:val="005E5269"/>
    <w:rsid w:val="005E5312"/>
    <w:rsid w:val="005E5406"/>
    <w:rsid w:val="005E554B"/>
    <w:rsid w:val="005E563B"/>
    <w:rsid w:val="005E56CF"/>
    <w:rsid w:val="005E56EA"/>
    <w:rsid w:val="005E5874"/>
    <w:rsid w:val="005E5A28"/>
    <w:rsid w:val="005E5A50"/>
    <w:rsid w:val="005E5A73"/>
    <w:rsid w:val="005E5EF1"/>
    <w:rsid w:val="005E5F2D"/>
    <w:rsid w:val="005E60BE"/>
    <w:rsid w:val="005E60E3"/>
    <w:rsid w:val="005E638D"/>
    <w:rsid w:val="005E6533"/>
    <w:rsid w:val="005E6581"/>
    <w:rsid w:val="005E669F"/>
    <w:rsid w:val="005E679A"/>
    <w:rsid w:val="005E681C"/>
    <w:rsid w:val="005E6906"/>
    <w:rsid w:val="005E7184"/>
    <w:rsid w:val="005E74E5"/>
    <w:rsid w:val="005E758B"/>
    <w:rsid w:val="005E7644"/>
    <w:rsid w:val="005E78E3"/>
    <w:rsid w:val="005E7A34"/>
    <w:rsid w:val="005E7A4E"/>
    <w:rsid w:val="005E7C9B"/>
    <w:rsid w:val="005E7CA4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C2"/>
    <w:rsid w:val="005F274F"/>
    <w:rsid w:val="005F282F"/>
    <w:rsid w:val="005F2847"/>
    <w:rsid w:val="005F2900"/>
    <w:rsid w:val="005F2A30"/>
    <w:rsid w:val="005F2D26"/>
    <w:rsid w:val="005F2DC5"/>
    <w:rsid w:val="005F2EF2"/>
    <w:rsid w:val="005F2FC3"/>
    <w:rsid w:val="005F314F"/>
    <w:rsid w:val="005F3274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941"/>
    <w:rsid w:val="005F4A15"/>
    <w:rsid w:val="005F4AFB"/>
    <w:rsid w:val="005F4BDB"/>
    <w:rsid w:val="005F4D66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B6C"/>
    <w:rsid w:val="00604E0D"/>
    <w:rsid w:val="00604E44"/>
    <w:rsid w:val="006050C6"/>
    <w:rsid w:val="00605239"/>
    <w:rsid w:val="00605247"/>
    <w:rsid w:val="006056D8"/>
    <w:rsid w:val="0060582B"/>
    <w:rsid w:val="0060596F"/>
    <w:rsid w:val="00605F57"/>
    <w:rsid w:val="00606079"/>
    <w:rsid w:val="006060BA"/>
    <w:rsid w:val="00606101"/>
    <w:rsid w:val="0060624A"/>
    <w:rsid w:val="00606261"/>
    <w:rsid w:val="006063FC"/>
    <w:rsid w:val="006064E0"/>
    <w:rsid w:val="00606557"/>
    <w:rsid w:val="00606775"/>
    <w:rsid w:val="0060680C"/>
    <w:rsid w:val="0060686F"/>
    <w:rsid w:val="006069CD"/>
    <w:rsid w:val="00606B1E"/>
    <w:rsid w:val="00606C68"/>
    <w:rsid w:val="00606D33"/>
    <w:rsid w:val="0060705F"/>
    <w:rsid w:val="0060726F"/>
    <w:rsid w:val="006073B3"/>
    <w:rsid w:val="006074F3"/>
    <w:rsid w:val="00607819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468"/>
    <w:rsid w:val="006115C6"/>
    <w:rsid w:val="006117A6"/>
    <w:rsid w:val="00611AB0"/>
    <w:rsid w:val="00611F13"/>
    <w:rsid w:val="006122B1"/>
    <w:rsid w:val="00612353"/>
    <w:rsid w:val="00612440"/>
    <w:rsid w:val="006125E1"/>
    <w:rsid w:val="006127F0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714F"/>
    <w:rsid w:val="00617362"/>
    <w:rsid w:val="006173CE"/>
    <w:rsid w:val="00617482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A27"/>
    <w:rsid w:val="00627BAA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2C"/>
    <w:rsid w:val="00631168"/>
    <w:rsid w:val="00631513"/>
    <w:rsid w:val="0063152A"/>
    <w:rsid w:val="006315FA"/>
    <w:rsid w:val="006316F6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710"/>
    <w:rsid w:val="006327E4"/>
    <w:rsid w:val="00632926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CF0"/>
    <w:rsid w:val="006340F2"/>
    <w:rsid w:val="0063412F"/>
    <w:rsid w:val="00634856"/>
    <w:rsid w:val="006348D6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98"/>
    <w:rsid w:val="00642ED1"/>
    <w:rsid w:val="00643087"/>
    <w:rsid w:val="0064328D"/>
    <w:rsid w:val="006432EF"/>
    <w:rsid w:val="00643325"/>
    <w:rsid w:val="00643374"/>
    <w:rsid w:val="0064345C"/>
    <w:rsid w:val="006434F5"/>
    <w:rsid w:val="00643941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7113"/>
    <w:rsid w:val="0064714B"/>
    <w:rsid w:val="006473D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592"/>
    <w:rsid w:val="00652E68"/>
    <w:rsid w:val="00652F13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FA2"/>
    <w:rsid w:val="00653FEB"/>
    <w:rsid w:val="00654056"/>
    <w:rsid w:val="0065418F"/>
    <w:rsid w:val="0065424B"/>
    <w:rsid w:val="006543A8"/>
    <w:rsid w:val="00654401"/>
    <w:rsid w:val="006548C5"/>
    <w:rsid w:val="00654BE2"/>
    <w:rsid w:val="00654DFE"/>
    <w:rsid w:val="006553C2"/>
    <w:rsid w:val="006553F3"/>
    <w:rsid w:val="006557C0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C22"/>
    <w:rsid w:val="00656D10"/>
    <w:rsid w:val="00656EDB"/>
    <w:rsid w:val="00656FD6"/>
    <w:rsid w:val="00657135"/>
    <w:rsid w:val="0065732D"/>
    <w:rsid w:val="0065736F"/>
    <w:rsid w:val="006577D3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833"/>
    <w:rsid w:val="0066186C"/>
    <w:rsid w:val="00661A5A"/>
    <w:rsid w:val="00661E55"/>
    <w:rsid w:val="00661EEB"/>
    <w:rsid w:val="0066211A"/>
    <w:rsid w:val="00662367"/>
    <w:rsid w:val="0066243D"/>
    <w:rsid w:val="0066265F"/>
    <w:rsid w:val="006626D4"/>
    <w:rsid w:val="0066270D"/>
    <w:rsid w:val="00662AB3"/>
    <w:rsid w:val="00662B0E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A"/>
    <w:rsid w:val="00663E23"/>
    <w:rsid w:val="00663ECD"/>
    <w:rsid w:val="00664034"/>
    <w:rsid w:val="00664049"/>
    <w:rsid w:val="0066404F"/>
    <w:rsid w:val="00664091"/>
    <w:rsid w:val="00664147"/>
    <w:rsid w:val="00664193"/>
    <w:rsid w:val="006641E4"/>
    <w:rsid w:val="00664224"/>
    <w:rsid w:val="00664256"/>
    <w:rsid w:val="0066429E"/>
    <w:rsid w:val="00664522"/>
    <w:rsid w:val="00664558"/>
    <w:rsid w:val="006648BD"/>
    <w:rsid w:val="00664A3D"/>
    <w:rsid w:val="00664AF0"/>
    <w:rsid w:val="00664C1E"/>
    <w:rsid w:val="00664DC5"/>
    <w:rsid w:val="00664F7E"/>
    <w:rsid w:val="006650AB"/>
    <w:rsid w:val="00665561"/>
    <w:rsid w:val="006658AD"/>
    <w:rsid w:val="006658CD"/>
    <w:rsid w:val="0066591C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F2"/>
    <w:rsid w:val="006717FE"/>
    <w:rsid w:val="006718CA"/>
    <w:rsid w:val="00671AC7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E9"/>
    <w:rsid w:val="00674003"/>
    <w:rsid w:val="00674023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F48"/>
    <w:rsid w:val="00675F88"/>
    <w:rsid w:val="0067604D"/>
    <w:rsid w:val="0067613E"/>
    <w:rsid w:val="0067650A"/>
    <w:rsid w:val="006767B5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4FF"/>
    <w:rsid w:val="00686B28"/>
    <w:rsid w:val="00686CDB"/>
    <w:rsid w:val="006871E2"/>
    <w:rsid w:val="006873E4"/>
    <w:rsid w:val="00687439"/>
    <w:rsid w:val="006874FB"/>
    <w:rsid w:val="00687794"/>
    <w:rsid w:val="00687896"/>
    <w:rsid w:val="00687981"/>
    <w:rsid w:val="00687CF0"/>
    <w:rsid w:val="00687D81"/>
    <w:rsid w:val="00687DF0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FB"/>
    <w:rsid w:val="00690A6F"/>
    <w:rsid w:val="00690A86"/>
    <w:rsid w:val="00690C62"/>
    <w:rsid w:val="00690CE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D5"/>
    <w:rsid w:val="00691DF2"/>
    <w:rsid w:val="00691EB1"/>
    <w:rsid w:val="00691EED"/>
    <w:rsid w:val="006920B8"/>
    <w:rsid w:val="00692321"/>
    <w:rsid w:val="00692403"/>
    <w:rsid w:val="00692467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D6"/>
    <w:rsid w:val="006950F8"/>
    <w:rsid w:val="00695216"/>
    <w:rsid w:val="00695414"/>
    <w:rsid w:val="00695D73"/>
    <w:rsid w:val="00695E46"/>
    <w:rsid w:val="00695E7C"/>
    <w:rsid w:val="006961B4"/>
    <w:rsid w:val="006964D7"/>
    <w:rsid w:val="006966A7"/>
    <w:rsid w:val="00696892"/>
    <w:rsid w:val="006968A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ABC"/>
    <w:rsid w:val="00697BAF"/>
    <w:rsid w:val="00697D5C"/>
    <w:rsid w:val="006A0437"/>
    <w:rsid w:val="006A05EE"/>
    <w:rsid w:val="006A06EF"/>
    <w:rsid w:val="006A072E"/>
    <w:rsid w:val="006A0AAB"/>
    <w:rsid w:val="006A0D48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AAE"/>
    <w:rsid w:val="006A1B16"/>
    <w:rsid w:val="006A1D7B"/>
    <w:rsid w:val="006A2180"/>
    <w:rsid w:val="006A2189"/>
    <w:rsid w:val="006A2987"/>
    <w:rsid w:val="006A2B27"/>
    <w:rsid w:val="006A2CD4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7135"/>
    <w:rsid w:val="006A7146"/>
    <w:rsid w:val="006A7201"/>
    <w:rsid w:val="006A74DC"/>
    <w:rsid w:val="006A76A3"/>
    <w:rsid w:val="006A773B"/>
    <w:rsid w:val="006A78C2"/>
    <w:rsid w:val="006A78DC"/>
    <w:rsid w:val="006A7D0A"/>
    <w:rsid w:val="006B0158"/>
    <w:rsid w:val="006B0325"/>
    <w:rsid w:val="006B03F3"/>
    <w:rsid w:val="006B055A"/>
    <w:rsid w:val="006B05AC"/>
    <w:rsid w:val="006B0975"/>
    <w:rsid w:val="006B0BDD"/>
    <w:rsid w:val="006B1076"/>
    <w:rsid w:val="006B11AD"/>
    <w:rsid w:val="006B11B9"/>
    <w:rsid w:val="006B1252"/>
    <w:rsid w:val="006B1398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F35"/>
    <w:rsid w:val="006B3070"/>
    <w:rsid w:val="006B30AA"/>
    <w:rsid w:val="006B3167"/>
    <w:rsid w:val="006B325D"/>
    <w:rsid w:val="006B34C1"/>
    <w:rsid w:val="006B354E"/>
    <w:rsid w:val="006B3585"/>
    <w:rsid w:val="006B367C"/>
    <w:rsid w:val="006B388F"/>
    <w:rsid w:val="006B390A"/>
    <w:rsid w:val="006B3C8B"/>
    <w:rsid w:val="006B3DB5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5166"/>
    <w:rsid w:val="006B522E"/>
    <w:rsid w:val="006B5338"/>
    <w:rsid w:val="006B5357"/>
    <w:rsid w:val="006B55C6"/>
    <w:rsid w:val="006B570F"/>
    <w:rsid w:val="006B57A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166"/>
    <w:rsid w:val="006B7181"/>
    <w:rsid w:val="006B7224"/>
    <w:rsid w:val="006B73ED"/>
    <w:rsid w:val="006B74F0"/>
    <w:rsid w:val="006B77D8"/>
    <w:rsid w:val="006B7827"/>
    <w:rsid w:val="006B784F"/>
    <w:rsid w:val="006B785E"/>
    <w:rsid w:val="006B7A02"/>
    <w:rsid w:val="006B7C1A"/>
    <w:rsid w:val="006B7C74"/>
    <w:rsid w:val="006B7D0A"/>
    <w:rsid w:val="006C0240"/>
    <w:rsid w:val="006C0521"/>
    <w:rsid w:val="006C05A1"/>
    <w:rsid w:val="006C0637"/>
    <w:rsid w:val="006C064B"/>
    <w:rsid w:val="006C0927"/>
    <w:rsid w:val="006C0B3C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33"/>
    <w:rsid w:val="006C38EA"/>
    <w:rsid w:val="006C39B0"/>
    <w:rsid w:val="006C3A1A"/>
    <w:rsid w:val="006C3CFD"/>
    <w:rsid w:val="006C3EF7"/>
    <w:rsid w:val="006C40D2"/>
    <w:rsid w:val="006C4106"/>
    <w:rsid w:val="006C452B"/>
    <w:rsid w:val="006C47F5"/>
    <w:rsid w:val="006C492A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703F"/>
    <w:rsid w:val="006C712F"/>
    <w:rsid w:val="006C73F9"/>
    <w:rsid w:val="006C7487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D04"/>
    <w:rsid w:val="006D0DAB"/>
    <w:rsid w:val="006D0EFA"/>
    <w:rsid w:val="006D1167"/>
    <w:rsid w:val="006D11BF"/>
    <w:rsid w:val="006D128F"/>
    <w:rsid w:val="006D12A7"/>
    <w:rsid w:val="006D13B4"/>
    <w:rsid w:val="006D1401"/>
    <w:rsid w:val="006D16DC"/>
    <w:rsid w:val="006D1722"/>
    <w:rsid w:val="006D18CC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4AB"/>
    <w:rsid w:val="006D2519"/>
    <w:rsid w:val="006D2588"/>
    <w:rsid w:val="006D2BC4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702B"/>
    <w:rsid w:val="006D70C3"/>
    <w:rsid w:val="006D70D8"/>
    <w:rsid w:val="006D71C0"/>
    <w:rsid w:val="006D750E"/>
    <w:rsid w:val="006D75C8"/>
    <w:rsid w:val="006D76A8"/>
    <w:rsid w:val="006D7A5F"/>
    <w:rsid w:val="006D7D72"/>
    <w:rsid w:val="006D7FF3"/>
    <w:rsid w:val="006E00DA"/>
    <w:rsid w:val="006E0142"/>
    <w:rsid w:val="006E0302"/>
    <w:rsid w:val="006E03E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13E"/>
    <w:rsid w:val="006E1633"/>
    <w:rsid w:val="006E16AE"/>
    <w:rsid w:val="006E170A"/>
    <w:rsid w:val="006E194B"/>
    <w:rsid w:val="006E19ED"/>
    <w:rsid w:val="006E1A2A"/>
    <w:rsid w:val="006E1BEA"/>
    <w:rsid w:val="006E2000"/>
    <w:rsid w:val="006E205C"/>
    <w:rsid w:val="006E20AF"/>
    <w:rsid w:val="006E222B"/>
    <w:rsid w:val="006E225F"/>
    <w:rsid w:val="006E23E2"/>
    <w:rsid w:val="006E25B0"/>
    <w:rsid w:val="006E25E2"/>
    <w:rsid w:val="006E2703"/>
    <w:rsid w:val="006E2759"/>
    <w:rsid w:val="006E27B2"/>
    <w:rsid w:val="006E2B16"/>
    <w:rsid w:val="006E2C0C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C48"/>
    <w:rsid w:val="006E504D"/>
    <w:rsid w:val="006E5060"/>
    <w:rsid w:val="006E51DD"/>
    <w:rsid w:val="006E5375"/>
    <w:rsid w:val="006E53C7"/>
    <w:rsid w:val="006E5495"/>
    <w:rsid w:val="006E55CE"/>
    <w:rsid w:val="006E594F"/>
    <w:rsid w:val="006E5B40"/>
    <w:rsid w:val="006E5C56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2CB"/>
    <w:rsid w:val="006E7344"/>
    <w:rsid w:val="006E7432"/>
    <w:rsid w:val="006E763F"/>
    <w:rsid w:val="006E7680"/>
    <w:rsid w:val="006E76C6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5B0"/>
    <w:rsid w:val="006F05D2"/>
    <w:rsid w:val="006F0624"/>
    <w:rsid w:val="006F0655"/>
    <w:rsid w:val="006F07C1"/>
    <w:rsid w:val="006F09EF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931"/>
    <w:rsid w:val="006F4954"/>
    <w:rsid w:val="006F4A4A"/>
    <w:rsid w:val="006F4B6E"/>
    <w:rsid w:val="006F4C15"/>
    <w:rsid w:val="006F4C57"/>
    <w:rsid w:val="006F4F8C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20F"/>
    <w:rsid w:val="006F6370"/>
    <w:rsid w:val="006F63AC"/>
    <w:rsid w:val="006F63F9"/>
    <w:rsid w:val="006F667F"/>
    <w:rsid w:val="006F6773"/>
    <w:rsid w:val="006F677A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230"/>
    <w:rsid w:val="006F73F7"/>
    <w:rsid w:val="006F7673"/>
    <w:rsid w:val="006F792F"/>
    <w:rsid w:val="006F7D1B"/>
    <w:rsid w:val="006F7F47"/>
    <w:rsid w:val="006F7FB7"/>
    <w:rsid w:val="00700220"/>
    <w:rsid w:val="00700303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C6E"/>
    <w:rsid w:val="00701D72"/>
    <w:rsid w:val="0070268A"/>
    <w:rsid w:val="007028AC"/>
    <w:rsid w:val="007028E1"/>
    <w:rsid w:val="007029A6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9FD"/>
    <w:rsid w:val="00703A84"/>
    <w:rsid w:val="00703AB3"/>
    <w:rsid w:val="00703C39"/>
    <w:rsid w:val="00703C84"/>
    <w:rsid w:val="00703F43"/>
    <w:rsid w:val="00703F92"/>
    <w:rsid w:val="007041C3"/>
    <w:rsid w:val="00704296"/>
    <w:rsid w:val="0070434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D39"/>
    <w:rsid w:val="007060C6"/>
    <w:rsid w:val="00706113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21"/>
    <w:rsid w:val="00711279"/>
    <w:rsid w:val="00711327"/>
    <w:rsid w:val="0071143D"/>
    <w:rsid w:val="00711448"/>
    <w:rsid w:val="00711577"/>
    <w:rsid w:val="0071176C"/>
    <w:rsid w:val="00711815"/>
    <w:rsid w:val="007118BB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478"/>
    <w:rsid w:val="007154EE"/>
    <w:rsid w:val="00715526"/>
    <w:rsid w:val="00715551"/>
    <w:rsid w:val="007155BA"/>
    <w:rsid w:val="007155E0"/>
    <w:rsid w:val="00715630"/>
    <w:rsid w:val="00715636"/>
    <w:rsid w:val="0071578D"/>
    <w:rsid w:val="00715A30"/>
    <w:rsid w:val="00715B23"/>
    <w:rsid w:val="00715C91"/>
    <w:rsid w:val="00715E34"/>
    <w:rsid w:val="00715F6E"/>
    <w:rsid w:val="007160C1"/>
    <w:rsid w:val="00716186"/>
    <w:rsid w:val="00716501"/>
    <w:rsid w:val="007165CC"/>
    <w:rsid w:val="007167DF"/>
    <w:rsid w:val="00716AE5"/>
    <w:rsid w:val="00716F60"/>
    <w:rsid w:val="0071710D"/>
    <w:rsid w:val="00717263"/>
    <w:rsid w:val="0071731B"/>
    <w:rsid w:val="007173DF"/>
    <w:rsid w:val="007174D7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925"/>
    <w:rsid w:val="00721973"/>
    <w:rsid w:val="00721AB6"/>
    <w:rsid w:val="00721B36"/>
    <w:rsid w:val="00722055"/>
    <w:rsid w:val="007221CC"/>
    <w:rsid w:val="007221DF"/>
    <w:rsid w:val="00722478"/>
    <w:rsid w:val="0072256D"/>
    <w:rsid w:val="007227D1"/>
    <w:rsid w:val="00722A05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C61"/>
    <w:rsid w:val="00723D91"/>
    <w:rsid w:val="00723FB4"/>
    <w:rsid w:val="00724156"/>
    <w:rsid w:val="007241C8"/>
    <w:rsid w:val="007242C7"/>
    <w:rsid w:val="0072433B"/>
    <w:rsid w:val="007244F1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59"/>
    <w:rsid w:val="00725D92"/>
    <w:rsid w:val="00725DB4"/>
    <w:rsid w:val="00725EA9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C4A"/>
    <w:rsid w:val="00727E38"/>
    <w:rsid w:val="00727FF6"/>
    <w:rsid w:val="00730009"/>
    <w:rsid w:val="0073007E"/>
    <w:rsid w:val="00730091"/>
    <w:rsid w:val="00730361"/>
    <w:rsid w:val="007304D0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50C4"/>
    <w:rsid w:val="007351E6"/>
    <w:rsid w:val="0073522C"/>
    <w:rsid w:val="007352AC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70E"/>
    <w:rsid w:val="00736A64"/>
    <w:rsid w:val="00736B87"/>
    <w:rsid w:val="00736BC4"/>
    <w:rsid w:val="00736E30"/>
    <w:rsid w:val="00737435"/>
    <w:rsid w:val="00737520"/>
    <w:rsid w:val="007377E0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D5"/>
    <w:rsid w:val="00741183"/>
    <w:rsid w:val="007415C5"/>
    <w:rsid w:val="007415F1"/>
    <w:rsid w:val="00741761"/>
    <w:rsid w:val="00741859"/>
    <w:rsid w:val="00741A44"/>
    <w:rsid w:val="00741C03"/>
    <w:rsid w:val="00741E6F"/>
    <w:rsid w:val="00741FAC"/>
    <w:rsid w:val="00741FED"/>
    <w:rsid w:val="007424CB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501B"/>
    <w:rsid w:val="00745097"/>
    <w:rsid w:val="0074510F"/>
    <w:rsid w:val="00745137"/>
    <w:rsid w:val="00745168"/>
    <w:rsid w:val="007452A3"/>
    <w:rsid w:val="007456AF"/>
    <w:rsid w:val="0074593F"/>
    <w:rsid w:val="00745B1A"/>
    <w:rsid w:val="00745B4B"/>
    <w:rsid w:val="00745E10"/>
    <w:rsid w:val="00745EB9"/>
    <w:rsid w:val="00745F04"/>
    <w:rsid w:val="0074619F"/>
    <w:rsid w:val="00746261"/>
    <w:rsid w:val="00746373"/>
    <w:rsid w:val="0074679E"/>
    <w:rsid w:val="007467A0"/>
    <w:rsid w:val="0074690A"/>
    <w:rsid w:val="00746AA2"/>
    <w:rsid w:val="00746B4A"/>
    <w:rsid w:val="00746BBA"/>
    <w:rsid w:val="00746E5D"/>
    <w:rsid w:val="00746F1B"/>
    <w:rsid w:val="00746F48"/>
    <w:rsid w:val="007470B3"/>
    <w:rsid w:val="007471CB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61"/>
    <w:rsid w:val="007517DF"/>
    <w:rsid w:val="007518B2"/>
    <w:rsid w:val="00751958"/>
    <w:rsid w:val="00751988"/>
    <w:rsid w:val="007519E0"/>
    <w:rsid w:val="00751AEA"/>
    <w:rsid w:val="00751C43"/>
    <w:rsid w:val="00751EB1"/>
    <w:rsid w:val="00751FFA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B1A"/>
    <w:rsid w:val="00753C51"/>
    <w:rsid w:val="00753C93"/>
    <w:rsid w:val="00753E64"/>
    <w:rsid w:val="00753EC1"/>
    <w:rsid w:val="0075435E"/>
    <w:rsid w:val="0075446B"/>
    <w:rsid w:val="007548A8"/>
    <w:rsid w:val="0075495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4AB"/>
    <w:rsid w:val="007564EA"/>
    <w:rsid w:val="00756618"/>
    <w:rsid w:val="0075675A"/>
    <w:rsid w:val="00756840"/>
    <w:rsid w:val="00756A15"/>
    <w:rsid w:val="00756B68"/>
    <w:rsid w:val="00756C2E"/>
    <w:rsid w:val="00756EE9"/>
    <w:rsid w:val="00756F72"/>
    <w:rsid w:val="00756FAE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48F"/>
    <w:rsid w:val="0076371C"/>
    <w:rsid w:val="007637D3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65B"/>
    <w:rsid w:val="007666CD"/>
    <w:rsid w:val="00766716"/>
    <w:rsid w:val="00766988"/>
    <w:rsid w:val="00766A9E"/>
    <w:rsid w:val="00766C92"/>
    <w:rsid w:val="00766DBA"/>
    <w:rsid w:val="00766F1F"/>
    <w:rsid w:val="00766F34"/>
    <w:rsid w:val="00766F45"/>
    <w:rsid w:val="00767130"/>
    <w:rsid w:val="007672E1"/>
    <w:rsid w:val="007675DB"/>
    <w:rsid w:val="00767AFB"/>
    <w:rsid w:val="00767B4A"/>
    <w:rsid w:val="00767B96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FC"/>
    <w:rsid w:val="00771029"/>
    <w:rsid w:val="0077117A"/>
    <w:rsid w:val="007711C2"/>
    <w:rsid w:val="00771483"/>
    <w:rsid w:val="00771574"/>
    <w:rsid w:val="007715ED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8AF"/>
    <w:rsid w:val="00772A51"/>
    <w:rsid w:val="00772D72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724"/>
    <w:rsid w:val="0077584C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1D7"/>
    <w:rsid w:val="007821E2"/>
    <w:rsid w:val="007824DA"/>
    <w:rsid w:val="00782512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D0A"/>
    <w:rsid w:val="00783EE7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AD5"/>
    <w:rsid w:val="007870B5"/>
    <w:rsid w:val="007871CF"/>
    <w:rsid w:val="00787214"/>
    <w:rsid w:val="007873E2"/>
    <w:rsid w:val="007873E3"/>
    <w:rsid w:val="007874AF"/>
    <w:rsid w:val="007875ED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A3"/>
    <w:rsid w:val="00790C7D"/>
    <w:rsid w:val="00790D9F"/>
    <w:rsid w:val="00790E08"/>
    <w:rsid w:val="00790FA1"/>
    <w:rsid w:val="00791084"/>
    <w:rsid w:val="0079109D"/>
    <w:rsid w:val="0079112F"/>
    <w:rsid w:val="00791131"/>
    <w:rsid w:val="00791457"/>
    <w:rsid w:val="007917C3"/>
    <w:rsid w:val="00791BA3"/>
    <w:rsid w:val="00791D9B"/>
    <w:rsid w:val="00791EFF"/>
    <w:rsid w:val="00791FB9"/>
    <w:rsid w:val="00792387"/>
    <w:rsid w:val="007927E0"/>
    <w:rsid w:val="007928DE"/>
    <w:rsid w:val="00792902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E86"/>
    <w:rsid w:val="00795103"/>
    <w:rsid w:val="0079510A"/>
    <w:rsid w:val="007951C9"/>
    <w:rsid w:val="007951F7"/>
    <w:rsid w:val="00795636"/>
    <w:rsid w:val="007956FB"/>
    <w:rsid w:val="00795704"/>
    <w:rsid w:val="00795742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F3"/>
    <w:rsid w:val="00797837"/>
    <w:rsid w:val="00797855"/>
    <w:rsid w:val="007978C9"/>
    <w:rsid w:val="00797B84"/>
    <w:rsid w:val="00797F82"/>
    <w:rsid w:val="007A004D"/>
    <w:rsid w:val="007A0610"/>
    <w:rsid w:val="007A0688"/>
    <w:rsid w:val="007A06EC"/>
    <w:rsid w:val="007A07D5"/>
    <w:rsid w:val="007A07DB"/>
    <w:rsid w:val="007A0805"/>
    <w:rsid w:val="007A0914"/>
    <w:rsid w:val="007A0944"/>
    <w:rsid w:val="007A0D7B"/>
    <w:rsid w:val="007A10B6"/>
    <w:rsid w:val="007A1242"/>
    <w:rsid w:val="007A12D0"/>
    <w:rsid w:val="007A1420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393"/>
    <w:rsid w:val="007A23D6"/>
    <w:rsid w:val="007A2427"/>
    <w:rsid w:val="007A24A5"/>
    <w:rsid w:val="007A26C2"/>
    <w:rsid w:val="007A2CA6"/>
    <w:rsid w:val="007A2E3A"/>
    <w:rsid w:val="007A2E66"/>
    <w:rsid w:val="007A2E84"/>
    <w:rsid w:val="007A2EA9"/>
    <w:rsid w:val="007A301A"/>
    <w:rsid w:val="007A316F"/>
    <w:rsid w:val="007A360F"/>
    <w:rsid w:val="007A3790"/>
    <w:rsid w:val="007A385E"/>
    <w:rsid w:val="007A3904"/>
    <w:rsid w:val="007A3D08"/>
    <w:rsid w:val="007A3F8C"/>
    <w:rsid w:val="007A40CF"/>
    <w:rsid w:val="007A423C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466"/>
    <w:rsid w:val="007B0AE0"/>
    <w:rsid w:val="007B0BEE"/>
    <w:rsid w:val="007B0C77"/>
    <w:rsid w:val="007B0DF6"/>
    <w:rsid w:val="007B0FFB"/>
    <w:rsid w:val="007B11DF"/>
    <w:rsid w:val="007B11E6"/>
    <w:rsid w:val="007B128A"/>
    <w:rsid w:val="007B133A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CEA"/>
    <w:rsid w:val="007B2DAA"/>
    <w:rsid w:val="007B2E52"/>
    <w:rsid w:val="007B2EC3"/>
    <w:rsid w:val="007B2EF3"/>
    <w:rsid w:val="007B300D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916"/>
    <w:rsid w:val="007B49C6"/>
    <w:rsid w:val="007B4A61"/>
    <w:rsid w:val="007B4B31"/>
    <w:rsid w:val="007B4F0B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13F7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707"/>
    <w:rsid w:val="007C6754"/>
    <w:rsid w:val="007C688E"/>
    <w:rsid w:val="007C6998"/>
    <w:rsid w:val="007C69B1"/>
    <w:rsid w:val="007C6A24"/>
    <w:rsid w:val="007C6C9B"/>
    <w:rsid w:val="007C6E11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172"/>
    <w:rsid w:val="007D14BC"/>
    <w:rsid w:val="007D1545"/>
    <w:rsid w:val="007D16C8"/>
    <w:rsid w:val="007D1913"/>
    <w:rsid w:val="007D192D"/>
    <w:rsid w:val="007D19AE"/>
    <w:rsid w:val="007D1C80"/>
    <w:rsid w:val="007D1F01"/>
    <w:rsid w:val="007D1F20"/>
    <w:rsid w:val="007D21EA"/>
    <w:rsid w:val="007D2482"/>
    <w:rsid w:val="007D24D1"/>
    <w:rsid w:val="007D2547"/>
    <w:rsid w:val="007D2803"/>
    <w:rsid w:val="007D2C49"/>
    <w:rsid w:val="007D2D69"/>
    <w:rsid w:val="007D2E41"/>
    <w:rsid w:val="007D2E79"/>
    <w:rsid w:val="007D309A"/>
    <w:rsid w:val="007D34BA"/>
    <w:rsid w:val="007D3578"/>
    <w:rsid w:val="007D388C"/>
    <w:rsid w:val="007D3BD9"/>
    <w:rsid w:val="007D3EAE"/>
    <w:rsid w:val="007D3F4E"/>
    <w:rsid w:val="007D3F83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12E"/>
    <w:rsid w:val="007E382C"/>
    <w:rsid w:val="007E38DA"/>
    <w:rsid w:val="007E3A3A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ED4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C7"/>
    <w:rsid w:val="007F00D7"/>
    <w:rsid w:val="007F0103"/>
    <w:rsid w:val="007F0162"/>
    <w:rsid w:val="007F0226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8C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D7"/>
    <w:rsid w:val="007F503C"/>
    <w:rsid w:val="007F5143"/>
    <w:rsid w:val="007F51D6"/>
    <w:rsid w:val="007F5337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A9"/>
    <w:rsid w:val="007F6CCA"/>
    <w:rsid w:val="007F6E61"/>
    <w:rsid w:val="007F6E69"/>
    <w:rsid w:val="007F6FD1"/>
    <w:rsid w:val="007F7034"/>
    <w:rsid w:val="007F704F"/>
    <w:rsid w:val="007F74DB"/>
    <w:rsid w:val="007F78D0"/>
    <w:rsid w:val="007F7969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65C"/>
    <w:rsid w:val="008007B1"/>
    <w:rsid w:val="008008A8"/>
    <w:rsid w:val="00800C8D"/>
    <w:rsid w:val="00800CEC"/>
    <w:rsid w:val="0080128B"/>
    <w:rsid w:val="00801304"/>
    <w:rsid w:val="00801503"/>
    <w:rsid w:val="0080152A"/>
    <w:rsid w:val="00801543"/>
    <w:rsid w:val="00801639"/>
    <w:rsid w:val="0080175E"/>
    <w:rsid w:val="00801A08"/>
    <w:rsid w:val="00801AA7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CF"/>
    <w:rsid w:val="00805443"/>
    <w:rsid w:val="00805531"/>
    <w:rsid w:val="00805532"/>
    <w:rsid w:val="00805670"/>
    <w:rsid w:val="008057B2"/>
    <w:rsid w:val="008057C0"/>
    <w:rsid w:val="008059B1"/>
    <w:rsid w:val="00805C29"/>
    <w:rsid w:val="00805E60"/>
    <w:rsid w:val="00805E8B"/>
    <w:rsid w:val="00805EFB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66C"/>
    <w:rsid w:val="008106BA"/>
    <w:rsid w:val="008107EC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9A9"/>
    <w:rsid w:val="00813A22"/>
    <w:rsid w:val="00813ACB"/>
    <w:rsid w:val="00813BAD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BEA"/>
    <w:rsid w:val="00814BF7"/>
    <w:rsid w:val="00814D5C"/>
    <w:rsid w:val="00814EA3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6340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39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309"/>
    <w:rsid w:val="00824467"/>
    <w:rsid w:val="008246D7"/>
    <w:rsid w:val="00824889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CD"/>
    <w:rsid w:val="00825AF7"/>
    <w:rsid w:val="00825F30"/>
    <w:rsid w:val="0082605D"/>
    <w:rsid w:val="00826077"/>
    <w:rsid w:val="008262D4"/>
    <w:rsid w:val="00826701"/>
    <w:rsid w:val="00826D4D"/>
    <w:rsid w:val="00826EC5"/>
    <w:rsid w:val="00826F15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1042"/>
    <w:rsid w:val="00831043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C1D"/>
    <w:rsid w:val="00831D55"/>
    <w:rsid w:val="00831D68"/>
    <w:rsid w:val="00831D8F"/>
    <w:rsid w:val="008320E4"/>
    <w:rsid w:val="008321F1"/>
    <w:rsid w:val="008322E2"/>
    <w:rsid w:val="008323B8"/>
    <w:rsid w:val="00832497"/>
    <w:rsid w:val="008326F6"/>
    <w:rsid w:val="008328E9"/>
    <w:rsid w:val="00832AA4"/>
    <w:rsid w:val="00832DE1"/>
    <w:rsid w:val="00832F6F"/>
    <w:rsid w:val="00832FAF"/>
    <w:rsid w:val="00832FD4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B7F"/>
    <w:rsid w:val="0083650E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2038"/>
    <w:rsid w:val="008423E6"/>
    <w:rsid w:val="008426DE"/>
    <w:rsid w:val="00842758"/>
    <w:rsid w:val="00842A88"/>
    <w:rsid w:val="00842A9E"/>
    <w:rsid w:val="00842B0B"/>
    <w:rsid w:val="00842B0E"/>
    <w:rsid w:val="00842C47"/>
    <w:rsid w:val="00843385"/>
    <w:rsid w:val="0084374E"/>
    <w:rsid w:val="00843B64"/>
    <w:rsid w:val="00843CE6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D15"/>
    <w:rsid w:val="00845D31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80F"/>
    <w:rsid w:val="00847820"/>
    <w:rsid w:val="00847853"/>
    <w:rsid w:val="0084785D"/>
    <w:rsid w:val="0084797B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8B6"/>
    <w:rsid w:val="0085091E"/>
    <w:rsid w:val="00850BBF"/>
    <w:rsid w:val="00850C29"/>
    <w:rsid w:val="00850D7D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C5"/>
    <w:rsid w:val="008535E8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C32"/>
    <w:rsid w:val="008560B2"/>
    <w:rsid w:val="00856180"/>
    <w:rsid w:val="008563BC"/>
    <w:rsid w:val="008563C8"/>
    <w:rsid w:val="00856481"/>
    <w:rsid w:val="00856569"/>
    <w:rsid w:val="00856643"/>
    <w:rsid w:val="008566BC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C8B"/>
    <w:rsid w:val="00857E2B"/>
    <w:rsid w:val="008604EF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C5"/>
    <w:rsid w:val="008615B9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B0"/>
    <w:rsid w:val="008623E1"/>
    <w:rsid w:val="008626BC"/>
    <w:rsid w:val="0086295C"/>
    <w:rsid w:val="00862A86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3A7"/>
    <w:rsid w:val="008644BA"/>
    <w:rsid w:val="008644F8"/>
    <w:rsid w:val="0086468C"/>
    <w:rsid w:val="008647DB"/>
    <w:rsid w:val="00864876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F48"/>
    <w:rsid w:val="00865F9E"/>
    <w:rsid w:val="008661EB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B7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92"/>
    <w:rsid w:val="00871760"/>
    <w:rsid w:val="0087197F"/>
    <w:rsid w:val="00871A68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DF3"/>
    <w:rsid w:val="00886208"/>
    <w:rsid w:val="0088673F"/>
    <w:rsid w:val="008868B9"/>
    <w:rsid w:val="0088693E"/>
    <w:rsid w:val="008872FD"/>
    <w:rsid w:val="00887771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C0"/>
    <w:rsid w:val="00890A65"/>
    <w:rsid w:val="00890E62"/>
    <w:rsid w:val="00891150"/>
    <w:rsid w:val="008911FF"/>
    <w:rsid w:val="00891225"/>
    <w:rsid w:val="008913C0"/>
    <w:rsid w:val="00891894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F85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E9"/>
    <w:rsid w:val="008966F7"/>
    <w:rsid w:val="00896782"/>
    <w:rsid w:val="00896B69"/>
    <w:rsid w:val="00896B72"/>
    <w:rsid w:val="00896C72"/>
    <w:rsid w:val="00896F05"/>
    <w:rsid w:val="00897082"/>
    <w:rsid w:val="008971AF"/>
    <w:rsid w:val="00897213"/>
    <w:rsid w:val="00897270"/>
    <w:rsid w:val="00897372"/>
    <w:rsid w:val="008976B7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57"/>
    <w:rsid w:val="008A14D5"/>
    <w:rsid w:val="008A1B81"/>
    <w:rsid w:val="008A1C20"/>
    <w:rsid w:val="008A1E10"/>
    <w:rsid w:val="008A1FC7"/>
    <w:rsid w:val="008A2028"/>
    <w:rsid w:val="008A2034"/>
    <w:rsid w:val="008A217D"/>
    <w:rsid w:val="008A220C"/>
    <w:rsid w:val="008A2892"/>
    <w:rsid w:val="008A29A3"/>
    <w:rsid w:val="008A29C9"/>
    <w:rsid w:val="008A2AF4"/>
    <w:rsid w:val="008A2BF7"/>
    <w:rsid w:val="008A2C56"/>
    <w:rsid w:val="008A2F8F"/>
    <w:rsid w:val="008A3204"/>
    <w:rsid w:val="008A3320"/>
    <w:rsid w:val="008A34A8"/>
    <w:rsid w:val="008A37B9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F0B"/>
    <w:rsid w:val="008B2133"/>
    <w:rsid w:val="008B22E1"/>
    <w:rsid w:val="008B231F"/>
    <w:rsid w:val="008B236A"/>
    <w:rsid w:val="008B2377"/>
    <w:rsid w:val="008B2411"/>
    <w:rsid w:val="008B272E"/>
    <w:rsid w:val="008B2795"/>
    <w:rsid w:val="008B286E"/>
    <w:rsid w:val="008B2A11"/>
    <w:rsid w:val="008B2A38"/>
    <w:rsid w:val="008B2BBD"/>
    <w:rsid w:val="008B2CB7"/>
    <w:rsid w:val="008B2DF0"/>
    <w:rsid w:val="008B3092"/>
    <w:rsid w:val="008B30C8"/>
    <w:rsid w:val="008B310F"/>
    <w:rsid w:val="008B355D"/>
    <w:rsid w:val="008B39AB"/>
    <w:rsid w:val="008B3BBA"/>
    <w:rsid w:val="008B3C2A"/>
    <w:rsid w:val="008B3C2B"/>
    <w:rsid w:val="008B40CD"/>
    <w:rsid w:val="008B4266"/>
    <w:rsid w:val="008B42CB"/>
    <w:rsid w:val="008B439E"/>
    <w:rsid w:val="008B43C4"/>
    <w:rsid w:val="008B457F"/>
    <w:rsid w:val="008B4645"/>
    <w:rsid w:val="008B4964"/>
    <w:rsid w:val="008B4EBA"/>
    <w:rsid w:val="008B4EFE"/>
    <w:rsid w:val="008B5071"/>
    <w:rsid w:val="008B5208"/>
    <w:rsid w:val="008B5260"/>
    <w:rsid w:val="008B55EC"/>
    <w:rsid w:val="008B5A4B"/>
    <w:rsid w:val="008B5A56"/>
    <w:rsid w:val="008B5BFA"/>
    <w:rsid w:val="008B5C8D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909"/>
    <w:rsid w:val="008B6A02"/>
    <w:rsid w:val="008B6A0A"/>
    <w:rsid w:val="008B6FFF"/>
    <w:rsid w:val="008B70E4"/>
    <w:rsid w:val="008B72C3"/>
    <w:rsid w:val="008B72C7"/>
    <w:rsid w:val="008B72CF"/>
    <w:rsid w:val="008B7695"/>
    <w:rsid w:val="008B777E"/>
    <w:rsid w:val="008B7810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31B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B8E"/>
    <w:rsid w:val="008C5BAB"/>
    <w:rsid w:val="008C5C7E"/>
    <w:rsid w:val="008C5FF6"/>
    <w:rsid w:val="008C61DD"/>
    <w:rsid w:val="008C65A7"/>
    <w:rsid w:val="008C679A"/>
    <w:rsid w:val="008C680C"/>
    <w:rsid w:val="008C6825"/>
    <w:rsid w:val="008C6893"/>
    <w:rsid w:val="008C6970"/>
    <w:rsid w:val="008C6B03"/>
    <w:rsid w:val="008C6D1E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98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FC"/>
    <w:rsid w:val="008D7183"/>
    <w:rsid w:val="008D71CF"/>
    <w:rsid w:val="008D774E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AD3"/>
    <w:rsid w:val="008E2B5D"/>
    <w:rsid w:val="008E2BA0"/>
    <w:rsid w:val="008E2E78"/>
    <w:rsid w:val="008E32C8"/>
    <w:rsid w:val="008E348D"/>
    <w:rsid w:val="008E34D7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8E2"/>
    <w:rsid w:val="008E592D"/>
    <w:rsid w:val="008E5997"/>
    <w:rsid w:val="008E5C42"/>
    <w:rsid w:val="008E5E5C"/>
    <w:rsid w:val="008E5ECF"/>
    <w:rsid w:val="008E5FF1"/>
    <w:rsid w:val="008E6300"/>
    <w:rsid w:val="008E6395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28"/>
    <w:rsid w:val="008F03DD"/>
    <w:rsid w:val="008F0761"/>
    <w:rsid w:val="008F0A86"/>
    <w:rsid w:val="008F0AFF"/>
    <w:rsid w:val="008F0B33"/>
    <w:rsid w:val="008F0DAE"/>
    <w:rsid w:val="008F0F45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579"/>
    <w:rsid w:val="008F65AE"/>
    <w:rsid w:val="008F65B4"/>
    <w:rsid w:val="008F65FF"/>
    <w:rsid w:val="008F67C7"/>
    <w:rsid w:val="008F69EA"/>
    <w:rsid w:val="008F69EE"/>
    <w:rsid w:val="008F6C90"/>
    <w:rsid w:val="008F6FFB"/>
    <w:rsid w:val="008F70B4"/>
    <w:rsid w:val="008F7171"/>
    <w:rsid w:val="008F7732"/>
    <w:rsid w:val="008F780F"/>
    <w:rsid w:val="008F79E8"/>
    <w:rsid w:val="008F7C64"/>
    <w:rsid w:val="008F7E18"/>
    <w:rsid w:val="008F7EBF"/>
    <w:rsid w:val="008F7EE4"/>
    <w:rsid w:val="008F7EFA"/>
    <w:rsid w:val="0090020A"/>
    <w:rsid w:val="00900573"/>
    <w:rsid w:val="00900B3F"/>
    <w:rsid w:val="00900BBE"/>
    <w:rsid w:val="00900BE8"/>
    <w:rsid w:val="00900FA0"/>
    <w:rsid w:val="0090102E"/>
    <w:rsid w:val="0090120B"/>
    <w:rsid w:val="00901242"/>
    <w:rsid w:val="00901279"/>
    <w:rsid w:val="0090138B"/>
    <w:rsid w:val="00901491"/>
    <w:rsid w:val="009016C5"/>
    <w:rsid w:val="0090170D"/>
    <w:rsid w:val="00901986"/>
    <w:rsid w:val="00901AB6"/>
    <w:rsid w:val="00901B99"/>
    <w:rsid w:val="00902125"/>
    <w:rsid w:val="00902301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48B"/>
    <w:rsid w:val="009036C9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860"/>
    <w:rsid w:val="00905A37"/>
    <w:rsid w:val="00905C0C"/>
    <w:rsid w:val="00905D54"/>
    <w:rsid w:val="00905FA3"/>
    <w:rsid w:val="00906005"/>
    <w:rsid w:val="009060D4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A0E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1049D"/>
    <w:rsid w:val="009104FF"/>
    <w:rsid w:val="00910702"/>
    <w:rsid w:val="00910934"/>
    <w:rsid w:val="00910AA1"/>
    <w:rsid w:val="00910B68"/>
    <w:rsid w:val="00910B71"/>
    <w:rsid w:val="00910D5F"/>
    <w:rsid w:val="009110A0"/>
    <w:rsid w:val="009110E9"/>
    <w:rsid w:val="0091135E"/>
    <w:rsid w:val="009113B4"/>
    <w:rsid w:val="009113EE"/>
    <w:rsid w:val="00911562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D3"/>
    <w:rsid w:val="00914C7B"/>
    <w:rsid w:val="00914D75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A82"/>
    <w:rsid w:val="00916A95"/>
    <w:rsid w:val="00916B47"/>
    <w:rsid w:val="00916DEC"/>
    <w:rsid w:val="00916EE9"/>
    <w:rsid w:val="00916FFC"/>
    <w:rsid w:val="009172B3"/>
    <w:rsid w:val="0091752F"/>
    <w:rsid w:val="009176E3"/>
    <w:rsid w:val="00917A7C"/>
    <w:rsid w:val="00917D18"/>
    <w:rsid w:val="00917E38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E4C"/>
    <w:rsid w:val="00920E8B"/>
    <w:rsid w:val="00921388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832"/>
    <w:rsid w:val="009239B0"/>
    <w:rsid w:val="00923A35"/>
    <w:rsid w:val="00923D50"/>
    <w:rsid w:val="00923DB4"/>
    <w:rsid w:val="00923DFC"/>
    <w:rsid w:val="00923E74"/>
    <w:rsid w:val="00923EF2"/>
    <w:rsid w:val="00923FBA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F"/>
    <w:rsid w:val="00925FF1"/>
    <w:rsid w:val="0092625C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81C"/>
    <w:rsid w:val="00927AAC"/>
    <w:rsid w:val="00927D42"/>
    <w:rsid w:val="00927F1A"/>
    <w:rsid w:val="0093001A"/>
    <w:rsid w:val="00930055"/>
    <w:rsid w:val="00930093"/>
    <w:rsid w:val="00930282"/>
    <w:rsid w:val="00930372"/>
    <w:rsid w:val="009306DC"/>
    <w:rsid w:val="00930BE7"/>
    <w:rsid w:val="00930D82"/>
    <w:rsid w:val="0093100B"/>
    <w:rsid w:val="00931030"/>
    <w:rsid w:val="0093121E"/>
    <w:rsid w:val="00931251"/>
    <w:rsid w:val="009312B0"/>
    <w:rsid w:val="009312F3"/>
    <w:rsid w:val="0093162A"/>
    <w:rsid w:val="0093182A"/>
    <w:rsid w:val="00931987"/>
    <w:rsid w:val="00931B2E"/>
    <w:rsid w:val="00931CB1"/>
    <w:rsid w:val="00931D3A"/>
    <w:rsid w:val="00931DF8"/>
    <w:rsid w:val="00931F47"/>
    <w:rsid w:val="009321CE"/>
    <w:rsid w:val="00932446"/>
    <w:rsid w:val="009324B1"/>
    <w:rsid w:val="00932504"/>
    <w:rsid w:val="009327A4"/>
    <w:rsid w:val="0093282C"/>
    <w:rsid w:val="00932B14"/>
    <w:rsid w:val="00932B2B"/>
    <w:rsid w:val="00932B85"/>
    <w:rsid w:val="00932BD9"/>
    <w:rsid w:val="00932BDD"/>
    <w:rsid w:val="00932BFC"/>
    <w:rsid w:val="009333AB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70C"/>
    <w:rsid w:val="0093472C"/>
    <w:rsid w:val="009347A1"/>
    <w:rsid w:val="00934959"/>
    <w:rsid w:val="009349AB"/>
    <w:rsid w:val="009349C0"/>
    <w:rsid w:val="00934A87"/>
    <w:rsid w:val="00934D35"/>
    <w:rsid w:val="00934F74"/>
    <w:rsid w:val="00934F76"/>
    <w:rsid w:val="0093546B"/>
    <w:rsid w:val="009354C0"/>
    <w:rsid w:val="00935558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C19"/>
    <w:rsid w:val="00936D5F"/>
    <w:rsid w:val="00936E0C"/>
    <w:rsid w:val="00936E29"/>
    <w:rsid w:val="00936E3A"/>
    <w:rsid w:val="00937042"/>
    <w:rsid w:val="0093730F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2C"/>
    <w:rsid w:val="00940291"/>
    <w:rsid w:val="009402DD"/>
    <w:rsid w:val="00940491"/>
    <w:rsid w:val="009404BA"/>
    <w:rsid w:val="0094068C"/>
    <w:rsid w:val="00940795"/>
    <w:rsid w:val="00940811"/>
    <w:rsid w:val="009409D1"/>
    <w:rsid w:val="00940A34"/>
    <w:rsid w:val="00941059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96"/>
    <w:rsid w:val="009421FD"/>
    <w:rsid w:val="00942557"/>
    <w:rsid w:val="00942565"/>
    <w:rsid w:val="00942649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9D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F04"/>
    <w:rsid w:val="00950178"/>
    <w:rsid w:val="0095032E"/>
    <w:rsid w:val="009503F2"/>
    <w:rsid w:val="00950459"/>
    <w:rsid w:val="0095050B"/>
    <w:rsid w:val="00950755"/>
    <w:rsid w:val="00950845"/>
    <w:rsid w:val="0095091D"/>
    <w:rsid w:val="00950D4B"/>
    <w:rsid w:val="00950E60"/>
    <w:rsid w:val="00950EF6"/>
    <w:rsid w:val="00950F00"/>
    <w:rsid w:val="00950F27"/>
    <w:rsid w:val="00951012"/>
    <w:rsid w:val="0095105D"/>
    <w:rsid w:val="009510C6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20F2"/>
    <w:rsid w:val="0095239D"/>
    <w:rsid w:val="009525C5"/>
    <w:rsid w:val="009525D5"/>
    <w:rsid w:val="00952627"/>
    <w:rsid w:val="00952634"/>
    <w:rsid w:val="009526EA"/>
    <w:rsid w:val="0095274B"/>
    <w:rsid w:val="00952A27"/>
    <w:rsid w:val="00952AD7"/>
    <w:rsid w:val="00952ADA"/>
    <w:rsid w:val="0095303D"/>
    <w:rsid w:val="00953164"/>
    <w:rsid w:val="0095317E"/>
    <w:rsid w:val="00953185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82B"/>
    <w:rsid w:val="009568CD"/>
    <w:rsid w:val="00956963"/>
    <w:rsid w:val="00956B59"/>
    <w:rsid w:val="00956E03"/>
    <w:rsid w:val="009570C3"/>
    <w:rsid w:val="0095722C"/>
    <w:rsid w:val="0095739F"/>
    <w:rsid w:val="0095747D"/>
    <w:rsid w:val="009574BE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D60"/>
    <w:rsid w:val="00960E15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5A5"/>
    <w:rsid w:val="00967689"/>
    <w:rsid w:val="0096771B"/>
    <w:rsid w:val="0096789F"/>
    <w:rsid w:val="00967A09"/>
    <w:rsid w:val="00967A39"/>
    <w:rsid w:val="00967B8D"/>
    <w:rsid w:val="00967D97"/>
    <w:rsid w:val="00967FDA"/>
    <w:rsid w:val="009701E1"/>
    <w:rsid w:val="009702C8"/>
    <w:rsid w:val="0097032A"/>
    <w:rsid w:val="009703A6"/>
    <w:rsid w:val="00970571"/>
    <w:rsid w:val="00970638"/>
    <w:rsid w:val="009706D1"/>
    <w:rsid w:val="009707B1"/>
    <w:rsid w:val="009707D0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F4C"/>
    <w:rsid w:val="00971F8F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3662"/>
    <w:rsid w:val="009736E1"/>
    <w:rsid w:val="00973B07"/>
    <w:rsid w:val="00973F33"/>
    <w:rsid w:val="00973FD7"/>
    <w:rsid w:val="0097411B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68"/>
    <w:rsid w:val="00975BDD"/>
    <w:rsid w:val="00975FCF"/>
    <w:rsid w:val="00976184"/>
    <w:rsid w:val="0097619E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97"/>
    <w:rsid w:val="00980767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90B"/>
    <w:rsid w:val="00982A21"/>
    <w:rsid w:val="00982B85"/>
    <w:rsid w:val="00982CFB"/>
    <w:rsid w:val="00982F56"/>
    <w:rsid w:val="00983117"/>
    <w:rsid w:val="00983661"/>
    <w:rsid w:val="00983783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8A"/>
    <w:rsid w:val="00990A15"/>
    <w:rsid w:val="00990A1D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814"/>
    <w:rsid w:val="0099494C"/>
    <w:rsid w:val="009949D9"/>
    <w:rsid w:val="00994A7F"/>
    <w:rsid w:val="00994B94"/>
    <w:rsid w:val="00994CD2"/>
    <w:rsid w:val="00994D08"/>
    <w:rsid w:val="0099527F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65F"/>
    <w:rsid w:val="009978F5"/>
    <w:rsid w:val="00997A72"/>
    <w:rsid w:val="00997C51"/>
    <w:rsid w:val="00997DE5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3FD"/>
    <w:rsid w:val="009A369D"/>
    <w:rsid w:val="009A36F1"/>
    <w:rsid w:val="009A37E5"/>
    <w:rsid w:val="009A3949"/>
    <w:rsid w:val="009A3BFA"/>
    <w:rsid w:val="009A3CC6"/>
    <w:rsid w:val="009A3D0C"/>
    <w:rsid w:val="009A3D1C"/>
    <w:rsid w:val="009A3F33"/>
    <w:rsid w:val="009A3F93"/>
    <w:rsid w:val="009A437A"/>
    <w:rsid w:val="009A44D8"/>
    <w:rsid w:val="009A458B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50C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798"/>
    <w:rsid w:val="009C07A4"/>
    <w:rsid w:val="009C0906"/>
    <w:rsid w:val="009C0956"/>
    <w:rsid w:val="009C0ABA"/>
    <w:rsid w:val="009C0EAF"/>
    <w:rsid w:val="009C0F63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4022"/>
    <w:rsid w:val="009C40B4"/>
    <w:rsid w:val="009C414D"/>
    <w:rsid w:val="009C41AB"/>
    <w:rsid w:val="009C427C"/>
    <w:rsid w:val="009C429D"/>
    <w:rsid w:val="009C47F6"/>
    <w:rsid w:val="009C4831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F3E"/>
    <w:rsid w:val="009C605F"/>
    <w:rsid w:val="009C6464"/>
    <w:rsid w:val="009C6990"/>
    <w:rsid w:val="009C6AA1"/>
    <w:rsid w:val="009C73E7"/>
    <w:rsid w:val="009C745E"/>
    <w:rsid w:val="009C76DF"/>
    <w:rsid w:val="009C76EB"/>
    <w:rsid w:val="009C785F"/>
    <w:rsid w:val="009C7DB6"/>
    <w:rsid w:val="009C7E5A"/>
    <w:rsid w:val="009C7EED"/>
    <w:rsid w:val="009D0003"/>
    <w:rsid w:val="009D03EE"/>
    <w:rsid w:val="009D04AF"/>
    <w:rsid w:val="009D05B6"/>
    <w:rsid w:val="009D079B"/>
    <w:rsid w:val="009D07FC"/>
    <w:rsid w:val="009D0B26"/>
    <w:rsid w:val="009D0CDB"/>
    <w:rsid w:val="009D1126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152"/>
    <w:rsid w:val="009D238F"/>
    <w:rsid w:val="009D2483"/>
    <w:rsid w:val="009D2509"/>
    <w:rsid w:val="009D2511"/>
    <w:rsid w:val="009D255F"/>
    <w:rsid w:val="009D2590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3E0"/>
    <w:rsid w:val="009E3461"/>
    <w:rsid w:val="009E3506"/>
    <w:rsid w:val="009E35EA"/>
    <w:rsid w:val="009E363E"/>
    <w:rsid w:val="009E3750"/>
    <w:rsid w:val="009E37EC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988"/>
    <w:rsid w:val="009E5A9E"/>
    <w:rsid w:val="009E6116"/>
    <w:rsid w:val="009E6162"/>
    <w:rsid w:val="009E6232"/>
    <w:rsid w:val="009E63DE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2EB"/>
    <w:rsid w:val="009E765F"/>
    <w:rsid w:val="009E77E4"/>
    <w:rsid w:val="009E7855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9A"/>
    <w:rsid w:val="009F3920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94F"/>
    <w:rsid w:val="009F5B94"/>
    <w:rsid w:val="009F5FC5"/>
    <w:rsid w:val="009F64C8"/>
    <w:rsid w:val="009F66BD"/>
    <w:rsid w:val="009F6782"/>
    <w:rsid w:val="009F6858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F63"/>
    <w:rsid w:val="00A00249"/>
    <w:rsid w:val="00A004F9"/>
    <w:rsid w:val="00A0058E"/>
    <w:rsid w:val="00A005AC"/>
    <w:rsid w:val="00A00669"/>
    <w:rsid w:val="00A0073B"/>
    <w:rsid w:val="00A0083D"/>
    <w:rsid w:val="00A0099C"/>
    <w:rsid w:val="00A00A28"/>
    <w:rsid w:val="00A00A5B"/>
    <w:rsid w:val="00A00AB7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568"/>
    <w:rsid w:val="00A01572"/>
    <w:rsid w:val="00A0166A"/>
    <w:rsid w:val="00A018AA"/>
    <w:rsid w:val="00A01D12"/>
    <w:rsid w:val="00A01D62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B3B"/>
    <w:rsid w:val="00A03D4E"/>
    <w:rsid w:val="00A04347"/>
    <w:rsid w:val="00A0453B"/>
    <w:rsid w:val="00A046AC"/>
    <w:rsid w:val="00A046D3"/>
    <w:rsid w:val="00A04A4C"/>
    <w:rsid w:val="00A04B37"/>
    <w:rsid w:val="00A04B8B"/>
    <w:rsid w:val="00A04BF1"/>
    <w:rsid w:val="00A04C01"/>
    <w:rsid w:val="00A04D15"/>
    <w:rsid w:val="00A04D83"/>
    <w:rsid w:val="00A05037"/>
    <w:rsid w:val="00A0506E"/>
    <w:rsid w:val="00A051B0"/>
    <w:rsid w:val="00A051B8"/>
    <w:rsid w:val="00A052BB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B14"/>
    <w:rsid w:val="00A07C35"/>
    <w:rsid w:val="00A07C62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9B"/>
    <w:rsid w:val="00A10C3D"/>
    <w:rsid w:val="00A10C50"/>
    <w:rsid w:val="00A10F85"/>
    <w:rsid w:val="00A11016"/>
    <w:rsid w:val="00A110E1"/>
    <w:rsid w:val="00A111E2"/>
    <w:rsid w:val="00A1147F"/>
    <w:rsid w:val="00A115A6"/>
    <w:rsid w:val="00A11684"/>
    <w:rsid w:val="00A1192D"/>
    <w:rsid w:val="00A11B2C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9D4"/>
    <w:rsid w:val="00A13CD1"/>
    <w:rsid w:val="00A13F2C"/>
    <w:rsid w:val="00A13F3A"/>
    <w:rsid w:val="00A14098"/>
    <w:rsid w:val="00A141C9"/>
    <w:rsid w:val="00A14374"/>
    <w:rsid w:val="00A14542"/>
    <w:rsid w:val="00A145E1"/>
    <w:rsid w:val="00A1466A"/>
    <w:rsid w:val="00A1474B"/>
    <w:rsid w:val="00A147D1"/>
    <w:rsid w:val="00A147E3"/>
    <w:rsid w:val="00A14827"/>
    <w:rsid w:val="00A14D12"/>
    <w:rsid w:val="00A14EE1"/>
    <w:rsid w:val="00A14FEB"/>
    <w:rsid w:val="00A15013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8B9"/>
    <w:rsid w:val="00A2199B"/>
    <w:rsid w:val="00A21A60"/>
    <w:rsid w:val="00A21BB5"/>
    <w:rsid w:val="00A21D49"/>
    <w:rsid w:val="00A21D89"/>
    <w:rsid w:val="00A226E7"/>
    <w:rsid w:val="00A22755"/>
    <w:rsid w:val="00A228F4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DD"/>
    <w:rsid w:val="00A34592"/>
    <w:rsid w:val="00A347A7"/>
    <w:rsid w:val="00A34962"/>
    <w:rsid w:val="00A34A05"/>
    <w:rsid w:val="00A34AAE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7C0"/>
    <w:rsid w:val="00A428F9"/>
    <w:rsid w:val="00A42B9F"/>
    <w:rsid w:val="00A42BCD"/>
    <w:rsid w:val="00A42BE9"/>
    <w:rsid w:val="00A42CC1"/>
    <w:rsid w:val="00A42D77"/>
    <w:rsid w:val="00A42F8B"/>
    <w:rsid w:val="00A43000"/>
    <w:rsid w:val="00A4337F"/>
    <w:rsid w:val="00A43386"/>
    <w:rsid w:val="00A433F0"/>
    <w:rsid w:val="00A43434"/>
    <w:rsid w:val="00A435ED"/>
    <w:rsid w:val="00A43880"/>
    <w:rsid w:val="00A43ACE"/>
    <w:rsid w:val="00A43B9E"/>
    <w:rsid w:val="00A43CBF"/>
    <w:rsid w:val="00A43DD4"/>
    <w:rsid w:val="00A43F74"/>
    <w:rsid w:val="00A44354"/>
    <w:rsid w:val="00A447A3"/>
    <w:rsid w:val="00A447DF"/>
    <w:rsid w:val="00A44AD8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77F"/>
    <w:rsid w:val="00A5090C"/>
    <w:rsid w:val="00A50918"/>
    <w:rsid w:val="00A50A5E"/>
    <w:rsid w:val="00A50FC9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F21"/>
    <w:rsid w:val="00A5410D"/>
    <w:rsid w:val="00A54240"/>
    <w:rsid w:val="00A54388"/>
    <w:rsid w:val="00A543FE"/>
    <w:rsid w:val="00A54572"/>
    <w:rsid w:val="00A5473F"/>
    <w:rsid w:val="00A5490D"/>
    <w:rsid w:val="00A54BB9"/>
    <w:rsid w:val="00A554E7"/>
    <w:rsid w:val="00A55506"/>
    <w:rsid w:val="00A55694"/>
    <w:rsid w:val="00A556BB"/>
    <w:rsid w:val="00A5570D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DB"/>
    <w:rsid w:val="00A56840"/>
    <w:rsid w:val="00A568CD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DD"/>
    <w:rsid w:val="00A615BE"/>
    <w:rsid w:val="00A61B38"/>
    <w:rsid w:val="00A61C52"/>
    <w:rsid w:val="00A62352"/>
    <w:rsid w:val="00A623C4"/>
    <w:rsid w:val="00A6265E"/>
    <w:rsid w:val="00A6280E"/>
    <w:rsid w:val="00A62C02"/>
    <w:rsid w:val="00A62D34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6EA"/>
    <w:rsid w:val="00A64717"/>
    <w:rsid w:val="00A64882"/>
    <w:rsid w:val="00A648BB"/>
    <w:rsid w:val="00A649AA"/>
    <w:rsid w:val="00A64ABC"/>
    <w:rsid w:val="00A64ADB"/>
    <w:rsid w:val="00A64E95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B3"/>
    <w:rsid w:val="00A66E1F"/>
    <w:rsid w:val="00A66EB9"/>
    <w:rsid w:val="00A66F2B"/>
    <w:rsid w:val="00A6716E"/>
    <w:rsid w:val="00A67610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1E2"/>
    <w:rsid w:val="00A713D4"/>
    <w:rsid w:val="00A7153D"/>
    <w:rsid w:val="00A7170F"/>
    <w:rsid w:val="00A719CF"/>
    <w:rsid w:val="00A71A47"/>
    <w:rsid w:val="00A71ABC"/>
    <w:rsid w:val="00A71BEC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70"/>
    <w:rsid w:val="00A771C2"/>
    <w:rsid w:val="00A77397"/>
    <w:rsid w:val="00A773DA"/>
    <w:rsid w:val="00A7749D"/>
    <w:rsid w:val="00A77705"/>
    <w:rsid w:val="00A77725"/>
    <w:rsid w:val="00A77962"/>
    <w:rsid w:val="00A77A6F"/>
    <w:rsid w:val="00A77C37"/>
    <w:rsid w:val="00A802FC"/>
    <w:rsid w:val="00A80406"/>
    <w:rsid w:val="00A8046D"/>
    <w:rsid w:val="00A80473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F9"/>
    <w:rsid w:val="00A812C1"/>
    <w:rsid w:val="00A81408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E7E"/>
    <w:rsid w:val="00A86F5C"/>
    <w:rsid w:val="00A87251"/>
    <w:rsid w:val="00A87288"/>
    <w:rsid w:val="00A872C4"/>
    <w:rsid w:val="00A8741E"/>
    <w:rsid w:val="00A8744B"/>
    <w:rsid w:val="00A8764D"/>
    <w:rsid w:val="00A879C2"/>
    <w:rsid w:val="00A87A58"/>
    <w:rsid w:val="00A87BB2"/>
    <w:rsid w:val="00A87F6B"/>
    <w:rsid w:val="00A87FAE"/>
    <w:rsid w:val="00A87FB0"/>
    <w:rsid w:val="00A87FF1"/>
    <w:rsid w:val="00A90035"/>
    <w:rsid w:val="00A90392"/>
    <w:rsid w:val="00A906CC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A2E"/>
    <w:rsid w:val="00A91A38"/>
    <w:rsid w:val="00A91D06"/>
    <w:rsid w:val="00A91E6E"/>
    <w:rsid w:val="00A92290"/>
    <w:rsid w:val="00A92391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AF"/>
    <w:rsid w:val="00A93811"/>
    <w:rsid w:val="00A93818"/>
    <w:rsid w:val="00A93858"/>
    <w:rsid w:val="00A93920"/>
    <w:rsid w:val="00A93ABD"/>
    <w:rsid w:val="00A93AD4"/>
    <w:rsid w:val="00A93D0A"/>
    <w:rsid w:val="00A93D19"/>
    <w:rsid w:val="00A93DB0"/>
    <w:rsid w:val="00A94052"/>
    <w:rsid w:val="00A94852"/>
    <w:rsid w:val="00A948CB"/>
    <w:rsid w:val="00A94A0B"/>
    <w:rsid w:val="00A94ABD"/>
    <w:rsid w:val="00A94CFA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7C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904"/>
    <w:rsid w:val="00AA0944"/>
    <w:rsid w:val="00AA0C51"/>
    <w:rsid w:val="00AA0C8D"/>
    <w:rsid w:val="00AA14EB"/>
    <w:rsid w:val="00AA1500"/>
    <w:rsid w:val="00AA171F"/>
    <w:rsid w:val="00AA173C"/>
    <w:rsid w:val="00AA18BF"/>
    <w:rsid w:val="00AA195C"/>
    <w:rsid w:val="00AA1B4A"/>
    <w:rsid w:val="00AA1D67"/>
    <w:rsid w:val="00AA1DE1"/>
    <w:rsid w:val="00AA1EAA"/>
    <w:rsid w:val="00AA1F2A"/>
    <w:rsid w:val="00AA2057"/>
    <w:rsid w:val="00AA205A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CB"/>
    <w:rsid w:val="00AA61CE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C1C"/>
    <w:rsid w:val="00AB2165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F4"/>
    <w:rsid w:val="00AB5023"/>
    <w:rsid w:val="00AB5161"/>
    <w:rsid w:val="00AB519D"/>
    <w:rsid w:val="00AB52AB"/>
    <w:rsid w:val="00AB56A8"/>
    <w:rsid w:val="00AB57E7"/>
    <w:rsid w:val="00AB5825"/>
    <w:rsid w:val="00AB59C3"/>
    <w:rsid w:val="00AB5AF6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D15"/>
    <w:rsid w:val="00AC1D67"/>
    <w:rsid w:val="00AC1ED0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BDE"/>
    <w:rsid w:val="00AD3F72"/>
    <w:rsid w:val="00AD40B3"/>
    <w:rsid w:val="00AD40CF"/>
    <w:rsid w:val="00AD4184"/>
    <w:rsid w:val="00AD4273"/>
    <w:rsid w:val="00AD437A"/>
    <w:rsid w:val="00AD44EC"/>
    <w:rsid w:val="00AD45D9"/>
    <w:rsid w:val="00AD46A6"/>
    <w:rsid w:val="00AD46EB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BD"/>
    <w:rsid w:val="00AD5B9F"/>
    <w:rsid w:val="00AD5D37"/>
    <w:rsid w:val="00AD5E74"/>
    <w:rsid w:val="00AD5F28"/>
    <w:rsid w:val="00AD61B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70FA"/>
    <w:rsid w:val="00AD7149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3A6"/>
    <w:rsid w:val="00AE23CE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D"/>
    <w:rsid w:val="00AE3A5C"/>
    <w:rsid w:val="00AE3B96"/>
    <w:rsid w:val="00AE3CAD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4A4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85"/>
    <w:rsid w:val="00AE64A7"/>
    <w:rsid w:val="00AE65D4"/>
    <w:rsid w:val="00AE661E"/>
    <w:rsid w:val="00AE6635"/>
    <w:rsid w:val="00AE6A38"/>
    <w:rsid w:val="00AE6BA9"/>
    <w:rsid w:val="00AE6C60"/>
    <w:rsid w:val="00AE6D79"/>
    <w:rsid w:val="00AE6E3C"/>
    <w:rsid w:val="00AE7031"/>
    <w:rsid w:val="00AE7181"/>
    <w:rsid w:val="00AE7556"/>
    <w:rsid w:val="00AE7617"/>
    <w:rsid w:val="00AE763A"/>
    <w:rsid w:val="00AE77B4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7A1"/>
    <w:rsid w:val="00AF2981"/>
    <w:rsid w:val="00AF2E96"/>
    <w:rsid w:val="00AF2F7B"/>
    <w:rsid w:val="00AF3211"/>
    <w:rsid w:val="00AF3379"/>
    <w:rsid w:val="00AF352A"/>
    <w:rsid w:val="00AF35C9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8EB"/>
    <w:rsid w:val="00AF497E"/>
    <w:rsid w:val="00AF4984"/>
    <w:rsid w:val="00AF49FE"/>
    <w:rsid w:val="00AF4A5E"/>
    <w:rsid w:val="00AF4B1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51C"/>
    <w:rsid w:val="00B038BF"/>
    <w:rsid w:val="00B03BAF"/>
    <w:rsid w:val="00B03E05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E9"/>
    <w:rsid w:val="00B10DF8"/>
    <w:rsid w:val="00B10EA8"/>
    <w:rsid w:val="00B10ED0"/>
    <w:rsid w:val="00B10F12"/>
    <w:rsid w:val="00B10FA3"/>
    <w:rsid w:val="00B110DC"/>
    <w:rsid w:val="00B110FD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4201"/>
    <w:rsid w:val="00B142F9"/>
    <w:rsid w:val="00B14301"/>
    <w:rsid w:val="00B1436D"/>
    <w:rsid w:val="00B1437E"/>
    <w:rsid w:val="00B14405"/>
    <w:rsid w:val="00B144C2"/>
    <w:rsid w:val="00B14616"/>
    <w:rsid w:val="00B146BF"/>
    <w:rsid w:val="00B14797"/>
    <w:rsid w:val="00B14953"/>
    <w:rsid w:val="00B14BF7"/>
    <w:rsid w:val="00B14E04"/>
    <w:rsid w:val="00B14E47"/>
    <w:rsid w:val="00B14E97"/>
    <w:rsid w:val="00B14F89"/>
    <w:rsid w:val="00B15216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48A"/>
    <w:rsid w:val="00B264E6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2EC"/>
    <w:rsid w:val="00B3262C"/>
    <w:rsid w:val="00B32652"/>
    <w:rsid w:val="00B326DE"/>
    <w:rsid w:val="00B32799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E94"/>
    <w:rsid w:val="00B350DC"/>
    <w:rsid w:val="00B35329"/>
    <w:rsid w:val="00B353CC"/>
    <w:rsid w:val="00B354D0"/>
    <w:rsid w:val="00B354E6"/>
    <w:rsid w:val="00B355B6"/>
    <w:rsid w:val="00B356DB"/>
    <w:rsid w:val="00B3599E"/>
    <w:rsid w:val="00B35A14"/>
    <w:rsid w:val="00B3613E"/>
    <w:rsid w:val="00B363C9"/>
    <w:rsid w:val="00B3689B"/>
    <w:rsid w:val="00B36967"/>
    <w:rsid w:val="00B36AD6"/>
    <w:rsid w:val="00B36AF6"/>
    <w:rsid w:val="00B36BDA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95"/>
    <w:rsid w:val="00B37945"/>
    <w:rsid w:val="00B379BF"/>
    <w:rsid w:val="00B37A51"/>
    <w:rsid w:val="00B37A93"/>
    <w:rsid w:val="00B37B5F"/>
    <w:rsid w:val="00B37C97"/>
    <w:rsid w:val="00B37D88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CA"/>
    <w:rsid w:val="00B414F9"/>
    <w:rsid w:val="00B4161C"/>
    <w:rsid w:val="00B41740"/>
    <w:rsid w:val="00B41880"/>
    <w:rsid w:val="00B41B09"/>
    <w:rsid w:val="00B41B1B"/>
    <w:rsid w:val="00B41BAD"/>
    <w:rsid w:val="00B41E88"/>
    <w:rsid w:val="00B41F57"/>
    <w:rsid w:val="00B420D5"/>
    <w:rsid w:val="00B420DB"/>
    <w:rsid w:val="00B4210E"/>
    <w:rsid w:val="00B4211F"/>
    <w:rsid w:val="00B421FE"/>
    <w:rsid w:val="00B424B0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ADD"/>
    <w:rsid w:val="00B47B36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B47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E0"/>
    <w:rsid w:val="00B53B15"/>
    <w:rsid w:val="00B53B95"/>
    <w:rsid w:val="00B53BE2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45D"/>
    <w:rsid w:val="00B61489"/>
    <w:rsid w:val="00B61544"/>
    <w:rsid w:val="00B617FB"/>
    <w:rsid w:val="00B61AF6"/>
    <w:rsid w:val="00B61EF2"/>
    <w:rsid w:val="00B61F24"/>
    <w:rsid w:val="00B61F3B"/>
    <w:rsid w:val="00B620D2"/>
    <w:rsid w:val="00B621F1"/>
    <w:rsid w:val="00B623D7"/>
    <w:rsid w:val="00B62516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435"/>
    <w:rsid w:val="00B66484"/>
    <w:rsid w:val="00B66492"/>
    <w:rsid w:val="00B6658D"/>
    <w:rsid w:val="00B666DC"/>
    <w:rsid w:val="00B667F5"/>
    <w:rsid w:val="00B66807"/>
    <w:rsid w:val="00B6694B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EFF"/>
    <w:rsid w:val="00B70F50"/>
    <w:rsid w:val="00B7112C"/>
    <w:rsid w:val="00B71257"/>
    <w:rsid w:val="00B71271"/>
    <w:rsid w:val="00B71399"/>
    <w:rsid w:val="00B71723"/>
    <w:rsid w:val="00B71849"/>
    <w:rsid w:val="00B718D5"/>
    <w:rsid w:val="00B7196B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EA5"/>
    <w:rsid w:val="00B7307B"/>
    <w:rsid w:val="00B73088"/>
    <w:rsid w:val="00B731CE"/>
    <w:rsid w:val="00B73336"/>
    <w:rsid w:val="00B73631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D57"/>
    <w:rsid w:val="00B81E2D"/>
    <w:rsid w:val="00B81FDA"/>
    <w:rsid w:val="00B8200B"/>
    <w:rsid w:val="00B8239D"/>
    <w:rsid w:val="00B82600"/>
    <w:rsid w:val="00B827ED"/>
    <w:rsid w:val="00B82A34"/>
    <w:rsid w:val="00B82B05"/>
    <w:rsid w:val="00B82C76"/>
    <w:rsid w:val="00B82EC1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C9"/>
    <w:rsid w:val="00B87BD7"/>
    <w:rsid w:val="00B87C34"/>
    <w:rsid w:val="00B87E13"/>
    <w:rsid w:val="00B900D7"/>
    <w:rsid w:val="00B9012A"/>
    <w:rsid w:val="00B9027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8B"/>
    <w:rsid w:val="00B92BB9"/>
    <w:rsid w:val="00B92BFB"/>
    <w:rsid w:val="00B92C7B"/>
    <w:rsid w:val="00B92D7B"/>
    <w:rsid w:val="00B92E0D"/>
    <w:rsid w:val="00B92FA1"/>
    <w:rsid w:val="00B93017"/>
    <w:rsid w:val="00B9301B"/>
    <w:rsid w:val="00B930DB"/>
    <w:rsid w:val="00B93165"/>
    <w:rsid w:val="00B93180"/>
    <w:rsid w:val="00B93258"/>
    <w:rsid w:val="00B93289"/>
    <w:rsid w:val="00B936CE"/>
    <w:rsid w:val="00B93841"/>
    <w:rsid w:val="00B939BC"/>
    <w:rsid w:val="00B93A13"/>
    <w:rsid w:val="00B93D3C"/>
    <w:rsid w:val="00B93E96"/>
    <w:rsid w:val="00B94114"/>
    <w:rsid w:val="00B944A0"/>
    <w:rsid w:val="00B94527"/>
    <w:rsid w:val="00B9455D"/>
    <w:rsid w:val="00B94681"/>
    <w:rsid w:val="00B94771"/>
    <w:rsid w:val="00B949A6"/>
    <w:rsid w:val="00B94A41"/>
    <w:rsid w:val="00B94CD2"/>
    <w:rsid w:val="00B94F1E"/>
    <w:rsid w:val="00B94F6B"/>
    <w:rsid w:val="00B950CA"/>
    <w:rsid w:val="00B95126"/>
    <w:rsid w:val="00B95168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838"/>
    <w:rsid w:val="00B968AA"/>
    <w:rsid w:val="00B96A32"/>
    <w:rsid w:val="00B96B72"/>
    <w:rsid w:val="00B96E3E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5010"/>
    <w:rsid w:val="00BA5365"/>
    <w:rsid w:val="00BA53A8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F7B"/>
    <w:rsid w:val="00BA6102"/>
    <w:rsid w:val="00BA6236"/>
    <w:rsid w:val="00BA62B2"/>
    <w:rsid w:val="00BA630C"/>
    <w:rsid w:val="00BA6363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C08"/>
    <w:rsid w:val="00BB7E29"/>
    <w:rsid w:val="00BB7E32"/>
    <w:rsid w:val="00BC0131"/>
    <w:rsid w:val="00BC0139"/>
    <w:rsid w:val="00BC019D"/>
    <w:rsid w:val="00BC0366"/>
    <w:rsid w:val="00BC0444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628"/>
    <w:rsid w:val="00BC16C4"/>
    <w:rsid w:val="00BC192D"/>
    <w:rsid w:val="00BC1C2F"/>
    <w:rsid w:val="00BC1C56"/>
    <w:rsid w:val="00BC1CEE"/>
    <w:rsid w:val="00BC1F42"/>
    <w:rsid w:val="00BC1FA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BF"/>
    <w:rsid w:val="00BC2E02"/>
    <w:rsid w:val="00BC2E05"/>
    <w:rsid w:val="00BC2E26"/>
    <w:rsid w:val="00BC2EBC"/>
    <w:rsid w:val="00BC3269"/>
    <w:rsid w:val="00BC353C"/>
    <w:rsid w:val="00BC3604"/>
    <w:rsid w:val="00BC3641"/>
    <w:rsid w:val="00BC39F8"/>
    <w:rsid w:val="00BC3C7A"/>
    <w:rsid w:val="00BC3D04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A10"/>
    <w:rsid w:val="00BC4C20"/>
    <w:rsid w:val="00BC4E3E"/>
    <w:rsid w:val="00BC4E56"/>
    <w:rsid w:val="00BC4E95"/>
    <w:rsid w:val="00BC4EDC"/>
    <w:rsid w:val="00BC5000"/>
    <w:rsid w:val="00BC5550"/>
    <w:rsid w:val="00BC5679"/>
    <w:rsid w:val="00BC56B4"/>
    <w:rsid w:val="00BC57D0"/>
    <w:rsid w:val="00BC591A"/>
    <w:rsid w:val="00BC593B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D41"/>
    <w:rsid w:val="00BD2F44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B80"/>
    <w:rsid w:val="00BD3D47"/>
    <w:rsid w:val="00BD4151"/>
    <w:rsid w:val="00BD4435"/>
    <w:rsid w:val="00BD45C9"/>
    <w:rsid w:val="00BD4789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F5"/>
    <w:rsid w:val="00BE1D31"/>
    <w:rsid w:val="00BE1DE0"/>
    <w:rsid w:val="00BE1EF3"/>
    <w:rsid w:val="00BE1F63"/>
    <w:rsid w:val="00BE213E"/>
    <w:rsid w:val="00BE21BB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772"/>
    <w:rsid w:val="00BE3941"/>
    <w:rsid w:val="00BE3959"/>
    <w:rsid w:val="00BE3AFC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FB"/>
    <w:rsid w:val="00BE46B7"/>
    <w:rsid w:val="00BE48F9"/>
    <w:rsid w:val="00BE4BE0"/>
    <w:rsid w:val="00BE4D85"/>
    <w:rsid w:val="00BE4E0D"/>
    <w:rsid w:val="00BE5000"/>
    <w:rsid w:val="00BE540A"/>
    <w:rsid w:val="00BE551B"/>
    <w:rsid w:val="00BE5A43"/>
    <w:rsid w:val="00BE5C06"/>
    <w:rsid w:val="00BE5CC1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B1"/>
    <w:rsid w:val="00BE71F9"/>
    <w:rsid w:val="00BE743D"/>
    <w:rsid w:val="00BE750D"/>
    <w:rsid w:val="00BE75E1"/>
    <w:rsid w:val="00BE77E1"/>
    <w:rsid w:val="00BE7845"/>
    <w:rsid w:val="00BE7847"/>
    <w:rsid w:val="00BE787A"/>
    <w:rsid w:val="00BE78D2"/>
    <w:rsid w:val="00BE795D"/>
    <w:rsid w:val="00BE7F1F"/>
    <w:rsid w:val="00BF01B3"/>
    <w:rsid w:val="00BF026B"/>
    <w:rsid w:val="00BF0386"/>
    <w:rsid w:val="00BF0584"/>
    <w:rsid w:val="00BF075F"/>
    <w:rsid w:val="00BF0980"/>
    <w:rsid w:val="00BF09B2"/>
    <w:rsid w:val="00BF09CF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D24"/>
    <w:rsid w:val="00BF4DAC"/>
    <w:rsid w:val="00BF4DB7"/>
    <w:rsid w:val="00BF4F4A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3F8"/>
    <w:rsid w:val="00BF6404"/>
    <w:rsid w:val="00BF6509"/>
    <w:rsid w:val="00BF6581"/>
    <w:rsid w:val="00BF678E"/>
    <w:rsid w:val="00BF68A0"/>
    <w:rsid w:val="00BF6963"/>
    <w:rsid w:val="00BF6AE4"/>
    <w:rsid w:val="00BF6DF7"/>
    <w:rsid w:val="00BF6EB4"/>
    <w:rsid w:val="00BF6ECF"/>
    <w:rsid w:val="00BF6EE1"/>
    <w:rsid w:val="00BF718F"/>
    <w:rsid w:val="00BF7277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A39"/>
    <w:rsid w:val="00C01E2C"/>
    <w:rsid w:val="00C01E40"/>
    <w:rsid w:val="00C01EDA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D2A"/>
    <w:rsid w:val="00C03E80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E0"/>
    <w:rsid w:val="00C050EC"/>
    <w:rsid w:val="00C05379"/>
    <w:rsid w:val="00C05405"/>
    <w:rsid w:val="00C0540D"/>
    <w:rsid w:val="00C054E9"/>
    <w:rsid w:val="00C056EF"/>
    <w:rsid w:val="00C05742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94"/>
    <w:rsid w:val="00C064A6"/>
    <w:rsid w:val="00C068EE"/>
    <w:rsid w:val="00C06C6F"/>
    <w:rsid w:val="00C06E67"/>
    <w:rsid w:val="00C06F55"/>
    <w:rsid w:val="00C07223"/>
    <w:rsid w:val="00C07268"/>
    <w:rsid w:val="00C072A3"/>
    <w:rsid w:val="00C0749A"/>
    <w:rsid w:val="00C0751B"/>
    <w:rsid w:val="00C075E6"/>
    <w:rsid w:val="00C07618"/>
    <w:rsid w:val="00C078C6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80A"/>
    <w:rsid w:val="00C11CAF"/>
    <w:rsid w:val="00C11D11"/>
    <w:rsid w:val="00C11E7C"/>
    <w:rsid w:val="00C11FE3"/>
    <w:rsid w:val="00C120D0"/>
    <w:rsid w:val="00C1252F"/>
    <w:rsid w:val="00C12A35"/>
    <w:rsid w:val="00C12B89"/>
    <w:rsid w:val="00C12DEB"/>
    <w:rsid w:val="00C12F66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824"/>
    <w:rsid w:val="00C15D4B"/>
    <w:rsid w:val="00C16068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91D"/>
    <w:rsid w:val="00C21A30"/>
    <w:rsid w:val="00C21CB3"/>
    <w:rsid w:val="00C21D5F"/>
    <w:rsid w:val="00C21E7F"/>
    <w:rsid w:val="00C221B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280"/>
    <w:rsid w:val="00C30439"/>
    <w:rsid w:val="00C3048D"/>
    <w:rsid w:val="00C305C7"/>
    <w:rsid w:val="00C305E9"/>
    <w:rsid w:val="00C30942"/>
    <w:rsid w:val="00C30B3E"/>
    <w:rsid w:val="00C30C15"/>
    <w:rsid w:val="00C30DDD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86"/>
    <w:rsid w:val="00C31DFF"/>
    <w:rsid w:val="00C31F4C"/>
    <w:rsid w:val="00C32084"/>
    <w:rsid w:val="00C32731"/>
    <w:rsid w:val="00C32C76"/>
    <w:rsid w:val="00C32DC2"/>
    <w:rsid w:val="00C33014"/>
    <w:rsid w:val="00C3308C"/>
    <w:rsid w:val="00C333F3"/>
    <w:rsid w:val="00C3367B"/>
    <w:rsid w:val="00C3371E"/>
    <w:rsid w:val="00C33CE6"/>
    <w:rsid w:val="00C3409C"/>
    <w:rsid w:val="00C34161"/>
    <w:rsid w:val="00C341AD"/>
    <w:rsid w:val="00C342CD"/>
    <w:rsid w:val="00C343E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47A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2AD"/>
    <w:rsid w:val="00C40467"/>
    <w:rsid w:val="00C404D1"/>
    <w:rsid w:val="00C40729"/>
    <w:rsid w:val="00C407FD"/>
    <w:rsid w:val="00C40C5E"/>
    <w:rsid w:val="00C40CA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77"/>
    <w:rsid w:val="00C423C7"/>
    <w:rsid w:val="00C424DC"/>
    <w:rsid w:val="00C42653"/>
    <w:rsid w:val="00C42845"/>
    <w:rsid w:val="00C42934"/>
    <w:rsid w:val="00C42B78"/>
    <w:rsid w:val="00C42C6E"/>
    <w:rsid w:val="00C42E8D"/>
    <w:rsid w:val="00C42FC8"/>
    <w:rsid w:val="00C42FE5"/>
    <w:rsid w:val="00C43018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A6"/>
    <w:rsid w:val="00C52AA2"/>
    <w:rsid w:val="00C52B85"/>
    <w:rsid w:val="00C52B97"/>
    <w:rsid w:val="00C53022"/>
    <w:rsid w:val="00C53074"/>
    <w:rsid w:val="00C530BB"/>
    <w:rsid w:val="00C5313A"/>
    <w:rsid w:val="00C53345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A1B"/>
    <w:rsid w:val="00C54B31"/>
    <w:rsid w:val="00C54BC8"/>
    <w:rsid w:val="00C54D2B"/>
    <w:rsid w:val="00C55580"/>
    <w:rsid w:val="00C55804"/>
    <w:rsid w:val="00C558EC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957"/>
    <w:rsid w:val="00C5795F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1000"/>
    <w:rsid w:val="00C61377"/>
    <w:rsid w:val="00C61442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C"/>
    <w:rsid w:val="00C62E1C"/>
    <w:rsid w:val="00C6301F"/>
    <w:rsid w:val="00C6316C"/>
    <w:rsid w:val="00C63331"/>
    <w:rsid w:val="00C6343B"/>
    <w:rsid w:val="00C63AAC"/>
    <w:rsid w:val="00C63ABC"/>
    <w:rsid w:val="00C63B43"/>
    <w:rsid w:val="00C63D29"/>
    <w:rsid w:val="00C63D37"/>
    <w:rsid w:val="00C63D85"/>
    <w:rsid w:val="00C63DD4"/>
    <w:rsid w:val="00C63E06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685"/>
    <w:rsid w:val="00C6684F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501"/>
    <w:rsid w:val="00C70B67"/>
    <w:rsid w:val="00C70C5C"/>
    <w:rsid w:val="00C70CCC"/>
    <w:rsid w:val="00C70E2F"/>
    <w:rsid w:val="00C70E6B"/>
    <w:rsid w:val="00C70FEF"/>
    <w:rsid w:val="00C710F3"/>
    <w:rsid w:val="00C711F0"/>
    <w:rsid w:val="00C71208"/>
    <w:rsid w:val="00C713D0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8C7"/>
    <w:rsid w:val="00C739EE"/>
    <w:rsid w:val="00C73BCD"/>
    <w:rsid w:val="00C73C3B"/>
    <w:rsid w:val="00C73C44"/>
    <w:rsid w:val="00C73C9F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B"/>
    <w:rsid w:val="00C76542"/>
    <w:rsid w:val="00C76565"/>
    <w:rsid w:val="00C766A2"/>
    <w:rsid w:val="00C7676B"/>
    <w:rsid w:val="00C76920"/>
    <w:rsid w:val="00C76B5E"/>
    <w:rsid w:val="00C76C2B"/>
    <w:rsid w:val="00C76DEA"/>
    <w:rsid w:val="00C76EC8"/>
    <w:rsid w:val="00C77031"/>
    <w:rsid w:val="00C7724B"/>
    <w:rsid w:val="00C77256"/>
    <w:rsid w:val="00C772E9"/>
    <w:rsid w:val="00C7773A"/>
    <w:rsid w:val="00C77908"/>
    <w:rsid w:val="00C77A72"/>
    <w:rsid w:val="00C77A7C"/>
    <w:rsid w:val="00C77CBA"/>
    <w:rsid w:val="00C77E53"/>
    <w:rsid w:val="00C800FA"/>
    <w:rsid w:val="00C801DD"/>
    <w:rsid w:val="00C803AF"/>
    <w:rsid w:val="00C80594"/>
    <w:rsid w:val="00C805DC"/>
    <w:rsid w:val="00C80903"/>
    <w:rsid w:val="00C80A69"/>
    <w:rsid w:val="00C80AC3"/>
    <w:rsid w:val="00C80BF0"/>
    <w:rsid w:val="00C80FF9"/>
    <w:rsid w:val="00C812F6"/>
    <w:rsid w:val="00C8131B"/>
    <w:rsid w:val="00C81593"/>
    <w:rsid w:val="00C81617"/>
    <w:rsid w:val="00C818FF"/>
    <w:rsid w:val="00C8190B"/>
    <w:rsid w:val="00C81A43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5A1"/>
    <w:rsid w:val="00C868E1"/>
    <w:rsid w:val="00C869D4"/>
    <w:rsid w:val="00C86AC2"/>
    <w:rsid w:val="00C86B92"/>
    <w:rsid w:val="00C86CCC"/>
    <w:rsid w:val="00C86D6C"/>
    <w:rsid w:val="00C86E28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B72"/>
    <w:rsid w:val="00C93BA9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C4"/>
    <w:rsid w:val="00C97730"/>
    <w:rsid w:val="00C977A7"/>
    <w:rsid w:val="00C977EF"/>
    <w:rsid w:val="00C97A9A"/>
    <w:rsid w:val="00C97B45"/>
    <w:rsid w:val="00C97B5D"/>
    <w:rsid w:val="00C97D36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26D"/>
    <w:rsid w:val="00CA2615"/>
    <w:rsid w:val="00CA271F"/>
    <w:rsid w:val="00CA28E4"/>
    <w:rsid w:val="00CA2B70"/>
    <w:rsid w:val="00CA2CB9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3F"/>
    <w:rsid w:val="00CA5EC4"/>
    <w:rsid w:val="00CA5F3E"/>
    <w:rsid w:val="00CA6089"/>
    <w:rsid w:val="00CA61A1"/>
    <w:rsid w:val="00CA61DB"/>
    <w:rsid w:val="00CA69CB"/>
    <w:rsid w:val="00CA6A47"/>
    <w:rsid w:val="00CA6B52"/>
    <w:rsid w:val="00CA6B93"/>
    <w:rsid w:val="00CA6BB6"/>
    <w:rsid w:val="00CA6C3D"/>
    <w:rsid w:val="00CA6C4D"/>
    <w:rsid w:val="00CA6C7C"/>
    <w:rsid w:val="00CA6CE0"/>
    <w:rsid w:val="00CA6EEA"/>
    <w:rsid w:val="00CA6FCE"/>
    <w:rsid w:val="00CA7702"/>
    <w:rsid w:val="00CA7946"/>
    <w:rsid w:val="00CA7A01"/>
    <w:rsid w:val="00CA7CFD"/>
    <w:rsid w:val="00CA7D1D"/>
    <w:rsid w:val="00CA7D2B"/>
    <w:rsid w:val="00CA7D8E"/>
    <w:rsid w:val="00CA7D95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C30"/>
    <w:rsid w:val="00CB3E59"/>
    <w:rsid w:val="00CB3FD7"/>
    <w:rsid w:val="00CB4148"/>
    <w:rsid w:val="00CB42D5"/>
    <w:rsid w:val="00CB46C5"/>
    <w:rsid w:val="00CB4A6B"/>
    <w:rsid w:val="00CB5140"/>
    <w:rsid w:val="00CB51F6"/>
    <w:rsid w:val="00CB530C"/>
    <w:rsid w:val="00CB5323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DF"/>
    <w:rsid w:val="00CB6A15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C63"/>
    <w:rsid w:val="00CC0CF8"/>
    <w:rsid w:val="00CC0D4A"/>
    <w:rsid w:val="00CC0D6D"/>
    <w:rsid w:val="00CC0E63"/>
    <w:rsid w:val="00CC0F54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5F7"/>
    <w:rsid w:val="00CC460E"/>
    <w:rsid w:val="00CC4AAA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92D"/>
    <w:rsid w:val="00CC7A5F"/>
    <w:rsid w:val="00CC7B5D"/>
    <w:rsid w:val="00CC7C40"/>
    <w:rsid w:val="00CC7D6D"/>
    <w:rsid w:val="00CC7EBF"/>
    <w:rsid w:val="00CD0005"/>
    <w:rsid w:val="00CD001E"/>
    <w:rsid w:val="00CD0393"/>
    <w:rsid w:val="00CD03A7"/>
    <w:rsid w:val="00CD03C3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C17"/>
    <w:rsid w:val="00CD6E0A"/>
    <w:rsid w:val="00CD7557"/>
    <w:rsid w:val="00CD757C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E1"/>
    <w:rsid w:val="00CE21BF"/>
    <w:rsid w:val="00CE2413"/>
    <w:rsid w:val="00CE266D"/>
    <w:rsid w:val="00CE298E"/>
    <w:rsid w:val="00CE2A96"/>
    <w:rsid w:val="00CE2C08"/>
    <w:rsid w:val="00CE2C61"/>
    <w:rsid w:val="00CE2C8B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819"/>
    <w:rsid w:val="00CE58FD"/>
    <w:rsid w:val="00CE5BB9"/>
    <w:rsid w:val="00CE5D46"/>
    <w:rsid w:val="00CE5F0D"/>
    <w:rsid w:val="00CE6224"/>
    <w:rsid w:val="00CE647B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5A9"/>
    <w:rsid w:val="00CF0790"/>
    <w:rsid w:val="00CF0944"/>
    <w:rsid w:val="00CF09B0"/>
    <w:rsid w:val="00CF0B5A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E86"/>
    <w:rsid w:val="00CF3029"/>
    <w:rsid w:val="00CF319E"/>
    <w:rsid w:val="00CF3307"/>
    <w:rsid w:val="00CF3324"/>
    <w:rsid w:val="00CF3357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230"/>
    <w:rsid w:val="00CF6359"/>
    <w:rsid w:val="00CF6499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F38"/>
    <w:rsid w:val="00D011A1"/>
    <w:rsid w:val="00D011AF"/>
    <w:rsid w:val="00D0121F"/>
    <w:rsid w:val="00D01378"/>
    <w:rsid w:val="00D0156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923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F5"/>
    <w:rsid w:val="00D06C13"/>
    <w:rsid w:val="00D06D13"/>
    <w:rsid w:val="00D06EB1"/>
    <w:rsid w:val="00D06F45"/>
    <w:rsid w:val="00D0707A"/>
    <w:rsid w:val="00D07172"/>
    <w:rsid w:val="00D071C5"/>
    <w:rsid w:val="00D071D4"/>
    <w:rsid w:val="00D0728D"/>
    <w:rsid w:val="00D074BF"/>
    <w:rsid w:val="00D0769B"/>
    <w:rsid w:val="00D076E0"/>
    <w:rsid w:val="00D07735"/>
    <w:rsid w:val="00D0782B"/>
    <w:rsid w:val="00D078D3"/>
    <w:rsid w:val="00D07959"/>
    <w:rsid w:val="00D07D35"/>
    <w:rsid w:val="00D07DF9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40F"/>
    <w:rsid w:val="00D15587"/>
    <w:rsid w:val="00D15793"/>
    <w:rsid w:val="00D15874"/>
    <w:rsid w:val="00D15963"/>
    <w:rsid w:val="00D159B7"/>
    <w:rsid w:val="00D15A31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94"/>
    <w:rsid w:val="00D167C7"/>
    <w:rsid w:val="00D16894"/>
    <w:rsid w:val="00D168C5"/>
    <w:rsid w:val="00D169EE"/>
    <w:rsid w:val="00D16A5C"/>
    <w:rsid w:val="00D16A9D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772"/>
    <w:rsid w:val="00D23A23"/>
    <w:rsid w:val="00D23AEE"/>
    <w:rsid w:val="00D23C14"/>
    <w:rsid w:val="00D23DE0"/>
    <w:rsid w:val="00D23FCF"/>
    <w:rsid w:val="00D24179"/>
    <w:rsid w:val="00D241AA"/>
    <w:rsid w:val="00D249AB"/>
    <w:rsid w:val="00D24A75"/>
    <w:rsid w:val="00D24A82"/>
    <w:rsid w:val="00D24C54"/>
    <w:rsid w:val="00D24DCD"/>
    <w:rsid w:val="00D24F83"/>
    <w:rsid w:val="00D24F8B"/>
    <w:rsid w:val="00D25185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603D"/>
    <w:rsid w:val="00D260D5"/>
    <w:rsid w:val="00D26130"/>
    <w:rsid w:val="00D26263"/>
    <w:rsid w:val="00D26302"/>
    <w:rsid w:val="00D26425"/>
    <w:rsid w:val="00D26883"/>
    <w:rsid w:val="00D26AFE"/>
    <w:rsid w:val="00D26C78"/>
    <w:rsid w:val="00D26DAD"/>
    <w:rsid w:val="00D27088"/>
    <w:rsid w:val="00D27166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63E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4F"/>
    <w:rsid w:val="00D33693"/>
    <w:rsid w:val="00D3380C"/>
    <w:rsid w:val="00D33929"/>
    <w:rsid w:val="00D33941"/>
    <w:rsid w:val="00D3399D"/>
    <w:rsid w:val="00D33A04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443"/>
    <w:rsid w:val="00D36596"/>
    <w:rsid w:val="00D36781"/>
    <w:rsid w:val="00D369D1"/>
    <w:rsid w:val="00D36BBF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AD2"/>
    <w:rsid w:val="00D41ADA"/>
    <w:rsid w:val="00D41B98"/>
    <w:rsid w:val="00D41CC1"/>
    <w:rsid w:val="00D41E36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8C"/>
    <w:rsid w:val="00D43BFE"/>
    <w:rsid w:val="00D43CC7"/>
    <w:rsid w:val="00D43D2E"/>
    <w:rsid w:val="00D4411D"/>
    <w:rsid w:val="00D44154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CE7"/>
    <w:rsid w:val="00D5603D"/>
    <w:rsid w:val="00D560C2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3D9"/>
    <w:rsid w:val="00D60559"/>
    <w:rsid w:val="00D60725"/>
    <w:rsid w:val="00D607F3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C19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C42"/>
    <w:rsid w:val="00D62D37"/>
    <w:rsid w:val="00D62EB2"/>
    <w:rsid w:val="00D62F84"/>
    <w:rsid w:val="00D62FF8"/>
    <w:rsid w:val="00D63059"/>
    <w:rsid w:val="00D63369"/>
    <w:rsid w:val="00D633E9"/>
    <w:rsid w:val="00D6346B"/>
    <w:rsid w:val="00D6355F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EA3"/>
    <w:rsid w:val="00D6609C"/>
    <w:rsid w:val="00D660BA"/>
    <w:rsid w:val="00D661C3"/>
    <w:rsid w:val="00D66555"/>
    <w:rsid w:val="00D6657D"/>
    <w:rsid w:val="00D6670C"/>
    <w:rsid w:val="00D66840"/>
    <w:rsid w:val="00D668F9"/>
    <w:rsid w:val="00D66B23"/>
    <w:rsid w:val="00D66F14"/>
    <w:rsid w:val="00D67142"/>
    <w:rsid w:val="00D67296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B2"/>
    <w:rsid w:val="00D714FD"/>
    <w:rsid w:val="00D715A5"/>
    <w:rsid w:val="00D716E5"/>
    <w:rsid w:val="00D71A03"/>
    <w:rsid w:val="00D71CE8"/>
    <w:rsid w:val="00D71CF7"/>
    <w:rsid w:val="00D71D35"/>
    <w:rsid w:val="00D71D41"/>
    <w:rsid w:val="00D71D9D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A0D"/>
    <w:rsid w:val="00D73BE6"/>
    <w:rsid w:val="00D73CBC"/>
    <w:rsid w:val="00D73D68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6166"/>
    <w:rsid w:val="00D76395"/>
    <w:rsid w:val="00D76405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CF"/>
    <w:rsid w:val="00D77401"/>
    <w:rsid w:val="00D77524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FFC"/>
    <w:rsid w:val="00D81138"/>
    <w:rsid w:val="00D81186"/>
    <w:rsid w:val="00D81AD6"/>
    <w:rsid w:val="00D81B0D"/>
    <w:rsid w:val="00D81DEA"/>
    <w:rsid w:val="00D8203D"/>
    <w:rsid w:val="00D8223B"/>
    <w:rsid w:val="00D82361"/>
    <w:rsid w:val="00D82392"/>
    <w:rsid w:val="00D8243C"/>
    <w:rsid w:val="00D82451"/>
    <w:rsid w:val="00D8247A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FA"/>
    <w:rsid w:val="00D838B5"/>
    <w:rsid w:val="00D838D3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DCA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F00"/>
    <w:rsid w:val="00D90017"/>
    <w:rsid w:val="00D900F8"/>
    <w:rsid w:val="00D9018E"/>
    <w:rsid w:val="00D90253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739"/>
    <w:rsid w:val="00D94859"/>
    <w:rsid w:val="00D94AF0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6E"/>
    <w:rsid w:val="00DA2724"/>
    <w:rsid w:val="00DA2749"/>
    <w:rsid w:val="00DA2836"/>
    <w:rsid w:val="00DA2845"/>
    <w:rsid w:val="00DA2949"/>
    <w:rsid w:val="00DA2DC3"/>
    <w:rsid w:val="00DA2F5E"/>
    <w:rsid w:val="00DA2F8C"/>
    <w:rsid w:val="00DA2FCF"/>
    <w:rsid w:val="00DA300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AA2"/>
    <w:rsid w:val="00DA7BD5"/>
    <w:rsid w:val="00DB0027"/>
    <w:rsid w:val="00DB00E3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B01"/>
    <w:rsid w:val="00DB0C10"/>
    <w:rsid w:val="00DB0D3D"/>
    <w:rsid w:val="00DB115A"/>
    <w:rsid w:val="00DB1260"/>
    <w:rsid w:val="00DB199D"/>
    <w:rsid w:val="00DB1AC0"/>
    <w:rsid w:val="00DB1C12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B9"/>
    <w:rsid w:val="00DB42E8"/>
    <w:rsid w:val="00DB446F"/>
    <w:rsid w:val="00DB448B"/>
    <w:rsid w:val="00DB45B5"/>
    <w:rsid w:val="00DB4752"/>
    <w:rsid w:val="00DB47F8"/>
    <w:rsid w:val="00DB4C2C"/>
    <w:rsid w:val="00DB4EE9"/>
    <w:rsid w:val="00DB4F3B"/>
    <w:rsid w:val="00DB50CE"/>
    <w:rsid w:val="00DB5201"/>
    <w:rsid w:val="00DB52A0"/>
    <w:rsid w:val="00DB5377"/>
    <w:rsid w:val="00DB5515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38C"/>
    <w:rsid w:val="00DC03FA"/>
    <w:rsid w:val="00DC04E1"/>
    <w:rsid w:val="00DC0568"/>
    <w:rsid w:val="00DC0634"/>
    <w:rsid w:val="00DC06AD"/>
    <w:rsid w:val="00DC07FA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6B"/>
    <w:rsid w:val="00DC2370"/>
    <w:rsid w:val="00DC248E"/>
    <w:rsid w:val="00DC2613"/>
    <w:rsid w:val="00DC27CB"/>
    <w:rsid w:val="00DC2F73"/>
    <w:rsid w:val="00DC3142"/>
    <w:rsid w:val="00DC318F"/>
    <w:rsid w:val="00DC323A"/>
    <w:rsid w:val="00DC341E"/>
    <w:rsid w:val="00DC3683"/>
    <w:rsid w:val="00DC39F3"/>
    <w:rsid w:val="00DC3B1C"/>
    <w:rsid w:val="00DC3BF4"/>
    <w:rsid w:val="00DC3DE3"/>
    <w:rsid w:val="00DC3F66"/>
    <w:rsid w:val="00DC3FA0"/>
    <w:rsid w:val="00DC4046"/>
    <w:rsid w:val="00DC458D"/>
    <w:rsid w:val="00DC4963"/>
    <w:rsid w:val="00DC49D4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59F"/>
    <w:rsid w:val="00DD25F5"/>
    <w:rsid w:val="00DD276D"/>
    <w:rsid w:val="00DD2826"/>
    <w:rsid w:val="00DD2A40"/>
    <w:rsid w:val="00DD2B9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F7"/>
    <w:rsid w:val="00DD4626"/>
    <w:rsid w:val="00DD4855"/>
    <w:rsid w:val="00DD4A46"/>
    <w:rsid w:val="00DD4AFA"/>
    <w:rsid w:val="00DD4B69"/>
    <w:rsid w:val="00DD4B80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C23"/>
    <w:rsid w:val="00DE1D20"/>
    <w:rsid w:val="00DE1F04"/>
    <w:rsid w:val="00DE2134"/>
    <w:rsid w:val="00DE22CC"/>
    <w:rsid w:val="00DE236E"/>
    <w:rsid w:val="00DE2392"/>
    <w:rsid w:val="00DE24BB"/>
    <w:rsid w:val="00DE2641"/>
    <w:rsid w:val="00DE28A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B5F"/>
    <w:rsid w:val="00DE7B7E"/>
    <w:rsid w:val="00DE7C24"/>
    <w:rsid w:val="00DE7DE0"/>
    <w:rsid w:val="00DE7F06"/>
    <w:rsid w:val="00DF00A7"/>
    <w:rsid w:val="00DF02BE"/>
    <w:rsid w:val="00DF02D5"/>
    <w:rsid w:val="00DF049F"/>
    <w:rsid w:val="00DF068F"/>
    <w:rsid w:val="00DF06A4"/>
    <w:rsid w:val="00DF0761"/>
    <w:rsid w:val="00DF076C"/>
    <w:rsid w:val="00DF09A1"/>
    <w:rsid w:val="00DF0B8C"/>
    <w:rsid w:val="00DF0DC9"/>
    <w:rsid w:val="00DF0DCB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F1F"/>
    <w:rsid w:val="00DF2091"/>
    <w:rsid w:val="00DF21D9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4094"/>
    <w:rsid w:val="00DF40B0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CC"/>
    <w:rsid w:val="00DF626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EA8"/>
    <w:rsid w:val="00DF7F48"/>
    <w:rsid w:val="00E000D2"/>
    <w:rsid w:val="00E00183"/>
    <w:rsid w:val="00E0018F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BA"/>
    <w:rsid w:val="00E01DDC"/>
    <w:rsid w:val="00E01E62"/>
    <w:rsid w:val="00E02256"/>
    <w:rsid w:val="00E02433"/>
    <w:rsid w:val="00E0255F"/>
    <w:rsid w:val="00E0260D"/>
    <w:rsid w:val="00E027BC"/>
    <w:rsid w:val="00E02815"/>
    <w:rsid w:val="00E02FB9"/>
    <w:rsid w:val="00E0324D"/>
    <w:rsid w:val="00E03461"/>
    <w:rsid w:val="00E034D8"/>
    <w:rsid w:val="00E0368C"/>
    <w:rsid w:val="00E036FB"/>
    <w:rsid w:val="00E037E5"/>
    <w:rsid w:val="00E03918"/>
    <w:rsid w:val="00E03A27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61"/>
    <w:rsid w:val="00E059D0"/>
    <w:rsid w:val="00E05C37"/>
    <w:rsid w:val="00E05C62"/>
    <w:rsid w:val="00E05EAD"/>
    <w:rsid w:val="00E05F0B"/>
    <w:rsid w:val="00E0613A"/>
    <w:rsid w:val="00E06177"/>
    <w:rsid w:val="00E06451"/>
    <w:rsid w:val="00E064B8"/>
    <w:rsid w:val="00E065D6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BA"/>
    <w:rsid w:val="00E073F5"/>
    <w:rsid w:val="00E076BD"/>
    <w:rsid w:val="00E07829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94E"/>
    <w:rsid w:val="00E10A1E"/>
    <w:rsid w:val="00E10A96"/>
    <w:rsid w:val="00E10AA2"/>
    <w:rsid w:val="00E10BB4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B55"/>
    <w:rsid w:val="00E12C54"/>
    <w:rsid w:val="00E12D5E"/>
    <w:rsid w:val="00E12DFF"/>
    <w:rsid w:val="00E12E36"/>
    <w:rsid w:val="00E1349D"/>
    <w:rsid w:val="00E13570"/>
    <w:rsid w:val="00E137AE"/>
    <w:rsid w:val="00E13873"/>
    <w:rsid w:val="00E13B47"/>
    <w:rsid w:val="00E13C94"/>
    <w:rsid w:val="00E13D24"/>
    <w:rsid w:val="00E13D44"/>
    <w:rsid w:val="00E14046"/>
    <w:rsid w:val="00E1409B"/>
    <w:rsid w:val="00E140CD"/>
    <w:rsid w:val="00E14290"/>
    <w:rsid w:val="00E1443F"/>
    <w:rsid w:val="00E144EF"/>
    <w:rsid w:val="00E146F4"/>
    <w:rsid w:val="00E14A9B"/>
    <w:rsid w:val="00E14ACD"/>
    <w:rsid w:val="00E14C9B"/>
    <w:rsid w:val="00E14CCA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706"/>
    <w:rsid w:val="00E177C2"/>
    <w:rsid w:val="00E17A3D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E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9E1"/>
    <w:rsid w:val="00E22D29"/>
    <w:rsid w:val="00E22DBC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FF"/>
    <w:rsid w:val="00E272CD"/>
    <w:rsid w:val="00E273C4"/>
    <w:rsid w:val="00E273F6"/>
    <w:rsid w:val="00E27415"/>
    <w:rsid w:val="00E2759C"/>
    <w:rsid w:val="00E27614"/>
    <w:rsid w:val="00E27D69"/>
    <w:rsid w:val="00E30026"/>
    <w:rsid w:val="00E300D4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AD"/>
    <w:rsid w:val="00E31B42"/>
    <w:rsid w:val="00E31B54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98"/>
    <w:rsid w:val="00E34D0B"/>
    <w:rsid w:val="00E34E26"/>
    <w:rsid w:val="00E34EB6"/>
    <w:rsid w:val="00E350A5"/>
    <w:rsid w:val="00E353EA"/>
    <w:rsid w:val="00E3553D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352"/>
    <w:rsid w:val="00E37517"/>
    <w:rsid w:val="00E3751E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357"/>
    <w:rsid w:val="00E414A5"/>
    <w:rsid w:val="00E41965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A01"/>
    <w:rsid w:val="00E44A92"/>
    <w:rsid w:val="00E44BE3"/>
    <w:rsid w:val="00E44CE0"/>
    <w:rsid w:val="00E44CF5"/>
    <w:rsid w:val="00E44E93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F22"/>
    <w:rsid w:val="00E5562B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810"/>
    <w:rsid w:val="00E56842"/>
    <w:rsid w:val="00E56A3F"/>
    <w:rsid w:val="00E56A88"/>
    <w:rsid w:val="00E56AB6"/>
    <w:rsid w:val="00E56B6D"/>
    <w:rsid w:val="00E56C62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BA8"/>
    <w:rsid w:val="00E62CE3"/>
    <w:rsid w:val="00E62E9F"/>
    <w:rsid w:val="00E62F64"/>
    <w:rsid w:val="00E63061"/>
    <w:rsid w:val="00E63207"/>
    <w:rsid w:val="00E6331C"/>
    <w:rsid w:val="00E6342F"/>
    <w:rsid w:val="00E6364D"/>
    <w:rsid w:val="00E6380A"/>
    <w:rsid w:val="00E63A33"/>
    <w:rsid w:val="00E63F49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E0"/>
    <w:rsid w:val="00E66558"/>
    <w:rsid w:val="00E66596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E9"/>
    <w:rsid w:val="00E74865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752"/>
    <w:rsid w:val="00E75887"/>
    <w:rsid w:val="00E7598E"/>
    <w:rsid w:val="00E75999"/>
    <w:rsid w:val="00E75B14"/>
    <w:rsid w:val="00E75B7B"/>
    <w:rsid w:val="00E75CCC"/>
    <w:rsid w:val="00E75EEE"/>
    <w:rsid w:val="00E76106"/>
    <w:rsid w:val="00E76171"/>
    <w:rsid w:val="00E76212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C02"/>
    <w:rsid w:val="00E77CDB"/>
    <w:rsid w:val="00E77D15"/>
    <w:rsid w:val="00E77FBD"/>
    <w:rsid w:val="00E77FE5"/>
    <w:rsid w:val="00E8001E"/>
    <w:rsid w:val="00E80102"/>
    <w:rsid w:val="00E80274"/>
    <w:rsid w:val="00E8046C"/>
    <w:rsid w:val="00E8051D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27CD"/>
    <w:rsid w:val="00E82C6B"/>
    <w:rsid w:val="00E82D37"/>
    <w:rsid w:val="00E83017"/>
    <w:rsid w:val="00E8338C"/>
    <w:rsid w:val="00E833E3"/>
    <w:rsid w:val="00E834B5"/>
    <w:rsid w:val="00E8364A"/>
    <w:rsid w:val="00E83727"/>
    <w:rsid w:val="00E83825"/>
    <w:rsid w:val="00E839F7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C34"/>
    <w:rsid w:val="00E8523C"/>
    <w:rsid w:val="00E853C7"/>
    <w:rsid w:val="00E8556A"/>
    <w:rsid w:val="00E8563F"/>
    <w:rsid w:val="00E858F7"/>
    <w:rsid w:val="00E85B66"/>
    <w:rsid w:val="00E85E28"/>
    <w:rsid w:val="00E86037"/>
    <w:rsid w:val="00E863D4"/>
    <w:rsid w:val="00E8649C"/>
    <w:rsid w:val="00E86631"/>
    <w:rsid w:val="00E86649"/>
    <w:rsid w:val="00E867E8"/>
    <w:rsid w:val="00E86875"/>
    <w:rsid w:val="00E86934"/>
    <w:rsid w:val="00E8697F"/>
    <w:rsid w:val="00E86C15"/>
    <w:rsid w:val="00E86C56"/>
    <w:rsid w:val="00E86C9C"/>
    <w:rsid w:val="00E86F0A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AC0"/>
    <w:rsid w:val="00E92C65"/>
    <w:rsid w:val="00E93005"/>
    <w:rsid w:val="00E930B9"/>
    <w:rsid w:val="00E931F6"/>
    <w:rsid w:val="00E93243"/>
    <w:rsid w:val="00E934E6"/>
    <w:rsid w:val="00E937FE"/>
    <w:rsid w:val="00E93973"/>
    <w:rsid w:val="00E93ABD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CA9"/>
    <w:rsid w:val="00E94EB1"/>
    <w:rsid w:val="00E94EB9"/>
    <w:rsid w:val="00E95037"/>
    <w:rsid w:val="00E95072"/>
    <w:rsid w:val="00E951DE"/>
    <w:rsid w:val="00E95293"/>
    <w:rsid w:val="00E95384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F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AE2"/>
    <w:rsid w:val="00EA6D10"/>
    <w:rsid w:val="00EA6EA0"/>
    <w:rsid w:val="00EA6F91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EBB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6C9"/>
    <w:rsid w:val="00EB3BFC"/>
    <w:rsid w:val="00EB3C20"/>
    <w:rsid w:val="00EB3D02"/>
    <w:rsid w:val="00EB3E93"/>
    <w:rsid w:val="00EB3EC5"/>
    <w:rsid w:val="00EB3FC5"/>
    <w:rsid w:val="00EB40B0"/>
    <w:rsid w:val="00EB40D6"/>
    <w:rsid w:val="00EB4618"/>
    <w:rsid w:val="00EB46D5"/>
    <w:rsid w:val="00EB47CC"/>
    <w:rsid w:val="00EB4D54"/>
    <w:rsid w:val="00EB4DFB"/>
    <w:rsid w:val="00EB4FAE"/>
    <w:rsid w:val="00EB5070"/>
    <w:rsid w:val="00EB5347"/>
    <w:rsid w:val="00EB555F"/>
    <w:rsid w:val="00EB56A3"/>
    <w:rsid w:val="00EB5867"/>
    <w:rsid w:val="00EB5945"/>
    <w:rsid w:val="00EB5BF0"/>
    <w:rsid w:val="00EB5C15"/>
    <w:rsid w:val="00EB5CB0"/>
    <w:rsid w:val="00EB5E9B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77E"/>
    <w:rsid w:val="00EC2796"/>
    <w:rsid w:val="00EC2866"/>
    <w:rsid w:val="00EC29D7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AE2"/>
    <w:rsid w:val="00EC5AE7"/>
    <w:rsid w:val="00EC5B89"/>
    <w:rsid w:val="00EC5CA4"/>
    <w:rsid w:val="00EC5CAD"/>
    <w:rsid w:val="00EC5E35"/>
    <w:rsid w:val="00EC5E84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B6B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EE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5D7"/>
    <w:rsid w:val="00EF57D9"/>
    <w:rsid w:val="00EF5BFC"/>
    <w:rsid w:val="00EF5D0F"/>
    <w:rsid w:val="00EF5F43"/>
    <w:rsid w:val="00EF6262"/>
    <w:rsid w:val="00EF626D"/>
    <w:rsid w:val="00EF65EB"/>
    <w:rsid w:val="00EF66BB"/>
    <w:rsid w:val="00EF69A8"/>
    <w:rsid w:val="00EF69F3"/>
    <w:rsid w:val="00EF6B7E"/>
    <w:rsid w:val="00EF6BC3"/>
    <w:rsid w:val="00EF6E63"/>
    <w:rsid w:val="00EF7240"/>
    <w:rsid w:val="00EF7291"/>
    <w:rsid w:val="00EF7398"/>
    <w:rsid w:val="00EF745E"/>
    <w:rsid w:val="00EF7471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F8E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EBB"/>
    <w:rsid w:val="00F03EBD"/>
    <w:rsid w:val="00F03F08"/>
    <w:rsid w:val="00F03F76"/>
    <w:rsid w:val="00F03FF1"/>
    <w:rsid w:val="00F041A5"/>
    <w:rsid w:val="00F043CC"/>
    <w:rsid w:val="00F043F3"/>
    <w:rsid w:val="00F044EC"/>
    <w:rsid w:val="00F044F6"/>
    <w:rsid w:val="00F0479A"/>
    <w:rsid w:val="00F04B8A"/>
    <w:rsid w:val="00F04DC3"/>
    <w:rsid w:val="00F04DE0"/>
    <w:rsid w:val="00F04DE5"/>
    <w:rsid w:val="00F04F91"/>
    <w:rsid w:val="00F054D5"/>
    <w:rsid w:val="00F055BF"/>
    <w:rsid w:val="00F0561D"/>
    <w:rsid w:val="00F05636"/>
    <w:rsid w:val="00F056AD"/>
    <w:rsid w:val="00F056BE"/>
    <w:rsid w:val="00F05732"/>
    <w:rsid w:val="00F059FD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68A"/>
    <w:rsid w:val="00F129EE"/>
    <w:rsid w:val="00F12AA4"/>
    <w:rsid w:val="00F12B56"/>
    <w:rsid w:val="00F12C9B"/>
    <w:rsid w:val="00F13265"/>
    <w:rsid w:val="00F13341"/>
    <w:rsid w:val="00F1381A"/>
    <w:rsid w:val="00F1398C"/>
    <w:rsid w:val="00F13A63"/>
    <w:rsid w:val="00F13C00"/>
    <w:rsid w:val="00F13E73"/>
    <w:rsid w:val="00F13FB5"/>
    <w:rsid w:val="00F140C6"/>
    <w:rsid w:val="00F141E8"/>
    <w:rsid w:val="00F142E7"/>
    <w:rsid w:val="00F142F3"/>
    <w:rsid w:val="00F1466F"/>
    <w:rsid w:val="00F14791"/>
    <w:rsid w:val="00F14A4B"/>
    <w:rsid w:val="00F14DA4"/>
    <w:rsid w:val="00F15296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2DE"/>
    <w:rsid w:val="00F2438F"/>
    <w:rsid w:val="00F247B1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C08"/>
    <w:rsid w:val="00F34C54"/>
    <w:rsid w:val="00F34D10"/>
    <w:rsid w:val="00F34D1C"/>
    <w:rsid w:val="00F351B4"/>
    <w:rsid w:val="00F35375"/>
    <w:rsid w:val="00F35411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B75"/>
    <w:rsid w:val="00F36BA7"/>
    <w:rsid w:val="00F36C60"/>
    <w:rsid w:val="00F3726C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59"/>
    <w:rsid w:val="00F41BC2"/>
    <w:rsid w:val="00F41C0E"/>
    <w:rsid w:val="00F41DE5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8A9"/>
    <w:rsid w:val="00F44992"/>
    <w:rsid w:val="00F45122"/>
    <w:rsid w:val="00F45372"/>
    <w:rsid w:val="00F458B2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DB0"/>
    <w:rsid w:val="00F47190"/>
    <w:rsid w:val="00F474B5"/>
    <w:rsid w:val="00F475E9"/>
    <w:rsid w:val="00F4785B"/>
    <w:rsid w:val="00F47871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A0"/>
    <w:rsid w:val="00F54605"/>
    <w:rsid w:val="00F5495B"/>
    <w:rsid w:val="00F54D3E"/>
    <w:rsid w:val="00F54E16"/>
    <w:rsid w:val="00F54FA9"/>
    <w:rsid w:val="00F550E5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E0"/>
    <w:rsid w:val="00F610E5"/>
    <w:rsid w:val="00F614BB"/>
    <w:rsid w:val="00F6155E"/>
    <w:rsid w:val="00F616BD"/>
    <w:rsid w:val="00F616EE"/>
    <w:rsid w:val="00F61A57"/>
    <w:rsid w:val="00F61CD9"/>
    <w:rsid w:val="00F61D81"/>
    <w:rsid w:val="00F622A7"/>
    <w:rsid w:val="00F623AD"/>
    <w:rsid w:val="00F6243A"/>
    <w:rsid w:val="00F625A2"/>
    <w:rsid w:val="00F6277B"/>
    <w:rsid w:val="00F627BC"/>
    <w:rsid w:val="00F628C1"/>
    <w:rsid w:val="00F62CEB"/>
    <w:rsid w:val="00F62E97"/>
    <w:rsid w:val="00F62F0E"/>
    <w:rsid w:val="00F63101"/>
    <w:rsid w:val="00F632AB"/>
    <w:rsid w:val="00F635DF"/>
    <w:rsid w:val="00F6365F"/>
    <w:rsid w:val="00F636E4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6A6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CFE"/>
    <w:rsid w:val="00F6705D"/>
    <w:rsid w:val="00F6708F"/>
    <w:rsid w:val="00F670E7"/>
    <w:rsid w:val="00F6715C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707"/>
    <w:rsid w:val="00F85798"/>
    <w:rsid w:val="00F859CE"/>
    <w:rsid w:val="00F85A45"/>
    <w:rsid w:val="00F85BC5"/>
    <w:rsid w:val="00F85C95"/>
    <w:rsid w:val="00F85EA4"/>
    <w:rsid w:val="00F85F17"/>
    <w:rsid w:val="00F8623B"/>
    <w:rsid w:val="00F863FE"/>
    <w:rsid w:val="00F864EB"/>
    <w:rsid w:val="00F8658F"/>
    <w:rsid w:val="00F866C9"/>
    <w:rsid w:val="00F86D66"/>
    <w:rsid w:val="00F86D74"/>
    <w:rsid w:val="00F86F3E"/>
    <w:rsid w:val="00F870A1"/>
    <w:rsid w:val="00F871A8"/>
    <w:rsid w:val="00F87291"/>
    <w:rsid w:val="00F87303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6CF"/>
    <w:rsid w:val="00F97B3E"/>
    <w:rsid w:val="00F97BA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AAE"/>
    <w:rsid w:val="00FA1C3F"/>
    <w:rsid w:val="00FA1CF6"/>
    <w:rsid w:val="00FA1D4B"/>
    <w:rsid w:val="00FA2057"/>
    <w:rsid w:val="00FA2061"/>
    <w:rsid w:val="00FA211B"/>
    <w:rsid w:val="00FA2194"/>
    <w:rsid w:val="00FA21B8"/>
    <w:rsid w:val="00FA22E5"/>
    <w:rsid w:val="00FA23EA"/>
    <w:rsid w:val="00FA2641"/>
    <w:rsid w:val="00FA281C"/>
    <w:rsid w:val="00FA284C"/>
    <w:rsid w:val="00FA2C74"/>
    <w:rsid w:val="00FA2CA4"/>
    <w:rsid w:val="00FA2CCE"/>
    <w:rsid w:val="00FA2E13"/>
    <w:rsid w:val="00FA306C"/>
    <w:rsid w:val="00FA3080"/>
    <w:rsid w:val="00FA3137"/>
    <w:rsid w:val="00FA3356"/>
    <w:rsid w:val="00FA345E"/>
    <w:rsid w:val="00FA34E2"/>
    <w:rsid w:val="00FA3514"/>
    <w:rsid w:val="00FA377A"/>
    <w:rsid w:val="00FA393C"/>
    <w:rsid w:val="00FA3990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DF"/>
    <w:rsid w:val="00FA6A18"/>
    <w:rsid w:val="00FA6A73"/>
    <w:rsid w:val="00FA6BA3"/>
    <w:rsid w:val="00FA6BF1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936"/>
    <w:rsid w:val="00FB398C"/>
    <w:rsid w:val="00FB3CD9"/>
    <w:rsid w:val="00FB3D4D"/>
    <w:rsid w:val="00FB3DF7"/>
    <w:rsid w:val="00FB41EE"/>
    <w:rsid w:val="00FB42D8"/>
    <w:rsid w:val="00FB4581"/>
    <w:rsid w:val="00FB4635"/>
    <w:rsid w:val="00FB4691"/>
    <w:rsid w:val="00FB48B7"/>
    <w:rsid w:val="00FB4D9D"/>
    <w:rsid w:val="00FB4EF9"/>
    <w:rsid w:val="00FB4F82"/>
    <w:rsid w:val="00FB5247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BC5"/>
    <w:rsid w:val="00FD0C74"/>
    <w:rsid w:val="00FD0C7F"/>
    <w:rsid w:val="00FD0DBF"/>
    <w:rsid w:val="00FD149E"/>
    <w:rsid w:val="00FD17F3"/>
    <w:rsid w:val="00FD1814"/>
    <w:rsid w:val="00FD1892"/>
    <w:rsid w:val="00FD1B5D"/>
    <w:rsid w:val="00FD1C22"/>
    <w:rsid w:val="00FD1D28"/>
    <w:rsid w:val="00FD1E44"/>
    <w:rsid w:val="00FD1E48"/>
    <w:rsid w:val="00FD2145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809"/>
    <w:rsid w:val="00FD39BF"/>
    <w:rsid w:val="00FD39E5"/>
    <w:rsid w:val="00FD3BFA"/>
    <w:rsid w:val="00FD3EA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1252"/>
    <w:rsid w:val="00FE130C"/>
    <w:rsid w:val="00FE158E"/>
    <w:rsid w:val="00FE1A2D"/>
    <w:rsid w:val="00FE1ADB"/>
    <w:rsid w:val="00FE1E12"/>
    <w:rsid w:val="00FE1E1F"/>
    <w:rsid w:val="00FE1EFE"/>
    <w:rsid w:val="00FE200F"/>
    <w:rsid w:val="00FE2059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A21"/>
    <w:rsid w:val="00FF1AA6"/>
    <w:rsid w:val="00FF1AA8"/>
    <w:rsid w:val="00FF1F2E"/>
    <w:rsid w:val="00FF2105"/>
    <w:rsid w:val="00FF2286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874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291"/>
    <w:rsid w:val="00FF559C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8A0"/>
    <w:rsid w:val="00FF7979"/>
    <w:rsid w:val="00FF7E07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50598110"/>
    <w:rsid w:val="55AB0A26"/>
    <w:rsid w:val="5DEE1F2B"/>
    <w:rsid w:val="5FB79B4F"/>
    <w:rsid w:val="6476E2D1"/>
    <w:rsid w:val="65EC20B7"/>
    <w:rsid w:val="67F03A7E"/>
    <w:rsid w:val="6A4F0EEA"/>
    <w:rsid w:val="6AF226EA"/>
    <w:rsid w:val="74844CC0"/>
    <w:rsid w:val="78D94713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342B74B"/>
  <w15:chartTrackingRefBased/>
  <w15:docId w15:val="{06F7D5FA-2B27-4C8F-B2AB-3FB296878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semiHidden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2" ma:contentTypeDescription="Create a new document." ma:contentTypeScope="" ma:versionID="10565a5bc0aca7c34c7cf54bf08121b3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da3b9fd1ac59a3fe642ff223168ac91f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MDYJPH7RTKF3-899612618-2022071</_dlc_DocId>
    <_dlc_DocIdUrl xmlns="4280bfd0-8d39-4c8f-a2d7-e53cc45df9c8">
      <Url>https://assetworldcorpth.sharepoint.com/sites/File_Sharing/_layouts/15/DocIdRedir.aspx?ID=MDYJPH7RTKF3-899612618-2022071</Url>
      <Description>MDYJPH7RTKF3-899612618-2022071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D9BBF0-6869-46AB-8971-F6A1E9629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4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6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1</Pages>
  <Words>5358</Words>
  <Characters>30545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35832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Penpidcha, Hattinat</cp:lastModifiedBy>
  <cp:revision>9</cp:revision>
  <cp:lastPrinted>2022-11-04T11:44:00Z</cp:lastPrinted>
  <dcterms:created xsi:type="dcterms:W3CDTF">2022-11-07T16:26:00Z</dcterms:created>
  <dcterms:modified xsi:type="dcterms:W3CDTF">2022-11-08T13:38:00Z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a2dda292-0ec1-421c-a69b-3df5737a8d56</vt:lpwstr>
  </property>
  <property fmtid="{D5CDD505-2E9C-101B-9397-08002B2CF9AE}" pid="10" name="MediaServiceImageTags">
    <vt:lpwstr/>
  </property>
</Properties>
</file>