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FCE95" w14:textId="77777777" w:rsidR="00821066" w:rsidRPr="007C493B" w:rsidRDefault="00821066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7C493B">
        <w:rPr>
          <w:rFonts w:ascii="Angsana New" w:hAnsi="Angsana New" w:hint="cs"/>
          <w:b/>
          <w:bCs/>
          <w:sz w:val="32"/>
          <w:szCs w:val="32"/>
          <w:cs/>
        </w:rPr>
        <w:t>บริษัท คัมเวล</w:t>
      </w:r>
      <w:r w:rsidR="003A064A" w:rsidRPr="007C493B">
        <w:rPr>
          <w:rFonts w:ascii="Angsana New" w:hAnsi="Angsana New" w:hint="cs"/>
          <w:b/>
          <w:bCs/>
          <w:sz w:val="32"/>
          <w:szCs w:val="32"/>
          <w:cs/>
        </w:rPr>
        <w:t xml:space="preserve"> คอร์ปอเรชั่น จำกัด (มหาชน) และบริษัทย่อย</w:t>
      </w:r>
    </w:p>
    <w:p w14:paraId="71DFCE96" w14:textId="77777777" w:rsidR="00117B13" w:rsidRPr="007C493B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7C493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B3C9A" w:rsidRPr="007C493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1DFCE97" w14:textId="6269AC3C" w:rsidR="00117B13" w:rsidRPr="007C493B" w:rsidRDefault="00126A6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7C493B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สำหรับงวด </w:t>
      </w:r>
      <w:r w:rsidRPr="007C493B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7C493B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เดือน และ </w:t>
      </w:r>
      <w:r w:rsidR="005C6DCF" w:rsidRPr="007C493B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Pr="007C493B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เดือน สิ้นสุดวันที่ </w:t>
      </w:r>
      <w:r w:rsidRPr="007C493B"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Pr="007C493B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5C6DCF" w:rsidRPr="007C493B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="00117B13" w:rsidRPr="007C493B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B72FDD" w:rsidRPr="007C493B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DF07EF" w:rsidRPr="007C493B">
        <w:rPr>
          <w:rFonts w:ascii="Angsana New" w:hAnsi="Angsana New"/>
          <w:b/>
          <w:bCs/>
          <w:sz w:val="32"/>
          <w:szCs w:val="32"/>
          <w:lang w:val="en-US"/>
        </w:rPr>
        <w:t>5</w:t>
      </w:r>
    </w:p>
    <w:p w14:paraId="71DFCE98" w14:textId="77777777" w:rsidR="00D47C8E" w:rsidRPr="007C493B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7C493B">
        <w:rPr>
          <w:rFonts w:ascii="Angsana New" w:hAnsi="Angsana New" w:hint="cs"/>
          <w:b/>
          <w:bCs/>
          <w:sz w:val="32"/>
          <w:szCs w:val="32"/>
          <w:cs/>
          <w:lang w:val="en-US"/>
        </w:rPr>
        <w:t>(ยังไม่ได้ตรวจสอบ</w:t>
      </w:r>
      <w:r w:rsidRPr="007C493B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Pr="007C493B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สอบทานแล้ว)</w:t>
      </w:r>
    </w:p>
    <w:p w14:paraId="71DFCE99" w14:textId="77777777" w:rsidR="00D47C8E" w:rsidRPr="007C493B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71DFCE9A" w14:textId="77777777" w:rsidR="00117B13" w:rsidRPr="007C493B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71DFCE9B" w14:textId="77777777" w:rsidR="004A5132" w:rsidRPr="007C493B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C493B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C493B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71DFCE9C" w14:textId="77777777" w:rsidR="007172E2" w:rsidRPr="007C493B" w:rsidRDefault="004A5132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7C493B">
        <w:rPr>
          <w:rFonts w:ascii="Angsana New" w:hAnsi="Angsana New"/>
          <w:sz w:val="30"/>
          <w:szCs w:val="30"/>
          <w:cs/>
        </w:rPr>
        <w:t xml:space="preserve">บริษัท </w:t>
      </w:r>
      <w:r w:rsidR="00361F7C" w:rsidRPr="007C493B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7C493B">
        <w:rPr>
          <w:rFonts w:ascii="Angsana New" w:hAnsi="Angsana New"/>
          <w:sz w:val="30"/>
          <w:szCs w:val="30"/>
          <w:cs/>
        </w:rPr>
        <w:t xml:space="preserve"> จำกัด</w:t>
      </w:r>
      <w:r w:rsidR="001840A9"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="00CC2609" w:rsidRPr="007C493B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117B13" w:rsidRPr="007C493B">
        <w:rPr>
          <w:rFonts w:ascii="Angsana New" w:hAnsi="Angsana New" w:hint="cs"/>
          <w:sz w:val="30"/>
          <w:szCs w:val="30"/>
          <w:cs/>
        </w:rPr>
        <w:t>(</w:t>
      </w:r>
      <w:r w:rsidR="007172E2" w:rsidRPr="007C493B">
        <w:rPr>
          <w:rFonts w:ascii="Angsana New" w:hAnsi="Angsana New"/>
          <w:sz w:val="30"/>
          <w:szCs w:val="30"/>
        </w:rPr>
        <w:t>“</w:t>
      </w:r>
      <w:r w:rsidR="007172E2" w:rsidRPr="007C493B">
        <w:rPr>
          <w:rFonts w:ascii="Angsana New" w:hAnsi="Angsana New"/>
          <w:sz w:val="30"/>
          <w:szCs w:val="30"/>
          <w:cs/>
        </w:rPr>
        <w:t>บริษัท</w:t>
      </w:r>
      <w:r w:rsidR="00117B13" w:rsidRPr="007C493B">
        <w:rPr>
          <w:rFonts w:ascii="Angsana New" w:hAnsi="Angsana New" w:hint="cs"/>
          <w:sz w:val="30"/>
          <w:szCs w:val="30"/>
          <w:cs/>
        </w:rPr>
        <w:t>ฯ</w:t>
      </w:r>
      <w:r w:rsidR="007172E2" w:rsidRPr="007C493B">
        <w:rPr>
          <w:rFonts w:ascii="Angsana New" w:hAnsi="Angsana New"/>
          <w:sz w:val="30"/>
          <w:szCs w:val="30"/>
        </w:rPr>
        <w:t>”</w:t>
      </w:r>
      <w:r w:rsidR="00117B13" w:rsidRPr="007C493B">
        <w:rPr>
          <w:rFonts w:ascii="Angsana New" w:hAnsi="Angsana New" w:hint="cs"/>
          <w:sz w:val="30"/>
          <w:szCs w:val="30"/>
          <w:cs/>
        </w:rPr>
        <w:t>)</w:t>
      </w:r>
      <w:r w:rsidR="00EC1120"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7C493B">
        <w:rPr>
          <w:rFonts w:ascii="Angsana New" w:hAnsi="Angsana New"/>
          <w:sz w:val="30"/>
          <w:szCs w:val="30"/>
          <w:cs/>
        </w:rPr>
        <w:t>เป็นนิต</w:t>
      </w:r>
      <w:r w:rsidR="00242B1F" w:rsidRPr="007C493B">
        <w:rPr>
          <w:rFonts w:ascii="Angsana New" w:hAnsi="Angsana New"/>
          <w:sz w:val="30"/>
          <w:szCs w:val="30"/>
          <w:cs/>
        </w:rPr>
        <w:t>ิบุคคลที่</w:t>
      </w:r>
      <w:r w:rsidR="00662A3E" w:rsidRPr="007C493B">
        <w:rPr>
          <w:rFonts w:ascii="Angsana New" w:hAnsi="Angsana New" w:hint="cs"/>
          <w:sz w:val="30"/>
          <w:szCs w:val="30"/>
          <w:cs/>
        </w:rPr>
        <w:t>จดทะเบียนและ</w:t>
      </w:r>
      <w:r w:rsidR="00242B1F" w:rsidRPr="007C493B">
        <w:rPr>
          <w:rFonts w:ascii="Angsana New" w:hAnsi="Angsana New"/>
          <w:sz w:val="30"/>
          <w:szCs w:val="30"/>
          <w:cs/>
        </w:rPr>
        <w:t>จัดตั้งขึ้นในประเทศไทย</w:t>
      </w:r>
      <w:r w:rsidR="00662A3E" w:rsidRPr="007C493B"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 w:rsidR="00CC2609" w:rsidRPr="007C493B">
        <w:rPr>
          <w:rFonts w:ascii="Angsana New" w:hAnsi="Angsana New"/>
          <w:sz w:val="30"/>
          <w:szCs w:val="30"/>
        </w:rPr>
        <w:t xml:space="preserve"> </w:t>
      </w:r>
      <w:r w:rsidR="00662A3E" w:rsidRPr="007C493B">
        <w:rPr>
          <w:rFonts w:ascii="Angsana New" w:hAnsi="Angsana New"/>
          <w:sz w:val="30"/>
          <w:szCs w:val="30"/>
          <w:lang w:val="en-US"/>
        </w:rPr>
        <w:t xml:space="preserve">7 </w:t>
      </w:r>
      <w:r w:rsidR="00662A3E"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662A3E" w:rsidRPr="007C493B">
        <w:rPr>
          <w:rFonts w:ascii="Angsana New" w:hAnsi="Angsana New"/>
          <w:sz w:val="30"/>
          <w:szCs w:val="30"/>
          <w:lang w:val="en-US"/>
        </w:rPr>
        <w:t>2542</w:t>
      </w:r>
      <w:r w:rsidR="007172E2" w:rsidRPr="007C493B">
        <w:rPr>
          <w:rFonts w:ascii="Angsana New" w:hAnsi="Angsana New"/>
          <w:sz w:val="30"/>
          <w:szCs w:val="30"/>
          <w:cs/>
        </w:rPr>
        <w:t xml:space="preserve"> และ</w:t>
      </w:r>
      <w:r w:rsidR="00BE498E" w:rsidRPr="007C493B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582AF9" w:rsidRPr="007C493B">
        <w:rPr>
          <w:rFonts w:ascii="Angsana New" w:hAnsi="Angsana New" w:hint="cs"/>
          <w:sz w:val="30"/>
          <w:szCs w:val="30"/>
          <w:cs/>
        </w:rPr>
        <w:t xml:space="preserve">  </w:t>
      </w:r>
      <w:r w:rsidR="007172E2" w:rsidRPr="007C493B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117B13" w:rsidRPr="007C493B">
        <w:rPr>
          <w:rFonts w:ascii="Angsana New" w:hAnsi="Angsana New"/>
          <w:sz w:val="30"/>
          <w:szCs w:val="30"/>
          <w:lang w:val="en-US"/>
        </w:rPr>
        <w:t xml:space="preserve"> 100/3</w:t>
      </w:r>
      <w:r w:rsidR="00404440"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="00117B13" w:rsidRPr="007C493B">
        <w:rPr>
          <w:rFonts w:ascii="Angsana New" w:hAnsi="Angsana New" w:hint="cs"/>
          <w:sz w:val="30"/>
          <w:szCs w:val="30"/>
          <w:cs/>
        </w:rPr>
        <w:t>ถนนเทศบาลสงเคราะห์ แขวงลาดยาว</w:t>
      </w:r>
      <w:r w:rsidR="00CC2609" w:rsidRPr="007C493B">
        <w:rPr>
          <w:rFonts w:ascii="Angsana New" w:hAnsi="Angsana New" w:hint="cs"/>
          <w:sz w:val="30"/>
          <w:szCs w:val="30"/>
          <w:cs/>
        </w:rPr>
        <w:t xml:space="preserve">  </w:t>
      </w:r>
      <w:r w:rsidR="00117B13" w:rsidRPr="007C493B">
        <w:rPr>
          <w:rFonts w:ascii="Angsana New" w:hAnsi="Angsana New" w:hint="cs"/>
          <w:sz w:val="30"/>
          <w:szCs w:val="30"/>
          <w:cs/>
        </w:rPr>
        <w:t xml:space="preserve">เขตจตุจักร </w:t>
      </w:r>
      <w:r w:rsidR="00CC2609"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="00117B13" w:rsidRPr="007C493B">
        <w:rPr>
          <w:rFonts w:ascii="Angsana New" w:hAnsi="Angsana New" w:hint="cs"/>
          <w:sz w:val="30"/>
          <w:szCs w:val="30"/>
          <w:cs/>
        </w:rPr>
        <w:t>จังหวัดกรุงเทพมหานคร</w:t>
      </w:r>
    </w:p>
    <w:p w14:paraId="71DFCE9D" w14:textId="77777777" w:rsidR="007172E2" w:rsidRPr="007C493B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บริษัทฯ  มีสถานประกอบการ</w:t>
      </w:r>
      <w:r w:rsidRPr="007C493B">
        <w:rPr>
          <w:rFonts w:ascii="Angsana New" w:hAnsi="Angsana New" w:hint="cs"/>
          <w:sz w:val="30"/>
          <w:szCs w:val="30"/>
          <w:cs/>
        </w:rPr>
        <w:t xml:space="preserve"> (โรงงาน) ตั้งอยู่เลขที่ </w:t>
      </w:r>
      <w:r w:rsidRPr="007C493B">
        <w:rPr>
          <w:rFonts w:ascii="Angsana New" w:hAnsi="Angsana New"/>
          <w:sz w:val="30"/>
          <w:szCs w:val="30"/>
        </w:rPr>
        <w:t xml:space="preserve">26/2 </w:t>
      </w:r>
      <w:r w:rsidRPr="007C493B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7C493B">
        <w:rPr>
          <w:rFonts w:ascii="Angsana New" w:hAnsi="Angsana New"/>
          <w:sz w:val="30"/>
          <w:szCs w:val="30"/>
        </w:rPr>
        <w:t xml:space="preserve">10 </w:t>
      </w:r>
      <w:r w:rsidRPr="007C493B">
        <w:rPr>
          <w:rFonts w:ascii="Angsana New" w:hAnsi="Angsana New" w:hint="cs"/>
          <w:sz w:val="30"/>
          <w:szCs w:val="30"/>
          <w:cs/>
        </w:rPr>
        <w:t>ตำบลบางเลน อำเภอบางใหญ่ จังหวัดนนทบุรี</w:t>
      </w:r>
    </w:p>
    <w:p w14:paraId="71DFCE9E" w14:textId="77777777" w:rsidR="008D1D6A" w:rsidRPr="007C493B" w:rsidRDefault="008D1D6A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บริษัท</w:t>
      </w:r>
      <w:r w:rsidR="00256204" w:rsidRPr="007C493B">
        <w:rPr>
          <w:rFonts w:ascii="Angsana New" w:hAnsi="Angsana New" w:hint="cs"/>
          <w:sz w:val="30"/>
          <w:szCs w:val="30"/>
          <w:cs/>
        </w:rPr>
        <w:t xml:space="preserve">ฯ </w:t>
      </w:r>
      <w:r w:rsidRPr="007C493B">
        <w:rPr>
          <w:rFonts w:ascii="Angsana New" w:hAnsi="Angsana New"/>
          <w:sz w:val="30"/>
          <w:szCs w:val="30"/>
          <w:cs/>
        </w:rPr>
        <w:t>ได้</w:t>
      </w:r>
      <w:r w:rsidR="00256204" w:rsidRPr="007C493B">
        <w:rPr>
          <w:rFonts w:ascii="Angsana New" w:hAnsi="Angsana New" w:hint="cs"/>
          <w:sz w:val="30"/>
          <w:szCs w:val="30"/>
          <w:cs/>
        </w:rPr>
        <w:t>แป</w:t>
      </w:r>
      <w:r w:rsidR="00CC2609" w:rsidRPr="007C493B">
        <w:rPr>
          <w:rFonts w:ascii="Angsana New" w:hAnsi="Angsana New" w:hint="cs"/>
          <w:sz w:val="30"/>
          <w:szCs w:val="30"/>
          <w:cs/>
        </w:rPr>
        <w:t>ร</w:t>
      </w:r>
      <w:r w:rsidR="00256204" w:rsidRPr="007C493B">
        <w:rPr>
          <w:rFonts w:ascii="Angsana New" w:hAnsi="Angsana New" w:hint="cs"/>
          <w:sz w:val="30"/>
          <w:szCs w:val="30"/>
          <w:cs/>
        </w:rPr>
        <w:t>สภาพ</w:t>
      </w:r>
      <w:r w:rsidRPr="007C493B">
        <w:rPr>
          <w:rFonts w:ascii="Angsana New" w:hAnsi="Angsana New"/>
          <w:sz w:val="30"/>
          <w:szCs w:val="30"/>
          <w:cs/>
        </w:rPr>
        <w:t>จาก</w:t>
      </w:r>
      <w:r w:rsidR="00256204" w:rsidRPr="007C493B">
        <w:rPr>
          <w:rFonts w:ascii="Angsana New" w:hAnsi="Angsana New"/>
          <w:sz w:val="30"/>
          <w:szCs w:val="30"/>
          <w:cs/>
        </w:rPr>
        <w:t>บริษัทจ</w:t>
      </w:r>
      <w:r w:rsidR="00256204" w:rsidRPr="007C493B">
        <w:rPr>
          <w:rFonts w:ascii="Angsana New" w:hAnsi="Angsana New" w:hint="cs"/>
          <w:sz w:val="30"/>
          <w:szCs w:val="30"/>
          <w:cs/>
        </w:rPr>
        <w:t>ำ</w:t>
      </w:r>
      <w:r w:rsidR="00256204" w:rsidRPr="007C493B">
        <w:rPr>
          <w:rFonts w:ascii="Angsana New" w:hAnsi="Angsana New"/>
          <w:sz w:val="30"/>
          <w:szCs w:val="30"/>
          <w:cs/>
        </w:rPr>
        <w:t>กัดเป็นบริษัทมหาชนจำกัด</w:t>
      </w:r>
      <w:r w:rsidRPr="007C493B">
        <w:rPr>
          <w:rFonts w:ascii="Angsana New" w:hAnsi="Angsana New"/>
          <w:sz w:val="30"/>
          <w:szCs w:val="30"/>
          <w:cs/>
        </w:rPr>
        <w:t xml:space="preserve"> </w:t>
      </w:r>
      <w:r w:rsidR="00256204" w:rsidRPr="007C493B">
        <w:rPr>
          <w:rFonts w:ascii="Angsana New" w:hAnsi="Angsana New"/>
          <w:sz w:val="30"/>
          <w:szCs w:val="30"/>
          <w:cs/>
        </w:rPr>
        <w:t>ตามกฎหมายว่าด้วยบริษัทมหาชนจำกัด โดยบริษัทจดทะเบียนการแปรสภาพบริษัทและได้เปลี่ยนชื่อจากเดิม</w:t>
      </w:r>
      <w:r w:rsidR="00256204" w:rsidRPr="007C493B">
        <w:rPr>
          <w:rFonts w:ascii="Angsana New" w:hAnsi="Angsana New"/>
          <w:sz w:val="30"/>
          <w:szCs w:val="30"/>
        </w:rPr>
        <w:t xml:space="preserve"> “</w:t>
      </w:r>
      <w:r w:rsidR="00256204" w:rsidRPr="007C493B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7C493B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7C493B">
        <w:rPr>
          <w:rFonts w:ascii="Angsana New" w:hAnsi="Angsana New"/>
          <w:sz w:val="30"/>
          <w:szCs w:val="30"/>
          <w:cs/>
        </w:rPr>
        <w:t>จำกัด</w:t>
      </w:r>
      <w:r w:rsidR="00256204" w:rsidRPr="007C493B">
        <w:rPr>
          <w:rFonts w:ascii="Angsana New" w:hAnsi="Angsana New"/>
          <w:sz w:val="30"/>
          <w:szCs w:val="30"/>
        </w:rPr>
        <w:t xml:space="preserve">” </w:t>
      </w:r>
      <w:r w:rsidR="00256204" w:rsidRPr="007C493B">
        <w:rPr>
          <w:rFonts w:ascii="Angsana New" w:hAnsi="Angsana New"/>
          <w:sz w:val="30"/>
          <w:szCs w:val="30"/>
          <w:cs/>
        </w:rPr>
        <w:t>เป็น</w:t>
      </w:r>
      <w:r w:rsidR="00256204" w:rsidRPr="007C493B">
        <w:rPr>
          <w:rFonts w:ascii="Angsana New" w:hAnsi="Angsana New"/>
          <w:sz w:val="30"/>
          <w:szCs w:val="30"/>
        </w:rPr>
        <w:t xml:space="preserve"> “</w:t>
      </w:r>
      <w:r w:rsidR="00256204" w:rsidRPr="007C493B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7C493B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7C493B">
        <w:rPr>
          <w:rFonts w:ascii="Angsana New" w:hAnsi="Angsana New"/>
          <w:sz w:val="30"/>
          <w:szCs w:val="30"/>
          <w:cs/>
        </w:rPr>
        <w:t xml:space="preserve">จำกัด </w:t>
      </w:r>
      <w:r w:rsidR="00256204" w:rsidRPr="007C493B">
        <w:rPr>
          <w:rFonts w:ascii="Angsana New" w:hAnsi="Angsana New"/>
          <w:sz w:val="30"/>
          <w:szCs w:val="30"/>
        </w:rPr>
        <w:t>(</w:t>
      </w:r>
      <w:r w:rsidR="00256204" w:rsidRPr="007C493B">
        <w:rPr>
          <w:rFonts w:ascii="Angsana New" w:hAnsi="Angsana New"/>
          <w:sz w:val="30"/>
          <w:szCs w:val="30"/>
          <w:cs/>
        </w:rPr>
        <w:t>มหาชน</w:t>
      </w:r>
      <w:r w:rsidR="00256204" w:rsidRPr="007C493B">
        <w:rPr>
          <w:rFonts w:ascii="Angsana New" w:hAnsi="Angsana New"/>
          <w:sz w:val="30"/>
          <w:szCs w:val="30"/>
        </w:rPr>
        <w:t xml:space="preserve">)” </w:t>
      </w:r>
      <w:r w:rsidR="00256204" w:rsidRPr="007C493B">
        <w:rPr>
          <w:rFonts w:ascii="Angsana New" w:hAnsi="Angsana New"/>
          <w:sz w:val="30"/>
          <w:szCs w:val="30"/>
          <w:cs/>
        </w:rPr>
        <w:t>กับ</w:t>
      </w:r>
      <w:r w:rsidR="00CC2609" w:rsidRPr="007C493B">
        <w:rPr>
          <w:rFonts w:ascii="Angsana New" w:hAnsi="Angsana New" w:hint="cs"/>
          <w:sz w:val="30"/>
          <w:szCs w:val="30"/>
          <w:cs/>
        </w:rPr>
        <w:t xml:space="preserve">กรมพัฒนาธุรกิจการค้า  </w:t>
      </w:r>
      <w:r w:rsidR="00256204" w:rsidRPr="007C493B">
        <w:rPr>
          <w:rFonts w:ascii="Angsana New" w:hAnsi="Angsana New"/>
          <w:sz w:val="30"/>
          <w:szCs w:val="30"/>
          <w:cs/>
        </w:rPr>
        <w:t>กระทรวงพาณิชย์</w:t>
      </w:r>
      <w:r w:rsidR="00CC2609"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="00256204" w:rsidRPr="007C493B">
        <w:rPr>
          <w:rFonts w:ascii="Angsana New" w:hAnsi="Angsana New"/>
          <w:sz w:val="30"/>
          <w:szCs w:val="30"/>
          <w:cs/>
        </w:rPr>
        <w:t xml:space="preserve">แล้วเมื่อวันที่ </w:t>
      </w:r>
      <w:r w:rsidR="00256204" w:rsidRPr="007C493B">
        <w:rPr>
          <w:rFonts w:ascii="Angsana New" w:hAnsi="Angsana New"/>
          <w:sz w:val="30"/>
          <w:szCs w:val="30"/>
        </w:rPr>
        <w:t xml:space="preserve">14 </w:t>
      </w:r>
      <w:r w:rsidR="00256204" w:rsidRPr="007C493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56204" w:rsidRPr="007C493B">
        <w:rPr>
          <w:rFonts w:ascii="Angsana New" w:hAnsi="Angsana New"/>
          <w:sz w:val="30"/>
          <w:szCs w:val="30"/>
        </w:rPr>
        <w:t>2562</w:t>
      </w:r>
    </w:p>
    <w:p w14:paraId="71DFCE9F" w14:textId="77777777" w:rsidR="0029555F" w:rsidRPr="007C493B" w:rsidRDefault="0029555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7C493B">
        <w:rPr>
          <w:rFonts w:ascii="Angsana New" w:hAnsi="Angsana New" w:hint="cs"/>
          <w:sz w:val="30"/>
          <w:szCs w:val="30"/>
          <w:cs/>
        </w:rPr>
        <w:t xml:space="preserve"> การผลิต และจำหน่าย</w:t>
      </w:r>
      <w:r w:rsidR="000D135E" w:rsidRPr="007C493B">
        <w:rPr>
          <w:rFonts w:ascii="Angsana New" w:hAnsi="Angsana New" w:hint="cs"/>
          <w:sz w:val="30"/>
          <w:szCs w:val="30"/>
          <w:cs/>
        </w:rPr>
        <w:t>อุปกรณ์ไฟฟ้า กราไฟต์</w:t>
      </w:r>
      <w:r w:rsidR="00117B13" w:rsidRPr="007C493B">
        <w:rPr>
          <w:rFonts w:ascii="Angsana New" w:hAnsi="Angsana New" w:hint="cs"/>
          <w:sz w:val="30"/>
          <w:szCs w:val="30"/>
          <w:cs/>
        </w:rPr>
        <w:t>โมลด์ ผงเชื่อมสายล่อฟ้าและสายดิน</w:t>
      </w:r>
    </w:p>
    <w:p w14:paraId="71DFCEA0" w14:textId="0DC1FBC7" w:rsidR="00117B13" w:rsidRPr="007C493B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</w:t>
      </w:r>
      <w:r w:rsidR="006601AD" w:rsidRPr="007C493B">
        <w:rPr>
          <w:rFonts w:ascii="Angsana New" w:hAnsi="Angsana New" w:hint="cs"/>
          <w:sz w:val="30"/>
          <w:szCs w:val="30"/>
          <w:cs/>
        </w:rPr>
        <w:t>นายบุญศักดิ์  เกียรติจรูญเลิศ</w:t>
      </w:r>
      <w:r w:rsidRPr="007C493B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CA60E5" w:rsidRPr="007C493B">
        <w:rPr>
          <w:rFonts w:ascii="Angsana New" w:hAnsi="Angsana New"/>
          <w:sz w:val="30"/>
          <w:szCs w:val="30"/>
        </w:rPr>
        <w:t>54.</w:t>
      </w:r>
      <w:r w:rsidR="002254D3" w:rsidRPr="007C493B">
        <w:rPr>
          <w:rFonts w:ascii="Angsana New" w:hAnsi="Angsana New"/>
          <w:sz w:val="30"/>
          <w:szCs w:val="30"/>
        </w:rPr>
        <w:t>86</w:t>
      </w:r>
      <w:r w:rsidRPr="007C493B">
        <w:rPr>
          <w:rFonts w:ascii="Angsana New" w:hAnsi="Angsana New"/>
          <w:sz w:val="30"/>
          <w:szCs w:val="30"/>
          <w:cs/>
        </w:rPr>
        <w:t>)</w:t>
      </w:r>
    </w:p>
    <w:p w14:paraId="71DFCEA1" w14:textId="77777777" w:rsidR="004A5132" w:rsidRPr="007C493B" w:rsidRDefault="00662A3E" w:rsidP="00E1375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 w:hint="cs"/>
          <w:b/>
          <w:bCs/>
          <w:sz w:val="30"/>
          <w:szCs w:val="30"/>
          <w:cs/>
        </w:rPr>
        <w:t>หลัก</w:t>
      </w:r>
      <w:r w:rsidR="00094443" w:rsidRPr="007C493B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="000D13CC" w:rsidRPr="007C493B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="000D13CC" w:rsidRPr="007C493B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="00094443" w:rsidRPr="007C493B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71DFCEA2" w14:textId="77777777" w:rsidR="00822A5E" w:rsidRPr="007C493B" w:rsidRDefault="00822A5E" w:rsidP="00E13752">
      <w:pPr>
        <w:pStyle w:val="ListParagraph"/>
        <w:numPr>
          <w:ilvl w:val="0"/>
          <w:numId w:val="6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71DFCEA3" w14:textId="77777777" w:rsidR="00094443" w:rsidRPr="007C493B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งบการเงิน</w:t>
      </w:r>
      <w:r w:rsidR="00662A3E" w:rsidRPr="007C493B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7C493B">
        <w:rPr>
          <w:rFonts w:ascii="Angsana New" w:hAnsi="Angsana New"/>
          <w:sz w:val="30"/>
          <w:szCs w:val="30"/>
          <w:cs/>
        </w:rPr>
        <w:t xml:space="preserve">จัดทำขึ้นตามมาตรฐานการบัญชี ฉบับที่ </w:t>
      </w:r>
      <w:r w:rsidR="00BA3A3C" w:rsidRPr="007C493B">
        <w:rPr>
          <w:rFonts w:ascii="Angsana New" w:hAnsi="Angsana New"/>
          <w:sz w:val="30"/>
          <w:szCs w:val="30"/>
        </w:rPr>
        <w:t>34</w:t>
      </w:r>
      <w:r w:rsidRPr="007C493B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 พ.ศ. </w:t>
      </w:r>
      <w:r w:rsidR="00BA3A3C" w:rsidRPr="007C493B">
        <w:rPr>
          <w:rFonts w:ascii="Angsana New" w:hAnsi="Angsana New"/>
          <w:sz w:val="30"/>
          <w:szCs w:val="30"/>
        </w:rPr>
        <w:t>2547</w:t>
      </w:r>
      <w:r w:rsidRPr="007C493B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7C493B">
        <w:rPr>
          <w:rFonts w:ascii="Angsana New" w:hAnsi="Angsana New"/>
          <w:sz w:val="30"/>
          <w:szCs w:val="30"/>
        </w:rPr>
        <w:t>2535</w:t>
      </w:r>
      <w:r w:rsidR="00C7442D"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="00A96515" w:rsidRPr="007C493B">
        <w:rPr>
          <w:rFonts w:ascii="Angsana New" w:hAnsi="Angsana New" w:hint="cs"/>
          <w:sz w:val="30"/>
          <w:szCs w:val="30"/>
          <w:cs/>
        </w:rPr>
        <w:t>โดย</w:t>
      </w:r>
      <w:r w:rsidR="006F2524" w:rsidRPr="007C493B">
        <w:rPr>
          <w:rFonts w:ascii="Angsana New" w:hAnsi="Angsana New" w:hint="cs"/>
          <w:sz w:val="30"/>
          <w:szCs w:val="30"/>
          <w:cs/>
        </w:rPr>
        <w:t>กลุ่ม</w:t>
      </w:r>
      <w:r w:rsidR="00A96515" w:rsidRPr="007C493B">
        <w:rPr>
          <w:rFonts w:ascii="Angsana New" w:hAnsi="Angsana New" w:hint="cs"/>
          <w:sz w:val="30"/>
          <w:szCs w:val="30"/>
          <w:cs/>
        </w:rPr>
        <w:t>บริษัทฯ เลือกนำเสนองบการเงินระหว่างกาลแบบย่อ</w:t>
      </w:r>
    </w:p>
    <w:p w14:paraId="71DFCEA4" w14:textId="77777777" w:rsidR="00094443" w:rsidRPr="007C493B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 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เพื่อไม่ให้ข้อมูลที่นำเสนอซ้ำซ้อนกับข้อมูลที่ได้รายงานไปแล้วอย่างไรก็ตามงบแสดงฐานะการเงิน</w:t>
      </w:r>
      <w:r w:rsidR="00CC2609"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Pr="007C493B">
        <w:rPr>
          <w:rFonts w:ascii="Angsana New" w:hAnsi="Angsana New"/>
          <w:sz w:val="30"/>
          <w:szCs w:val="30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 </w:t>
      </w:r>
      <w:r w:rsidR="00C7442D" w:rsidRPr="007C493B">
        <w:rPr>
          <w:rFonts w:ascii="Angsana New" w:hAnsi="Angsana New" w:hint="cs"/>
          <w:sz w:val="30"/>
          <w:szCs w:val="30"/>
          <w:cs/>
        </w:rPr>
        <w:t>ให้อยู่ในรูปแบบ</w:t>
      </w:r>
      <w:r w:rsidRPr="007C493B">
        <w:rPr>
          <w:rFonts w:ascii="Angsana New" w:hAnsi="Angsana New"/>
          <w:sz w:val="30"/>
          <w:szCs w:val="30"/>
          <w:cs/>
        </w:rPr>
        <w:t>เช่นเดียวกับงบการเงินประจำปี</w:t>
      </w:r>
      <w:r w:rsidR="00C7442D"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Pr="007C493B">
        <w:rPr>
          <w:rFonts w:ascii="Angsana New" w:hAnsi="Angsana New"/>
          <w:sz w:val="30"/>
          <w:szCs w:val="30"/>
          <w:cs/>
        </w:rPr>
        <w:t>ดังนั้นการใช้งบการเงินระหว่างกาลนี้ควรใช้ควบคู่ไปกับงบการเงินประจำปีล่าสุด</w:t>
      </w:r>
    </w:p>
    <w:p w14:paraId="71DFCEA5" w14:textId="77777777" w:rsidR="00A96515" w:rsidRPr="007C493B" w:rsidRDefault="00A96515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 w:hint="cs"/>
          <w:sz w:val="30"/>
          <w:szCs w:val="30"/>
          <w:cs/>
        </w:rPr>
        <w:t>งบการเงินระหว่างกาลนี้  จัดทำขึ้นโดยใช้เกณฑ์ราคาทุนเดิมในการวัดมูลค่าขององค์ประกอบของรายการใน</w:t>
      </w:r>
      <w:r w:rsidR="00822A5E" w:rsidRPr="007C493B">
        <w:rPr>
          <w:rFonts w:ascii="Angsana New" w:hAnsi="Angsana New"/>
          <w:sz w:val="30"/>
          <w:szCs w:val="30"/>
          <w:cs/>
        </w:rPr>
        <w:br/>
      </w:r>
      <w:r w:rsidRPr="007C493B">
        <w:rPr>
          <w:rFonts w:ascii="Angsana New" w:hAnsi="Angsana New" w:hint="cs"/>
          <w:sz w:val="30"/>
          <w:szCs w:val="30"/>
          <w:cs/>
        </w:rPr>
        <w:t>งบการเงิน ยกเว้นรายการที่เปิดเผยไว้ในนโยบายบัญชีที่เกี่ยวข้อง</w:t>
      </w:r>
    </w:p>
    <w:p w14:paraId="71DFCEA6" w14:textId="77777777" w:rsidR="003F1FEA" w:rsidRPr="007C493B" w:rsidRDefault="003F1FEA" w:rsidP="005C6DCF">
      <w:pPr>
        <w:numPr>
          <w:ilvl w:val="0"/>
          <w:numId w:val="32"/>
        </w:numPr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หลัก</w:t>
      </w:r>
      <w:r w:rsidRPr="007C493B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Pr="007C493B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Pr="007C493B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ระหว่างกาล (ต่อ)</w:t>
      </w:r>
    </w:p>
    <w:p w14:paraId="71DFCEA7" w14:textId="77777777" w:rsidR="00822A5E" w:rsidRPr="007C493B" w:rsidRDefault="00822A5E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 w:hint="cs"/>
          <w:b/>
          <w:bCs/>
          <w:sz w:val="30"/>
          <w:szCs w:val="30"/>
          <w:cs/>
        </w:rPr>
        <w:t>ข.</w:t>
      </w:r>
      <w:r w:rsidRPr="007C493B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เกณฑ์ในการจัดทำงบการเงินรวม</w:t>
      </w:r>
    </w:p>
    <w:p w14:paraId="71DFCEA8" w14:textId="77777777" w:rsidR="00D47C8E" w:rsidRPr="007C493B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C493B">
        <w:rPr>
          <w:rFonts w:ascii="Angsana New" w:hAnsi="Angsana New"/>
          <w:sz w:val="30"/>
          <w:szCs w:val="30"/>
          <w:cs/>
        </w:rPr>
        <w:t xml:space="preserve">งบการเงินรวมนี้จัดทำขึ้นโดยรวมงบการเงินของบริษัท </w:t>
      </w:r>
      <w:r w:rsidRPr="007C493B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7C493B">
        <w:rPr>
          <w:rFonts w:ascii="Angsana New" w:hAnsi="Angsana New"/>
          <w:sz w:val="30"/>
          <w:szCs w:val="30"/>
          <w:cs/>
        </w:rPr>
        <w:t xml:space="preserve"> จำกัด</w:t>
      </w:r>
      <w:r w:rsidRPr="007C493B">
        <w:rPr>
          <w:rFonts w:ascii="Angsana New" w:hAnsi="Angsana New"/>
          <w:sz w:val="30"/>
          <w:szCs w:val="30"/>
        </w:rPr>
        <w:t xml:space="preserve"> </w:t>
      </w:r>
      <w:r w:rsidRPr="007C493B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7C493B">
        <w:rPr>
          <w:rFonts w:ascii="Angsana New" w:hAnsi="Angsana New"/>
          <w:sz w:val="30"/>
          <w:szCs w:val="30"/>
          <w:cs/>
        </w:rPr>
        <w:t>และบริษัทย่อย (ซึ่งต่อไปนี้</w:t>
      </w:r>
      <w:r w:rsidR="00DA369A" w:rsidRPr="007C493B">
        <w:rPr>
          <w:rFonts w:ascii="Angsana New" w:hAnsi="Angsana New" w:hint="cs"/>
          <w:sz w:val="30"/>
          <w:szCs w:val="30"/>
          <w:cs/>
        </w:rPr>
        <w:t>รวม</w:t>
      </w:r>
      <w:r w:rsidRPr="007C493B">
        <w:rPr>
          <w:rFonts w:ascii="Angsana New" w:hAnsi="Angsana New"/>
          <w:sz w:val="30"/>
          <w:szCs w:val="30"/>
          <w:cs/>
        </w:rPr>
        <w:t>เรียกว่า “</w:t>
      </w:r>
      <w:r w:rsidR="00DA369A" w:rsidRPr="007C493B">
        <w:rPr>
          <w:rFonts w:ascii="Angsana New" w:hAnsi="Angsana New" w:hint="cs"/>
          <w:sz w:val="30"/>
          <w:szCs w:val="30"/>
          <w:cs/>
        </w:rPr>
        <w:t>กลุ่ม</w:t>
      </w:r>
      <w:r w:rsidRPr="007C493B">
        <w:rPr>
          <w:rFonts w:ascii="Angsana New" w:hAnsi="Angsana New"/>
          <w:sz w:val="30"/>
          <w:szCs w:val="30"/>
          <w:cs/>
        </w:rPr>
        <w:t>บริษัท</w:t>
      </w:r>
      <w:r w:rsidR="00DA369A" w:rsidRPr="007C493B">
        <w:rPr>
          <w:rFonts w:ascii="Angsana New" w:hAnsi="Angsana New" w:hint="cs"/>
          <w:sz w:val="30"/>
          <w:szCs w:val="30"/>
          <w:cs/>
        </w:rPr>
        <w:t>ฯ</w:t>
      </w:r>
      <w:r w:rsidRPr="007C493B">
        <w:rPr>
          <w:rFonts w:ascii="Angsana New" w:hAnsi="Angsana New"/>
          <w:sz w:val="30"/>
          <w:szCs w:val="30"/>
          <w:cs/>
        </w:rPr>
        <w:t>”) โดยใช้หลักเกณฑ์เดียวกับงบการเงินรวมสำหรับปีสิ้นสุดวันที่</w:t>
      </w:r>
      <w:r w:rsidR="00DA369A" w:rsidRPr="007C493B">
        <w:rPr>
          <w:rFonts w:ascii="Angsana New" w:hAnsi="Angsana New"/>
          <w:sz w:val="30"/>
          <w:szCs w:val="30"/>
          <w:cs/>
        </w:rPr>
        <w:br/>
      </w:r>
      <w:r w:rsidRPr="007C493B">
        <w:rPr>
          <w:rFonts w:ascii="Angsana New" w:hAnsi="Angsana New"/>
          <w:sz w:val="30"/>
          <w:szCs w:val="30"/>
        </w:rPr>
        <w:t xml:space="preserve">31 </w:t>
      </w:r>
      <w:r w:rsidRPr="007C493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C493B">
        <w:rPr>
          <w:rFonts w:ascii="Angsana New" w:hAnsi="Angsana New"/>
          <w:sz w:val="30"/>
          <w:szCs w:val="30"/>
        </w:rPr>
        <w:t>256</w:t>
      </w:r>
      <w:r w:rsidR="00DF07EF" w:rsidRPr="007C493B">
        <w:rPr>
          <w:rFonts w:ascii="Angsana New" w:hAnsi="Angsana New"/>
          <w:sz w:val="30"/>
          <w:szCs w:val="30"/>
        </w:rPr>
        <w:t>4</w:t>
      </w:r>
      <w:r w:rsidRPr="007C493B">
        <w:rPr>
          <w:rFonts w:ascii="Angsana New" w:hAnsi="Angsana New"/>
          <w:sz w:val="30"/>
          <w:szCs w:val="30"/>
        </w:rPr>
        <w:t xml:space="preserve"> </w:t>
      </w:r>
      <w:r w:rsidRPr="007C493B">
        <w:rPr>
          <w:rFonts w:ascii="Angsana New" w:hAnsi="Angsana New"/>
          <w:sz w:val="30"/>
          <w:szCs w:val="30"/>
          <w:cs/>
        </w:rPr>
        <w:t>ทั้งนี้ไม่มีการเปลี่ยนแปลงโครงสร้างของกลุ่มบริษัทในระหว่างงวด</w:t>
      </w:r>
      <w:r w:rsidRPr="007C493B">
        <w:rPr>
          <w:rFonts w:ascii="Angsana New" w:hAnsi="Angsana New" w:hint="cs"/>
          <w:sz w:val="30"/>
          <w:szCs w:val="30"/>
          <w:cs/>
        </w:rPr>
        <w:t>ปัจจุบั</w:t>
      </w:r>
      <w:r w:rsidR="00DA369A" w:rsidRPr="007C493B">
        <w:rPr>
          <w:rFonts w:ascii="Angsana New" w:hAnsi="Angsana New" w:hint="cs"/>
          <w:sz w:val="30"/>
          <w:szCs w:val="30"/>
          <w:cs/>
        </w:rPr>
        <w:t>น</w:t>
      </w:r>
    </w:p>
    <w:p w14:paraId="71DFCEA9" w14:textId="77777777" w:rsidR="000D13CC" w:rsidRPr="007C493B" w:rsidRDefault="000D13CC" w:rsidP="003F1FEA">
      <w:pPr>
        <w:numPr>
          <w:ilvl w:val="0"/>
          <w:numId w:val="32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71DFCEAA" w14:textId="77777777" w:rsidR="000D13CC" w:rsidRPr="007C493B" w:rsidRDefault="000D13CC" w:rsidP="00125CB2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7C493B">
        <w:rPr>
          <w:rFonts w:ascii="Angsana New" w:hAnsi="Angsana New" w:hint="cs"/>
          <w:b/>
          <w:bCs/>
          <w:sz w:val="30"/>
          <w:szCs w:val="30"/>
          <w:cs/>
        </w:rPr>
        <w:t>ก.</w:t>
      </w:r>
      <w:r w:rsidRPr="007C493B">
        <w:rPr>
          <w:rFonts w:ascii="Angsana New" w:hAnsi="Angsana New"/>
          <w:b/>
          <w:bCs/>
          <w:sz w:val="30"/>
          <w:szCs w:val="30"/>
        </w:rPr>
        <w:tab/>
      </w:r>
      <w:r w:rsidRPr="007C493B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</w:t>
      </w:r>
      <w:r w:rsidR="00C7442D" w:rsidRPr="007C493B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1F4BCF" w:rsidRPr="007C493B">
        <w:rPr>
          <w:rFonts w:ascii="Angsana New" w:hAnsi="Angsana New" w:hint="cs"/>
          <w:b/>
          <w:bCs/>
          <w:sz w:val="30"/>
          <w:szCs w:val="30"/>
          <w:cs/>
        </w:rPr>
        <w:t>ใหม่</w:t>
      </w:r>
      <w:r w:rsidR="00C7442D" w:rsidRPr="007C493B">
        <w:rPr>
          <w:rFonts w:ascii="Angsana New" w:hAnsi="Angsana New"/>
          <w:b/>
          <w:bCs/>
          <w:sz w:val="30"/>
          <w:szCs w:val="30"/>
          <w:cs/>
        </w:rPr>
        <w:t>ที่เริ่มมีผลบังคับใช้ในงวด</w:t>
      </w:r>
      <w:r w:rsidRPr="007C493B">
        <w:rPr>
          <w:rFonts w:ascii="Angsana New" w:hAnsi="Angsana New"/>
          <w:b/>
          <w:bCs/>
          <w:sz w:val="30"/>
          <w:szCs w:val="30"/>
          <w:cs/>
        </w:rPr>
        <w:t>ปัจจุบัน</w:t>
      </w:r>
    </w:p>
    <w:p w14:paraId="673C8578" w14:textId="77777777" w:rsidR="00193A7B" w:rsidRDefault="008C7F6C" w:rsidP="00125CB2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31C82" w:rsidRPr="007C493B">
        <w:rPr>
          <w:rFonts w:ascii="Angsana New" w:hAnsi="Angsana New"/>
          <w:sz w:val="30"/>
          <w:szCs w:val="30"/>
        </w:rPr>
        <w:t>1</w:t>
      </w:r>
      <w:r w:rsidRPr="007C493B">
        <w:rPr>
          <w:rFonts w:ascii="Angsana New" w:hAnsi="Angsana New"/>
          <w:sz w:val="30"/>
          <w:szCs w:val="30"/>
          <w:cs/>
        </w:rPr>
        <w:t xml:space="preserve"> มกราคม </w:t>
      </w:r>
      <w:r w:rsidR="00A31C82" w:rsidRPr="007C493B">
        <w:rPr>
          <w:rFonts w:ascii="Angsana New" w:hAnsi="Angsana New"/>
          <w:sz w:val="30"/>
          <w:szCs w:val="30"/>
        </w:rPr>
        <w:t>2565</w:t>
      </w:r>
      <w:r w:rsidRPr="007C493B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193A7B" w:rsidRPr="00193A7B">
        <w:rPr>
          <w:rFonts w:ascii="Angsana New" w:hAnsi="Angsana New"/>
          <w:sz w:val="30"/>
          <w:szCs w:val="30"/>
          <w:cs/>
        </w:rPr>
        <w:t>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1DFCEAC" w14:textId="04C8F247" w:rsidR="000D13CC" w:rsidRPr="007C493B" w:rsidRDefault="008C7F6C" w:rsidP="00193A7B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93A7B">
        <w:rPr>
          <w:rFonts w:ascii="Angsana New" w:hAnsi="Angsana New"/>
          <w:sz w:val="30"/>
          <w:szCs w:val="30"/>
          <w:cs/>
        </w:rPr>
        <w:t>การ</w:t>
      </w:r>
      <w:r w:rsidR="00193A7B" w:rsidRPr="00193A7B">
        <w:rPr>
          <w:rFonts w:ascii="Angsana New" w:hAnsi="Angsana New"/>
          <w:sz w:val="30"/>
          <w:szCs w:val="30"/>
          <w:cs/>
        </w:rPr>
        <w:t>นำมาตรฐานการรายงานทางการเงินมาถือปฏิบัติไม่มีผลกระทบอย่างเป็นสาระสำคัญต่องบการเงินของกลุ่มบริษัท</w:t>
      </w:r>
    </w:p>
    <w:p w14:paraId="71DFCEAD" w14:textId="1A688A04" w:rsidR="00851FDF" w:rsidRPr="00193A7B" w:rsidRDefault="0025703C" w:rsidP="006872D5">
      <w:pPr>
        <w:pStyle w:val="ListParagraph"/>
        <w:numPr>
          <w:ilvl w:val="0"/>
          <w:numId w:val="6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</w:t>
      </w:r>
      <w:r w:rsidR="00193A7B" w:rsidRPr="00193A7B">
        <w:rPr>
          <w:rFonts w:ascii="Angsana New" w:hAnsi="Angsana New"/>
          <w:b/>
          <w:bCs/>
          <w:sz w:val="30"/>
          <w:szCs w:val="30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="00193A7B" w:rsidRPr="00193A7B">
        <w:rPr>
          <w:rFonts w:ascii="Angsana New" w:hAnsi="Angsana New"/>
          <w:b/>
          <w:bCs/>
          <w:sz w:val="30"/>
          <w:szCs w:val="30"/>
        </w:rPr>
        <w:t>1</w:t>
      </w:r>
      <w:r w:rsidR="00193A7B" w:rsidRPr="00193A7B">
        <w:rPr>
          <w:rFonts w:ascii="Angsana New" w:hAnsi="Angsana New"/>
          <w:b/>
          <w:bCs/>
          <w:sz w:val="30"/>
          <w:szCs w:val="30"/>
          <w:cs/>
        </w:rPr>
        <w:t xml:space="preserve"> มกราคม </w:t>
      </w:r>
      <w:r w:rsidR="00193A7B" w:rsidRPr="00193A7B">
        <w:rPr>
          <w:rFonts w:ascii="Angsana New" w:hAnsi="Angsana New"/>
          <w:b/>
          <w:bCs/>
          <w:sz w:val="30"/>
          <w:szCs w:val="30"/>
        </w:rPr>
        <w:t>2566</w:t>
      </w:r>
    </w:p>
    <w:p w14:paraId="15EE4E98" w14:textId="193796F2" w:rsidR="00193A7B" w:rsidRDefault="002C1827" w:rsidP="006872D5">
      <w:pPr>
        <w:pStyle w:val="ListParagraph"/>
        <w:tabs>
          <w:tab w:val="left" w:pos="540"/>
        </w:tabs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193A7B">
        <w:rPr>
          <w:rFonts w:ascii="Angsana New" w:hAnsi="Angsana New"/>
          <w:sz w:val="30"/>
          <w:szCs w:val="30"/>
          <w:cs/>
        </w:rPr>
        <w:t>สภา</w:t>
      </w:r>
      <w:r w:rsidR="00193A7B" w:rsidRPr="00193A7B">
        <w:rPr>
          <w:rFonts w:ascii="Angsana New" w:hAnsi="Angsana New"/>
          <w:sz w:val="30"/>
          <w:szCs w:val="30"/>
          <w:cs/>
        </w:rPr>
        <w:t xml:space="preserve">วิชาชีพบัญชีได้ประกาศใช้มาตรฐานการรายงานทางการเงินฉบับปรับปรุงหลายฉบับ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193A7B" w:rsidRPr="00193A7B">
        <w:rPr>
          <w:rFonts w:ascii="Angsana New" w:hAnsi="Angsana New"/>
          <w:sz w:val="30"/>
          <w:szCs w:val="30"/>
        </w:rPr>
        <w:t>1</w:t>
      </w:r>
      <w:r w:rsidR="00193A7B" w:rsidRPr="00193A7B">
        <w:rPr>
          <w:rFonts w:ascii="Angsana New" w:hAnsi="Angsana New"/>
          <w:sz w:val="30"/>
          <w:szCs w:val="30"/>
          <w:cs/>
        </w:rPr>
        <w:t xml:space="preserve"> มกราคม </w:t>
      </w:r>
      <w:r w:rsidR="00193A7B" w:rsidRPr="00193A7B">
        <w:rPr>
          <w:rFonts w:ascii="Angsana New" w:hAnsi="Angsana New"/>
          <w:sz w:val="30"/>
          <w:szCs w:val="30"/>
        </w:rPr>
        <w:t>2566</w:t>
      </w:r>
      <w:r w:rsidR="00193A7B" w:rsidRPr="00193A7B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อย่างไรก็ตามมาตรฐานบัญชีที่ฝ่ายบริหารพิจารณาเบื้องต้นว่ามีผลกระทบต่อ</w:t>
      </w:r>
      <w:r w:rsidR="00193A7B" w:rsidRPr="00193A7B"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="00193A7B" w:rsidRPr="00193A7B">
        <w:rPr>
          <w:rFonts w:ascii="Angsana New" w:hAnsi="Angsana New"/>
          <w:sz w:val="30"/>
          <w:szCs w:val="30"/>
          <w:cs/>
        </w:rPr>
        <w:t>ได้แก่</w:t>
      </w:r>
      <w:r w:rsidR="00193A7B" w:rsidRPr="00193A7B">
        <w:rPr>
          <w:rFonts w:ascii="Angsana New" w:hAnsi="Angsana New"/>
          <w:sz w:val="30"/>
          <w:szCs w:val="30"/>
        </w:rPr>
        <w:t xml:space="preserve"> </w:t>
      </w:r>
      <w:r w:rsidR="00193A7B" w:rsidRPr="00193A7B">
        <w:rPr>
          <w:rFonts w:ascii="Angsana New" w:hAnsi="Angsana New"/>
          <w:sz w:val="30"/>
          <w:szCs w:val="30"/>
          <w:cs/>
        </w:rPr>
        <w:t xml:space="preserve">มาตรฐานการบัญชีฉบับที่ </w:t>
      </w:r>
      <w:r w:rsidR="00193A7B" w:rsidRPr="00193A7B">
        <w:rPr>
          <w:rFonts w:ascii="Angsana New" w:hAnsi="Angsana New"/>
          <w:sz w:val="30"/>
          <w:szCs w:val="30"/>
        </w:rPr>
        <w:t xml:space="preserve">37 </w:t>
      </w:r>
      <w:r w:rsidR="00193A7B" w:rsidRPr="00193A7B">
        <w:rPr>
          <w:rFonts w:ascii="Angsana New" w:hAnsi="Angsana New"/>
          <w:sz w:val="30"/>
          <w:szCs w:val="30"/>
          <w:cs/>
        </w:rPr>
        <w:t>ประมาณการหนี้สิน หนี้สินที่อาจเกิดขึ้น และสินทรัพย์ที่อาจเกิดขึ้น (ฉบับปรับปรุง) โดยกำหนดต้นทุนการทำให้เสร็จสิ้น มีรายการใดบ้างที่ต้องนำเข้ามารวมเป็นส่วนหนึ่งในการพิจารณาว่าสัญญานั้นเป็นสัญญาที่สร้างภาระ</w:t>
      </w:r>
    </w:p>
    <w:p w14:paraId="6B3AFF91" w14:textId="77777777" w:rsidR="00193A7B" w:rsidRPr="00193A7B" w:rsidRDefault="00193A7B" w:rsidP="00193A7B">
      <w:pPr>
        <w:pStyle w:val="ListParagraph"/>
        <w:tabs>
          <w:tab w:val="left" w:pos="540"/>
        </w:tabs>
        <w:ind w:left="900"/>
        <w:jc w:val="thaiDistribute"/>
        <w:outlineLvl w:val="0"/>
        <w:rPr>
          <w:rFonts w:ascii="Angsana New" w:hAnsi="Angsana New"/>
          <w:sz w:val="6"/>
          <w:szCs w:val="6"/>
        </w:rPr>
      </w:pPr>
    </w:p>
    <w:p w14:paraId="71DFCEAF" w14:textId="4F2C22AC" w:rsidR="00B0205E" w:rsidRPr="00193A7B" w:rsidRDefault="00193A7B" w:rsidP="00193A7B">
      <w:pPr>
        <w:pStyle w:val="ListParagraph"/>
        <w:tabs>
          <w:tab w:val="left" w:pos="540"/>
        </w:tabs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193A7B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193A7B">
        <w:rPr>
          <w:rFonts w:ascii="Angsana New" w:hAnsi="Angsana New"/>
          <w:sz w:val="30"/>
          <w:szCs w:val="30"/>
          <w:cs/>
        </w:rPr>
        <w:t>ฝ่ายบริหารของ</w:t>
      </w:r>
      <w:r w:rsidRPr="00193A7B">
        <w:rPr>
          <w:rFonts w:ascii="Angsana New" w:hAnsi="Angsana New" w:hint="cs"/>
          <w:sz w:val="30"/>
          <w:szCs w:val="30"/>
          <w:cs/>
        </w:rPr>
        <w:t>กลุ่ม</w:t>
      </w:r>
      <w:r w:rsidRPr="00193A7B">
        <w:rPr>
          <w:rFonts w:ascii="Angsana New" w:hAnsi="Angsana New"/>
          <w:sz w:val="30"/>
          <w:szCs w:val="30"/>
          <w:cs/>
        </w:rPr>
        <w:t>บริษัท 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1DFCEB0" w14:textId="77777777" w:rsidR="00F77105" w:rsidRPr="007C493B" w:rsidRDefault="00F77105" w:rsidP="003F1F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00"/>
        <w:jc w:val="thaiDistribute"/>
        <w:outlineLvl w:val="0"/>
        <w:rPr>
          <w:rFonts w:ascii="Angsana New" w:hAnsi="Angsana New"/>
          <w:sz w:val="12"/>
          <w:szCs w:val="12"/>
          <w:cs/>
        </w:rPr>
      </w:pPr>
    </w:p>
    <w:p w14:paraId="71DFCEB1" w14:textId="77777777" w:rsidR="003F1FEA" w:rsidRPr="007C493B" w:rsidRDefault="003F1FEA" w:rsidP="00E1375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CEB2" w14:textId="77777777" w:rsidR="006E17AF" w:rsidRPr="007C493B" w:rsidRDefault="00B0205E" w:rsidP="00F77105">
      <w:pPr>
        <w:numPr>
          <w:ilvl w:val="0"/>
          <w:numId w:val="7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1DFCEB3" w14:textId="77777777" w:rsidR="005274DC" w:rsidRPr="007C493B" w:rsidRDefault="00CC6B32" w:rsidP="00D35F36">
      <w:pPr>
        <w:spacing w:after="24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493B">
        <w:rPr>
          <w:rFonts w:ascii="Angsana New" w:hAnsi="Angsana New" w:hint="cs"/>
          <w:sz w:val="30"/>
          <w:szCs w:val="30"/>
          <w:cs/>
        </w:rPr>
        <w:t>ข้อมูลทาง</w:t>
      </w:r>
      <w:r w:rsidRPr="007C493B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7C493B">
        <w:rPr>
          <w:rFonts w:asciiTheme="majorBidi" w:hAnsiTheme="majorBidi" w:cstheme="majorBidi" w:hint="cs"/>
          <w:sz w:val="30"/>
          <w:szCs w:val="30"/>
          <w:cs/>
        </w:rPr>
        <w:t xml:space="preserve">                         </w:t>
      </w:r>
      <w:r w:rsidRPr="007C493B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7C493B">
        <w:rPr>
          <w:rFonts w:asciiTheme="majorBidi" w:hAnsiTheme="majorBidi" w:cstheme="majorBidi"/>
          <w:sz w:val="30"/>
          <w:szCs w:val="30"/>
        </w:rPr>
        <w:t xml:space="preserve">31 </w:t>
      </w:r>
      <w:r w:rsidRPr="007C493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C493B">
        <w:rPr>
          <w:rFonts w:asciiTheme="majorBidi" w:hAnsiTheme="majorBidi" w:cstheme="majorBidi"/>
          <w:sz w:val="30"/>
          <w:szCs w:val="30"/>
        </w:rPr>
        <w:t>256</w:t>
      </w:r>
      <w:r w:rsidR="00DF07EF" w:rsidRPr="007C493B">
        <w:rPr>
          <w:rFonts w:asciiTheme="majorBidi" w:hAnsiTheme="majorBidi" w:cstheme="majorBidi"/>
          <w:sz w:val="30"/>
          <w:szCs w:val="30"/>
        </w:rPr>
        <w:t>4</w:t>
      </w:r>
    </w:p>
    <w:p w14:paraId="71DFCEB4" w14:textId="77777777" w:rsidR="003F1FEA" w:rsidRPr="007C493B" w:rsidRDefault="003F1FEA" w:rsidP="00D35F36">
      <w:pPr>
        <w:spacing w:after="240" w:line="24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1DFCEB5" w14:textId="77777777" w:rsidR="003F1FEA" w:rsidRPr="007C493B" w:rsidRDefault="003F1FEA" w:rsidP="00D35F36">
      <w:pPr>
        <w:spacing w:after="240" w:line="24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1DFCEB8" w14:textId="77777777" w:rsidR="00AA19E0" w:rsidRPr="007C493B" w:rsidRDefault="00AA19E0" w:rsidP="00BB2D6C">
      <w:pPr>
        <w:numPr>
          <w:ilvl w:val="0"/>
          <w:numId w:val="10"/>
        </w:numPr>
        <w:tabs>
          <w:tab w:val="left" w:pos="513"/>
          <w:tab w:val="decimal" w:pos="7920"/>
        </w:tabs>
        <w:spacing w:after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W w:w="1007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458"/>
        <w:gridCol w:w="236"/>
        <w:gridCol w:w="1418"/>
        <w:gridCol w:w="283"/>
        <w:gridCol w:w="1483"/>
        <w:gridCol w:w="236"/>
        <w:gridCol w:w="1465"/>
      </w:tblGrid>
      <w:tr w:rsidR="003A66D8" w:rsidRPr="007C493B" w14:paraId="71DFCEBF" w14:textId="77777777" w:rsidTr="00CA60E5">
        <w:tc>
          <w:tcPr>
            <w:tcW w:w="3492" w:type="dxa"/>
          </w:tcPr>
          <w:p w14:paraId="71DFCEB9" w14:textId="77777777" w:rsidR="003A66D8" w:rsidRPr="007C493B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1DFCEBA" w14:textId="77777777" w:rsidR="003A66D8" w:rsidRPr="007C493B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CEBB" w14:textId="77777777" w:rsidR="003A66D8" w:rsidRPr="007C493B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1DFCEBC" w14:textId="77777777" w:rsidR="003A66D8" w:rsidRPr="007C493B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1DFCEBD" w14:textId="77777777" w:rsidR="003A66D8" w:rsidRPr="007C493B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4" w:type="dxa"/>
            <w:gridSpan w:val="3"/>
          </w:tcPr>
          <w:p w14:paraId="71DFCEBE" w14:textId="77777777" w:rsidR="003A66D8" w:rsidRPr="007C493B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7C493B" w14:paraId="71DFCEC4" w14:textId="77777777" w:rsidTr="00CA60E5">
        <w:tc>
          <w:tcPr>
            <w:tcW w:w="3492" w:type="dxa"/>
          </w:tcPr>
          <w:p w14:paraId="71DFCEC0" w14:textId="77777777" w:rsidR="003A66D8" w:rsidRPr="007C493B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2" w:type="dxa"/>
            <w:gridSpan w:val="3"/>
            <w:tcBorders>
              <w:bottom w:val="single" w:sz="4" w:space="0" w:color="auto"/>
            </w:tcBorders>
          </w:tcPr>
          <w:p w14:paraId="71DFCEC1" w14:textId="77777777" w:rsidR="003A66D8" w:rsidRPr="007C493B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1DFCEC2" w14:textId="77777777" w:rsidR="003A66D8" w:rsidRPr="007C493B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84" w:type="dxa"/>
            <w:gridSpan w:val="3"/>
            <w:tcBorders>
              <w:bottom w:val="single" w:sz="4" w:space="0" w:color="auto"/>
            </w:tcBorders>
          </w:tcPr>
          <w:p w14:paraId="71DFCEC3" w14:textId="77777777" w:rsidR="003A66D8" w:rsidRPr="007C493B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</w:t>
            </w:r>
            <w:r w:rsidR="003502E7"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CA60E5" w:rsidRPr="007C493B" w14:paraId="71DFCECD" w14:textId="77777777" w:rsidTr="00CA60E5">
        <w:tc>
          <w:tcPr>
            <w:tcW w:w="3492" w:type="dxa"/>
          </w:tcPr>
          <w:p w14:paraId="71DFCEC5" w14:textId="77777777" w:rsidR="00CA60E5" w:rsidRPr="007C493B" w:rsidRDefault="00CA60E5" w:rsidP="00CA60E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71DFCEC6" w14:textId="4C835725" w:rsidR="00CA60E5" w:rsidRPr="007C493B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szCs w:val="26"/>
              </w:rPr>
              <w:t xml:space="preserve">30 </w:t>
            </w:r>
            <w:r w:rsidR="005C6DCF" w:rsidRPr="007C493B">
              <w:rPr>
                <w:rFonts w:hint="cs"/>
                <w:szCs w:val="26"/>
                <w:cs/>
              </w:rPr>
              <w:t>กันยา</w:t>
            </w:r>
            <w:r w:rsidRPr="007C493B">
              <w:rPr>
                <w:szCs w:val="26"/>
                <w:cs/>
              </w:rPr>
              <w:t xml:space="preserve">ยน </w:t>
            </w:r>
            <w:r w:rsidR="005C6DCF" w:rsidRPr="007C493B">
              <w:rPr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CEC7" w14:textId="77777777" w:rsidR="00CA60E5" w:rsidRPr="007C493B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1DFCEC8" w14:textId="77777777" w:rsidR="00CA60E5" w:rsidRPr="007C493B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szCs w:val="26"/>
              </w:rPr>
              <w:t xml:space="preserve">31 </w:t>
            </w:r>
            <w:r w:rsidRPr="007C493B">
              <w:rPr>
                <w:rFonts w:hint="cs"/>
                <w:szCs w:val="26"/>
                <w:cs/>
              </w:rPr>
              <w:t xml:space="preserve">ธันวาคม </w:t>
            </w:r>
            <w:r w:rsidRPr="007C493B">
              <w:rPr>
                <w:szCs w:val="26"/>
              </w:rPr>
              <w:t>256</w:t>
            </w:r>
            <w:r w:rsidRPr="007C493B"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3" w:type="dxa"/>
          </w:tcPr>
          <w:p w14:paraId="71DFCEC9" w14:textId="77777777" w:rsidR="00CA60E5" w:rsidRPr="007C493B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71DFCECA" w14:textId="3358F8C2" w:rsidR="00CA60E5" w:rsidRPr="007C493B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szCs w:val="26"/>
              </w:rPr>
              <w:t xml:space="preserve">30 </w:t>
            </w:r>
            <w:r w:rsidR="005C6DCF" w:rsidRPr="007C493B">
              <w:rPr>
                <w:szCs w:val="26"/>
                <w:cs/>
              </w:rPr>
              <w:t>กันยายน</w:t>
            </w:r>
            <w:r w:rsidRPr="007C493B">
              <w:rPr>
                <w:szCs w:val="26"/>
                <w:cs/>
              </w:rPr>
              <w:t xml:space="preserve"> </w:t>
            </w:r>
            <w:r w:rsidR="005C6DCF" w:rsidRPr="007C493B">
              <w:rPr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CECB" w14:textId="77777777" w:rsidR="00CA60E5" w:rsidRPr="007C493B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71DFCECC" w14:textId="77777777" w:rsidR="00CA60E5" w:rsidRPr="007C493B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szCs w:val="26"/>
              </w:rPr>
              <w:t xml:space="preserve">31 </w:t>
            </w:r>
            <w:r w:rsidRPr="007C493B">
              <w:rPr>
                <w:rFonts w:hint="cs"/>
                <w:szCs w:val="26"/>
                <w:cs/>
              </w:rPr>
              <w:t xml:space="preserve">ธันวาคม </w:t>
            </w:r>
            <w:r w:rsidRPr="007C493B">
              <w:rPr>
                <w:szCs w:val="26"/>
              </w:rPr>
              <w:t>256</w:t>
            </w:r>
            <w:r w:rsidRPr="007C493B">
              <w:rPr>
                <w:rFonts w:hint="cs"/>
                <w:szCs w:val="26"/>
                <w:cs/>
              </w:rPr>
              <w:t>4</w:t>
            </w:r>
          </w:p>
        </w:tc>
      </w:tr>
      <w:tr w:rsidR="00DF07EF" w:rsidRPr="007C493B" w14:paraId="71DFCED6" w14:textId="77777777" w:rsidTr="00620895">
        <w:trPr>
          <w:trHeight w:val="203"/>
        </w:trPr>
        <w:tc>
          <w:tcPr>
            <w:tcW w:w="3492" w:type="dxa"/>
            <w:vAlign w:val="center"/>
          </w:tcPr>
          <w:p w14:paraId="71DFCECE" w14:textId="77777777" w:rsidR="00DF07EF" w:rsidRPr="007C493B" w:rsidRDefault="00DF07EF" w:rsidP="00DF07E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71DFCECF" w14:textId="017265FB" w:rsidR="00DF07EF" w:rsidRPr="007C493B" w:rsidRDefault="00425CE2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205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ED0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1DFCED1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205,000.00 </w:t>
            </w:r>
          </w:p>
        </w:tc>
        <w:tc>
          <w:tcPr>
            <w:tcW w:w="283" w:type="dxa"/>
            <w:shd w:val="clear" w:color="auto" w:fill="auto"/>
          </w:tcPr>
          <w:p w14:paraId="71DFCED2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CED3" w14:textId="37ECBA4F" w:rsidR="00DF07EF" w:rsidRPr="007C493B" w:rsidRDefault="00425CE2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ED4" w14:textId="77777777" w:rsidR="00DF07EF" w:rsidRPr="007C493B" w:rsidRDefault="00DF07EF" w:rsidP="00DF07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1DFCED5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200,000.00 </w:t>
            </w:r>
          </w:p>
        </w:tc>
      </w:tr>
      <w:tr w:rsidR="00DF07EF" w:rsidRPr="007C493B" w14:paraId="71DFCEDF" w14:textId="77777777" w:rsidTr="00620895">
        <w:trPr>
          <w:trHeight w:val="203"/>
        </w:trPr>
        <w:tc>
          <w:tcPr>
            <w:tcW w:w="3492" w:type="dxa"/>
          </w:tcPr>
          <w:p w14:paraId="71DFCED7" w14:textId="77777777" w:rsidR="00DF07EF" w:rsidRPr="007C493B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58" w:type="dxa"/>
            <w:shd w:val="clear" w:color="auto" w:fill="auto"/>
          </w:tcPr>
          <w:p w14:paraId="71DFCED8" w14:textId="569A157B" w:rsidR="00DF07EF" w:rsidRPr="007C493B" w:rsidRDefault="00425CE2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29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128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381.38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ED9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1DFCEDA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24,650,680.78 </w:t>
            </w:r>
          </w:p>
        </w:tc>
        <w:tc>
          <w:tcPr>
            <w:tcW w:w="283" w:type="dxa"/>
            <w:shd w:val="clear" w:color="auto" w:fill="auto"/>
          </w:tcPr>
          <w:p w14:paraId="71DFCEDB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1DFCEDC" w14:textId="75622075" w:rsidR="00DF07EF" w:rsidRPr="007C493B" w:rsidRDefault="00425CE2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28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841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314.50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EDD" w14:textId="77777777" w:rsidR="00DF07EF" w:rsidRPr="007C493B" w:rsidRDefault="00DF07EF" w:rsidP="00DF07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1DFCEDE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24,302,788.06 </w:t>
            </w:r>
          </w:p>
        </w:tc>
      </w:tr>
      <w:tr w:rsidR="00DF07EF" w:rsidRPr="007C493B" w14:paraId="71DFCEE8" w14:textId="77777777" w:rsidTr="00620895">
        <w:trPr>
          <w:trHeight w:val="203"/>
        </w:trPr>
        <w:tc>
          <w:tcPr>
            <w:tcW w:w="3492" w:type="dxa"/>
          </w:tcPr>
          <w:p w14:paraId="71DFCEE0" w14:textId="77777777" w:rsidR="00DF07EF" w:rsidRPr="007C493B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58" w:type="dxa"/>
            <w:shd w:val="clear" w:color="auto" w:fill="auto"/>
          </w:tcPr>
          <w:p w14:paraId="71DFCEE1" w14:textId="0BB683BA" w:rsidR="00DF07EF" w:rsidRPr="007C493B" w:rsidRDefault="00425CE2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120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176.68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EE2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1DFCEE3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5,450,486.11 </w:t>
            </w:r>
          </w:p>
        </w:tc>
        <w:tc>
          <w:tcPr>
            <w:tcW w:w="283" w:type="dxa"/>
            <w:shd w:val="clear" w:color="auto" w:fill="auto"/>
          </w:tcPr>
          <w:p w14:paraId="71DFCEE4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1DFCEE5" w14:textId="425E2968" w:rsidR="00DF07EF" w:rsidRPr="007C493B" w:rsidRDefault="00425CE2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120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176.66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EE6" w14:textId="77777777" w:rsidR="00DF07EF" w:rsidRPr="007C493B" w:rsidRDefault="00DF07EF" w:rsidP="00DF07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1DFCEE7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5,450,486.09 </w:t>
            </w:r>
          </w:p>
        </w:tc>
      </w:tr>
      <w:tr w:rsidR="00DF07EF" w:rsidRPr="007C493B" w14:paraId="71DFCEF1" w14:textId="77777777" w:rsidTr="00620895">
        <w:trPr>
          <w:trHeight w:val="149"/>
        </w:trPr>
        <w:tc>
          <w:tcPr>
            <w:tcW w:w="3492" w:type="dxa"/>
          </w:tcPr>
          <w:p w14:paraId="71DFCEE9" w14:textId="77777777" w:rsidR="00DF07EF" w:rsidRPr="007C493B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CEEA" w14:textId="30B79692" w:rsidR="00DF07EF" w:rsidRPr="007C493B" w:rsidRDefault="00425CE2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39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453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558.06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EEB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CEEC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30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306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166.89</w:t>
            </w:r>
          </w:p>
        </w:tc>
        <w:tc>
          <w:tcPr>
            <w:tcW w:w="283" w:type="dxa"/>
            <w:shd w:val="clear" w:color="auto" w:fill="auto"/>
          </w:tcPr>
          <w:p w14:paraId="71DFCEED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CEEE" w14:textId="0BEEC1C4" w:rsidR="00DF07EF" w:rsidRPr="007C493B" w:rsidRDefault="00425CE2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39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161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491.16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EEF" w14:textId="77777777" w:rsidR="00DF07EF" w:rsidRPr="007C493B" w:rsidRDefault="00DF07EF" w:rsidP="00DF07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CEF0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29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953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274.15</w:t>
            </w:r>
          </w:p>
        </w:tc>
      </w:tr>
    </w:tbl>
    <w:p w14:paraId="2E8F7A27" w14:textId="77777777" w:rsidR="00B726B5" w:rsidRPr="007C493B" w:rsidRDefault="00B726B5" w:rsidP="00B726B5">
      <w:pPr>
        <w:tabs>
          <w:tab w:val="left" w:pos="513"/>
          <w:tab w:val="decimal" w:pos="7920"/>
        </w:tabs>
        <w:spacing w:after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71DFCEF2" w14:textId="075A4ED8" w:rsidR="003132B9" w:rsidRPr="007C493B" w:rsidRDefault="00E97697" w:rsidP="005C6DCF">
      <w:pPr>
        <w:numPr>
          <w:ilvl w:val="0"/>
          <w:numId w:val="10"/>
        </w:numPr>
        <w:tabs>
          <w:tab w:val="left" w:pos="513"/>
          <w:tab w:val="decimal" w:pos="7920"/>
        </w:tabs>
        <w:spacing w:before="240" w:after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A59CA" w:rsidRPr="007C493B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AE77FC" w:rsidRPr="007C493B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4A59CA" w:rsidRPr="007C493B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1032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510"/>
        <w:gridCol w:w="1562"/>
        <w:gridCol w:w="284"/>
        <w:gridCol w:w="1522"/>
        <w:gridCol w:w="284"/>
        <w:gridCol w:w="1453"/>
        <w:gridCol w:w="236"/>
        <w:gridCol w:w="1477"/>
      </w:tblGrid>
      <w:tr w:rsidR="003A66D8" w:rsidRPr="007C493B" w14:paraId="71DFCEF9" w14:textId="77777777" w:rsidTr="007C493B">
        <w:tc>
          <w:tcPr>
            <w:tcW w:w="3510" w:type="dxa"/>
          </w:tcPr>
          <w:p w14:paraId="71DFCEF3" w14:textId="77777777" w:rsidR="003A66D8" w:rsidRPr="007C493B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</w:tcPr>
          <w:p w14:paraId="71DFCEF4" w14:textId="77777777" w:rsidR="003A66D8" w:rsidRPr="007C493B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FCEF5" w14:textId="77777777" w:rsidR="003A66D8" w:rsidRPr="007C493B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</w:tcPr>
          <w:p w14:paraId="71DFCEF6" w14:textId="77777777" w:rsidR="003A66D8" w:rsidRPr="007C493B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FCEF7" w14:textId="77777777" w:rsidR="003A66D8" w:rsidRPr="007C493B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6" w:type="dxa"/>
            <w:gridSpan w:val="3"/>
          </w:tcPr>
          <w:p w14:paraId="71DFCEF8" w14:textId="77777777" w:rsidR="003A66D8" w:rsidRPr="007C493B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7C493B" w14:paraId="71DFCEFE" w14:textId="77777777" w:rsidTr="007C493B">
        <w:tc>
          <w:tcPr>
            <w:tcW w:w="3510" w:type="dxa"/>
          </w:tcPr>
          <w:p w14:paraId="71DFCEFA" w14:textId="77777777" w:rsidR="003A66D8" w:rsidRPr="007C493B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8" w:type="dxa"/>
            <w:gridSpan w:val="3"/>
            <w:tcBorders>
              <w:bottom w:val="single" w:sz="4" w:space="0" w:color="auto"/>
            </w:tcBorders>
          </w:tcPr>
          <w:p w14:paraId="71DFCEFB" w14:textId="77777777" w:rsidR="003A66D8" w:rsidRPr="007C493B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1DFCEFC" w14:textId="77777777" w:rsidR="003A66D8" w:rsidRPr="007C493B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66" w:type="dxa"/>
            <w:gridSpan w:val="3"/>
            <w:tcBorders>
              <w:bottom w:val="single" w:sz="4" w:space="0" w:color="auto"/>
            </w:tcBorders>
          </w:tcPr>
          <w:p w14:paraId="71DFCEFD" w14:textId="77777777" w:rsidR="003A66D8" w:rsidRPr="007C493B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60E5" w:rsidRPr="007C493B" w14:paraId="71DFCF07" w14:textId="77777777" w:rsidTr="007C493B">
        <w:tc>
          <w:tcPr>
            <w:tcW w:w="3510" w:type="dxa"/>
          </w:tcPr>
          <w:p w14:paraId="71DFCEFF" w14:textId="77777777" w:rsidR="00CA60E5" w:rsidRPr="007C493B" w:rsidRDefault="00CA60E5" w:rsidP="00CA60E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14:paraId="71DFCF00" w14:textId="7A45932B" w:rsidR="00CA60E5" w:rsidRPr="007C493B" w:rsidRDefault="005C6DCF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szCs w:val="26"/>
              </w:rPr>
              <w:t xml:space="preserve">30 </w:t>
            </w:r>
            <w:r w:rsidRPr="007C493B">
              <w:rPr>
                <w:rFonts w:hint="cs"/>
                <w:szCs w:val="26"/>
                <w:cs/>
              </w:rPr>
              <w:t>กันยา</w:t>
            </w:r>
            <w:r w:rsidRPr="007C493B">
              <w:rPr>
                <w:szCs w:val="26"/>
                <w:cs/>
              </w:rPr>
              <w:t xml:space="preserve">ยน </w:t>
            </w:r>
            <w:r w:rsidRPr="007C493B">
              <w:rPr>
                <w:szCs w:val="26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1DFCF01" w14:textId="77777777" w:rsidR="00CA60E5" w:rsidRPr="007C493B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</w:tcPr>
          <w:p w14:paraId="71DFCF02" w14:textId="77777777" w:rsidR="00CA60E5" w:rsidRPr="007C493B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szCs w:val="26"/>
              </w:rPr>
              <w:t xml:space="preserve">31 </w:t>
            </w:r>
            <w:r w:rsidRPr="007C493B">
              <w:rPr>
                <w:rFonts w:hint="cs"/>
                <w:szCs w:val="26"/>
                <w:cs/>
              </w:rPr>
              <w:t xml:space="preserve">ธันวาคม </w:t>
            </w:r>
            <w:r w:rsidRPr="007C493B">
              <w:rPr>
                <w:szCs w:val="26"/>
              </w:rPr>
              <w:t>256</w:t>
            </w:r>
            <w:r w:rsidRPr="007C493B"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4" w:type="dxa"/>
          </w:tcPr>
          <w:p w14:paraId="71DFCF03" w14:textId="77777777" w:rsidR="00CA60E5" w:rsidRPr="007C493B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71DFCF04" w14:textId="5F2428A8" w:rsidR="00CA60E5" w:rsidRPr="007C493B" w:rsidRDefault="005C6DCF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szCs w:val="26"/>
              </w:rPr>
              <w:t xml:space="preserve">30 </w:t>
            </w:r>
            <w:r w:rsidRPr="007C493B">
              <w:rPr>
                <w:rFonts w:hint="cs"/>
                <w:szCs w:val="26"/>
                <w:cs/>
              </w:rPr>
              <w:t>กันยา</w:t>
            </w:r>
            <w:r w:rsidRPr="007C493B">
              <w:rPr>
                <w:szCs w:val="26"/>
                <w:cs/>
              </w:rPr>
              <w:t xml:space="preserve">ยน </w:t>
            </w:r>
            <w:r w:rsidRPr="007C493B">
              <w:rPr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CF05" w14:textId="77777777" w:rsidR="00CA60E5" w:rsidRPr="007C493B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14:paraId="71DFCF06" w14:textId="77777777" w:rsidR="00CA60E5" w:rsidRPr="007C493B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szCs w:val="26"/>
              </w:rPr>
              <w:t xml:space="preserve">31 </w:t>
            </w:r>
            <w:r w:rsidRPr="007C493B">
              <w:rPr>
                <w:rFonts w:hint="cs"/>
                <w:szCs w:val="26"/>
                <w:cs/>
              </w:rPr>
              <w:t xml:space="preserve">ธันวาคม </w:t>
            </w:r>
            <w:r w:rsidRPr="007C493B">
              <w:rPr>
                <w:szCs w:val="26"/>
              </w:rPr>
              <w:t>256</w:t>
            </w:r>
            <w:r w:rsidRPr="007C493B">
              <w:rPr>
                <w:rFonts w:hint="cs"/>
                <w:szCs w:val="26"/>
                <w:cs/>
              </w:rPr>
              <w:t>4</w:t>
            </w:r>
          </w:p>
        </w:tc>
      </w:tr>
      <w:tr w:rsidR="00DF07EF" w:rsidRPr="007C493B" w14:paraId="71DFCF10" w14:textId="77777777" w:rsidTr="007C493B">
        <w:trPr>
          <w:trHeight w:val="203"/>
        </w:trPr>
        <w:tc>
          <w:tcPr>
            <w:tcW w:w="3510" w:type="dxa"/>
          </w:tcPr>
          <w:p w14:paraId="71DFCF08" w14:textId="77777777" w:rsidR="00DF07EF" w:rsidRPr="007C493B" w:rsidRDefault="00DF07EF" w:rsidP="00DF07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71DFCF09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FCF0A" w14:textId="77777777" w:rsidR="00DF07EF" w:rsidRPr="007C493B" w:rsidRDefault="00DF07EF" w:rsidP="00DF07E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</w:tcPr>
          <w:p w14:paraId="71DFCF0B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FCF0C" w14:textId="77777777" w:rsidR="00DF07EF" w:rsidRPr="007C493B" w:rsidRDefault="00DF07EF" w:rsidP="00DF07E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CF0D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1DFCF0E" w14:textId="77777777" w:rsidR="00DF07EF" w:rsidRPr="007C493B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71DFCF0F" w14:textId="77777777" w:rsidR="00DF07EF" w:rsidRPr="007C493B" w:rsidRDefault="00DF07EF" w:rsidP="00DF07EF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26B5" w:rsidRPr="007C493B" w14:paraId="71DFCF19" w14:textId="77777777" w:rsidTr="007C493B">
        <w:trPr>
          <w:trHeight w:val="203"/>
        </w:trPr>
        <w:tc>
          <w:tcPr>
            <w:tcW w:w="3510" w:type="dxa"/>
          </w:tcPr>
          <w:p w14:paraId="71DFCF11" w14:textId="77777777" w:rsidR="00B726B5" w:rsidRPr="007C493B" w:rsidRDefault="00B726B5" w:rsidP="00B726B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71DFCF12" w14:textId="7E27BBBB" w:rsidR="00B726B5" w:rsidRPr="007C493B" w:rsidRDefault="00425CE2" w:rsidP="007C493B">
            <w:pPr>
              <w:spacing w:line="400" w:lineRule="exact"/>
              <w:ind w:right="-9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214.50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FCF13" w14:textId="77777777" w:rsidR="00B726B5" w:rsidRPr="007C493B" w:rsidRDefault="00B726B5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</w:tcPr>
          <w:p w14:paraId="71DFCF14" w14:textId="77777777" w:rsidR="00B726B5" w:rsidRPr="007C493B" w:rsidRDefault="00B726B5" w:rsidP="007C493B">
            <w:pPr>
              <w:spacing w:line="400" w:lineRule="exact"/>
              <w:ind w:right="-8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179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829.98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FCF15" w14:textId="77777777" w:rsidR="00B726B5" w:rsidRPr="007C493B" w:rsidRDefault="00B726B5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71DFCF16" w14:textId="6CA14C09" w:rsidR="00B726B5" w:rsidRPr="007C493B" w:rsidRDefault="00425CE2" w:rsidP="007C493B">
            <w:pPr>
              <w:spacing w:line="400" w:lineRule="exact"/>
              <w:ind w:right="-5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214.50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F17" w14:textId="77777777" w:rsidR="00B726B5" w:rsidRPr="007C493B" w:rsidRDefault="00B726B5" w:rsidP="007C493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shd w:val="clear" w:color="auto" w:fill="auto"/>
          </w:tcPr>
          <w:p w14:paraId="71DFCF18" w14:textId="77777777" w:rsidR="00B726B5" w:rsidRPr="007C493B" w:rsidRDefault="00B726B5" w:rsidP="007C493B">
            <w:pPr>
              <w:spacing w:line="400" w:lineRule="exact"/>
              <w:ind w:right="-6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5,179,829.98 </w:t>
            </w:r>
          </w:p>
        </w:tc>
      </w:tr>
      <w:tr w:rsidR="00B726B5" w:rsidRPr="007C493B" w14:paraId="71DFCF22" w14:textId="77777777" w:rsidTr="007C493B">
        <w:trPr>
          <w:trHeight w:val="203"/>
        </w:trPr>
        <w:tc>
          <w:tcPr>
            <w:tcW w:w="3510" w:type="dxa"/>
          </w:tcPr>
          <w:p w14:paraId="71DFCF1A" w14:textId="77777777" w:rsidR="00B726B5" w:rsidRPr="007C493B" w:rsidRDefault="00B726B5" w:rsidP="00B726B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71DFCF1B" w14:textId="6438C340" w:rsidR="00B726B5" w:rsidRPr="007C493B" w:rsidRDefault="00425CE2" w:rsidP="007C493B">
            <w:pPr>
              <w:spacing w:line="400" w:lineRule="exact"/>
              <w:ind w:right="-9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116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971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549.59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FCF1C" w14:textId="77777777" w:rsidR="00B726B5" w:rsidRPr="007C493B" w:rsidRDefault="00B726B5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</w:tcPr>
          <w:p w14:paraId="71DFCF1D" w14:textId="77777777" w:rsidR="00B726B5" w:rsidRPr="007C493B" w:rsidRDefault="00B726B5" w:rsidP="007C493B">
            <w:pPr>
              <w:spacing w:line="400" w:lineRule="exact"/>
              <w:ind w:right="-8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135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552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944.30</w:t>
            </w:r>
          </w:p>
        </w:tc>
        <w:tc>
          <w:tcPr>
            <w:tcW w:w="284" w:type="dxa"/>
            <w:shd w:val="clear" w:color="auto" w:fill="auto"/>
          </w:tcPr>
          <w:p w14:paraId="71DFCF1E" w14:textId="77777777" w:rsidR="00B726B5" w:rsidRPr="007C493B" w:rsidRDefault="00B726B5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71DFCF1F" w14:textId="6ABFE005" w:rsidR="00B726B5" w:rsidRPr="007C493B" w:rsidRDefault="00425CE2" w:rsidP="007C493B">
            <w:pPr>
              <w:spacing w:line="400" w:lineRule="exact"/>
              <w:ind w:right="-5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116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971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549.59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20" w14:textId="77777777" w:rsidR="00B726B5" w:rsidRPr="007C493B" w:rsidRDefault="00B726B5" w:rsidP="007C493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shd w:val="clear" w:color="auto" w:fill="auto"/>
          </w:tcPr>
          <w:p w14:paraId="71DFCF21" w14:textId="77777777" w:rsidR="00B726B5" w:rsidRPr="007C493B" w:rsidRDefault="00B726B5" w:rsidP="007C493B">
            <w:pPr>
              <w:spacing w:line="400" w:lineRule="exact"/>
              <w:ind w:right="-6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135,552,944.30 </w:t>
            </w:r>
          </w:p>
        </w:tc>
      </w:tr>
      <w:tr w:rsidR="00DF07EF" w:rsidRPr="007C493B" w14:paraId="71DFCF2B" w14:textId="77777777" w:rsidTr="007C493B">
        <w:trPr>
          <w:trHeight w:val="203"/>
        </w:trPr>
        <w:tc>
          <w:tcPr>
            <w:tcW w:w="3510" w:type="dxa"/>
          </w:tcPr>
          <w:p w14:paraId="71DFCF23" w14:textId="77777777" w:rsidR="00DF07EF" w:rsidRPr="007C493B" w:rsidRDefault="00DF07EF" w:rsidP="00DF07EF">
            <w:pPr>
              <w:tabs>
                <w:tab w:val="left" w:pos="8040"/>
              </w:tabs>
              <w:spacing w:line="240" w:lineRule="auto"/>
              <w:ind w:left="680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24" w14:textId="43D16AA2" w:rsidR="00DF07EF" w:rsidRPr="007C493B" w:rsidRDefault="00425CE2" w:rsidP="007C493B">
            <w:pPr>
              <w:spacing w:line="400" w:lineRule="exact"/>
              <w:ind w:right="-9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(9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387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068.41)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FCF25" w14:textId="77777777" w:rsidR="00DF07EF" w:rsidRPr="007C493B" w:rsidRDefault="00DF07EF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26" w14:textId="77777777" w:rsidR="00DF07EF" w:rsidRPr="007C493B" w:rsidRDefault="00DF07EF" w:rsidP="007C493B">
            <w:pPr>
              <w:spacing w:line="400" w:lineRule="exact"/>
              <w:ind w:right="-8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(7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219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228.18)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FCF27" w14:textId="77777777" w:rsidR="00DF07EF" w:rsidRPr="007C493B" w:rsidRDefault="00DF07EF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28" w14:textId="58CB9A71" w:rsidR="00DF07EF" w:rsidRPr="007C493B" w:rsidRDefault="00425CE2" w:rsidP="007C493B">
            <w:pPr>
              <w:spacing w:line="400" w:lineRule="exact"/>
              <w:ind w:right="-5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(9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387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068.41)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F29" w14:textId="77777777" w:rsidR="00DF07EF" w:rsidRPr="007C493B" w:rsidRDefault="00DF07EF" w:rsidP="007C493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2A" w14:textId="77777777" w:rsidR="00DF07EF" w:rsidRPr="007C493B" w:rsidRDefault="00DF07EF" w:rsidP="007C493B">
            <w:pPr>
              <w:spacing w:line="400" w:lineRule="exact"/>
              <w:ind w:right="-6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(7,219,228.18)</w:t>
            </w:r>
          </w:p>
        </w:tc>
      </w:tr>
      <w:tr w:rsidR="00DF07EF" w:rsidRPr="007C493B" w14:paraId="71DFCF34" w14:textId="77777777" w:rsidTr="007C493B">
        <w:trPr>
          <w:trHeight w:val="149"/>
        </w:trPr>
        <w:tc>
          <w:tcPr>
            <w:tcW w:w="3510" w:type="dxa"/>
            <w:shd w:val="clear" w:color="auto" w:fill="auto"/>
          </w:tcPr>
          <w:p w14:paraId="71DFCF2C" w14:textId="77777777" w:rsidR="00DF07EF" w:rsidRPr="007C493B" w:rsidRDefault="00DF07EF" w:rsidP="00DF07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CF2D" w14:textId="48C1C962" w:rsidR="00DF07EF" w:rsidRPr="007C493B" w:rsidRDefault="00425CE2" w:rsidP="007C493B">
            <w:pPr>
              <w:spacing w:line="400" w:lineRule="exact"/>
              <w:ind w:right="-9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107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597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695.68</w:t>
            </w:r>
          </w:p>
        </w:tc>
        <w:tc>
          <w:tcPr>
            <w:tcW w:w="284" w:type="dxa"/>
            <w:shd w:val="clear" w:color="auto" w:fill="auto"/>
          </w:tcPr>
          <w:p w14:paraId="71DFCF2E" w14:textId="77777777" w:rsidR="00DF07EF" w:rsidRPr="007C493B" w:rsidRDefault="00DF07EF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CF2F" w14:textId="77777777" w:rsidR="00DF07EF" w:rsidRPr="007C493B" w:rsidRDefault="00DF07EF" w:rsidP="007C493B">
            <w:pPr>
              <w:spacing w:line="400" w:lineRule="exact"/>
              <w:ind w:right="-8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133,513,546.10</w:t>
            </w:r>
          </w:p>
        </w:tc>
        <w:tc>
          <w:tcPr>
            <w:tcW w:w="284" w:type="dxa"/>
            <w:shd w:val="clear" w:color="auto" w:fill="auto"/>
          </w:tcPr>
          <w:p w14:paraId="71DFCF30" w14:textId="77777777" w:rsidR="00DF07EF" w:rsidRPr="007C493B" w:rsidRDefault="00DF07EF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CF31" w14:textId="3FD13344" w:rsidR="00DF07EF" w:rsidRPr="007C493B" w:rsidRDefault="00425CE2" w:rsidP="007C493B">
            <w:pPr>
              <w:spacing w:line="400" w:lineRule="exact"/>
              <w:ind w:right="-5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107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597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695.68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32" w14:textId="77777777" w:rsidR="00DF07EF" w:rsidRPr="007C493B" w:rsidRDefault="00DF07EF" w:rsidP="007C493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CF33" w14:textId="77777777" w:rsidR="00DF07EF" w:rsidRPr="007C493B" w:rsidRDefault="00DF07EF" w:rsidP="007C493B">
            <w:pPr>
              <w:spacing w:line="400" w:lineRule="exact"/>
              <w:ind w:right="-6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133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513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546.10</w:t>
            </w:r>
          </w:p>
        </w:tc>
      </w:tr>
      <w:tr w:rsidR="00DF07EF" w:rsidRPr="007C493B" w14:paraId="71DFCF3D" w14:textId="77777777" w:rsidTr="007C493B">
        <w:trPr>
          <w:trHeight w:val="149"/>
        </w:trPr>
        <w:tc>
          <w:tcPr>
            <w:tcW w:w="3510" w:type="dxa"/>
          </w:tcPr>
          <w:p w14:paraId="71DFCF35" w14:textId="77777777" w:rsidR="00DF07EF" w:rsidRPr="007C493B" w:rsidRDefault="00DF07EF" w:rsidP="00DF07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</w:tcPr>
          <w:p w14:paraId="71DFCF36" w14:textId="77777777" w:rsidR="00DF07EF" w:rsidRPr="007C493B" w:rsidRDefault="00DF07EF" w:rsidP="007C493B">
            <w:pPr>
              <w:spacing w:line="400" w:lineRule="exact"/>
              <w:ind w:right="-9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1DFCF37" w14:textId="77777777" w:rsidR="00DF07EF" w:rsidRPr="007C493B" w:rsidRDefault="00DF07EF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</w:tcPr>
          <w:p w14:paraId="71DFCF38" w14:textId="77777777" w:rsidR="00DF07EF" w:rsidRPr="007C493B" w:rsidRDefault="00DF07EF" w:rsidP="007C493B">
            <w:pPr>
              <w:spacing w:line="400" w:lineRule="exact"/>
              <w:ind w:right="-8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1DFCF39" w14:textId="77777777" w:rsidR="00DF07EF" w:rsidRPr="007C493B" w:rsidRDefault="00DF07EF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CF3A" w14:textId="77777777" w:rsidR="00DF07EF" w:rsidRPr="007C493B" w:rsidRDefault="00DF07EF" w:rsidP="007C493B">
            <w:pPr>
              <w:spacing w:line="400" w:lineRule="exact"/>
              <w:ind w:right="-5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1DFCF3B" w14:textId="77777777" w:rsidR="00DF07EF" w:rsidRPr="007C493B" w:rsidRDefault="00DF07EF" w:rsidP="007C493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CF3C" w14:textId="77777777" w:rsidR="00DF07EF" w:rsidRPr="007C493B" w:rsidRDefault="00DF07EF" w:rsidP="007C493B">
            <w:pPr>
              <w:spacing w:line="400" w:lineRule="exact"/>
              <w:ind w:right="-6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F07EF" w:rsidRPr="007C493B" w14:paraId="71DFCF46" w14:textId="77777777" w:rsidTr="007C493B">
        <w:trPr>
          <w:trHeight w:val="149"/>
        </w:trPr>
        <w:tc>
          <w:tcPr>
            <w:tcW w:w="3510" w:type="dxa"/>
          </w:tcPr>
          <w:p w14:paraId="71DFCF3E" w14:textId="77777777" w:rsidR="00DF07EF" w:rsidRPr="007C493B" w:rsidRDefault="00DF07EF" w:rsidP="00DF07E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71DFCF3F" w14:textId="45E266CA" w:rsidR="00DF07EF" w:rsidRPr="007C493B" w:rsidRDefault="00425CE2" w:rsidP="007C493B">
            <w:pPr>
              <w:spacing w:line="400" w:lineRule="exact"/>
              <w:ind w:right="-9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839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789.30</w:t>
            </w:r>
          </w:p>
        </w:tc>
        <w:tc>
          <w:tcPr>
            <w:tcW w:w="284" w:type="dxa"/>
            <w:shd w:val="clear" w:color="auto" w:fill="auto"/>
          </w:tcPr>
          <w:p w14:paraId="71DFCF40" w14:textId="77777777" w:rsidR="00DF07EF" w:rsidRPr="007C493B" w:rsidRDefault="00DF07EF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14:paraId="71DFCF41" w14:textId="77777777" w:rsidR="00DF07EF" w:rsidRPr="007C493B" w:rsidRDefault="00DF07EF" w:rsidP="007C493B">
            <w:pPr>
              <w:spacing w:line="400" w:lineRule="exact"/>
              <w:ind w:right="-8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987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206.33</w:t>
            </w:r>
          </w:p>
        </w:tc>
        <w:tc>
          <w:tcPr>
            <w:tcW w:w="284" w:type="dxa"/>
            <w:shd w:val="clear" w:color="auto" w:fill="auto"/>
          </w:tcPr>
          <w:p w14:paraId="71DFCF42" w14:textId="77777777" w:rsidR="00DF07EF" w:rsidRPr="007C493B" w:rsidRDefault="00DF07EF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1DFCF43" w14:textId="205759BA" w:rsidR="00DF07EF" w:rsidRPr="007C493B" w:rsidRDefault="00425CE2" w:rsidP="007C493B">
            <w:pPr>
              <w:spacing w:line="400" w:lineRule="exact"/>
              <w:ind w:right="-5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839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789.30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44" w14:textId="77777777" w:rsidR="00DF07EF" w:rsidRPr="007C493B" w:rsidRDefault="00DF07EF" w:rsidP="007C493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shd w:val="clear" w:color="auto" w:fill="auto"/>
          </w:tcPr>
          <w:p w14:paraId="71DFCF45" w14:textId="77777777" w:rsidR="00DF07EF" w:rsidRPr="007C493B" w:rsidRDefault="00DF07EF" w:rsidP="007C493B">
            <w:pPr>
              <w:spacing w:line="400" w:lineRule="exact"/>
              <w:ind w:right="-6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11,987,206.33</w:t>
            </w:r>
          </w:p>
        </w:tc>
      </w:tr>
      <w:tr w:rsidR="00DF07EF" w:rsidRPr="007C493B" w14:paraId="71DFCF4F" w14:textId="77777777" w:rsidTr="007C493B">
        <w:trPr>
          <w:trHeight w:val="149"/>
        </w:trPr>
        <w:tc>
          <w:tcPr>
            <w:tcW w:w="3510" w:type="dxa"/>
            <w:shd w:val="clear" w:color="auto" w:fill="auto"/>
          </w:tcPr>
          <w:p w14:paraId="71DFCF47" w14:textId="77777777" w:rsidR="00DF07EF" w:rsidRPr="007C493B" w:rsidRDefault="00DF07EF" w:rsidP="00DF07E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71DFCF48" w14:textId="0DB61E7D" w:rsidR="00DF07EF" w:rsidRPr="007C493B" w:rsidRDefault="00425CE2" w:rsidP="007C493B">
            <w:pPr>
              <w:spacing w:line="400" w:lineRule="exact"/>
              <w:ind w:right="-9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507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799.49</w:t>
            </w:r>
          </w:p>
        </w:tc>
        <w:tc>
          <w:tcPr>
            <w:tcW w:w="284" w:type="dxa"/>
            <w:shd w:val="clear" w:color="auto" w:fill="auto"/>
          </w:tcPr>
          <w:p w14:paraId="71DFCF49" w14:textId="77777777" w:rsidR="00DF07EF" w:rsidRPr="007C493B" w:rsidRDefault="00DF07EF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14:paraId="71DFCF4A" w14:textId="77777777" w:rsidR="00DF07EF" w:rsidRPr="007C493B" w:rsidRDefault="00DF07EF" w:rsidP="007C493B">
            <w:pPr>
              <w:spacing w:line="400" w:lineRule="exact"/>
              <w:ind w:right="-8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117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683.00</w:t>
            </w:r>
          </w:p>
        </w:tc>
        <w:tc>
          <w:tcPr>
            <w:tcW w:w="284" w:type="dxa"/>
            <w:shd w:val="clear" w:color="auto" w:fill="auto"/>
          </w:tcPr>
          <w:p w14:paraId="71DFCF4B" w14:textId="77777777" w:rsidR="00DF07EF" w:rsidRPr="007C493B" w:rsidRDefault="00DF07EF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1DFCF4C" w14:textId="4D093C09" w:rsidR="00DF07EF" w:rsidRPr="007C493B" w:rsidRDefault="00425CE2" w:rsidP="007C493B">
            <w:pPr>
              <w:spacing w:line="400" w:lineRule="exact"/>
              <w:ind w:right="-5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062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501.34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4D" w14:textId="77777777" w:rsidR="00DF07EF" w:rsidRPr="007C493B" w:rsidRDefault="00DF07EF" w:rsidP="007C493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shd w:val="clear" w:color="auto" w:fill="auto"/>
          </w:tcPr>
          <w:p w14:paraId="71DFCF4E" w14:textId="77777777" w:rsidR="00DF07EF" w:rsidRPr="007C493B" w:rsidRDefault="00DF07EF" w:rsidP="007C493B">
            <w:pPr>
              <w:spacing w:line="400" w:lineRule="exact"/>
              <w:ind w:right="-6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736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209.29</w:t>
            </w:r>
          </w:p>
        </w:tc>
      </w:tr>
      <w:tr w:rsidR="00DF07EF" w:rsidRPr="007C493B" w14:paraId="71DFCF58" w14:textId="77777777" w:rsidTr="007C493B">
        <w:trPr>
          <w:trHeight w:val="149"/>
        </w:trPr>
        <w:tc>
          <w:tcPr>
            <w:tcW w:w="3510" w:type="dxa"/>
          </w:tcPr>
          <w:p w14:paraId="71DFCF50" w14:textId="31F6FE90" w:rsidR="00DF07EF" w:rsidRPr="007C493B" w:rsidRDefault="00DF07EF" w:rsidP="007C493B">
            <w:pPr>
              <w:tabs>
                <w:tab w:val="left" w:pos="8040"/>
              </w:tabs>
              <w:spacing w:line="240" w:lineRule="auto"/>
              <w:ind w:left="680" w:right="-202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7C493B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51" w14:textId="78C0C471" w:rsidR="00DF07EF" w:rsidRPr="007C493B" w:rsidRDefault="00425CE2" w:rsidP="007C493B">
            <w:pPr>
              <w:spacing w:line="400" w:lineRule="exact"/>
              <w:ind w:right="-9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  <w:tc>
          <w:tcPr>
            <w:tcW w:w="284" w:type="dxa"/>
            <w:shd w:val="clear" w:color="auto" w:fill="auto"/>
          </w:tcPr>
          <w:p w14:paraId="71DFCF52" w14:textId="77777777" w:rsidR="00DF07EF" w:rsidRPr="007C493B" w:rsidRDefault="00DF07EF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53" w14:textId="77777777" w:rsidR="00DF07EF" w:rsidRPr="007C493B" w:rsidRDefault="00DF07EF" w:rsidP="007C493B">
            <w:pPr>
              <w:spacing w:line="400" w:lineRule="exact"/>
              <w:ind w:right="-8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  <w:tc>
          <w:tcPr>
            <w:tcW w:w="284" w:type="dxa"/>
            <w:shd w:val="clear" w:color="auto" w:fill="auto"/>
          </w:tcPr>
          <w:p w14:paraId="71DFCF54" w14:textId="77777777" w:rsidR="00DF07EF" w:rsidRPr="007C493B" w:rsidRDefault="00DF07EF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55" w14:textId="7F2D6090" w:rsidR="00DF07EF" w:rsidRPr="007C493B" w:rsidRDefault="00425CE2" w:rsidP="007C493B">
            <w:pPr>
              <w:spacing w:line="400" w:lineRule="exact"/>
              <w:ind w:right="-5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56" w14:textId="77777777" w:rsidR="00DF07EF" w:rsidRPr="007C493B" w:rsidRDefault="00DF07EF" w:rsidP="007C493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57" w14:textId="77777777" w:rsidR="00DF07EF" w:rsidRPr="007C493B" w:rsidRDefault="00DF07EF" w:rsidP="007C493B">
            <w:pPr>
              <w:spacing w:line="400" w:lineRule="exact"/>
              <w:ind w:right="-6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(156,942.80)</w:t>
            </w:r>
          </w:p>
        </w:tc>
      </w:tr>
      <w:tr w:rsidR="00DF07EF" w:rsidRPr="007C493B" w14:paraId="71DFCF61" w14:textId="77777777" w:rsidTr="007C493B">
        <w:trPr>
          <w:trHeight w:val="149"/>
        </w:trPr>
        <w:tc>
          <w:tcPr>
            <w:tcW w:w="3510" w:type="dxa"/>
          </w:tcPr>
          <w:p w14:paraId="71DFCF59" w14:textId="77777777" w:rsidR="00DF07EF" w:rsidRPr="007C493B" w:rsidRDefault="00DF07EF" w:rsidP="00DF07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FCF5A" w14:textId="196B7338" w:rsidR="00DF07EF" w:rsidRPr="007C493B" w:rsidRDefault="00425CE2" w:rsidP="007C493B">
            <w:pPr>
              <w:spacing w:line="400" w:lineRule="exact"/>
              <w:ind w:right="-9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16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190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645.99</w:t>
            </w:r>
          </w:p>
        </w:tc>
        <w:tc>
          <w:tcPr>
            <w:tcW w:w="284" w:type="dxa"/>
            <w:shd w:val="clear" w:color="auto" w:fill="auto"/>
          </w:tcPr>
          <w:p w14:paraId="71DFCF5B" w14:textId="77777777" w:rsidR="00DF07EF" w:rsidRPr="007C493B" w:rsidRDefault="00DF07EF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FCF5C" w14:textId="77777777" w:rsidR="00DF07EF" w:rsidRPr="007C493B" w:rsidRDefault="00DF07EF" w:rsidP="007C493B">
            <w:pPr>
              <w:spacing w:line="400" w:lineRule="exact"/>
              <w:ind w:right="-8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947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946.53</w:t>
            </w:r>
          </w:p>
        </w:tc>
        <w:tc>
          <w:tcPr>
            <w:tcW w:w="284" w:type="dxa"/>
            <w:shd w:val="clear" w:color="auto" w:fill="auto"/>
          </w:tcPr>
          <w:p w14:paraId="71DFCF5D" w14:textId="77777777" w:rsidR="00DF07EF" w:rsidRPr="007C493B" w:rsidRDefault="00DF07EF" w:rsidP="007C493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FCF5E" w14:textId="56266138" w:rsidR="00DF07EF" w:rsidRPr="007C493B" w:rsidRDefault="00425CE2" w:rsidP="007C493B">
            <w:pPr>
              <w:spacing w:line="400" w:lineRule="exact"/>
              <w:ind w:right="-5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745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347.84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5F" w14:textId="77777777" w:rsidR="00DF07EF" w:rsidRPr="007C493B" w:rsidRDefault="00DF07EF" w:rsidP="007C493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CF60" w14:textId="77777777" w:rsidR="00DF07EF" w:rsidRPr="007C493B" w:rsidRDefault="00DF07EF" w:rsidP="007C493B">
            <w:pPr>
              <w:spacing w:line="400" w:lineRule="exact"/>
              <w:ind w:right="-6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14,566,472.82</w:t>
            </w:r>
          </w:p>
        </w:tc>
      </w:tr>
      <w:tr w:rsidR="00DF07EF" w:rsidRPr="007C493B" w14:paraId="71DFCF6A" w14:textId="77777777" w:rsidTr="007C493B">
        <w:trPr>
          <w:trHeight w:val="149"/>
        </w:trPr>
        <w:tc>
          <w:tcPr>
            <w:tcW w:w="3510" w:type="dxa"/>
            <w:vAlign w:val="center"/>
          </w:tcPr>
          <w:p w14:paraId="71DFCF62" w14:textId="77777777" w:rsidR="00DF07EF" w:rsidRPr="007C493B" w:rsidRDefault="00DF07EF" w:rsidP="00DF07E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CF63" w14:textId="46DCD278" w:rsidR="00DF07EF" w:rsidRPr="007C493B" w:rsidRDefault="00425CE2" w:rsidP="007C493B">
            <w:pPr>
              <w:spacing w:line="400" w:lineRule="exact"/>
              <w:ind w:right="-9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123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788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341.67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FCF64" w14:textId="77777777" w:rsidR="00DF07EF" w:rsidRPr="007C493B" w:rsidRDefault="00DF07EF" w:rsidP="007C493B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CF65" w14:textId="77777777" w:rsidR="00DF07EF" w:rsidRPr="007C493B" w:rsidRDefault="00DF07EF" w:rsidP="007C493B">
            <w:pPr>
              <w:spacing w:line="400" w:lineRule="exact"/>
              <w:ind w:right="-8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148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461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492.63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FCF66" w14:textId="77777777" w:rsidR="00DF07EF" w:rsidRPr="007C493B" w:rsidRDefault="00DF07EF" w:rsidP="007C493B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CF67" w14:textId="7221006D" w:rsidR="00DF07EF" w:rsidRPr="007C493B" w:rsidRDefault="00425CE2" w:rsidP="007C493B">
            <w:pPr>
              <w:spacing w:line="400" w:lineRule="exact"/>
              <w:ind w:right="-5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123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343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043.52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F68" w14:textId="77777777" w:rsidR="00DF07EF" w:rsidRPr="007C493B" w:rsidRDefault="00DF07EF" w:rsidP="007C493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CF69" w14:textId="77777777" w:rsidR="00DF07EF" w:rsidRPr="007C493B" w:rsidRDefault="00DF07EF" w:rsidP="007C493B">
            <w:pPr>
              <w:spacing w:line="400" w:lineRule="exact"/>
              <w:ind w:right="-6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148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080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018.92</w:t>
            </w:r>
          </w:p>
        </w:tc>
      </w:tr>
    </w:tbl>
    <w:p w14:paraId="71DFCF6B" w14:textId="77777777" w:rsidR="005274DC" w:rsidRPr="007C493B" w:rsidRDefault="005274DC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71DFCF6C" w14:textId="77777777" w:rsidR="00460653" w:rsidRPr="007C493B" w:rsidRDefault="00460653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71DFCF6D" w14:textId="77777777" w:rsidR="00460653" w:rsidRPr="007C493B" w:rsidRDefault="00460653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71DFCF6E" w14:textId="77777777" w:rsidR="00460653" w:rsidRPr="007C493B" w:rsidRDefault="00460653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71DFCF6F" w14:textId="77777777" w:rsidR="00460653" w:rsidRPr="007C493B" w:rsidRDefault="00460653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71DFCF70" w14:textId="77777777" w:rsidR="00460653" w:rsidRPr="007C493B" w:rsidRDefault="00460653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71DFCF71" w14:textId="77777777" w:rsidR="00460653" w:rsidRPr="007C493B" w:rsidRDefault="00460653" w:rsidP="00D35F36">
      <w:pPr>
        <w:spacing w:line="240" w:lineRule="auto"/>
        <w:rPr>
          <w:rFonts w:ascii="Angsana New" w:hAnsi="Angsana New"/>
          <w:sz w:val="28"/>
          <w:szCs w:val="28"/>
        </w:rPr>
      </w:pPr>
    </w:p>
    <w:p w14:paraId="71DFCF72" w14:textId="77777777" w:rsidR="00460653" w:rsidRPr="007C493B" w:rsidRDefault="00460653" w:rsidP="00D35F36">
      <w:pPr>
        <w:spacing w:line="240" w:lineRule="auto"/>
        <w:rPr>
          <w:rFonts w:ascii="Angsana New" w:hAnsi="Angsana New"/>
          <w:sz w:val="28"/>
          <w:szCs w:val="28"/>
        </w:rPr>
      </w:pPr>
    </w:p>
    <w:p w14:paraId="71DFCF73" w14:textId="77777777" w:rsidR="00460653" w:rsidRPr="007C493B" w:rsidRDefault="00460653" w:rsidP="00D35F36">
      <w:pPr>
        <w:spacing w:line="240" w:lineRule="auto"/>
        <w:rPr>
          <w:rFonts w:ascii="Angsana New" w:hAnsi="Angsana New"/>
          <w:sz w:val="28"/>
          <w:szCs w:val="28"/>
        </w:rPr>
      </w:pPr>
    </w:p>
    <w:p w14:paraId="71DFCF74" w14:textId="77777777" w:rsidR="00460653" w:rsidRPr="007C493B" w:rsidRDefault="00460653" w:rsidP="00D35F36">
      <w:pPr>
        <w:spacing w:line="240" w:lineRule="auto"/>
        <w:rPr>
          <w:rFonts w:ascii="Angsana New" w:hAnsi="Angsana New"/>
          <w:sz w:val="28"/>
          <w:szCs w:val="28"/>
        </w:rPr>
      </w:pPr>
    </w:p>
    <w:p w14:paraId="71DFCF76" w14:textId="77777777" w:rsidR="00460653" w:rsidRPr="007C493B" w:rsidRDefault="00460653" w:rsidP="00460653">
      <w:pPr>
        <w:numPr>
          <w:ilvl w:val="0"/>
          <w:numId w:val="33"/>
        </w:numPr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 (ต่อ)</w:t>
      </w:r>
    </w:p>
    <w:p w14:paraId="71DFCF77" w14:textId="77777777" w:rsidR="00E41B43" w:rsidRPr="007C493B" w:rsidRDefault="0076023E" w:rsidP="00B57B0D">
      <w:pPr>
        <w:spacing w:before="240" w:line="240" w:lineRule="auto"/>
        <w:ind w:left="540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ก</w:t>
      </w:r>
      <w:r w:rsidR="00E97697" w:rsidRPr="007C493B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7C493B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5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01"/>
        <w:gridCol w:w="1482"/>
        <w:gridCol w:w="283"/>
        <w:gridCol w:w="1418"/>
        <w:gridCol w:w="283"/>
        <w:gridCol w:w="1526"/>
        <w:gridCol w:w="236"/>
        <w:gridCol w:w="1467"/>
      </w:tblGrid>
      <w:tr w:rsidR="003A66D8" w:rsidRPr="007C493B" w14:paraId="71DFCF7E" w14:textId="77777777" w:rsidTr="00CA60E5">
        <w:tc>
          <w:tcPr>
            <w:tcW w:w="2901" w:type="dxa"/>
            <w:shd w:val="clear" w:color="auto" w:fill="auto"/>
          </w:tcPr>
          <w:p w14:paraId="71DFCF78" w14:textId="77777777" w:rsidR="003A66D8" w:rsidRPr="007C493B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71DFCF79" w14:textId="77777777" w:rsidR="003A66D8" w:rsidRPr="007C493B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1DFCF7A" w14:textId="77777777" w:rsidR="003A66D8" w:rsidRPr="007C493B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1DFCF7B" w14:textId="77777777" w:rsidR="003A66D8" w:rsidRPr="007C493B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1DFCF7C" w14:textId="77777777" w:rsidR="003A66D8" w:rsidRPr="007C493B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9" w:type="dxa"/>
            <w:gridSpan w:val="3"/>
            <w:shd w:val="clear" w:color="auto" w:fill="auto"/>
          </w:tcPr>
          <w:p w14:paraId="71DFCF7D" w14:textId="77777777" w:rsidR="003A66D8" w:rsidRPr="007C493B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7C493B" w14:paraId="71DFCF83" w14:textId="77777777" w:rsidTr="00CA60E5">
        <w:tc>
          <w:tcPr>
            <w:tcW w:w="2901" w:type="dxa"/>
            <w:shd w:val="clear" w:color="auto" w:fill="auto"/>
          </w:tcPr>
          <w:p w14:paraId="71DFCF7F" w14:textId="77777777" w:rsidR="003A66D8" w:rsidRPr="007C493B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3" w:type="dxa"/>
            <w:gridSpan w:val="3"/>
            <w:tcBorders>
              <w:bottom w:val="single" w:sz="4" w:space="0" w:color="auto"/>
            </w:tcBorders>
          </w:tcPr>
          <w:p w14:paraId="71DFCF80" w14:textId="77777777" w:rsidR="003A66D8" w:rsidRPr="007C493B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1DFCF81" w14:textId="77777777" w:rsidR="003A66D8" w:rsidRPr="007C493B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CF82" w14:textId="77777777" w:rsidR="003A66D8" w:rsidRPr="007C493B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60E5" w:rsidRPr="007C493B" w14:paraId="71DFCF8C" w14:textId="77777777" w:rsidTr="00F01378">
        <w:tc>
          <w:tcPr>
            <w:tcW w:w="2901" w:type="dxa"/>
            <w:shd w:val="clear" w:color="auto" w:fill="auto"/>
          </w:tcPr>
          <w:p w14:paraId="71DFCF84" w14:textId="77777777" w:rsidR="00CA60E5" w:rsidRPr="007C493B" w:rsidRDefault="00CA60E5" w:rsidP="00CA60E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</w:tcPr>
          <w:p w14:paraId="71DFCF85" w14:textId="6C217754" w:rsidR="00CA60E5" w:rsidRPr="007C493B" w:rsidRDefault="005C6DCF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szCs w:val="26"/>
              </w:rPr>
              <w:t xml:space="preserve">30 </w:t>
            </w:r>
            <w:r w:rsidRPr="007C493B">
              <w:rPr>
                <w:rFonts w:hint="cs"/>
                <w:szCs w:val="26"/>
                <w:cs/>
              </w:rPr>
              <w:t>กันยา</w:t>
            </w:r>
            <w:r w:rsidRPr="007C493B">
              <w:rPr>
                <w:szCs w:val="26"/>
                <w:cs/>
              </w:rPr>
              <w:t xml:space="preserve">ยน </w:t>
            </w:r>
            <w:r w:rsidRPr="007C493B">
              <w:rPr>
                <w:szCs w:val="26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1DFCF86" w14:textId="77777777" w:rsidR="00CA60E5" w:rsidRPr="007C493B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1DFCF87" w14:textId="77777777" w:rsidR="00CA60E5" w:rsidRPr="007C493B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szCs w:val="26"/>
              </w:rPr>
              <w:t xml:space="preserve">31 </w:t>
            </w:r>
            <w:r w:rsidRPr="007C493B">
              <w:rPr>
                <w:rFonts w:hint="cs"/>
                <w:szCs w:val="26"/>
                <w:cs/>
              </w:rPr>
              <w:t xml:space="preserve">ธันวาคม </w:t>
            </w:r>
            <w:r w:rsidRPr="007C493B">
              <w:rPr>
                <w:szCs w:val="26"/>
              </w:rPr>
              <w:t>256</w:t>
            </w:r>
            <w:r w:rsidRPr="007C493B"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3" w:type="dxa"/>
          </w:tcPr>
          <w:p w14:paraId="71DFCF88" w14:textId="77777777" w:rsidR="00CA60E5" w:rsidRPr="007C493B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CF89" w14:textId="5C5425CD" w:rsidR="00CA60E5" w:rsidRPr="007C493B" w:rsidRDefault="005C6DCF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szCs w:val="26"/>
              </w:rPr>
              <w:t xml:space="preserve">30 </w:t>
            </w:r>
            <w:r w:rsidRPr="007C493B">
              <w:rPr>
                <w:rFonts w:hint="cs"/>
                <w:szCs w:val="26"/>
                <w:cs/>
              </w:rPr>
              <w:t>กันยา</w:t>
            </w:r>
            <w:r w:rsidRPr="007C493B">
              <w:rPr>
                <w:szCs w:val="26"/>
                <w:cs/>
              </w:rPr>
              <w:t xml:space="preserve">ยน </w:t>
            </w:r>
            <w:r w:rsidRPr="007C493B">
              <w:rPr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CF8A" w14:textId="77777777" w:rsidR="00CA60E5" w:rsidRPr="007C493B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CF8B" w14:textId="77777777" w:rsidR="00CA60E5" w:rsidRPr="007C493B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szCs w:val="26"/>
              </w:rPr>
              <w:t xml:space="preserve">31 </w:t>
            </w:r>
            <w:r w:rsidRPr="007C493B">
              <w:rPr>
                <w:rFonts w:hint="cs"/>
                <w:szCs w:val="26"/>
                <w:cs/>
              </w:rPr>
              <w:t xml:space="preserve">ธันวาคม </w:t>
            </w:r>
            <w:r w:rsidRPr="007C493B">
              <w:rPr>
                <w:szCs w:val="26"/>
              </w:rPr>
              <w:t>256</w:t>
            </w:r>
            <w:r w:rsidRPr="007C493B">
              <w:rPr>
                <w:rFonts w:hint="cs"/>
                <w:szCs w:val="26"/>
                <w:cs/>
              </w:rPr>
              <w:t>4</w:t>
            </w:r>
          </w:p>
        </w:tc>
      </w:tr>
      <w:tr w:rsidR="00CA60E5" w:rsidRPr="007C493B" w14:paraId="71DFCF95" w14:textId="77777777" w:rsidTr="00F01378">
        <w:trPr>
          <w:trHeight w:val="203"/>
        </w:trPr>
        <w:tc>
          <w:tcPr>
            <w:tcW w:w="2901" w:type="dxa"/>
            <w:shd w:val="clear" w:color="auto" w:fill="auto"/>
          </w:tcPr>
          <w:p w14:paraId="71DFCF8D" w14:textId="77777777" w:rsidR="00CA60E5" w:rsidRPr="007C493B" w:rsidRDefault="00CA60E5" w:rsidP="00CA60E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CF8E" w14:textId="55059485" w:rsidR="00CA60E5" w:rsidRPr="007C493B" w:rsidRDefault="00425CE2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56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400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516.49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8F" w14:textId="77777777" w:rsidR="00CA60E5" w:rsidRPr="007C493B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1DFCF90" w14:textId="77777777" w:rsidR="00CA60E5" w:rsidRPr="007C493B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71,331,601.3</w:t>
            </w: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91" w14:textId="77777777" w:rsidR="00CA60E5" w:rsidRPr="007C493B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CF92" w14:textId="5E6F8DAB" w:rsidR="00CA60E5" w:rsidRPr="007C493B" w:rsidRDefault="00425CE2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56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400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516.49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93" w14:textId="77777777" w:rsidR="00CA60E5" w:rsidRPr="007C493B" w:rsidRDefault="00CA60E5" w:rsidP="00CA60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shd w:val="clear" w:color="auto" w:fill="auto"/>
          </w:tcPr>
          <w:p w14:paraId="71DFCF94" w14:textId="77777777" w:rsidR="00CA60E5" w:rsidRPr="007C493B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71,331,601.3</w:t>
            </w: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CA60E5" w:rsidRPr="007C493B" w14:paraId="71DFCF9E" w14:textId="77777777" w:rsidTr="00F01378">
        <w:trPr>
          <w:trHeight w:val="203"/>
        </w:trPr>
        <w:tc>
          <w:tcPr>
            <w:tcW w:w="2901" w:type="dxa"/>
            <w:shd w:val="clear" w:color="auto" w:fill="auto"/>
          </w:tcPr>
          <w:p w14:paraId="71DFCF96" w14:textId="77777777" w:rsidR="00CA60E5" w:rsidRPr="007C493B" w:rsidRDefault="00CA60E5" w:rsidP="00CA60E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1DFCF97" w14:textId="77777777" w:rsidR="00CA60E5" w:rsidRPr="007C493B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1DFCF98" w14:textId="77777777" w:rsidR="00CA60E5" w:rsidRPr="007C493B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1DFCF99" w14:textId="77777777" w:rsidR="00CA60E5" w:rsidRPr="007C493B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1DFCF9A" w14:textId="77777777" w:rsidR="00CA60E5" w:rsidRPr="007C493B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1DFCF9B" w14:textId="77777777" w:rsidR="00CA60E5" w:rsidRPr="007C493B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1DFCF9C" w14:textId="77777777" w:rsidR="00CA60E5" w:rsidRPr="007C493B" w:rsidRDefault="00CA60E5" w:rsidP="00CA60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shd w:val="clear" w:color="auto" w:fill="auto"/>
          </w:tcPr>
          <w:p w14:paraId="71DFCF9D" w14:textId="77777777" w:rsidR="00CA60E5" w:rsidRPr="007C493B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25CE2" w:rsidRPr="007C493B" w14:paraId="71DFCFA7" w14:textId="77777777" w:rsidTr="00F01378">
        <w:trPr>
          <w:trHeight w:val="203"/>
        </w:trPr>
        <w:tc>
          <w:tcPr>
            <w:tcW w:w="2901" w:type="dxa"/>
            <w:shd w:val="clear" w:color="auto" w:fill="auto"/>
          </w:tcPr>
          <w:p w14:paraId="71DFCF9F" w14:textId="77777777" w:rsidR="00425CE2" w:rsidRPr="007C493B" w:rsidRDefault="00425CE2" w:rsidP="00425CE2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-  น้อยกว่า 3 เดือน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1DFCFA0" w14:textId="6DFD549B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47,504,819.24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A1" w14:textId="77777777" w:rsidR="00425CE2" w:rsidRPr="007C493B" w:rsidRDefault="00425CE2" w:rsidP="00425C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1DFCFA2" w14:textId="77777777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59,034,750.67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A3" w14:textId="77777777" w:rsidR="00425CE2" w:rsidRPr="007C493B" w:rsidRDefault="00425CE2" w:rsidP="00425C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1DFCFA4" w14:textId="24F949BD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47,504,819.24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A5" w14:textId="77777777" w:rsidR="00425CE2" w:rsidRPr="007C493B" w:rsidRDefault="00425CE2" w:rsidP="00425CE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shd w:val="clear" w:color="auto" w:fill="auto"/>
          </w:tcPr>
          <w:p w14:paraId="71DFCFA6" w14:textId="77777777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59,034,750.67 </w:t>
            </w:r>
          </w:p>
        </w:tc>
      </w:tr>
      <w:tr w:rsidR="00425CE2" w:rsidRPr="007C493B" w14:paraId="71DFCFB0" w14:textId="77777777" w:rsidTr="00F01378">
        <w:trPr>
          <w:trHeight w:val="203"/>
        </w:trPr>
        <w:tc>
          <w:tcPr>
            <w:tcW w:w="2901" w:type="dxa"/>
            <w:shd w:val="clear" w:color="auto" w:fill="auto"/>
          </w:tcPr>
          <w:p w14:paraId="71DFCFA8" w14:textId="77777777" w:rsidR="00425CE2" w:rsidRPr="007C493B" w:rsidRDefault="00425CE2" w:rsidP="00425CE2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-  มากกว่า 3 เดือน ถึง 6 เดือน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1DFCFA9" w14:textId="2AA3BAEA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2,108,694.35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AA" w14:textId="77777777" w:rsidR="00425CE2" w:rsidRPr="007C493B" w:rsidRDefault="00425CE2" w:rsidP="00425C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1DFCFAB" w14:textId="77777777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2,870,624.03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AC" w14:textId="77777777" w:rsidR="00425CE2" w:rsidRPr="007C493B" w:rsidRDefault="00425CE2" w:rsidP="00425C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1DFCFAD" w14:textId="0A8EA6CA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2,108,694.35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AE" w14:textId="77777777" w:rsidR="00425CE2" w:rsidRPr="007C493B" w:rsidRDefault="00425CE2" w:rsidP="00425CE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shd w:val="clear" w:color="auto" w:fill="auto"/>
          </w:tcPr>
          <w:p w14:paraId="71DFCFAF" w14:textId="77777777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2,870,624.03 </w:t>
            </w:r>
          </w:p>
        </w:tc>
      </w:tr>
      <w:tr w:rsidR="00425CE2" w:rsidRPr="007C493B" w14:paraId="71DFCFB9" w14:textId="77777777" w:rsidTr="00F01378">
        <w:trPr>
          <w:trHeight w:val="149"/>
        </w:trPr>
        <w:tc>
          <w:tcPr>
            <w:tcW w:w="2901" w:type="dxa"/>
            <w:shd w:val="clear" w:color="auto" w:fill="auto"/>
          </w:tcPr>
          <w:p w14:paraId="71DFCFB1" w14:textId="77777777" w:rsidR="00425CE2" w:rsidRPr="007C493B" w:rsidRDefault="00425CE2" w:rsidP="00425CE2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-  มากกว่า 6 เดือน ถึง 12 เดือน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1DFCFB2" w14:textId="66467F8B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5,415,694.15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B3" w14:textId="77777777" w:rsidR="00425CE2" w:rsidRPr="007C493B" w:rsidRDefault="00425CE2" w:rsidP="00425C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1DFCFB4" w14:textId="77777777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2,077,961.40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B5" w14:textId="77777777" w:rsidR="00425CE2" w:rsidRPr="007C493B" w:rsidRDefault="00425CE2" w:rsidP="00425C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1DFCFB6" w14:textId="1DA13FAB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5,415,694.15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B7" w14:textId="77777777" w:rsidR="00425CE2" w:rsidRPr="007C493B" w:rsidRDefault="00425CE2" w:rsidP="00425CE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shd w:val="clear" w:color="auto" w:fill="auto"/>
          </w:tcPr>
          <w:p w14:paraId="71DFCFB8" w14:textId="77777777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2,077,961.40 </w:t>
            </w:r>
          </w:p>
        </w:tc>
      </w:tr>
      <w:tr w:rsidR="00425CE2" w:rsidRPr="007C493B" w14:paraId="71DFCFC2" w14:textId="77777777" w:rsidTr="00F01378">
        <w:trPr>
          <w:trHeight w:val="149"/>
        </w:trPr>
        <w:tc>
          <w:tcPr>
            <w:tcW w:w="2901" w:type="dxa"/>
            <w:shd w:val="clear" w:color="auto" w:fill="auto"/>
          </w:tcPr>
          <w:p w14:paraId="71DFCFBA" w14:textId="77777777" w:rsidR="00425CE2" w:rsidRPr="007C493B" w:rsidRDefault="00425CE2" w:rsidP="00425CE2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-  มากกว่า 12 เดือน ขึ้นไป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BB" w14:textId="3997DDD9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5,555,039.86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BC" w14:textId="77777777" w:rsidR="00425CE2" w:rsidRPr="007C493B" w:rsidRDefault="00425CE2" w:rsidP="00425C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1DFCFBD" w14:textId="77777777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5,417,836.85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BE" w14:textId="77777777" w:rsidR="00425CE2" w:rsidRPr="007C493B" w:rsidRDefault="00425CE2" w:rsidP="00425C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BF" w14:textId="4E144402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5,555,039.86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C0" w14:textId="77777777" w:rsidR="00425CE2" w:rsidRPr="007C493B" w:rsidRDefault="00425CE2" w:rsidP="00425CE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71DFCFC1" w14:textId="77777777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5,417,836.85 </w:t>
            </w:r>
          </w:p>
        </w:tc>
      </w:tr>
      <w:tr w:rsidR="00CA60E5" w:rsidRPr="007C493B" w14:paraId="71DFCFCB" w14:textId="77777777" w:rsidTr="00F01378">
        <w:trPr>
          <w:trHeight w:val="149"/>
        </w:trPr>
        <w:tc>
          <w:tcPr>
            <w:tcW w:w="2901" w:type="dxa"/>
            <w:shd w:val="clear" w:color="auto" w:fill="auto"/>
          </w:tcPr>
          <w:p w14:paraId="71DFCFC3" w14:textId="77777777" w:rsidR="00CA60E5" w:rsidRPr="007C493B" w:rsidRDefault="00CA60E5" w:rsidP="00CA60E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CFC4" w14:textId="0FF8C6CB" w:rsidR="00CA60E5" w:rsidRPr="007C493B" w:rsidRDefault="00425CE2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116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984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764.09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C5" w14:textId="77777777" w:rsidR="00CA60E5" w:rsidRPr="007C493B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1DFCFC6" w14:textId="77777777" w:rsidR="00CA60E5" w:rsidRPr="007C493B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140,732,774.28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C7" w14:textId="77777777" w:rsidR="00CA60E5" w:rsidRPr="007C493B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CFC8" w14:textId="3D6ACE7B" w:rsidR="00CA60E5" w:rsidRPr="007C493B" w:rsidRDefault="00425CE2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116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984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764.09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C9" w14:textId="77777777" w:rsidR="00CA60E5" w:rsidRPr="007C493B" w:rsidRDefault="00CA60E5" w:rsidP="00CA60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71DFCFCA" w14:textId="77777777" w:rsidR="00CA60E5" w:rsidRPr="007C493B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140,732,774.28 </w:t>
            </w:r>
          </w:p>
        </w:tc>
      </w:tr>
      <w:tr w:rsidR="00CA60E5" w:rsidRPr="007C493B" w14:paraId="71DFCFD4" w14:textId="77777777" w:rsidTr="0091501B">
        <w:trPr>
          <w:trHeight w:val="149"/>
        </w:trPr>
        <w:tc>
          <w:tcPr>
            <w:tcW w:w="2901" w:type="dxa"/>
            <w:shd w:val="clear" w:color="auto" w:fill="auto"/>
          </w:tcPr>
          <w:p w14:paraId="71DFCFCC" w14:textId="77777777" w:rsidR="00CA60E5" w:rsidRPr="007C493B" w:rsidRDefault="00CA60E5" w:rsidP="00CA60E5">
            <w:pPr>
              <w:tabs>
                <w:tab w:val="left" w:pos="8040"/>
              </w:tabs>
              <w:spacing w:line="240" w:lineRule="auto"/>
              <w:ind w:left="318" w:hanging="318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CD" w14:textId="5C121580" w:rsidR="00CA60E5" w:rsidRPr="007C493B" w:rsidRDefault="00425CE2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(9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387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068.41)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DFCFCE" w14:textId="77777777" w:rsidR="00CA60E5" w:rsidRPr="007C493B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CF" w14:textId="77777777" w:rsidR="00CA60E5" w:rsidRPr="007C493B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(7,219,228.18)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D0" w14:textId="77777777" w:rsidR="00CA60E5" w:rsidRPr="007C493B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1DFCFD1" w14:textId="7382DEA9" w:rsidR="00CA60E5" w:rsidRPr="007C493B" w:rsidRDefault="00425CE2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(9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387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068.41)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D2" w14:textId="77777777" w:rsidR="00CA60E5" w:rsidRPr="007C493B" w:rsidRDefault="00CA60E5" w:rsidP="00CA60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1DFCFD3" w14:textId="77777777" w:rsidR="00CA60E5" w:rsidRPr="007C493B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(7,219,228.18)</w:t>
            </w:r>
          </w:p>
        </w:tc>
      </w:tr>
      <w:tr w:rsidR="00CA60E5" w:rsidRPr="007C493B" w14:paraId="71DFCFDD" w14:textId="77777777" w:rsidTr="0091501B">
        <w:trPr>
          <w:trHeight w:val="149"/>
        </w:trPr>
        <w:tc>
          <w:tcPr>
            <w:tcW w:w="2901" w:type="dxa"/>
            <w:shd w:val="clear" w:color="auto" w:fill="auto"/>
          </w:tcPr>
          <w:p w14:paraId="71DFCFD5" w14:textId="77777777" w:rsidR="00CA60E5" w:rsidRPr="007C493B" w:rsidRDefault="00CA60E5" w:rsidP="00CA60E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CFD6" w14:textId="71070B11" w:rsidR="00CA60E5" w:rsidRPr="007C493B" w:rsidRDefault="00425CE2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107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597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695.68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DFCFD7" w14:textId="77777777" w:rsidR="00CA60E5" w:rsidRPr="007C493B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CFD8" w14:textId="77777777" w:rsidR="00CA60E5" w:rsidRPr="007C493B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133,513,546.10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D9" w14:textId="77777777" w:rsidR="00CA60E5" w:rsidRPr="007C493B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CFDA" w14:textId="1B9984E1" w:rsidR="00CA60E5" w:rsidRPr="007C493B" w:rsidRDefault="00425CE2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107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597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695.68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DB" w14:textId="77777777" w:rsidR="00CA60E5" w:rsidRPr="007C493B" w:rsidRDefault="00CA60E5" w:rsidP="00CA60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CFDC" w14:textId="77777777" w:rsidR="00CA60E5" w:rsidRPr="007C493B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133,513,546.10 </w:t>
            </w:r>
          </w:p>
        </w:tc>
      </w:tr>
    </w:tbl>
    <w:p w14:paraId="71DFCFDE" w14:textId="77777777" w:rsidR="00B57B0D" w:rsidRPr="007C493B" w:rsidRDefault="00B57B0D" w:rsidP="005274D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71DFCFDF" w14:textId="77777777" w:rsidR="00D35F36" w:rsidRPr="007C493B" w:rsidRDefault="00D35F36" w:rsidP="00A6201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CFE0" w14:textId="77777777" w:rsidR="004A5132" w:rsidRPr="007C493B" w:rsidRDefault="004A5132" w:rsidP="00A62014">
      <w:pPr>
        <w:numPr>
          <w:ilvl w:val="0"/>
          <w:numId w:val="11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AD6A01" w:rsidRPr="007C493B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66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33"/>
        <w:gridCol w:w="1548"/>
        <w:gridCol w:w="236"/>
        <w:gridCol w:w="1476"/>
        <w:gridCol w:w="284"/>
        <w:gridCol w:w="1516"/>
        <w:gridCol w:w="236"/>
        <w:gridCol w:w="1521"/>
        <w:gridCol w:w="10"/>
      </w:tblGrid>
      <w:tr w:rsidR="00814369" w:rsidRPr="007C493B" w14:paraId="71DFCFE7" w14:textId="77777777" w:rsidTr="00440F88">
        <w:tc>
          <w:tcPr>
            <w:tcW w:w="2833" w:type="dxa"/>
          </w:tcPr>
          <w:p w14:paraId="71DFCFE1" w14:textId="77777777" w:rsidR="00814369" w:rsidRPr="007C493B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1DFCFE2" w14:textId="77777777" w:rsidR="00814369" w:rsidRPr="007C493B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CFE3" w14:textId="77777777" w:rsidR="00814369" w:rsidRPr="007C493B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6" w:type="dxa"/>
          </w:tcPr>
          <w:p w14:paraId="71DFCFE4" w14:textId="77777777" w:rsidR="00814369" w:rsidRPr="007C493B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FCFE5" w14:textId="77777777" w:rsidR="00814369" w:rsidRPr="007C493B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3" w:type="dxa"/>
            <w:gridSpan w:val="4"/>
          </w:tcPr>
          <w:p w14:paraId="71DFCFE6" w14:textId="77777777" w:rsidR="00814369" w:rsidRPr="007C493B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14369" w:rsidRPr="007C493B" w14:paraId="71DFCFEC" w14:textId="77777777" w:rsidTr="00440F88">
        <w:trPr>
          <w:gridAfter w:val="1"/>
          <w:wAfter w:w="10" w:type="dxa"/>
        </w:trPr>
        <w:tc>
          <w:tcPr>
            <w:tcW w:w="2833" w:type="dxa"/>
          </w:tcPr>
          <w:p w14:paraId="71DFCFE8" w14:textId="77777777" w:rsidR="00814369" w:rsidRPr="007C493B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14:paraId="71DFCFE9" w14:textId="77777777" w:rsidR="00814369" w:rsidRPr="007C493B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1DFCFEA" w14:textId="77777777" w:rsidR="00814369" w:rsidRPr="007C493B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3" w:type="dxa"/>
            <w:gridSpan w:val="3"/>
            <w:tcBorders>
              <w:bottom w:val="single" w:sz="4" w:space="0" w:color="auto"/>
            </w:tcBorders>
          </w:tcPr>
          <w:p w14:paraId="71DFCFEB" w14:textId="77777777" w:rsidR="00814369" w:rsidRPr="007C493B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7EF" w:rsidRPr="007C493B" w14:paraId="71DFCFF5" w14:textId="77777777" w:rsidTr="00440F88">
        <w:tc>
          <w:tcPr>
            <w:tcW w:w="2833" w:type="dxa"/>
          </w:tcPr>
          <w:p w14:paraId="71DFCFED" w14:textId="77777777" w:rsidR="00DF07EF" w:rsidRPr="007C493B" w:rsidRDefault="00DF07EF" w:rsidP="00DF07E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71DFCFEE" w14:textId="26978FC7" w:rsidR="00DF07EF" w:rsidRPr="007C493B" w:rsidRDefault="005C6DC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szCs w:val="26"/>
              </w:rPr>
              <w:t xml:space="preserve">30 </w:t>
            </w:r>
            <w:r w:rsidRPr="007C493B">
              <w:rPr>
                <w:rFonts w:hint="cs"/>
                <w:szCs w:val="26"/>
                <w:cs/>
              </w:rPr>
              <w:t>กันยา</w:t>
            </w:r>
            <w:r w:rsidRPr="007C493B">
              <w:rPr>
                <w:szCs w:val="26"/>
                <w:cs/>
              </w:rPr>
              <w:t xml:space="preserve">ยน </w:t>
            </w:r>
            <w:r w:rsidRPr="007C493B">
              <w:rPr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CFEF" w14:textId="77777777" w:rsidR="00DF07EF" w:rsidRPr="007C493B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1DFCFF0" w14:textId="77777777" w:rsidR="00DF07EF" w:rsidRPr="007C493B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szCs w:val="26"/>
              </w:rPr>
              <w:t xml:space="preserve">31 </w:t>
            </w:r>
            <w:r w:rsidRPr="007C493B">
              <w:rPr>
                <w:rFonts w:hint="cs"/>
                <w:szCs w:val="26"/>
                <w:cs/>
              </w:rPr>
              <w:t xml:space="preserve">ธันวาคม </w:t>
            </w:r>
            <w:r w:rsidRPr="007C493B">
              <w:rPr>
                <w:szCs w:val="26"/>
              </w:rPr>
              <w:t>256</w:t>
            </w:r>
            <w:r w:rsidRPr="007C493B"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4" w:type="dxa"/>
          </w:tcPr>
          <w:p w14:paraId="71DFCFF1" w14:textId="77777777" w:rsidR="00DF07EF" w:rsidRPr="007C493B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71DFCFF2" w14:textId="2CE703FD" w:rsidR="00DF07EF" w:rsidRPr="007C493B" w:rsidRDefault="005C6DC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szCs w:val="26"/>
              </w:rPr>
              <w:t xml:space="preserve">30 </w:t>
            </w:r>
            <w:r w:rsidRPr="007C493B">
              <w:rPr>
                <w:rFonts w:hint="cs"/>
                <w:szCs w:val="26"/>
                <w:cs/>
              </w:rPr>
              <w:t>กันยา</w:t>
            </w:r>
            <w:r w:rsidRPr="007C493B">
              <w:rPr>
                <w:szCs w:val="26"/>
                <w:cs/>
              </w:rPr>
              <w:t xml:space="preserve">ยน </w:t>
            </w:r>
            <w:r w:rsidRPr="007C493B">
              <w:rPr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CFF3" w14:textId="77777777" w:rsidR="00DF07EF" w:rsidRPr="007C493B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DFCFF4" w14:textId="77777777" w:rsidR="00DF07EF" w:rsidRPr="007C493B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szCs w:val="26"/>
              </w:rPr>
              <w:t xml:space="preserve">31 </w:t>
            </w:r>
            <w:r w:rsidRPr="007C493B">
              <w:rPr>
                <w:rFonts w:hint="cs"/>
                <w:szCs w:val="26"/>
                <w:cs/>
              </w:rPr>
              <w:t xml:space="preserve">ธันวาคม </w:t>
            </w:r>
            <w:r w:rsidRPr="007C493B">
              <w:rPr>
                <w:szCs w:val="26"/>
              </w:rPr>
              <w:t>256</w:t>
            </w:r>
            <w:r w:rsidRPr="007C493B">
              <w:rPr>
                <w:rFonts w:hint="cs"/>
                <w:szCs w:val="26"/>
                <w:cs/>
              </w:rPr>
              <w:t>4</w:t>
            </w:r>
          </w:p>
        </w:tc>
      </w:tr>
      <w:tr w:rsidR="005538C5" w:rsidRPr="007C493B" w14:paraId="71DFCFFE" w14:textId="77777777" w:rsidTr="0091501B">
        <w:trPr>
          <w:trHeight w:val="203"/>
        </w:trPr>
        <w:tc>
          <w:tcPr>
            <w:tcW w:w="2833" w:type="dxa"/>
          </w:tcPr>
          <w:p w14:paraId="71DFCFF6" w14:textId="77777777" w:rsidR="005538C5" w:rsidRPr="007C493B" w:rsidRDefault="005538C5" w:rsidP="005538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71DFCFF7" w14:textId="081A5034" w:rsidR="005538C5" w:rsidRPr="007C493B" w:rsidRDefault="00425CE2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75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548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129.05</w:t>
            </w:r>
          </w:p>
        </w:tc>
        <w:tc>
          <w:tcPr>
            <w:tcW w:w="236" w:type="dxa"/>
            <w:shd w:val="clear" w:color="auto" w:fill="auto"/>
          </w:tcPr>
          <w:p w14:paraId="71DFCFF8" w14:textId="77777777" w:rsidR="005538C5" w:rsidRPr="007C493B" w:rsidRDefault="005538C5" w:rsidP="005538C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1DFCFF9" w14:textId="77777777" w:rsidR="005538C5" w:rsidRPr="007C493B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100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852.73</w:t>
            </w:r>
          </w:p>
        </w:tc>
        <w:tc>
          <w:tcPr>
            <w:tcW w:w="284" w:type="dxa"/>
            <w:shd w:val="clear" w:color="auto" w:fill="auto"/>
          </w:tcPr>
          <w:p w14:paraId="71DFCFFA" w14:textId="77777777" w:rsidR="005538C5" w:rsidRPr="007C493B" w:rsidRDefault="005538C5" w:rsidP="005538C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71DFCFFB" w14:textId="28849317" w:rsidR="005538C5" w:rsidRPr="007C493B" w:rsidRDefault="00425CE2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75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548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129.05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FC" w14:textId="77777777" w:rsidR="005538C5" w:rsidRPr="007C493B" w:rsidRDefault="005538C5" w:rsidP="005538C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1DFCFFD" w14:textId="77777777" w:rsidR="005538C5" w:rsidRPr="007C493B" w:rsidRDefault="005538C5" w:rsidP="008A6A7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100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852.73</w:t>
            </w:r>
          </w:p>
        </w:tc>
      </w:tr>
      <w:tr w:rsidR="00425CE2" w:rsidRPr="007C493B" w14:paraId="71DFD007" w14:textId="77777777" w:rsidTr="009A2CDD">
        <w:trPr>
          <w:trHeight w:val="203"/>
        </w:trPr>
        <w:tc>
          <w:tcPr>
            <w:tcW w:w="2833" w:type="dxa"/>
          </w:tcPr>
          <w:p w14:paraId="71DFCFFF" w14:textId="77777777" w:rsidR="00425CE2" w:rsidRPr="007C493B" w:rsidRDefault="00425CE2" w:rsidP="00425CE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งานระหว่างทำ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000" w14:textId="6082BB10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487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478.57</w:t>
            </w:r>
          </w:p>
        </w:tc>
        <w:tc>
          <w:tcPr>
            <w:tcW w:w="236" w:type="dxa"/>
            <w:shd w:val="clear" w:color="auto" w:fill="auto"/>
          </w:tcPr>
          <w:p w14:paraId="71DFD001" w14:textId="77777777" w:rsidR="00425CE2" w:rsidRPr="007C493B" w:rsidRDefault="00425CE2" w:rsidP="00425CE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shd w:val="clear" w:color="auto" w:fill="auto"/>
          </w:tcPr>
          <w:p w14:paraId="71DFD002" w14:textId="3A3B0BDE" w:rsidR="00425CE2" w:rsidRPr="007C493B" w:rsidRDefault="00425CE2" w:rsidP="00425CE2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1DFD003" w14:textId="77777777" w:rsidR="00425CE2" w:rsidRPr="007C493B" w:rsidRDefault="00425CE2" w:rsidP="00425C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71DFD004" w14:textId="724E4068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487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478.57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05" w14:textId="77777777" w:rsidR="00425CE2" w:rsidRPr="007C493B" w:rsidRDefault="00425CE2" w:rsidP="00425C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1DFD006" w14:textId="77777777" w:rsidR="00425CE2" w:rsidRPr="007C493B" w:rsidRDefault="00425CE2" w:rsidP="00425CE2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25CE2" w:rsidRPr="007C493B" w14:paraId="71DFD010" w14:textId="77777777" w:rsidTr="0091501B">
        <w:trPr>
          <w:trHeight w:val="203"/>
        </w:trPr>
        <w:tc>
          <w:tcPr>
            <w:tcW w:w="2833" w:type="dxa"/>
          </w:tcPr>
          <w:p w14:paraId="71DFD008" w14:textId="77777777" w:rsidR="00425CE2" w:rsidRPr="007C493B" w:rsidRDefault="00425CE2" w:rsidP="00425CE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009" w14:textId="7F5F7176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123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670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231.81</w:t>
            </w:r>
          </w:p>
        </w:tc>
        <w:tc>
          <w:tcPr>
            <w:tcW w:w="236" w:type="dxa"/>
            <w:shd w:val="clear" w:color="auto" w:fill="auto"/>
          </w:tcPr>
          <w:p w14:paraId="71DFD00A" w14:textId="77777777" w:rsidR="00425CE2" w:rsidRPr="007C493B" w:rsidRDefault="00425CE2" w:rsidP="00425C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1DFD00B" w14:textId="77777777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88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778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893.30</w:t>
            </w:r>
          </w:p>
        </w:tc>
        <w:tc>
          <w:tcPr>
            <w:tcW w:w="284" w:type="dxa"/>
            <w:shd w:val="clear" w:color="auto" w:fill="auto"/>
          </w:tcPr>
          <w:p w14:paraId="71DFD00C" w14:textId="77777777" w:rsidR="00425CE2" w:rsidRPr="007C493B" w:rsidRDefault="00425CE2" w:rsidP="00425C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71DFD00D" w14:textId="585378C2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123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754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894.01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0E" w14:textId="77777777" w:rsidR="00425CE2" w:rsidRPr="007C493B" w:rsidRDefault="00425CE2" w:rsidP="00425CE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1DFD00F" w14:textId="77777777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88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880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927.51</w:t>
            </w:r>
          </w:p>
        </w:tc>
      </w:tr>
      <w:tr w:rsidR="00425CE2" w:rsidRPr="007C493B" w14:paraId="71DFD019" w14:textId="77777777" w:rsidTr="0091501B">
        <w:trPr>
          <w:trHeight w:val="203"/>
        </w:trPr>
        <w:tc>
          <w:tcPr>
            <w:tcW w:w="2833" w:type="dxa"/>
          </w:tcPr>
          <w:p w14:paraId="71DFD011" w14:textId="77777777" w:rsidR="00425CE2" w:rsidRPr="007C493B" w:rsidRDefault="00425CE2" w:rsidP="00425CE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สินค้ากึ่งสำเร็จรูป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012" w14:textId="0CC84C36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54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498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144.14</w:t>
            </w:r>
          </w:p>
        </w:tc>
        <w:tc>
          <w:tcPr>
            <w:tcW w:w="236" w:type="dxa"/>
            <w:shd w:val="clear" w:color="auto" w:fill="auto"/>
          </w:tcPr>
          <w:p w14:paraId="71DFD013" w14:textId="77777777" w:rsidR="00425CE2" w:rsidRPr="007C493B" w:rsidRDefault="00425CE2" w:rsidP="00425C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1DFD014" w14:textId="77777777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39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920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498.81</w:t>
            </w:r>
          </w:p>
        </w:tc>
        <w:tc>
          <w:tcPr>
            <w:tcW w:w="284" w:type="dxa"/>
            <w:shd w:val="clear" w:color="auto" w:fill="auto"/>
          </w:tcPr>
          <w:p w14:paraId="71DFD015" w14:textId="77777777" w:rsidR="00425CE2" w:rsidRPr="007C493B" w:rsidRDefault="00425CE2" w:rsidP="00425C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71DFD016" w14:textId="7762F64A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54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498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144.14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17" w14:textId="77777777" w:rsidR="00425CE2" w:rsidRPr="007C493B" w:rsidRDefault="00425CE2" w:rsidP="00425CE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1DFD018" w14:textId="77777777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39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920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498.81</w:t>
            </w:r>
          </w:p>
        </w:tc>
      </w:tr>
      <w:tr w:rsidR="00425CE2" w:rsidRPr="007C493B" w14:paraId="71DFD022" w14:textId="77777777" w:rsidTr="0091501B">
        <w:trPr>
          <w:trHeight w:val="203"/>
        </w:trPr>
        <w:tc>
          <w:tcPr>
            <w:tcW w:w="2833" w:type="dxa"/>
          </w:tcPr>
          <w:p w14:paraId="71DFD01A" w14:textId="77777777" w:rsidR="00425CE2" w:rsidRPr="007C493B" w:rsidRDefault="00425CE2" w:rsidP="00425CE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548" w:type="dxa"/>
            <w:shd w:val="clear" w:color="auto" w:fill="auto"/>
          </w:tcPr>
          <w:p w14:paraId="71DFD01B" w14:textId="5D8EF95F" w:rsidR="00425CE2" w:rsidRPr="007C493B" w:rsidRDefault="00425CE2" w:rsidP="00425CE2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DFD01C" w14:textId="77777777" w:rsidR="00425CE2" w:rsidRPr="007C493B" w:rsidRDefault="00425CE2" w:rsidP="00425C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1DFD01D" w14:textId="77777777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848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331.23</w:t>
            </w:r>
          </w:p>
        </w:tc>
        <w:tc>
          <w:tcPr>
            <w:tcW w:w="284" w:type="dxa"/>
            <w:shd w:val="clear" w:color="auto" w:fill="auto"/>
          </w:tcPr>
          <w:p w14:paraId="71DFD01E" w14:textId="77777777" w:rsidR="00425CE2" w:rsidRPr="007C493B" w:rsidRDefault="00425CE2" w:rsidP="00425C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14:paraId="71DFD01F" w14:textId="2A8F7B9B" w:rsidR="00425CE2" w:rsidRPr="007C493B" w:rsidRDefault="00425CE2" w:rsidP="00425CE2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20" w14:textId="77777777" w:rsidR="00425CE2" w:rsidRPr="007C493B" w:rsidRDefault="00425CE2" w:rsidP="00425CE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1DFD021" w14:textId="77777777" w:rsidR="00425CE2" w:rsidRPr="007C493B" w:rsidRDefault="00425CE2" w:rsidP="00425CE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848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331.23</w:t>
            </w:r>
          </w:p>
        </w:tc>
      </w:tr>
      <w:tr w:rsidR="00DF07EF" w:rsidRPr="007C493B" w14:paraId="71DFD02B" w14:textId="77777777" w:rsidTr="0091501B">
        <w:trPr>
          <w:trHeight w:val="181"/>
        </w:trPr>
        <w:tc>
          <w:tcPr>
            <w:tcW w:w="2833" w:type="dxa"/>
          </w:tcPr>
          <w:p w14:paraId="71DFD023" w14:textId="77777777" w:rsidR="00DF07EF" w:rsidRPr="007C493B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024" w14:textId="257D9377" w:rsidR="00DF07EF" w:rsidRPr="007C493B" w:rsidRDefault="00425CE2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255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203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983.57</w:t>
            </w:r>
          </w:p>
        </w:tc>
        <w:tc>
          <w:tcPr>
            <w:tcW w:w="236" w:type="dxa"/>
            <w:shd w:val="clear" w:color="auto" w:fill="auto"/>
          </w:tcPr>
          <w:p w14:paraId="71DFD025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71DFD026" w14:textId="77777777" w:rsidR="00DF07EF" w:rsidRPr="007C493B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194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648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576.07</w:t>
            </w:r>
          </w:p>
        </w:tc>
        <w:tc>
          <w:tcPr>
            <w:tcW w:w="284" w:type="dxa"/>
            <w:shd w:val="clear" w:color="auto" w:fill="auto"/>
          </w:tcPr>
          <w:p w14:paraId="71DFD027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71DFD028" w14:textId="54BB687B" w:rsidR="00DF07EF" w:rsidRPr="007C493B" w:rsidRDefault="00425CE2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255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288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645.77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29" w14:textId="77777777" w:rsidR="00DF07EF" w:rsidRPr="007C493B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DFD02A" w14:textId="77777777" w:rsidR="00DF07EF" w:rsidRPr="007C493B" w:rsidRDefault="00DF07EF" w:rsidP="008A6A7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194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750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610.28</w:t>
            </w:r>
          </w:p>
        </w:tc>
      </w:tr>
      <w:tr w:rsidR="00DF07EF" w:rsidRPr="007C493B" w14:paraId="71DFD034" w14:textId="77777777" w:rsidTr="0091501B">
        <w:trPr>
          <w:trHeight w:val="181"/>
        </w:trPr>
        <w:tc>
          <w:tcPr>
            <w:tcW w:w="2833" w:type="dxa"/>
          </w:tcPr>
          <w:p w14:paraId="71DFD02C" w14:textId="77777777" w:rsidR="00DF07EF" w:rsidRPr="007C493B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02D" w14:textId="0C50BE49" w:rsidR="00DF07EF" w:rsidRPr="007C493B" w:rsidRDefault="00425CE2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(12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537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180.52)</w:t>
            </w:r>
          </w:p>
        </w:tc>
        <w:tc>
          <w:tcPr>
            <w:tcW w:w="236" w:type="dxa"/>
            <w:shd w:val="clear" w:color="auto" w:fill="auto"/>
          </w:tcPr>
          <w:p w14:paraId="71DFD02E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71DFD02F" w14:textId="77777777" w:rsidR="00DF07EF" w:rsidRPr="007C493B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780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856.27</w:t>
            </w: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1DFD030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71DFD031" w14:textId="0899E4B6" w:rsidR="00DF07EF" w:rsidRPr="007C493B" w:rsidRDefault="00425CE2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(12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537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180.52)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32" w14:textId="77777777" w:rsidR="00DF07EF" w:rsidRPr="007C493B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DFD033" w14:textId="77777777" w:rsidR="00DF07EF" w:rsidRPr="007C493B" w:rsidRDefault="00DF07EF" w:rsidP="008A6A7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780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856.27</w:t>
            </w: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F07EF" w:rsidRPr="007C493B" w14:paraId="71DFD03D" w14:textId="77777777" w:rsidTr="0091501B">
        <w:trPr>
          <w:trHeight w:val="149"/>
        </w:trPr>
        <w:tc>
          <w:tcPr>
            <w:tcW w:w="2833" w:type="dxa"/>
          </w:tcPr>
          <w:p w14:paraId="71DFD035" w14:textId="77777777" w:rsidR="00DF07EF" w:rsidRPr="007C493B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36" w14:textId="2DE3386A" w:rsidR="00DF07EF" w:rsidRPr="007C493B" w:rsidRDefault="00425CE2" w:rsidP="006F252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242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666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803.05</w:t>
            </w:r>
          </w:p>
        </w:tc>
        <w:tc>
          <w:tcPr>
            <w:tcW w:w="236" w:type="dxa"/>
            <w:shd w:val="clear" w:color="auto" w:fill="auto"/>
          </w:tcPr>
          <w:p w14:paraId="71DFD037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38" w14:textId="77777777" w:rsidR="00DF07EF" w:rsidRPr="007C493B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180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867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719.80</w:t>
            </w:r>
          </w:p>
        </w:tc>
        <w:tc>
          <w:tcPr>
            <w:tcW w:w="284" w:type="dxa"/>
            <w:shd w:val="clear" w:color="auto" w:fill="auto"/>
          </w:tcPr>
          <w:p w14:paraId="71DFD039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3A" w14:textId="1D63D8D7" w:rsidR="00DF07EF" w:rsidRPr="007C493B" w:rsidRDefault="00425CE2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242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751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465.25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3B" w14:textId="77777777" w:rsidR="00DF07EF" w:rsidRPr="007C493B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3C" w14:textId="77777777" w:rsidR="00DF07EF" w:rsidRPr="007C493B" w:rsidRDefault="00DF07EF" w:rsidP="008A6A7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180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969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754.01</w:t>
            </w:r>
          </w:p>
        </w:tc>
      </w:tr>
    </w:tbl>
    <w:p w14:paraId="71DFD03E" w14:textId="77777777" w:rsidR="005274DC" w:rsidRPr="007C493B" w:rsidRDefault="005274DC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71DFD03F" w14:textId="77777777" w:rsidR="00460653" w:rsidRPr="007C493B" w:rsidRDefault="00460653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71DFD040" w14:textId="77777777" w:rsidR="00460653" w:rsidRPr="007C493B" w:rsidRDefault="00460653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71DFD041" w14:textId="77777777" w:rsidR="00460653" w:rsidRPr="007C493B" w:rsidRDefault="00460653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71DFD042" w14:textId="77777777" w:rsidR="00460653" w:rsidRPr="007C493B" w:rsidRDefault="00460653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71DFD046" w14:textId="77777777" w:rsidR="00B83446" w:rsidRPr="007C493B" w:rsidRDefault="00B83446" w:rsidP="00A62014">
      <w:pPr>
        <w:numPr>
          <w:ilvl w:val="0"/>
          <w:numId w:val="11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tbl>
      <w:tblPr>
        <w:tblW w:w="98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114"/>
        <w:gridCol w:w="270"/>
        <w:gridCol w:w="1714"/>
        <w:gridCol w:w="236"/>
        <w:gridCol w:w="1708"/>
        <w:gridCol w:w="6"/>
      </w:tblGrid>
      <w:tr w:rsidR="00296CD8" w:rsidRPr="007C493B" w14:paraId="71DFD04D" w14:textId="77777777" w:rsidTr="00FF4A18">
        <w:trPr>
          <w:gridAfter w:val="1"/>
          <w:wAfter w:w="6" w:type="dxa"/>
        </w:trPr>
        <w:tc>
          <w:tcPr>
            <w:tcW w:w="3060" w:type="dxa"/>
          </w:tcPr>
          <w:p w14:paraId="71DFD047" w14:textId="77777777" w:rsidR="00296CD8" w:rsidRPr="007C493B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</w:p>
        </w:tc>
        <w:tc>
          <w:tcPr>
            <w:tcW w:w="1530" w:type="dxa"/>
          </w:tcPr>
          <w:p w14:paraId="71DFD048" w14:textId="77777777" w:rsidR="00296CD8" w:rsidRPr="007C493B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049" w14:textId="77777777" w:rsidR="00296CD8" w:rsidRPr="007C493B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DFD04A" w14:textId="77777777" w:rsidR="00296CD8" w:rsidRPr="007C493B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FD04B" w14:textId="77777777" w:rsidR="00296CD8" w:rsidRPr="007C493B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</w:tcPr>
          <w:p w14:paraId="71DFD04C" w14:textId="77777777" w:rsidR="00296CD8" w:rsidRPr="007C493B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96CD8" w:rsidRPr="007C493B" w14:paraId="71DFD052" w14:textId="77777777" w:rsidTr="00FF4A18">
        <w:trPr>
          <w:gridAfter w:val="1"/>
          <w:wAfter w:w="6" w:type="dxa"/>
        </w:trPr>
        <w:tc>
          <w:tcPr>
            <w:tcW w:w="3060" w:type="dxa"/>
          </w:tcPr>
          <w:p w14:paraId="71DFD04E" w14:textId="77777777" w:rsidR="00296CD8" w:rsidRPr="007C493B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1DFD04F" w14:textId="77777777" w:rsidR="00296CD8" w:rsidRPr="007C493B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DFD050" w14:textId="77777777" w:rsidR="00296CD8" w:rsidRPr="007C493B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  <w:tcBorders>
              <w:bottom w:val="single" w:sz="4" w:space="0" w:color="auto"/>
            </w:tcBorders>
          </w:tcPr>
          <w:p w14:paraId="71DFD051" w14:textId="77777777" w:rsidR="00296CD8" w:rsidRPr="007C493B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F07EF" w:rsidRPr="007C493B" w14:paraId="71DFD05B" w14:textId="77777777" w:rsidTr="00FF4A18">
        <w:tc>
          <w:tcPr>
            <w:tcW w:w="3060" w:type="dxa"/>
          </w:tcPr>
          <w:p w14:paraId="71DFD053" w14:textId="77777777" w:rsidR="00DF07EF" w:rsidRPr="007C493B" w:rsidRDefault="00DF07EF" w:rsidP="00DF07E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1DFD054" w14:textId="77777777" w:rsidR="00DF07EF" w:rsidRPr="007C493B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36" w:type="dxa"/>
          </w:tcPr>
          <w:p w14:paraId="71DFD055" w14:textId="77777777" w:rsidR="00DF07EF" w:rsidRPr="007C493B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114" w:type="dxa"/>
          </w:tcPr>
          <w:p w14:paraId="71DFD056" w14:textId="77777777" w:rsidR="00DF07EF" w:rsidRPr="007C493B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70" w:type="dxa"/>
          </w:tcPr>
          <w:p w14:paraId="71DFD057" w14:textId="77777777" w:rsidR="00DF07EF" w:rsidRPr="007C493B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71DFD058" w14:textId="5F2A8915" w:rsidR="00DF07EF" w:rsidRPr="007C493B" w:rsidRDefault="005C6DC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7C493B">
              <w:rPr>
                <w:szCs w:val="26"/>
              </w:rPr>
              <w:t xml:space="preserve">30 </w:t>
            </w:r>
            <w:r w:rsidRPr="007C493B">
              <w:rPr>
                <w:rFonts w:hint="cs"/>
                <w:szCs w:val="26"/>
                <w:cs/>
              </w:rPr>
              <w:t>กันยา</w:t>
            </w:r>
            <w:r w:rsidRPr="007C493B">
              <w:rPr>
                <w:szCs w:val="26"/>
                <w:cs/>
              </w:rPr>
              <w:t xml:space="preserve">ยน </w:t>
            </w:r>
            <w:r w:rsidRPr="007C493B">
              <w:rPr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059" w14:textId="77777777" w:rsidR="00DF07EF" w:rsidRPr="007C493B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DFD05A" w14:textId="77777777" w:rsidR="00DF07EF" w:rsidRPr="007C493B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7C493B">
              <w:rPr>
                <w:szCs w:val="26"/>
              </w:rPr>
              <w:t xml:space="preserve">31 </w:t>
            </w:r>
            <w:r w:rsidRPr="007C493B">
              <w:rPr>
                <w:rFonts w:hint="cs"/>
                <w:szCs w:val="26"/>
                <w:cs/>
              </w:rPr>
              <w:t xml:space="preserve">ธันวาคม </w:t>
            </w:r>
            <w:r w:rsidRPr="007C493B">
              <w:rPr>
                <w:szCs w:val="26"/>
              </w:rPr>
              <w:t>256</w:t>
            </w:r>
            <w:r w:rsidRPr="007C493B">
              <w:rPr>
                <w:rFonts w:hint="cs"/>
                <w:szCs w:val="26"/>
                <w:cs/>
              </w:rPr>
              <w:t>4</w:t>
            </w:r>
          </w:p>
        </w:tc>
      </w:tr>
      <w:tr w:rsidR="00F25259" w:rsidRPr="007C493B" w14:paraId="71DFD063" w14:textId="77777777" w:rsidTr="00EE547E">
        <w:trPr>
          <w:trHeight w:val="203"/>
        </w:trPr>
        <w:tc>
          <w:tcPr>
            <w:tcW w:w="4590" w:type="dxa"/>
            <w:gridSpan w:val="2"/>
          </w:tcPr>
          <w:p w14:paraId="71DFD05C" w14:textId="77777777" w:rsidR="00F25259" w:rsidRPr="007C493B" w:rsidRDefault="00F25259" w:rsidP="00F25259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2"/>
                <w:szCs w:val="32"/>
                <w:cs/>
              </w:rPr>
              <w:t xml:space="preserve">หน่วยลงทุนกองทุนเปิด </w:t>
            </w:r>
            <w:r w:rsidRPr="007C493B">
              <w:rPr>
                <w:rFonts w:ascii="Angsana New" w:hAnsi="Angsana New"/>
                <w:sz w:val="32"/>
                <w:szCs w:val="32"/>
              </w:rPr>
              <w:t>K-CASH</w:t>
            </w:r>
          </w:p>
        </w:tc>
        <w:tc>
          <w:tcPr>
            <w:tcW w:w="236" w:type="dxa"/>
            <w:shd w:val="clear" w:color="auto" w:fill="auto"/>
          </w:tcPr>
          <w:p w14:paraId="71DFD05D" w14:textId="77777777" w:rsidR="00F25259" w:rsidRPr="007C493B" w:rsidRDefault="00F25259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1DFD05E" w14:textId="77777777" w:rsidR="00F25259" w:rsidRPr="007C493B" w:rsidRDefault="00F25259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DFD05F" w14:textId="77777777" w:rsidR="00F25259" w:rsidRPr="007C493B" w:rsidRDefault="00F25259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060" w14:textId="166EE645" w:rsidR="00F25259" w:rsidRPr="007C493B" w:rsidRDefault="00425CE2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175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832.98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61" w14:textId="77777777" w:rsidR="00F25259" w:rsidRPr="007C493B" w:rsidRDefault="00F25259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062" w14:textId="77777777" w:rsidR="00F25259" w:rsidRPr="007C493B" w:rsidRDefault="00F25259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153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392.92</w:t>
            </w:r>
          </w:p>
        </w:tc>
      </w:tr>
      <w:tr w:rsidR="00DF07EF" w:rsidRPr="007C493B" w14:paraId="71DFD06C" w14:textId="77777777" w:rsidTr="00EE547E">
        <w:trPr>
          <w:trHeight w:val="203"/>
        </w:trPr>
        <w:tc>
          <w:tcPr>
            <w:tcW w:w="3060" w:type="dxa"/>
          </w:tcPr>
          <w:p w14:paraId="71DFD064" w14:textId="77777777" w:rsidR="00DF07EF" w:rsidRPr="007C493B" w:rsidRDefault="00DF07EF" w:rsidP="00DF07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71DFD065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1DFD066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1DFD067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DFD068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69" w14:textId="2BEF9BAA" w:rsidR="00DF07EF" w:rsidRPr="007C493B" w:rsidRDefault="00425CE2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20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175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832.98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6A" w14:textId="77777777" w:rsidR="00DF07EF" w:rsidRPr="007C493B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6B" w14:textId="77777777" w:rsidR="00DF07EF" w:rsidRPr="007C493B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153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392.92</w:t>
            </w:r>
          </w:p>
        </w:tc>
      </w:tr>
    </w:tbl>
    <w:p w14:paraId="71DFD06D" w14:textId="77777777" w:rsidR="00296CD8" w:rsidRPr="007C493B" w:rsidRDefault="00296CD8" w:rsidP="00725B89">
      <w:pPr>
        <w:tabs>
          <w:tab w:val="left" w:pos="513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7C493B">
        <w:rPr>
          <w:rFonts w:ascii="Angsana New" w:hAnsi="Angsana New"/>
          <w:sz w:val="30"/>
          <w:szCs w:val="30"/>
          <w:cs/>
          <w:lang w:val="en-US"/>
        </w:rPr>
        <w:t>การวิเคราะห์</w:t>
      </w:r>
      <w:r w:rsidR="00DB1E68" w:rsidRPr="007C493B">
        <w:rPr>
          <w:rFonts w:ascii="Angsana New" w:hAnsi="Angsana New"/>
          <w:color w:val="000000"/>
          <w:sz w:val="30"/>
          <w:szCs w:val="30"/>
          <w:cs/>
        </w:rPr>
        <w:t xml:space="preserve"> สินทรัพย์ทางการเงินไม่หมุนเวียนอื่น</w:t>
      </w:r>
      <w:r w:rsidR="00DB1E68" w:rsidRPr="007C493B">
        <w:rPr>
          <w:rFonts w:ascii="Angsana New" w:hAnsi="Angsana New"/>
          <w:color w:val="000000"/>
          <w:sz w:val="30"/>
          <w:szCs w:val="30"/>
        </w:rPr>
        <w:t xml:space="preserve"> </w:t>
      </w:r>
      <w:r w:rsidRPr="007C493B">
        <w:rPr>
          <w:rFonts w:ascii="Angsana New" w:hAnsi="Angsana New"/>
          <w:sz w:val="30"/>
          <w:szCs w:val="30"/>
          <w:cs/>
          <w:lang w:val="en-US"/>
        </w:rPr>
        <w:t>แสดงดังนี้</w:t>
      </w:r>
    </w:p>
    <w:tbl>
      <w:tblPr>
        <w:tblW w:w="98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474"/>
        <w:gridCol w:w="284"/>
        <w:gridCol w:w="1516"/>
        <w:gridCol w:w="236"/>
        <w:gridCol w:w="1521"/>
        <w:gridCol w:w="10"/>
      </w:tblGrid>
      <w:tr w:rsidR="00296CD8" w:rsidRPr="007C493B" w14:paraId="71DFD074" w14:textId="77777777" w:rsidTr="00FF4A18">
        <w:tc>
          <w:tcPr>
            <w:tcW w:w="3060" w:type="dxa"/>
          </w:tcPr>
          <w:p w14:paraId="71DFD06E" w14:textId="77777777" w:rsidR="00296CD8" w:rsidRPr="007C493B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DFD06F" w14:textId="77777777" w:rsidR="00296CD8" w:rsidRPr="007C493B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070" w14:textId="77777777" w:rsidR="00296CD8" w:rsidRPr="007C493B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1DFD071" w14:textId="77777777" w:rsidR="00296CD8" w:rsidRPr="007C493B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FD072" w14:textId="77777777" w:rsidR="00296CD8" w:rsidRPr="007C493B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3" w:type="dxa"/>
            <w:gridSpan w:val="4"/>
          </w:tcPr>
          <w:p w14:paraId="71DFD073" w14:textId="77777777" w:rsidR="00296CD8" w:rsidRPr="007C493B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96CD8" w:rsidRPr="007C493B" w14:paraId="71DFD077" w14:textId="77777777" w:rsidTr="00FF4A18">
        <w:trPr>
          <w:gridAfter w:val="1"/>
          <w:wAfter w:w="10" w:type="dxa"/>
        </w:trPr>
        <w:tc>
          <w:tcPr>
            <w:tcW w:w="3060" w:type="dxa"/>
          </w:tcPr>
          <w:p w14:paraId="71DFD075" w14:textId="77777777" w:rsidR="00296CD8" w:rsidRPr="007C493B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7" w:type="dxa"/>
            <w:gridSpan w:val="7"/>
            <w:tcBorders>
              <w:bottom w:val="single" w:sz="4" w:space="0" w:color="auto"/>
            </w:tcBorders>
          </w:tcPr>
          <w:p w14:paraId="71DFD076" w14:textId="77777777" w:rsidR="00296CD8" w:rsidRPr="007C493B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</w:t>
            </w: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CD8" w:rsidRPr="007C493B" w14:paraId="71DFD07C" w14:textId="77777777" w:rsidTr="00FF4A18">
        <w:tc>
          <w:tcPr>
            <w:tcW w:w="3060" w:type="dxa"/>
          </w:tcPr>
          <w:p w14:paraId="71DFD078" w14:textId="77777777" w:rsidR="00296CD8" w:rsidRPr="007C493B" w:rsidRDefault="00296CD8" w:rsidP="00FF4A1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DFD079" w14:textId="6A4F0F40" w:rsidR="00296CD8" w:rsidRPr="007C493B" w:rsidRDefault="005C6DCF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7C493B">
              <w:rPr>
                <w:sz w:val="30"/>
                <w:szCs w:val="30"/>
              </w:rPr>
              <w:t xml:space="preserve">30 </w:t>
            </w:r>
            <w:r w:rsidRPr="007C493B">
              <w:rPr>
                <w:sz w:val="30"/>
                <w:szCs w:val="30"/>
                <w:cs/>
              </w:rPr>
              <w:t xml:space="preserve">กันยายน </w:t>
            </w:r>
            <w:r w:rsidRPr="007C493B">
              <w:rPr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71DFD07A" w14:textId="77777777" w:rsidR="00296CD8" w:rsidRPr="007C493B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2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DFD07B" w14:textId="77777777" w:rsidR="00296CD8" w:rsidRPr="007C493B" w:rsidRDefault="0080345B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7C493B">
              <w:rPr>
                <w:sz w:val="30"/>
                <w:szCs w:val="30"/>
              </w:rPr>
              <w:t xml:space="preserve">31 </w:t>
            </w:r>
            <w:r w:rsidRPr="007C493B">
              <w:rPr>
                <w:sz w:val="30"/>
                <w:szCs w:val="30"/>
                <w:cs/>
              </w:rPr>
              <w:t xml:space="preserve">ธันวาคม </w:t>
            </w:r>
            <w:r w:rsidRPr="007C493B">
              <w:rPr>
                <w:sz w:val="30"/>
                <w:szCs w:val="30"/>
              </w:rPr>
              <w:t>2564</w:t>
            </w:r>
          </w:p>
        </w:tc>
      </w:tr>
      <w:tr w:rsidR="00296CD8" w:rsidRPr="007C493B" w14:paraId="71DFD085" w14:textId="77777777" w:rsidTr="00FF4A18">
        <w:tc>
          <w:tcPr>
            <w:tcW w:w="3060" w:type="dxa"/>
          </w:tcPr>
          <w:p w14:paraId="71DFD07D" w14:textId="77777777" w:rsidR="00296CD8" w:rsidRPr="007C493B" w:rsidRDefault="00296CD8" w:rsidP="00FF4A1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1DFD07E" w14:textId="77777777" w:rsidR="00296CD8" w:rsidRPr="007C493B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 w:rsidRPr="007C493B">
              <w:rPr>
                <w:rFonts w:hint="cs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07F" w14:textId="77777777" w:rsidR="00296CD8" w:rsidRPr="007C493B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1DFD080" w14:textId="77777777" w:rsidR="00296CD8" w:rsidRPr="007C493B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rFonts w:hint="cs"/>
                <w:color w:val="000000"/>
                <w:szCs w:val="26"/>
                <w:cs/>
              </w:rPr>
              <w:t>มูลค่ายุติธรรม</w:t>
            </w:r>
          </w:p>
        </w:tc>
        <w:tc>
          <w:tcPr>
            <w:tcW w:w="284" w:type="dxa"/>
          </w:tcPr>
          <w:p w14:paraId="71DFD081" w14:textId="77777777" w:rsidR="00296CD8" w:rsidRPr="007C493B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71DFD082" w14:textId="77777777" w:rsidR="00296CD8" w:rsidRPr="007C493B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 w:rsidRPr="007C493B">
              <w:rPr>
                <w:rFonts w:hint="cs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083" w14:textId="77777777" w:rsidR="00296CD8" w:rsidRPr="007C493B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DFD084" w14:textId="77777777" w:rsidR="00296CD8" w:rsidRPr="007C493B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7C493B">
              <w:rPr>
                <w:rFonts w:hint="cs"/>
                <w:color w:val="000000"/>
                <w:szCs w:val="26"/>
                <w:cs/>
              </w:rPr>
              <w:t>มูลค่ายุติธรรม</w:t>
            </w:r>
          </w:p>
        </w:tc>
      </w:tr>
      <w:tr w:rsidR="00296CD8" w:rsidRPr="007C493B" w14:paraId="71DFD08E" w14:textId="77777777" w:rsidTr="00FF4A18">
        <w:tc>
          <w:tcPr>
            <w:tcW w:w="3060" w:type="dxa"/>
          </w:tcPr>
          <w:p w14:paraId="71DFD086" w14:textId="77777777" w:rsidR="00296CD8" w:rsidRPr="007C493B" w:rsidRDefault="00296CD8" w:rsidP="00FF4A1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1DFD087" w14:textId="77777777" w:rsidR="00296CD8" w:rsidRPr="007C493B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</w:tcPr>
          <w:p w14:paraId="71DFD088" w14:textId="77777777" w:rsidR="00296CD8" w:rsidRPr="007C493B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1DFD089" w14:textId="77777777" w:rsidR="00296CD8" w:rsidRPr="007C493B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84" w:type="dxa"/>
          </w:tcPr>
          <w:p w14:paraId="71DFD08A" w14:textId="77777777" w:rsidR="00296CD8" w:rsidRPr="007C493B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71DFD08B" w14:textId="77777777" w:rsidR="00296CD8" w:rsidRPr="007C493B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</w:tcPr>
          <w:p w14:paraId="71DFD08C" w14:textId="77777777" w:rsidR="00296CD8" w:rsidRPr="007C493B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</w:tcPr>
          <w:p w14:paraId="71DFD08D" w14:textId="77777777" w:rsidR="00296CD8" w:rsidRPr="007C493B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</w:tr>
      <w:tr w:rsidR="0080345B" w:rsidRPr="007C493B" w14:paraId="71DFD097" w14:textId="77777777" w:rsidTr="0049301C">
        <w:tc>
          <w:tcPr>
            <w:tcW w:w="3060" w:type="dxa"/>
          </w:tcPr>
          <w:p w14:paraId="71DFD08F" w14:textId="77777777" w:rsidR="0080345B" w:rsidRPr="007C493B" w:rsidRDefault="0080345B" w:rsidP="0080345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0" w:type="dxa"/>
            <w:shd w:val="clear" w:color="auto" w:fill="auto"/>
          </w:tcPr>
          <w:p w14:paraId="71DFD090" w14:textId="45B23BA5" w:rsidR="0080345B" w:rsidRPr="007C493B" w:rsidRDefault="00B42C44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175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069.02</w:t>
            </w:r>
          </w:p>
        </w:tc>
        <w:tc>
          <w:tcPr>
            <w:tcW w:w="236" w:type="dxa"/>
            <w:shd w:val="clear" w:color="auto" w:fill="auto"/>
          </w:tcPr>
          <w:p w14:paraId="71DFD091" w14:textId="77777777" w:rsidR="0080345B" w:rsidRPr="007C493B" w:rsidRDefault="0080345B" w:rsidP="0080345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1DFD092" w14:textId="3B254BD2" w:rsidR="0080345B" w:rsidRPr="007C493B" w:rsidRDefault="00B42C44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175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069.02</w:t>
            </w:r>
          </w:p>
        </w:tc>
        <w:tc>
          <w:tcPr>
            <w:tcW w:w="284" w:type="dxa"/>
          </w:tcPr>
          <w:p w14:paraId="71DFD093" w14:textId="77777777" w:rsidR="0080345B" w:rsidRPr="007C493B" w:rsidRDefault="0080345B" w:rsidP="0080345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14:paraId="71DFD094" w14:textId="77777777" w:rsidR="0080345B" w:rsidRPr="007C493B" w:rsidRDefault="0080345B" w:rsidP="0080345B">
            <w:pPr>
              <w:spacing w:line="400" w:lineRule="exact"/>
              <w:ind w:right="-45"/>
              <w:jc w:val="right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  <w:cs/>
                <w:lang w:val="en-US"/>
              </w:rPr>
              <w:t>24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sz w:val="30"/>
                <w:szCs w:val="30"/>
                <w:cs/>
                <w:lang w:val="en-US"/>
              </w:rPr>
              <w:t>597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</w:tcPr>
          <w:p w14:paraId="71DFD095" w14:textId="77777777" w:rsidR="0080345B" w:rsidRPr="007C493B" w:rsidRDefault="0080345B" w:rsidP="0080345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71DFD096" w14:textId="77777777" w:rsidR="0080345B" w:rsidRPr="007C493B" w:rsidRDefault="0080345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24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597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122.69</w:t>
            </w:r>
          </w:p>
        </w:tc>
      </w:tr>
      <w:tr w:rsidR="007C493B" w:rsidRPr="007C493B" w14:paraId="71DFD0A0" w14:textId="77777777" w:rsidTr="0049301C">
        <w:trPr>
          <w:trHeight w:val="203"/>
        </w:trPr>
        <w:tc>
          <w:tcPr>
            <w:tcW w:w="3060" w:type="dxa"/>
          </w:tcPr>
          <w:p w14:paraId="71DFD098" w14:textId="77777777" w:rsidR="007C493B" w:rsidRPr="007C493B" w:rsidRDefault="007C493B" w:rsidP="007C49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บวก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การเปลี่ยนแปลงมูลค่ายุติธรรม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1DFD099" w14:textId="5BCC51D3" w:rsidR="007C493B" w:rsidRPr="007C493B" w:rsidRDefault="007C493B" w:rsidP="007C493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DFD09A" w14:textId="77777777" w:rsidR="007C493B" w:rsidRPr="007C493B" w:rsidRDefault="007C493B" w:rsidP="007C493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71DFD09B" w14:textId="610F64F5" w:rsidR="007C493B" w:rsidRPr="007C493B" w:rsidRDefault="007C493B" w:rsidP="007C493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763.96</w:t>
            </w:r>
          </w:p>
        </w:tc>
        <w:tc>
          <w:tcPr>
            <w:tcW w:w="284" w:type="dxa"/>
          </w:tcPr>
          <w:p w14:paraId="71DFD09C" w14:textId="77777777" w:rsidR="007C493B" w:rsidRPr="007C493B" w:rsidRDefault="007C493B" w:rsidP="007C493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71DFD09D" w14:textId="77777777" w:rsidR="007C493B" w:rsidRPr="007C493B" w:rsidRDefault="007C493B" w:rsidP="007C493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1DFD09E" w14:textId="77777777" w:rsidR="007C493B" w:rsidRPr="007C493B" w:rsidRDefault="007C493B" w:rsidP="007C493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71DFD09F" w14:textId="77777777" w:rsidR="007C493B" w:rsidRPr="007C493B" w:rsidRDefault="007C493B" w:rsidP="007C493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556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270.23</w:t>
            </w:r>
          </w:p>
        </w:tc>
      </w:tr>
      <w:tr w:rsidR="0080345B" w:rsidRPr="007C493B" w14:paraId="71DFD0A9" w14:textId="77777777" w:rsidTr="0049301C">
        <w:trPr>
          <w:trHeight w:val="203"/>
        </w:trPr>
        <w:tc>
          <w:tcPr>
            <w:tcW w:w="3060" w:type="dxa"/>
          </w:tcPr>
          <w:p w14:paraId="71DFD0A1" w14:textId="77777777" w:rsidR="0080345B" w:rsidRPr="007C493B" w:rsidRDefault="0080345B" w:rsidP="0080345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A2" w14:textId="7B7A2774" w:rsidR="0080345B" w:rsidRPr="007C493B" w:rsidRDefault="00D52630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20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175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069.02</w:t>
            </w:r>
          </w:p>
        </w:tc>
        <w:tc>
          <w:tcPr>
            <w:tcW w:w="236" w:type="dxa"/>
            <w:shd w:val="clear" w:color="auto" w:fill="auto"/>
          </w:tcPr>
          <w:p w14:paraId="71DFD0A3" w14:textId="77777777" w:rsidR="0080345B" w:rsidRPr="007C493B" w:rsidRDefault="0080345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A4" w14:textId="0D20F3DA" w:rsidR="0080345B" w:rsidRPr="007C493B" w:rsidRDefault="00425CE2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20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175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832.98</w:t>
            </w:r>
          </w:p>
        </w:tc>
        <w:tc>
          <w:tcPr>
            <w:tcW w:w="284" w:type="dxa"/>
          </w:tcPr>
          <w:p w14:paraId="71DFD0A5" w14:textId="77777777" w:rsidR="0080345B" w:rsidRPr="007C493B" w:rsidRDefault="0080345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A6" w14:textId="77777777" w:rsidR="0080345B" w:rsidRPr="007C493B" w:rsidRDefault="0080345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24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597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</w:tcPr>
          <w:p w14:paraId="71DFD0A7" w14:textId="77777777" w:rsidR="0080345B" w:rsidRPr="007C493B" w:rsidRDefault="0080345B" w:rsidP="0080345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DFD0A8" w14:textId="77777777" w:rsidR="0080345B" w:rsidRPr="007C493B" w:rsidRDefault="0080345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153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392.92</w:t>
            </w:r>
          </w:p>
        </w:tc>
      </w:tr>
    </w:tbl>
    <w:p w14:paraId="71DFD0AA" w14:textId="77777777" w:rsidR="00613CA0" w:rsidRPr="007C493B" w:rsidRDefault="00613CA0" w:rsidP="00296CD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</w:p>
    <w:p w14:paraId="71DFD0AB" w14:textId="77777777" w:rsidR="00613CA0" w:rsidRPr="007C493B" w:rsidRDefault="00613CA0" w:rsidP="00296CD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  <w:r w:rsidRPr="007C493B">
        <w:rPr>
          <w:rFonts w:ascii="Angsana New" w:hAnsi="Angsana New"/>
          <w:sz w:val="30"/>
          <w:szCs w:val="30"/>
          <w:cs/>
          <w:lang w:val="en-US"/>
        </w:rPr>
        <w:br/>
      </w:r>
    </w:p>
    <w:p w14:paraId="71DFD0AC" w14:textId="77777777" w:rsidR="00A50A1A" w:rsidRPr="007C493B" w:rsidRDefault="00A50A1A" w:rsidP="0068086E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  <w:sectPr w:rsidR="00A50A1A" w:rsidRPr="007C493B" w:rsidSect="00702663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71DFD0AD" w14:textId="77777777" w:rsidR="0068086E" w:rsidRPr="007C493B" w:rsidRDefault="0068086E" w:rsidP="00A62014">
      <w:pPr>
        <w:numPr>
          <w:ilvl w:val="0"/>
          <w:numId w:val="11"/>
        </w:num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Style w:val="TableGrid"/>
        <w:tblW w:w="1325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728"/>
        <w:gridCol w:w="1728"/>
        <w:gridCol w:w="1728"/>
        <w:gridCol w:w="1728"/>
        <w:gridCol w:w="1728"/>
        <w:gridCol w:w="1728"/>
      </w:tblGrid>
      <w:tr w:rsidR="0068086E" w:rsidRPr="007C493B" w14:paraId="71DFD0B2" w14:textId="77777777" w:rsidTr="0008379F">
        <w:tc>
          <w:tcPr>
            <w:tcW w:w="2885" w:type="dxa"/>
          </w:tcPr>
          <w:p w14:paraId="71DFD0AE" w14:textId="77777777" w:rsidR="0068086E" w:rsidRPr="007C493B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DFD0AF" w14:textId="77777777" w:rsidR="0068086E" w:rsidRPr="007C493B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DFD0B0" w14:textId="77777777" w:rsidR="0068086E" w:rsidRPr="007C493B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2" w:type="dxa"/>
            <w:gridSpan w:val="4"/>
          </w:tcPr>
          <w:p w14:paraId="71DFD0B1" w14:textId="77777777" w:rsidR="0068086E" w:rsidRPr="007C493B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8086E" w:rsidRPr="007C493B" w14:paraId="71DFD0B6" w14:textId="77777777" w:rsidTr="0008379F">
        <w:tc>
          <w:tcPr>
            <w:tcW w:w="2885" w:type="dxa"/>
          </w:tcPr>
          <w:p w14:paraId="71DFD0B3" w14:textId="77777777" w:rsidR="0068086E" w:rsidRPr="007C493B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14:paraId="71DFD0B4" w14:textId="77777777" w:rsidR="0068086E" w:rsidRPr="007C493B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อัตราส่วนการถือหุ้น</w:t>
            </w:r>
          </w:p>
        </w:tc>
        <w:tc>
          <w:tcPr>
            <w:tcW w:w="6912" w:type="dxa"/>
            <w:gridSpan w:val="4"/>
          </w:tcPr>
          <w:p w14:paraId="71DFD0B5" w14:textId="77777777" w:rsidR="0068086E" w:rsidRPr="007C493B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086E" w:rsidRPr="007C493B" w14:paraId="71DFD0BB" w14:textId="77777777" w:rsidTr="0008379F">
        <w:tc>
          <w:tcPr>
            <w:tcW w:w="2885" w:type="dxa"/>
          </w:tcPr>
          <w:p w14:paraId="71DFD0B7" w14:textId="77777777" w:rsidR="0068086E" w:rsidRPr="007C493B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14:paraId="71DFD0B8" w14:textId="77777777" w:rsidR="0068086E" w:rsidRPr="007C493B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3456" w:type="dxa"/>
            <w:gridSpan w:val="2"/>
          </w:tcPr>
          <w:p w14:paraId="71DFD0B9" w14:textId="77777777" w:rsidR="0068086E" w:rsidRPr="007C493B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3456" w:type="dxa"/>
            <w:gridSpan w:val="2"/>
          </w:tcPr>
          <w:p w14:paraId="71DFD0BA" w14:textId="77777777" w:rsidR="0068086E" w:rsidRPr="007C493B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เงินปันผลรับระหว่าง</w:t>
            </w:r>
            <w:r w:rsidR="00AE1548"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</w:tr>
      <w:tr w:rsidR="00E42029" w:rsidRPr="007C493B" w14:paraId="71DFD0C3" w14:textId="77777777" w:rsidTr="0008379F">
        <w:tc>
          <w:tcPr>
            <w:tcW w:w="2885" w:type="dxa"/>
          </w:tcPr>
          <w:p w14:paraId="71DFD0BC" w14:textId="77777777" w:rsidR="00E42029" w:rsidRPr="007C493B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ind w:firstLine="25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DFD0BD" w14:textId="6B60B6F4" w:rsidR="00E42029" w:rsidRPr="007C493B" w:rsidRDefault="005C6DCF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28" w:type="dxa"/>
          </w:tcPr>
          <w:p w14:paraId="71DFD0BE" w14:textId="77777777" w:rsidR="00E42029" w:rsidRPr="007C493B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345B"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728" w:type="dxa"/>
          </w:tcPr>
          <w:p w14:paraId="71DFD0BF" w14:textId="469C934A" w:rsidR="00E42029" w:rsidRPr="007C493B" w:rsidRDefault="005C6DCF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28" w:type="dxa"/>
          </w:tcPr>
          <w:p w14:paraId="71DFD0C0" w14:textId="77777777" w:rsidR="00E42029" w:rsidRPr="007C493B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345B"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728" w:type="dxa"/>
          </w:tcPr>
          <w:p w14:paraId="71DFD0C1" w14:textId="3A8F6C04" w:rsidR="00E42029" w:rsidRPr="007C493B" w:rsidRDefault="005C6DCF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28" w:type="dxa"/>
          </w:tcPr>
          <w:p w14:paraId="71DFD0C2" w14:textId="77777777" w:rsidR="00E42029" w:rsidRPr="007C493B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345B"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EA4E84" w:rsidRPr="007C493B" w14:paraId="71DFD0CB" w14:textId="77777777" w:rsidTr="00945B9A">
        <w:tc>
          <w:tcPr>
            <w:tcW w:w="2885" w:type="dxa"/>
            <w:vAlign w:val="center"/>
          </w:tcPr>
          <w:p w14:paraId="71DFD0C4" w14:textId="77777777" w:rsidR="00EA4E84" w:rsidRPr="007C493B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คัมเวล-นาวแคสท์ จำกัด</w:t>
            </w:r>
          </w:p>
        </w:tc>
        <w:tc>
          <w:tcPr>
            <w:tcW w:w="1728" w:type="dxa"/>
          </w:tcPr>
          <w:p w14:paraId="71DFD0C5" w14:textId="77777777" w:rsidR="00EA4E84" w:rsidRPr="007C493B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71DFD0C6" w14:textId="77777777" w:rsidR="00EA4E84" w:rsidRPr="007C493B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71DFD0C7" w14:textId="77777777" w:rsidR="00EA4E84" w:rsidRPr="007C493B" w:rsidRDefault="00EA4E84" w:rsidP="00A31C82">
            <w:pPr>
              <w:tabs>
                <w:tab w:val="left" w:pos="513"/>
                <w:tab w:val="decimal" w:pos="792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413.90</w:t>
            </w:r>
          </w:p>
        </w:tc>
        <w:tc>
          <w:tcPr>
            <w:tcW w:w="1728" w:type="dxa"/>
          </w:tcPr>
          <w:p w14:paraId="71DFD0C8" w14:textId="77777777" w:rsidR="00EA4E84" w:rsidRPr="007C493B" w:rsidRDefault="00EA4E84" w:rsidP="00A31C82">
            <w:pPr>
              <w:tabs>
                <w:tab w:val="left" w:pos="513"/>
                <w:tab w:val="decimal" w:pos="792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413.90</w:t>
            </w:r>
          </w:p>
        </w:tc>
        <w:tc>
          <w:tcPr>
            <w:tcW w:w="1728" w:type="dxa"/>
          </w:tcPr>
          <w:p w14:paraId="71DFD0C9" w14:textId="77777777" w:rsidR="00EA4E84" w:rsidRPr="007C493B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71DFD0CA" w14:textId="77777777" w:rsidR="00EA4E84" w:rsidRPr="007C493B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4E84" w:rsidRPr="007C493B" w14:paraId="71DFD0D3" w14:textId="77777777" w:rsidTr="0008379F">
        <w:tc>
          <w:tcPr>
            <w:tcW w:w="2885" w:type="dxa"/>
          </w:tcPr>
          <w:p w14:paraId="71DFD0CC" w14:textId="77777777" w:rsidR="00EA4E84" w:rsidRPr="007C493B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ผลต่างจากการปรับโครงสร้าง</w:t>
            </w:r>
          </w:p>
        </w:tc>
        <w:tc>
          <w:tcPr>
            <w:tcW w:w="1728" w:type="dxa"/>
          </w:tcPr>
          <w:p w14:paraId="71DFD0CD" w14:textId="77777777" w:rsidR="00EA4E84" w:rsidRPr="007C493B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DFD0CE" w14:textId="77777777" w:rsidR="00EA4E84" w:rsidRPr="007C493B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DFD0CF" w14:textId="77777777" w:rsidR="00EA4E84" w:rsidRPr="007C493B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(102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413.90)</w:t>
            </w:r>
          </w:p>
        </w:tc>
        <w:tc>
          <w:tcPr>
            <w:tcW w:w="1728" w:type="dxa"/>
          </w:tcPr>
          <w:p w14:paraId="71DFD0D0" w14:textId="77777777" w:rsidR="00EA4E84" w:rsidRPr="007C493B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(102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413.90)</w:t>
            </w:r>
          </w:p>
        </w:tc>
        <w:tc>
          <w:tcPr>
            <w:tcW w:w="1728" w:type="dxa"/>
          </w:tcPr>
          <w:p w14:paraId="71DFD0D1" w14:textId="77777777" w:rsidR="00EA4E84" w:rsidRPr="007C493B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71DFD0D2" w14:textId="77777777" w:rsidR="00EA4E84" w:rsidRPr="007C493B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42029" w:rsidRPr="007C493B" w14:paraId="71DFD0DB" w14:textId="77777777" w:rsidTr="0008379F">
        <w:tc>
          <w:tcPr>
            <w:tcW w:w="2885" w:type="dxa"/>
          </w:tcPr>
          <w:p w14:paraId="71DFD0D4" w14:textId="77777777" w:rsidR="00E42029" w:rsidRPr="007C493B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9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</w:tcPr>
          <w:p w14:paraId="71DFD0D5" w14:textId="77777777" w:rsidR="00E42029" w:rsidRPr="007C493B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DFD0D6" w14:textId="77777777" w:rsidR="00E42029" w:rsidRPr="007C493B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DFD0D7" w14:textId="77777777" w:rsidR="00E42029" w:rsidRPr="007C493B" w:rsidRDefault="00EA4E84" w:rsidP="00E42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9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71DFD0D8" w14:textId="77777777" w:rsidR="00E42029" w:rsidRPr="007C493B" w:rsidRDefault="00E42029" w:rsidP="00E42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9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71DFD0D9" w14:textId="77777777" w:rsidR="00E42029" w:rsidRPr="007C493B" w:rsidRDefault="00EA4E84" w:rsidP="00E42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9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71DFD0DA" w14:textId="77777777" w:rsidR="00E42029" w:rsidRPr="007C493B" w:rsidRDefault="00E42029" w:rsidP="00E42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9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71DFD0DC" w14:textId="77777777" w:rsidR="0068086E" w:rsidRPr="007C493B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DD" w14:textId="77777777" w:rsidR="0068086E" w:rsidRPr="007C493B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DE" w14:textId="77777777" w:rsidR="0068086E" w:rsidRPr="007C493B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DF" w14:textId="77777777" w:rsidR="0068086E" w:rsidRPr="007C493B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0" w14:textId="77777777" w:rsidR="0068086E" w:rsidRPr="007C493B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1" w14:textId="77777777" w:rsidR="0068086E" w:rsidRPr="007C493B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2" w14:textId="77777777" w:rsidR="0068086E" w:rsidRPr="007C493B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3" w14:textId="77777777" w:rsidR="0068086E" w:rsidRPr="007C493B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4" w14:textId="77777777" w:rsidR="00B03B3F" w:rsidRPr="007C493B" w:rsidRDefault="00B03B3F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5" w14:textId="77777777" w:rsidR="0068086E" w:rsidRPr="007C493B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6" w14:textId="77777777" w:rsidR="00E42029" w:rsidRPr="007C493B" w:rsidRDefault="00E42029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7" w14:textId="77777777" w:rsidR="00E42029" w:rsidRPr="007C493B" w:rsidRDefault="00E42029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8" w14:textId="77777777" w:rsidR="0068086E" w:rsidRPr="007C493B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9" w14:textId="77777777" w:rsidR="0068086E" w:rsidRPr="007C493B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A" w14:textId="77777777" w:rsidR="00250FDF" w:rsidRPr="007C493B" w:rsidRDefault="00250FDF" w:rsidP="00A62014">
      <w:pPr>
        <w:numPr>
          <w:ilvl w:val="0"/>
          <w:numId w:val="11"/>
        </w:numPr>
        <w:tabs>
          <w:tab w:val="left" w:pos="142"/>
          <w:tab w:val="decimal" w:pos="7920"/>
        </w:tabs>
        <w:spacing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71DFD0EB" w14:textId="34C4C73F" w:rsidR="00FB3CF9" w:rsidRPr="007C493B" w:rsidRDefault="00FB3CF9" w:rsidP="0080345B">
      <w:pPr>
        <w:tabs>
          <w:tab w:val="left" w:pos="720"/>
          <w:tab w:val="decimal" w:pos="7920"/>
        </w:tabs>
        <w:spacing w:line="240" w:lineRule="atLeast"/>
        <w:ind w:left="993" w:hanging="518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7C493B">
        <w:rPr>
          <w:rFonts w:ascii="Angsana New" w:hAnsi="Angsana New" w:hint="cs"/>
          <w:sz w:val="30"/>
          <w:szCs w:val="30"/>
          <w:cs/>
        </w:rPr>
        <w:t>รายการเปลี่ยนแปลงของ ที่ดิน อาคาร และอุปกรณ์ สำหรับ</w:t>
      </w:r>
      <w:r w:rsidR="00F2176B" w:rsidRPr="007C493B">
        <w:rPr>
          <w:rFonts w:ascii="Angsana New" w:hAnsi="Angsana New" w:hint="cs"/>
          <w:sz w:val="30"/>
          <w:szCs w:val="30"/>
          <w:cs/>
        </w:rPr>
        <w:t xml:space="preserve">งวด </w:t>
      </w:r>
      <w:r w:rsidR="005C6DCF" w:rsidRPr="007C493B">
        <w:rPr>
          <w:rFonts w:ascii="Angsana New" w:hAnsi="Angsana New"/>
          <w:sz w:val="30"/>
          <w:szCs w:val="30"/>
          <w:lang w:val="en-US"/>
        </w:rPr>
        <w:t>9</w:t>
      </w:r>
      <w:r w:rsidR="00F2176B" w:rsidRPr="007C493B">
        <w:rPr>
          <w:rFonts w:ascii="Angsana New" w:hAnsi="Angsana New"/>
          <w:sz w:val="30"/>
          <w:szCs w:val="30"/>
          <w:lang w:val="en-US"/>
        </w:rPr>
        <w:t xml:space="preserve"> </w:t>
      </w:r>
      <w:r w:rsidR="00F2176B"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7C493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7C493B">
        <w:rPr>
          <w:rFonts w:ascii="Angsana New" w:hAnsi="Angsana New"/>
          <w:sz w:val="30"/>
          <w:szCs w:val="30"/>
          <w:lang w:val="en-US"/>
        </w:rPr>
        <w:t>3</w:t>
      </w:r>
      <w:r w:rsidR="00DB0B14" w:rsidRPr="007C493B">
        <w:rPr>
          <w:rFonts w:ascii="Angsana New" w:hAnsi="Angsana New"/>
          <w:sz w:val="30"/>
          <w:szCs w:val="30"/>
          <w:lang w:val="en-US"/>
        </w:rPr>
        <w:t>0</w:t>
      </w:r>
      <w:r w:rsidRPr="007C493B">
        <w:rPr>
          <w:rFonts w:ascii="Angsana New" w:hAnsi="Angsana New"/>
          <w:sz w:val="30"/>
          <w:szCs w:val="30"/>
          <w:lang w:val="en-US"/>
        </w:rPr>
        <w:t xml:space="preserve"> </w:t>
      </w:r>
      <w:r w:rsidR="005C6DCF" w:rsidRPr="007C493B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DB0B14" w:rsidRPr="007C493B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C493B">
        <w:rPr>
          <w:rFonts w:ascii="Angsana New" w:hAnsi="Angsana New"/>
          <w:sz w:val="30"/>
          <w:szCs w:val="30"/>
          <w:lang w:val="en-US"/>
        </w:rPr>
        <w:t>256</w:t>
      </w:r>
      <w:r w:rsidR="0080345B" w:rsidRPr="007C493B">
        <w:rPr>
          <w:rFonts w:ascii="Angsana New" w:hAnsi="Angsana New"/>
          <w:sz w:val="30"/>
          <w:szCs w:val="30"/>
          <w:lang w:val="en-US"/>
        </w:rPr>
        <w:t>5</w:t>
      </w:r>
      <w:r w:rsidRPr="007C493B">
        <w:rPr>
          <w:rFonts w:ascii="Angsana New" w:hAnsi="Angsana New"/>
          <w:sz w:val="30"/>
          <w:szCs w:val="30"/>
          <w:lang w:val="en-US"/>
        </w:rPr>
        <w:t xml:space="preserve"> 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71DFD0EC" w14:textId="1500EA27" w:rsidR="00FF71BC" w:rsidRPr="007C493B" w:rsidRDefault="000A1E0A" w:rsidP="00B835E1">
      <w:pPr>
        <w:spacing w:line="360" w:lineRule="exact"/>
        <w:ind w:right="-674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7C493B">
        <w:rPr>
          <w:rFonts w:ascii="Angsana New" w:hAnsi="Angsana New"/>
          <w:color w:val="000000"/>
          <w:sz w:val="28"/>
          <w:szCs w:val="28"/>
        </w:rPr>
        <w:t xml:space="preserve">            </w:t>
      </w:r>
      <w:r w:rsidR="00DB0B14" w:rsidRPr="007C493B">
        <w:rPr>
          <w:rFonts w:ascii="Angsana New" w:hAnsi="Angsana New"/>
          <w:color w:val="000000"/>
          <w:sz w:val="28"/>
          <w:szCs w:val="28"/>
        </w:rPr>
        <w:tab/>
      </w:r>
      <w:r w:rsidRPr="007C493B">
        <w:rPr>
          <w:rFonts w:ascii="Angsana New" w:hAnsi="Angsana New"/>
          <w:color w:val="000000"/>
          <w:sz w:val="28"/>
          <w:szCs w:val="28"/>
        </w:rPr>
        <w:t xml:space="preserve"> (</w:t>
      </w:r>
      <w:r w:rsidRPr="007C493B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7C493B">
        <w:rPr>
          <w:rFonts w:ascii="Angsana New" w:hAnsi="Angsana New"/>
          <w:color w:val="000000"/>
          <w:sz w:val="28"/>
          <w:szCs w:val="28"/>
        </w:rPr>
        <w:t xml:space="preserve">: </w:t>
      </w:r>
      <w:r w:rsidRPr="007C493B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7C493B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66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520"/>
        <w:gridCol w:w="1210"/>
        <w:gridCol w:w="236"/>
        <w:gridCol w:w="1247"/>
        <w:gridCol w:w="236"/>
        <w:gridCol w:w="1326"/>
        <w:gridCol w:w="236"/>
        <w:gridCol w:w="1210"/>
        <w:gridCol w:w="236"/>
        <w:gridCol w:w="1263"/>
        <w:gridCol w:w="236"/>
        <w:gridCol w:w="1181"/>
        <w:gridCol w:w="236"/>
        <w:gridCol w:w="1227"/>
        <w:gridCol w:w="236"/>
        <w:gridCol w:w="1269"/>
        <w:gridCol w:w="236"/>
        <w:gridCol w:w="1322"/>
      </w:tblGrid>
      <w:tr w:rsidR="0080345B" w:rsidRPr="007C493B" w14:paraId="71DFD0EF" w14:textId="77777777" w:rsidTr="00B835E1">
        <w:trPr>
          <w:tblHeader/>
        </w:trPr>
        <w:tc>
          <w:tcPr>
            <w:tcW w:w="2520" w:type="dxa"/>
            <w:shd w:val="clear" w:color="auto" w:fill="auto"/>
          </w:tcPr>
          <w:p w14:paraId="71DFD0ED" w14:textId="77777777" w:rsidR="0080345B" w:rsidRPr="007C493B" w:rsidRDefault="0080345B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143" w:type="dxa"/>
            <w:gridSpan w:val="17"/>
          </w:tcPr>
          <w:p w14:paraId="71DFD0EE" w14:textId="77777777" w:rsidR="0080345B" w:rsidRPr="007C493B" w:rsidRDefault="0080345B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AC6638" w:rsidRPr="007C493B" w14:paraId="71DFD108" w14:textId="77777777" w:rsidTr="00B835E1">
        <w:trPr>
          <w:tblHeader/>
        </w:trPr>
        <w:tc>
          <w:tcPr>
            <w:tcW w:w="2520" w:type="dxa"/>
            <w:shd w:val="clear" w:color="auto" w:fill="auto"/>
          </w:tcPr>
          <w:p w14:paraId="71DFD0F0" w14:textId="77777777" w:rsidR="00AC6638" w:rsidRPr="007C493B" w:rsidRDefault="00AC6638" w:rsidP="00AC663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71DFD0F1" w14:textId="77777777" w:rsidR="00AC6638" w:rsidRPr="007C493B" w:rsidRDefault="00AC6638" w:rsidP="00AC663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 w:hint="cs"/>
                <w:cs/>
              </w:rPr>
              <w:t>ที่ดิน</w:t>
            </w:r>
            <w:r w:rsidRPr="007C493B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7C493B">
              <w:rPr>
                <w:rFonts w:ascii="Angsana New" w:hAnsi="Angsana New" w:cs="Angsana New" w:hint="cs"/>
                <w:cs/>
              </w:rPr>
              <w:t>และส่ว</w:t>
            </w:r>
            <w:r w:rsidRPr="007C493B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0F2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71DFD0F3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0F4" w14:textId="77777777" w:rsidR="00AC6638" w:rsidRPr="007C493B" w:rsidRDefault="00AC6638" w:rsidP="00AC6638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0F5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71DFD0F6" w14:textId="77777777" w:rsidR="00AC6638" w:rsidRPr="007C493B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0F7" w14:textId="77777777" w:rsidR="00AC6638" w:rsidRPr="007C493B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0F8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71DFD0F9" w14:textId="77777777" w:rsidR="00AC6638" w:rsidRPr="007C493B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0FA" w14:textId="77777777" w:rsidR="00AC6638" w:rsidRPr="007C493B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0FB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1DFD0FC" w14:textId="77777777" w:rsidR="00AC6638" w:rsidRPr="007C493B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0FD" w14:textId="77777777" w:rsidR="00AC6638" w:rsidRPr="007C493B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0FE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1DFD0FF" w14:textId="77777777" w:rsidR="00AC6638" w:rsidRPr="007C493B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00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71DFD101" w14:textId="77777777" w:rsidR="00AC6638" w:rsidRPr="007C493B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14:paraId="71DFD102" w14:textId="77777777" w:rsidR="00AC6638" w:rsidRPr="007C493B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 w:hint="cs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03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1DFD104" w14:textId="77777777" w:rsidR="00AC6638" w:rsidRPr="007C493B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105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 w:hint="cs"/>
                <w:cs/>
              </w:rPr>
              <w:t>อาคารระหว่าง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106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71DFD107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C6638" w:rsidRPr="007C493B" w14:paraId="71DFD11B" w14:textId="77777777" w:rsidTr="00B835E1">
        <w:trPr>
          <w:tblHeader/>
        </w:trPr>
        <w:tc>
          <w:tcPr>
            <w:tcW w:w="2520" w:type="dxa"/>
            <w:shd w:val="clear" w:color="auto" w:fill="auto"/>
          </w:tcPr>
          <w:p w14:paraId="71DFD109" w14:textId="77777777" w:rsidR="00AC6638" w:rsidRPr="007C493B" w:rsidRDefault="00AC6638" w:rsidP="00AC663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1DFD10A" w14:textId="77777777" w:rsidR="00AC6638" w:rsidRPr="007C493B" w:rsidRDefault="00AC6638" w:rsidP="00AC663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C493B">
              <w:rPr>
                <w:rFonts w:ascii="Angsana New" w:hAnsi="Angsana New" w:cs="Angsana New"/>
                <w:cs/>
              </w:rPr>
              <w:t>ปรับปรุง</w:t>
            </w:r>
            <w:r w:rsidRPr="007C493B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71DFD10B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71DFD10C" w14:textId="77777777" w:rsidR="00AC6638" w:rsidRPr="007C493B" w:rsidRDefault="00AC6638" w:rsidP="00AC6638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71DFD10D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71DFD10E" w14:textId="77777777" w:rsidR="00AC6638" w:rsidRPr="007C493B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7C493B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14:paraId="71DFD10F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1DFD110" w14:textId="77777777" w:rsidR="00AC6638" w:rsidRPr="007C493B" w:rsidRDefault="00AC6638" w:rsidP="00AC6638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7C493B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14:paraId="71DFD111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71DFD112" w14:textId="77777777" w:rsidR="00AC6638" w:rsidRPr="007C493B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7C493B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71DFD113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1DFD114" w14:textId="77777777" w:rsidR="00AC6638" w:rsidRPr="007C493B" w:rsidRDefault="00AC6638" w:rsidP="00AC6638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71DFD115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71DFD116" w14:textId="77777777" w:rsidR="00AC6638" w:rsidRPr="007C493B" w:rsidRDefault="00AC6638" w:rsidP="00AC6638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7C493B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14:paraId="71DFD117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1DFD118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7C493B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</w:tcPr>
          <w:p w14:paraId="71DFD119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71DFD11A" w14:textId="77777777" w:rsidR="00AC6638" w:rsidRPr="007C493B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7C493B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AC6638" w:rsidRPr="007C493B" w14:paraId="71DFD12E" w14:textId="77777777" w:rsidTr="00B835E1">
        <w:tc>
          <w:tcPr>
            <w:tcW w:w="2520" w:type="dxa"/>
          </w:tcPr>
          <w:p w14:paraId="71DFD11C" w14:textId="77777777" w:rsidR="00AC6638" w:rsidRPr="007C493B" w:rsidRDefault="00AC6638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493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71DFD11D" w14:textId="77777777" w:rsidR="00AC6638" w:rsidRPr="007C493B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11E" w14:textId="77777777" w:rsidR="00AC6638" w:rsidRPr="007C493B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71DFD11F" w14:textId="77777777" w:rsidR="00AC6638" w:rsidRPr="007C493B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1DFD120" w14:textId="77777777" w:rsidR="00AC6638" w:rsidRPr="007C493B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71DFD121" w14:textId="77777777" w:rsidR="00AC6638" w:rsidRPr="007C493B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122" w14:textId="77777777" w:rsidR="00AC6638" w:rsidRPr="007C493B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71DFD123" w14:textId="77777777" w:rsidR="00AC6638" w:rsidRPr="007C493B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124" w14:textId="77777777" w:rsidR="00AC6638" w:rsidRPr="007C493B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1DFD125" w14:textId="77777777" w:rsidR="00AC6638" w:rsidRPr="007C493B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126" w14:textId="77777777" w:rsidR="00AC6638" w:rsidRPr="007C493B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1DFD127" w14:textId="77777777" w:rsidR="00AC6638" w:rsidRPr="007C493B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128" w14:textId="77777777" w:rsidR="00AC6638" w:rsidRPr="007C493B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1DFD129" w14:textId="77777777" w:rsidR="00AC6638" w:rsidRPr="007C493B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12A" w14:textId="77777777" w:rsidR="00AC6638" w:rsidRPr="007C493B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1DFD12B" w14:textId="77777777" w:rsidR="00AC6638" w:rsidRPr="007C493B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12C" w14:textId="77777777" w:rsidR="00AC6638" w:rsidRPr="007C493B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1DFD12D" w14:textId="77777777" w:rsidR="00AC6638" w:rsidRPr="007C493B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80345B" w:rsidRPr="007C493B" w14:paraId="71DFD141" w14:textId="77777777" w:rsidTr="00B835E1">
        <w:tc>
          <w:tcPr>
            <w:tcW w:w="2520" w:type="dxa"/>
          </w:tcPr>
          <w:p w14:paraId="71DFD12F" w14:textId="77777777" w:rsidR="0080345B" w:rsidRPr="007C493B" w:rsidRDefault="0080345B" w:rsidP="0080345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493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7C493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7C493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C493B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7C493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C493B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1DFD130" w14:textId="77777777" w:rsidR="0080345B" w:rsidRPr="007C493B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97,344,088.00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131" w14:textId="77777777" w:rsidR="0080345B" w:rsidRPr="007C493B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71DFD132" w14:textId="77777777" w:rsidR="0080345B" w:rsidRPr="007C493B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105,513,775.57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133" w14:textId="77777777" w:rsidR="0080345B" w:rsidRPr="007C493B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71DFD134" w14:textId="77777777" w:rsidR="0080345B" w:rsidRPr="007C493B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15,192,130.64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135" w14:textId="77777777" w:rsidR="0080345B" w:rsidRPr="007C493B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1DFD136" w14:textId="77777777" w:rsidR="0080345B" w:rsidRPr="007C493B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34,618,209.12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137" w14:textId="77777777" w:rsidR="0080345B" w:rsidRPr="007C493B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3" w:type="dxa"/>
            <w:shd w:val="clear" w:color="auto" w:fill="auto"/>
          </w:tcPr>
          <w:p w14:paraId="71DFD138" w14:textId="77777777" w:rsidR="0080345B" w:rsidRPr="007C493B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5,299,270.67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139" w14:textId="77777777" w:rsidR="0080345B" w:rsidRPr="007C493B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71DFD13A" w14:textId="77777777" w:rsidR="0080345B" w:rsidRPr="007C493B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1,020,958.50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13B" w14:textId="77777777" w:rsidR="0080345B" w:rsidRPr="007C493B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1DFD13C" w14:textId="77777777" w:rsidR="0080345B" w:rsidRPr="007C493B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1,631,845.00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13D" w14:textId="77777777" w:rsidR="0080345B" w:rsidRPr="007C493B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center"/>
          </w:tcPr>
          <w:p w14:paraId="71DFD13E" w14:textId="77777777" w:rsidR="0080345B" w:rsidRPr="007C493B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eastAsia="Angsana New" w:hAnsi="Angsana New"/>
                <w:sz w:val="26"/>
                <w:szCs w:val="26"/>
                <w:lang w:val="en-US"/>
              </w:rPr>
              <w:t>16,700,683.61</w:t>
            </w:r>
          </w:p>
        </w:tc>
        <w:tc>
          <w:tcPr>
            <w:tcW w:w="236" w:type="dxa"/>
            <w:vAlign w:val="center"/>
          </w:tcPr>
          <w:p w14:paraId="71DFD13F" w14:textId="77777777" w:rsidR="0080345B" w:rsidRPr="007C493B" w:rsidRDefault="0080345B" w:rsidP="0080345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71DFD140" w14:textId="77777777" w:rsidR="0080345B" w:rsidRPr="007C493B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277,320,961.11</w:t>
            </w:r>
          </w:p>
        </w:tc>
      </w:tr>
      <w:tr w:rsidR="00AF4C3F" w:rsidRPr="007C493B" w14:paraId="71DFD154" w14:textId="77777777" w:rsidTr="00B835E1">
        <w:tc>
          <w:tcPr>
            <w:tcW w:w="2520" w:type="dxa"/>
          </w:tcPr>
          <w:p w14:paraId="71DFD142" w14:textId="7D0391C7" w:rsidR="00AF4C3F" w:rsidRPr="007C493B" w:rsidRDefault="00AF4C3F" w:rsidP="00AF4C3F">
            <w:pPr>
              <w:spacing w:line="240" w:lineRule="auto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143" w14:textId="22E0F650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44" w14:textId="370C70EB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1DFD145" w14:textId="2FD481B1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46" w14:textId="74B53EE6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1DFD147" w14:textId="068030C8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48" w14:textId="3AFABC6C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1DFD149" w14:textId="7EDC1516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4A" w14:textId="457C5706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1DFD14B" w14:textId="2F843990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4C" w14:textId="36CCDECA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DFD14D" w14:textId="1F5A6747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4E" w14:textId="1579DBFD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1DFD14F" w14:textId="6392D5F6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50" w14:textId="0420FDF1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1DFD151" w14:textId="21EB7B6D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1DFD152" w14:textId="5EDF8E1F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1DFD153" w14:textId="6BE7EE70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1.00</w:t>
            </w:r>
          </w:p>
        </w:tc>
      </w:tr>
      <w:tr w:rsidR="007C493B" w:rsidRPr="007C493B" w14:paraId="468F4998" w14:textId="77777777" w:rsidTr="00B835E1">
        <w:tc>
          <w:tcPr>
            <w:tcW w:w="2520" w:type="dxa"/>
          </w:tcPr>
          <w:p w14:paraId="0DB1E063" w14:textId="46CF7CEE" w:rsidR="007C493B" w:rsidRPr="007C493B" w:rsidRDefault="007C493B" w:rsidP="007C493B">
            <w:pPr>
              <w:spacing w:line="240" w:lineRule="auto"/>
              <w:ind w:right="-162"/>
              <w:rPr>
                <w:rFonts w:ascii="Angsana New" w:hAnsi="Angsana New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BF9EF0F" w14:textId="7BBD016F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54FC06" w14:textId="77777777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D554978" w14:textId="21D632A9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971,760.00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F071E3" w14:textId="77777777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24DDD84" w14:textId="75DACFC6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350,512.00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37F8CE" w14:textId="77777777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E50C73C" w14:textId="565F82CC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4,541,437.61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F81ED1" w14:textId="77777777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8C2FF7C" w14:textId="033F29D7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1,785,702.33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CFFD6F" w14:textId="77777777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53A4671" w14:textId="366F221B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D42F5" w14:textId="77777777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1CEE65AE" w14:textId="1327392D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8,775,611.05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F924A" w14:textId="77777777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505BDEB3" w14:textId="24FC8C53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83,552,634.43 </w:t>
            </w:r>
          </w:p>
        </w:tc>
        <w:tc>
          <w:tcPr>
            <w:tcW w:w="236" w:type="dxa"/>
            <w:vAlign w:val="bottom"/>
          </w:tcPr>
          <w:p w14:paraId="6F7B4D3F" w14:textId="77777777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684F557B" w14:textId="2487B5D2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99,977,657.42</w:t>
            </w:r>
          </w:p>
        </w:tc>
      </w:tr>
      <w:tr w:rsidR="007C493B" w:rsidRPr="007C493B" w14:paraId="71DFD17A" w14:textId="77777777" w:rsidTr="00B835E1">
        <w:tc>
          <w:tcPr>
            <w:tcW w:w="2520" w:type="dxa"/>
            <w:shd w:val="clear" w:color="auto" w:fill="auto"/>
          </w:tcPr>
          <w:p w14:paraId="71DFD168" w14:textId="77777777" w:rsidR="007C493B" w:rsidRPr="007C493B" w:rsidRDefault="007C493B" w:rsidP="007C493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169" w14:textId="1CED0B5E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6A" w14:textId="5181B8F0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1DFD16B" w14:textId="31623212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451,380.00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6C" w14:textId="23B438CE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1DFD16D" w14:textId="5374F034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6,971,992.04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6E" w14:textId="4D55F7AA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1DFD16F" w14:textId="7CD5513E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2,284,472.09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70" w14:textId="4A925C36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1DFD171" w14:textId="6A71F2F5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72" w14:textId="50791C57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DFD173" w14:textId="607C38AD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74" w14:textId="053ACF87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1DFD175" w14:textId="62C94205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(2,237,172.09)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76" w14:textId="39DAF25C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1DFD177" w14:textId="5818F673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(7,470,672.04) </w:t>
            </w:r>
          </w:p>
        </w:tc>
        <w:tc>
          <w:tcPr>
            <w:tcW w:w="236" w:type="dxa"/>
            <w:vAlign w:val="bottom"/>
          </w:tcPr>
          <w:p w14:paraId="71DFD178" w14:textId="1BBAA685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1DFD179" w14:textId="3C41CB1C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7C493B" w:rsidRPr="007C493B" w14:paraId="71DFD18D" w14:textId="77777777" w:rsidTr="00B835E1">
        <w:tc>
          <w:tcPr>
            <w:tcW w:w="2520" w:type="dxa"/>
            <w:shd w:val="clear" w:color="auto" w:fill="auto"/>
          </w:tcPr>
          <w:p w14:paraId="71DFD17B" w14:textId="77777777" w:rsidR="007C493B" w:rsidRPr="007C493B" w:rsidRDefault="007C493B" w:rsidP="007C493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ขายระหว่างงวด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17C" w14:textId="4CD9DB5B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7D" w14:textId="2965305E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1DFD17E" w14:textId="1F27AA9E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7F" w14:textId="12D383FC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1DFD180" w14:textId="6C8E0C49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81" w14:textId="2F4ED79B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1DFD182" w14:textId="138DF99C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(1,568,223.21)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83" w14:textId="2C4C369D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1DFD184" w14:textId="19FA1345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(4.00)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85" w14:textId="4F832EA6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DFD186" w14:textId="18974102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(1.00)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87" w14:textId="30B9CB8A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1DFD188" w14:textId="5DF6AF61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89" w14:textId="7F80067A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1DFD18A" w14:textId="6772D999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1DFD18B" w14:textId="035795E9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1DFD18C" w14:textId="6B4DD363" w:rsidR="007C493B" w:rsidRPr="007C493B" w:rsidRDefault="007C493B" w:rsidP="007C493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(1,568,228.21)</w:t>
            </w:r>
          </w:p>
        </w:tc>
      </w:tr>
      <w:tr w:rsidR="00AF4C3F" w:rsidRPr="007C493B" w14:paraId="71DFD1A0" w14:textId="77777777" w:rsidTr="00B835E1">
        <w:tc>
          <w:tcPr>
            <w:tcW w:w="2520" w:type="dxa"/>
            <w:shd w:val="clear" w:color="auto" w:fill="auto"/>
          </w:tcPr>
          <w:p w14:paraId="71DFD18E" w14:textId="77777777" w:rsidR="00AF4C3F" w:rsidRPr="007C493B" w:rsidRDefault="00AF4C3F" w:rsidP="00AF4C3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18F" w14:textId="5CC11377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90" w14:textId="5093D24A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1DFD191" w14:textId="4FC92D37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(179,766.26)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92" w14:textId="01FEDEB8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1DFD193" w14:textId="48DE2C26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94" w14:textId="681DA3AE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1DFD195" w14:textId="68CA49DB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(68,491.98)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96" w14:textId="3A34C9F2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1DFD197" w14:textId="14026924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(2,581.54)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98" w14:textId="5C1D459A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DFD199" w14:textId="7DA59C60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9A" w14:textId="1662A04F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1DFD19B" w14:textId="5BB2F5DA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(1,114.02)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9C" w14:textId="61D849EB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1DFD19D" w14:textId="52C310FF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1DFD19E" w14:textId="496EFBBA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1DFD19F" w14:textId="4A11BC49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(251,953.80)</w:t>
            </w:r>
          </w:p>
        </w:tc>
      </w:tr>
      <w:tr w:rsidR="00AF4C3F" w:rsidRPr="007C493B" w14:paraId="71DFD1B3" w14:textId="77777777" w:rsidTr="00B835E1">
        <w:tc>
          <w:tcPr>
            <w:tcW w:w="2520" w:type="dxa"/>
          </w:tcPr>
          <w:p w14:paraId="71DFD1A1" w14:textId="77777777" w:rsidR="00AF4C3F" w:rsidRPr="007C493B" w:rsidRDefault="00AF4C3F" w:rsidP="00AF4C3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1A2" w14:textId="76149B29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A3" w14:textId="68EC8908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1A4" w14:textId="73D86B32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(3,676,448.90)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A5" w14:textId="2204F7AF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1A6" w14:textId="2D92E3ED" w:rsidR="00AF4C3F" w:rsidRPr="007C493B" w:rsidRDefault="002F3370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(1,772,638.62)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A7" w14:textId="5EA767F6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1A8" w14:textId="146895AC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(4,694,514.03)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A9" w14:textId="1C23A101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1AA" w14:textId="0846D98E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(1,776,028.05)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AB" w14:textId="01BBF48B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1AC" w14:textId="556D06FC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(415,548.51)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AD" w14:textId="1DDEEB67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1AE" w14:textId="7B8E8F52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AF" w14:textId="6B0908B6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1DFD1B0" w14:textId="206FDE02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1DFD1B1" w14:textId="534EDED6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1B2" w14:textId="2B2D90F7" w:rsidR="00AF4C3F" w:rsidRPr="007C493B" w:rsidRDefault="00AF4C3F" w:rsidP="00AF4C3F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(12,335,178.11)</w:t>
            </w:r>
          </w:p>
        </w:tc>
      </w:tr>
      <w:tr w:rsidR="00F41D78" w:rsidRPr="007C493B" w14:paraId="71DFD1C6" w14:textId="77777777" w:rsidTr="00B835E1">
        <w:tc>
          <w:tcPr>
            <w:tcW w:w="2520" w:type="dxa"/>
          </w:tcPr>
          <w:p w14:paraId="71DFD1B4" w14:textId="7F867394" w:rsidR="00F41D78" w:rsidRPr="007C493B" w:rsidRDefault="00F41D78" w:rsidP="00F41D7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493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5C6DCF" w:rsidRPr="007C493B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5C6DCF" w:rsidRPr="007C493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กันยายน </w:t>
            </w:r>
            <w:r w:rsidR="005C6DCF" w:rsidRPr="007C493B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1B5" w14:textId="1770CB10" w:rsidR="00F41D78" w:rsidRPr="007C493B" w:rsidRDefault="00AF4C3F" w:rsidP="00F41D7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C493B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97</w:t>
            </w:r>
            <w:r w:rsidRPr="007C49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C493B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344</w:t>
            </w:r>
            <w:r w:rsidRPr="007C49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C493B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088.00</w:t>
            </w:r>
          </w:p>
        </w:tc>
        <w:tc>
          <w:tcPr>
            <w:tcW w:w="236" w:type="dxa"/>
            <w:vAlign w:val="bottom"/>
          </w:tcPr>
          <w:p w14:paraId="71DFD1B6" w14:textId="7DBA87E0" w:rsidR="00F41D78" w:rsidRPr="007C493B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1B7" w14:textId="1A4B0886" w:rsidR="00F41D78" w:rsidRPr="007C493B" w:rsidRDefault="00AF4C3F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103,080,700.41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B8" w14:textId="56A3B563" w:rsidR="00F41D78" w:rsidRPr="007C493B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1B9" w14:textId="7C7C9362" w:rsidR="00F41D78" w:rsidRPr="007C493B" w:rsidRDefault="00AF4C3F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20,741,996.06</w:t>
            </w:r>
          </w:p>
        </w:tc>
        <w:tc>
          <w:tcPr>
            <w:tcW w:w="236" w:type="dxa"/>
            <w:vAlign w:val="bottom"/>
          </w:tcPr>
          <w:p w14:paraId="71DFD1BA" w14:textId="7C72216A" w:rsidR="00F41D78" w:rsidRPr="007C493B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1BB" w14:textId="4207AF3F" w:rsidR="00F41D78" w:rsidRPr="007C493B" w:rsidRDefault="00AF4C3F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35,112,889.</w:t>
            </w:r>
            <w:r w:rsidR="002F3370"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236" w:type="dxa"/>
            <w:vAlign w:val="bottom"/>
          </w:tcPr>
          <w:p w14:paraId="71DFD1BC" w14:textId="67C163CA" w:rsidR="00F41D78" w:rsidRPr="007C493B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1BD" w14:textId="57593027" w:rsidR="00F41D78" w:rsidRPr="007C493B" w:rsidRDefault="00AF4C3F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5,306,359.4</w:t>
            </w:r>
            <w:r w:rsidR="002F3370"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71DFD1BE" w14:textId="30299954" w:rsidR="00F41D78" w:rsidRPr="007C493B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1BF" w14:textId="0FA53192" w:rsidR="00F41D78" w:rsidRPr="007C493B" w:rsidRDefault="00AF4C3F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605,409.99</w:t>
            </w:r>
          </w:p>
        </w:tc>
        <w:tc>
          <w:tcPr>
            <w:tcW w:w="236" w:type="dxa"/>
            <w:vAlign w:val="bottom"/>
          </w:tcPr>
          <w:p w14:paraId="71DFD1C0" w14:textId="3B91C358" w:rsidR="00F41D78" w:rsidRPr="007C493B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1C1" w14:textId="323A2167" w:rsidR="00F41D78" w:rsidRPr="007C493B" w:rsidRDefault="00AF4C3F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8,169,169.94</w:t>
            </w:r>
          </w:p>
        </w:tc>
        <w:tc>
          <w:tcPr>
            <w:tcW w:w="236" w:type="dxa"/>
            <w:vAlign w:val="bottom"/>
          </w:tcPr>
          <w:p w14:paraId="71DFD1C2" w14:textId="49B88588" w:rsidR="00F41D78" w:rsidRPr="007C493B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1C3" w14:textId="2F80001D" w:rsidR="00F41D78" w:rsidRPr="007C493B" w:rsidRDefault="00AF4C3F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92,782,646.00</w:t>
            </w:r>
          </w:p>
        </w:tc>
        <w:tc>
          <w:tcPr>
            <w:tcW w:w="236" w:type="dxa"/>
            <w:vAlign w:val="bottom"/>
          </w:tcPr>
          <w:p w14:paraId="71DFD1C4" w14:textId="06EE9BE9" w:rsidR="00F41D78" w:rsidRPr="007C493B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1C5" w14:textId="57F2266B" w:rsidR="00F41D78" w:rsidRPr="007C493B" w:rsidRDefault="00AF4C3F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363,143,259.41</w:t>
            </w:r>
          </w:p>
        </w:tc>
      </w:tr>
      <w:tr w:rsidR="00666238" w:rsidRPr="007C493B" w14:paraId="71DFD1CA" w14:textId="77777777" w:rsidTr="00AF4C3F">
        <w:tc>
          <w:tcPr>
            <w:tcW w:w="15663" w:type="dxa"/>
            <w:gridSpan w:val="18"/>
          </w:tcPr>
          <w:p w14:paraId="71DFD1C7" w14:textId="77777777" w:rsidR="00666238" w:rsidRPr="007C493B" w:rsidRDefault="00666238" w:rsidP="007C493B">
            <w:pPr>
              <w:spacing w:line="240" w:lineRule="auto"/>
              <w:ind w:left="523" w:hanging="398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71DFD1C8" w14:textId="415DDD8E" w:rsidR="00666238" w:rsidRPr="007C493B" w:rsidRDefault="00666238" w:rsidP="007C493B">
            <w:pPr>
              <w:spacing w:line="240" w:lineRule="auto"/>
              <w:ind w:left="430" w:hanging="477"/>
              <w:rPr>
                <w:rFonts w:ascii="Angsana New" w:hAnsi="Angsana New"/>
                <w:spacing w:val="-2"/>
                <w:sz w:val="29"/>
                <w:szCs w:val="29"/>
                <w:lang w:val="en-US"/>
              </w:rPr>
            </w:pP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ณ วันที่ </w:t>
            </w:r>
            <w:r w:rsidR="005C6DCF"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30 </w:t>
            </w:r>
            <w:r w:rsidR="005C6DCF"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กันยายน </w:t>
            </w:r>
            <w:r w:rsidR="005C6DCF" w:rsidRPr="007C493B">
              <w:rPr>
                <w:rFonts w:ascii="Angsana New" w:hAnsi="Angsana New"/>
                <w:spacing w:val="-2"/>
                <w:sz w:val="29"/>
                <w:szCs w:val="29"/>
              </w:rPr>
              <w:t>2565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>และ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วันที่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31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ธันวาคม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>256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4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บริษัทฯ มีสินทรัพย์ที่คิดค่าเสื่อม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>ราคา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เต็มจำนวนแล้ว แต่ยังคงใช้งานอยู่ในราคาทุนเป็นจำนวนเงิน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 w:rsidR="002F3370" w:rsidRPr="007C493B">
              <w:rPr>
                <w:rFonts w:ascii="Angsana New" w:hAnsi="Angsana New"/>
                <w:spacing w:val="-2"/>
                <w:sz w:val="29"/>
                <w:szCs w:val="29"/>
              </w:rPr>
              <w:t>48.56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ล้าน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บาท 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และ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42.25 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ล้าน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>บาท ตามลำดับ</w:t>
            </w:r>
          </w:p>
          <w:p w14:paraId="71DFD1C9" w14:textId="70ECBB45" w:rsidR="00666238" w:rsidRPr="007C493B" w:rsidRDefault="00666238" w:rsidP="007C493B">
            <w:pPr>
              <w:spacing w:line="240" w:lineRule="auto"/>
              <w:ind w:left="430" w:hanging="477"/>
              <w:rPr>
                <w:rFonts w:ascii="Angsana New" w:hAnsi="Angsana New"/>
              </w:rPr>
            </w:pP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ณ วันที่ </w:t>
            </w:r>
            <w:r w:rsidR="005C6DCF"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30 </w:t>
            </w:r>
            <w:r w:rsidR="005C6DCF"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กันยายน </w:t>
            </w:r>
            <w:r w:rsidR="005C6DCF" w:rsidRPr="007C493B">
              <w:rPr>
                <w:rFonts w:ascii="Angsana New" w:hAnsi="Angsana New"/>
                <w:spacing w:val="-2"/>
                <w:sz w:val="29"/>
                <w:szCs w:val="29"/>
              </w:rPr>
              <w:t>2565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>และ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วันที่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31 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ธันวาคม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>25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lang w:val="en-US"/>
              </w:rPr>
              <w:t>6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  <w:lang w:val="en-US"/>
              </w:rPr>
              <w:t>4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บริษัทฯ ได้นำ ที่ดิน อาคารสิ่งปลูกสร้าง ไปจดจำนองค้ำประกันเงินกู้จากสถาบันการเงิน </w:t>
            </w:r>
            <w:r w:rsid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ตามหมายเหตุ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>1</w:t>
            </w:r>
            <w:r w:rsidR="008A2A85" w:rsidRPr="007C493B">
              <w:rPr>
                <w:rFonts w:ascii="Angsana New" w:hAnsi="Angsana New"/>
                <w:spacing w:val="-2"/>
                <w:sz w:val="29"/>
                <w:szCs w:val="29"/>
                <w:lang w:val="en-US"/>
              </w:rPr>
              <w:t>6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</w:t>
            </w:r>
            <w:r w:rsid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>และหนังสือค้ำประกันสัญญาซื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้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>อขาย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     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ตามหมายเหตุ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>2</w:t>
            </w:r>
            <w:r w:rsidR="00F72AEF"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7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.2</w:t>
            </w:r>
          </w:p>
        </w:tc>
      </w:tr>
    </w:tbl>
    <w:p w14:paraId="71DFD1CB" w14:textId="77777777" w:rsidR="00C01770" w:rsidRPr="007C493B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6882AE16" w14:textId="77777777" w:rsidR="0074307F" w:rsidRPr="007C493B" w:rsidRDefault="0074307F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33506CC1" w14:textId="77777777" w:rsidR="0074307F" w:rsidRPr="007C493B" w:rsidRDefault="0074307F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71DFD1CE" w14:textId="77777777" w:rsidR="00E675AD" w:rsidRPr="007C493B" w:rsidRDefault="00E675AD" w:rsidP="00A62014">
      <w:pPr>
        <w:numPr>
          <w:ilvl w:val="0"/>
          <w:numId w:val="23"/>
        </w:numPr>
        <w:tabs>
          <w:tab w:val="left" w:pos="142"/>
          <w:tab w:val="decimal" w:pos="7920"/>
        </w:tabs>
        <w:spacing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Pr="007C493B">
        <w:rPr>
          <w:rFonts w:ascii="Angsana New" w:hAnsi="Angsana New"/>
          <w:b/>
          <w:bCs/>
          <w:sz w:val="30"/>
          <w:szCs w:val="30"/>
        </w:rPr>
        <w:t xml:space="preserve"> 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1CF" w14:textId="77777777" w:rsidR="00750E19" w:rsidRPr="007C493B" w:rsidRDefault="00750E19" w:rsidP="00B61295">
      <w:pPr>
        <w:spacing w:line="360" w:lineRule="exact"/>
        <w:ind w:right="-584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7C493B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7C493B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7C493B">
        <w:rPr>
          <w:rFonts w:ascii="Angsana New" w:hAnsi="Angsana New"/>
          <w:color w:val="000000"/>
          <w:sz w:val="28"/>
          <w:szCs w:val="28"/>
        </w:rPr>
        <w:t xml:space="preserve">: </w:t>
      </w:r>
      <w:r w:rsidRPr="007C493B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7C493B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62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552"/>
        <w:gridCol w:w="1210"/>
        <w:gridCol w:w="236"/>
        <w:gridCol w:w="1312"/>
        <w:gridCol w:w="236"/>
        <w:gridCol w:w="1193"/>
        <w:gridCol w:w="236"/>
        <w:gridCol w:w="1192"/>
        <w:gridCol w:w="236"/>
        <w:gridCol w:w="1313"/>
        <w:gridCol w:w="236"/>
        <w:gridCol w:w="1181"/>
        <w:gridCol w:w="236"/>
        <w:gridCol w:w="1211"/>
        <w:gridCol w:w="236"/>
        <w:gridCol w:w="1269"/>
        <w:gridCol w:w="236"/>
        <w:gridCol w:w="1301"/>
      </w:tblGrid>
      <w:tr w:rsidR="009D17F9" w:rsidRPr="007C493B" w14:paraId="71DFD1D2" w14:textId="77777777" w:rsidTr="002158DE">
        <w:trPr>
          <w:tblHeader/>
        </w:trPr>
        <w:tc>
          <w:tcPr>
            <w:tcW w:w="2552" w:type="dxa"/>
            <w:shd w:val="clear" w:color="auto" w:fill="auto"/>
          </w:tcPr>
          <w:p w14:paraId="71DFD1D0" w14:textId="77777777" w:rsidR="009D17F9" w:rsidRPr="007C493B" w:rsidRDefault="009D17F9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070" w:type="dxa"/>
            <w:gridSpan w:val="17"/>
          </w:tcPr>
          <w:p w14:paraId="71DFD1D1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A35D2" w:rsidRPr="007C493B" w14:paraId="71DFD1EB" w14:textId="77777777" w:rsidTr="002158DE">
        <w:trPr>
          <w:tblHeader/>
        </w:trPr>
        <w:tc>
          <w:tcPr>
            <w:tcW w:w="2552" w:type="dxa"/>
            <w:shd w:val="clear" w:color="auto" w:fill="auto"/>
          </w:tcPr>
          <w:p w14:paraId="71DFD1D3" w14:textId="77777777" w:rsidR="009A35D2" w:rsidRPr="007C493B" w:rsidRDefault="009A35D2" w:rsidP="009A35D2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71DFD1D4" w14:textId="77777777" w:rsidR="009A35D2" w:rsidRPr="007C493B" w:rsidRDefault="009A35D2" w:rsidP="009A35D2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 w:hint="cs"/>
                <w:cs/>
              </w:rPr>
              <w:t>ที่ดิน</w:t>
            </w:r>
            <w:r w:rsidRPr="007C493B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7C493B">
              <w:rPr>
                <w:rFonts w:ascii="Angsana New" w:hAnsi="Angsana New" w:cs="Angsana New" w:hint="cs"/>
                <w:cs/>
              </w:rPr>
              <w:t>และส่ว</w:t>
            </w:r>
            <w:r w:rsidRPr="007C493B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D5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71DFD1D6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1D7" w14:textId="77777777" w:rsidR="009A35D2" w:rsidRPr="007C493B" w:rsidRDefault="009A35D2" w:rsidP="009A35D2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D8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71DFD1D9" w14:textId="77777777" w:rsidR="009A35D2" w:rsidRPr="007C493B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1DA" w14:textId="77777777" w:rsidR="009A35D2" w:rsidRPr="007C493B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DB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71DFD1DC" w14:textId="77777777" w:rsidR="009A35D2" w:rsidRPr="007C493B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1DD" w14:textId="77777777" w:rsidR="009A35D2" w:rsidRPr="007C493B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DE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71DFD1DF" w14:textId="77777777" w:rsidR="009A35D2" w:rsidRPr="007C493B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1E0" w14:textId="77777777" w:rsidR="009A35D2" w:rsidRPr="007C493B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E1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1DFD1E2" w14:textId="77777777" w:rsidR="009A35D2" w:rsidRPr="007C493B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E3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71DFD1E4" w14:textId="77777777" w:rsidR="009A35D2" w:rsidRPr="007C493B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14:paraId="71DFD1E5" w14:textId="77777777" w:rsidR="009A35D2" w:rsidRPr="007C493B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 w:hint="cs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E6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1DFD1E7" w14:textId="77777777" w:rsidR="009A35D2" w:rsidRPr="007C493B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1E8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 w:hint="cs"/>
                <w:cs/>
              </w:rPr>
              <w:t>อาคารระหว่าง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1E9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71DFD1EA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A35D2" w:rsidRPr="007C493B" w14:paraId="71DFD1FE" w14:textId="77777777" w:rsidTr="002158DE">
        <w:trPr>
          <w:tblHeader/>
        </w:trPr>
        <w:tc>
          <w:tcPr>
            <w:tcW w:w="2552" w:type="dxa"/>
            <w:shd w:val="clear" w:color="auto" w:fill="auto"/>
          </w:tcPr>
          <w:p w14:paraId="71DFD1EC" w14:textId="77777777" w:rsidR="009A35D2" w:rsidRPr="007C493B" w:rsidRDefault="009A35D2" w:rsidP="009A35D2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1DFD1ED" w14:textId="77777777" w:rsidR="009A35D2" w:rsidRPr="007C493B" w:rsidRDefault="009A35D2" w:rsidP="009A35D2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C493B">
              <w:rPr>
                <w:rFonts w:ascii="Angsana New" w:hAnsi="Angsana New" w:cs="Angsana New"/>
                <w:cs/>
              </w:rPr>
              <w:t>ปรับปรุง</w:t>
            </w:r>
            <w:r w:rsidRPr="007C493B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71DFD1EE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71DFD1EF" w14:textId="77777777" w:rsidR="009A35D2" w:rsidRPr="007C493B" w:rsidRDefault="009A35D2" w:rsidP="009A35D2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71DFD1F0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71DFD1F1" w14:textId="77777777" w:rsidR="009A35D2" w:rsidRPr="007C493B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7C493B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14:paraId="71DFD1F2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71DFD1F3" w14:textId="77777777" w:rsidR="009A35D2" w:rsidRPr="007C493B" w:rsidRDefault="009A35D2" w:rsidP="009A35D2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7C493B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14:paraId="71DFD1F4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71DFD1F5" w14:textId="77777777" w:rsidR="009A35D2" w:rsidRPr="007C493B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7C493B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71DFD1F6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1DFD1F7" w14:textId="77777777" w:rsidR="009A35D2" w:rsidRPr="007C493B" w:rsidRDefault="009A35D2" w:rsidP="009A35D2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7C493B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71DFD1F8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71DFD1F9" w14:textId="77777777" w:rsidR="009A35D2" w:rsidRPr="007C493B" w:rsidRDefault="009A35D2" w:rsidP="009A35D2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7C493B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14:paraId="71DFD1FA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1DFD1FB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7C493B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</w:tcPr>
          <w:p w14:paraId="71DFD1FC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1DFD1FD" w14:textId="77777777" w:rsidR="009A35D2" w:rsidRPr="007C493B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7C493B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9D17F9" w:rsidRPr="007C493B" w14:paraId="71DFD211" w14:textId="77777777" w:rsidTr="002158DE">
        <w:tc>
          <w:tcPr>
            <w:tcW w:w="2552" w:type="dxa"/>
          </w:tcPr>
          <w:p w14:paraId="71DFD1FF" w14:textId="77777777" w:rsidR="009D17F9" w:rsidRPr="007C493B" w:rsidRDefault="009D17F9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493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71DFD200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201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71DFD202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1DFD203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71DFD204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205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71DFD206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207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71DFD208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209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1DFD20A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20B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71DFD20C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20D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1DFD20E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20F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1DFD210" w14:textId="77777777" w:rsidR="009D17F9" w:rsidRPr="007C493B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80345B" w:rsidRPr="007C493B" w14:paraId="71DFD224" w14:textId="77777777" w:rsidTr="002158DE">
        <w:tc>
          <w:tcPr>
            <w:tcW w:w="2552" w:type="dxa"/>
          </w:tcPr>
          <w:p w14:paraId="71DFD212" w14:textId="77777777" w:rsidR="0080345B" w:rsidRPr="007C493B" w:rsidRDefault="0080345B" w:rsidP="0080345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493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7C493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7C493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C493B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7C493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C493B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213" w14:textId="77777777" w:rsidR="0080345B" w:rsidRPr="007C493B" w:rsidRDefault="0080345B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97,344,088.00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14" w14:textId="77777777" w:rsidR="0080345B" w:rsidRPr="007C493B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1DFD215" w14:textId="77777777" w:rsidR="0080345B" w:rsidRPr="007C493B" w:rsidRDefault="0080345B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105,513,775.57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16" w14:textId="77777777" w:rsidR="0080345B" w:rsidRPr="007C493B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1DFD217" w14:textId="77777777" w:rsidR="0080345B" w:rsidRPr="007C493B" w:rsidRDefault="0080345B" w:rsidP="002158D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15,192,130.64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18" w14:textId="77777777" w:rsidR="0080345B" w:rsidRPr="007C493B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1DFD219" w14:textId="77777777" w:rsidR="0080345B" w:rsidRPr="007C493B" w:rsidRDefault="0080345B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33,790,809.18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1A" w14:textId="77777777" w:rsidR="0080345B" w:rsidRPr="007C493B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71DFD21B" w14:textId="77777777" w:rsidR="0080345B" w:rsidRPr="007C493B" w:rsidRDefault="0080345B" w:rsidP="002158D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5,277,455.26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1C" w14:textId="77777777" w:rsidR="0080345B" w:rsidRPr="007C493B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DFD21D" w14:textId="77777777" w:rsidR="0080345B" w:rsidRPr="007C493B" w:rsidRDefault="0080345B" w:rsidP="002158D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1,020,958.50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1E" w14:textId="77777777" w:rsidR="0080345B" w:rsidRPr="007C493B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1DFD21F" w14:textId="77777777" w:rsidR="0080345B" w:rsidRPr="007C493B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1,631,845.00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20" w14:textId="77777777" w:rsidR="0080345B" w:rsidRPr="007C493B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1DFD221" w14:textId="77777777" w:rsidR="0080345B" w:rsidRPr="007C493B" w:rsidRDefault="0080345B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493B">
              <w:rPr>
                <w:rFonts w:ascii="Angsana New" w:eastAsia="Angsana New" w:hAnsi="Angsana New"/>
                <w:sz w:val="26"/>
                <w:szCs w:val="26"/>
                <w:lang w:val="en-US"/>
              </w:rPr>
              <w:t>16,700,683.61</w:t>
            </w:r>
          </w:p>
        </w:tc>
        <w:tc>
          <w:tcPr>
            <w:tcW w:w="236" w:type="dxa"/>
            <w:vAlign w:val="bottom"/>
          </w:tcPr>
          <w:p w14:paraId="71DFD222" w14:textId="77777777" w:rsidR="0080345B" w:rsidRPr="007C493B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1DFD223" w14:textId="77777777" w:rsidR="0080345B" w:rsidRPr="007C493B" w:rsidRDefault="0080345B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276,471,745.76</w:t>
            </w:r>
          </w:p>
        </w:tc>
      </w:tr>
      <w:tr w:rsidR="002F3370" w:rsidRPr="007C493B" w14:paraId="71DFD237" w14:textId="77777777" w:rsidTr="002158DE">
        <w:tc>
          <w:tcPr>
            <w:tcW w:w="2552" w:type="dxa"/>
          </w:tcPr>
          <w:p w14:paraId="71DFD225" w14:textId="420F1B6B" w:rsidR="002F3370" w:rsidRPr="007C493B" w:rsidRDefault="002F3370" w:rsidP="002F3370">
            <w:pPr>
              <w:spacing w:line="240" w:lineRule="auto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226" w14:textId="674B6D4A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27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1DFD228" w14:textId="7DDF7F8A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29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1DFD22A" w14:textId="68E6045E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2B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1DFD22C" w14:textId="79F1C928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2D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22E" w14:textId="38EA159C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2F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DFD230" w14:textId="359BDA8B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1.00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31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1DFD232" w14:textId="15160D66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33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1DFD234" w14:textId="11FAC01F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vAlign w:val="bottom"/>
          </w:tcPr>
          <w:p w14:paraId="71DFD235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1DFD236" w14:textId="4EBA17BA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1.00 </w:t>
            </w:r>
          </w:p>
        </w:tc>
      </w:tr>
      <w:tr w:rsidR="002F3370" w:rsidRPr="007C493B" w14:paraId="4B59D9A7" w14:textId="77777777" w:rsidTr="002158DE">
        <w:tc>
          <w:tcPr>
            <w:tcW w:w="2552" w:type="dxa"/>
          </w:tcPr>
          <w:p w14:paraId="1CAA013B" w14:textId="747F6261" w:rsidR="002F3370" w:rsidRPr="007C493B" w:rsidRDefault="002F3370" w:rsidP="002F337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0FDEB82" w14:textId="53ACAE36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40A11B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2718292" w14:textId="022CDC81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971,760.00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AAD4E3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FB5C4A1" w14:textId="5B428B06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350,512.00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454F38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CFD056B" w14:textId="4BBEFCD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4,541,437.61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C586D4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24C41" w14:textId="5CC09889" w:rsidR="002F3370" w:rsidRPr="007C493B" w:rsidRDefault="002F3370" w:rsidP="002158D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1,785,702.33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C44044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2E244DA" w14:textId="371BCFB4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7811FF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2574352" w14:textId="0A0CAD5E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8,775,611.05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BE78E8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4E312722" w14:textId="5BA93090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83,552,634.43 </w:t>
            </w:r>
          </w:p>
        </w:tc>
        <w:tc>
          <w:tcPr>
            <w:tcW w:w="236" w:type="dxa"/>
            <w:vAlign w:val="bottom"/>
          </w:tcPr>
          <w:p w14:paraId="4EB72ECC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648B3414" w14:textId="542D22A5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99,977,657.42 </w:t>
            </w:r>
          </w:p>
        </w:tc>
      </w:tr>
      <w:tr w:rsidR="002F3370" w:rsidRPr="007C493B" w14:paraId="71DFD25D" w14:textId="77777777" w:rsidTr="002158DE">
        <w:tc>
          <w:tcPr>
            <w:tcW w:w="2552" w:type="dxa"/>
            <w:shd w:val="clear" w:color="auto" w:fill="auto"/>
          </w:tcPr>
          <w:p w14:paraId="71DFD24B" w14:textId="77777777" w:rsidR="002F3370" w:rsidRPr="007C493B" w:rsidRDefault="002F3370" w:rsidP="002F337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24C" w14:textId="22A430E6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4D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1DFD24E" w14:textId="0E13EEA6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451,380.00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4F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1DFD250" w14:textId="22DC4F35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6,971,992.04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51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1DFD252" w14:textId="78F6A0F0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2,284,472.09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53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254" w14:textId="02007B7C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55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DFD256" w14:textId="40FBF1A0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57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1DFD258" w14:textId="2363A22D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(2,237,172.09)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59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1DFD25A" w14:textId="04B8F336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(7,470,672.04) </w:t>
            </w:r>
          </w:p>
        </w:tc>
        <w:tc>
          <w:tcPr>
            <w:tcW w:w="236" w:type="dxa"/>
            <w:vAlign w:val="bottom"/>
          </w:tcPr>
          <w:p w14:paraId="71DFD25B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1DFD25C" w14:textId="6296F93E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</w:tr>
      <w:tr w:rsidR="002F3370" w:rsidRPr="007C493B" w14:paraId="71DFD270" w14:textId="77777777" w:rsidTr="002158DE">
        <w:tc>
          <w:tcPr>
            <w:tcW w:w="2552" w:type="dxa"/>
            <w:shd w:val="clear" w:color="auto" w:fill="auto"/>
          </w:tcPr>
          <w:p w14:paraId="71DFD25E" w14:textId="77777777" w:rsidR="002F3370" w:rsidRPr="007C493B" w:rsidRDefault="002F3370" w:rsidP="002F337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ขายระหว่างงวด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25F" w14:textId="0FF4B4E2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60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1DFD261" w14:textId="2DB7091C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62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1DFD263" w14:textId="78D7588D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64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1DFD265" w14:textId="2889196A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(1,568,223.21)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66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267" w14:textId="594FE25B" w:rsidR="002F3370" w:rsidRPr="007C493B" w:rsidRDefault="002F3370" w:rsidP="002158D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(4.00)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68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DFD269" w14:textId="1C715AAC" w:rsidR="002F3370" w:rsidRPr="007C493B" w:rsidRDefault="002F3370" w:rsidP="002158D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(1.00)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6A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1DFD26B" w14:textId="40516693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6C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1DFD26D" w14:textId="46570B80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vAlign w:val="bottom"/>
          </w:tcPr>
          <w:p w14:paraId="71DFD26E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1DFD26F" w14:textId="54E4AF8A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(1,568,228.21) </w:t>
            </w:r>
          </w:p>
        </w:tc>
      </w:tr>
      <w:tr w:rsidR="002F3370" w:rsidRPr="007C493B" w14:paraId="71DFD283" w14:textId="77777777" w:rsidTr="002158DE">
        <w:tc>
          <w:tcPr>
            <w:tcW w:w="2552" w:type="dxa"/>
            <w:shd w:val="clear" w:color="auto" w:fill="auto"/>
          </w:tcPr>
          <w:p w14:paraId="71DFD271" w14:textId="77777777" w:rsidR="002F3370" w:rsidRPr="007C493B" w:rsidRDefault="002F3370" w:rsidP="002F337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272" w14:textId="39CC06F6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73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1DFD274" w14:textId="61E5477E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(179,766.26)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75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1DFD276" w14:textId="786D112E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77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1DFD278" w14:textId="2EA0C5A9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(68,491.98)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79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27A" w14:textId="68ABA116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(2,581.54)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7B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DFD27C" w14:textId="43B04044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7D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1DFD27E" w14:textId="0DD8E129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(1,114.02)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7F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1DFD280" w14:textId="1460FFC6" w:rsidR="002F3370" w:rsidRPr="007C493B" w:rsidRDefault="002F3370" w:rsidP="002158DE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vAlign w:val="bottom"/>
          </w:tcPr>
          <w:p w14:paraId="71DFD281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1DFD282" w14:textId="642F302D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(251,953.80) </w:t>
            </w:r>
          </w:p>
        </w:tc>
      </w:tr>
      <w:tr w:rsidR="002F3370" w:rsidRPr="007C493B" w14:paraId="71DFD296" w14:textId="77777777" w:rsidTr="002158DE">
        <w:tc>
          <w:tcPr>
            <w:tcW w:w="2552" w:type="dxa"/>
          </w:tcPr>
          <w:p w14:paraId="71DFD284" w14:textId="77777777" w:rsidR="002F3370" w:rsidRPr="007C493B" w:rsidRDefault="002F3370" w:rsidP="002F337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285" w14:textId="6333E26F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86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287" w14:textId="33F4A230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(3,676,448.90)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88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289" w14:textId="0B390A93" w:rsidR="002F3370" w:rsidRPr="007C493B" w:rsidRDefault="002F3370" w:rsidP="002158D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(1,772,638.62)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8A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28B" w14:textId="68CBA92D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(4,436,793.67)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8C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FD28D" w14:textId="1B4FB5A4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(1,770,197.22)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8E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28F" w14:textId="5B9E4AFE" w:rsidR="002F3370" w:rsidRPr="007C493B" w:rsidRDefault="002F3370" w:rsidP="00D62B8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(415,548.51)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90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291" w14:textId="54428782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92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1DFD293" w14:textId="68411356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vAlign w:val="bottom"/>
          </w:tcPr>
          <w:p w14:paraId="71DFD294" w14:textId="77777777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295" w14:textId="01580F89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(12,071,626.92) </w:t>
            </w:r>
          </w:p>
        </w:tc>
      </w:tr>
      <w:tr w:rsidR="002F3370" w:rsidRPr="007C493B" w14:paraId="71DFD2A9" w14:textId="77777777" w:rsidTr="002158DE">
        <w:tc>
          <w:tcPr>
            <w:tcW w:w="2552" w:type="dxa"/>
          </w:tcPr>
          <w:p w14:paraId="71DFD297" w14:textId="38231CAD" w:rsidR="002F3370" w:rsidRPr="007C493B" w:rsidRDefault="002F3370" w:rsidP="002F337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493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7C493B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7C493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กันยายน </w:t>
            </w:r>
            <w:r w:rsidRPr="007C493B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298" w14:textId="588298B6" w:rsidR="002F3370" w:rsidRPr="007C493B" w:rsidRDefault="002F3370" w:rsidP="002F33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C493B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97</w:t>
            </w:r>
            <w:r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C493B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344</w:t>
            </w:r>
            <w:r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C493B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088.00</w:t>
            </w:r>
          </w:p>
        </w:tc>
        <w:tc>
          <w:tcPr>
            <w:tcW w:w="236" w:type="dxa"/>
            <w:vAlign w:val="bottom"/>
          </w:tcPr>
          <w:p w14:paraId="71DFD299" w14:textId="77777777" w:rsidR="002F3370" w:rsidRPr="007C493B" w:rsidRDefault="002F3370" w:rsidP="002F33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29A" w14:textId="4AFED71D" w:rsidR="002F3370" w:rsidRPr="007C493B" w:rsidRDefault="002F3370" w:rsidP="002F337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103,080,700.41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9B" w14:textId="77777777" w:rsidR="002F3370" w:rsidRPr="007C493B" w:rsidRDefault="002F3370" w:rsidP="002F33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29C" w14:textId="26575C6E" w:rsidR="002F3370" w:rsidRPr="007C493B" w:rsidRDefault="002F3370" w:rsidP="002158DE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20,741,996.06 </w:t>
            </w:r>
          </w:p>
        </w:tc>
        <w:tc>
          <w:tcPr>
            <w:tcW w:w="236" w:type="dxa"/>
            <w:vAlign w:val="bottom"/>
          </w:tcPr>
          <w:p w14:paraId="71DFD29D" w14:textId="77777777" w:rsidR="002F3370" w:rsidRPr="007C493B" w:rsidRDefault="002F3370" w:rsidP="002F33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29E" w14:textId="682619CF" w:rsidR="002F3370" w:rsidRPr="007C493B" w:rsidRDefault="002F3370" w:rsidP="002F3370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34,543,210.02 </w:t>
            </w:r>
          </w:p>
        </w:tc>
        <w:tc>
          <w:tcPr>
            <w:tcW w:w="236" w:type="dxa"/>
            <w:vAlign w:val="bottom"/>
          </w:tcPr>
          <w:p w14:paraId="71DFD29F" w14:textId="77777777" w:rsidR="002F3370" w:rsidRPr="007C493B" w:rsidRDefault="002F3370" w:rsidP="002F33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2A0" w14:textId="5BF81697" w:rsidR="002F3370" w:rsidRPr="007C493B" w:rsidRDefault="002F3370" w:rsidP="002158DE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5,290,374.83 </w:t>
            </w:r>
          </w:p>
        </w:tc>
        <w:tc>
          <w:tcPr>
            <w:tcW w:w="236" w:type="dxa"/>
            <w:vAlign w:val="bottom"/>
          </w:tcPr>
          <w:p w14:paraId="71DFD2A1" w14:textId="77777777" w:rsidR="002F3370" w:rsidRPr="007C493B" w:rsidRDefault="002F3370" w:rsidP="002F33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2A2" w14:textId="62AFC764" w:rsidR="002F3370" w:rsidRPr="007C493B" w:rsidRDefault="002F3370" w:rsidP="002F33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C493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605,409.99 </w:t>
            </w:r>
          </w:p>
        </w:tc>
        <w:tc>
          <w:tcPr>
            <w:tcW w:w="236" w:type="dxa"/>
            <w:vAlign w:val="bottom"/>
          </w:tcPr>
          <w:p w14:paraId="71DFD2A3" w14:textId="77777777" w:rsidR="002F3370" w:rsidRPr="007C493B" w:rsidRDefault="002F3370" w:rsidP="002F33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2A4" w14:textId="1755671D" w:rsidR="002F3370" w:rsidRPr="007C493B" w:rsidRDefault="002F3370" w:rsidP="002F33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C493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8,169,169.94 </w:t>
            </w:r>
          </w:p>
        </w:tc>
        <w:tc>
          <w:tcPr>
            <w:tcW w:w="236" w:type="dxa"/>
            <w:vAlign w:val="bottom"/>
          </w:tcPr>
          <w:p w14:paraId="71DFD2A5" w14:textId="77777777" w:rsidR="002F3370" w:rsidRPr="007C493B" w:rsidRDefault="002F3370" w:rsidP="002F33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2A6" w14:textId="238FC43A" w:rsidR="002F3370" w:rsidRPr="007C493B" w:rsidRDefault="002F3370" w:rsidP="002F33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92,782,646.00 </w:t>
            </w:r>
          </w:p>
        </w:tc>
        <w:tc>
          <w:tcPr>
            <w:tcW w:w="236" w:type="dxa"/>
            <w:vAlign w:val="bottom"/>
          </w:tcPr>
          <w:p w14:paraId="71DFD2A7" w14:textId="77777777" w:rsidR="002F3370" w:rsidRPr="007C493B" w:rsidRDefault="002F3370" w:rsidP="002F33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2A8" w14:textId="2A589E70" w:rsidR="002F3370" w:rsidRPr="007C493B" w:rsidRDefault="002F3370" w:rsidP="002F33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C493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362,557,595.25 </w:t>
            </w:r>
          </w:p>
        </w:tc>
      </w:tr>
      <w:tr w:rsidR="001F5A79" w:rsidRPr="007C493B" w14:paraId="71DFD2AD" w14:textId="77777777" w:rsidTr="002158DE">
        <w:tc>
          <w:tcPr>
            <w:tcW w:w="15622" w:type="dxa"/>
            <w:gridSpan w:val="18"/>
          </w:tcPr>
          <w:p w14:paraId="71DFD2AA" w14:textId="77777777" w:rsidR="001F5A79" w:rsidRPr="007C493B" w:rsidRDefault="001F5A79" w:rsidP="001F5A79">
            <w:pPr>
              <w:spacing w:line="240" w:lineRule="auto"/>
              <w:ind w:left="523" w:hanging="398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71DFD2AB" w14:textId="21622D27" w:rsidR="001F5A79" w:rsidRPr="007C493B" w:rsidRDefault="001F5A79" w:rsidP="00900C9C">
            <w:pPr>
              <w:spacing w:line="240" w:lineRule="auto"/>
              <w:ind w:left="520" w:hanging="477"/>
              <w:jc w:val="thaiDistribute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ณ วันที่ </w:t>
            </w:r>
            <w:r w:rsidR="005C6DCF"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30 </w:t>
            </w:r>
            <w:r w:rsidR="005C6DCF"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กันยายน </w:t>
            </w:r>
            <w:r w:rsidR="005C6DCF" w:rsidRPr="007C493B">
              <w:rPr>
                <w:rFonts w:ascii="Angsana New" w:hAnsi="Angsana New"/>
                <w:spacing w:val="-2"/>
                <w:sz w:val="29"/>
                <w:szCs w:val="29"/>
              </w:rPr>
              <w:t>2565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>และ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วันที่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31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ธันวาคม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2564 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บริษัทฯ มีสินทรัพย์ที่คิดค่าเสื่อม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>ราคา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เต็มจำนวนแล้ว แต่ยังคงใช้งานอยู่ในราคาทุนเป็นจำนวนเงิน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 w:rsidR="002F3370" w:rsidRPr="007C493B">
              <w:rPr>
                <w:rFonts w:ascii="Angsana New" w:hAnsi="Angsana New"/>
                <w:spacing w:val="-2"/>
                <w:sz w:val="29"/>
                <w:szCs w:val="29"/>
              </w:rPr>
              <w:t>42.36</w:t>
            </w:r>
            <w:r w:rsidR="00972AEC"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ล้าน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บาท 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และ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36.06 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ล้าน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>บาท ตามลำดับ</w:t>
            </w:r>
          </w:p>
          <w:p w14:paraId="71DFD2AC" w14:textId="3E5764CF" w:rsidR="001F5A79" w:rsidRPr="007C493B" w:rsidRDefault="001F5A79" w:rsidP="00B61295">
            <w:pPr>
              <w:spacing w:line="240" w:lineRule="auto"/>
              <w:ind w:left="520" w:hanging="477"/>
              <w:jc w:val="thaiDistribute"/>
              <w:rPr>
                <w:rFonts w:ascii="Angsana New" w:hAnsi="Angsana New"/>
                <w:lang w:val="en-US"/>
              </w:rPr>
            </w:pP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ณ วันที่ </w:t>
            </w:r>
            <w:r w:rsidR="005C6DCF"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30 </w:t>
            </w:r>
            <w:r w:rsidR="005C6DCF"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กันยายน </w:t>
            </w:r>
            <w:r w:rsidR="005C6DCF" w:rsidRPr="007C493B">
              <w:rPr>
                <w:rFonts w:ascii="Angsana New" w:hAnsi="Angsana New"/>
                <w:spacing w:val="-2"/>
                <w:sz w:val="29"/>
                <w:szCs w:val="29"/>
              </w:rPr>
              <w:t>2565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>และ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วันที่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31 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ธันวาคม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>25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lang w:val="en-US"/>
              </w:rPr>
              <w:t>64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บริษัทฯ ได้นำ ที่ดิน อาคารสิ่งปลูกสร้าง ไปจดจำนองค้ำประกันเงินกู้จากสถาบันการเงิน ตามหมายเหตุ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>1</w:t>
            </w:r>
            <w:r w:rsidR="008A2A85" w:rsidRPr="007C493B">
              <w:rPr>
                <w:rFonts w:ascii="Angsana New" w:hAnsi="Angsana New"/>
                <w:spacing w:val="-2"/>
                <w:sz w:val="29"/>
                <w:szCs w:val="29"/>
              </w:rPr>
              <w:t>6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>และหนังสือค้ำประกันสัญญาซื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้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  <w:cs/>
              </w:rPr>
              <w:t>อขาย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="00E110EF" w:rsidRPr="007C493B">
              <w:rPr>
                <w:rFonts w:ascii="Angsana New" w:hAnsi="Angsana New"/>
                <w:spacing w:val="-2"/>
                <w:sz w:val="29"/>
                <w:szCs w:val="29"/>
              </w:rPr>
              <w:br/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ตามหมายเหตุ </w:t>
            </w:r>
            <w:r w:rsidRPr="007C493B">
              <w:rPr>
                <w:rFonts w:ascii="Angsana New" w:hAnsi="Angsana New"/>
                <w:spacing w:val="-2"/>
                <w:sz w:val="29"/>
                <w:szCs w:val="29"/>
              </w:rPr>
              <w:t>2</w:t>
            </w:r>
            <w:r w:rsidR="00F72AEF"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7</w:t>
            </w:r>
            <w:r w:rsidRPr="007C493B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.2</w:t>
            </w:r>
          </w:p>
        </w:tc>
      </w:tr>
    </w:tbl>
    <w:p w14:paraId="71DFD2AE" w14:textId="77777777" w:rsidR="00101C21" w:rsidRPr="007C493B" w:rsidRDefault="00101C21" w:rsidP="00101C21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71DFD2AF" w14:textId="77777777" w:rsidR="00101C21" w:rsidRPr="007C493B" w:rsidRDefault="00101C21" w:rsidP="00101C21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  <w:cs/>
        </w:rPr>
        <w:sectPr w:rsidR="00101C21" w:rsidRPr="007C493B" w:rsidSect="00702663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71DFD2B0" w14:textId="37D0F500" w:rsidR="00B03B3F" w:rsidRPr="007C493B" w:rsidRDefault="00B03B3F" w:rsidP="00A62014">
      <w:pPr>
        <w:numPr>
          <w:ilvl w:val="0"/>
          <w:numId w:val="23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71DFD2B1" w14:textId="5C81115E" w:rsidR="001220AA" w:rsidRPr="007C493B" w:rsidRDefault="0008379F" w:rsidP="002E6ED5">
      <w:pPr>
        <w:spacing w:after="240" w:line="240" w:lineRule="auto"/>
        <w:ind w:left="540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="001220AA" w:rsidRPr="007C493B">
        <w:rPr>
          <w:rFonts w:ascii="Angsana New" w:hAnsi="Angsana New"/>
          <w:sz w:val="30"/>
          <w:szCs w:val="30"/>
          <w:cs/>
        </w:rPr>
        <w:t>สินทรัพย์</w:t>
      </w:r>
      <w:r w:rsidRPr="007C493B">
        <w:rPr>
          <w:rFonts w:ascii="Angsana New" w:hAnsi="Angsana New" w:hint="cs"/>
          <w:sz w:val="30"/>
          <w:szCs w:val="30"/>
          <w:cs/>
        </w:rPr>
        <w:t>สิทธิการใช้</w:t>
      </w:r>
      <w:r w:rsidR="001220AA" w:rsidRPr="007C493B">
        <w:rPr>
          <w:rFonts w:ascii="Angsana New" w:hAnsi="Angsana New"/>
          <w:sz w:val="30"/>
          <w:szCs w:val="30"/>
          <w:cs/>
        </w:rPr>
        <w:t xml:space="preserve"> สำหรับงวด </w:t>
      </w:r>
      <w:r w:rsidR="005C6DCF" w:rsidRPr="007C493B">
        <w:rPr>
          <w:rFonts w:ascii="Angsana New" w:hAnsi="Angsana New"/>
          <w:sz w:val="30"/>
          <w:szCs w:val="30"/>
          <w:lang w:val="en-US"/>
        </w:rPr>
        <w:t>9</w:t>
      </w:r>
      <w:r w:rsidR="001220AA" w:rsidRPr="007C493B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5C6DCF" w:rsidRPr="007C493B">
        <w:rPr>
          <w:rFonts w:ascii="Angsana New" w:hAnsi="Angsana New"/>
          <w:sz w:val="30"/>
          <w:szCs w:val="30"/>
        </w:rPr>
        <w:t xml:space="preserve">30 </w:t>
      </w:r>
      <w:r w:rsidR="005C6DCF" w:rsidRPr="007C493B">
        <w:rPr>
          <w:rFonts w:ascii="Angsana New" w:hAnsi="Angsana New"/>
          <w:sz w:val="30"/>
          <w:szCs w:val="30"/>
          <w:cs/>
        </w:rPr>
        <w:t xml:space="preserve">กันยายน </w:t>
      </w:r>
      <w:r w:rsidR="005C6DCF" w:rsidRPr="007C493B">
        <w:rPr>
          <w:rFonts w:ascii="Angsana New" w:hAnsi="Angsana New"/>
          <w:sz w:val="30"/>
          <w:szCs w:val="30"/>
        </w:rPr>
        <w:t>2565</w:t>
      </w:r>
      <w:r w:rsidR="001220AA" w:rsidRPr="007C493B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10278" w:type="dxa"/>
        <w:jc w:val="center"/>
        <w:tblLayout w:type="fixed"/>
        <w:tblLook w:val="0000" w:firstRow="0" w:lastRow="0" w:firstColumn="0" w:lastColumn="0" w:noHBand="0" w:noVBand="0"/>
      </w:tblPr>
      <w:tblGrid>
        <w:gridCol w:w="5521"/>
        <w:gridCol w:w="2273"/>
        <w:gridCol w:w="245"/>
        <w:gridCol w:w="2239"/>
      </w:tblGrid>
      <w:tr w:rsidR="00687762" w:rsidRPr="007C493B" w14:paraId="71DFD2B6" w14:textId="77777777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FD2B2" w14:textId="77777777" w:rsidR="00687762" w:rsidRPr="007C493B" w:rsidRDefault="00687762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DFD2B3" w14:textId="77777777" w:rsidR="00687762" w:rsidRPr="007C493B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71DFD2B4" w14:textId="77777777" w:rsidR="00687762" w:rsidRPr="007C493B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DFD2B5" w14:textId="77777777" w:rsidR="00687762" w:rsidRPr="007C493B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687762" w:rsidRPr="007C493B" w14:paraId="71DFD2BB" w14:textId="77777777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71DFD2B7" w14:textId="77777777" w:rsidR="00687762" w:rsidRPr="007C493B" w:rsidRDefault="00687762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71DFD2B8" w14:textId="77777777" w:rsidR="00687762" w:rsidRPr="007C493B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7C493B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71DFD2B9" w14:textId="77777777" w:rsidR="00687762" w:rsidRPr="007C493B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71DFD2BA" w14:textId="77777777" w:rsidR="00687762" w:rsidRPr="007C493B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7C493B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7762" w:rsidRPr="007C493B" w14:paraId="71DFD2C0" w14:textId="77777777" w:rsidTr="00A31C8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1DFD2BC" w14:textId="77777777" w:rsidR="00687762" w:rsidRPr="007C493B" w:rsidRDefault="00687762" w:rsidP="00687762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6516"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273" w:type="dxa"/>
          </w:tcPr>
          <w:p w14:paraId="71DFD2BD" w14:textId="77777777" w:rsidR="00687762" w:rsidRPr="007C493B" w:rsidRDefault="00386516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14,864,114.70</w:t>
            </w:r>
          </w:p>
        </w:tc>
        <w:tc>
          <w:tcPr>
            <w:tcW w:w="245" w:type="dxa"/>
          </w:tcPr>
          <w:p w14:paraId="71DFD2BE" w14:textId="77777777" w:rsidR="00687762" w:rsidRPr="007C493B" w:rsidRDefault="00687762" w:rsidP="00A31C8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shd w:val="clear" w:color="auto" w:fill="auto"/>
          </w:tcPr>
          <w:p w14:paraId="71DFD2BF" w14:textId="77777777" w:rsidR="00687762" w:rsidRPr="007C493B" w:rsidRDefault="00386516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21,924,957.22</w:t>
            </w:r>
          </w:p>
        </w:tc>
      </w:tr>
      <w:tr w:rsidR="00B0594D" w:rsidRPr="007C493B" w14:paraId="71DFD2C5" w14:textId="77777777" w:rsidTr="00A31C8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DFD2C1" w14:textId="77777777" w:rsidR="00B0594D" w:rsidRPr="007C493B" w:rsidRDefault="00B0594D" w:rsidP="00B0594D">
            <w:pPr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73" w:type="dxa"/>
            <w:tcBorders>
              <w:top w:val="nil"/>
              <w:bottom w:val="single" w:sz="4" w:space="0" w:color="auto"/>
            </w:tcBorders>
          </w:tcPr>
          <w:p w14:paraId="71DFD2C2" w14:textId="0809D159" w:rsidR="00B0594D" w:rsidRPr="007C493B" w:rsidRDefault="00B15B3C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753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368.39)</w:t>
            </w:r>
          </w:p>
        </w:tc>
        <w:tc>
          <w:tcPr>
            <w:tcW w:w="245" w:type="dxa"/>
            <w:tcBorders>
              <w:top w:val="nil"/>
            </w:tcBorders>
          </w:tcPr>
          <w:p w14:paraId="71DFD2C3" w14:textId="77777777" w:rsidR="00B0594D" w:rsidRPr="007C493B" w:rsidRDefault="00B0594D" w:rsidP="00A31C8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DFD2C4" w14:textId="14B539A1" w:rsidR="00B0594D" w:rsidRPr="007C493B" w:rsidRDefault="00B15B3C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(5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197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506.13)</w:t>
            </w:r>
          </w:p>
        </w:tc>
      </w:tr>
      <w:tr w:rsidR="00687762" w:rsidRPr="007C493B" w14:paraId="71DFD2CA" w14:textId="77777777" w:rsidTr="00A31C8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552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71DFD2C6" w14:textId="4E6973F4" w:rsidR="00687762" w:rsidRPr="007C493B" w:rsidRDefault="00687762" w:rsidP="00687762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6DCF"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5C6DCF"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 w:rsidR="005C6DCF"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273" w:type="dxa"/>
            <w:tcBorders>
              <w:top w:val="single" w:sz="4" w:space="0" w:color="auto"/>
              <w:bottom w:val="double" w:sz="4" w:space="0" w:color="auto"/>
            </w:tcBorders>
          </w:tcPr>
          <w:p w14:paraId="71DFD2C7" w14:textId="4ACAA049" w:rsidR="00687762" w:rsidRPr="007C493B" w:rsidRDefault="00B15B3C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110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746.31</w:t>
            </w:r>
          </w:p>
        </w:tc>
        <w:tc>
          <w:tcPr>
            <w:tcW w:w="245" w:type="dxa"/>
          </w:tcPr>
          <w:p w14:paraId="71DFD2C8" w14:textId="77777777" w:rsidR="00687762" w:rsidRPr="007C493B" w:rsidRDefault="00687762" w:rsidP="00A31C8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2C9" w14:textId="73E9A27B" w:rsidR="00687762" w:rsidRPr="007C493B" w:rsidRDefault="00B15B3C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16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727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451.09</w:t>
            </w:r>
          </w:p>
        </w:tc>
      </w:tr>
    </w:tbl>
    <w:p w14:paraId="71DFD2CB" w14:textId="77777777" w:rsidR="00B03B3F" w:rsidRPr="007C493B" w:rsidRDefault="00B03B3F" w:rsidP="00B03B3F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sz w:val="30"/>
          <w:szCs w:val="30"/>
          <w:cs/>
        </w:rPr>
      </w:pPr>
    </w:p>
    <w:p w14:paraId="71DFD2CC" w14:textId="77777777" w:rsidR="005A4FB2" w:rsidRPr="007C493B" w:rsidRDefault="005A4FB2" w:rsidP="00A62014">
      <w:pPr>
        <w:numPr>
          <w:ilvl w:val="0"/>
          <w:numId w:val="23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BB51D1" w:rsidRPr="007C493B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7E48ED" w:rsidRPr="007C493B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71DFD2CD" w14:textId="3AC9BFAE" w:rsidR="006777C0" w:rsidRPr="007C493B" w:rsidRDefault="006777C0" w:rsidP="006777C0">
      <w:pPr>
        <w:tabs>
          <w:tab w:val="left" w:pos="513"/>
          <w:tab w:val="decimal" w:pos="7920"/>
        </w:tabs>
        <w:spacing w:line="240" w:lineRule="atLeast"/>
        <w:ind w:left="1238" w:hanging="698"/>
        <w:jc w:val="both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รายการเปลี่ยนแปลงของ สินทรัพย์ไม่มีตัวตน</w:t>
      </w:r>
      <w:r w:rsidR="00BB51D1" w:rsidRPr="007C493B">
        <w:rPr>
          <w:rFonts w:ascii="Angsana New" w:hAnsi="Angsana New" w:hint="cs"/>
          <w:sz w:val="30"/>
          <w:szCs w:val="30"/>
          <w:cs/>
        </w:rPr>
        <w:t>อื่น</w:t>
      </w:r>
      <w:r w:rsidRPr="007C493B">
        <w:rPr>
          <w:rFonts w:ascii="Angsana New" w:hAnsi="Angsana New"/>
          <w:sz w:val="30"/>
          <w:szCs w:val="30"/>
          <w:cs/>
        </w:rPr>
        <w:t xml:space="preserve"> สำหรับ</w:t>
      </w:r>
      <w:r w:rsidR="00C62CA1" w:rsidRPr="007C493B">
        <w:rPr>
          <w:rFonts w:ascii="Angsana New" w:hAnsi="Angsana New" w:hint="cs"/>
          <w:sz w:val="30"/>
          <w:szCs w:val="30"/>
          <w:cs/>
        </w:rPr>
        <w:t xml:space="preserve">งวด </w:t>
      </w:r>
      <w:r w:rsidR="00F35B79" w:rsidRPr="007C493B">
        <w:rPr>
          <w:rFonts w:ascii="Angsana New" w:hAnsi="Angsana New"/>
          <w:sz w:val="30"/>
          <w:szCs w:val="30"/>
          <w:lang w:val="en-US"/>
        </w:rPr>
        <w:t>9</w:t>
      </w:r>
      <w:r w:rsidR="00C62CA1" w:rsidRPr="007C493B">
        <w:rPr>
          <w:rFonts w:ascii="Angsana New" w:hAnsi="Angsana New"/>
          <w:sz w:val="30"/>
          <w:szCs w:val="30"/>
          <w:lang w:val="en-US"/>
        </w:rPr>
        <w:t xml:space="preserve"> </w:t>
      </w:r>
      <w:r w:rsidR="00C62CA1" w:rsidRPr="007C493B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CB23D8" w:rsidRPr="007C493B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F35B79" w:rsidRPr="007C493B">
        <w:rPr>
          <w:rFonts w:ascii="Angsana New" w:hAnsi="Angsana New"/>
          <w:sz w:val="30"/>
          <w:szCs w:val="30"/>
          <w:lang w:val="en-US"/>
        </w:rPr>
        <w:t xml:space="preserve">30 </w:t>
      </w:r>
      <w:r w:rsidR="00F35B79" w:rsidRPr="007C493B">
        <w:rPr>
          <w:rFonts w:ascii="Angsana New" w:hAnsi="Angsana New"/>
          <w:sz w:val="30"/>
          <w:szCs w:val="30"/>
          <w:cs/>
          <w:lang w:val="en-US"/>
        </w:rPr>
        <w:t xml:space="preserve">กันยายน </w:t>
      </w:r>
      <w:r w:rsidR="00F35B79" w:rsidRPr="007C493B">
        <w:rPr>
          <w:rFonts w:ascii="Angsana New" w:hAnsi="Angsana New"/>
          <w:sz w:val="30"/>
          <w:szCs w:val="30"/>
          <w:lang w:val="en-US"/>
        </w:rPr>
        <w:t>2565</w:t>
      </w:r>
      <w:r w:rsidRPr="007C493B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10202" w:type="dxa"/>
        <w:jc w:val="center"/>
        <w:tblLayout w:type="fixed"/>
        <w:tblLook w:val="0000" w:firstRow="0" w:lastRow="0" w:firstColumn="0" w:lastColumn="0" w:noHBand="0" w:noVBand="0"/>
      </w:tblPr>
      <w:tblGrid>
        <w:gridCol w:w="5521"/>
        <w:gridCol w:w="2234"/>
        <w:gridCol w:w="245"/>
        <w:gridCol w:w="2202"/>
      </w:tblGrid>
      <w:tr w:rsidR="00802749" w:rsidRPr="007C493B" w14:paraId="71DFD2D2" w14:textId="77777777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FD2CE" w14:textId="77777777" w:rsidR="00802749" w:rsidRPr="007C493B" w:rsidRDefault="00802749" w:rsidP="005C76E6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DFD2CF" w14:textId="77777777" w:rsidR="00802749" w:rsidRPr="007C493B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71DFD2D0" w14:textId="77777777" w:rsidR="00802749" w:rsidRPr="007C493B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DFD2D1" w14:textId="77777777" w:rsidR="00802749" w:rsidRPr="007C493B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2F4B37" w:rsidRPr="007C493B" w14:paraId="71DFD2D7" w14:textId="77777777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71DFD2D3" w14:textId="77777777" w:rsidR="002F4B37" w:rsidRPr="007C493B" w:rsidRDefault="002F4B37" w:rsidP="00DD1A1B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71DFD2D4" w14:textId="77777777" w:rsidR="002F4B37" w:rsidRPr="007C493B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7C493B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71DFD2D5" w14:textId="77777777" w:rsidR="002F4B37" w:rsidRPr="007C493B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71DFD2D6" w14:textId="77777777" w:rsidR="002F4B37" w:rsidRPr="007C493B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7C493B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B37" w:rsidRPr="007C493B" w14:paraId="71DFD2DC" w14:textId="77777777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71DFD2D8" w14:textId="77777777" w:rsidR="002F4B37" w:rsidRPr="007C493B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DFD2D9" w14:textId="77777777" w:rsidR="002F4B37" w:rsidRPr="007C493B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7C493B">
              <w:rPr>
                <w:sz w:val="30"/>
                <w:szCs w:val="30"/>
                <w:cs/>
              </w:rPr>
              <w:t>โปรแกรม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71DFD2DA" w14:textId="77777777" w:rsidR="002F4B37" w:rsidRPr="007C493B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DFD2DB" w14:textId="77777777" w:rsidR="002F4B37" w:rsidRPr="007C493B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7C493B">
              <w:rPr>
                <w:sz w:val="30"/>
                <w:szCs w:val="30"/>
                <w:cs/>
              </w:rPr>
              <w:t>โปรแกรม</w:t>
            </w:r>
          </w:p>
        </w:tc>
      </w:tr>
      <w:tr w:rsidR="002F4B37" w:rsidRPr="007C493B" w14:paraId="71DFD2E1" w14:textId="77777777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71DFD2DD" w14:textId="77777777" w:rsidR="002F4B37" w:rsidRPr="007C493B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DFD2DE" w14:textId="77777777" w:rsidR="002F4B37" w:rsidRPr="007C493B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7C493B">
              <w:rPr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71DFD2DF" w14:textId="77777777" w:rsidR="002F4B37" w:rsidRPr="007C493B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DFD2E0" w14:textId="77777777" w:rsidR="002F4B37" w:rsidRPr="007C493B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7C493B">
              <w:rPr>
                <w:sz w:val="30"/>
                <w:szCs w:val="30"/>
                <w:cs/>
              </w:rPr>
              <w:t>คอมพิวเตอร์</w:t>
            </w:r>
          </w:p>
        </w:tc>
      </w:tr>
      <w:tr w:rsidR="00783F6C" w:rsidRPr="007C493B" w14:paraId="71DFD2E6" w14:textId="77777777" w:rsidTr="00A31C8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1DFD2E2" w14:textId="77777777" w:rsidR="00783F6C" w:rsidRPr="007C493B" w:rsidRDefault="00783F6C" w:rsidP="00783F6C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86516"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DFD2E3" w14:textId="77777777" w:rsidR="00783F6C" w:rsidRPr="007C493B" w:rsidRDefault="00386516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2,315,490.16</w:t>
            </w:r>
          </w:p>
        </w:tc>
        <w:tc>
          <w:tcPr>
            <w:tcW w:w="245" w:type="dxa"/>
            <w:tcBorders>
              <w:bottom w:val="nil"/>
            </w:tcBorders>
            <w:shd w:val="clear" w:color="auto" w:fill="auto"/>
          </w:tcPr>
          <w:p w14:paraId="71DFD2E4" w14:textId="77777777" w:rsidR="00783F6C" w:rsidRPr="007C493B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DFD2E5" w14:textId="77777777" w:rsidR="00783F6C" w:rsidRPr="007C493B" w:rsidRDefault="00386516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2,204,858.94</w:t>
            </w:r>
          </w:p>
        </w:tc>
      </w:tr>
      <w:tr w:rsidR="00CC04C3" w:rsidRPr="007C493B" w14:paraId="71DFD2EB" w14:textId="77777777" w:rsidTr="00A31C8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1DFD2E7" w14:textId="77777777" w:rsidR="00CC04C3" w:rsidRPr="007C493B" w:rsidRDefault="00CC04C3" w:rsidP="00CC04C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</w:tcPr>
          <w:p w14:paraId="71DFD2E8" w14:textId="4B82BED8" w:rsidR="00CC04C3" w:rsidRPr="007C493B" w:rsidRDefault="004A387F" w:rsidP="00CC04C3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135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400.00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14:paraId="71DFD2E9" w14:textId="77777777" w:rsidR="00CC04C3" w:rsidRPr="007C493B" w:rsidRDefault="00CC04C3" w:rsidP="00CC04C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nil"/>
            </w:tcBorders>
            <w:shd w:val="clear" w:color="auto" w:fill="auto"/>
          </w:tcPr>
          <w:p w14:paraId="71DFD2EA" w14:textId="416E0873" w:rsidR="00CC04C3" w:rsidRPr="007C493B" w:rsidRDefault="004A387F" w:rsidP="00CC04C3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135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400.00</w:t>
            </w:r>
          </w:p>
        </w:tc>
      </w:tr>
      <w:tr w:rsidR="00CC04C3" w:rsidRPr="007C493B" w14:paraId="71DFD2F0" w14:textId="77777777" w:rsidTr="00A31C8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DFD2EC" w14:textId="77777777" w:rsidR="00CC04C3" w:rsidRPr="007C493B" w:rsidRDefault="00CC04C3" w:rsidP="00CC04C3">
            <w:pPr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2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DFD2ED" w14:textId="490D6D46" w:rsidR="00CC04C3" w:rsidRPr="007C493B" w:rsidRDefault="004A387F" w:rsidP="00CC04C3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(958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552.33)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14:paraId="71DFD2EE" w14:textId="77777777" w:rsidR="00CC04C3" w:rsidRPr="007C493B" w:rsidRDefault="00CC04C3" w:rsidP="00CC04C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DFD2EF" w14:textId="5E5A9BDE" w:rsidR="00CC04C3" w:rsidRPr="007C493B" w:rsidRDefault="004A387F" w:rsidP="00CC04C3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(943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593.53)</w:t>
            </w:r>
          </w:p>
        </w:tc>
      </w:tr>
      <w:tr w:rsidR="00CC04C3" w:rsidRPr="007C493B" w14:paraId="71DFD2F5" w14:textId="77777777" w:rsidTr="00A31C8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552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71DFD2F1" w14:textId="283A8DC0" w:rsidR="00CC04C3" w:rsidRPr="007C493B" w:rsidRDefault="00CC04C3" w:rsidP="00CC04C3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35B79"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F35B79"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 w:rsidR="00F35B79"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71DFD2F2" w14:textId="28DA7938" w:rsidR="00CC04C3" w:rsidRPr="007C493B" w:rsidRDefault="004A387F" w:rsidP="00CC04C3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492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337.83</w:t>
            </w:r>
          </w:p>
        </w:tc>
        <w:tc>
          <w:tcPr>
            <w:tcW w:w="245" w:type="dxa"/>
          </w:tcPr>
          <w:p w14:paraId="71DFD2F3" w14:textId="77777777" w:rsidR="00CC04C3" w:rsidRPr="007C493B" w:rsidRDefault="00CC04C3" w:rsidP="00CC04C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2F4" w14:textId="3BD339DE" w:rsidR="00CC04C3" w:rsidRPr="007C493B" w:rsidRDefault="004A387F" w:rsidP="00CC04C3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396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665.41</w:t>
            </w:r>
          </w:p>
        </w:tc>
      </w:tr>
    </w:tbl>
    <w:p w14:paraId="71DFD2F6" w14:textId="77777777" w:rsidR="00BB5ED7" w:rsidRPr="007C493B" w:rsidRDefault="00BB5ED7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7" w14:textId="77777777" w:rsidR="00B16FDC" w:rsidRPr="007C493B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8" w14:textId="77777777" w:rsidR="00B16FDC" w:rsidRPr="007C493B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9" w14:textId="77777777" w:rsidR="00B16FDC" w:rsidRPr="007C493B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A" w14:textId="77777777" w:rsidR="00B16FDC" w:rsidRPr="007C493B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B" w14:textId="77777777" w:rsidR="00B16FDC" w:rsidRPr="007C493B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C" w14:textId="77777777" w:rsidR="00B16FDC" w:rsidRPr="007C493B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D" w14:textId="77777777" w:rsidR="00B16FDC" w:rsidRPr="007C493B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E" w14:textId="77777777" w:rsidR="00B16FDC" w:rsidRPr="007C493B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F" w14:textId="77777777" w:rsidR="00B16FDC" w:rsidRPr="007C493B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300" w14:textId="79BE0F6A" w:rsidR="00313999" w:rsidRPr="007C493B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0B623BCA" w14:textId="77777777" w:rsidR="005C6DCF" w:rsidRPr="007C493B" w:rsidRDefault="005C6DCF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301" w14:textId="77777777" w:rsidR="00313999" w:rsidRPr="007C493B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302" w14:textId="77777777" w:rsidR="00313999" w:rsidRPr="007C493B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303" w14:textId="77777777" w:rsidR="00B16FDC" w:rsidRPr="007C493B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10"/>
          <w:szCs w:val="10"/>
        </w:rPr>
      </w:pPr>
    </w:p>
    <w:p w14:paraId="71DFD304" w14:textId="77777777" w:rsidR="00943A68" w:rsidRPr="007C493B" w:rsidRDefault="009D15C4" w:rsidP="00A62014">
      <w:pPr>
        <w:numPr>
          <w:ilvl w:val="0"/>
          <w:numId w:val="23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Hlk71291536"/>
      <w:r w:rsidRPr="007C493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Pr="007C493B">
        <w:rPr>
          <w:rFonts w:ascii="Angsana New" w:hAnsi="Angsana New"/>
          <w:b/>
          <w:bCs/>
          <w:sz w:val="30"/>
          <w:szCs w:val="30"/>
        </w:rPr>
        <w:t>/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="00943A68" w:rsidRPr="007C493B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71DFD305" w14:textId="77777777" w:rsidR="00943A68" w:rsidRPr="007C493B" w:rsidRDefault="009D15C4" w:rsidP="00CC6E1C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7C493B">
        <w:rPr>
          <w:rFonts w:ascii="Angsana New" w:hAnsi="Angsana New" w:hint="cs"/>
          <w:sz w:val="30"/>
          <w:szCs w:val="30"/>
        </w:rPr>
        <w:t xml:space="preserve"> </w:t>
      </w: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08379F" w:rsidRPr="007C493B" w14:paraId="71DFD308" w14:textId="77777777" w:rsidTr="00CC6E1C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06" w14:textId="77777777" w:rsidR="0008379F" w:rsidRPr="007C493B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71DFD307" w14:textId="77777777" w:rsidR="0008379F" w:rsidRPr="007C493B" w:rsidRDefault="0008379F" w:rsidP="0008379F">
            <w:pPr>
              <w:ind w:left="-124" w:right="-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C493B">
              <w:rPr>
                <w:rFonts w:ascii="Angsana New" w:hAnsi="Angsana New"/>
                <w:sz w:val="24"/>
                <w:szCs w:val="24"/>
              </w:rPr>
              <w:t>(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BB5ED7" w:rsidRPr="007C493B" w14:paraId="71DFD30B" w14:textId="77777777" w:rsidTr="00CC6E1C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09" w14:textId="77777777" w:rsidR="00BB5ED7" w:rsidRPr="007C493B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1DFD30A" w14:textId="77777777" w:rsidR="00BB5ED7" w:rsidRPr="007C493B" w:rsidRDefault="0088661A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B5ED7" w:rsidRPr="007C493B" w14:paraId="71DFD310" w14:textId="77777777" w:rsidTr="00CC6E1C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0C" w14:textId="77777777" w:rsidR="00BB5ED7" w:rsidRPr="007C493B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1DFD30D" w14:textId="77777777" w:rsidR="00BB5ED7" w:rsidRPr="007C493B" w:rsidRDefault="00BB5ED7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DFD30E" w14:textId="77777777" w:rsidR="00BB5ED7" w:rsidRPr="007C493B" w:rsidRDefault="00BB5ED7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7C493B">
              <w:rPr>
                <w:rFonts w:ascii="Angsana New" w:hAnsi="Angsana New"/>
                <w:sz w:val="24"/>
                <w:szCs w:val="24"/>
              </w:rPr>
              <w:t>/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71DFD30F" w14:textId="77777777" w:rsidR="00BB5ED7" w:rsidRPr="007C493B" w:rsidRDefault="00BB5ED7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B5ED7" w:rsidRPr="007C493B" w14:paraId="71DFD318" w14:textId="77777777" w:rsidTr="00CC6E1C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11" w14:textId="77777777" w:rsidR="00BB5ED7" w:rsidRPr="007C493B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DFD312" w14:textId="77777777" w:rsidR="00D22D3F" w:rsidRPr="007C493B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E87EAD"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86516"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71DFD313" w14:textId="77777777" w:rsidR="00BB5ED7" w:rsidRPr="007C493B" w:rsidRDefault="00BB5ED7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C493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71DFD314" w14:textId="77777777" w:rsidR="00D22D3F" w:rsidRPr="007C493B" w:rsidRDefault="00D22D3F" w:rsidP="00D22D3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DFD315" w14:textId="77777777" w:rsidR="00BB5ED7" w:rsidRPr="007C493B" w:rsidRDefault="00BB5ED7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71DFD316" w14:textId="77777777" w:rsidR="00D22D3F" w:rsidRPr="007C493B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C493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71DFD317" w14:textId="057203D6" w:rsidR="00D22D3F" w:rsidRPr="007C493B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F35B79"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30 </w:t>
            </w:r>
            <w:r w:rsidR="00F35B79" w:rsidRPr="007C493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กันยายน </w:t>
            </w:r>
            <w:r w:rsidR="00F35B79"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</w:tr>
      <w:tr w:rsidR="00BB5ED7" w:rsidRPr="007C493B" w14:paraId="71DFD31D" w14:textId="77777777" w:rsidTr="00CC6E1C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19" w14:textId="77777777" w:rsidR="00BB5ED7" w:rsidRPr="007C493B" w:rsidRDefault="00BB5ED7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1DFD31A" w14:textId="77777777" w:rsidR="00BB5ED7" w:rsidRPr="007C493B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1DFD31B" w14:textId="77777777" w:rsidR="00BB5ED7" w:rsidRPr="007C493B" w:rsidRDefault="00AE1548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7C493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(หมายเหตุ 22)</w:t>
            </w:r>
          </w:p>
        </w:tc>
        <w:tc>
          <w:tcPr>
            <w:tcW w:w="1548" w:type="dxa"/>
            <w:shd w:val="clear" w:color="auto" w:fill="auto"/>
          </w:tcPr>
          <w:p w14:paraId="71DFD31C" w14:textId="77777777" w:rsidR="00BB5ED7" w:rsidRPr="007C493B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B5ED7" w:rsidRPr="007C493B" w14:paraId="71DFD323" w14:textId="77777777" w:rsidTr="00CC6E1C">
        <w:trPr>
          <w:trHeight w:val="20"/>
        </w:trPr>
        <w:tc>
          <w:tcPr>
            <w:tcW w:w="3370" w:type="dxa"/>
            <w:shd w:val="clear" w:color="auto" w:fill="auto"/>
          </w:tcPr>
          <w:p w14:paraId="71DFD31E" w14:textId="77777777" w:rsidR="00BB5ED7" w:rsidRPr="007C493B" w:rsidRDefault="00BB5ED7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C493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71DFD31F" w14:textId="77777777" w:rsidR="00BB5ED7" w:rsidRPr="007C493B" w:rsidRDefault="00BB5ED7" w:rsidP="00FF4A18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71DFD320" w14:textId="77777777" w:rsidR="00BB5ED7" w:rsidRPr="007C493B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DFD321" w14:textId="77777777" w:rsidR="00BB5ED7" w:rsidRPr="007C493B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71DFD322" w14:textId="77777777" w:rsidR="00BB5ED7" w:rsidRPr="007C493B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387F" w:rsidRPr="007C493B" w14:paraId="71DFD329" w14:textId="77777777" w:rsidTr="00CC6E1C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24" w14:textId="77777777" w:rsidR="004A387F" w:rsidRPr="007C493B" w:rsidRDefault="004A387F" w:rsidP="004A387F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7C493B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(ค่าเผื่อผลขาดทุนด้านเครดิตที่คาดว่า   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25" w14:textId="77777777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1,475,234.20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26" w14:textId="25576FA0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433</w:t>
            </w: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568.05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27" w14:textId="6E6DA3BB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28" w14:textId="64425888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908</w:t>
            </w: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802.25</w:t>
            </w:r>
          </w:p>
        </w:tc>
      </w:tr>
      <w:tr w:rsidR="004A387F" w:rsidRPr="007C493B" w14:paraId="71DFD32F" w14:textId="77777777" w:rsidTr="00CC6E1C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2A" w14:textId="77777777" w:rsidR="004A387F" w:rsidRPr="007C493B" w:rsidRDefault="004A387F" w:rsidP="004A387F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7C493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Pr="007C493B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ค่าเผื่อการปรับลดมูลค่า</w:t>
            </w:r>
            <w:r w:rsidRPr="007C493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2B" w14:textId="77777777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2,756,171.26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2C" w14:textId="7C3AEC29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(248,735.15)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2D" w14:textId="7F2F1DE3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2E" w14:textId="06D79825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2,507,436.11 </w:t>
            </w:r>
          </w:p>
        </w:tc>
      </w:tr>
      <w:tr w:rsidR="004A387F" w:rsidRPr="007C493B" w14:paraId="71DFD335" w14:textId="77777777" w:rsidTr="00CC6E1C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30" w14:textId="77777777" w:rsidR="004A387F" w:rsidRPr="007C493B" w:rsidRDefault="004A387F" w:rsidP="004A387F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31" w14:textId="77777777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509,780.49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32" w14:textId="7B3A5742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(15,336.83)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33" w14:textId="4D9A8F77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34" w14:textId="17F47DAA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494,443.66 </w:t>
            </w:r>
          </w:p>
        </w:tc>
      </w:tr>
      <w:tr w:rsidR="004A387F" w:rsidRPr="007C493B" w14:paraId="71DFD33B" w14:textId="77777777" w:rsidTr="00CC6E1C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36" w14:textId="77777777" w:rsidR="004A387F" w:rsidRPr="007C493B" w:rsidRDefault="004A387F" w:rsidP="004A387F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37" w14:textId="77777777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3,061,381.80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38" w14:textId="6C971798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261,600.05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39" w14:textId="1D6D4E54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3A" w14:textId="19859B68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3,322,981.85 </w:t>
            </w:r>
          </w:p>
        </w:tc>
      </w:tr>
      <w:tr w:rsidR="004A387F" w:rsidRPr="007C493B" w14:paraId="71DFD347" w14:textId="77777777" w:rsidTr="00CC6E1C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42" w14:textId="77777777" w:rsidR="004A387F" w:rsidRPr="007C493B" w:rsidRDefault="004A387F" w:rsidP="004A387F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ผลขาดทุนสะสมยกไป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43" w14:textId="77777777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983,516.33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44" w14:textId="6E6A71CC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(436,159.68)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45" w14:textId="0562BE57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46" w14:textId="35A7A48C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547,356.65 </w:t>
            </w:r>
          </w:p>
        </w:tc>
      </w:tr>
      <w:tr w:rsidR="004A387F" w:rsidRPr="007C493B" w14:paraId="71DFD34D" w14:textId="77777777" w:rsidTr="00CC6E1C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48" w14:textId="77777777" w:rsidR="004A387F" w:rsidRPr="007C493B" w:rsidRDefault="004A387F" w:rsidP="004A387F">
            <w:pPr>
              <w:ind w:right="-79" w:firstLine="3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C493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49" w14:textId="77777777" w:rsidR="004A387F" w:rsidRPr="007C493B" w:rsidRDefault="004A387F" w:rsidP="004A38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8,786,084.08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4A" w14:textId="599ED17C" w:rsidR="004A387F" w:rsidRPr="007C493B" w:rsidRDefault="004A387F" w:rsidP="004A38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(5,063.56)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4B" w14:textId="382CD092" w:rsidR="004A387F" w:rsidRPr="007C493B" w:rsidRDefault="004A387F" w:rsidP="004A38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4C" w14:textId="4014DBA0" w:rsidR="004A387F" w:rsidRPr="007C493B" w:rsidRDefault="004A387F" w:rsidP="004A38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8</w:t>
            </w:r>
            <w:r w:rsidRPr="007C493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781</w:t>
            </w:r>
            <w:r w:rsidRPr="007C493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020.52</w:t>
            </w:r>
          </w:p>
        </w:tc>
      </w:tr>
    </w:tbl>
    <w:p w14:paraId="71DFD34E" w14:textId="77777777" w:rsidR="0008379F" w:rsidRPr="007C493B" w:rsidRDefault="0008379F" w:rsidP="003502E7">
      <w:pPr>
        <w:pStyle w:val="BodyText"/>
        <w:spacing w:after="0"/>
        <w:rPr>
          <w:rFonts w:ascii="Angsana New" w:hAnsi="Angsana New"/>
          <w:sz w:val="32"/>
          <w:szCs w:val="32"/>
          <w:cs/>
        </w:rPr>
      </w:pP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08379F" w:rsidRPr="007C493B" w14:paraId="71DFD351" w14:textId="77777777" w:rsidTr="00ED3A81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4F" w14:textId="77777777" w:rsidR="0008379F" w:rsidRPr="007C493B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71DFD350" w14:textId="77777777" w:rsidR="0008379F" w:rsidRPr="007C493B" w:rsidRDefault="0008379F" w:rsidP="0008379F">
            <w:pPr>
              <w:ind w:left="-12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sz w:val="24"/>
                <w:szCs w:val="24"/>
              </w:rPr>
              <w:t>(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F943B3" w:rsidRPr="007C493B" w14:paraId="71DFD354" w14:textId="77777777" w:rsidTr="00ED3A81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52" w14:textId="77777777" w:rsidR="00F943B3" w:rsidRPr="007C493B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1DFD353" w14:textId="77777777" w:rsidR="00F943B3" w:rsidRPr="007C493B" w:rsidRDefault="00F943B3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43B3" w:rsidRPr="007C493B" w14:paraId="71DFD359" w14:textId="77777777" w:rsidTr="00ED3A81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55" w14:textId="77777777" w:rsidR="00F943B3" w:rsidRPr="007C493B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1DFD356" w14:textId="77777777" w:rsidR="00F943B3" w:rsidRPr="007C493B" w:rsidRDefault="00F943B3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DFD357" w14:textId="77777777" w:rsidR="00F943B3" w:rsidRPr="007C493B" w:rsidRDefault="00F943B3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7C493B">
              <w:rPr>
                <w:rFonts w:ascii="Angsana New" w:hAnsi="Angsana New"/>
                <w:sz w:val="24"/>
                <w:szCs w:val="24"/>
              </w:rPr>
              <w:t>/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71DFD358" w14:textId="77777777" w:rsidR="00F943B3" w:rsidRPr="007C493B" w:rsidRDefault="00F943B3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943B3" w:rsidRPr="007C493B" w14:paraId="71DFD361" w14:textId="77777777" w:rsidTr="00ED3A81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5A" w14:textId="77777777" w:rsidR="00F943B3" w:rsidRPr="007C493B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DFD35B" w14:textId="77777777" w:rsidR="00F943B3" w:rsidRPr="007C493B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E87EAD"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0A2F7E"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71DFD35C" w14:textId="77777777" w:rsidR="00F943B3" w:rsidRPr="007C493B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C493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71DFD35D" w14:textId="77777777" w:rsidR="00F943B3" w:rsidRPr="007C493B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DFD35E" w14:textId="77777777" w:rsidR="00F943B3" w:rsidRPr="007C493B" w:rsidRDefault="00F943B3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71DFD35F" w14:textId="77777777" w:rsidR="00F943B3" w:rsidRPr="007C493B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C493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71DFD360" w14:textId="77777777" w:rsidR="00F943B3" w:rsidRPr="007C493B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0A2F7E"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</w:tr>
      <w:tr w:rsidR="00F943B3" w:rsidRPr="007C493B" w14:paraId="71DFD366" w14:textId="77777777" w:rsidTr="00ED3A81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62" w14:textId="77777777" w:rsidR="00F943B3" w:rsidRPr="007C493B" w:rsidRDefault="00F943B3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1DFD363" w14:textId="77777777" w:rsidR="00F943B3" w:rsidRPr="007C493B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1DFD364" w14:textId="77777777" w:rsidR="00F943B3" w:rsidRPr="007C493B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71DFD365" w14:textId="77777777" w:rsidR="00F943B3" w:rsidRPr="007C493B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943B3" w:rsidRPr="007C493B" w14:paraId="71DFD36C" w14:textId="77777777" w:rsidTr="00ED3A81">
        <w:trPr>
          <w:trHeight w:val="20"/>
        </w:trPr>
        <w:tc>
          <w:tcPr>
            <w:tcW w:w="3370" w:type="dxa"/>
            <w:shd w:val="clear" w:color="auto" w:fill="auto"/>
          </w:tcPr>
          <w:p w14:paraId="71DFD367" w14:textId="77777777" w:rsidR="00F943B3" w:rsidRPr="007C493B" w:rsidRDefault="00F943B3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C493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71DFD368" w14:textId="77777777" w:rsidR="00F943B3" w:rsidRPr="007C493B" w:rsidRDefault="00F943B3" w:rsidP="007624BB">
            <w:pPr>
              <w:tabs>
                <w:tab w:val="left" w:pos="540"/>
              </w:tabs>
              <w:ind w:righ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71DFD369" w14:textId="77777777" w:rsidR="00F943B3" w:rsidRPr="007C493B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DFD36A" w14:textId="77777777" w:rsidR="00F943B3" w:rsidRPr="007C493B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71DFD36B" w14:textId="77777777" w:rsidR="00F943B3" w:rsidRPr="007C493B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2F7E" w:rsidRPr="007C493B" w14:paraId="71DFD372" w14:textId="77777777" w:rsidTr="00ED3A81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6D" w14:textId="77777777" w:rsidR="000A2F7E" w:rsidRPr="007C493B" w:rsidRDefault="000A2F7E" w:rsidP="000D25DD">
            <w:pPr>
              <w:ind w:left="332" w:right="-79" w:hanging="35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7C493B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(ค่าเผื่อผลขาดทุนด้านเครดิตที่คาดว่า   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6E" w14:textId="77777777" w:rsidR="000A2F7E" w:rsidRPr="007C493B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918,026.83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6F" w14:textId="77777777" w:rsidR="000A2F7E" w:rsidRPr="007C493B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557,207.37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70" w14:textId="77777777" w:rsidR="000A2F7E" w:rsidRPr="007C493B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71" w14:textId="77777777" w:rsidR="000A2F7E" w:rsidRPr="007C493B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1,475,234.20</w:t>
            </w:r>
          </w:p>
        </w:tc>
      </w:tr>
      <w:tr w:rsidR="000A2F7E" w:rsidRPr="007C493B" w14:paraId="71DFD378" w14:textId="77777777" w:rsidTr="00ED3A81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73" w14:textId="77777777" w:rsidR="000A2F7E" w:rsidRPr="007C493B" w:rsidRDefault="000A2F7E" w:rsidP="000D25DD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7C493B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(ค่าเผื่อการปรับลดมูลค่า)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74" w14:textId="77777777" w:rsidR="000A2F7E" w:rsidRPr="007C493B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3,483,649.45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75" w14:textId="77777777" w:rsidR="000A2F7E" w:rsidRPr="007C493B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(727,478.19)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76" w14:textId="77777777" w:rsidR="000A2F7E" w:rsidRPr="007C493B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77" w14:textId="77777777" w:rsidR="000A2F7E" w:rsidRPr="007C493B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2,756,171.26</w:t>
            </w:r>
          </w:p>
        </w:tc>
      </w:tr>
      <w:tr w:rsidR="000A2F7E" w:rsidRPr="007C493B" w14:paraId="71DFD37E" w14:textId="77777777" w:rsidTr="00ED3A81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79" w14:textId="77777777" w:rsidR="000A2F7E" w:rsidRPr="007C493B" w:rsidRDefault="000A2F7E" w:rsidP="000D25DD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7A" w14:textId="77777777" w:rsidR="000A2F7E" w:rsidRPr="007C493B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474,580.19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7B" w14:textId="77777777" w:rsidR="000A2F7E" w:rsidRPr="007C493B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35,200.30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7C" w14:textId="77777777" w:rsidR="000A2F7E" w:rsidRPr="007C493B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7D" w14:textId="77777777" w:rsidR="000A2F7E" w:rsidRPr="007C493B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509,780.49</w:t>
            </w:r>
          </w:p>
        </w:tc>
      </w:tr>
      <w:tr w:rsidR="000A2F7E" w:rsidRPr="007C493B" w14:paraId="71DFD384" w14:textId="77777777" w:rsidTr="004E3E90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7F" w14:textId="77777777" w:rsidR="000A2F7E" w:rsidRPr="007C493B" w:rsidRDefault="000A2F7E" w:rsidP="000D25DD">
            <w:pPr>
              <w:ind w:left="317" w:right="-79" w:hanging="335"/>
              <w:rPr>
                <w:rFonts w:ascii="Angsana New" w:hAnsi="Angsana New"/>
                <w:sz w:val="24"/>
                <w:szCs w:val="24"/>
                <w:cs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80" w14:textId="77777777" w:rsidR="000A2F7E" w:rsidRPr="007C493B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2,990,350.00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81" w14:textId="77777777" w:rsidR="000A2F7E" w:rsidRPr="007C493B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(282,659.40)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82" w14:textId="77777777" w:rsidR="000A2F7E" w:rsidRPr="007C493B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83" w14:textId="77777777" w:rsidR="000A2F7E" w:rsidRPr="007C493B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3,061,381.80</w:t>
            </w:r>
          </w:p>
        </w:tc>
      </w:tr>
      <w:tr w:rsidR="000A2F7E" w:rsidRPr="007C493B" w14:paraId="71DFD38A" w14:textId="77777777" w:rsidTr="003267CF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85" w14:textId="77777777" w:rsidR="000A2F7E" w:rsidRPr="007C493B" w:rsidRDefault="000A2F7E" w:rsidP="000D25DD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ผลขาดทุนสะสมยกไป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86" w14:textId="77777777" w:rsidR="000A2F7E" w:rsidRPr="007C493B" w:rsidRDefault="000A2F7E" w:rsidP="004E3E90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87" w14:textId="77777777" w:rsidR="000A2F7E" w:rsidRPr="007C493B" w:rsidRDefault="000A2F7E" w:rsidP="004E3E90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983,516.33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88" w14:textId="77777777" w:rsidR="000A2F7E" w:rsidRPr="007C493B" w:rsidRDefault="000A2F7E" w:rsidP="004E3E90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89" w14:textId="77777777" w:rsidR="000A2F7E" w:rsidRPr="007C493B" w:rsidRDefault="000A2F7E" w:rsidP="004E3E90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983,516.33</w:t>
            </w:r>
          </w:p>
        </w:tc>
      </w:tr>
      <w:tr w:rsidR="00873B7A" w:rsidRPr="007C493B" w14:paraId="71DFD390" w14:textId="77777777" w:rsidTr="00ED3A81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8B" w14:textId="77777777" w:rsidR="00873B7A" w:rsidRPr="007C493B" w:rsidRDefault="00873B7A" w:rsidP="000D25DD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DFD38C" w14:textId="77777777" w:rsidR="00873B7A" w:rsidRPr="007C493B" w:rsidRDefault="00873B7A" w:rsidP="004E3E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7,866,606.47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71DFD38D" w14:textId="77777777" w:rsidR="00873B7A" w:rsidRPr="007C493B" w:rsidRDefault="00873B7A" w:rsidP="004E3E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565,786.41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DFD38E" w14:textId="77777777" w:rsidR="00873B7A" w:rsidRPr="007C493B" w:rsidRDefault="00873B7A" w:rsidP="004E3E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1DFD38F" w14:textId="77777777" w:rsidR="00873B7A" w:rsidRPr="007C493B" w:rsidRDefault="00873B7A" w:rsidP="004E3E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8,786,084.08</w:t>
            </w:r>
          </w:p>
        </w:tc>
      </w:tr>
      <w:bookmarkEnd w:id="0"/>
      <w:tr w:rsidR="00CC6E1C" w:rsidRPr="007C493B" w14:paraId="16885D1C" w14:textId="77777777" w:rsidTr="00ED3A81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47ED09F2" w14:textId="77777777" w:rsidR="00CC6E1C" w:rsidRPr="007C493B" w:rsidRDefault="00CC6E1C" w:rsidP="00ED3A81">
            <w:pPr>
              <w:ind w:left="-18"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A3605A" w14:textId="77777777" w:rsidR="00CC6E1C" w:rsidRPr="007C493B" w:rsidRDefault="00CC6E1C" w:rsidP="004E3E90">
            <w:pP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75B45BEC" w14:textId="77777777" w:rsidR="00CC6E1C" w:rsidRPr="007C493B" w:rsidRDefault="00CC6E1C" w:rsidP="004E3E90">
            <w:pP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37570F" w14:textId="77777777" w:rsidR="00CC6E1C" w:rsidRPr="007C493B" w:rsidRDefault="00CC6E1C" w:rsidP="004E3E90">
            <w:pP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1D13AAB3" w14:textId="77777777" w:rsidR="00CC6E1C" w:rsidRPr="007C493B" w:rsidRDefault="00CC6E1C" w:rsidP="004E3E90">
            <w:pP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C6E1C" w:rsidRPr="007C493B" w14:paraId="485A5752" w14:textId="77777777" w:rsidTr="00ED3A81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0868CAF9" w14:textId="77777777" w:rsidR="00CC6E1C" w:rsidRPr="007C493B" w:rsidRDefault="00CC6E1C" w:rsidP="00ED3A81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3F7718" w14:textId="77777777" w:rsidR="00CC6E1C" w:rsidRPr="007C493B" w:rsidRDefault="00CC6E1C" w:rsidP="008A78D4">
            <w:pP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(302,215.13)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18C895E2" w14:textId="77777777" w:rsidR="00CC6E1C" w:rsidRPr="007C493B" w:rsidRDefault="00CC6E1C" w:rsidP="008A78D4">
            <w:pP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302,215.13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2AC17C" w14:textId="77777777" w:rsidR="00CC6E1C" w:rsidRPr="007C493B" w:rsidRDefault="00CC6E1C" w:rsidP="008A78D4">
            <w:pP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1D4DAFB4" w14:textId="77777777" w:rsidR="00CC6E1C" w:rsidRPr="007C493B" w:rsidRDefault="00CC6E1C" w:rsidP="008A78D4">
            <w:pP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CC6E1C" w:rsidRPr="007C493B" w14:paraId="233C9546" w14:textId="77777777" w:rsidTr="00ED3A81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4CD4B0D7" w14:textId="77777777" w:rsidR="00CC6E1C" w:rsidRPr="007C493B" w:rsidRDefault="00CC6E1C" w:rsidP="00ED3A81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910FF5" w14:textId="77777777" w:rsidR="00CC6E1C" w:rsidRPr="007C493B" w:rsidRDefault="00CC6E1C" w:rsidP="008A78D4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(302,215.13)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561DFA67" w14:textId="77777777" w:rsidR="00CC6E1C" w:rsidRPr="007C493B" w:rsidRDefault="00CC6E1C" w:rsidP="008A78D4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302,215.13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1C176F" w14:textId="77777777" w:rsidR="00CC6E1C" w:rsidRPr="007C493B" w:rsidRDefault="00CC6E1C" w:rsidP="008A78D4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BBBEB3E" w14:textId="77777777" w:rsidR="00CC6E1C" w:rsidRPr="007C493B" w:rsidRDefault="00CC6E1C" w:rsidP="008A78D4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CC6E1C" w:rsidRPr="007C493B" w14:paraId="0A3AC0F3" w14:textId="77777777" w:rsidTr="00ED3A81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663759B2" w14:textId="77777777" w:rsidR="00CC6E1C" w:rsidRPr="007C493B" w:rsidRDefault="00CC6E1C" w:rsidP="00ED3A81">
            <w:pPr>
              <w:ind w:right="-79" w:firstLine="3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78F580" w14:textId="77777777" w:rsidR="00CC6E1C" w:rsidRPr="007C493B" w:rsidRDefault="00CC6E1C" w:rsidP="008A7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7,564,391.34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5F6F28A8" w14:textId="77777777" w:rsidR="00CC6E1C" w:rsidRPr="007C493B" w:rsidRDefault="00CC6E1C" w:rsidP="008A7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868,001.54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77AA4B" w14:textId="77777777" w:rsidR="00CC6E1C" w:rsidRPr="007C493B" w:rsidRDefault="00CC6E1C" w:rsidP="008A7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7CCE359" w14:textId="77777777" w:rsidR="00CC6E1C" w:rsidRPr="007C493B" w:rsidRDefault="00CC6E1C" w:rsidP="008A7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8,786,084.08</w:t>
            </w:r>
          </w:p>
        </w:tc>
      </w:tr>
    </w:tbl>
    <w:p w14:paraId="71DFD394" w14:textId="77777777" w:rsidR="00E02645" w:rsidRPr="007C493B" w:rsidRDefault="00E02645" w:rsidP="002E6ED5">
      <w:pPr>
        <w:numPr>
          <w:ilvl w:val="0"/>
          <w:numId w:val="24"/>
        </w:numPr>
        <w:tabs>
          <w:tab w:val="left" w:pos="513"/>
          <w:tab w:val="decimal" w:pos="7920"/>
        </w:tabs>
        <w:spacing w:after="240"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C493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Pr="007C493B">
        <w:rPr>
          <w:rFonts w:ascii="Angsana New" w:hAnsi="Angsana New"/>
          <w:b/>
          <w:bCs/>
          <w:sz w:val="30"/>
          <w:szCs w:val="30"/>
        </w:rPr>
        <w:t>/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Pr="007C493B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560"/>
        <w:gridCol w:w="31"/>
        <w:gridCol w:w="1528"/>
        <w:gridCol w:w="1548"/>
      </w:tblGrid>
      <w:tr w:rsidR="0008379F" w:rsidRPr="007C493B" w14:paraId="71DFD3C4" w14:textId="77777777" w:rsidTr="0008379F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1DFD3C2" w14:textId="77777777" w:rsidR="0008379F" w:rsidRPr="007C493B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71DFD3C3" w14:textId="77777777" w:rsidR="0008379F" w:rsidRPr="007C493B" w:rsidRDefault="0008379F" w:rsidP="0008379F">
            <w:pPr>
              <w:ind w:left="-124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sz w:val="24"/>
                <w:szCs w:val="24"/>
              </w:rPr>
              <w:t>(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E87EAD" w:rsidRPr="007C493B" w14:paraId="71DFD3C7" w14:textId="77777777" w:rsidTr="00FF4A18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1DFD3C5" w14:textId="77777777" w:rsidR="00E87EAD" w:rsidRPr="007C493B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1DFD3C6" w14:textId="77777777" w:rsidR="00E87EAD" w:rsidRPr="007C493B" w:rsidRDefault="00E87EAD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EAD" w:rsidRPr="007C493B" w14:paraId="71DFD3CC" w14:textId="77777777" w:rsidTr="00406C6D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1DFD3C8" w14:textId="77777777" w:rsidR="00E87EAD" w:rsidRPr="007C493B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1DFD3C9" w14:textId="77777777" w:rsidR="00E87EAD" w:rsidRPr="007C493B" w:rsidRDefault="00E87EAD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D3CA" w14:textId="77777777" w:rsidR="00E87EAD" w:rsidRPr="007C493B" w:rsidRDefault="00E87EAD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C493B">
              <w:rPr>
                <w:rFonts w:ascii="Angsana New" w:hAnsi="Angsana New"/>
                <w:sz w:val="24"/>
                <w:szCs w:val="24"/>
              </w:rPr>
              <w:t>/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71DFD3CB" w14:textId="77777777" w:rsidR="00E87EAD" w:rsidRPr="007C493B" w:rsidRDefault="00E87EAD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87EAD" w:rsidRPr="007C493B" w14:paraId="71DFD3D4" w14:textId="77777777" w:rsidTr="00CC3AF6">
        <w:trPr>
          <w:tblHeader/>
        </w:trPr>
        <w:tc>
          <w:tcPr>
            <w:tcW w:w="3370" w:type="dxa"/>
            <w:shd w:val="clear" w:color="auto" w:fill="auto"/>
          </w:tcPr>
          <w:p w14:paraId="71DFD3CD" w14:textId="77777777" w:rsidR="00E87EAD" w:rsidRPr="007C493B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DFD3CE" w14:textId="77777777" w:rsidR="00E87EAD" w:rsidRPr="007C493B" w:rsidRDefault="00E87EAD" w:rsidP="001C59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7C493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="0024091F"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="0024091F"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591" w:type="dxa"/>
            <w:gridSpan w:val="2"/>
            <w:shd w:val="clear" w:color="auto" w:fill="auto"/>
          </w:tcPr>
          <w:p w14:paraId="71DFD3CF" w14:textId="77777777" w:rsidR="00E87EAD" w:rsidRPr="007C493B" w:rsidRDefault="00E87EAD" w:rsidP="001C59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C493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71DFD3D0" w14:textId="77777777" w:rsidR="00E87EAD" w:rsidRPr="007C493B" w:rsidRDefault="00E87EAD" w:rsidP="001C59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lang w:bidi="th-TH"/>
              </w:rPr>
            </w:pPr>
          </w:p>
        </w:tc>
        <w:tc>
          <w:tcPr>
            <w:tcW w:w="1528" w:type="dxa"/>
            <w:shd w:val="clear" w:color="auto" w:fill="auto"/>
          </w:tcPr>
          <w:p w14:paraId="71DFD3D1" w14:textId="77777777" w:rsidR="00E87EAD" w:rsidRPr="007C493B" w:rsidRDefault="00E87EAD" w:rsidP="001C59D3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14:paraId="71DFD3D2" w14:textId="77777777" w:rsidR="00E87EAD" w:rsidRPr="007C493B" w:rsidRDefault="00E87EAD" w:rsidP="001C59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C493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71DFD3D3" w14:textId="7416580C" w:rsidR="00E87EAD" w:rsidRPr="007C493B" w:rsidRDefault="00E87EAD" w:rsidP="001C59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7C493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="00F35B79"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30 </w:t>
            </w:r>
            <w:r w:rsidR="00F35B79" w:rsidRPr="007C493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กันยายน </w:t>
            </w:r>
            <w:r w:rsidR="00F35B79"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</w:tr>
      <w:tr w:rsidR="00066C7C" w:rsidRPr="007C493B" w14:paraId="71DFD3D9" w14:textId="77777777" w:rsidTr="00CC3AF6">
        <w:trPr>
          <w:tblHeader/>
        </w:trPr>
        <w:tc>
          <w:tcPr>
            <w:tcW w:w="3370" w:type="dxa"/>
            <w:shd w:val="clear" w:color="auto" w:fill="auto"/>
          </w:tcPr>
          <w:p w14:paraId="71DFD3D5" w14:textId="77777777" w:rsidR="00066C7C" w:rsidRPr="007C493B" w:rsidRDefault="00066C7C" w:rsidP="00066C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DFD3D6" w14:textId="77777777" w:rsidR="00066C7C" w:rsidRPr="007C493B" w:rsidRDefault="00066C7C" w:rsidP="00CC3AF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1DFD3D7" w14:textId="77777777" w:rsidR="00066C7C" w:rsidRPr="007C493B" w:rsidRDefault="00066C7C" w:rsidP="00066C7C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7C493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หมายเหตุ </w:t>
            </w:r>
            <w:r w:rsidRPr="007C493B">
              <w:rPr>
                <w:rFonts w:ascii="Angsana New" w:hAnsi="Angsana New"/>
                <w:i/>
                <w:iCs/>
                <w:sz w:val="24"/>
                <w:szCs w:val="24"/>
              </w:rPr>
              <w:t>2</w:t>
            </w:r>
            <w:r w:rsidRPr="007C493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2</w:t>
            </w:r>
            <w:r w:rsidRPr="007C493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71DFD3D8" w14:textId="77777777" w:rsidR="00066C7C" w:rsidRPr="007C493B" w:rsidRDefault="00066C7C" w:rsidP="00CC3AF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E87EAD" w:rsidRPr="007C493B" w14:paraId="71DFD3DF" w14:textId="77777777" w:rsidTr="00FF4A18">
        <w:trPr>
          <w:trHeight w:val="413"/>
        </w:trPr>
        <w:tc>
          <w:tcPr>
            <w:tcW w:w="3370" w:type="dxa"/>
            <w:shd w:val="clear" w:color="auto" w:fill="auto"/>
          </w:tcPr>
          <w:p w14:paraId="71DFD3DA" w14:textId="77777777" w:rsidR="00E87EAD" w:rsidRPr="007C493B" w:rsidRDefault="00E87EAD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C493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71DFD3DB" w14:textId="77777777" w:rsidR="00E87EAD" w:rsidRPr="007C493B" w:rsidRDefault="00E87EAD" w:rsidP="00FF4A18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1DFD3DC" w14:textId="77777777" w:rsidR="00E87EAD" w:rsidRPr="007C493B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1DFD3DD" w14:textId="77777777" w:rsidR="00E87EAD" w:rsidRPr="007C493B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71DFD3DE" w14:textId="77777777" w:rsidR="00E87EAD" w:rsidRPr="007C493B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387F" w:rsidRPr="007C493B" w14:paraId="71DFD3E5" w14:textId="77777777" w:rsidTr="0058546B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3E0" w14:textId="77777777" w:rsidR="004A387F" w:rsidRPr="007C493B" w:rsidRDefault="004A387F" w:rsidP="004A387F">
            <w:pPr>
              <w:ind w:left="317" w:right="-79" w:hanging="34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7C493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(ค่าเผื่อผลขาดทุนด้านเครดิตที่คาดว่า</w:t>
            </w:r>
            <w:r w:rsidRPr="007C493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7C493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E1" w14:textId="77777777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1,475,234.20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DFD3E2" w14:textId="46340D1D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433</w:t>
            </w: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568.05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1DFD3E3" w14:textId="7EE89529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E4" w14:textId="308150F2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908</w:t>
            </w: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802.25</w:t>
            </w:r>
          </w:p>
        </w:tc>
      </w:tr>
      <w:tr w:rsidR="004A387F" w:rsidRPr="007C493B" w14:paraId="71DFD3EB" w14:textId="77777777" w:rsidTr="00AE3C17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3E6" w14:textId="77777777" w:rsidR="004A387F" w:rsidRPr="007C493B" w:rsidRDefault="004A387F" w:rsidP="004A387F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7C493B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(ค่าเผื่อการ</w:t>
            </w:r>
            <w:r w:rsidRPr="007C493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ปรับ</w:t>
            </w:r>
            <w:r w:rsidRPr="007C493B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ลดมูลค่า)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E7" w14:textId="77777777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2,756,171.26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DFD3E8" w14:textId="3D37D3CE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(248,735.15)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1DFD3E9" w14:textId="3BAF45B9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EA" w14:textId="6C0B1F97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2,507,436.11 </w:t>
            </w:r>
          </w:p>
        </w:tc>
      </w:tr>
      <w:tr w:rsidR="004A387F" w:rsidRPr="007C493B" w14:paraId="71DFD3F1" w14:textId="77777777" w:rsidTr="00AE3C17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3EC" w14:textId="77777777" w:rsidR="004A387F" w:rsidRPr="007C493B" w:rsidRDefault="004A387F" w:rsidP="004A387F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ED" w14:textId="77777777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509,780.49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DFD3EE" w14:textId="2D1F3412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(15,336.83)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1DFD3EF" w14:textId="775A965A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F0" w14:textId="01C7CF3B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494,443.66 </w:t>
            </w:r>
          </w:p>
        </w:tc>
      </w:tr>
      <w:tr w:rsidR="004A387F" w:rsidRPr="007C493B" w14:paraId="71DFD3F7" w14:textId="77777777" w:rsidTr="00BF78E1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3F2" w14:textId="77777777" w:rsidR="004A387F" w:rsidRPr="007C493B" w:rsidRDefault="004A387F" w:rsidP="004A387F">
            <w:pPr>
              <w:ind w:left="317" w:right="-79" w:hanging="335"/>
              <w:rPr>
                <w:rFonts w:ascii="Angsana New" w:hAnsi="Angsana New"/>
                <w:sz w:val="24"/>
                <w:szCs w:val="24"/>
                <w:cs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F3" w14:textId="77777777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3,061,381.80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DFD3F4" w14:textId="005ED712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261,600.05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1DFD3F5" w14:textId="6946F5CD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F6" w14:textId="6965C925" w:rsidR="004A387F" w:rsidRPr="007C493B" w:rsidRDefault="004A387F" w:rsidP="004A387F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 xml:space="preserve">3,322,981.85 </w:t>
            </w:r>
          </w:p>
        </w:tc>
      </w:tr>
      <w:tr w:rsidR="004A387F" w:rsidRPr="007C493B" w14:paraId="71DFD403" w14:textId="7777777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3FE" w14:textId="77777777" w:rsidR="004A387F" w:rsidRPr="007C493B" w:rsidRDefault="004A387F" w:rsidP="004A387F">
            <w:pPr>
              <w:ind w:right="-79" w:firstLine="3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C493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FF" w14:textId="77777777" w:rsidR="004A387F" w:rsidRPr="007C493B" w:rsidRDefault="004A387F" w:rsidP="004A38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7,802,567.75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DFD400" w14:textId="7AE4C999" w:rsidR="004A387F" w:rsidRPr="007C493B" w:rsidRDefault="004A387F" w:rsidP="004A38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431,096.12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1DFD401" w14:textId="46E9F493" w:rsidR="004A387F" w:rsidRPr="007C493B" w:rsidRDefault="004A387F" w:rsidP="004A38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402" w14:textId="00E291ED" w:rsidR="004A387F" w:rsidRPr="007C493B" w:rsidRDefault="004A387F" w:rsidP="004A38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8,233,663.87</w:t>
            </w:r>
          </w:p>
        </w:tc>
      </w:tr>
    </w:tbl>
    <w:p w14:paraId="71DFD40B" w14:textId="2C387006" w:rsidR="00433D9A" w:rsidRPr="007C493B" w:rsidRDefault="00433D9A" w:rsidP="008A78D4">
      <w:pPr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24091F" w:rsidRPr="007C493B" w14:paraId="71DFD40E" w14:textId="77777777" w:rsidTr="00CE1649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1DFD40C" w14:textId="77777777" w:rsidR="0024091F" w:rsidRPr="007C493B" w:rsidRDefault="0024091F" w:rsidP="0024091F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  <w:vAlign w:val="center"/>
          </w:tcPr>
          <w:p w14:paraId="71DFD40D" w14:textId="77777777" w:rsidR="0024091F" w:rsidRPr="007C493B" w:rsidRDefault="0024091F" w:rsidP="0024091F">
            <w:pPr>
              <w:ind w:left="-124" w:righ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C493B">
              <w:rPr>
                <w:rFonts w:ascii="Angsana New" w:hAnsi="Angsana New"/>
                <w:sz w:val="24"/>
                <w:szCs w:val="24"/>
              </w:rPr>
              <w:t>(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24091F" w:rsidRPr="007C493B" w14:paraId="71DFD411" w14:textId="77777777" w:rsidTr="00F25259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1DFD40F" w14:textId="77777777" w:rsidR="0024091F" w:rsidRPr="007C493B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1DFD410" w14:textId="77777777" w:rsidR="0024091F" w:rsidRPr="007C493B" w:rsidRDefault="0024091F" w:rsidP="00F25259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091F" w:rsidRPr="007C493B" w14:paraId="71DFD416" w14:textId="77777777" w:rsidTr="00F25259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1DFD412" w14:textId="77777777" w:rsidR="0024091F" w:rsidRPr="007C493B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1DFD413" w14:textId="77777777" w:rsidR="0024091F" w:rsidRPr="007C493B" w:rsidRDefault="0024091F" w:rsidP="00F25259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DFD414" w14:textId="77777777" w:rsidR="0024091F" w:rsidRPr="007C493B" w:rsidRDefault="0024091F" w:rsidP="00F25259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C493B">
              <w:rPr>
                <w:rFonts w:ascii="Angsana New" w:hAnsi="Angsana New"/>
                <w:sz w:val="24"/>
                <w:szCs w:val="24"/>
              </w:rPr>
              <w:t>/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71DFD415" w14:textId="77777777" w:rsidR="0024091F" w:rsidRPr="007C493B" w:rsidRDefault="0024091F" w:rsidP="00F25259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4091F" w:rsidRPr="007C493B" w14:paraId="71DFD41E" w14:textId="77777777" w:rsidTr="003263D4">
        <w:trPr>
          <w:tblHeader/>
        </w:trPr>
        <w:tc>
          <w:tcPr>
            <w:tcW w:w="3370" w:type="dxa"/>
            <w:shd w:val="clear" w:color="auto" w:fill="auto"/>
          </w:tcPr>
          <w:p w14:paraId="71DFD417" w14:textId="77777777" w:rsidR="0024091F" w:rsidRPr="007C493B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DFD418" w14:textId="77777777" w:rsidR="0024091F" w:rsidRPr="007C493B" w:rsidRDefault="0024091F" w:rsidP="00F2525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7C493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71DFD419" w14:textId="77777777" w:rsidR="0024091F" w:rsidRPr="007C493B" w:rsidRDefault="0024091F" w:rsidP="00F2525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C493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71DFD41A" w14:textId="77777777" w:rsidR="0024091F" w:rsidRPr="007C493B" w:rsidRDefault="0024091F" w:rsidP="00F2525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DFD41B" w14:textId="77777777" w:rsidR="0024091F" w:rsidRPr="007C493B" w:rsidRDefault="0024091F" w:rsidP="00F25259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14:paraId="71DFD41C" w14:textId="77777777" w:rsidR="0024091F" w:rsidRPr="007C493B" w:rsidRDefault="0024091F" w:rsidP="00F2525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C493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71DFD41D" w14:textId="77777777" w:rsidR="0024091F" w:rsidRPr="007C493B" w:rsidRDefault="0024091F" w:rsidP="00F2525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7C493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7C493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าคม </w:t>
            </w:r>
            <w:r w:rsidRPr="007C493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24091F" w:rsidRPr="007C493B" w14:paraId="71DFD423" w14:textId="77777777" w:rsidTr="003263D4">
        <w:trPr>
          <w:trHeight w:val="297"/>
          <w:tblHeader/>
        </w:trPr>
        <w:tc>
          <w:tcPr>
            <w:tcW w:w="3370" w:type="dxa"/>
            <w:shd w:val="clear" w:color="auto" w:fill="auto"/>
          </w:tcPr>
          <w:p w14:paraId="71DFD41F" w14:textId="77777777" w:rsidR="0024091F" w:rsidRPr="007C493B" w:rsidRDefault="0024091F" w:rsidP="00F25259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1DFD420" w14:textId="77777777" w:rsidR="0024091F" w:rsidRPr="007C493B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1DFD421" w14:textId="77777777" w:rsidR="0024091F" w:rsidRPr="007C493B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71DFD422" w14:textId="77777777" w:rsidR="0024091F" w:rsidRPr="007C493B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24091F" w:rsidRPr="007C493B" w14:paraId="71DFD429" w14:textId="77777777" w:rsidTr="00F25259">
        <w:trPr>
          <w:trHeight w:val="413"/>
        </w:trPr>
        <w:tc>
          <w:tcPr>
            <w:tcW w:w="3370" w:type="dxa"/>
            <w:shd w:val="clear" w:color="auto" w:fill="auto"/>
          </w:tcPr>
          <w:p w14:paraId="71DFD424" w14:textId="77777777" w:rsidR="0024091F" w:rsidRPr="007C493B" w:rsidRDefault="0024091F" w:rsidP="00F25259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C493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71DFD425" w14:textId="77777777" w:rsidR="0024091F" w:rsidRPr="007C493B" w:rsidRDefault="0024091F" w:rsidP="00F25259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71DFD426" w14:textId="77777777" w:rsidR="0024091F" w:rsidRPr="007C493B" w:rsidRDefault="0024091F" w:rsidP="00F25259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DFD427" w14:textId="77777777" w:rsidR="0024091F" w:rsidRPr="007C493B" w:rsidRDefault="0024091F" w:rsidP="00F25259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71DFD428" w14:textId="77777777" w:rsidR="0024091F" w:rsidRPr="007C493B" w:rsidRDefault="0024091F" w:rsidP="00F25259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091F" w:rsidRPr="007C493B" w14:paraId="71DFD42F" w14:textId="7777777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42A" w14:textId="77777777" w:rsidR="0024091F" w:rsidRPr="007C493B" w:rsidRDefault="0024091F" w:rsidP="000D25DD">
            <w:pPr>
              <w:ind w:left="155" w:right="-79" w:hanging="17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7C493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(ค่าเผื่อผลขาดทุนด้านเครดิตที่คาดว่า</w:t>
            </w:r>
            <w:r w:rsidRPr="007C493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7C493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2B" w14:textId="77777777" w:rsidR="0024091F" w:rsidRPr="007C493B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918</w:t>
            </w: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026.83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42C" w14:textId="77777777" w:rsidR="0024091F" w:rsidRPr="007C493B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557,207.37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2D" w14:textId="77777777" w:rsidR="0024091F" w:rsidRPr="007C493B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42E" w14:textId="77777777" w:rsidR="0024091F" w:rsidRPr="007C493B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1,475,234.20</w:t>
            </w:r>
          </w:p>
        </w:tc>
      </w:tr>
      <w:tr w:rsidR="0024091F" w:rsidRPr="007C493B" w14:paraId="71DFD435" w14:textId="7777777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430" w14:textId="77777777" w:rsidR="0024091F" w:rsidRPr="007C493B" w:rsidRDefault="0024091F" w:rsidP="000D25DD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7C493B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(ค่าเผื่อการ</w:t>
            </w:r>
            <w:r w:rsidRPr="007C493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ปรับ</w:t>
            </w:r>
            <w:r w:rsidRPr="007C493B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ลดมูลค่า)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31" w14:textId="77777777" w:rsidR="0024091F" w:rsidRPr="007C493B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3</w:t>
            </w: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483</w:t>
            </w: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649.45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432" w14:textId="77777777" w:rsidR="0024091F" w:rsidRPr="007C493B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(727,478.19)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33" w14:textId="77777777" w:rsidR="0024091F" w:rsidRPr="007C493B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434" w14:textId="77777777" w:rsidR="0024091F" w:rsidRPr="007C493B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2,756,171.26</w:t>
            </w:r>
          </w:p>
        </w:tc>
      </w:tr>
      <w:tr w:rsidR="0024091F" w:rsidRPr="007C493B" w14:paraId="71DFD43B" w14:textId="7777777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436" w14:textId="77777777" w:rsidR="0024091F" w:rsidRPr="007C493B" w:rsidRDefault="0024091F" w:rsidP="000D25DD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37" w14:textId="77777777" w:rsidR="0024091F" w:rsidRPr="007C493B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474</w:t>
            </w: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580.</w:t>
            </w: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438" w14:textId="77777777" w:rsidR="0024091F" w:rsidRPr="007C493B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35,200.30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39" w14:textId="77777777" w:rsidR="0024091F" w:rsidRPr="007C493B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43A" w14:textId="77777777" w:rsidR="0024091F" w:rsidRPr="007C493B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509,780.49</w:t>
            </w:r>
          </w:p>
        </w:tc>
      </w:tr>
      <w:tr w:rsidR="0024091F" w:rsidRPr="007C493B" w14:paraId="71DFD441" w14:textId="7777777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43C" w14:textId="77777777" w:rsidR="0024091F" w:rsidRPr="007C493B" w:rsidRDefault="0024091F" w:rsidP="000D25DD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3D" w14:textId="77777777" w:rsidR="0024091F" w:rsidRPr="007C493B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990</w:t>
            </w: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350.00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43E" w14:textId="77777777" w:rsidR="0024091F" w:rsidRPr="007C493B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(282,659.40)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3F" w14:textId="77777777" w:rsidR="0024091F" w:rsidRPr="007C493B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440" w14:textId="77777777" w:rsidR="0024091F" w:rsidRPr="007C493B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3,061,381.80</w:t>
            </w:r>
          </w:p>
        </w:tc>
      </w:tr>
      <w:tr w:rsidR="0024091F" w:rsidRPr="007C493B" w14:paraId="71DFD447" w14:textId="77777777" w:rsidTr="004B4B72">
        <w:trPr>
          <w:trHeight w:hRule="exact" w:val="389"/>
        </w:trPr>
        <w:tc>
          <w:tcPr>
            <w:tcW w:w="3370" w:type="dxa"/>
            <w:shd w:val="clear" w:color="auto" w:fill="auto"/>
            <w:vAlign w:val="bottom"/>
          </w:tcPr>
          <w:p w14:paraId="71DFD442" w14:textId="77777777" w:rsidR="0024091F" w:rsidRPr="007C493B" w:rsidRDefault="0024091F" w:rsidP="000D25DD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43" w14:textId="77777777" w:rsidR="0024091F" w:rsidRPr="007C493B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7</w:t>
            </w: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866</w:t>
            </w: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606.4</w:t>
            </w: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444" w14:textId="77777777" w:rsidR="0024091F" w:rsidRPr="007C493B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(417,729.92)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45" w14:textId="77777777" w:rsidR="0024091F" w:rsidRPr="007C493B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446" w14:textId="77777777" w:rsidR="0024091F" w:rsidRPr="007C493B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7,802,567.75</w:t>
            </w:r>
          </w:p>
        </w:tc>
      </w:tr>
      <w:tr w:rsidR="0024091F" w:rsidRPr="007C493B" w14:paraId="71DFD44D" w14:textId="7777777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448" w14:textId="77777777" w:rsidR="0024091F" w:rsidRPr="007C493B" w:rsidRDefault="0024091F" w:rsidP="000D25DD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C493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DFD449" w14:textId="77777777" w:rsidR="0024091F" w:rsidRPr="007C493B" w:rsidRDefault="0024091F" w:rsidP="000D25DD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71DFD44A" w14:textId="77777777" w:rsidR="0024091F" w:rsidRPr="007C493B" w:rsidRDefault="0024091F" w:rsidP="000D25DD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DFD44B" w14:textId="77777777" w:rsidR="0024091F" w:rsidRPr="007C493B" w:rsidRDefault="0024091F" w:rsidP="000D25DD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71DFD44C" w14:textId="77777777" w:rsidR="0024091F" w:rsidRPr="007C493B" w:rsidRDefault="0024091F" w:rsidP="000D25DD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4091F" w:rsidRPr="007C493B" w14:paraId="71DFD453" w14:textId="7777777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44E" w14:textId="77777777" w:rsidR="0024091F" w:rsidRPr="007C493B" w:rsidRDefault="0024091F" w:rsidP="000D25DD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4F" w14:textId="77777777" w:rsidR="0024091F" w:rsidRPr="007C493B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302</w:t>
            </w: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215.13</w:t>
            </w: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450" w14:textId="77777777" w:rsidR="0024091F" w:rsidRPr="007C493B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302,215.13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51" w14:textId="77777777" w:rsidR="0024091F" w:rsidRPr="007C493B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452" w14:textId="77777777" w:rsidR="0024091F" w:rsidRPr="007C493B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24091F" w:rsidRPr="007C493B" w14:paraId="71DFD459" w14:textId="77777777" w:rsidTr="004B4B72">
        <w:trPr>
          <w:trHeight w:hRule="exact" w:val="389"/>
        </w:trPr>
        <w:tc>
          <w:tcPr>
            <w:tcW w:w="3370" w:type="dxa"/>
            <w:shd w:val="clear" w:color="auto" w:fill="auto"/>
            <w:vAlign w:val="bottom"/>
          </w:tcPr>
          <w:p w14:paraId="71DFD454" w14:textId="77777777" w:rsidR="0024091F" w:rsidRPr="007C493B" w:rsidRDefault="0024091F" w:rsidP="000D25DD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55" w14:textId="77777777" w:rsidR="0024091F" w:rsidRPr="007C493B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302</w:t>
            </w: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sz w:val="26"/>
                <w:szCs w:val="26"/>
                <w:cs/>
                <w:lang w:val="en-US"/>
              </w:rPr>
              <w:t>215.13</w:t>
            </w:r>
            <w:r w:rsidRPr="007C49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456" w14:textId="77777777" w:rsidR="0024091F" w:rsidRPr="007C493B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302,215.13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57" w14:textId="77777777" w:rsidR="0024091F" w:rsidRPr="007C493B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458" w14:textId="77777777" w:rsidR="0024091F" w:rsidRPr="007C493B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24091F" w:rsidRPr="007C493B" w14:paraId="71DFD45F" w14:textId="7777777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45A" w14:textId="77777777" w:rsidR="0024091F" w:rsidRPr="007C493B" w:rsidRDefault="0024091F" w:rsidP="000D25DD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C493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DFD45B" w14:textId="77777777" w:rsidR="0024091F" w:rsidRPr="007C493B" w:rsidRDefault="0024091F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7</w:t>
            </w:r>
            <w:r w:rsidRPr="007C493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564</w:t>
            </w:r>
            <w:r w:rsidRPr="007C493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391.3</w:t>
            </w:r>
            <w:r w:rsidRPr="007C49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71DFD45C" w14:textId="77777777" w:rsidR="0024091F" w:rsidRPr="007C493B" w:rsidRDefault="0024091F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(115,514.79)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DFD45D" w14:textId="77777777" w:rsidR="0024091F" w:rsidRPr="007C493B" w:rsidRDefault="0024091F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1DFD45E" w14:textId="77777777" w:rsidR="0024091F" w:rsidRPr="007C493B" w:rsidRDefault="0024091F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7,802,567.75</w:t>
            </w:r>
          </w:p>
        </w:tc>
      </w:tr>
    </w:tbl>
    <w:p w14:paraId="054A63EF" w14:textId="77777777" w:rsidR="008A78D4" w:rsidRPr="007C493B" w:rsidRDefault="008A78D4" w:rsidP="008A78D4">
      <w:pPr>
        <w:spacing w:after="240" w:line="240" w:lineRule="atLeast"/>
        <w:ind w:left="426"/>
        <w:jc w:val="both"/>
        <w:rPr>
          <w:rFonts w:ascii="Angsana New" w:hAnsi="Angsana New"/>
          <w:b/>
          <w:bCs/>
          <w:sz w:val="30"/>
          <w:szCs w:val="30"/>
        </w:rPr>
      </w:pPr>
    </w:p>
    <w:p w14:paraId="5CDF8C2E" w14:textId="77777777" w:rsidR="008A78D4" w:rsidRPr="007C493B" w:rsidRDefault="008A78D4" w:rsidP="00B4022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26" w:hanging="426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47D8397" w14:textId="71E798D8" w:rsidR="00925D0C" w:rsidRPr="007C493B" w:rsidRDefault="00A66C67" w:rsidP="00B40229">
      <w:pPr>
        <w:numPr>
          <w:ilvl w:val="0"/>
          <w:numId w:val="25"/>
        </w:numPr>
        <w:spacing w:after="240"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50"/>
        <w:gridCol w:w="1742"/>
        <w:gridCol w:w="236"/>
        <w:gridCol w:w="1737"/>
        <w:gridCol w:w="7"/>
      </w:tblGrid>
      <w:tr w:rsidR="0014279F" w:rsidRPr="007C493B" w14:paraId="07B0B32F" w14:textId="77777777" w:rsidTr="0066376C">
        <w:trPr>
          <w:gridAfter w:val="1"/>
          <w:wAfter w:w="7" w:type="dxa"/>
        </w:trPr>
        <w:tc>
          <w:tcPr>
            <w:tcW w:w="5850" w:type="dxa"/>
          </w:tcPr>
          <w:p w14:paraId="4419A815" w14:textId="77777777" w:rsidR="0014279F" w:rsidRPr="007C493B" w:rsidRDefault="0014279F" w:rsidP="00D911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5" w:type="dxa"/>
            <w:gridSpan w:val="3"/>
          </w:tcPr>
          <w:p w14:paraId="27520F6A" w14:textId="532D689D" w:rsidR="0014279F" w:rsidRPr="007C493B" w:rsidRDefault="0014279F" w:rsidP="00D9115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4279F" w:rsidRPr="007C493B" w14:paraId="4CE4FD94" w14:textId="77777777" w:rsidTr="0066376C">
        <w:trPr>
          <w:gridAfter w:val="1"/>
          <w:wAfter w:w="7" w:type="dxa"/>
        </w:trPr>
        <w:tc>
          <w:tcPr>
            <w:tcW w:w="5850" w:type="dxa"/>
          </w:tcPr>
          <w:p w14:paraId="20D6D357" w14:textId="77777777" w:rsidR="0014279F" w:rsidRPr="007C493B" w:rsidRDefault="0014279F" w:rsidP="00D911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766C19" w14:textId="5F7E4352" w:rsidR="0014279F" w:rsidRPr="007C493B" w:rsidRDefault="0014279F" w:rsidP="00D9115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4279F" w:rsidRPr="007C493B" w14:paraId="213F6CA3" w14:textId="77777777" w:rsidTr="0066376C">
        <w:tc>
          <w:tcPr>
            <w:tcW w:w="5850" w:type="dxa"/>
          </w:tcPr>
          <w:p w14:paraId="07E0E538" w14:textId="77777777" w:rsidR="0014279F" w:rsidRPr="007C493B" w:rsidRDefault="0014279F" w:rsidP="00D9115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64FA3" w14:textId="51AA854B" w:rsidR="0014279F" w:rsidRPr="007C493B" w:rsidRDefault="00F35B79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7EA0632" w14:textId="77777777" w:rsidR="0014279F" w:rsidRPr="007C493B" w:rsidRDefault="0014279F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C67CE" w14:textId="40AB4227" w:rsidR="0014279F" w:rsidRPr="007C493B" w:rsidRDefault="0014279F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14279F" w:rsidRPr="007C493B" w14:paraId="2F5A0E15" w14:textId="77777777" w:rsidTr="0066376C">
        <w:trPr>
          <w:trHeight w:val="203"/>
        </w:trPr>
        <w:tc>
          <w:tcPr>
            <w:tcW w:w="5850" w:type="dxa"/>
            <w:vAlign w:val="center"/>
          </w:tcPr>
          <w:p w14:paraId="1937702D" w14:textId="1AACA1BD" w:rsidR="0014279F" w:rsidRPr="007C493B" w:rsidRDefault="00A72D75" w:rsidP="00142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72258" w14:textId="20B10738" w:rsidR="0014279F" w:rsidRPr="007C493B" w:rsidRDefault="00A72D75" w:rsidP="0014279F">
            <w:pPr>
              <w:tabs>
                <w:tab w:val="decimal" w:pos="1280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15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4D8C6C" w14:textId="77777777" w:rsidR="0014279F" w:rsidRPr="007C493B" w:rsidRDefault="0014279F" w:rsidP="0014279F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010C7DB" w14:textId="5772FFE1" w:rsidR="0014279F" w:rsidRPr="007C493B" w:rsidRDefault="0014279F" w:rsidP="0014279F">
            <w:pPr>
              <w:tabs>
                <w:tab w:val="decimal" w:pos="1280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4279F" w:rsidRPr="007C493B" w14:paraId="0D75D349" w14:textId="77777777" w:rsidTr="0066376C">
        <w:trPr>
          <w:trHeight w:val="149"/>
        </w:trPr>
        <w:tc>
          <w:tcPr>
            <w:tcW w:w="5850" w:type="dxa"/>
          </w:tcPr>
          <w:p w14:paraId="2CDB1ADD" w14:textId="77777777" w:rsidR="0014279F" w:rsidRPr="007C493B" w:rsidRDefault="0014279F" w:rsidP="0014279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A264F4" w14:textId="6CD2E4A6" w:rsidR="0014279F" w:rsidRPr="007C493B" w:rsidRDefault="00A72D75" w:rsidP="0014279F">
            <w:pPr>
              <w:tabs>
                <w:tab w:val="decimal" w:pos="1280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15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000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07C839" w14:textId="77777777" w:rsidR="0014279F" w:rsidRPr="007C493B" w:rsidRDefault="0014279F" w:rsidP="0014279F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98F59F" w14:textId="71CF41C3" w:rsidR="0014279F" w:rsidRPr="007C493B" w:rsidRDefault="0014279F" w:rsidP="0014279F">
            <w:pPr>
              <w:tabs>
                <w:tab w:val="decimal" w:pos="1280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2D735F8F" w14:textId="376FBA98" w:rsidR="00A66C67" w:rsidRPr="007C493B" w:rsidRDefault="00B40229" w:rsidP="00CA5DBD">
      <w:pPr>
        <w:spacing w:before="240" w:line="240" w:lineRule="atLeast"/>
        <w:ind w:left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7C493B">
        <w:rPr>
          <w:rFonts w:ascii="Angsana New" w:hAnsi="Angsana New" w:hint="cs"/>
          <w:sz w:val="30"/>
          <w:szCs w:val="30"/>
          <w:cs/>
        </w:rPr>
        <w:t>เงินเบิกเกินบัญชี</w:t>
      </w:r>
      <w:r w:rsidR="006A34C5" w:rsidRPr="007C493B">
        <w:rPr>
          <w:rFonts w:ascii="Angsana New" w:hAnsi="Angsana New" w:hint="cs"/>
          <w:sz w:val="30"/>
          <w:szCs w:val="30"/>
          <w:cs/>
        </w:rPr>
        <w:t>และเงินกู้ยืมระยะสั้นจากสถาบันการเงิน</w:t>
      </w:r>
      <w:r w:rsidR="00B8799F" w:rsidRPr="007C493B">
        <w:rPr>
          <w:rFonts w:ascii="Angsana New" w:hAnsi="Angsana New" w:hint="cs"/>
          <w:sz w:val="30"/>
          <w:szCs w:val="30"/>
          <w:cs/>
        </w:rPr>
        <w:t>ค้ำประกัน</w:t>
      </w:r>
      <w:r w:rsidR="00AD5C6A" w:rsidRPr="007C493B">
        <w:rPr>
          <w:rFonts w:ascii="Angsana New" w:hAnsi="Angsana New"/>
          <w:sz w:val="30"/>
          <w:szCs w:val="30"/>
          <w:cs/>
        </w:rPr>
        <w:t>โดยที่ดินและสิ่งปลูกสร้างกรรมสิทธิ์ของบริษัทฯ</w:t>
      </w:r>
      <w:r w:rsidR="00B8799F" w:rsidRPr="007C493B">
        <w:rPr>
          <w:rFonts w:ascii="Angsana New" w:hAnsi="Angsana New" w:hint="cs"/>
          <w:sz w:val="30"/>
          <w:szCs w:val="30"/>
          <w:cs/>
        </w:rPr>
        <w:t xml:space="preserve"> ตามหมายเหตุ 27.2</w:t>
      </w:r>
    </w:p>
    <w:p w14:paraId="71DFD460" w14:textId="0F1516B9" w:rsidR="006F30AD" w:rsidRPr="007C493B" w:rsidRDefault="006F30AD" w:rsidP="009E636D">
      <w:pPr>
        <w:numPr>
          <w:ilvl w:val="0"/>
          <w:numId w:val="25"/>
        </w:numPr>
        <w:spacing w:before="240" w:after="240" w:line="240" w:lineRule="atLeast"/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 w:hint="cs"/>
          <w:b/>
          <w:bCs/>
          <w:sz w:val="30"/>
          <w:szCs w:val="30"/>
          <w:cs/>
        </w:rPr>
        <w:t>เจ้า</w:t>
      </w:r>
      <w:r w:rsidRPr="007C493B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และเจ้าหนี้</w:t>
      </w:r>
      <w:r w:rsidR="00EB453D" w:rsidRPr="007C493B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</w:p>
    <w:tbl>
      <w:tblPr>
        <w:tblW w:w="1003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970"/>
        <w:gridCol w:w="1528"/>
        <w:gridCol w:w="236"/>
        <w:gridCol w:w="1607"/>
        <w:gridCol w:w="236"/>
        <w:gridCol w:w="1613"/>
        <w:gridCol w:w="236"/>
        <w:gridCol w:w="1613"/>
      </w:tblGrid>
      <w:tr w:rsidR="00C836E0" w:rsidRPr="007C493B" w14:paraId="71DFD467" w14:textId="77777777" w:rsidTr="00837753">
        <w:tc>
          <w:tcPr>
            <w:tcW w:w="2970" w:type="dxa"/>
          </w:tcPr>
          <w:p w14:paraId="71DFD461" w14:textId="77777777" w:rsidR="00C836E0" w:rsidRPr="007C493B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</w:tcPr>
          <w:p w14:paraId="71DFD462" w14:textId="77777777" w:rsidR="00C836E0" w:rsidRPr="007C493B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463" w14:textId="77777777" w:rsidR="00C836E0" w:rsidRPr="007C493B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</w:tcPr>
          <w:p w14:paraId="71DFD464" w14:textId="77777777" w:rsidR="00C836E0" w:rsidRPr="007C493B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465" w14:textId="77777777" w:rsidR="00C836E0" w:rsidRPr="007C493B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62" w:type="dxa"/>
            <w:gridSpan w:val="3"/>
          </w:tcPr>
          <w:p w14:paraId="71DFD466" w14:textId="77777777" w:rsidR="00C836E0" w:rsidRPr="007C493B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836E0" w:rsidRPr="007C493B" w14:paraId="71DFD46C" w14:textId="77777777" w:rsidTr="00837753">
        <w:tc>
          <w:tcPr>
            <w:tcW w:w="2970" w:type="dxa"/>
          </w:tcPr>
          <w:p w14:paraId="71DFD468" w14:textId="77777777" w:rsidR="00C836E0" w:rsidRPr="007C493B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71" w:type="dxa"/>
            <w:gridSpan w:val="3"/>
            <w:tcBorders>
              <w:bottom w:val="single" w:sz="4" w:space="0" w:color="auto"/>
            </w:tcBorders>
          </w:tcPr>
          <w:p w14:paraId="71DFD469" w14:textId="77777777" w:rsidR="00C836E0" w:rsidRPr="007C493B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1DFD46A" w14:textId="77777777" w:rsidR="00C836E0" w:rsidRPr="007C493B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62" w:type="dxa"/>
            <w:gridSpan w:val="3"/>
            <w:tcBorders>
              <w:bottom w:val="single" w:sz="4" w:space="0" w:color="auto"/>
            </w:tcBorders>
          </w:tcPr>
          <w:p w14:paraId="71DFD46B" w14:textId="77777777" w:rsidR="00C836E0" w:rsidRPr="007C493B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B9A" w:rsidRPr="007C493B" w14:paraId="71DFD475" w14:textId="77777777" w:rsidTr="00837753">
        <w:tc>
          <w:tcPr>
            <w:tcW w:w="2970" w:type="dxa"/>
          </w:tcPr>
          <w:p w14:paraId="71DFD46D" w14:textId="77777777" w:rsidR="00945B9A" w:rsidRPr="007C493B" w:rsidRDefault="00945B9A" w:rsidP="00945B9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71DFD46E" w14:textId="518D6A86" w:rsidR="00945B9A" w:rsidRPr="007C493B" w:rsidRDefault="00F35B79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46F" w14:textId="77777777" w:rsidR="00945B9A" w:rsidRPr="007C493B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1DFD470" w14:textId="77777777" w:rsidR="00945B9A" w:rsidRPr="007C493B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9C1535"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1DFD471" w14:textId="77777777" w:rsidR="00945B9A" w:rsidRPr="007C493B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71DFD472" w14:textId="01515A52" w:rsidR="00945B9A" w:rsidRPr="007C493B" w:rsidRDefault="00F35B79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473" w14:textId="77777777" w:rsidR="00945B9A" w:rsidRPr="007C493B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71DFD474" w14:textId="77777777" w:rsidR="00945B9A" w:rsidRPr="007C493B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9C1535"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C836E0" w:rsidRPr="007C493B" w14:paraId="71DFD47E" w14:textId="77777777" w:rsidTr="00837753">
        <w:trPr>
          <w:trHeight w:val="203"/>
        </w:trPr>
        <w:tc>
          <w:tcPr>
            <w:tcW w:w="2970" w:type="dxa"/>
          </w:tcPr>
          <w:p w14:paraId="71DFD476" w14:textId="77777777" w:rsidR="00C836E0" w:rsidRPr="007C493B" w:rsidRDefault="00C836E0" w:rsidP="00C836E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71DFD477" w14:textId="77777777" w:rsidR="00C836E0" w:rsidRPr="007C493B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478" w14:textId="77777777" w:rsidR="00C836E0" w:rsidRPr="007C493B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71DFD479" w14:textId="77777777" w:rsidR="00C836E0" w:rsidRPr="007C493B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47A" w14:textId="77777777" w:rsidR="00C836E0" w:rsidRPr="007C493B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D47B" w14:textId="77777777" w:rsidR="00C836E0" w:rsidRPr="007C493B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1DFD47C" w14:textId="77777777" w:rsidR="00C836E0" w:rsidRPr="007C493B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vAlign w:val="center"/>
          </w:tcPr>
          <w:p w14:paraId="71DFD47D" w14:textId="77777777" w:rsidR="00C836E0" w:rsidRPr="007C493B" w:rsidRDefault="00C836E0" w:rsidP="00C836E0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0271" w:rsidRPr="007C493B" w14:paraId="71DFD487" w14:textId="77777777" w:rsidTr="00837753">
        <w:trPr>
          <w:trHeight w:val="203"/>
        </w:trPr>
        <w:tc>
          <w:tcPr>
            <w:tcW w:w="2970" w:type="dxa"/>
          </w:tcPr>
          <w:p w14:paraId="71DFD47F" w14:textId="77777777" w:rsidR="001B0271" w:rsidRPr="007C493B" w:rsidRDefault="001B0271" w:rsidP="001B027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28" w:type="dxa"/>
            <w:vAlign w:val="bottom"/>
          </w:tcPr>
          <w:p w14:paraId="71DFD480" w14:textId="6CF0EE91" w:rsidR="001B0271" w:rsidRPr="007C493B" w:rsidRDefault="00A72D75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784,235.52</w:t>
            </w:r>
          </w:p>
        </w:tc>
        <w:tc>
          <w:tcPr>
            <w:tcW w:w="236" w:type="dxa"/>
          </w:tcPr>
          <w:p w14:paraId="71DFD481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</w:tcPr>
          <w:p w14:paraId="71DFD482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509,735.06</w:t>
            </w:r>
          </w:p>
        </w:tc>
        <w:tc>
          <w:tcPr>
            <w:tcW w:w="236" w:type="dxa"/>
          </w:tcPr>
          <w:p w14:paraId="71DFD483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1DFD484" w14:textId="45AFDA0B" w:rsidR="001B0271" w:rsidRPr="007C493B" w:rsidRDefault="00A72D75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1,105,235.52</w:t>
            </w:r>
          </w:p>
        </w:tc>
        <w:tc>
          <w:tcPr>
            <w:tcW w:w="236" w:type="dxa"/>
            <w:vAlign w:val="center"/>
          </w:tcPr>
          <w:p w14:paraId="71DFD485" w14:textId="77777777" w:rsidR="001B0271" w:rsidRPr="007C493B" w:rsidRDefault="001B0271" w:rsidP="001B0271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shd w:val="clear" w:color="auto" w:fill="auto"/>
          </w:tcPr>
          <w:p w14:paraId="71DFD486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830,735.06</w:t>
            </w:r>
          </w:p>
        </w:tc>
      </w:tr>
      <w:tr w:rsidR="001B0271" w:rsidRPr="007C493B" w14:paraId="71DFD490" w14:textId="77777777" w:rsidTr="00837753">
        <w:trPr>
          <w:trHeight w:val="203"/>
        </w:trPr>
        <w:tc>
          <w:tcPr>
            <w:tcW w:w="2970" w:type="dxa"/>
          </w:tcPr>
          <w:p w14:paraId="71DFD488" w14:textId="77777777" w:rsidR="001B0271" w:rsidRPr="007C493B" w:rsidRDefault="001B0271" w:rsidP="001B027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71DFD489" w14:textId="6497BE01" w:rsidR="001B0271" w:rsidRPr="007C493B" w:rsidRDefault="00A72D75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19,365,430.46</w:t>
            </w:r>
          </w:p>
        </w:tc>
        <w:tc>
          <w:tcPr>
            <w:tcW w:w="236" w:type="dxa"/>
          </w:tcPr>
          <w:p w14:paraId="71DFD48A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1DFD48B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15,837,526.59</w:t>
            </w:r>
          </w:p>
        </w:tc>
        <w:tc>
          <w:tcPr>
            <w:tcW w:w="236" w:type="dxa"/>
          </w:tcPr>
          <w:p w14:paraId="71DFD48C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1DFD48D" w14:textId="58DC9EBF" w:rsidR="001B0271" w:rsidRPr="007C493B" w:rsidRDefault="00A72D75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19,365,430.46</w:t>
            </w:r>
          </w:p>
        </w:tc>
        <w:tc>
          <w:tcPr>
            <w:tcW w:w="236" w:type="dxa"/>
            <w:vAlign w:val="center"/>
          </w:tcPr>
          <w:p w14:paraId="71DFD48E" w14:textId="77777777" w:rsidR="001B0271" w:rsidRPr="007C493B" w:rsidRDefault="001B0271" w:rsidP="001B0271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shd w:val="clear" w:color="auto" w:fill="auto"/>
          </w:tcPr>
          <w:p w14:paraId="71DFD48F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15,837,526.59</w:t>
            </w:r>
          </w:p>
        </w:tc>
      </w:tr>
      <w:tr w:rsidR="00582667" w:rsidRPr="007C493B" w14:paraId="71DFD499" w14:textId="77777777" w:rsidTr="00837753">
        <w:trPr>
          <w:trHeight w:val="149"/>
        </w:trPr>
        <w:tc>
          <w:tcPr>
            <w:tcW w:w="2970" w:type="dxa"/>
          </w:tcPr>
          <w:p w14:paraId="71DFD491" w14:textId="77777777" w:rsidR="00582667" w:rsidRPr="007C493B" w:rsidRDefault="00582667" w:rsidP="005826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FD492" w14:textId="660EFE1D" w:rsidR="00582667" w:rsidRPr="007C493B" w:rsidRDefault="00A72D75" w:rsidP="005826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20,149,665.98</w:t>
            </w:r>
          </w:p>
        </w:tc>
        <w:tc>
          <w:tcPr>
            <w:tcW w:w="236" w:type="dxa"/>
          </w:tcPr>
          <w:p w14:paraId="71DFD493" w14:textId="77777777" w:rsidR="00582667" w:rsidRPr="007C493B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1DFD494" w14:textId="77777777" w:rsidR="00582667" w:rsidRPr="007C493B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16,347,261.65</w:t>
            </w:r>
          </w:p>
        </w:tc>
        <w:tc>
          <w:tcPr>
            <w:tcW w:w="236" w:type="dxa"/>
          </w:tcPr>
          <w:p w14:paraId="71DFD495" w14:textId="77777777" w:rsidR="00582667" w:rsidRPr="007C493B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D496" w14:textId="705F35F6" w:rsidR="00582667" w:rsidRPr="007C493B" w:rsidRDefault="00A72D75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20,470,665.98</w:t>
            </w:r>
          </w:p>
        </w:tc>
        <w:tc>
          <w:tcPr>
            <w:tcW w:w="236" w:type="dxa"/>
            <w:vAlign w:val="center"/>
          </w:tcPr>
          <w:p w14:paraId="71DFD497" w14:textId="77777777" w:rsidR="00582667" w:rsidRPr="007C493B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D498" w14:textId="77777777" w:rsidR="00582667" w:rsidRPr="007C493B" w:rsidRDefault="00582667" w:rsidP="005826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16,668,261.65</w:t>
            </w:r>
          </w:p>
        </w:tc>
      </w:tr>
      <w:tr w:rsidR="00945B9A" w:rsidRPr="007C493B" w14:paraId="71DFD4A2" w14:textId="77777777" w:rsidTr="00837753">
        <w:trPr>
          <w:trHeight w:val="149"/>
        </w:trPr>
        <w:tc>
          <w:tcPr>
            <w:tcW w:w="2970" w:type="dxa"/>
          </w:tcPr>
          <w:p w14:paraId="71DFD49A" w14:textId="77777777" w:rsidR="00945B9A" w:rsidRPr="007C493B" w:rsidRDefault="00945B9A" w:rsidP="00945B9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71DFD49B" w14:textId="77777777" w:rsidR="00945B9A" w:rsidRPr="007C493B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49C" w14:textId="77777777" w:rsidR="00945B9A" w:rsidRPr="007C493B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71DFD49D" w14:textId="77777777" w:rsidR="00945B9A" w:rsidRPr="007C493B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49E" w14:textId="77777777" w:rsidR="00945B9A" w:rsidRPr="007C493B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D49F" w14:textId="77777777" w:rsidR="00945B9A" w:rsidRPr="007C493B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1DFD4A0" w14:textId="77777777" w:rsidR="00945B9A" w:rsidRPr="007C493B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vAlign w:val="center"/>
          </w:tcPr>
          <w:p w14:paraId="71DFD4A1" w14:textId="77777777" w:rsidR="00945B9A" w:rsidRPr="007C493B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613CF" w:rsidRPr="007C493B" w14:paraId="71DFD4AB" w14:textId="77777777" w:rsidTr="00837753">
        <w:trPr>
          <w:trHeight w:val="149"/>
        </w:trPr>
        <w:tc>
          <w:tcPr>
            <w:tcW w:w="2970" w:type="dxa"/>
          </w:tcPr>
          <w:p w14:paraId="71DFD4A3" w14:textId="4141A12E" w:rsidR="00E613CF" w:rsidRPr="007C493B" w:rsidRDefault="001F70D8" w:rsidP="00837753">
            <w:pPr>
              <w:tabs>
                <w:tab w:val="left" w:pos="8040"/>
              </w:tabs>
              <w:spacing w:line="240" w:lineRule="auto"/>
              <w:ind w:left="334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="00E613CF" w:rsidRPr="007C493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28" w:type="dxa"/>
          </w:tcPr>
          <w:p w14:paraId="71DFD4A4" w14:textId="7EC6E801" w:rsidR="00E613CF" w:rsidRPr="007C493B" w:rsidRDefault="00EF1BC3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82,451.77</w:t>
            </w:r>
          </w:p>
        </w:tc>
        <w:tc>
          <w:tcPr>
            <w:tcW w:w="236" w:type="dxa"/>
          </w:tcPr>
          <w:p w14:paraId="71DFD4A5" w14:textId="77777777" w:rsidR="00E613CF" w:rsidRPr="007C493B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</w:tcPr>
          <w:p w14:paraId="71DFD4A6" w14:textId="291F5DB4" w:rsidR="00E613CF" w:rsidRPr="007C493B" w:rsidRDefault="00AB4DE1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2,091,512.90</w:t>
            </w:r>
          </w:p>
        </w:tc>
        <w:tc>
          <w:tcPr>
            <w:tcW w:w="236" w:type="dxa"/>
          </w:tcPr>
          <w:p w14:paraId="71DFD4A7" w14:textId="77777777" w:rsidR="00E613CF" w:rsidRPr="007C493B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1DFD4A8" w14:textId="64200632" w:rsidR="00E613CF" w:rsidRPr="007C493B" w:rsidRDefault="00BF6C1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149,993.44</w:t>
            </w:r>
          </w:p>
        </w:tc>
        <w:tc>
          <w:tcPr>
            <w:tcW w:w="236" w:type="dxa"/>
            <w:vAlign w:val="center"/>
          </w:tcPr>
          <w:p w14:paraId="71DFD4A9" w14:textId="77777777" w:rsidR="00E613CF" w:rsidRPr="007C493B" w:rsidRDefault="00E613CF" w:rsidP="00E613CF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</w:tcPr>
          <w:p w14:paraId="71DFD4AA" w14:textId="1B0EC547" w:rsidR="00E613CF" w:rsidRPr="007C493B" w:rsidRDefault="00904496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2,103,471.23</w:t>
            </w:r>
          </w:p>
        </w:tc>
      </w:tr>
      <w:tr w:rsidR="001B0271" w:rsidRPr="007C493B" w14:paraId="71DFD4B4" w14:textId="77777777" w:rsidTr="00837753">
        <w:trPr>
          <w:trHeight w:val="149"/>
        </w:trPr>
        <w:tc>
          <w:tcPr>
            <w:tcW w:w="2970" w:type="dxa"/>
            <w:shd w:val="clear" w:color="auto" w:fill="auto"/>
          </w:tcPr>
          <w:p w14:paraId="71DFD4AC" w14:textId="77777777" w:rsidR="001B0271" w:rsidRPr="007C493B" w:rsidRDefault="001B0271" w:rsidP="001B027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28" w:type="dxa"/>
            <w:vAlign w:val="bottom"/>
          </w:tcPr>
          <w:p w14:paraId="71DFD4AD" w14:textId="3B42D3F5" w:rsidR="001B0271" w:rsidRPr="007C493B" w:rsidRDefault="00A72D75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28,164,792.50</w:t>
            </w:r>
          </w:p>
        </w:tc>
        <w:tc>
          <w:tcPr>
            <w:tcW w:w="236" w:type="dxa"/>
          </w:tcPr>
          <w:p w14:paraId="71DFD4AE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7" w:type="dxa"/>
          </w:tcPr>
          <w:p w14:paraId="71DFD4AF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4,173,482.27</w:t>
            </w:r>
          </w:p>
        </w:tc>
        <w:tc>
          <w:tcPr>
            <w:tcW w:w="236" w:type="dxa"/>
          </w:tcPr>
          <w:p w14:paraId="71DFD4B0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1DFD4B1" w14:textId="5B15D80E" w:rsidR="001B0271" w:rsidRPr="007C493B" w:rsidRDefault="00A72D75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28,085,792.56</w:t>
            </w:r>
          </w:p>
        </w:tc>
        <w:tc>
          <w:tcPr>
            <w:tcW w:w="236" w:type="dxa"/>
            <w:vAlign w:val="center"/>
          </w:tcPr>
          <w:p w14:paraId="71DFD4B2" w14:textId="77777777" w:rsidR="001B0271" w:rsidRPr="007C493B" w:rsidRDefault="001B0271" w:rsidP="001B0271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</w:tcPr>
          <w:p w14:paraId="71DFD4B3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4,090,829.27</w:t>
            </w:r>
          </w:p>
        </w:tc>
      </w:tr>
      <w:tr w:rsidR="001B0271" w:rsidRPr="007C493B" w14:paraId="71DFD4BD" w14:textId="77777777" w:rsidTr="00837753">
        <w:trPr>
          <w:trHeight w:val="149"/>
        </w:trPr>
        <w:tc>
          <w:tcPr>
            <w:tcW w:w="2970" w:type="dxa"/>
            <w:shd w:val="clear" w:color="auto" w:fill="auto"/>
          </w:tcPr>
          <w:p w14:paraId="71DFD4B5" w14:textId="77777777" w:rsidR="001B0271" w:rsidRPr="007C493B" w:rsidRDefault="001B0271" w:rsidP="001B027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28" w:type="dxa"/>
            <w:vAlign w:val="bottom"/>
          </w:tcPr>
          <w:p w14:paraId="71DFD4B6" w14:textId="499522E8" w:rsidR="001B0271" w:rsidRPr="007C493B" w:rsidRDefault="00A72D75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1,066,477.66</w:t>
            </w:r>
          </w:p>
        </w:tc>
        <w:tc>
          <w:tcPr>
            <w:tcW w:w="236" w:type="dxa"/>
          </w:tcPr>
          <w:p w14:paraId="71DFD4B7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7" w:type="dxa"/>
          </w:tcPr>
          <w:p w14:paraId="71DFD4B8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4,305,794.22</w:t>
            </w:r>
          </w:p>
        </w:tc>
        <w:tc>
          <w:tcPr>
            <w:tcW w:w="236" w:type="dxa"/>
          </w:tcPr>
          <w:p w14:paraId="71DFD4B9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1DFD4BA" w14:textId="5AF67A03" w:rsidR="001B0271" w:rsidRPr="007C493B" w:rsidRDefault="00A72D75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1,066,477.66</w:t>
            </w:r>
          </w:p>
        </w:tc>
        <w:tc>
          <w:tcPr>
            <w:tcW w:w="236" w:type="dxa"/>
            <w:vAlign w:val="center"/>
          </w:tcPr>
          <w:p w14:paraId="71DFD4BB" w14:textId="77777777" w:rsidR="001B0271" w:rsidRPr="007C493B" w:rsidRDefault="001B0271" w:rsidP="001B0271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</w:tcPr>
          <w:p w14:paraId="71DFD4BC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4,305,794.22</w:t>
            </w:r>
          </w:p>
        </w:tc>
      </w:tr>
      <w:tr w:rsidR="001B0271" w:rsidRPr="007C493B" w14:paraId="71DFD4C6" w14:textId="77777777" w:rsidTr="00837753">
        <w:trPr>
          <w:trHeight w:val="149"/>
        </w:trPr>
        <w:tc>
          <w:tcPr>
            <w:tcW w:w="2970" w:type="dxa"/>
            <w:shd w:val="clear" w:color="auto" w:fill="auto"/>
          </w:tcPr>
          <w:p w14:paraId="71DFD4BE" w14:textId="77777777" w:rsidR="001B0271" w:rsidRPr="007C493B" w:rsidRDefault="001B0271" w:rsidP="001B027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71DFD4BF" w14:textId="0E44EE16" w:rsidR="001B0271" w:rsidRPr="007C493B" w:rsidRDefault="00BF6C1F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15,321,216.09</w:t>
            </w:r>
          </w:p>
        </w:tc>
        <w:tc>
          <w:tcPr>
            <w:tcW w:w="236" w:type="dxa"/>
          </w:tcPr>
          <w:p w14:paraId="71DFD4C0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1DFD4C1" w14:textId="065FA11C" w:rsidR="001B0271" w:rsidRPr="007C493B" w:rsidRDefault="00586A66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17,022,142.18</w:t>
            </w:r>
          </w:p>
        </w:tc>
        <w:tc>
          <w:tcPr>
            <w:tcW w:w="236" w:type="dxa"/>
          </w:tcPr>
          <w:p w14:paraId="71DFD4C2" w14:textId="77777777" w:rsidR="001B0271" w:rsidRPr="007C493B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1DFD4C3" w14:textId="73316505" w:rsidR="001B0271" w:rsidRPr="007C493B" w:rsidRDefault="00BF6C1F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15,296,287.92</w:t>
            </w:r>
          </w:p>
        </w:tc>
        <w:tc>
          <w:tcPr>
            <w:tcW w:w="236" w:type="dxa"/>
            <w:vAlign w:val="center"/>
          </w:tcPr>
          <w:p w14:paraId="71DFD4C4" w14:textId="77777777" w:rsidR="001B0271" w:rsidRPr="007C493B" w:rsidRDefault="001B0271" w:rsidP="001B0271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</w:tcPr>
          <w:p w14:paraId="71DFD4C5" w14:textId="7E5F997E" w:rsidR="001B0271" w:rsidRPr="007C493B" w:rsidRDefault="000A7E59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16,999,412.27</w:t>
            </w:r>
          </w:p>
        </w:tc>
      </w:tr>
      <w:tr w:rsidR="00582667" w:rsidRPr="007C493B" w14:paraId="71DFD4CF" w14:textId="77777777" w:rsidTr="00837753">
        <w:trPr>
          <w:trHeight w:val="149"/>
        </w:trPr>
        <w:tc>
          <w:tcPr>
            <w:tcW w:w="2970" w:type="dxa"/>
            <w:shd w:val="clear" w:color="auto" w:fill="auto"/>
          </w:tcPr>
          <w:p w14:paraId="71DFD4C7" w14:textId="77777777" w:rsidR="00582667" w:rsidRPr="007C493B" w:rsidRDefault="00582667" w:rsidP="005826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FD4C8" w14:textId="19C4C64E" w:rsidR="00582667" w:rsidRPr="007C493B" w:rsidRDefault="00A72D75" w:rsidP="005826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44,634,938.02</w:t>
            </w:r>
          </w:p>
        </w:tc>
        <w:tc>
          <w:tcPr>
            <w:tcW w:w="236" w:type="dxa"/>
          </w:tcPr>
          <w:p w14:paraId="71DFD4C9" w14:textId="77777777" w:rsidR="00582667" w:rsidRPr="007C493B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1DFD4CA" w14:textId="77777777" w:rsidR="00582667" w:rsidRPr="007C493B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27,592,931.57</w:t>
            </w:r>
          </w:p>
        </w:tc>
        <w:tc>
          <w:tcPr>
            <w:tcW w:w="236" w:type="dxa"/>
          </w:tcPr>
          <w:p w14:paraId="71DFD4CB" w14:textId="77777777" w:rsidR="00582667" w:rsidRPr="007C493B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D4CC" w14:textId="1F4671C7" w:rsidR="00582667" w:rsidRPr="007C493B" w:rsidRDefault="00A72D75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44,598,551.58</w:t>
            </w:r>
          </w:p>
        </w:tc>
        <w:tc>
          <w:tcPr>
            <w:tcW w:w="236" w:type="dxa"/>
            <w:vAlign w:val="center"/>
          </w:tcPr>
          <w:p w14:paraId="71DFD4CD" w14:textId="77777777" w:rsidR="00582667" w:rsidRPr="007C493B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71DFD4CE" w14:textId="77777777" w:rsidR="00582667" w:rsidRPr="007C493B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27,499,506.99</w:t>
            </w:r>
          </w:p>
        </w:tc>
      </w:tr>
      <w:tr w:rsidR="00945B9A" w:rsidRPr="007C493B" w14:paraId="71DFD4D8" w14:textId="77777777" w:rsidTr="00837753">
        <w:trPr>
          <w:trHeight w:val="149"/>
        </w:trPr>
        <w:tc>
          <w:tcPr>
            <w:tcW w:w="2970" w:type="dxa"/>
            <w:vAlign w:val="center"/>
          </w:tcPr>
          <w:p w14:paraId="71DFD4D0" w14:textId="77777777" w:rsidR="00945B9A" w:rsidRPr="007C493B" w:rsidRDefault="00945B9A" w:rsidP="00945B9A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หนี้การค้าและ</w:t>
            </w: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หมุนเวียน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4D1" w14:textId="315E423E" w:rsidR="00945B9A" w:rsidRPr="007C493B" w:rsidRDefault="00A72D75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64,784,604.00</w:t>
            </w:r>
          </w:p>
        </w:tc>
        <w:tc>
          <w:tcPr>
            <w:tcW w:w="236" w:type="dxa"/>
          </w:tcPr>
          <w:p w14:paraId="71DFD4D2" w14:textId="77777777" w:rsidR="00945B9A" w:rsidRPr="007C493B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4D3" w14:textId="77777777" w:rsidR="00945B9A" w:rsidRPr="007C493B" w:rsidRDefault="00582667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43,940,193.22</w:t>
            </w:r>
          </w:p>
        </w:tc>
        <w:tc>
          <w:tcPr>
            <w:tcW w:w="236" w:type="dxa"/>
          </w:tcPr>
          <w:p w14:paraId="71DFD4D4" w14:textId="77777777" w:rsidR="00945B9A" w:rsidRPr="007C493B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4D5" w14:textId="71D9B935" w:rsidR="00945B9A" w:rsidRPr="007C493B" w:rsidRDefault="00A72D75" w:rsidP="0028604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65,069,217.56</w:t>
            </w:r>
          </w:p>
        </w:tc>
        <w:tc>
          <w:tcPr>
            <w:tcW w:w="236" w:type="dxa"/>
            <w:vAlign w:val="center"/>
          </w:tcPr>
          <w:p w14:paraId="71DFD4D6" w14:textId="77777777" w:rsidR="00945B9A" w:rsidRPr="007C493B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4D7" w14:textId="77777777" w:rsidR="00945B9A" w:rsidRPr="007C493B" w:rsidRDefault="00582667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44</w:t>
            </w:r>
            <w:r w:rsidRPr="007C493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167</w:t>
            </w:r>
            <w:r w:rsidRPr="007C493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768.64</w:t>
            </w:r>
          </w:p>
        </w:tc>
      </w:tr>
    </w:tbl>
    <w:p w14:paraId="7718360C" w14:textId="77777777" w:rsidR="009E636D" w:rsidRPr="007C493B" w:rsidRDefault="009E636D" w:rsidP="003D2BE9">
      <w:pPr>
        <w:tabs>
          <w:tab w:val="left" w:pos="513"/>
          <w:tab w:val="decimal" w:pos="7920"/>
        </w:tabs>
        <w:spacing w:after="240" w:line="240" w:lineRule="atLeast"/>
        <w:ind w:left="426"/>
        <w:jc w:val="both"/>
        <w:rPr>
          <w:rFonts w:ascii="Angsana New" w:hAnsi="Angsana New"/>
          <w:b/>
          <w:bCs/>
          <w:sz w:val="32"/>
          <w:szCs w:val="32"/>
        </w:rPr>
      </w:pPr>
    </w:p>
    <w:p w14:paraId="25251300" w14:textId="77777777" w:rsidR="008A78D4" w:rsidRPr="007C493B" w:rsidRDefault="008A78D4" w:rsidP="003D2BE9">
      <w:pPr>
        <w:tabs>
          <w:tab w:val="left" w:pos="513"/>
          <w:tab w:val="decimal" w:pos="7920"/>
        </w:tabs>
        <w:spacing w:after="240" w:line="240" w:lineRule="atLeast"/>
        <w:ind w:left="426"/>
        <w:jc w:val="both"/>
        <w:rPr>
          <w:rFonts w:ascii="Angsana New" w:hAnsi="Angsana New"/>
          <w:b/>
          <w:bCs/>
          <w:sz w:val="32"/>
          <w:szCs w:val="32"/>
        </w:rPr>
      </w:pPr>
    </w:p>
    <w:p w14:paraId="0C2575CF" w14:textId="77777777" w:rsidR="008A78D4" w:rsidRPr="007C493B" w:rsidRDefault="008A78D4" w:rsidP="003D2BE9">
      <w:pPr>
        <w:tabs>
          <w:tab w:val="left" w:pos="513"/>
          <w:tab w:val="decimal" w:pos="7920"/>
        </w:tabs>
        <w:spacing w:after="240" w:line="240" w:lineRule="atLeast"/>
        <w:ind w:left="426"/>
        <w:jc w:val="both"/>
        <w:rPr>
          <w:rFonts w:ascii="Angsana New" w:hAnsi="Angsana New"/>
          <w:b/>
          <w:bCs/>
          <w:sz w:val="32"/>
          <w:szCs w:val="32"/>
        </w:rPr>
      </w:pPr>
    </w:p>
    <w:p w14:paraId="7302D4F0" w14:textId="77777777" w:rsidR="008A78D4" w:rsidRPr="007C493B" w:rsidRDefault="008A78D4" w:rsidP="003D2BE9">
      <w:pPr>
        <w:tabs>
          <w:tab w:val="left" w:pos="513"/>
          <w:tab w:val="decimal" w:pos="7920"/>
        </w:tabs>
        <w:spacing w:after="240" w:line="240" w:lineRule="atLeast"/>
        <w:ind w:left="426"/>
        <w:jc w:val="both"/>
        <w:rPr>
          <w:rFonts w:ascii="Angsana New" w:hAnsi="Angsana New"/>
          <w:b/>
          <w:bCs/>
          <w:sz w:val="32"/>
          <w:szCs w:val="32"/>
        </w:rPr>
      </w:pPr>
    </w:p>
    <w:p w14:paraId="514611E6" w14:textId="77777777" w:rsidR="008A78D4" w:rsidRPr="007C493B" w:rsidRDefault="008A78D4" w:rsidP="003D2BE9">
      <w:pPr>
        <w:tabs>
          <w:tab w:val="left" w:pos="513"/>
          <w:tab w:val="decimal" w:pos="7920"/>
        </w:tabs>
        <w:spacing w:after="240" w:line="240" w:lineRule="atLeast"/>
        <w:ind w:left="426"/>
        <w:jc w:val="both"/>
        <w:rPr>
          <w:rFonts w:ascii="Angsana New" w:hAnsi="Angsana New"/>
          <w:b/>
          <w:bCs/>
          <w:sz w:val="32"/>
          <w:szCs w:val="32"/>
        </w:rPr>
      </w:pPr>
    </w:p>
    <w:p w14:paraId="71DFD4D9" w14:textId="75BD37F2" w:rsidR="006F30AD" w:rsidRPr="007C493B" w:rsidRDefault="006F30AD" w:rsidP="009E636D">
      <w:pPr>
        <w:numPr>
          <w:ilvl w:val="0"/>
          <w:numId w:val="25"/>
        </w:numPr>
        <w:tabs>
          <w:tab w:val="left" w:pos="513"/>
          <w:tab w:val="decimal" w:pos="7920"/>
        </w:tabs>
        <w:spacing w:after="240"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</w:t>
      </w:r>
      <w:r w:rsidR="00C836E0" w:rsidRPr="007C493B">
        <w:rPr>
          <w:rFonts w:ascii="Angsana New" w:hAnsi="Angsana New" w:hint="cs"/>
          <w:b/>
          <w:bCs/>
          <w:sz w:val="30"/>
          <w:szCs w:val="30"/>
          <w:cs/>
        </w:rPr>
        <w:t>ยาวจากสถาบันการเงิน</w:t>
      </w:r>
    </w:p>
    <w:tbl>
      <w:tblPr>
        <w:tblW w:w="10257" w:type="dxa"/>
        <w:tblLook w:val="04A0" w:firstRow="1" w:lastRow="0" w:firstColumn="1" w:lastColumn="0" w:noHBand="0" w:noVBand="1"/>
      </w:tblPr>
      <w:tblGrid>
        <w:gridCol w:w="899"/>
        <w:gridCol w:w="1044"/>
        <w:gridCol w:w="2800"/>
        <w:gridCol w:w="1747"/>
        <w:gridCol w:w="1789"/>
        <w:gridCol w:w="265"/>
        <w:gridCol w:w="1713"/>
      </w:tblGrid>
      <w:tr w:rsidR="00582667" w:rsidRPr="007C493B" w14:paraId="71DFD4E1" w14:textId="77777777" w:rsidTr="003D2BE9">
        <w:tc>
          <w:tcPr>
            <w:tcW w:w="899" w:type="dxa"/>
          </w:tcPr>
          <w:p w14:paraId="71DFD4DA" w14:textId="77777777" w:rsidR="00582667" w:rsidRPr="007C493B" w:rsidRDefault="00582667" w:rsidP="00A62014">
            <w:pPr>
              <w:pStyle w:val="ListParagraph"/>
              <w:numPr>
                <w:ilvl w:val="0"/>
                <w:numId w:val="9"/>
              </w:num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71DFD4DB" w14:textId="77777777" w:rsidR="00582667" w:rsidRPr="007C493B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14:paraId="71DFD4DC" w14:textId="77777777" w:rsidR="00582667" w:rsidRPr="007C493B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71DFD4DD" w14:textId="77777777" w:rsidR="00582667" w:rsidRPr="007C493B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71DFD4DE" w14:textId="77777777" w:rsidR="00582667" w:rsidRPr="007C493B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1DFD4DF" w14:textId="77777777" w:rsidR="00582667" w:rsidRPr="007C493B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71DFD4E0" w14:textId="77777777" w:rsidR="00582667" w:rsidRPr="007C493B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C493B">
              <w:rPr>
                <w:rFonts w:ascii="Angsana New" w:hAnsi="Angsana New"/>
                <w:sz w:val="30"/>
                <w:szCs w:val="30"/>
              </w:rPr>
              <w:t>: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82667" w:rsidRPr="007C493B" w14:paraId="71DFD4E7" w14:textId="77777777" w:rsidTr="003D2BE9">
        <w:tc>
          <w:tcPr>
            <w:tcW w:w="899" w:type="dxa"/>
          </w:tcPr>
          <w:p w14:paraId="71DFD4E2" w14:textId="77777777" w:rsidR="00582667" w:rsidRPr="007C493B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71DFD4E3" w14:textId="77777777" w:rsidR="00582667" w:rsidRPr="007C493B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14:paraId="71DFD4E4" w14:textId="77777777" w:rsidR="00582667" w:rsidRPr="007C493B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71DFD4E5" w14:textId="77777777" w:rsidR="00582667" w:rsidRPr="007C493B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FD4E6" w14:textId="77777777" w:rsidR="00582667" w:rsidRPr="007C493B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82667" w:rsidRPr="007C493B" w14:paraId="71DFD4EF" w14:textId="77777777" w:rsidTr="003D2BE9">
        <w:tc>
          <w:tcPr>
            <w:tcW w:w="899" w:type="dxa"/>
          </w:tcPr>
          <w:p w14:paraId="71DFD4E8" w14:textId="77777777" w:rsidR="00582667" w:rsidRPr="007C493B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1DFD4E9" w14:textId="77777777" w:rsidR="00582667" w:rsidRPr="007C493B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71DFD4EA" w14:textId="77777777" w:rsidR="00582667" w:rsidRPr="007C493B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เงื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อนไขการจ่ายชำระ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71DFD4EB" w14:textId="77777777" w:rsidR="00582667" w:rsidRPr="007C493B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4EC" w14:textId="2E765D8A" w:rsidR="00582667" w:rsidRPr="007C493B" w:rsidRDefault="00F35B79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4ED" w14:textId="77777777" w:rsidR="00582667" w:rsidRPr="007C493B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4EE" w14:textId="77777777" w:rsidR="00582667" w:rsidRPr="007C493B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582667" w:rsidRPr="007C493B" w14:paraId="71DFD4F7" w14:textId="77777777" w:rsidTr="003D2BE9">
        <w:tc>
          <w:tcPr>
            <w:tcW w:w="899" w:type="dxa"/>
          </w:tcPr>
          <w:p w14:paraId="71DFD4F0" w14:textId="77777777" w:rsidR="00582667" w:rsidRPr="007C493B" w:rsidRDefault="00582667" w:rsidP="00F25259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แห่งที่</w:t>
            </w:r>
          </w:p>
        </w:tc>
        <w:tc>
          <w:tcPr>
            <w:tcW w:w="1044" w:type="dxa"/>
            <w:shd w:val="clear" w:color="auto" w:fill="auto"/>
          </w:tcPr>
          <w:p w14:paraId="71DFD4F1" w14:textId="77777777" w:rsidR="00582667" w:rsidRPr="007C493B" w:rsidRDefault="00582667" w:rsidP="00F25259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800" w:type="dxa"/>
            <w:shd w:val="clear" w:color="auto" w:fill="auto"/>
          </w:tcPr>
          <w:p w14:paraId="71DFD4F2" w14:textId="77777777" w:rsidR="00582667" w:rsidRPr="007C493B" w:rsidRDefault="00582667" w:rsidP="00F25259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7" w:type="dxa"/>
            <w:shd w:val="clear" w:color="auto" w:fill="auto"/>
          </w:tcPr>
          <w:p w14:paraId="71DFD4F3" w14:textId="77777777" w:rsidR="00582667" w:rsidRPr="007C493B" w:rsidRDefault="00582667" w:rsidP="00F25259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</w:tcPr>
          <w:p w14:paraId="71DFD4F4" w14:textId="77777777" w:rsidR="00582667" w:rsidRPr="007C493B" w:rsidRDefault="00582667" w:rsidP="00F25259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1DFD4F5" w14:textId="77777777" w:rsidR="00582667" w:rsidRPr="007C493B" w:rsidRDefault="00582667" w:rsidP="00F25259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14:paraId="71DFD4F6" w14:textId="77777777" w:rsidR="00582667" w:rsidRPr="007C493B" w:rsidRDefault="00582667" w:rsidP="00F25259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2667" w:rsidRPr="007C493B" w14:paraId="71DFD4FF" w14:textId="77777777" w:rsidTr="003D2BE9">
        <w:tc>
          <w:tcPr>
            <w:tcW w:w="899" w:type="dxa"/>
          </w:tcPr>
          <w:p w14:paraId="71DFD4F8" w14:textId="77777777" w:rsidR="00582667" w:rsidRPr="007C493B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44" w:type="dxa"/>
            <w:shd w:val="clear" w:color="auto" w:fill="auto"/>
          </w:tcPr>
          <w:p w14:paraId="71DFD4F9" w14:textId="77777777" w:rsidR="00582667" w:rsidRPr="007C493B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800" w:type="dxa"/>
            <w:shd w:val="clear" w:color="auto" w:fill="auto"/>
          </w:tcPr>
          <w:p w14:paraId="71DFD4FA" w14:textId="77777777" w:rsidR="00582667" w:rsidRPr="007C493B" w:rsidRDefault="00582667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กำหนดชำระ </w:t>
            </w:r>
            <w:r w:rsidRPr="007C493B">
              <w:rPr>
                <w:rFonts w:ascii="Angsana New" w:hAnsi="Angsana New"/>
                <w:sz w:val="24"/>
                <w:szCs w:val="24"/>
              </w:rPr>
              <w:t xml:space="preserve">84 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งวด งวดที่ </w:t>
            </w:r>
            <w:r w:rsidRPr="007C493B">
              <w:rPr>
                <w:rFonts w:ascii="Angsana New" w:hAnsi="Angsana New"/>
                <w:sz w:val="24"/>
                <w:szCs w:val="24"/>
              </w:rPr>
              <w:t xml:space="preserve">1-6 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ชำระคืน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เฉพาะดอกเบี้ย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 งวดที่ </w:t>
            </w:r>
            <w:r w:rsidRPr="007C493B">
              <w:rPr>
                <w:rFonts w:ascii="Angsana New" w:hAnsi="Angsana New"/>
                <w:sz w:val="24"/>
                <w:szCs w:val="24"/>
              </w:rPr>
              <w:t xml:space="preserve">7-84 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ชำระงวดละ </w:t>
            </w:r>
            <w:r w:rsidRPr="007C493B">
              <w:rPr>
                <w:rFonts w:ascii="Angsana New" w:hAnsi="Angsana New"/>
                <w:sz w:val="24"/>
                <w:szCs w:val="24"/>
              </w:rPr>
              <w:t xml:space="preserve">1.07 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ล้านบาท งวดสุดท้ายชำระเงินต้นพร้อมดอกเบี้ยส่วนที่เหลือ</w:t>
            </w:r>
          </w:p>
        </w:tc>
        <w:tc>
          <w:tcPr>
            <w:tcW w:w="1747" w:type="dxa"/>
            <w:shd w:val="clear" w:color="auto" w:fill="auto"/>
          </w:tcPr>
          <w:p w14:paraId="71DFD4FB" w14:textId="77777777" w:rsidR="00582667" w:rsidRPr="007C493B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br/>
              <w:t>1.00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-2.00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789" w:type="dxa"/>
            <w:shd w:val="clear" w:color="auto" w:fill="auto"/>
          </w:tcPr>
          <w:p w14:paraId="71DFD4FC" w14:textId="538D8750" w:rsidR="00582667" w:rsidRPr="007C493B" w:rsidRDefault="00207A31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131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823.2</w:t>
            </w:r>
            <w:r w:rsidR="005959D9" w:rsidRPr="007C493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5" w:type="dxa"/>
            <w:shd w:val="clear" w:color="auto" w:fill="auto"/>
          </w:tcPr>
          <w:p w14:paraId="71DFD4FD" w14:textId="77777777" w:rsidR="00582667" w:rsidRPr="007C493B" w:rsidRDefault="00582667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71DFD4FE" w14:textId="77777777" w:rsidR="00582667" w:rsidRPr="007C493B" w:rsidRDefault="00582667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003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624.92</w:t>
            </w:r>
          </w:p>
        </w:tc>
      </w:tr>
      <w:tr w:rsidR="00582667" w:rsidRPr="007C493B" w14:paraId="71DFD507" w14:textId="77777777" w:rsidTr="003D2BE9">
        <w:tc>
          <w:tcPr>
            <w:tcW w:w="899" w:type="dxa"/>
          </w:tcPr>
          <w:p w14:paraId="71DFD500" w14:textId="77777777" w:rsidR="00582667" w:rsidRPr="007C493B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44" w:type="dxa"/>
            <w:shd w:val="clear" w:color="auto" w:fill="auto"/>
          </w:tcPr>
          <w:p w14:paraId="71DFD501" w14:textId="77777777" w:rsidR="00582667" w:rsidRPr="007C493B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</w:p>
        </w:tc>
        <w:tc>
          <w:tcPr>
            <w:tcW w:w="2800" w:type="dxa"/>
            <w:shd w:val="clear" w:color="auto" w:fill="auto"/>
          </w:tcPr>
          <w:p w14:paraId="71DFD502" w14:textId="77777777" w:rsidR="00582667" w:rsidRPr="007C493B" w:rsidRDefault="00582667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 xml:space="preserve">กำหนดชำระ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96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1-12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ชำระคืนเฉพาะดอกเบี้ย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13-96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ชำระงวดละ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0.51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ล้านบาท 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งวดสุดท้ายชำระเงินต้นพร้อมดอกเบี้ยส่วนที่เหลือ</w:t>
            </w:r>
          </w:p>
        </w:tc>
        <w:tc>
          <w:tcPr>
            <w:tcW w:w="1747" w:type="dxa"/>
            <w:shd w:val="clear" w:color="auto" w:fill="auto"/>
          </w:tcPr>
          <w:p w14:paraId="71DFD503" w14:textId="77777777" w:rsidR="00582667" w:rsidRPr="007C493B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 w:rsidRPr="007C493B">
              <w:rPr>
                <w:rFonts w:ascii="Angsana New" w:hAnsi="Angsana New"/>
                <w:sz w:val="30"/>
                <w:szCs w:val="30"/>
                <w:shd w:val="clear" w:color="auto" w:fill="FFFF00"/>
                <w:lang w:val="en-US"/>
              </w:rPr>
              <w:br/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1.50-2.00%</w:t>
            </w:r>
          </w:p>
        </w:tc>
        <w:tc>
          <w:tcPr>
            <w:tcW w:w="1789" w:type="dxa"/>
            <w:shd w:val="clear" w:color="auto" w:fill="auto"/>
          </w:tcPr>
          <w:p w14:paraId="71DFD504" w14:textId="3E9FD888" w:rsidR="00582667" w:rsidRPr="007C493B" w:rsidRDefault="00207A31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33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753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268.74</w:t>
            </w:r>
          </w:p>
        </w:tc>
        <w:tc>
          <w:tcPr>
            <w:tcW w:w="265" w:type="dxa"/>
            <w:shd w:val="clear" w:color="auto" w:fill="auto"/>
          </w:tcPr>
          <w:p w14:paraId="71DFD505" w14:textId="77777777" w:rsidR="00582667" w:rsidRPr="007C493B" w:rsidRDefault="00582667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71DFD506" w14:textId="77777777" w:rsidR="00582667" w:rsidRPr="007C493B" w:rsidRDefault="00582667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</w:tr>
      <w:tr w:rsidR="00582667" w:rsidRPr="007C493B" w14:paraId="71DFD50F" w14:textId="77777777" w:rsidTr="003D2BE9">
        <w:tc>
          <w:tcPr>
            <w:tcW w:w="899" w:type="dxa"/>
          </w:tcPr>
          <w:p w14:paraId="71DFD508" w14:textId="77777777" w:rsidR="00582667" w:rsidRPr="007C493B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44" w:type="dxa"/>
            <w:shd w:val="clear" w:color="auto" w:fill="auto"/>
          </w:tcPr>
          <w:p w14:paraId="71DFD509" w14:textId="77777777" w:rsidR="00582667" w:rsidRPr="007C493B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800" w:type="dxa"/>
            <w:shd w:val="clear" w:color="auto" w:fill="auto"/>
          </w:tcPr>
          <w:p w14:paraId="71DFD50A" w14:textId="77777777" w:rsidR="00582667" w:rsidRPr="007C493B" w:rsidRDefault="00582667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จ่ายชำระเงินต้นพร้อมดอกเบี้ยเป็นรายเดือน เดือนละ </w:t>
            </w:r>
            <w:r w:rsidRPr="007C493B">
              <w:rPr>
                <w:rFonts w:ascii="Angsana New" w:hAnsi="Angsana New"/>
                <w:sz w:val="24"/>
                <w:szCs w:val="24"/>
              </w:rPr>
              <w:t>0.23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บาท </w:t>
            </w: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โดยเดือนที่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1-6 </w:t>
            </w: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ไม่ต้องชำ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ระทั้งเงินต้นและดอกเบี้ย และเริ่มชำระเดือนที่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เป็นต้นไป มีกำหนดชำระภายใน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 </w:t>
            </w: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>นับจากวันเบิกเงินกู้</w:t>
            </w:r>
          </w:p>
        </w:tc>
        <w:tc>
          <w:tcPr>
            <w:tcW w:w="1747" w:type="dxa"/>
            <w:shd w:val="clear" w:color="auto" w:fill="auto"/>
          </w:tcPr>
          <w:p w14:paraId="71DFD50B" w14:textId="77777777" w:rsidR="00582667" w:rsidRPr="007C493B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อัตราดอกเบี้ยปกติ 2.00-3.25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MLR -1.00%</w:t>
            </w:r>
          </w:p>
        </w:tc>
        <w:tc>
          <w:tcPr>
            <w:tcW w:w="1789" w:type="dxa"/>
            <w:shd w:val="clear" w:color="auto" w:fill="auto"/>
          </w:tcPr>
          <w:p w14:paraId="71DFD50C" w14:textId="491EFB99" w:rsidR="00582667" w:rsidRPr="007C493B" w:rsidRDefault="0057527A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248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207.6</w:t>
            </w:r>
            <w:r w:rsidR="005959D9" w:rsidRPr="007C493B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65" w:type="dxa"/>
            <w:shd w:val="clear" w:color="auto" w:fill="auto"/>
          </w:tcPr>
          <w:p w14:paraId="71DFD50D" w14:textId="77777777" w:rsidR="00582667" w:rsidRPr="007C493B" w:rsidRDefault="00582667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71DFD50E" w14:textId="77777777" w:rsidR="00582667" w:rsidRPr="007C493B" w:rsidRDefault="00582667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3C34EE" w:rsidRPr="007C493B" w14:paraId="16A9D5CF" w14:textId="77777777" w:rsidTr="003D2BE9">
        <w:tc>
          <w:tcPr>
            <w:tcW w:w="899" w:type="dxa"/>
          </w:tcPr>
          <w:p w14:paraId="24256B1E" w14:textId="62D9CE1D" w:rsidR="003C34EE" w:rsidRPr="007C493B" w:rsidRDefault="003C34EE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44" w:type="dxa"/>
            <w:shd w:val="clear" w:color="auto" w:fill="auto"/>
          </w:tcPr>
          <w:p w14:paraId="4A8B1E90" w14:textId="5077C03C" w:rsidR="003C34EE" w:rsidRPr="007C493B" w:rsidRDefault="003C34EE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136</w:t>
            </w:r>
          </w:p>
        </w:tc>
        <w:tc>
          <w:tcPr>
            <w:tcW w:w="2800" w:type="dxa"/>
            <w:shd w:val="clear" w:color="auto" w:fill="auto"/>
          </w:tcPr>
          <w:p w14:paraId="56204AC9" w14:textId="35B15DA7" w:rsidR="003C34EE" w:rsidRPr="007C493B" w:rsidRDefault="000D6C1D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 xml:space="preserve">กำหนดชำระ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96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1-12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ชำระคืนเฉพาะดอกเบี้ย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13-96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ชำระงวดละ </w:t>
            </w:r>
            <w:r w:rsidR="00F31BF9" w:rsidRPr="007C493B">
              <w:rPr>
                <w:rFonts w:ascii="Angsana New" w:hAnsi="Angsana New"/>
                <w:sz w:val="24"/>
                <w:szCs w:val="24"/>
                <w:lang w:val="en-US"/>
              </w:rPr>
              <w:t>1.95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ล้านบาท 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งวดสุดท้ายชำระเงินต้นพร้อมดอกเบี้ยส่วนที่เหลือ</w:t>
            </w:r>
          </w:p>
        </w:tc>
        <w:tc>
          <w:tcPr>
            <w:tcW w:w="1747" w:type="dxa"/>
            <w:shd w:val="clear" w:color="auto" w:fill="auto"/>
          </w:tcPr>
          <w:p w14:paraId="2FE1DE02" w14:textId="5ACAA4A3" w:rsidR="003C34EE" w:rsidRPr="007C493B" w:rsidRDefault="002177D6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br/>
              <w:t>1.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-2.00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789" w:type="dxa"/>
            <w:shd w:val="clear" w:color="auto" w:fill="auto"/>
          </w:tcPr>
          <w:p w14:paraId="070EB62A" w14:textId="1B627D65" w:rsidR="003C34EE" w:rsidRPr="007C493B" w:rsidRDefault="00207A31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40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65" w:type="dxa"/>
            <w:shd w:val="clear" w:color="auto" w:fill="auto"/>
          </w:tcPr>
          <w:p w14:paraId="5A6F2F04" w14:textId="77777777" w:rsidR="003C34EE" w:rsidRPr="007C493B" w:rsidRDefault="003C34EE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766B8A69" w14:textId="5D1F4134" w:rsidR="003C34EE" w:rsidRPr="007C493B" w:rsidRDefault="004C4741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BE9" w:rsidRPr="007C493B" w14:paraId="25C761F2" w14:textId="77777777" w:rsidTr="003D2BE9">
        <w:tc>
          <w:tcPr>
            <w:tcW w:w="899" w:type="dxa"/>
          </w:tcPr>
          <w:p w14:paraId="7C25FEA3" w14:textId="7BD190D5" w:rsidR="003D2BE9" w:rsidRPr="007C493B" w:rsidRDefault="003D2BE9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44" w:type="dxa"/>
            <w:shd w:val="clear" w:color="auto" w:fill="auto"/>
          </w:tcPr>
          <w:p w14:paraId="58A69E5C" w14:textId="04531354" w:rsidR="003D2BE9" w:rsidRPr="007C493B" w:rsidRDefault="003D2BE9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2800" w:type="dxa"/>
            <w:shd w:val="clear" w:color="auto" w:fill="auto"/>
          </w:tcPr>
          <w:p w14:paraId="0B162609" w14:textId="0A0A427D" w:rsidR="003D2BE9" w:rsidRPr="007C493B" w:rsidRDefault="008057E4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</w:rPr>
              <w:t xml:space="preserve">กำหนดชำระ </w:t>
            </w:r>
            <w:r w:rsidRPr="007C493B">
              <w:rPr>
                <w:rFonts w:ascii="Angsana New" w:hAnsi="Angsana New"/>
                <w:sz w:val="24"/>
                <w:szCs w:val="24"/>
              </w:rPr>
              <w:t xml:space="preserve">84 </w:t>
            </w:r>
            <w:r w:rsidRPr="007C493B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  <w:r w:rsidR="00727571" w:rsidRPr="007C493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27571" w:rsidRPr="007C493B">
              <w:rPr>
                <w:rFonts w:ascii="Angsana New" w:hAnsi="Angsana New"/>
                <w:sz w:val="24"/>
                <w:szCs w:val="24"/>
                <w:cs/>
              </w:rPr>
              <w:t xml:space="preserve">จ่ายชำระเงินต้นพร้อมดอกเบี้ยเป็นรายเดือน เดือนละ </w:t>
            </w:r>
            <w:r w:rsidR="00727571" w:rsidRPr="007C493B">
              <w:rPr>
                <w:rFonts w:ascii="Angsana New" w:hAnsi="Angsana New"/>
                <w:sz w:val="24"/>
                <w:szCs w:val="24"/>
              </w:rPr>
              <w:t>0.2</w:t>
            </w:r>
            <w:r w:rsidR="00727571" w:rsidRPr="007C493B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727571" w:rsidRPr="007C493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27571" w:rsidRPr="007C493B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="00727571" w:rsidRPr="007C493B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="00727571" w:rsidRPr="007C493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27C30" w:rsidRPr="007C493B">
              <w:rPr>
                <w:rFonts w:ascii="Angsana New" w:hAnsi="Angsana New"/>
                <w:sz w:val="24"/>
                <w:szCs w:val="24"/>
                <w:cs/>
              </w:rPr>
              <w:t>ตั้งแต่เดือนถัดจากเดือนที่เบิกเงินกู้ตามสัญญาครั้งแรกเป็นต้นไป</w:t>
            </w:r>
          </w:p>
        </w:tc>
        <w:tc>
          <w:tcPr>
            <w:tcW w:w="1747" w:type="dxa"/>
            <w:shd w:val="clear" w:color="auto" w:fill="auto"/>
          </w:tcPr>
          <w:p w14:paraId="6BBDEF59" w14:textId="2E5C1844" w:rsidR="003D2BE9" w:rsidRPr="007C493B" w:rsidRDefault="007C0DD5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br/>
              <w:t>1.</w:t>
            </w:r>
            <w:r w:rsidR="00000201"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-2.00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789" w:type="dxa"/>
            <w:shd w:val="clear" w:color="auto" w:fill="auto"/>
          </w:tcPr>
          <w:p w14:paraId="70941F7E" w14:textId="76B6BB23" w:rsidR="003D2BE9" w:rsidRPr="007C493B" w:rsidRDefault="00207A31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185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780.1</w:t>
            </w:r>
            <w:r w:rsidR="005959D9" w:rsidRPr="007C493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65" w:type="dxa"/>
            <w:shd w:val="clear" w:color="auto" w:fill="auto"/>
          </w:tcPr>
          <w:p w14:paraId="7D890FD8" w14:textId="77777777" w:rsidR="003D2BE9" w:rsidRPr="007C493B" w:rsidRDefault="003D2BE9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0E31C10A" w14:textId="1E1BA7A5" w:rsidR="003D2BE9" w:rsidRPr="007C493B" w:rsidRDefault="00000201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82667" w:rsidRPr="007C493B" w14:paraId="71DFD517" w14:textId="77777777" w:rsidTr="003D2BE9">
        <w:tc>
          <w:tcPr>
            <w:tcW w:w="899" w:type="dxa"/>
          </w:tcPr>
          <w:p w14:paraId="71DFD510" w14:textId="77777777" w:rsidR="00582667" w:rsidRPr="007C493B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44" w:type="dxa"/>
            <w:shd w:val="clear" w:color="auto" w:fill="auto"/>
          </w:tcPr>
          <w:p w14:paraId="71DFD511" w14:textId="77777777" w:rsidR="00582667" w:rsidRPr="007C493B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00" w:type="dxa"/>
            <w:shd w:val="clear" w:color="auto" w:fill="auto"/>
          </w:tcPr>
          <w:p w14:paraId="71DFD512" w14:textId="77777777" w:rsidR="00582667" w:rsidRPr="007C493B" w:rsidRDefault="00582667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เงินกู้ยืมในรูปของตั๋วสัญญาใช้เงินจากธนาคารพาณิชย์ในประเทศ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มีกำหนดชำระคืนเงินต้นภายใน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นับจากวันเบิกเงินกู้และกำหนดชำระดอกเบี้ย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วันทำการสุดท้ายของธนาคารในแต่ละเดือน </w:t>
            </w:r>
          </w:p>
        </w:tc>
        <w:tc>
          <w:tcPr>
            <w:tcW w:w="1747" w:type="dxa"/>
            <w:shd w:val="clear" w:color="auto" w:fill="auto"/>
          </w:tcPr>
          <w:p w14:paraId="71DFD513" w14:textId="3BF4B465" w:rsidR="00582667" w:rsidRPr="007C493B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อัตราดอกเบี้ยคงที่ต่อปี 2</w:t>
            </w:r>
            <w:r w:rsidR="00207A31"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.00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-7</w:t>
            </w:r>
            <w:r w:rsidR="00207A31"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.00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</w:p>
        </w:tc>
        <w:tc>
          <w:tcPr>
            <w:tcW w:w="1789" w:type="dxa"/>
            <w:shd w:val="clear" w:color="auto" w:fill="auto"/>
          </w:tcPr>
          <w:p w14:paraId="71DFD514" w14:textId="23465A5F" w:rsidR="00582667" w:rsidRPr="007C493B" w:rsidRDefault="00207A31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65" w:type="dxa"/>
            <w:shd w:val="clear" w:color="auto" w:fill="auto"/>
          </w:tcPr>
          <w:p w14:paraId="71DFD515" w14:textId="77777777" w:rsidR="00582667" w:rsidRPr="007C493B" w:rsidRDefault="00582667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71DFD516" w14:textId="77777777" w:rsidR="00582667" w:rsidRPr="007C493B" w:rsidRDefault="00582667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582667" w:rsidRPr="007C493B" w14:paraId="71DFD51F" w14:textId="77777777" w:rsidTr="003D2BE9">
        <w:tc>
          <w:tcPr>
            <w:tcW w:w="899" w:type="dxa"/>
          </w:tcPr>
          <w:p w14:paraId="71DFD518" w14:textId="77777777" w:rsidR="00582667" w:rsidRPr="007C493B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044" w:type="dxa"/>
            <w:shd w:val="clear" w:color="auto" w:fill="auto"/>
          </w:tcPr>
          <w:p w14:paraId="71DFD519" w14:textId="77777777" w:rsidR="00582667" w:rsidRPr="007C493B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800" w:type="dxa"/>
            <w:shd w:val="clear" w:color="auto" w:fill="auto"/>
          </w:tcPr>
          <w:p w14:paraId="71DFD51A" w14:textId="77777777" w:rsidR="00582667" w:rsidRPr="007C493B" w:rsidRDefault="00582667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 xml:space="preserve">กำหนดชำระ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1-6 </w:t>
            </w: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ไม่ต้องชำ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ระทั้งเงินต้นและดอกเบี้ย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7-12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ชำระคืนเฉพาะดอกเบี้ย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13-60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ชำระเงินต้นพร้อมดอกเบี้ย โดยชำระส่วนเงินต้นงวดละ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0.3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747" w:type="dxa"/>
            <w:shd w:val="clear" w:color="auto" w:fill="auto"/>
          </w:tcPr>
          <w:p w14:paraId="71DFD51B" w14:textId="47422485" w:rsidR="00582667" w:rsidRPr="007C493B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อัตราดอกเบี้ยคงที่ต่อปี 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07A31" w:rsidRPr="007C493B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3.875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</w:p>
        </w:tc>
        <w:tc>
          <w:tcPr>
            <w:tcW w:w="1789" w:type="dxa"/>
            <w:shd w:val="clear" w:color="auto" w:fill="auto"/>
          </w:tcPr>
          <w:p w14:paraId="71DFD51C" w14:textId="29E5E4E1" w:rsidR="00582667" w:rsidRPr="007C493B" w:rsidRDefault="00207A31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65" w:type="dxa"/>
            <w:shd w:val="clear" w:color="auto" w:fill="auto"/>
          </w:tcPr>
          <w:p w14:paraId="71DFD51D" w14:textId="77777777" w:rsidR="00582667" w:rsidRPr="007C493B" w:rsidRDefault="00582667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71DFD51E" w14:textId="77777777" w:rsidR="00582667" w:rsidRPr="007C493B" w:rsidRDefault="00582667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</w:tbl>
    <w:p w14:paraId="40495480" w14:textId="57EFF362" w:rsidR="00A72D75" w:rsidRPr="007C493B" w:rsidRDefault="00A72D75"/>
    <w:p w14:paraId="2B58EAAB" w14:textId="0D2F6376" w:rsidR="00A72D75" w:rsidRPr="007C493B" w:rsidRDefault="00A72D75"/>
    <w:p w14:paraId="6E076853" w14:textId="2D3A3CC7" w:rsidR="00A72D75" w:rsidRPr="007C493B" w:rsidRDefault="00A72D75"/>
    <w:p w14:paraId="2E3A6540" w14:textId="77777777" w:rsidR="00A72D75" w:rsidRPr="007C493B" w:rsidRDefault="00A72D75"/>
    <w:p w14:paraId="017DA085" w14:textId="114B229E" w:rsidR="00A72D75" w:rsidRPr="007C493B" w:rsidRDefault="00A72D75"/>
    <w:p w14:paraId="23520F79" w14:textId="40911047" w:rsidR="00A72D75" w:rsidRPr="007C493B" w:rsidRDefault="00A72D75" w:rsidP="00A72D75">
      <w:pPr>
        <w:numPr>
          <w:ilvl w:val="0"/>
          <w:numId w:val="49"/>
        </w:numPr>
        <w:spacing w:after="240" w:line="240" w:lineRule="atLeast"/>
        <w:ind w:left="284" w:hanging="426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ยาวจากสถาบันการเงิน</w:t>
      </w:r>
      <w:r w:rsidRPr="007C493B">
        <w:rPr>
          <w:rFonts w:ascii="Angsana New" w:hAnsi="Angsana New"/>
          <w:b/>
          <w:bCs/>
          <w:sz w:val="30"/>
          <w:szCs w:val="30"/>
          <w:lang w:val="en-US"/>
        </w:rPr>
        <w:t xml:space="preserve"> </w:t>
      </w:r>
      <w:r w:rsidRPr="007C493B">
        <w:rPr>
          <w:rFonts w:ascii="Angsana New" w:hAnsi="Angsana New" w:hint="cs"/>
          <w:b/>
          <w:bCs/>
          <w:sz w:val="30"/>
          <w:szCs w:val="30"/>
          <w:cs/>
          <w:lang w:val="en-US"/>
        </w:rPr>
        <w:t>(ต่อ)</w:t>
      </w:r>
    </w:p>
    <w:tbl>
      <w:tblPr>
        <w:tblW w:w="10257" w:type="dxa"/>
        <w:tblLook w:val="04A0" w:firstRow="1" w:lastRow="0" w:firstColumn="1" w:lastColumn="0" w:noHBand="0" w:noVBand="1"/>
      </w:tblPr>
      <w:tblGrid>
        <w:gridCol w:w="899"/>
        <w:gridCol w:w="1044"/>
        <w:gridCol w:w="2800"/>
        <w:gridCol w:w="1747"/>
        <w:gridCol w:w="1789"/>
        <w:gridCol w:w="265"/>
        <w:gridCol w:w="1713"/>
      </w:tblGrid>
      <w:tr w:rsidR="00A72D75" w:rsidRPr="007C493B" w14:paraId="70E2A836" w14:textId="77777777" w:rsidTr="001E2119">
        <w:tc>
          <w:tcPr>
            <w:tcW w:w="899" w:type="dxa"/>
          </w:tcPr>
          <w:p w14:paraId="70A7F922" w14:textId="77777777" w:rsidR="00A72D75" w:rsidRPr="007C493B" w:rsidRDefault="00A72D75" w:rsidP="00A72D75">
            <w:pPr>
              <w:pStyle w:val="ListParagraph"/>
              <w:numPr>
                <w:ilvl w:val="0"/>
                <w:numId w:val="47"/>
              </w:num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770D8BAD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14:paraId="5DB475A4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6F11EFEA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1E2DCDF5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E4303D9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4BF77F7C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C493B">
              <w:rPr>
                <w:rFonts w:ascii="Angsana New" w:hAnsi="Angsana New"/>
                <w:sz w:val="30"/>
                <w:szCs w:val="30"/>
              </w:rPr>
              <w:t>: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2D75" w:rsidRPr="007C493B" w14:paraId="3D926571" w14:textId="77777777" w:rsidTr="001E2119">
        <w:tc>
          <w:tcPr>
            <w:tcW w:w="899" w:type="dxa"/>
          </w:tcPr>
          <w:p w14:paraId="425C1C99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2C1F285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14:paraId="4581C975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1F1A71FC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39A46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72D75" w:rsidRPr="007C493B" w14:paraId="314E74AD" w14:textId="77777777" w:rsidTr="001E2119">
        <w:tc>
          <w:tcPr>
            <w:tcW w:w="899" w:type="dxa"/>
          </w:tcPr>
          <w:p w14:paraId="344A7D1D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8AE8BF1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4B3B5E30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เงื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อนไขการจ่ายชำระ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3F9935C6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0BAB4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7A0F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27639" w14:textId="77777777" w:rsidR="00A72D75" w:rsidRPr="007C493B" w:rsidRDefault="00A72D75" w:rsidP="001E211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A72D75" w:rsidRPr="007C493B" w14:paraId="39DF04F6" w14:textId="77777777" w:rsidTr="001E2119">
        <w:tc>
          <w:tcPr>
            <w:tcW w:w="899" w:type="dxa"/>
          </w:tcPr>
          <w:p w14:paraId="29DED004" w14:textId="77777777" w:rsidR="00A72D75" w:rsidRPr="007C493B" w:rsidRDefault="00A72D75" w:rsidP="001E2119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แห่งที่</w:t>
            </w:r>
          </w:p>
        </w:tc>
        <w:tc>
          <w:tcPr>
            <w:tcW w:w="1044" w:type="dxa"/>
            <w:shd w:val="clear" w:color="auto" w:fill="auto"/>
          </w:tcPr>
          <w:p w14:paraId="63DEE1A6" w14:textId="77777777" w:rsidR="00A72D75" w:rsidRPr="007C493B" w:rsidRDefault="00A72D75" w:rsidP="001E2119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800" w:type="dxa"/>
            <w:shd w:val="clear" w:color="auto" w:fill="auto"/>
          </w:tcPr>
          <w:p w14:paraId="78837FFB" w14:textId="77777777" w:rsidR="00A72D75" w:rsidRPr="007C493B" w:rsidRDefault="00A72D75" w:rsidP="001E2119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7" w:type="dxa"/>
            <w:shd w:val="clear" w:color="auto" w:fill="auto"/>
          </w:tcPr>
          <w:p w14:paraId="67D1C8DA" w14:textId="77777777" w:rsidR="00A72D75" w:rsidRPr="007C493B" w:rsidRDefault="00A72D75" w:rsidP="001E2119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</w:tcPr>
          <w:p w14:paraId="76133905" w14:textId="77777777" w:rsidR="00A72D75" w:rsidRPr="007C493B" w:rsidRDefault="00A72D75" w:rsidP="001E2119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A7F6F3F" w14:textId="77777777" w:rsidR="00A72D75" w:rsidRPr="007C493B" w:rsidRDefault="00A72D75" w:rsidP="001E2119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14:paraId="65DBBC98" w14:textId="77777777" w:rsidR="00A72D75" w:rsidRPr="007C493B" w:rsidRDefault="00A72D75" w:rsidP="001E2119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2D75" w:rsidRPr="007C493B" w14:paraId="08DCB3BD" w14:textId="77777777" w:rsidTr="001E2119">
        <w:tc>
          <w:tcPr>
            <w:tcW w:w="899" w:type="dxa"/>
          </w:tcPr>
          <w:p w14:paraId="3BCE20DE" w14:textId="28A0C0A8" w:rsidR="00A72D75" w:rsidRPr="007C493B" w:rsidRDefault="00A72D75" w:rsidP="001E2119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044" w:type="dxa"/>
            <w:shd w:val="clear" w:color="auto" w:fill="auto"/>
          </w:tcPr>
          <w:p w14:paraId="6DCFB3C5" w14:textId="0DD76FC9" w:rsidR="00A72D75" w:rsidRPr="007C493B" w:rsidRDefault="00A72D75" w:rsidP="001E2119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2800" w:type="dxa"/>
            <w:shd w:val="clear" w:color="auto" w:fill="auto"/>
          </w:tcPr>
          <w:p w14:paraId="54308593" w14:textId="208EB216" w:rsidR="00A72D75" w:rsidRPr="007C493B" w:rsidRDefault="00207A31" w:rsidP="001E2119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C493B">
              <w:rPr>
                <w:rFonts w:ascii="Angsana New" w:hAnsi="Angsana New" w:hint="cs"/>
                <w:sz w:val="24"/>
                <w:szCs w:val="24"/>
                <w:cs/>
              </w:rPr>
              <w:t xml:space="preserve">กำหนดชำระ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1-6 </w:t>
            </w:r>
            <w:r w:rsidRPr="007C493B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ไม่ต้องชำ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ระดอกเบี้ย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7-12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ชำระคืนเฉพาะดอกเบี้ย งวดที่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13-60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ชำระเงินต้นพร้อมดอกเบี้ย โดยชำระส่วนเงินต้นงวดละ 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>0.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40</w:t>
            </w:r>
            <w:r w:rsidRPr="007C493B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7C493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747" w:type="dxa"/>
            <w:shd w:val="clear" w:color="auto" w:fill="auto"/>
          </w:tcPr>
          <w:p w14:paraId="64813FBA" w14:textId="0FA8B53D" w:rsidR="00A72D75" w:rsidRPr="007C493B" w:rsidRDefault="00207A31" w:rsidP="001E2119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อัตราดอกเบี้ยคงที่ต่อปี 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.00-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3.875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</w:p>
        </w:tc>
        <w:tc>
          <w:tcPr>
            <w:tcW w:w="1789" w:type="dxa"/>
            <w:shd w:val="clear" w:color="auto" w:fill="auto"/>
          </w:tcPr>
          <w:p w14:paraId="4D76AEEB" w14:textId="0F295B9B" w:rsidR="00A72D75" w:rsidRPr="007C493B" w:rsidRDefault="00207A31" w:rsidP="001E2119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19,000,000.00</w:t>
            </w:r>
          </w:p>
        </w:tc>
        <w:tc>
          <w:tcPr>
            <w:tcW w:w="265" w:type="dxa"/>
            <w:shd w:val="clear" w:color="auto" w:fill="auto"/>
          </w:tcPr>
          <w:p w14:paraId="5D2139DF" w14:textId="77777777" w:rsidR="00A72D75" w:rsidRPr="007C493B" w:rsidRDefault="00A72D75" w:rsidP="001E2119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5EB60B4F" w14:textId="1CE4C2BB" w:rsidR="00A72D75" w:rsidRPr="007C493B" w:rsidRDefault="00207A31" w:rsidP="001E2119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82667" w:rsidRPr="007C493B" w14:paraId="71DFD525" w14:textId="77777777" w:rsidTr="003D2BE9">
        <w:trPr>
          <w:trHeight w:val="56"/>
        </w:trPr>
        <w:tc>
          <w:tcPr>
            <w:tcW w:w="4743" w:type="dxa"/>
            <w:gridSpan w:val="3"/>
          </w:tcPr>
          <w:p w14:paraId="71DFD520" w14:textId="77777777" w:rsidR="00582667" w:rsidRPr="007C493B" w:rsidRDefault="00582667" w:rsidP="00582667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47" w:type="dxa"/>
            <w:shd w:val="clear" w:color="auto" w:fill="auto"/>
          </w:tcPr>
          <w:p w14:paraId="71DFD521" w14:textId="77777777" w:rsidR="00582667" w:rsidRPr="007C493B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1DFD522" w14:textId="29149EDC" w:rsidR="00582667" w:rsidRPr="007C493B" w:rsidRDefault="0057527A" w:rsidP="000D25DD">
            <w:pPr>
              <w:tabs>
                <w:tab w:val="decimal" w:pos="1249"/>
              </w:tabs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178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319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079.85</w:t>
            </w:r>
          </w:p>
        </w:tc>
        <w:tc>
          <w:tcPr>
            <w:tcW w:w="265" w:type="dxa"/>
            <w:shd w:val="clear" w:color="auto" w:fill="auto"/>
          </w:tcPr>
          <w:p w14:paraId="71DFD523" w14:textId="77777777" w:rsidR="00582667" w:rsidRPr="007C493B" w:rsidRDefault="00582667" w:rsidP="000D25DD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1DFD524" w14:textId="77777777" w:rsidR="00582667" w:rsidRPr="007C493B" w:rsidRDefault="00861CED" w:rsidP="000D25DD">
            <w:pPr>
              <w:tabs>
                <w:tab w:val="decimal" w:pos="12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92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003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624.92</w:t>
            </w:r>
          </w:p>
        </w:tc>
      </w:tr>
      <w:tr w:rsidR="00582667" w:rsidRPr="007C493B" w14:paraId="71DFD52A" w14:textId="77777777" w:rsidTr="003D2BE9">
        <w:tc>
          <w:tcPr>
            <w:tcW w:w="6490" w:type="dxa"/>
            <w:gridSpan w:val="4"/>
          </w:tcPr>
          <w:p w14:paraId="71DFD526" w14:textId="77777777" w:rsidR="00582667" w:rsidRPr="007C493B" w:rsidRDefault="00582667" w:rsidP="00582667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หัก เงินกู้ยืมระยะยาวจากสถาบันการเงินที่ถึงกำหนดชำระภายใน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8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1DFD527" w14:textId="7A7F3370" w:rsidR="00582667" w:rsidRPr="007C493B" w:rsidRDefault="0057527A" w:rsidP="000D25DD">
            <w:pPr>
              <w:tabs>
                <w:tab w:val="decimal" w:pos="12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523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395.32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71DFD528" w14:textId="77777777" w:rsidR="00582667" w:rsidRPr="007C493B" w:rsidRDefault="00582667" w:rsidP="000D25DD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1DFD529" w14:textId="77777777" w:rsidR="00582667" w:rsidRPr="007C493B" w:rsidRDefault="00582667" w:rsidP="000D25DD">
            <w:pPr>
              <w:tabs>
                <w:tab w:val="decimal" w:pos="1249"/>
              </w:tabs>
              <w:ind w:right="-167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(</w:t>
            </w:r>
            <w:r w:rsidR="00F86890" w:rsidRPr="007C493B">
              <w:rPr>
                <w:rFonts w:ascii="Angsana New" w:hAnsi="Angsana New"/>
                <w:sz w:val="30"/>
                <w:szCs w:val="30"/>
              </w:rPr>
              <w:t>17,067,325.46</w:t>
            </w:r>
            <w:r w:rsidRPr="007C49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2667" w:rsidRPr="007C493B" w14:paraId="71DFD530" w14:textId="77777777" w:rsidTr="003D2BE9">
        <w:tc>
          <w:tcPr>
            <w:tcW w:w="4743" w:type="dxa"/>
            <w:gridSpan w:val="3"/>
          </w:tcPr>
          <w:p w14:paraId="71DFD52B" w14:textId="77777777" w:rsidR="00582667" w:rsidRPr="007C493B" w:rsidRDefault="00582667" w:rsidP="00582667">
            <w:pPr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747" w:type="dxa"/>
            <w:shd w:val="clear" w:color="auto" w:fill="auto"/>
          </w:tcPr>
          <w:p w14:paraId="71DFD52C" w14:textId="77777777" w:rsidR="00582667" w:rsidRPr="007C493B" w:rsidRDefault="00582667" w:rsidP="00582667">
            <w:pPr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1DFD52D" w14:textId="231EE02B" w:rsidR="00582667" w:rsidRPr="007C493B" w:rsidRDefault="0057527A" w:rsidP="000D25DD">
            <w:pPr>
              <w:tabs>
                <w:tab w:val="decimal" w:pos="12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142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795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684.53</w:t>
            </w:r>
          </w:p>
        </w:tc>
        <w:tc>
          <w:tcPr>
            <w:tcW w:w="265" w:type="dxa"/>
            <w:shd w:val="clear" w:color="auto" w:fill="auto"/>
          </w:tcPr>
          <w:p w14:paraId="71DFD52E" w14:textId="77777777" w:rsidR="00582667" w:rsidRPr="007C493B" w:rsidRDefault="00582667" w:rsidP="000D25DD">
            <w:pPr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1DFD52F" w14:textId="77777777" w:rsidR="00582667" w:rsidRPr="007C493B" w:rsidRDefault="00F86890" w:rsidP="000D25DD">
            <w:pPr>
              <w:tabs>
                <w:tab w:val="decimal" w:pos="12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74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936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299.46</w:t>
            </w:r>
          </w:p>
        </w:tc>
      </w:tr>
    </w:tbl>
    <w:p w14:paraId="71DFD531" w14:textId="2F9BAA2F" w:rsidR="00582667" w:rsidRPr="007C493B" w:rsidRDefault="00582667" w:rsidP="00582667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 xml:space="preserve">เงินกู้ยืมจากธนาคารแห่งที่ </w:t>
      </w:r>
      <w:r w:rsidRPr="007C493B">
        <w:rPr>
          <w:rFonts w:ascii="Angsana New" w:hAnsi="Angsana New"/>
          <w:sz w:val="30"/>
          <w:szCs w:val="30"/>
        </w:rPr>
        <w:t xml:space="preserve">1 </w:t>
      </w:r>
      <w:r w:rsidRPr="007C493B">
        <w:rPr>
          <w:rFonts w:ascii="Angsana New" w:hAnsi="Angsana New"/>
          <w:sz w:val="30"/>
          <w:szCs w:val="30"/>
          <w:cs/>
        </w:rPr>
        <w:t>ค้ำประกันโดยจดจำนองที่ดินพร้อมสิ่งปลูกสร้างบนที่ดิน ซึ่งเป็นกรรมสิทธิ์ของบริษัทและค้ำประกันโดยบรรษัทประกันสินเชื่ออุตสาหกรรมขนาดย่อม</w:t>
      </w:r>
    </w:p>
    <w:p w14:paraId="71DFD532" w14:textId="77777777" w:rsidR="00582667" w:rsidRPr="007C493B" w:rsidRDefault="00582667" w:rsidP="00582667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 xml:space="preserve">เงินกู้ยืมจากธนาคารแห่งที่ </w:t>
      </w:r>
      <w:r w:rsidRPr="007C493B">
        <w:rPr>
          <w:rFonts w:ascii="Angsana New" w:hAnsi="Angsana New"/>
          <w:sz w:val="30"/>
          <w:szCs w:val="30"/>
        </w:rPr>
        <w:t xml:space="preserve">2 </w:t>
      </w:r>
      <w:r w:rsidRPr="007C493B">
        <w:rPr>
          <w:rFonts w:ascii="Angsana New" w:hAnsi="Angsana New"/>
          <w:sz w:val="30"/>
          <w:szCs w:val="30"/>
          <w:cs/>
        </w:rPr>
        <w:t>ค้ำประกันโดยบรรษัทประกันสินเชื่ออุตสาหกรรมขนาดย่อม</w:t>
      </w:r>
    </w:p>
    <w:p w14:paraId="090D4087" w14:textId="7A3778A6" w:rsidR="0057527A" w:rsidRPr="007C493B" w:rsidRDefault="00582667" w:rsidP="0057527A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 xml:space="preserve">เงินกู้ยืมจากธนาคารแห่งที่ </w:t>
      </w:r>
      <w:r w:rsidRPr="007C493B">
        <w:rPr>
          <w:rFonts w:ascii="Angsana New" w:hAnsi="Angsana New"/>
          <w:sz w:val="30"/>
          <w:szCs w:val="30"/>
          <w:lang w:val="en-US"/>
        </w:rPr>
        <w:t>3</w:t>
      </w:r>
      <w:r w:rsidRPr="007C493B">
        <w:rPr>
          <w:rFonts w:ascii="Angsana New" w:hAnsi="Angsana New"/>
          <w:sz w:val="30"/>
          <w:szCs w:val="30"/>
          <w:cs/>
        </w:rPr>
        <w:t xml:space="preserve"> ค้ำประกันโดยจดจำนองที่ดินซึ่งเป็นกรรมสิทธิ์ของกรรมการ และค้ำประกันโดยบรรษัทประกันสินเชื่ออุตสาหกรรมขนาดย่อม</w:t>
      </w:r>
    </w:p>
    <w:p w14:paraId="3D1C646D" w14:textId="1826DF55" w:rsidR="0057527A" w:rsidRPr="007C493B" w:rsidRDefault="0057527A" w:rsidP="0057527A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6526CD6" w14:textId="432626FB" w:rsidR="0057527A" w:rsidRPr="007C493B" w:rsidRDefault="0057527A" w:rsidP="0057527A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9B251D6" w14:textId="4C80D764" w:rsidR="0057527A" w:rsidRPr="007C493B" w:rsidRDefault="0057527A" w:rsidP="0057527A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5D3EEC6" w14:textId="68A182F3" w:rsidR="0057527A" w:rsidRPr="007C493B" w:rsidRDefault="0057527A" w:rsidP="0057527A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7299400" w14:textId="52499D65" w:rsidR="0057527A" w:rsidRPr="007C493B" w:rsidRDefault="0057527A" w:rsidP="0057527A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D27FEEF" w14:textId="0929C528" w:rsidR="0057527A" w:rsidRPr="007C493B" w:rsidRDefault="0057527A" w:rsidP="0057527A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27D5631" w14:textId="7DEF4E8B" w:rsidR="0057527A" w:rsidRPr="007C493B" w:rsidRDefault="0057527A" w:rsidP="0057527A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0A52FCB" w14:textId="26D7A0C7" w:rsidR="0057527A" w:rsidRPr="007C493B" w:rsidRDefault="0057527A" w:rsidP="0057527A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93FB521" w14:textId="77777777" w:rsidR="0057527A" w:rsidRPr="007C493B" w:rsidRDefault="0057527A" w:rsidP="0057527A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C3B2116" w14:textId="77777777" w:rsidR="0081584E" w:rsidRPr="007C493B" w:rsidRDefault="0081584E" w:rsidP="003D2BE9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left="426" w:hanging="426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  <w:bookmarkStart w:id="1" w:name="_Hlk39869493"/>
    </w:p>
    <w:p w14:paraId="780FA301" w14:textId="77777777" w:rsidR="0081584E" w:rsidRPr="007C493B" w:rsidRDefault="0081584E" w:rsidP="003D2BE9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left="426" w:hanging="426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535" w14:textId="13712E73" w:rsidR="00B03B3F" w:rsidRPr="007C493B" w:rsidRDefault="00B03B3F" w:rsidP="003D2BE9">
      <w:pPr>
        <w:numPr>
          <w:ilvl w:val="0"/>
          <w:numId w:val="40"/>
        </w:numPr>
        <w:tabs>
          <w:tab w:val="left" w:pos="513"/>
          <w:tab w:val="decimal" w:pos="7920"/>
        </w:tabs>
        <w:spacing w:before="240"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897AC1" w:rsidRPr="007C493B" w14:paraId="71DFD538" w14:textId="77777777" w:rsidTr="004F3E43">
        <w:tc>
          <w:tcPr>
            <w:tcW w:w="5760" w:type="dxa"/>
          </w:tcPr>
          <w:p w14:paraId="71DFD536" w14:textId="77777777" w:rsidR="00897AC1" w:rsidRPr="007C493B" w:rsidRDefault="00897AC1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71DFD537" w14:textId="77777777" w:rsidR="00897AC1" w:rsidRPr="007C493B" w:rsidRDefault="00897AC1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97AC1" w:rsidRPr="007C493B" w14:paraId="71DFD53D" w14:textId="77777777" w:rsidTr="004F3E43">
        <w:trPr>
          <w:gridAfter w:val="1"/>
          <w:wAfter w:w="8" w:type="dxa"/>
        </w:trPr>
        <w:tc>
          <w:tcPr>
            <w:tcW w:w="5760" w:type="dxa"/>
          </w:tcPr>
          <w:p w14:paraId="71DFD539" w14:textId="77777777" w:rsidR="00897AC1" w:rsidRPr="007C493B" w:rsidRDefault="00897AC1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71DFD53A" w14:textId="77777777" w:rsidR="00897AC1" w:rsidRPr="007C493B" w:rsidRDefault="00897AC1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7C493B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1DFD53B" w14:textId="77777777" w:rsidR="00897AC1" w:rsidRPr="007C493B" w:rsidRDefault="00897AC1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71DFD53C" w14:textId="77777777" w:rsidR="00897AC1" w:rsidRPr="007C493B" w:rsidRDefault="00897AC1" w:rsidP="00897AC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B9A" w:rsidRPr="007C493B" w14:paraId="71DFD542" w14:textId="77777777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14:paraId="71DFD53E" w14:textId="77777777" w:rsidR="00945B9A" w:rsidRPr="007C493B" w:rsidRDefault="00945B9A" w:rsidP="003517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82667"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53F" w14:textId="77777777" w:rsidR="00945B9A" w:rsidRPr="007C493B" w:rsidRDefault="00582667" w:rsidP="00233C9B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16,790,000.58</w:t>
            </w:r>
          </w:p>
        </w:tc>
        <w:tc>
          <w:tcPr>
            <w:tcW w:w="239" w:type="dxa"/>
            <w:vAlign w:val="center"/>
          </w:tcPr>
          <w:p w14:paraId="71DFD540" w14:textId="77777777" w:rsidR="00945B9A" w:rsidRPr="007C493B" w:rsidRDefault="00945B9A" w:rsidP="003517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71DFD541" w14:textId="77777777" w:rsidR="00945B9A" w:rsidRPr="007C493B" w:rsidRDefault="00582667" w:rsidP="0086001B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229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080.83</w:t>
            </w:r>
          </w:p>
        </w:tc>
      </w:tr>
      <w:tr w:rsidR="002B0287" w:rsidRPr="007C493B" w14:paraId="71DFD547" w14:textId="77777777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14:paraId="71DFD543" w14:textId="77777777" w:rsidR="002B0287" w:rsidRPr="007C493B" w:rsidRDefault="002B0287" w:rsidP="003517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544" w14:textId="353DDBD5" w:rsidR="002B0287" w:rsidRPr="007C493B" w:rsidRDefault="0057527A" w:rsidP="00233C9B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776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521.50)</w:t>
            </w:r>
          </w:p>
        </w:tc>
        <w:tc>
          <w:tcPr>
            <w:tcW w:w="239" w:type="dxa"/>
            <w:vAlign w:val="center"/>
          </w:tcPr>
          <w:p w14:paraId="71DFD545" w14:textId="77777777" w:rsidR="002B0287" w:rsidRPr="007C493B" w:rsidRDefault="002B0287" w:rsidP="003517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71DFD546" w14:textId="4F03271B" w:rsidR="002B0287" w:rsidRPr="007C493B" w:rsidRDefault="0057527A" w:rsidP="0086001B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(5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274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581.49)</w:t>
            </w:r>
          </w:p>
        </w:tc>
      </w:tr>
      <w:tr w:rsidR="002B0287" w:rsidRPr="007C493B" w14:paraId="71DFD54C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71DFD548" w14:textId="157207C4" w:rsidR="002B0287" w:rsidRPr="007C493B" w:rsidRDefault="002B0287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="00F35B79" w:rsidRPr="007C49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F35B79"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F35B79" w:rsidRPr="007C493B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549" w14:textId="4E47D73A" w:rsidR="002B0287" w:rsidRPr="007C493B" w:rsidRDefault="0057527A" w:rsidP="00233C9B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013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479.08</w:t>
            </w:r>
          </w:p>
        </w:tc>
        <w:tc>
          <w:tcPr>
            <w:tcW w:w="239" w:type="dxa"/>
            <w:vAlign w:val="center"/>
          </w:tcPr>
          <w:p w14:paraId="71DFD54A" w14:textId="77777777" w:rsidR="002B0287" w:rsidRPr="007C493B" w:rsidRDefault="002B0287" w:rsidP="003517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center"/>
          </w:tcPr>
          <w:p w14:paraId="71DFD54B" w14:textId="495D54F6" w:rsidR="002B0287" w:rsidRPr="007C493B" w:rsidRDefault="0057527A" w:rsidP="00EC1AF4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954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499.34</w:t>
            </w:r>
          </w:p>
        </w:tc>
      </w:tr>
      <w:tr w:rsidR="002B0287" w:rsidRPr="007C493B" w14:paraId="71DFD551" w14:textId="77777777" w:rsidTr="00351766">
        <w:trPr>
          <w:gridAfter w:val="1"/>
          <w:wAfter w:w="8" w:type="dxa"/>
          <w:trHeight w:val="149"/>
        </w:trPr>
        <w:tc>
          <w:tcPr>
            <w:tcW w:w="5760" w:type="dxa"/>
            <w:vAlign w:val="bottom"/>
          </w:tcPr>
          <w:p w14:paraId="71DFD54D" w14:textId="77777777" w:rsidR="002B0287" w:rsidRPr="007C493B" w:rsidRDefault="002B0287" w:rsidP="003517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54E" w14:textId="1B847384" w:rsidR="002B0287" w:rsidRPr="007C493B" w:rsidRDefault="0057527A" w:rsidP="00233C9B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600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368.17)</w:t>
            </w:r>
          </w:p>
        </w:tc>
        <w:tc>
          <w:tcPr>
            <w:tcW w:w="239" w:type="dxa"/>
            <w:vAlign w:val="center"/>
          </w:tcPr>
          <w:p w14:paraId="71DFD54F" w14:textId="77777777" w:rsidR="002B0287" w:rsidRPr="007C493B" w:rsidRDefault="002B0287" w:rsidP="003517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71DFD550" w14:textId="1726B04C" w:rsidR="002B0287" w:rsidRPr="007C493B" w:rsidRDefault="0057527A" w:rsidP="00EC1AF4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(7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057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195.14)</w:t>
            </w:r>
          </w:p>
        </w:tc>
      </w:tr>
      <w:tr w:rsidR="002B0287" w:rsidRPr="007C493B" w14:paraId="71DFD556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</w:tcPr>
          <w:p w14:paraId="71DFD552" w14:textId="77777777" w:rsidR="002B0287" w:rsidRPr="007C493B" w:rsidRDefault="002B0287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553" w14:textId="4C1198D5" w:rsidR="002B0287" w:rsidRPr="007C493B" w:rsidRDefault="0057527A" w:rsidP="00233C9B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413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110.91</w:t>
            </w:r>
          </w:p>
        </w:tc>
        <w:tc>
          <w:tcPr>
            <w:tcW w:w="239" w:type="dxa"/>
            <w:vAlign w:val="center"/>
          </w:tcPr>
          <w:p w14:paraId="71DFD554" w14:textId="77777777" w:rsidR="002B0287" w:rsidRPr="007C493B" w:rsidRDefault="002B0287" w:rsidP="003517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DFD555" w14:textId="1D0D0C79" w:rsidR="002B0287" w:rsidRPr="007C493B" w:rsidRDefault="0057527A" w:rsidP="00EC1AF4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897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304.20</w:t>
            </w:r>
          </w:p>
        </w:tc>
      </w:tr>
    </w:tbl>
    <w:p w14:paraId="71DFD557" w14:textId="4C52487F" w:rsidR="000C30D0" w:rsidRPr="007C493B" w:rsidRDefault="000C30D0" w:rsidP="00E02645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0C30D0" w:rsidRPr="007C493B" w14:paraId="71DFD55A" w14:textId="77777777" w:rsidTr="00236253">
        <w:tc>
          <w:tcPr>
            <w:tcW w:w="5760" w:type="dxa"/>
          </w:tcPr>
          <w:p w14:paraId="71DFD558" w14:textId="77777777" w:rsidR="000C30D0" w:rsidRPr="007C493B" w:rsidRDefault="000C30D0" w:rsidP="0023625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71DFD559" w14:textId="77777777" w:rsidR="000C30D0" w:rsidRPr="007C493B" w:rsidRDefault="000C30D0" w:rsidP="0023625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C30D0" w:rsidRPr="007C493B" w14:paraId="71DFD55D" w14:textId="77777777" w:rsidTr="00236253">
        <w:trPr>
          <w:gridAfter w:val="1"/>
          <w:wAfter w:w="8" w:type="dxa"/>
        </w:trPr>
        <w:tc>
          <w:tcPr>
            <w:tcW w:w="5760" w:type="dxa"/>
          </w:tcPr>
          <w:p w14:paraId="71DFD55B" w14:textId="77777777" w:rsidR="000C30D0" w:rsidRPr="007C493B" w:rsidRDefault="000C30D0" w:rsidP="0023625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DFD55C" w14:textId="77777777" w:rsidR="000C30D0" w:rsidRPr="007C493B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C30D0" w:rsidRPr="007C493B" w14:paraId="71DFD562" w14:textId="77777777" w:rsidTr="00236253">
        <w:trPr>
          <w:gridAfter w:val="1"/>
          <w:wAfter w:w="8" w:type="dxa"/>
        </w:trPr>
        <w:tc>
          <w:tcPr>
            <w:tcW w:w="5760" w:type="dxa"/>
          </w:tcPr>
          <w:p w14:paraId="71DFD55E" w14:textId="77777777" w:rsidR="000C30D0" w:rsidRPr="007C493B" w:rsidRDefault="000C30D0" w:rsidP="0023625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71DFD55F" w14:textId="42B01E6F" w:rsidR="000C30D0" w:rsidRPr="007C493B" w:rsidRDefault="00F35B79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7C493B">
              <w:rPr>
                <w:sz w:val="30"/>
                <w:szCs w:val="30"/>
              </w:rPr>
              <w:t xml:space="preserve">30 </w:t>
            </w:r>
            <w:r w:rsidRPr="007C493B">
              <w:rPr>
                <w:sz w:val="30"/>
                <w:szCs w:val="30"/>
                <w:cs/>
              </w:rPr>
              <w:t xml:space="preserve">กันยายน </w:t>
            </w:r>
            <w:r w:rsidRPr="007C493B">
              <w:rPr>
                <w:sz w:val="30"/>
                <w:szCs w:val="30"/>
              </w:rPr>
              <w:t>2565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1DFD560" w14:textId="77777777" w:rsidR="000C30D0" w:rsidRPr="007C493B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71DFD561" w14:textId="77777777" w:rsidR="000C30D0" w:rsidRPr="007C493B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</w:rPr>
              <w:t>31</w:t>
            </w:r>
            <w:r w:rsidRPr="007C493B">
              <w:rPr>
                <w:sz w:val="30"/>
                <w:szCs w:val="30"/>
                <w:cs/>
              </w:rPr>
              <w:t xml:space="preserve"> ธันวาคม </w:t>
            </w:r>
            <w:r w:rsidRPr="007C493B">
              <w:rPr>
                <w:sz w:val="30"/>
                <w:szCs w:val="30"/>
              </w:rPr>
              <w:t>256</w:t>
            </w:r>
            <w:r w:rsidR="00582667" w:rsidRPr="007C493B">
              <w:rPr>
                <w:sz w:val="30"/>
                <w:szCs w:val="30"/>
              </w:rPr>
              <w:t>4</w:t>
            </w:r>
          </w:p>
        </w:tc>
      </w:tr>
      <w:tr w:rsidR="000C30D0" w:rsidRPr="007C493B" w14:paraId="71DFD567" w14:textId="77777777" w:rsidTr="00236253">
        <w:trPr>
          <w:gridAfter w:val="1"/>
          <w:wAfter w:w="8" w:type="dxa"/>
          <w:trHeight w:val="203"/>
        </w:trPr>
        <w:tc>
          <w:tcPr>
            <w:tcW w:w="5760" w:type="dxa"/>
          </w:tcPr>
          <w:p w14:paraId="71DFD563" w14:textId="77777777" w:rsidR="000C30D0" w:rsidRPr="007C493B" w:rsidRDefault="000C30D0" w:rsidP="002362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รายละเอียดเกี่ยวกับ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เช่า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1DFD564" w14:textId="77777777" w:rsidR="000C30D0" w:rsidRPr="007C493B" w:rsidRDefault="000C30D0" w:rsidP="00236253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71DFD565" w14:textId="77777777" w:rsidR="000C30D0" w:rsidRPr="007C493B" w:rsidRDefault="000C30D0" w:rsidP="0023625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71DFD566" w14:textId="77777777" w:rsidR="000C30D0" w:rsidRPr="007C493B" w:rsidRDefault="000C30D0" w:rsidP="00236253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FEE" w:rsidRPr="007C493B" w14:paraId="71DFD56C" w14:textId="77777777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14:paraId="71DFD568" w14:textId="77777777" w:rsidR="00E62FEE" w:rsidRPr="007C493B" w:rsidRDefault="00E62FEE" w:rsidP="00351766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C493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71DFD569" w14:textId="69DFCCFE" w:rsidR="00E62FEE" w:rsidRPr="007C493B" w:rsidRDefault="00923A9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340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392.00</w:t>
            </w:r>
          </w:p>
        </w:tc>
        <w:tc>
          <w:tcPr>
            <w:tcW w:w="239" w:type="dxa"/>
            <w:vAlign w:val="center"/>
          </w:tcPr>
          <w:p w14:paraId="71DFD56A" w14:textId="77777777" w:rsidR="00E62FEE" w:rsidRPr="007C493B" w:rsidRDefault="00E62FEE" w:rsidP="00E62FE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</w:tcPr>
          <w:p w14:paraId="71DFD56B" w14:textId="77777777" w:rsidR="00E62FEE" w:rsidRPr="007C493B" w:rsidRDefault="00E62FEE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 xml:space="preserve">4,575,654.00 </w:t>
            </w:r>
          </w:p>
        </w:tc>
      </w:tr>
      <w:tr w:rsidR="00E62FEE" w:rsidRPr="007C493B" w14:paraId="71DFD571" w14:textId="77777777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14:paraId="71DFD56D" w14:textId="77777777" w:rsidR="00E62FEE" w:rsidRPr="007C493B" w:rsidRDefault="00E62FEE" w:rsidP="00351766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7C493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7C49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71DFD56E" w14:textId="4F5E9688" w:rsidR="00E62FEE" w:rsidRPr="007C493B" w:rsidRDefault="00923A9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165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39" w:type="dxa"/>
            <w:vAlign w:val="center"/>
          </w:tcPr>
          <w:p w14:paraId="71DFD56F" w14:textId="77777777" w:rsidR="00E62FEE" w:rsidRPr="007C493B" w:rsidRDefault="00E62FEE" w:rsidP="00E62FE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</w:tcPr>
          <w:p w14:paraId="71DFD570" w14:textId="77777777" w:rsidR="00E62FEE" w:rsidRPr="007C493B" w:rsidRDefault="00E62FEE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 xml:space="preserve">11,532,064.00 </w:t>
            </w:r>
          </w:p>
        </w:tc>
      </w:tr>
      <w:tr w:rsidR="00E62FEE" w:rsidRPr="007C493B" w14:paraId="71DFD576" w14:textId="77777777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14:paraId="71DFD572" w14:textId="77777777" w:rsidR="00E62FEE" w:rsidRPr="007C493B" w:rsidRDefault="00E62FEE" w:rsidP="00351766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573" w14:textId="0EEA8BFE" w:rsidR="00E62FEE" w:rsidRPr="007C493B" w:rsidRDefault="00923A9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800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39" w:type="dxa"/>
            <w:vAlign w:val="center"/>
          </w:tcPr>
          <w:p w14:paraId="71DFD574" w14:textId="77777777" w:rsidR="00E62FEE" w:rsidRPr="007C493B" w:rsidRDefault="00E62FEE" w:rsidP="00E62FE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14:paraId="71DFD575" w14:textId="77777777" w:rsidR="00E62FEE" w:rsidRPr="007C493B" w:rsidRDefault="00E62FEE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 xml:space="preserve">3,670,000.00 </w:t>
            </w:r>
          </w:p>
        </w:tc>
      </w:tr>
      <w:tr w:rsidR="00582667" w:rsidRPr="007C493B" w14:paraId="71DFD57B" w14:textId="77777777" w:rsidTr="00F25259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71DFD577" w14:textId="77777777" w:rsidR="00582667" w:rsidRPr="007C493B" w:rsidRDefault="00582667" w:rsidP="0058266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578" w14:textId="1B9D7A80" w:rsidR="00582667" w:rsidRPr="007C493B" w:rsidRDefault="00923A9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305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392.00</w:t>
            </w:r>
          </w:p>
        </w:tc>
        <w:tc>
          <w:tcPr>
            <w:tcW w:w="239" w:type="dxa"/>
            <w:vAlign w:val="center"/>
          </w:tcPr>
          <w:p w14:paraId="71DFD579" w14:textId="77777777" w:rsidR="00582667" w:rsidRPr="007C493B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</w:tcPr>
          <w:p w14:paraId="71DFD57A" w14:textId="77777777" w:rsidR="00582667" w:rsidRPr="007C493B" w:rsidRDefault="00582667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 xml:space="preserve">19,777,718.00 </w:t>
            </w:r>
          </w:p>
        </w:tc>
      </w:tr>
      <w:tr w:rsidR="00582667" w:rsidRPr="007C493B" w14:paraId="71DFD580" w14:textId="77777777" w:rsidTr="00351766">
        <w:trPr>
          <w:gridAfter w:val="1"/>
          <w:wAfter w:w="8" w:type="dxa"/>
          <w:trHeight w:val="149"/>
        </w:trPr>
        <w:tc>
          <w:tcPr>
            <w:tcW w:w="5760" w:type="dxa"/>
            <w:vAlign w:val="bottom"/>
          </w:tcPr>
          <w:p w14:paraId="71DFD57C" w14:textId="77777777" w:rsidR="00582667" w:rsidRPr="007C493B" w:rsidRDefault="00582667" w:rsidP="003517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57D" w14:textId="317B5C84" w:rsidR="00582667" w:rsidRPr="007C493B" w:rsidRDefault="00923A98" w:rsidP="00351766">
            <w:pPr>
              <w:tabs>
                <w:tab w:val="decimal" w:pos="1611"/>
              </w:tabs>
              <w:spacing w:line="420" w:lineRule="exact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291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912.92)</w:t>
            </w:r>
          </w:p>
        </w:tc>
        <w:tc>
          <w:tcPr>
            <w:tcW w:w="239" w:type="dxa"/>
            <w:vAlign w:val="center"/>
          </w:tcPr>
          <w:p w14:paraId="71DFD57E" w14:textId="77777777" w:rsidR="00582667" w:rsidRPr="007C493B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71DFD57F" w14:textId="77777777" w:rsidR="00582667" w:rsidRPr="007C493B" w:rsidRDefault="00582667" w:rsidP="00351766">
            <w:pPr>
              <w:tabs>
                <w:tab w:val="decimal" w:pos="1611"/>
              </w:tabs>
              <w:spacing w:line="42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987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717.42)</w:t>
            </w:r>
          </w:p>
        </w:tc>
      </w:tr>
      <w:tr w:rsidR="00582667" w:rsidRPr="007C493B" w14:paraId="71DFD585" w14:textId="77777777" w:rsidTr="00351766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bottom"/>
          </w:tcPr>
          <w:p w14:paraId="71DFD581" w14:textId="77777777" w:rsidR="00582667" w:rsidRPr="007C493B" w:rsidRDefault="00582667" w:rsidP="003517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582" w14:textId="102520AD" w:rsidR="00582667" w:rsidRPr="007C493B" w:rsidRDefault="00923A9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013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479.08</w:t>
            </w:r>
          </w:p>
        </w:tc>
        <w:tc>
          <w:tcPr>
            <w:tcW w:w="239" w:type="dxa"/>
            <w:vAlign w:val="center"/>
          </w:tcPr>
          <w:p w14:paraId="71DFD583" w14:textId="77777777" w:rsidR="00582667" w:rsidRPr="007C493B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584" w14:textId="77777777" w:rsidR="00582667" w:rsidRPr="007C493B" w:rsidRDefault="00582667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790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000.58</w:t>
            </w:r>
          </w:p>
        </w:tc>
      </w:tr>
    </w:tbl>
    <w:p w14:paraId="32C1CC9A" w14:textId="74E6DF02" w:rsidR="0081584E" w:rsidRPr="007C493B" w:rsidRDefault="0081584E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827D30" w:rsidRPr="007C493B" w14:paraId="71DFD58A" w14:textId="77777777" w:rsidTr="002B0287">
        <w:tc>
          <w:tcPr>
            <w:tcW w:w="5760" w:type="dxa"/>
          </w:tcPr>
          <w:p w14:paraId="71DFD588" w14:textId="77777777" w:rsidR="00827D30" w:rsidRPr="007C493B" w:rsidRDefault="00827D30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71DFD589" w14:textId="77777777" w:rsidR="00827D30" w:rsidRPr="007C493B" w:rsidRDefault="00827D30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27D30" w:rsidRPr="007C493B" w14:paraId="71DFD58D" w14:textId="77777777" w:rsidTr="002B0287">
        <w:trPr>
          <w:gridAfter w:val="1"/>
          <w:wAfter w:w="8" w:type="dxa"/>
        </w:trPr>
        <w:tc>
          <w:tcPr>
            <w:tcW w:w="5760" w:type="dxa"/>
          </w:tcPr>
          <w:p w14:paraId="71DFD58B" w14:textId="77777777" w:rsidR="00827D30" w:rsidRPr="007C493B" w:rsidRDefault="00827D30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DFD58C" w14:textId="77777777" w:rsidR="00827D30" w:rsidRPr="007C493B" w:rsidRDefault="00827D30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2667" w:rsidRPr="007C493B" w14:paraId="71DFD592" w14:textId="77777777" w:rsidTr="002B0287">
        <w:trPr>
          <w:gridAfter w:val="1"/>
          <w:wAfter w:w="8" w:type="dxa"/>
        </w:trPr>
        <w:tc>
          <w:tcPr>
            <w:tcW w:w="5760" w:type="dxa"/>
          </w:tcPr>
          <w:p w14:paraId="71DFD58E" w14:textId="77777777" w:rsidR="00582667" w:rsidRPr="007C493B" w:rsidRDefault="00582667" w:rsidP="005826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71DFD58F" w14:textId="62832150" w:rsidR="00582667" w:rsidRPr="007C493B" w:rsidRDefault="00F35B79" w:rsidP="005826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7C493B">
              <w:rPr>
                <w:sz w:val="30"/>
                <w:szCs w:val="30"/>
              </w:rPr>
              <w:t xml:space="preserve">30 </w:t>
            </w:r>
            <w:r w:rsidRPr="007C493B">
              <w:rPr>
                <w:sz w:val="30"/>
                <w:szCs w:val="30"/>
                <w:cs/>
              </w:rPr>
              <w:t xml:space="preserve">กันยายน </w:t>
            </w:r>
            <w:r w:rsidRPr="007C493B">
              <w:rPr>
                <w:sz w:val="30"/>
                <w:szCs w:val="30"/>
              </w:rPr>
              <w:t>2565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1DFD590" w14:textId="77777777" w:rsidR="00582667" w:rsidRPr="007C493B" w:rsidRDefault="00582667" w:rsidP="005826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71DFD591" w14:textId="77777777" w:rsidR="00582667" w:rsidRPr="007C493B" w:rsidRDefault="00582667" w:rsidP="005826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</w:rPr>
              <w:t>31</w:t>
            </w:r>
            <w:r w:rsidRPr="007C493B">
              <w:rPr>
                <w:sz w:val="30"/>
                <w:szCs w:val="30"/>
                <w:cs/>
              </w:rPr>
              <w:t xml:space="preserve"> ธันวาคม </w:t>
            </w:r>
            <w:r w:rsidRPr="007C493B">
              <w:rPr>
                <w:sz w:val="30"/>
                <w:szCs w:val="30"/>
              </w:rPr>
              <w:t>2564</w:t>
            </w:r>
          </w:p>
        </w:tc>
      </w:tr>
      <w:tr w:rsidR="00827D30" w:rsidRPr="007C493B" w14:paraId="71DFD597" w14:textId="77777777" w:rsidTr="002B0287">
        <w:trPr>
          <w:gridAfter w:val="1"/>
          <w:wAfter w:w="8" w:type="dxa"/>
          <w:trHeight w:val="203"/>
        </w:trPr>
        <w:tc>
          <w:tcPr>
            <w:tcW w:w="5760" w:type="dxa"/>
          </w:tcPr>
          <w:p w14:paraId="71DFD593" w14:textId="77777777" w:rsidR="00827D30" w:rsidRPr="007C493B" w:rsidRDefault="00827D30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รายละเอียดเกี่ยวกับ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เช่า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1DFD594" w14:textId="77777777" w:rsidR="00827D30" w:rsidRPr="007C493B" w:rsidRDefault="00827D30" w:rsidP="002B028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71DFD595" w14:textId="77777777" w:rsidR="00827D30" w:rsidRPr="007C493B" w:rsidRDefault="00827D30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71DFD596" w14:textId="77777777" w:rsidR="00827D30" w:rsidRPr="007C493B" w:rsidRDefault="00827D30" w:rsidP="002B028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C48" w:rsidRPr="007C493B" w14:paraId="71DFD59C" w14:textId="77777777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14:paraId="71DFD598" w14:textId="77777777" w:rsidR="00082C48" w:rsidRPr="007C493B" w:rsidRDefault="00082C48" w:rsidP="00351766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C493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71DFD599" w14:textId="3FB8915E" w:rsidR="00082C48" w:rsidRPr="007C493B" w:rsidRDefault="00923A9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940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392.00</w:t>
            </w:r>
          </w:p>
        </w:tc>
        <w:tc>
          <w:tcPr>
            <w:tcW w:w="239" w:type="dxa"/>
            <w:vAlign w:val="center"/>
          </w:tcPr>
          <w:p w14:paraId="71DFD59A" w14:textId="77777777" w:rsidR="00082C48" w:rsidRPr="007C493B" w:rsidRDefault="00082C48" w:rsidP="00082C4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71DFD59B" w14:textId="77777777" w:rsidR="00082C48" w:rsidRPr="007C493B" w:rsidRDefault="00082C4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175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654.00</w:t>
            </w:r>
          </w:p>
        </w:tc>
      </w:tr>
      <w:tr w:rsidR="00141D7C" w:rsidRPr="007C493B" w14:paraId="71DFD5A1" w14:textId="77777777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14:paraId="71DFD59D" w14:textId="77777777" w:rsidR="00141D7C" w:rsidRPr="007C493B" w:rsidRDefault="00141D7C" w:rsidP="00141D7C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7C493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7C49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71DFD59E" w14:textId="568BA9FB" w:rsidR="00141D7C" w:rsidRPr="007C493B" w:rsidRDefault="00923A98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665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39" w:type="dxa"/>
            <w:vAlign w:val="center"/>
          </w:tcPr>
          <w:p w14:paraId="71DFD59F" w14:textId="77777777" w:rsidR="00141D7C" w:rsidRPr="007C493B" w:rsidRDefault="00141D7C" w:rsidP="00141D7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71DFD5A0" w14:textId="77777777" w:rsidR="00141D7C" w:rsidRPr="007C493B" w:rsidRDefault="00141D7C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732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064.00</w:t>
            </w:r>
          </w:p>
        </w:tc>
      </w:tr>
      <w:tr w:rsidR="00141D7C" w:rsidRPr="007C493B" w14:paraId="71DFD5A6" w14:textId="77777777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14:paraId="71DFD5A2" w14:textId="77777777" w:rsidR="00141D7C" w:rsidRPr="007C493B" w:rsidRDefault="00141D7C" w:rsidP="00141D7C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5A3" w14:textId="3042D9E0" w:rsidR="00141D7C" w:rsidRPr="007C493B" w:rsidRDefault="00923A98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800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39" w:type="dxa"/>
            <w:vAlign w:val="center"/>
          </w:tcPr>
          <w:p w14:paraId="71DFD5A4" w14:textId="77777777" w:rsidR="00141D7C" w:rsidRPr="007C493B" w:rsidRDefault="00141D7C" w:rsidP="00141D7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71DFD5A5" w14:textId="77777777" w:rsidR="00141D7C" w:rsidRPr="007C493B" w:rsidRDefault="00141D7C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670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141D7C" w:rsidRPr="007C493B" w14:paraId="71DFD5AB" w14:textId="77777777" w:rsidTr="00945B9A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71DFD5A7" w14:textId="77777777" w:rsidR="00141D7C" w:rsidRPr="007C493B" w:rsidRDefault="00141D7C" w:rsidP="00141D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5A8" w14:textId="370C1AE9" w:rsidR="00141D7C" w:rsidRPr="007C493B" w:rsidRDefault="00923A98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405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392.00</w:t>
            </w:r>
          </w:p>
        </w:tc>
        <w:tc>
          <w:tcPr>
            <w:tcW w:w="239" w:type="dxa"/>
            <w:vAlign w:val="center"/>
          </w:tcPr>
          <w:p w14:paraId="71DFD5A9" w14:textId="77777777" w:rsidR="00141D7C" w:rsidRPr="007C493B" w:rsidRDefault="00141D7C" w:rsidP="00141D7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14:paraId="71DFD5AA" w14:textId="77777777" w:rsidR="00141D7C" w:rsidRPr="007C493B" w:rsidRDefault="00141D7C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577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718.00</w:t>
            </w:r>
          </w:p>
        </w:tc>
      </w:tr>
      <w:tr w:rsidR="00141D7C" w:rsidRPr="007C493B" w14:paraId="71DFD5B0" w14:textId="77777777" w:rsidTr="00351766">
        <w:trPr>
          <w:gridAfter w:val="1"/>
          <w:wAfter w:w="8" w:type="dxa"/>
          <w:trHeight w:val="149"/>
        </w:trPr>
        <w:tc>
          <w:tcPr>
            <w:tcW w:w="5760" w:type="dxa"/>
            <w:vAlign w:val="bottom"/>
          </w:tcPr>
          <w:p w14:paraId="71DFD5AC" w14:textId="77777777" w:rsidR="00141D7C" w:rsidRPr="007C493B" w:rsidRDefault="00141D7C" w:rsidP="00141D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5AD" w14:textId="5C21052C" w:rsidR="00141D7C" w:rsidRPr="007C493B" w:rsidRDefault="00923A98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450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892.66)</w:t>
            </w:r>
          </w:p>
        </w:tc>
        <w:tc>
          <w:tcPr>
            <w:tcW w:w="239" w:type="dxa"/>
            <w:vAlign w:val="center"/>
          </w:tcPr>
          <w:p w14:paraId="71DFD5AE" w14:textId="77777777" w:rsidR="00141D7C" w:rsidRPr="007C493B" w:rsidRDefault="00141D7C" w:rsidP="00141D7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71DFD5AF" w14:textId="77777777" w:rsidR="00141D7C" w:rsidRPr="007C493B" w:rsidRDefault="00141D7C" w:rsidP="00141D7C">
            <w:pPr>
              <w:tabs>
                <w:tab w:val="decimal" w:pos="1611"/>
              </w:tabs>
              <w:spacing w:line="420" w:lineRule="exact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348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637.17)</w:t>
            </w:r>
          </w:p>
        </w:tc>
      </w:tr>
      <w:tr w:rsidR="00141D7C" w:rsidRPr="007C493B" w14:paraId="71DFD5B5" w14:textId="77777777" w:rsidTr="00351766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bottom"/>
          </w:tcPr>
          <w:p w14:paraId="71DFD5B1" w14:textId="77777777" w:rsidR="00141D7C" w:rsidRPr="007C493B" w:rsidRDefault="00141D7C" w:rsidP="00141D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5B2" w14:textId="022BE541" w:rsidR="00141D7C" w:rsidRPr="007C493B" w:rsidRDefault="00923A98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954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499.34</w:t>
            </w:r>
          </w:p>
        </w:tc>
        <w:tc>
          <w:tcPr>
            <w:tcW w:w="239" w:type="dxa"/>
            <w:vAlign w:val="center"/>
          </w:tcPr>
          <w:p w14:paraId="71DFD5B3" w14:textId="77777777" w:rsidR="00141D7C" w:rsidRPr="007C493B" w:rsidRDefault="00141D7C" w:rsidP="00141D7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5B4" w14:textId="77777777" w:rsidR="00141D7C" w:rsidRPr="007C493B" w:rsidRDefault="00141D7C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229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080.83</w:t>
            </w:r>
          </w:p>
        </w:tc>
      </w:tr>
      <w:bookmarkEnd w:id="1"/>
    </w:tbl>
    <w:p w14:paraId="5EB80D9E" w14:textId="29B73095" w:rsidR="0057527A" w:rsidRPr="007C493B" w:rsidRDefault="0057527A" w:rsidP="0057527A">
      <w:pPr>
        <w:spacing w:before="24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73CF9101" w14:textId="7CFABB23" w:rsidR="0057527A" w:rsidRPr="007C493B" w:rsidRDefault="0057527A" w:rsidP="0057527A">
      <w:pPr>
        <w:spacing w:before="24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543457B8" w14:textId="77777777" w:rsidR="0057527A" w:rsidRPr="007C493B" w:rsidRDefault="0057527A" w:rsidP="009A0D22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67" w:hanging="567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5B9" w14:textId="5E67EE78" w:rsidR="00E454E7" w:rsidRPr="007C493B" w:rsidRDefault="004D4E63" w:rsidP="009A0D22">
      <w:pPr>
        <w:numPr>
          <w:ilvl w:val="0"/>
          <w:numId w:val="45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</w:t>
      </w:r>
      <w:r w:rsidR="00E454E7" w:rsidRPr="007C493B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14:paraId="71DFD5BA" w14:textId="0A735004" w:rsidR="00E45619" w:rsidRPr="007C493B" w:rsidRDefault="00CF6975" w:rsidP="00E45619">
      <w:pPr>
        <w:tabs>
          <w:tab w:val="left" w:pos="513"/>
          <w:tab w:val="decimal" w:pos="7920"/>
        </w:tabs>
        <w:spacing w:line="240" w:lineRule="atLeast"/>
        <w:ind w:left="1238" w:hanging="671"/>
        <w:jc w:val="both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Pr="007C493B">
        <w:rPr>
          <w:rFonts w:ascii="Angsana New" w:hAnsi="Angsana New"/>
          <w:sz w:val="30"/>
          <w:szCs w:val="30"/>
        </w:rPr>
        <w:t>3</w:t>
      </w:r>
      <w:r w:rsidRPr="007C493B">
        <w:rPr>
          <w:rFonts w:ascii="Angsana New" w:hAnsi="Angsana New"/>
          <w:sz w:val="30"/>
          <w:szCs w:val="30"/>
          <w:cs/>
        </w:rPr>
        <w:t xml:space="preserve"> เดือนและ </w:t>
      </w:r>
      <w:r w:rsidR="00F35B79" w:rsidRPr="007C493B">
        <w:rPr>
          <w:rFonts w:ascii="Angsana New" w:hAnsi="Angsana New"/>
          <w:sz w:val="30"/>
          <w:szCs w:val="30"/>
        </w:rPr>
        <w:t>9</w:t>
      </w:r>
      <w:r w:rsidRPr="007C493B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F35B79" w:rsidRPr="007C493B">
        <w:rPr>
          <w:rFonts w:ascii="Angsana New" w:hAnsi="Angsana New"/>
          <w:sz w:val="30"/>
          <w:szCs w:val="30"/>
        </w:rPr>
        <w:t xml:space="preserve">30 </w:t>
      </w:r>
      <w:r w:rsidR="00F35B79" w:rsidRPr="007C493B">
        <w:rPr>
          <w:rFonts w:ascii="Angsana New" w:hAnsi="Angsana New"/>
          <w:sz w:val="30"/>
          <w:szCs w:val="30"/>
          <w:cs/>
        </w:rPr>
        <w:t>กันยายน</w:t>
      </w:r>
      <w:r w:rsidRPr="007C493B">
        <w:rPr>
          <w:rFonts w:ascii="Angsana New" w:hAnsi="Angsana New"/>
          <w:sz w:val="30"/>
          <w:szCs w:val="30"/>
          <w:cs/>
        </w:rPr>
        <w:t xml:space="preserve"> </w:t>
      </w:r>
      <w:r w:rsidRPr="007C493B">
        <w:rPr>
          <w:rFonts w:ascii="Angsana New" w:hAnsi="Angsana New"/>
          <w:sz w:val="30"/>
          <w:szCs w:val="30"/>
        </w:rPr>
        <w:t>2565</w:t>
      </w:r>
      <w:r w:rsidRPr="007C493B">
        <w:rPr>
          <w:rFonts w:ascii="Angsana New" w:hAnsi="Angsana New"/>
          <w:sz w:val="30"/>
          <w:szCs w:val="30"/>
          <w:cs/>
        </w:rPr>
        <w:t xml:space="preserve"> และ </w:t>
      </w:r>
      <w:r w:rsidRPr="007C493B">
        <w:rPr>
          <w:rFonts w:ascii="Angsana New" w:hAnsi="Angsana New"/>
          <w:sz w:val="30"/>
          <w:szCs w:val="30"/>
        </w:rPr>
        <w:t>2564</w:t>
      </w:r>
    </w:p>
    <w:tbl>
      <w:tblPr>
        <w:tblW w:w="929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527"/>
        <w:gridCol w:w="236"/>
        <w:gridCol w:w="1464"/>
        <w:gridCol w:w="238"/>
        <w:gridCol w:w="1462"/>
        <w:gridCol w:w="236"/>
        <w:gridCol w:w="1606"/>
        <w:gridCol w:w="10"/>
      </w:tblGrid>
      <w:tr w:rsidR="00CF6975" w:rsidRPr="007C493B" w14:paraId="093E71F8" w14:textId="77777777" w:rsidTr="008F0AA5">
        <w:trPr>
          <w:gridAfter w:val="1"/>
          <w:wAfter w:w="10" w:type="dxa"/>
        </w:trPr>
        <w:tc>
          <w:tcPr>
            <w:tcW w:w="4044" w:type="dxa"/>
            <w:gridSpan w:val="2"/>
            <w:hideMark/>
          </w:tcPr>
          <w:p w14:paraId="43A1E2B9" w14:textId="77777777" w:rsidR="00CF6975" w:rsidRPr="007C493B" w:rsidRDefault="00CF6975">
            <w:pPr>
              <w:spacing w:line="360" w:lineRule="exact"/>
              <w:ind w:right="25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236" w:type="dxa"/>
          </w:tcPr>
          <w:p w14:paraId="3483B3A4" w14:textId="77777777" w:rsidR="00CF6975" w:rsidRPr="007C493B" w:rsidRDefault="00CF6975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B8F6BA7" w14:textId="77777777" w:rsidR="00CF6975" w:rsidRPr="007C493B" w:rsidRDefault="00CF6975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821ADAE" w14:textId="77777777" w:rsidR="00CF6975" w:rsidRPr="007C493B" w:rsidRDefault="00CF6975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6" w:type="dxa"/>
            <w:gridSpan w:val="3"/>
            <w:hideMark/>
          </w:tcPr>
          <w:p w14:paraId="0F108EAE" w14:textId="77777777" w:rsidR="00CF6975" w:rsidRPr="007C493B" w:rsidRDefault="00CF6975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C49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C49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6975" w:rsidRPr="007C493B" w14:paraId="0A8784A0" w14:textId="77777777" w:rsidTr="008F0AA5">
        <w:trPr>
          <w:gridAfter w:val="1"/>
          <w:wAfter w:w="6" w:type="dxa"/>
        </w:trPr>
        <w:tc>
          <w:tcPr>
            <w:tcW w:w="2520" w:type="dxa"/>
          </w:tcPr>
          <w:p w14:paraId="3BA6F8E2" w14:textId="77777777" w:rsidR="00CF6975" w:rsidRPr="007C493B" w:rsidRDefault="00CF6975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A6BC03" w14:textId="0403FFB1" w:rsidR="00CF6975" w:rsidRPr="007C493B" w:rsidRDefault="00CF6975" w:rsidP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F6975" w:rsidRPr="007C493B" w14:paraId="6CB67DB1" w14:textId="77777777" w:rsidTr="008F0AA5">
        <w:tc>
          <w:tcPr>
            <w:tcW w:w="2520" w:type="dxa"/>
          </w:tcPr>
          <w:p w14:paraId="0BF7B72F" w14:textId="77777777" w:rsidR="00CF6975" w:rsidRPr="007C493B" w:rsidRDefault="00CF6975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3B3D5F" w14:textId="77777777" w:rsidR="00CF6975" w:rsidRPr="007C493B" w:rsidRDefault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 w:rsidRPr="007C493B">
              <w:rPr>
                <w:rFonts w:ascii="Angsana New" w:hAnsi="Angsana New"/>
                <w:sz w:val="30"/>
                <w:szCs w:val="30"/>
              </w:rPr>
              <w:t>3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 เดือน สิ้นสุดวันที่</w:t>
            </w:r>
          </w:p>
        </w:tc>
        <w:tc>
          <w:tcPr>
            <w:tcW w:w="238" w:type="dxa"/>
          </w:tcPr>
          <w:p w14:paraId="30AE414D" w14:textId="77777777" w:rsidR="00CF6975" w:rsidRPr="007C493B" w:rsidRDefault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0BEE02" w14:textId="120860C7" w:rsidR="00CF6975" w:rsidRPr="007C493B" w:rsidRDefault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 w:rsidR="00F35B79" w:rsidRPr="007C493B">
              <w:rPr>
                <w:rFonts w:ascii="Angsana New" w:hAnsi="Angsana New"/>
                <w:sz w:val="30"/>
                <w:szCs w:val="30"/>
              </w:rPr>
              <w:t>9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 เดือน สิ้นสุดวันที่</w:t>
            </w:r>
          </w:p>
        </w:tc>
      </w:tr>
      <w:tr w:rsidR="00CF6975" w:rsidRPr="007C493B" w14:paraId="009C2575" w14:textId="77777777" w:rsidTr="008F0AA5">
        <w:tc>
          <w:tcPr>
            <w:tcW w:w="2520" w:type="dxa"/>
          </w:tcPr>
          <w:p w14:paraId="3000EDA2" w14:textId="77777777" w:rsidR="00CF6975" w:rsidRPr="007C493B" w:rsidRDefault="00CF6975" w:rsidP="00CF6975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A91CEB" w14:textId="524297F1" w:rsidR="00CF6975" w:rsidRPr="007C493B" w:rsidRDefault="00F35B79" w:rsidP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493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493B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7C493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73EA3" w14:textId="77777777" w:rsidR="00CF6975" w:rsidRPr="007C493B" w:rsidRDefault="00CF6975" w:rsidP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BAAFD4" w14:textId="0172739C" w:rsidR="00CF6975" w:rsidRPr="007C493B" w:rsidRDefault="00F35B79" w:rsidP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93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493B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7C493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8" w:type="dxa"/>
          </w:tcPr>
          <w:p w14:paraId="5AF85632" w14:textId="77777777" w:rsidR="00CF6975" w:rsidRPr="007C493B" w:rsidRDefault="00CF6975" w:rsidP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0F9183" w14:textId="5BE5BBC8" w:rsidR="00CF6975" w:rsidRPr="007C493B" w:rsidRDefault="00F35B79" w:rsidP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93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493B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7C493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DFDCB" w14:textId="77777777" w:rsidR="00CF6975" w:rsidRPr="007C493B" w:rsidRDefault="00CF6975" w:rsidP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0E3F39" w14:textId="68B26941" w:rsidR="00CF6975" w:rsidRPr="007C493B" w:rsidRDefault="00F35B79" w:rsidP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93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493B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7C493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35B79" w:rsidRPr="007C493B" w14:paraId="0FC6149D" w14:textId="77777777" w:rsidTr="008F0AA5">
        <w:trPr>
          <w:trHeight w:val="203"/>
        </w:trPr>
        <w:tc>
          <w:tcPr>
            <w:tcW w:w="2520" w:type="dxa"/>
            <w:hideMark/>
          </w:tcPr>
          <w:p w14:paraId="0155B261" w14:textId="77777777" w:rsidR="00F35B79" w:rsidRPr="007C493B" w:rsidRDefault="00F35B79" w:rsidP="00F35B7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A8E18B" w14:textId="167815B7" w:rsidR="00F35B79" w:rsidRPr="007C493B" w:rsidRDefault="00923A98" w:rsidP="007C493B">
            <w:pPr>
              <w:spacing w:line="420" w:lineRule="exact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522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016.42</w:t>
            </w:r>
          </w:p>
        </w:tc>
        <w:tc>
          <w:tcPr>
            <w:tcW w:w="236" w:type="dxa"/>
            <w:vAlign w:val="bottom"/>
          </w:tcPr>
          <w:p w14:paraId="1CE18094" w14:textId="77777777" w:rsidR="00F35B79" w:rsidRPr="007C493B" w:rsidRDefault="00F35B79" w:rsidP="00F35B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E684A" w14:textId="38FC0534" w:rsidR="00F35B79" w:rsidRPr="007C493B" w:rsidRDefault="00F35B79" w:rsidP="007C493B">
            <w:pPr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482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064.74</w:t>
            </w:r>
          </w:p>
        </w:tc>
        <w:tc>
          <w:tcPr>
            <w:tcW w:w="238" w:type="dxa"/>
            <w:vAlign w:val="bottom"/>
          </w:tcPr>
          <w:p w14:paraId="4DC38D0A" w14:textId="77777777" w:rsidR="00F35B79" w:rsidRPr="007C493B" w:rsidRDefault="00F35B79" w:rsidP="00F35B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068E46" w14:textId="7E5FA956" w:rsidR="00F35B79" w:rsidRPr="007C493B" w:rsidRDefault="00923A98" w:rsidP="00F35B79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566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049.26</w:t>
            </w:r>
          </w:p>
        </w:tc>
        <w:tc>
          <w:tcPr>
            <w:tcW w:w="236" w:type="dxa"/>
            <w:vAlign w:val="bottom"/>
          </w:tcPr>
          <w:p w14:paraId="308D04DF" w14:textId="77777777" w:rsidR="00F35B79" w:rsidRPr="007C493B" w:rsidRDefault="00F35B79" w:rsidP="00F35B7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2D00B901" w14:textId="26D91917" w:rsidR="00F35B79" w:rsidRPr="007C493B" w:rsidRDefault="00F35B79" w:rsidP="00F35B79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446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194.22</w:t>
            </w:r>
          </w:p>
        </w:tc>
      </w:tr>
      <w:tr w:rsidR="00F35B79" w:rsidRPr="007C493B" w14:paraId="673CBC43" w14:textId="77777777" w:rsidTr="008F0AA5">
        <w:trPr>
          <w:trHeight w:val="203"/>
        </w:trPr>
        <w:tc>
          <w:tcPr>
            <w:tcW w:w="2520" w:type="dxa"/>
            <w:hideMark/>
          </w:tcPr>
          <w:p w14:paraId="3D1175D2" w14:textId="77777777" w:rsidR="00F35B79" w:rsidRPr="007C493B" w:rsidRDefault="00F35B79" w:rsidP="00F35B7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28" w:type="dxa"/>
            <w:vAlign w:val="bottom"/>
          </w:tcPr>
          <w:p w14:paraId="61E1C843" w14:textId="05C7888D" w:rsidR="00F35B79" w:rsidRPr="007C493B" w:rsidRDefault="00923A98" w:rsidP="007C493B">
            <w:pPr>
              <w:spacing w:line="400" w:lineRule="exact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99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122.75</w:t>
            </w:r>
          </w:p>
        </w:tc>
        <w:tc>
          <w:tcPr>
            <w:tcW w:w="236" w:type="dxa"/>
            <w:vAlign w:val="bottom"/>
          </w:tcPr>
          <w:p w14:paraId="2DCC9D6A" w14:textId="77777777" w:rsidR="00F35B79" w:rsidRPr="007C493B" w:rsidRDefault="00F35B79" w:rsidP="00F35B7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DBFB4A4" w14:textId="37606612" w:rsidR="00F35B79" w:rsidRPr="007C493B" w:rsidRDefault="00F35B79" w:rsidP="007C493B">
            <w:pPr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60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623.50</w:t>
            </w:r>
          </w:p>
        </w:tc>
        <w:tc>
          <w:tcPr>
            <w:tcW w:w="238" w:type="dxa"/>
            <w:vAlign w:val="bottom"/>
          </w:tcPr>
          <w:p w14:paraId="5E81B5D8" w14:textId="77777777" w:rsidR="00F35B79" w:rsidRPr="007C493B" w:rsidRDefault="00F35B79" w:rsidP="00F35B7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3129F723" w14:textId="598C56B9" w:rsidR="00F35B79" w:rsidRPr="007C493B" w:rsidRDefault="00923A98" w:rsidP="00F35B79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297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368.25</w:t>
            </w:r>
          </w:p>
        </w:tc>
        <w:tc>
          <w:tcPr>
            <w:tcW w:w="236" w:type="dxa"/>
            <w:vAlign w:val="bottom"/>
          </w:tcPr>
          <w:p w14:paraId="31FAC11F" w14:textId="77777777" w:rsidR="00F35B79" w:rsidRPr="007C493B" w:rsidRDefault="00F35B79" w:rsidP="00F35B7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7BCFA012" w14:textId="71A457C0" w:rsidR="00F35B79" w:rsidRPr="007C493B" w:rsidRDefault="00F35B79" w:rsidP="00F35B79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181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870.50</w:t>
            </w:r>
          </w:p>
        </w:tc>
      </w:tr>
      <w:tr w:rsidR="00F35B79" w:rsidRPr="007C493B" w14:paraId="316552A0" w14:textId="77777777" w:rsidTr="008F0AA5">
        <w:trPr>
          <w:trHeight w:val="149"/>
        </w:trPr>
        <w:tc>
          <w:tcPr>
            <w:tcW w:w="2520" w:type="dxa"/>
            <w:hideMark/>
          </w:tcPr>
          <w:p w14:paraId="200F3B92" w14:textId="77777777" w:rsidR="00F35B79" w:rsidRPr="007C493B" w:rsidRDefault="00F35B79" w:rsidP="00F35B79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D12BB" w14:textId="4EF623CC" w:rsidR="00F35B79" w:rsidRPr="007C493B" w:rsidRDefault="00923A98" w:rsidP="007C493B">
            <w:pPr>
              <w:spacing w:line="400" w:lineRule="exact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621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139.17</w:t>
            </w:r>
          </w:p>
        </w:tc>
        <w:tc>
          <w:tcPr>
            <w:tcW w:w="236" w:type="dxa"/>
            <w:vAlign w:val="bottom"/>
          </w:tcPr>
          <w:p w14:paraId="0A743660" w14:textId="77777777" w:rsidR="00F35B79" w:rsidRPr="007C493B" w:rsidRDefault="00F35B79" w:rsidP="00F35B7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56BB52" w14:textId="083893A3" w:rsidR="00F35B79" w:rsidRPr="007C493B" w:rsidRDefault="00F35B79" w:rsidP="007C493B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542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688.24</w:t>
            </w:r>
          </w:p>
        </w:tc>
        <w:tc>
          <w:tcPr>
            <w:tcW w:w="238" w:type="dxa"/>
            <w:vAlign w:val="bottom"/>
          </w:tcPr>
          <w:p w14:paraId="455D0657" w14:textId="77777777" w:rsidR="00F35B79" w:rsidRPr="007C493B" w:rsidRDefault="00F35B79" w:rsidP="00F35B7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9115F" w14:textId="183B11D1" w:rsidR="00F35B79" w:rsidRPr="007C493B" w:rsidRDefault="00923A98" w:rsidP="00F35B79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863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417.51</w:t>
            </w:r>
          </w:p>
        </w:tc>
        <w:tc>
          <w:tcPr>
            <w:tcW w:w="236" w:type="dxa"/>
            <w:vAlign w:val="bottom"/>
          </w:tcPr>
          <w:p w14:paraId="68AC3437" w14:textId="77777777" w:rsidR="00F35B79" w:rsidRPr="007C493B" w:rsidRDefault="00F35B79" w:rsidP="00F35B79">
            <w:pPr>
              <w:tabs>
                <w:tab w:val="decimal" w:pos="1116"/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5BFF7E" w14:textId="48C75D21" w:rsidR="00F35B79" w:rsidRPr="007C493B" w:rsidRDefault="00F35B79" w:rsidP="00F35B79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628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064.72</w:t>
            </w:r>
          </w:p>
        </w:tc>
      </w:tr>
    </w:tbl>
    <w:p w14:paraId="4C9243C2" w14:textId="52F00869" w:rsidR="00CF6975" w:rsidRPr="007C493B" w:rsidRDefault="00CF6975" w:rsidP="00E45619">
      <w:pPr>
        <w:tabs>
          <w:tab w:val="left" w:pos="513"/>
          <w:tab w:val="decimal" w:pos="7920"/>
        </w:tabs>
        <w:spacing w:line="240" w:lineRule="atLeast"/>
        <w:ind w:left="1238" w:hanging="671"/>
        <w:jc w:val="both"/>
        <w:rPr>
          <w:rFonts w:ascii="Angsana New" w:hAnsi="Angsana New"/>
          <w:sz w:val="30"/>
          <w:szCs w:val="30"/>
        </w:rPr>
      </w:pPr>
    </w:p>
    <w:tbl>
      <w:tblPr>
        <w:tblW w:w="932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00"/>
        <w:gridCol w:w="2127"/>
      </w:tblGrid>
      <w:tr w:rsidR="00CF6975" w:rsidRPr="007C493B" w14:paraId="7EC00EC8" w14:textId="77777777" w:rsidTr="008F0AA5">
        <w:tc>
          <w:tcPr>
            <w:tcW w:w="7200" w:type="dxa"/>
            <w:vAlign w:val="bottom"/>
          </w:tcPr>
          <w:p w14:paraId="6E4B76A9" w14:textId="77777777" w:rsidR="00CF6975" w:rsidRPr="007C493B" w:rsidRDefault="00CF6975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bookmarkStart w:id="2" w:name="_Hlk16077170"/>
          </w:p>
        </w:tc>
        <w:tc>
          <w:tcPr>
            <w:tcW w:w="2127" w:type="dxa"/>
            <w:hideMark/>
          </w:tcPr>
          <w:p w14:paraId="60141D97" w14:textId="77777777" w:rsidR="00CF6975" w:rsidRPr="007C493B" w:rsidRDefault="00CF697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CF6975" w:rsidRPr="007C493B" w14:paraId="1EAA7BD4" w14:textId="77777777" w:rsidTr="008F0AA5">
        <w:tc>
          <w:tcPr>
            <w:tcW w:w="7200" w:type="dxa"/>
            <w:vAlign w:val="bottom"/>
          </w:tcPr>
          <w:p w14:paraId="29040233" w14:textId="77777777" w:rsidR="00CF6975" w:rsidRPr="007C493B" w:rsidRDefault="00CF697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D5159A" w14:textId="77777777" w:rsidR="00CF6975" w:rsidRPr="007C493B" w:rsidRDefault="00CF697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  <w:lang w:val="en-GB"/>
              </w:rPr>
            </w:pPr>
            <w:r w:rsidRPr="007C493B">
              <w:rPr>
                <w:rFonts w:hint="cs"/>
                <w:sz w:val="30"/>
                <w:szCs w:val="30"/>
                <w:cs/>
              </w:rPr>
              <w:t>งบการเงินรวมและ</w:t>
            </w:r>
            <w:r w:rsidRPr="007C493B">
              <w:rPr>
                <w:rFonts w:hint="cs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CF6975" w:rsidRPr="007C493B" w14:paraId="084ECA3B" w14:textId="77777777" w:rsidTr="008F0AA5">
        <w:trPr>
          <w:trHeight w:val="347"/>
        </w:trPr>
        <w:tc>
          <w:tcPr>
            <w:tcW w:w="7200" w:type="dxa"/>
            <w:hideMark/>
          </w:tcPr>
          <w:p w14:paraId="0D5D476A" w14:textId="50B58036" w:rsidR="00CF6975" w:rsidRPr="007C493B" w:rsidRDefault="00CF6975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35B79"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F35B79"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 w:rsidR="00F35B79"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89675A" w14:textId="77777777" w:rsidR="00CF6975" w:rsidRPr="007C493B" w:rsidRDefault="00CF6975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6975" w:rsidRPr="007C493B" w14:paraId="756962CB" w14:textId="77777777" w:rsidTr="008F0AA5">
        <w:tc>
          <w:tcPr>
            <w:tcW w:w="7200" w:type="dxa"/>
            <w:hideMark/>
          </w:tcPr>
          <w:p w14:paraId="51B0E770" w14:textId="77777777" w:rsidR="00CF6975" w:rsidRPr="007C493B" w:rsidRDefault="00CF6975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C493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2127" w:type="dxa"/>
          </w:tcPr>
          <w:p w14:paraId="0AABA1C3" w14:textId="77777777" w:rsidR="00CF6975" w:rsidRPr="007C493B" w:rsidRDefault="00CF697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6975" w:rsidRPr="007C493B" w14:paraId="765A3069" w14:textId="77777777" w:rsidTr="008F0AA5">
        <w:tc>
          <w:tcPr>
            <w:tcW w:w="7200" w:type="dxa"/>
            <w:hideMark/>
          </w:tcPr>
          <w:p w14:paraId="67000559" w14:textId="5244E15D" w:rsidR="00CF6975" w:rsidRPr="007C493B" w:rsidRDefault="00CF6975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 w:rsidRPr="007C493B">
              <w:rPr>
                <w:rFonts w:ascii="Angsana New" w:hAnsi="Angsana New"/>
                <w:sz w:val="30"/>
                <w:szCs w:val="30"/>
              </w:rPr>
              <w:t>1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C493B">
              <w:rPr>
                <w:rFonts w:ascii="Angsana New" w:hAnsi="Angsana New"/>
                <w:sz w:val="30"/>
                <w:szCs w:val="30"/>
              </w:rPr>
              <w:t>256</w:t>
            </w:r>
            <w:r w:rsidR="002076F1" w:rsidRPr="007C493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127" w:type="dxa"/>
            <w:vAlign w:val="bottom"/>
            <w:hideMark/>
          </w:tcPr>
          <w:p w14:paraId="06DA0E10" w14:textId="2D1B10C5" w:rsidR="00CF6975" w:rsidRPr="007C493B" w:rsidRDefault="00EB54F3" w:rsidP="00923A98">
            <w:pPr>
              <w:widowControl w:val="0"/>
              <w:tabs>
                <w:tab w:val="decimal" w:pos="17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15,306,909.00</w:t>
            </w:r>
          </w:p>
        </w:tc>
      </w:tr>
      <w:tr w:rsidR="006143E3" w:rsidRPr="007C493B" w14:paraId="3E5B8B08" w14:textId="77777777" w:rsidTr="008F0AA5">
        <w:tc>
          <w:tcPr>
            <w:tcW w:w="7200" w:type="dxa"/>
            <w:hideMark/>
          </w:tcPr>
          <w:p w14:paraId="7D00199D" w14:textId="77777777" w:rsidR="006143E3" w:rsidRPr="007C493B" w:rsidRDefault="006143E3" w:rsidP="006143E3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  <w:r w:rsidRPr="007C493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2127" w:type="dxa"/>
            <w:vAlign w:val="bottom"/>
          </w:tcPr>
          <w:p w14:paraId="07E3846A" w14:textId="3BABA1BA" w:rsidR="006143E3" w:rsidRPr="007C493B" w:rsidRDefault="00923A98" w:rsidP="00923A98">
            <w:pPr>
              <w:widowControl w:val="0"/>
              <w:tabs>
                <w:tab w:val="decimal" w:pos="170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566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049.26</w:t>
            </w:r>
          </w:p>
        </w:tc>
      </w:tr>
      <w:tr w:rsidR="00FA0480" w:rsidRPr="007C493B" w14:paraId="2B37C586" w14:textId="77777777" w:rsidTr="008F0AA5">
        <w:tc>
          <w:tcPr>
            <w:tcW w:w="7200" w:type="dxa"/>
          </w:tcPr>
          <w:p w14:paraId="6A4D4F68" w14:textId="137D5D79" w:rsidR="00FA0480" w:rsidRPr="007C493B" w:rsidRDefault="00FA0480" w:rsidP="00FA0480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  <w:r w:rsidRPr="007C493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2127" w:type="dxa"/>
            <w:vAlign w:val="bottom"/>
          </w:tcPr>
          <w:p w14:paraId="32EC3847" w14:textId="20D15487" w:rsidR="00FA0480" w:rsidRPr="007C493B" w:rsidRDefault="00923A98" w:rsidP="00923A98">
            <w:pPr>
              <w:widowControl w:val="0"/>
              <w:tabs>
                <w:tab w:val="decimal" w:pos="17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297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368.25</w:t>
            </w:r>
          </w:p>
        </w:tc>
      </w:tr>
      <w:tr w:rsidR="006143E3" w:rsidRPr="007C493B" w14:paraId="4AA4305C" w14:textId="77777777" w:rsidTr="008F0AA5">
        <w:tc>
          <w:tcPr>
            <w:tcW w:w="7200" w:type="dxa"/>
            <w:hideMark/>
          </w:tcPr>
          <w:p w14:paraId="58F19868" w14:textId="7259E35B" w:rsidR="006143E3" w:rsidRPr="007C493B" w:rsidRDefault="008E6F2D" w:rsidP="006143E3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 ผลประโยชน์โครงการจ่าย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0BA34" w14:textId="0679C020" w:rsidR="006143E3" w:rsidRPr="007C493B" w:rsidRDefault="00923A98" w:rsidP="00923A98">
            <w:pPr>
              <w:widowControl w:val="0"/>
              <w:tabs>
                <w:tab w:val="decimal" w:pos="1704"/>
              </w:tabs>
              <w:spacing w:line="380" w:lineRule="exact"/>
              <w:ind w:right="-68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555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417.26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F6975" w:rsidRPr="007C493B" w14:paraId="5DEEC404" w14:textId="77777777" w:rsidTr="008F0AA5">
        <w:tc>
          <w:tcPr>
            <w:tcW w:w="7200" w:type="dxa"/>
            <w:hideMark/>
          </w:tcPr>
          <w:p w14:paraId="17E0209A" w14:textId="3C08A465" w:rsidR="00CF6975" w:rsidRPr="007C493B" w:rsidRDefault="00CF6975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F35B79" w:rsidRPr="007C493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35B79" w:rsidRPr="007C493B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F35B79" w:rsidRPr="007C49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4F6BFF" w14:textId="218460EE" w:rsidR="00CF6975" w:rsidRPr="007C493B" w:rsidRDefault="00923A98" w:rsidP="00923A98">
            <w:pPr>
              <w:widowControl w:val="0"/>
              <w:tabs>
                <w:tab w:val="decimal" w:pos="17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614</w:t>
            </w:r>
            <w:r w:rsidRPr="007C493B">
              <w:rPr>
                <w:rFonts w:ascii="Angsana New" w:hAnsi="Angsana New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909.25</w:t>
            </w:r>
          </w:p>
        </w:tc>
      </w:tr>
      <w:tr w:rsidR="00CF6975" w:rsidRPr="007C493B" w14:paraId="77978360" w14:textId="77777777" w:rsidTr="008F0AA5">
        <w:tc>
          <w:tcPr>
            <w:tcW w:w="7200" w:type="dxa"/>
            <w:hideMark/>
          </w:tcPr>
          <w:p w14:paraId="2BE2B801" w14:textId="77777777" w:rsidR="00CF6975" w:rsidRPr="007C493B" w:rsidRDefault="00CF6975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B9BD14" w14:textId="33A928CA" w:rsidR="00CF6975" w:rsidRPr="007C493B" w:rsidRDefault="00923A98" w:rsidP="00923A98">
            <w:pPr>
              <w:widowControl w:val="0"/>
              <w:tabs>
                <w:tab w:val="decimal" w:pos="1704"/>
              </w:tabs>
              <w:spacing w:line="380" w:lineRule="exact"/>
              <w:ind w:right="-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258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661.49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F6975" w:rsidRPr="007C493B" w14:paraId="421D1172" w14:textId="77777777" w:rsidTr="008F0AA5">
        <w:trPr>
          <w:trHeight w:val="423"/>
        </w:trPr>
        <w:tc>
          <w:tcPr>
            <w:tcW w:w="7200" w:type="dxa"/>
            <w:hideMark/>
          </w:tcPr>
          <w:p w14:paraId="0A97F549" w14:textId="77777777" w:rsidR="00CF6975" w:rsidRPr="007C493B" w:rsidRDefault="00CF6975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2A9AB4B" w14:textId="54B69463" w:rsidR="00CF6975" w:rsidRPr="007C493B" w:rsidRDefault="00923A98" w:rsidP="00923A98">
            <w:pPr>
              <w:widowControl w:val="0"/>
              <w:tabs>
                <w:tab w:val="decimal" w:pos="170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356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247.76</w:t>
            </w:r>
          </w:p>
        </w:tc>
        <w:bookmarkEnd w:id="2"/>
      </w:tr>
    </w:tbl>
    <w:p w14:paraId="328EA3AF" w14:textId="77777777" w:rsidR="007C493B" w:rsidRDefault="007C493B" w:rsidP="00466E8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603" w14:textId="35F5D239" w:rsidR="00466E81" w:rsidRPr="007C493B" w:rsidRDefault="00466E81" w:rsidP="00466E8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7C493B">
        <w:rPr>
          <w:rFonts w:ascii="Angsana New" w:hAnsi="Angsana New" w:hint="cs"/>
          <w:sz w:val="30"/>
          <w:szCs w:val="30"/>
          <w:cs/>
        </w:rPr>
        <w:t>ข้อสมมติฐานในการประมาณการตามหลักคณิตศาสตร์ประกันภัย</w:t>
      </w:r>
    </w:p>
    <w:tbl>
      <w:tblPr>
        <w:tblW w:w="8550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4410"/>
        <w:gridCol w:w="1920"/>
        <w:gridCol w:w="242"/>
        <w:gridCol w:w="1978"/>
      </w:tblGrid>
      <w:tr w:rsidR="005D26DC" w:rsidRPr="007C493B" w14:paraId="71DFD606" w14:textId="77777777" w:rsidTr="000C30D0">
        <w:tc>
          <w:tcPr>
            <w:tcW w:w="4410" w:type="dxa"/>
          </w:tcPr>
          <w:p w14:paraId="71DFD604" w14:textId="77777777" w:rsidR="005D26DC" w:rsidRPr="007C493B" w:rsidRDefault="005D26DC" w:rsidP="00C05C65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D605" w14:textId="77777777" w:rsidR="005D26DC" w:rsidRPr="007C493B" w:rsidRDefault="005D26DC" w:rsidP="00C05C65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6DC" w:rsidRPr="007C493B" w14:paraId="71DFD60B" w14:textId="77777777" w:rsidTr="000C30D0">
        <w:tc>
          <w:tcPr>
            <w:tcW w:w="4410" w:type="dxa"/>
          </w:tcPr>
          <w:p w14:paraId="71DFD607" w14:textId="77777777" w:rsidR="005D26DC" w:rsidRPr="007C493B" w:rsidRDefault="005D26DC" w:rsidP="005D26DC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D608" w14:textId="65431478" w:rsidR="005D26DC" w:rsidRPr="007C493B" w:rsidRDefault="00E434E7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F35B79" w:rsidRPr="007C493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49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71DFD609" w14:textId="77777777" w:rsidR="005D26DC" w:rsidRPr="007C493B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D60A" w14:textId="77777777" w:rsidR="005D26DC" w:rsidRPr="007C493B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C493B">
              <w:rPr>
                <w:rFonts w:ascii="Angsana New" w:hAnsi="Angsana New"/>
                <w:sz w:val="30"/>
                <w:szCs w:val="30"/>
              </w:rPr>
              <w:t>256</w:t>
            </w:r>
            <w:r w:rsidR="007304AA" w:rsidRPr="007C493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6255A" w:rsidRPr="007C493B" w14:paraId="71DFD610" w14:textId="77777777" w:rsidTr="000C30D0">
        <w:tc>
          <w:tcPr>
            <w:tcW w:w="4410" w:type="dxa"/>
          </w:tcPr>
          <w:p w14:paraId="71DFD60C" w14:textId="77777777" w:rsidR="00C6255A" w:rsidRPr="007C493B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การเกษียณอายุ</w:t>
            </w:r>
          </w:p>
        </w:tc>
        <w:tc>
          <w:tcPr>
            <w:tcW w:w="1920" w:type="dxa"/>
            <w:tcBorders>
              <w:top w:val="single" w:sz="4" w:space="0" w:color="auto"/>
            </w:tcBorders>
            <w:shd w:val="clear" w:color="auto" w:fill="auto"/>
          </w:tcPr>
          <w:p w14:paraId="71DFD60D" w14:textId="77777777" w:rsidR="00C6255A" w:rsidRPr="007C493B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2" w:type="dxa"/>
            <w:shd w:val="clear" w:color="auto" w:fill="auto"/>
          </w:tcPr>
          <w:p w14:paraId="71DFD60E" w14:textId="77777777" w:rsidR="00C6255A" w:rsidRPr="007C493B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</w:tcPr>
          <w:p w14:paraId="71DFD60F" w14:textId="77777777" w:rsidR="00C6255A" w:rsidRPr="007C493B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7304AA" w:rsidRPr="007C493B" w14:paraId="71DFD615" w14:textId="77777777" w:rsidTr="000C30D0">
        <w:tc>
          <w:tcPr>
            <w:tcW w:w="4410" w:type="dxa"/>
          </w:tcPr>
          <w:p w14:paraId="71DFD611" w14:textId="77777777" w:rsidR="007304AA" w:rsidRPr="007C493B" w:rsidRDefault="007304AA" w:rsidP="007304A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20" w:type="dxa"/>
            <w:shd w:val="clear" w:color="auto" w:fill="auto"/>
          </w:tcPr>
          <w:p w14:paraId="71DFD612" w14:textId="77777777" w:rsidR="007304AA" w:rsidRPr="007C493B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1.77 – 2.38</w:t>
            </w:r>
          </w:p>
        </w:tc>
        <w:tc>
          <w:tcPr>
            <w:tcW w:w="242" w:type="dxa"/>
            <w:shd w:val="clear" w:color="auto" w:fill="auto"/>
          </w:tcPr>
          <w:p w14:paraId="71DFD613" w14:textId="77777777" w:rsidR="007304AA" w:rsidRPr="007C493B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71DFD614" w14:textId="77777777" w:rsidR="007304AA" w:rsidRPr="007C493B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1.77 – 2.38</w:t>
            </w:r>
          </w:p>
        </w:tc>
      </w:tr>
      <w:tr w:rsidR="007304AA" w:rsidRPr="007C493B" w14:paraId="71DFD61A" w14:textId="77777777" w:rsidTr="000C30D0">
        <w:tc>
          <w:tcPr>
            <w:tcW w:w="4410" w:type="dxa"/>
          </w:tcPr>
          <w:p w14:paraId="71DFD616" w14:textId="77777777" w:rsidR="007304AA" w:rsidRPr="007C493B" w:rsidRDefault="007304AA" w:rsidP="007304A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อัตราการเพิ่มของเงินเดือน</w:t>
            </w:r>
          </w:p>
        </w:tc>
        <w:tc>
          <w:tcPr>
            <w:tcW w:w="1920" w:type="dxa"/>
            <w:shd w:val="clear" w:color="auto" w:fill="auto"/>
          </w:tcPr>
          <w:p w14:paraId="71DFD617" w14:textId="77777777" w:rsidR="007304AA" w:rsidRPr="007C493B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7C493B">
              <w:rPr>
                <w:rFonts w:ascii="Angsana New" w:hAnsi="Angsana New"/>
                <w:sz w:val="30"/>
                <w:szCs w:val="30"/>
              </w:rPr>
              <w:t>5.12</w:t>
            </w:r>
          </w:p>
        </w:tc>
        <w:tc>
          <w:tcPr>
            <w:tcW w:w="242" w:type="dxa"/>
            <w:shd w:val="clear" w:color="auto" w:fill="auto"/>
          </w:tcPr>
          <w:p w14:paraId="71DFD618" w14:textId="77777777" w:rsidR="007304AA" w:rsidRPr="007C493B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71DFD619" w14:textId="77777777" w:rsidR="007304AA" w:rsidRPr="007C493B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7C493B">
              <w:rPr>
                <w:rFonts w:ascii="Angsana New" w:hAnsi="Angsana New"/>
                <w:sz w:val="30"/>
                <w:szCs w:val="30"/>
              </w:rPr>
              <w:t>5.12</w:t>
            </w:r>
          </w:p>
        </w:tc>
      </w:tr>
      <w:tr w:rsidR="007304AA" w:rsidRPr="007C493B" w14:paraId="71DFD61F" w14:textId="77777777" w:rsidTr="000C30D0">
        <w:tc>
          <w:tcPr>
            <w:tcW w:w="4410" w:type="dxa"/>
          </w:tcPr>
          <w:p w14:paraId="71DFD61B" w14:textId="77777777" w:rsidR="007304AA" w:rsidRPr="007C493B" w:rsidRDefault="007304AA" w:rsidP="007304A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920" w:type="dxa"/>
            <w:shd w:val="clear" w:color="auto" w:fill="auto"/>
          </w:tcPr>
          <w:p w14:paraId="71DFD61C" w14:textId="77777777" w:rsidR="007304AA" w:rsidRPr="007C493B" w:rsidRDefault="007304AA" w:rsidP="007304A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7C493B">
              <w:rPr>
                <w:rFonts w:ascii="Angsana New" w:hAnsi="Angsana New"/>
                <w:sz w:val="30"/>
                <w:szCs w:val="30"/>
              </w:rPr>
              <w:t>0 – 22</w:t>
            </w:r>
          </w:p>
        </w:tc>
        <w:tc>
          <w:tcPr>
            <w:tcW w:w="242" w:type="dxa"/>
            <w:shd w:val="clear" w:color="auto" w:fill="auto"/>
          </w:tcPr>
          <w:p w14:paraId="71DFD61D" w14:textId="77777777" w:rsidR="007304AA" w:rsidRPr="007C493B" w:rsidRDefault="007304AA" w:rsidP="007304A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71DFD61E" w14:textId="77777777" w:rsidR="007304AA" w:rsidRPr="007C493B" w:rsidRDefault="007304AA" w:rsidP="007304A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7C493B">
              <w:rPr>
                <w:rFonts w:ascii="Angsana New" w:hAnsi="Angsana New"/>
                <w:sz w:val="30"/>
                <w:szCs w:val="30"/>
              </w:rPr>
              <w:t>0 – 22</w:t>
            </w:r>
          </w:p>
        </w:tc>
      </w:tr>
      <w:tr w:rsidR="007304AA" w:rsidRPr="007C493B" w14:paraId="71DFD624" w14:textId="77777777" w:rsidTr="000C30D0">
        <w:tc>
          <w:tcPr>
            <w:tcW w:w="4410" w:type="dxa"/>
          </w:tcPr>
          <w:p w14:paraId="71DFD620" w14:textId="77777777" w:rsidR="007304AA" w:rsidRPr="007C493B" w:rsidRDefault="007304AA" w:rsidP="007304A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920" w:type="dxa"/>
            <w:shd w:val="clear" w:color="auto" w:fill="auto"/>
          </w:tcPr>
          <w:p w14:paraId="71DFD621" w14:textId="77777777" w:rsidR="007304AA" w:rsidRPr="007C493B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7C493B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42" w:type="dxa"/>
            <w:shd w:val="clear" w:color="auto" w:fill="auto"/>
          </w:tcPr>
          <w:p w14:paraId="71DFD622" w14:textId="77777777" w:rsidR="007304AA" w:rsidRPr="007C493B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71DFD623" w14:textId="77777777" w:rsidR="007304AA" w:rsidRPr="007C493B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7C493B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71683562" w14:textId="77161DC9" w:rsidR="00CF6975" w:rsidRPr="007C493B" w:rsidRDefault="00CF6975" w:rsidP="006841A1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26819019" w14:textId="5381CE19" w:rsidR="0057527A" w:rsidRPr="007C493B" w:rsidRDefault="0057527A" w:rsidP="006841A1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5CC65B5" w14:textId="7D66954F" w:rsidR="0057527A" w:rsidRPr="007C493B" w:rsidRDefault="0057527A" w:rsidP="006841A1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71DFD626" w14:textId="77777777" w:rsidR="00D009D7" w:rsidRPr="007C493B" w:rsidRDefault="00D009D7" w:rsidP="00A6201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627" w14:textId="77777777" w:rsidR="00D009D7" w:rsidRPr="007C493B" w:rsidRDefault="00D009D7" w:rsidP="00A6201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628" w14:textId="77777777" w:rsidR="00A8454F" w:rsidRPr="007C493B" w:rsidRDefault="00C7442D" w:rsidP="00A62014">
      <w:pPr>
        <w:numPr>
          <w:ilvl w:val="0"/>
          <w:numId w:val="2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821505" w:rsidRPr="007C493B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EB3AA7" w:rsidRPr="007C493B">
        <w:rPr>
          <w:rFonts w:ascii="Angsana New" w:hAnsi="Angsana New" w:hint="cs"/>
          <w:b/>
          <w:bCs/>
          <w:sz w:val="30"/>
          <w:szCs w:val="30"/>
          <w:cs/>
        </w:rPr>
        <w:t>ตามก</w:t>
      </w:r>
      <w:r w:rsidR="0012646A" w:rsidRPr="007C493B">
        <w:rPr>
          <w:rFonts w:ascii="Angsana New" w:hAnsi="Angsana New" w:hint="cs"/>
          <w:b/>
          <w:bCs/>
          <w:sz w:val="30"/>
          <w:szCs w:val="30"/>
          <w:cs/>
        </w:rPr>
        <w:t>ฎ</w:t>
      </w:r>
      <w:r w:rsidR="00EB3AA7" w:rsidRPr="007C493B">
        <w:rPr>
          <w:rFonts w:ascii="Angsana New" w:hAnsi="Angsana New" w:hint="cs"/>
          <w:b/>
          <w:bCs/>
          <w:sz w:val="30"/>
          <w:szCs w:val="30"/>
          <w:cs/>
        </w:rPr>
        <w:t>หมาย</w:t>
      </w:r>
    </w:p>
    <w:p w14:paraId="71DFD629" w14:textId="77777777" w:rsidR="00A03D23" w:rsidRPr="007C493B" w:rsidRDefault="00775D86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 พ.ศ. 2535 มาตรา 116 กลุ่มบริษัทจะต้องจัดสรรทุนสำรอง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14:paraId="71DFD62D" w14:textId="77777777" w:rsidR="00A8454F" w:rsidRPr="007C493B" w:rsidRDefault="00A8454F" w:rsidP="00A62014">
      <w:pPr>
        <w:numPr>
          <w:ilvl w:val="0"/>
          <w:numId w:val="26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C65A40" w:rsidRPr="007C493B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71DFD62E" w14:textId="77777777" w:rsidR="00EB3AA7" w:rsidRPr="007C493B" w:rsidRDefault="00B16618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Pr="007C493B">
        <w:rPr>
          <w:rFonts w:ascii="Angsana New" w:hAnsi="Angsana New" w:hint="cs"/>
          <w:sz w:val="30"/>
          <w:szCs w:val="30"/>
          <w:cs/>
        </w:rPr>
        <w:t>กลุ่ม</w:t>
      </w:r>
      <w:r w:rsidRPr="007C493B">
        <w:rPr>
          <w:rFonts w:ascii="Angsana New" w:hAnsi="Angsana New"/>
          <w:sz w:val="30"/>
          <w:szCs w:val="30"/>
          <w:cs/>
        </w:rPr>
        <w:t>บริษัท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Pr="007C493B">
        <w:rPr>
          <w:rFonts w:ascii="Angsana New" w:hAnsi="Angsana New" w:hint="cs"/>
          <w:sz w:val="30"/>
          <w:szCs w:val="30"/>
          <w:cs/>
        </w:rPr>
        <w:t>กลุ่ม</w:t>
      </w:r>
      <w:r w:rsidRPr="007C493B">
        <w:rPr>
          <w:rFonts w:ascii="Angsana New" w:hAnsi="Angsana New"/>
          <w:sz w:val="30"/>
          <w:szCs w:val="30"/>
          <w:cs/>
        </w:rPr>
        <w:t>บริษัท</w:t>
      </w:r>
      <w:r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Pr="007C493B">
        <w:rPr>
          <w:rFonts w:ascii="Angsana New" w:hAnsi="Angsana New"/>
          <w:sz w:val="30"/>
          <w:szCs w:val="30"/>
          <w:cs/>
        </w:rPr>
        <w:t>คือกรรมการผู้จัดการของ</w:t>
      </w:r>
      <w:r w:rsidRPr="007C493B">
        <w:rPr>
          <w:rFonts w:ascii="Angsana New" w:hAnsi="Angsana New" w:hint="cs"/>
          <w:sz w:val="30"/>
          <w:szCs w:val="30"/>
          <w:cs/>
        </w:rPr>
        <w:t>กลุ่ม</w:t>
      </w:r>
      <w:r w:rsidRPr="007C493B">
        <w:rPr>
          <w:rFonts w:ascii="Angsana New" w:hAnsi="Angsana New"/>
          <w:sz w:val="30"/>
          <w:szCs w:val="30"/>
          <w:cs/>
        </w:rPr>
        <w:t>บริษัท</w:t>
      </w:r>
    </w:p>
    <w:p w14:paraId="71DFD62F" w14:textId="77777777" w:rsidR="00EB3AA7" w:rsidRPr="007C493B" w:rsidRDefault="00B16618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 w:hint="cs"/>
          <w:sz w:val="30"/>
          <w:szCs w:val="30"/>
          <w:cs/>
        </w:rPr>
        <w:t>กลุ่ม</w:t>
      </w:r>
      <w:r w:rsidRPr="007C493B">
        <w:rPr>
          <w:rFonts w:ascii="Angsana New" w:hAnsi="Angsana New"/>
          <w:sz w:val="30"/>
          <w:szCs w:val="30"/>
          <w:cs/>
        </w:rPr>
        <w:t>บริษัท ดำเนินธุรกิจหลักในส่วนงานดำเนินงานที่รายงานเพียงส่วนเดียว คือ ประกอบธุรกิจการผลิต และจำหน่ายอุปกรณ์ไฟฟ้า กราไฟต์โมลด์ ผงเชื่อมสายล่อฟ้าและสายดิน ซึ่งสินค้าไม่มีความแตกต่างกันในด้านการใช้เทคโนโลยีและกลยุทธ์ทางการตลาด ส่วนในการนำเสนอการจำแนกส่วนงานทางภูมิศาสตร์ รายได้ตามส่วนงานแยกตามเขตภูมิศาสตร์ได้กำหนดจากสถานที่ตั้งของลูกค้า คือ ในประเทศไทย และต่างประเทศ ดังนั้น รายได้ กำไร จึงจำแนกตามส่วนงานตามภูมิศาสตร์ แต่สินทรัพย์ โดยส่วนใหญ่ตามที่แสดงไว้ในงบการเงินจึงเกี่ยวข้องกับส่วนงานธุรกิจตามที่กล่าวไว้</w:t>
      </w:r>
    </w:p>
    <w:p w14:paraId="71DFD630" w14:textId="77777777" w:rsidR="00E11652" w:rsidRPr="007C493B" w:rsidRDefault="00E11652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631" w14:textId="77777777" w:rsidR="008D5DB7" w:rsidRPr="007C493B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RPr="007C493B" w:rsidSect="00702663">
          <w:footerReference w:type="default" r:id="rId15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71DFD632" w14:textId="77777777" w:rsidR="00FF73FE" w:rsidRPr="007C493B" w:rsidRDefault="00FF73FE" w:rsidP="00A62014">
      <w:pPr>
        <w:numPr>
          <w:ilvl w:val="0"/>
          <w:numId w:val="12"/>
        </w:numPr>
        <w:tabs>
          <w:tab w:val="left" w:pos="709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Pr="007C493B">
        <w:rPr>
          <w:rFonts w:ascii="Angsana New" w:hAnsi="Angsana New"/>
          <w:b/>
          <w:bCs/>
          <w:sz w:val="30"/>
          <w:szCs w:val="30"/>
        </w:rPr>
        <w:t xml:space="preserve"> 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487"/>
        <w:gridCol w:w="1717"/>
        <w:gridCol w:w="1717"/>
        <w:gridCol w:w="1717"/>
        <w:gridCol w:w="1717"/>
        <w:gridCol w:w="1717"/>
        <w:gridCol w:w="1717"/>
      </w:tblGrid>
      <w:tr w:rsidR="00282299" w:rsidRPr="007C493B" w14:paraId="71DFD637" w14:textId="77777777" w:rsidTr="00312059">
        <w:trPr>
          <w:trHeight w:val="360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33" w14:textId="77777777" w:rsidR="00282299" w:rsidRPr="007C493B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34" w14:textId="77777777" w:rsidR="00282299" w:rsidRPr="007C493B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35" w14:textId="77777777" w:rsidR="00282299" w:rsidRPr="007C493B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36" w14:textId="77777777" w:rsidR="00282299" w:rsidRPr="007C493B" w:rsidRDefault="00282299" w:rsidP="00A21070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7C493B">
              <w:rPr>
                <w:sz w:val="28"/>
                <w:szCs w:val="28"/>
              </w:rPr>
              <w:t>(</w:t>
            </w:r>
            <w:r w:rsidRPr="007C493B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B467CA" w:rsidRPr="007C493B" w14:paraId="71DFD63A" w14:textId="77777777" w:rsidTr="00312059">
        <w:trPr>
          <w:trHeight w:val="360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38" w14:textId="77777777" w:rsidR="00B467CA" w:rsidRPr="007C493B" w:rsidRDefault="00B467CA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39" w14:textId="77777777" w:rsidR="00B467CA" w:rsidRPr="007C493B" w:rsidRDefault="00B467CA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 w:rsidRPr="007C493B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16618" w:rsidRPr="007C493B" w14:paraId="71DFD63D" w14:textId="77777777" w:rsidTr="00312059">
        <w:trPr>
          <w:trHeight w:val="360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3B" w14:textId="77777777" w:rsidR="00B16618" w:rsidRPr="007C493B" w:rsidRDefault="00B16618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3C" w14:textId="77777777" w:rsidR="00B16618" w:rsidRPr="007C493B" w:rsidRDefault="00B467CA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282299" w:rsidRPr="007C493B" w14:paraId="71DFD642" w14:textId="77777777" w:rsidTr="00312059">
        <w:trPr>
          <w:trHeight w:val="360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3E" w14:textId="77777777" w:rsidR="00282299" w:rsidRPr="007C493B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3F" w14:textId="77777777" w:rsidR="00282299" w:rsidRPr="007C493B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40" w14:textId="77777777" w:rsidR="00282299" w:rsidRPr="007C493B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41" w14:textId="77777777" w:rsidR="00282299" w:rsidRPr="007C493B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304AA" w:rsidRPr="007C493B" w14:paraId="71DFD64A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43" w14:textId="77777777" w:rsidR="007304AA" w:rsidRPr="007C493B" w:rsidRDefault="007304AA" w:rsidP="007304AA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44" w14:textId="697ABB1C" w:rsidR="007304AA" w:rsidRPr="007C493B" w:rsidRDefault="00F35B79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45" w14:textId="49D4441A" w:rsidR="007304AA" w:rsidRPr="007C493B" w:rsidRDefault="00F35B79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46" w14:textId="7C47203B" w:rsidR="007304AA" w:rsidRPr="007C493B" w:rsidRDefault="00F35B79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47" w14:textId="700EDC25" w:rsidR="007304AA" w:rsidRPr="007C493B" w:rsidRDefault="00F35B79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48" w14:textId="2EF0835A" w:rsidR="007304AA" w:rsidRPr="007C493B" w:rsidRDefault="00F35B79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49" w14:textId="49CDB3E9" w:rsidR="007304AA" w:rsidRPr="007C493B" w:rsidRDefault="00F35B79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B42C44" w:rsidRPr="007C493B" w14:paraId="71DFD652" w14:textId="77777777" w:rsidTr="00C96F42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4B" w14:textId="77777777" w:rsidR="00B42C44" w:rsidRPr="007C493B" w:rsidRDefault="00B42C44" w:rsidP="00B42C44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4C" w14:textId="5AB9285F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97,055,</w:t>
            </w:r>
            <w:r w:rsidRPr="007C493B">
              <w:rPr>
                <w:rFonts w:ascii="Angsana New" w:hAnsi="Angsana New"/>
                <w:sz w:val="28"/>
                <w:szCs w:val="28"/>
              </w:rPr>
              <w:t>049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.81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4D" w14:textId="7A9C1EE1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95,860,876.84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4E" w14:textId="100E885C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15,264,168.95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4F" w14:textId="4EAF95D2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18,300,662.35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50" w14:textId="2A9CE453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112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319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218.76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51" w14:textId="6D78FEF8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114,161,539.19 </w:t>
            </w:r>
          </w:p>
        </w:tc>
      </w:tr>
      <w:tr w:rsidR="00B42C44" w:rsidRPr="007C493B" w14:paraId="71DFD65A" w14:textId="77777777" w:rsidTr="00C96F42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3" w14:textId="77777777" w:rsidR="00B42C44" w:rsidRPr="007C493B" w:rsidRDefault="00B42C44" w:rsidP="00B42C44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4" w14:textId="0C4EAA7E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4,245,305.64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55" w14:textId="525986A3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527,010.00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6" w14:textId="1891DD42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470,522.30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57" w14:textId="41136A23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ind w:right="50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124,950.00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58" w14:textId="04778FDA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715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827.94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59" w14:textId="55DA6B5A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651,960.00 </w:t>
            </w:r>
          </w:p>
        </w:tc>
      </w:tr>
      <w:tr w:rsidR="00B42C44" w:rsidRPr="007C493B" w14:paraId="71DFD662" w14:textId="77777777" w:rsidTr="00C96F42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B" w14:textId="77777777" w:rsidR="00B42C44" w:rsidRPr="007C493B" w:rsidRDefault="00B42C44" w:rsidP="00B42C44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C" w14:textId="40EF5F6B" w:rsidR="00B42C44" w:rsidRPr="007C493B" w:rsidRDefault="00B42C44" w:rsidP="00B42C44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(60,928,481.42)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5D" w14:textId="4F8F0071" w:rsidR="00B42C44" w:rsidRPr="007C493B" w:rsidRDefault="00B42C44" w:rsidP="00B42C44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(55,183,182.08)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E" w14:textId="2EE1EA6B" w:rsidR="00B42C44" w:rsidRPr="007C493B" w:rsidRDefault="00B42C44" w:rsidP="00B42C44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(8,717,661.25)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5F" w14:textId="20DB9A2E" w:rsidR="00B42C44" w:rsidRPr="007C493B" w:rsidRDefault="00B42C44" w:rsidP="00B42C44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(12,483,836.47)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60" w14:textId="0C6510C7" w:rsidR="00B42C44" w:rsidRPr="007C493B" w:rsidRDefault="00B42C44" w:rsidP="00B42C44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(69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646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142.67)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61" w14:textId="37552DE4" w:rsidR="00B42C44" w:rsidRPr="007C493B" w:rsidRDefault="00B42C44" w:rsidP="00B42C44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(67,667,018.55)</w:t>
            </w:r>
          </w:p>
        </w:tc>
      </w:tr>
      <w:tr w:rsidR="00B42C44" w:rsidRPr="007C493B" w14:paraId="71DFD66A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3" w14:textId="77777777" w:rsidR="00B42C44" w:rsidRPr="007C493B" w:rsidRDefault="00B42C44" w:rsidP="00B42C44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4" w14:textId="3A2C55D3" w:rsidR="00B42C44" w:rsidRPr="007C493B" w:rsidRDefault="00B42C44" w:rsidP="00B42C44">
            <w:pPr>
              <w:pBdr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40,371,874.03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5" w14:textId="3C10D81A" w:rsidR="00B42C44" w:rsidRPr="007C493B" w:rsidRDefault="00B42C44" w:rsidP="00B42C44">
            <w:pPr>
              <w:pBdr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41</w:t>
            </w:r>
            <w:r w:rsidRPr="007C493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204</w:t>
            </w:r>
            <w:r w:rsidRPr="007C493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704.76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6" w14:textId="2BEAE29D" w:rsidR="00B42C44" w:rsidRPr="007C493B" w:rsidRDefault="00B42C44" w:rsidP="00B42C44">
            <w:pPr>
              <w:pBdr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7,017,030.00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7" w14:textId="23B6ABE8" w:rsidR="00B42C44" w:rsidRPr="007C493B" w:rsidRDefault="00B42C44" w:rsidP="00B42C44">
            <w:pPr>
              <w:pBdr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941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775.88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8" w14:textId="501CB66D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47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388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904.03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9" w14:textId="59CE67A2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47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146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480.64</w:t>
            </w:r>
          </w:p>
        </w:tc>
      </w:tr>
      <w:tr w:rsidR="009D4F6E" w:rsidRPr="007C493B" w14:paraId="71DFD672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B" w14:textId="77777777" w:rsidR="009D4F6E" w:rsidRPr="007C493B" w:rsidRDefault="009D4F6E" w:rsidP="009D4F6E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6C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6D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6E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6F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70" w14:textId="5A37E2C5" w:rsidR="009D4F6E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</w:rPr>
              <w:t>008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.99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71" w14:textId="5E6A8997" w:rsidR="009D4F6E" w:rsidRPr="007C493B" w:rsidRDefault="009D4F6E" w:rsidP="009D4F6E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760.33</w:t>
            </w:r>
          </w:p>
        </w:tc>
      </w:tr>
      <w:tr w:rsidR="00B42C44" w:rsidRPr="007C493B" w14:paraId="71DFD67A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73" w14:textId="77777777" w:rsidR="00B42C44" w:rsidRPr="007C493B" w:rsidRDefault="00B42C44" w:rsidP="00B42C44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74" w14:textId="77777777" w:rsidR="00B42C44" w:rsidRPr="007C493B" w:rsidRDefault="00B42C44" w:rsidP="00B42C44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75" w14:textId="77777777" w:rsidR="00B42C44" w:rsidRPr="007C493B" w:rsidRDefault="00B42C44" w:rsidP="00B42C44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76" w14:textId="77777777" w:rsidR="00B42C44" w:rsidRPr="007C493B" w:rsidRDefault="00B42C44" w:rsidP="00B42C44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77" w14:textId="77777777" w:rsidR="00B42C44" w:rsidRPr="007C493B" w:rsidRDefault="00B42C44" w:rsidP="00B42C44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78" w14:textId="03B49EE5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2,238,327.28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79" w14:textId="382D5A98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811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187.31</w:t>
            </w:r>
          </w:p>
        </w:tc>
      </w:tr>
      <w:tr w:rsidR="00B42C44" w:rsidRPr="007C493B" w14:paraId="71DFD682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7B" w14:textId="77777777" w:rsidR="00B42C44" w:rsidRPr="007C493B" w:rsidRDefault="00B42C44" w:rsidP="00B42C44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7C" w14:textId="77777777" w:rsidR="00B42C44" w:rsidRPr="007C493B" w:rsidRDefault="00B42C44" w:rsidP="00B42C44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7D" w14:textId="77777777" w:rsidR="00B42C44" w:rsidRPr="007C493B" w:rsidRDefault="00B42C44" w:rsidP="00B42C44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7E" w14:textId="77777777" w:rsidR="00B42C44" w:rsidRPr="007C493B" w:rsidRDefault="00B42C44" w:rsidP="00B42C44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7F" w14:textId="77777777" w:rsidR="00B42C44" w:rsidRPr="007C493B" w:rsidRDefault="00B42C44" w:rsidP="00B42C44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80" w14:textId="43406D5D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(10,784,058.44)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81" w14:textId="3EF952E9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(7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025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220.70)</w:t>
            </w:r>
          </w:p>
        </w:tc>
      </w:tr>
      <w:tr w:rsidR="00B42C44" w:rsidRPr="007C493B" w14:paraId="71DFD68A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83" w14:textId="77777777" w:rsidR="00B42C44" w:rsidRPr="007C493B" w:rsidRDefault="00B42C44" w:rsidP="00B42C44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84" w14:textId="77777777" w:rsidR="00B42C44" w:rsidRPr="007C493B" w:rsidRDefault="00B42C44" w:rsidP="00B42C44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85" w14:textId="77777777" w:rsidR="00B42C44" w:rsidRPr="007C493B" w:rsidRDefault="00B42C44" w:rsidP="00B42C44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86" w14:textId="77777777" w:rsidR="00B42C44" w:rsidRPr="007C493B" w:rsidRDefault="00B42C44" w:rsidP="00B42C44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87" w14:textId="77777777" w:rsidR="00B42C44" w:rsidRPr="007C493B" w:rsidRDefault="00B42C44" w:rsidP="00B42C44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88" w14:textId="19B06F24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(25,915,566.65)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89" w14:textId="7DEE7860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(26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306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740.87)</w:t>
            </w:r>
          </w:p>
        </w:tc>
      </w:tr>
      <w:tr w:rsidR="009D4F6E" w:rsidRPr="007C493B" w14:paraId="71DFD692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8B" w14:textId="77777777" w:rsidR="009D4F6E" w:rsidRPr="007C493B" w:rsidRDefault="009D4F6E" w:rsidP="009D4F6E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8C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8D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8E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8F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90" w14:textId="7E8A7288" w:rsidR="009D4F6E" w:rsidRPr="007C493B" w:rsidRDefault="00B42C44" w:rsidP="00B42C44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276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258.87)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91" w14:textId="408D02DF" w:rsidR="009D4F6E" w:rsidRPr="007C493B" w:rsidRDefault="009D4F6E" w:rsidP="009D4F6E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(848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417.86)</w:t>
            </w:r>
          </w:p>
        </w:tc>
      </w:tr>
      <w:tr w:rsidR="009D4F6E" w:rsidRPr="007C493B" w14:paraId="71DFD69A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93" w14:textId="77777777" w:rsidR="009D4F6E" w:rsidRPr="007C493B" w:rsidRDefault="009D4F6E" w:rsidP="009D4F6E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94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95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96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97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98" w14:textId="6144934F" w:rsidR="009D4F6E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657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356.34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99" w14:textId="7CB3F28F" w:rsidR="009D4F6E" w:rsidRPr="007C493B" w:rsidRDefault="009D4F6E" w:rsidP="009D4F6E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14</w:t>
            </w:r>
            <w:r w:rsidRPr="007C493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785</w:t>
            </w:r>
            <w:r w:rsidRPr="007C493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048.85</w:t>
            </w:r>
          </w:p>
        </w:tc>
      </w:tr>
      <w:tr w:rsidR="009D4F6E" w:rsidRPr="007C493B" w14:paraId="71DFD6A2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9B" w14:textId="77777777" w:rsidR="009D4F6E" w:rsidRPr="007C493B" w:rsidRDefault="009D4F6E" w:rsidP="009D4F6E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9C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9D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9E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9F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A0" w14:textId="28B10811" w:rsidR="009D4F6E" w:rsidRPr="007C493B" w:rsidRDefault="00B42C44" w:rsidP="00B42C44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433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863.37)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A1" w14:textId="1E6D5814" w:rsidR="009D4F6E" w:rsidRPr="007C493B" w:rsidRDefault="009D4F6E" w:rsidP="009D4F6E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762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588.00)</w:t>
            </w:r>
          </w:p>
        </w:tc>
      </w:tr>
      <w:tr w:rsidR="009D4F6E" w:rsidRPr="007C493B" w14:paraId="71DFD6AA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A3" w14:textId="77777777" w:rsidR="009D4F6E" w:rsidRPr="007C493B" w:rsidRDefault="009D4F6E" w:rsidP="009D4F6E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 w:rsidRPr="007C49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A4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A5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A6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A7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A8" w14:textId="69A1E857" w:rsidR="009D4F6E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223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492.97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A9" w14:textId="63D8C21E" w:rsidR="009D4F6E" w:rsidRPr="007C493B" w:rsidRDefault="009D4F6E" w:rsidP="009D4F6E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13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022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460.85</w:t>
            </w:r>
          </w:p>
        </w:tc>
      </w:tr>
      <w:tr w:rsidR="009D4F6E" w:rsidRPr="007C493B" w14:paraId="71DFD6B2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AB" w14:textId="77777777" w:rsidR="009D4F6E" w:rsidRPr="007C493B" w:rsidRDefault="009D4F6E" w:rsidP="009D4F6E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AC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AD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AE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AF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B0" w14:textId="6C584DFE" w:rsidR="009D4F6E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7C493B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B1" w14:textId="0D9BE459" w:rsidR="009D4F6E" w:rsidRPr="007C493B" w:rsidRDefault="009D4F6E" w:rsidP="009D4F6E">
            <w:pP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D4F6E" w:rsidRPr="007C493B" w14:paraId="71DFD6BA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B3" w14:textId="77777777" w:rsidR="009D4F6E" w:rsidRPr="007C493B" w:rsidRDefault="009D4F6E" w:rsidP="009D4F6E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B4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B5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B6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B7" w14:textId="77777777" w:rsidR="009D4F6E" w:rsidRPr="007C493B" w:rsidRDefault="009D4F6E" w:rsidP="009D4F6E">
            <w:pPr>
              <w:spacing w:before="20" w:after="2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B8" w14:textId="6D4ADEF5" w:rsidR="009D4F6E" w:rsidRPr="007C493B" w:rsidRDefault="00B42C44" w:rsidP="00B42C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223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492.97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B9" w14:textId="3093EFF1" w:rsidR="009D4F6E" w:rsidRPr="007C493B" w:rsidRDefault="009D4F6E" w:rsidP="009D4F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13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022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460.85</w:t>
            </w:r>
          </w:p>
        </w:tc>
      </w:tr>
    </w:tbl>
    <w:p w14:paraId="71DFD6BB" w14:textId="7780160D" w:rsidR="00636A40" w:rsidRPr="007C493B" w:rsidRDefault="00636A40" w:rsidP="008D5DB7">
      <w:pPr>
        <w:tabs>
          <w:tab w:val="left" w:pos="2680"/>
        </w:tabs>
        <w:rPr>
          <w:rFonts w:ascii="Angsana New" w:hAnsi="Angsana New"/>
          <w:sz w:val="30"/>
          <w:szCs w:val="30"/>
          <w:u w:val="single"/>
        </w:rPr>
      </w:pPr>
    </w:p>
    <w:p w14:paraId="73F515E1" w14:textId="77777777" w:rsidR="00E434E7" w:rsidRPr="007C493B" w:rsidRDefault="00E434E7" w:rsidP="00FF3E04">
      <w:pPr>
        <w:numPr>
          <w:ilvl w:val="0"/>
          <w:numId w:val="34"/>
        </w:numPr>
        <w:tabs>
          <w:tab w:val="left" w:pos="709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Pr="007C493B">
        <w:rPr>
          <w:rFonts w:ascii="Angsana New" w:hAnsi="Angsana New"/>
          <w:b/>
          <w:bCs/>
          <w:sz w:val="30"/>
          <w:szCs w:val="30"/>
        </w:rPr>
        <w:t xml:space="preserve"> 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731"/>
        <w:gridCol w:w="1717"/>
        <w:gridCol w:w="1656"/>
        <w:gridCol w:w="1717"/>
        <w:gridCol w:w="1656"/>
        <w:gridCol w:w="1656"/>
        <w:gridCol w:w="1656"/>
      </w:tblGrid>
      <w:tr w:rsidR="00E434E7" w:rsidRPr="007C493B" w14:paraId="0C07EF8E" w14:textId="77777777" w:rsidTr="00F35B79">
        <w:trPr>
          <w:trHeight w:val="360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54563" w14:textId="77777777" w:rsidR="00E434E7" w:rsidRPr="007C493B" w:rsidRDefault="00E434E7" w:rsidP="00D91152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3A921" w14:textId="77777777" w:rsidR="00E434E7" w:rsidRPr="007C493B" w:rsidRDefault="00E434E7" w:rsidP="00D91152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C1960" w14:textId="77777777" w:rsidR="00E434E7" w:rsidRPr="007C493B" w:rsidRDefault="00E434E7" w:rsidP="00D91152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64F2B" w14:textId="77777777" w:rsidR="00E434E7" w:rsidRPr="007C493B" w:rsidRDefault="00E434E7" w:rsidP="00D91152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7C493B">
              <w:rPr>
                <w:sz w:val="28"/>
                <w:szCs w:val="28"/>
              </w:rPr>
              <w:t>(</w:t>
            </w:r>
            <w:r w:rsidRPr="007C493B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E434E7" w:rsidRPr="007C493B" w14:paraId="04110B8F" w14:textId="77777777" w:rsidTr="00F35B79">
        <w:trPr>
          <w:trHeight w:val="360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DC047" w14:textId="77777777" w:rsidR="00E434E7" w:rsidRPr="007C493B" w:rsidRDefault="00E434E7" w:rsidP="00D91152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62548" w14:textId="77777777" w:rsidR="00E434E7" w:rsidRPr="007C493B" w:rsidRDefault="00E434E7" w:rsidP="00D91152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 w:rsidRPr="007C493B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434E7" w:rsidRPr="007C493B" w14:paraId="65876308" w14:textId="77777777" w:rsidTr="00F35B79">
        <w:trPr>
          <w:trHeight w:val="360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51C9B" w14:textId="77777777" w:rsidR="00E434E7" w:rsidRPr="007C493B" w:rsidRDefault="00E434E7" w:rsidP="00D91152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72DDF" w14:textId="12976BB2" w:rsidR="00E434E7" w:rsidRPr="007C493B" w:rsidRDefault="00E434E7" w:rsidP="00D91152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 w:rsidR="00F35B79" w:rsidRPr="007C493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E434E7" w:rsidRPr="007C493B" w14:paraId="0AF23499" w14:textId="77777777" w:rsidTr="00F35B79">
        <w:trPr>
          <w:trHeight w:val="360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F0B65" w14:textId="77777777" w:rsidR="00E434E7" w:rsidRPr="007C493B" w:rsidRDefault="00E434E7" w:rsidP="00D91152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4D1E0" w14:textId="77777777" w:rsidR="00E434E7" w:rsidRPr="007C493B" w:rsidRDefault="00E434E7" w:rsidP="00D9115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429FB" w14:textId="77777777" w:rsidR="00E434E7" w:rsidRPr="007C493B" w:rsidRDefault="00E434E7" w:rsidP="00D9115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B7773" w14:textId="77777777" w:rsidR="00E434E7" w:rsidRPr="007C493B" w:rsidRDefault="00E434E7" w:rsidP="00D9115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35B79" w:rsidRPr="007C493B" w14:paraId="62ECBE24" w14:textId="77777777" w:rsidTr="00F35B79">
        <w:trPr>
          <w:trHeight w:val="288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87F71" w14:textId="77777777" w:rsidR="00F35B79" w:rsidRPr="007C493B" w:rsidRDefault="00F35B79" w:rsidP="00F35B79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DCBD1" w14:textId="6F46816A" w:rsidR="00F35B79" w:rsidRPr="007C493B" w:rsidRDefault="00F35B79" w:rsidP="00F35B7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112D9" w14:textId="64D3C897" w:rsidR="00F35B79" w:rsidRPr="007C493B" w:rsidRDefault="00F35B79" w:rsidP="00F35B7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D0DD7" w14:textId="79A9463A" w:rsidR="00F35B79" w:rsidRPr="007C493B" w:rsidRDefault="00F35B79" w:rsidP="00F35B7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8A003" w14:textId="6289D58A" w:rsidR="00F35B79" w:rsidRPr="007C493B" w:rsidRDefault="00F35B79" w:rsidP="00F35B7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F61B0" w14:textId="7BAFAC74" w:rsidR="00F35B79" w:rsidRPr="007C493B" w:rsidRDefault="00F35B79" w:rsidP="00F35B7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38B89" w14:textId="1A26ACE4" w:rsidR="00F35B79" w:rsidRPr="007C493B" w:rsidRDefault="00F35B79" w:rsidP="00F35B79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B42C44" w:rsidRPr="007C493B" w14:paraId="453D932A" w14:textId="77777777" w:rsidTr="00953277">
        <w:trPr>
          <w:trHeight w:val="288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74DD6" w14:textId="77777777" w:rsidR="00B42C44" w:rsidRPr="007C493B" w:rsidRDefault="00B42C44" w:rsidP="00B42C44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1D91E" w14:textId="65B67530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307,527,736.23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32D96" w14:textId="64F6518B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255,367,120.65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8BD97" w14:textId="7514FA4C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62,716,456.27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E2B7E" w14:textId="47F9DFFF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54,401,468.14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727E4" w14:textId="7F970834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370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244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192.50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20243" w14:textId="198E4F91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309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768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588.79</w:t>
            </w:r>
          </w:p>
        </w:tc>
      </w:tr>
      <w:tr w:rsidR="00B42C44" w:rsidRPr="007C493B" w14:paraId="09E81B14" w14:textId="77777777" w:rsidTr="00953277">
        <w:trPr>
          <w:trHeight w:val="288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38F64" w14:textId="77777777" w:rsidR="00B42C44" w:rsidRPr="007C493B" w:rsidRDefault="00B42C44" w:rsidP="00B42C44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0E710" w14:textId="23BA8FBA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17,305,675.41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D34B0" w14:textId="58A33196" w:rsidR="00B42C44" w:rsidRPr="007C493B" w:rsidRDefault="00B42C44" w:rsidP="00B42C4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13,935,109.42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B4902" w14:textId="40D32208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1,714,986.04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CC258" w14:textId="581302B1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124,950.00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88409" w14:textId="2E8C88BC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19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020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661.45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E0D7B" w14:textId="038F24AD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060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059.42</w:t>
            </w:r>
          </w:p>
        </w:tc>
      </w:tr>
      <w:tr w:rsidR="00B42C44" w:rsidRPr="007C493B" w14:paraId="1F90E2C2" w14:textId="77777777" w:rsidTr="00953277">
        <w:trPr>
          <w:trHeight w:val="288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37741" w14:textId="77777777" w:rsidR="00B42C44" w:rsidRPr="007C493B" w:rsidRDefault="00B42C44" w:rsidP="00B42C44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2B9CE" w14:textId="47288B84" w:rsidR="00B42C44" w:rsidRPr="007C493B" w:rsidRDefault="00B42C44" w:rsidP="00B42C44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(199,199,408.36)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EC85D" w14:textId="07B23D82" w:rsidR="00B42C44" w:rsidRPr="007C493B" w:rsidRDefault="00B42C44" w:rsidP="00B42C44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(148,535,437.95)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957EC" w14:textId="7ECD6073" w:rsidR="00B42C44" w:rsidRPr="007C493B" w:rsidRDefault="00B42C44" w:rsidP="00B42C44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(39,440,098.50)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E527" w14:textId="6C5B1DF5" w:rsidR="00B42C44" w:rsidRPr="007C493B" w:rsidRDefault="00B42C44" w:rsidP="00B42C44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(35,642,580.92)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A0301" w14:textId="1F3AAEA9" w:rsidR="00B42C44" w:rsidRPr="007C493B" w:rsidRDefault="00B42C44" w:rsidP="00B42C44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(238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639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506.86)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1FE2C" w14:textId="257EC0C3" w:rsidR="00B42C44" w:rsidRPr="007C493B" w:rsidRDefault="00B42C44" w:rsidP="00B42C44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(184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178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018.87)</w:t>
            </w:r>
          </w:p>
        </w:tc>
      </w:tr>
      <w:tr w:rsidR="00B42C44" w:rsidRPr="007C493B" w14:paraId="60778218" w14:textId="77777777" w:rsidTr="00F35B79">
        <w:trPr>
          <w:trHeight w:val="288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80139" w14:textId="77777777" w:rsidR="00B42C44" w:rsidRPr="007C493B" w:rsidRDefault="00B42C44" w:rsidP="00B42C44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3ABE5" w14:textId="797D2296" w:rsidR="00B42C44" w:rsidRPr="007C493B" w:rsidRDefault="00B42C44" w:rsidP="00B42C44">
            <w:pPr>
              <w:pBdr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125,634,003.28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62EE8" w14:textId="5BEE5AEC" w:rsidR="00B42C44" w:rsidRPr="007C493B" w:rsidRDefault="00B42C44" w:rsidP="00B42C44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120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766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792.12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25565" w14:textId="315E363A" w:rsidR="00B42C44" w:rsidRPr="007C493B" w:rsidRDefault="00B42C44" w:rsidP="00B42C44">
            <w:pPr>
              <w:pBdr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991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343.81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2D8BC" w14:textId="7E994227" w:rsidR="00B42C44" w:rsidRPr="007C493B" w:rsidRDefault="00B42C44" w:rsidP="00B42C44">
            <w:pPr>
              <w:pBdr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883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837.22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1845A" w14:textId="6356A426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150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625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347.09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F6BCD" w14:textId="0AB5D05C" w:rsidR="00B42C44" w:rsidRPr="007C493B" w:rsidRDefault="00B42C44" w:rsidP="00B42C44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139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650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629.34</w:t>
            </w:r>
          </w:p>
        </w:tc>
      </w:tr>
      <w:tr w:rsidR="009D4F6E" w:rsidRPr="007C493B" w14:paraId="46DD9A73" w14:textId="77777777" w:rsidTr="00F35B79">
        <w:trPr>
          <w:trHeight w:val="288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6BEC3" w14:textId="77777777" w:rsidR="009D4F6E" w:rsidRPr="007C493B" w:rsidRDefault="009D4F6E" w:rsidP="009D4F6E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13C32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F1F96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B73AB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1271D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3BA7" w14:textId="67C3D55B" w:rsidR="009D4F6E" w:rsidRPr="007C493B" w:rsidRDefault="00B42C44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915.53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B77BE" w14:textId="7C0712E3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64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264.09</w:t>
            </w:r>
          </w:p>
        </w:tc>
      </w:tr>
      <w:tr w:rsidR="009D4F6E" w:rsidRPr="007C493B" w14:paraId="00DF4274" w14:textId="77777777" w:rsidTr="00F35B79">
        <w:trPr>
          <w:trHeight w:val="288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B133B" w14:textId="77777777" w:rsidR="009D4F6E" w:rsidRPr="007C493B" w:rsidRDefault="009D4F6E" w:rsidP="009D4F6E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D9607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14AFB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611D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87EE3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88CC7" w14:textId="4FA9E661" w:rsidR="009D4F6E" w:rsidRPr="007C493B" w:rsidRDefault="00B42C44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668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298.70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D7E9E" w14:textId="366C9AE2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023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417.08</w:t>
            </w:r>
          </w:p>
        </w:tc>
      </w:tr>
      <w:tr w:rsidR="009D4F6E" w:rsidRPr="007C493B" w14:paraId="09238D3D" w14:textId="77777777" w:rsidTr="00F35B79">
        <w:trPr>
          <w:trHeight w:val="288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50175" w14:textId="77777777" w:rsidR="009D4F6E" w:rsidRPr="007C493B" w:rsidRDefault="009D4F6E" w:rsidP="009D4F6E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5AA84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B5417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5FF82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1E48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E73F7" w14:textId="79FE5ABC" w:rsidR="009D4F6E" w:rsidRPr="007C493B" w:rsidRDefault="00B42C44" w:rsidP="009D4F6E">
            <w:pP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(28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967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560.27)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3B355" w14:textId="7F7E92DC" w:rsidR="009D4F6E" w:rsidRPr="007C493B" w:rsidRDefault="009D4F6E" w:rsidP="009D4F6E">
            <w:pP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(21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595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568.31)</w:t>
            </w:r>
          </w:p>
        </w:tc>
      </w:tr>
      <w:tr w:rsidR="009D4F6E" w:rsidRPr="007C493B" w14:paraId="67A6B99E" w14:textId="77777777" w:rsidTr="00F35B79">
        <w:trPr>
          <w:trHeight w:val="288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E09F8" w14:textId="77777777" w:rsidR="009D4F6E" w:rsidRPr="007C493B" w:rsidRDefault="009D4F6E" w:rsidP="009D4F6E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13A65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A2396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04BE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698EF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5CD3C" w14:textId="55DF2A67" w:rsidR="009D4F6E" w:rsidRPr="007C493B" w:rsidRDefault="00B42C44" w:rsidP="009D4F6E">
            <w:pP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(79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496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115.74)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F4A6A" w14:textId="35D4FC0E" w:rsidR="009D4F6E" w:rsidRPr="007C493B" w:rsidRDefault="009D4F6E" w:rsidP="009D4F6E">
            <w:pP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(77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605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427.84)</w:t>
            </w:r>
          </w:p>
        </w:tc>
      </w:tr>
      <w:tr w:rsidR="009D4F6E" w:rsidRPr="007C493B" w14:paraId="1E597717" w14:textId="77777777" w:rsidTr="00F35B79">
        <w:trPr>
          <w:trHeight w:val="288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BDEEF" w14:textId="77777777" w:rsidR="009D4F6E" w:rsidRPr="007C493B" w:rsidRDefault="009D4F6E" w:rsidP="009D4F6E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425F4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0E525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3B5AE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D83A4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00398" w14:textId="6154A58C" w:rsidR="009D4F6E" w:rsidRPr="007C493B" w:rsidRDefault="00B42C44" w:rsidP="009D4F6E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(3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446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864.37)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6AFF7" w14:textId="46D681EC" w:rsidR="009D4F6E" w:rsidRPr="007C493B" w:rsidRDefault="009D4F6E" w:rsidP="009D4F6E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613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166.00)</w:t>
            </w:r>
          </w:p>
        </w:tc>
      </w:tr>
      <w:tr w:rsidR="009D4F6E" w:rsidRPr="007C493B" w14:paraId="457BDA2E" w14:textId="77777777" w:rsidTr="00F35B79">
        <w:trPr>
          <w:trHeight w:val="288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A7775" w14:textId="77777777" w:rsidR="009D4F6E" w:rsidRPr="007C493B" w:rsidRDefault="009D4F6E" w:rsidP="009D4F6E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5B600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3C019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2500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13806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F1043" w14:textId="5A397D9F" w:rsidR="009D4F6E" w:rsidRPr="007C493B" w:rsidRDefault="00B42C44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43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412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020.94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FC6D6" w14:textId="2E431699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924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148.36</w:t>
            </w:r>
          </w:p>
        </w:tc>
      </w:tr>
      <w:tr w:rsidR="009D4F6E" w:rsidRPr="007C493B" w14:paraId="13388184" w14:textId="77777777" w:rsidTr="00F35B79">
        <w:trPr>
          <w:trHeight w:val="288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DF9C4" w14:textId="77777777" w:rsidR="009D4F6E" w:rsidRPr="007C493B" w:rsidRDefault="009D4F6E" w:rsidP="009D4F6E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3B2FE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66521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29F4B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5E733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35908" w14:textId="6CB7920D" w:rsidR="009D4F6E" w:rsidRPr="007C493B" w:rsidRDefault="00B42C44" w:rsidP="009D4F6E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(9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013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420.07)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6903" w14:textId="5EC6B995" w:rsidR="009D4F6E" w:rsidRPr="007C493B" w:rsidRDefault="009D4F6E" w:rsidP="009D4F6E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(7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233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918.78)</w:t>
            </w:r>
          </w:p>
        </w:tc>
      </w:tr>
      <w:tr w:rsidR="009D4F6E" w:rsidRPr="007C493B" w14:paraId="14909DDA" w14:textId="77777777" w:rsidTr="00F35B79">
        <w:trPr>
          <w:trHeight w:val="288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D6E3B" w14:textId="77777777" w:rsidR="009D4F6E" w:rsidRPr="007C493B" w:rsidRDefault="009D4F6E" w:rsidP="009D4F6E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 w:rsidRPr="007C49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ABFFF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48F81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1F09F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8FCC6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5F8E4" w14:textId="53BD7CE8" w:rsidR="009D4F6E" w:rsidRPr="007C493B" w:rsidRDefault="00B42C44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</w:t>
            </w: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398</w:t>
            </w: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600.87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A2F2C" w14:textId="08CA6658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35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690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229.58</w:t>
            </w:r>
          </w:p>
        </w:tc>
      </w:tr>
      <w:tr w:rsidR="009D4F6E" w:rsidRPr="007C493B" w14:paraId="1B9ED286" w14:textId="77777777" w:rsidTr="00F35B79">
        <w:trPr>
          <w:trHeight w:val="288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7935" w14:textId="77777777" w:rsidR="009D4F6E" w:rsidRPr="007C493B" w:rsidRDefault="009D4F6E" w:rsidP="009D4F6E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AA4E5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4B956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6F169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80277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36759" w14:textId="173C835F" w:rsidR="009D4F6E" w:rsidRPr="007C493B" w:rsidRDefault="00B42C44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08C30" w14:textId="57C4EFF2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D4F6E" w:rsidRPr="007C493B" w14:paraId="0AE95173" w14:textId="77777777" w:rsidTr="00F35B79">
        <w:trPr>
          <w:trHeight w:val="288"/>
          <w:jc w:val="center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F244A" w14:textId="77777777" w:rsidR="009D4F6E" w:rsidRPr="007C493B" w:rsidRDefault="009D4F6E" w:rsidP="009D4F6E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FFAE7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96FD2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3A787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EB087" w14:textId="77777777" w:rsidR="009D4F6E" w:rsidRPr="007C493B" w:rsidRDefault="009D4F6E" w:rsidP="009D4F6E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6CD48" w14:textId="705C6E08" w:rsidR="009D4F6E" w:rsidRPr="007C493B" w:rsidRDefault="00B42C44" w:rsidP="009D4F6E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</w:t>
            </w: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398</w:t>
            </w: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600.87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E43BB" w14:textId="3935F6AC" w:rsidR="009D4F6E" w:rsidRPr="007C493B" w:rsidRDefault="009D4F6E" w:rsidP="009D4F6E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35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690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229.58</w:t>
            </w:r>
          </w:p>
        </w:tc>
      </w:tr>
    </w:tbl>
    <w:p w14:paraId="33E66DA3" w14:textId="77777777" w:rsidR="00E434E7" w:rsidRPr="007C493B" w:rsidRDefault="00E434E7" w:rsidP="00E434E7">
      <w:pPr>
        <w:tabs>
          <w:tab w:val="left" w:pos="2680"/>
        </w:tabs>
        <w:rPr>
          <w:rFonts w:ascii="Angsana New" w:hAnsi="Angsana New"/>
          <w:sz w:val="30"/>
          <w:szCs w:val="30"/>
          <w:u w:val="single"/>
        </w:rPr>
      </w:pPr>
    </w:p>
    <w:p w14:paraId="71DFD6BC" w14:textId="77777777" w:rsidR="00B16618" w:rsidRPr="007C493B" w:rsidRDefault="00B16618" w:rsidP="00A62014">
      <w:pPr>
        <w:numPr>
          <w:ilvl w:val="0"/>
          <w:numId w:val="13"/>
        </w:numPr>
        <w:spacing w:line="240" w:lineRule="atLeast"/>
        <w:ind w:left="540" w:hanging="42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Pr="007C493B">
        <w:rPr>
          <w:rFonts w:ascii="Angsana New" w:hAnsi="Angsana New"/>
          <w:b/>
          <w:bCs/>
          <w:sz w:val="30"/>
          <w:szCs w:val="30"/>
        </w:rPr>
        <w:t xml:space="preserve"> 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B16618" w:rsidRPr="007C493B" w14:paraId="71DFD6C1" w14:textId="77777777" w:rsidTr="009F6FFF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BD" w14:textId="77777777" w:rsidR="00B16618" w:rsidRPr="007C493B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BE" w14:textId="77777777" w:rsidR="00B16618" w:rsidRPr="007C493B" w:rsidRDefault="00B16618" w:rsidP="00775D8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BF" w14:textId="77777777" w:rsidR="00B16618" w:rsidRPr="007C493B" w:rsidRDefault="00B16618" w:rsidP="00775D8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C0" w14:textId="77777777" w:rsidR="00B16618" w:rsidRPr="007C493B" w:rsidRDefault="00B16618" w:rsidP="00775D86">
            <w:pPr>
              <w:pStyle w:val="1"/>
              <w:pBdr>
                <w:bottom w:val="none" w:sz="0" w:space="0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หน่วย:บาท)</w:t>
            </w:r>
          </w:p>
        </w:tc>
      </w:tr>
      <w:tr w:rsidR="00B467CA" w:rsidRPr="007C493B" w14:paraId="71DFD6C4" w14:textId="77777777" w:rsidTr="009F6FFF">
        <w:trPr>
          <w:trHeight w:hRule="exact" w:val="397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C2" w14:textId="77777777" w:rsidR="00B467CA" w:rsidRPr="007C493B" w:rsidRDefault="00B467CA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C3" w14:textId="77777777" w:rsidR="00B467CA" w:rsidRPr="007C493B" w:rsidRDefault="00B467CA" w:rsidP="0037504A">
            <w:pPr>
              <w:pStyle w:val="1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6618" w:rsidRPr="007C493B" w14:paraId="71DFD6C7" w14:textId="77777777" w:rsidTr="009F6FFF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C5" w14:textId="77777777" w:rsidR="00B16618" w:rsidRPr="007C493B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C6" w14:textId="77777777" w:rsidR="00B16618" w:rsidRPr="007C493B" w:rsidRDefault="00B467CA" w:rsidP="009F6FFF">
            <w:pPr>
              <w:pStyle w:val="1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B16618" w:rsidRPr="007C493B" w14:paraId="71DFD6CC" w14:textId="77777777" w:rsidTr="009F6FFF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C8" w14:textId="77777777" w:rsidR="00B16618" w:rsidRPr="007C493B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C9" w14:textId="77777777" w:rsidR="00B16618" w:rsidRPr="007C493B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CA" w14:textId="77777777" w:rsidR="00B16618" w:rsidRPr="007C493B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CB" w14:textId="77777777" w:rsidR="00B16618" w:rsidRPr="007C493B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35B79" w:rsidRPr="007C493B" w14:paraId="71DFD6D4" w14:textId="77777777" w:rsidTr="003263D4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CD" w14:textId="77777777" w:rsidR="00F35B79" w:rsidRPr="007C493B" w:rsidRDefault="00F35B79" w:rsidP="00F35B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CE" w14:textId="2BDFAB66" w:rsidR="00F35B79" w:rsidRPr="007C493B" w:rsidRDefault="00F35B79" w:rsidP="00F35B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CF" w14:textId="45C6741C" w:rsidR="00F35B79" w:rsidRPr="007C493B" w:rsidRDefault="00F35B79" w:rsidP="00F35B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D0" w14:textId="52B4DB28" w:rsidR="00F35B79" w:rsidRPr="007C493B" w:rsidRDefault="00F35B79" w:rsidP="00F35B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D1" w14:textId="16148BCF" w:rsidR="00F35B79" w:rsidRPr="007C493B" w:rsidRDefault="00F35B79" w:rsidP="00F35B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D2" w14:textId="2FBF1B00" w:rsidR="00F35B79" w:rsidRPr="007C493B" w:rsidRDefault="00F35B79" w:rsidP="00F35B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D3" w14:textId="0DF269D6" w:rsidR="00F35B79" w:rsidRPr="007C493B" w:rsidRDefault="00F35B79" w:rsidP="00F35B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B42C44" w:rsidRPr="007C493B" w14:paraId="71DFD6DC" w14:textId="77777777" w:rsidTr="00E338F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D5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D6" w14:textId="43F035C9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97,055,</w:t>
            </w:r>
            <w:r w:rsidRPr="007C493B">
              <w:rPr>
                <w:rFonts w:ascii="Angsana New" w:hAnsi="Angsana New"/>
                <w:sz w:val="28"/>
                <w:szCs w:val="28"/>
              </w:rPr>
              <w:t>049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.81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D7" w14:textId="61FB414E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95,860,876.84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D8" w14:textId="710BCA88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15,264,</w:t>
            </w:r>
            <w:r w:rsidRPr="007C493B">
              <w:rPr>
                <w:rFonts w:ascii="Angsana New" w:hAnsi="Angsana New"/>
                <w:sz w:val="28"/>
                <w:szCs w:val="28"/>
              </w:rPr>
              <w:t>168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.95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D9" w14:textId="6CEFAAF6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18,300,662.35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DA" w14:textId="42A2110F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112,319,218.76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DB" w14:textId="75C31E86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114,161,539.19 </w:t>
            </w:r>
          </w:p>
        </w:tc>
      </w:tr>
      <w:tr w:rsidR="00B42C44" w:rsidRPr="007C493B" w14:paraId="71DFD6E4" w14:textId="77777777" w:rsidTr="00E338F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DD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DE" w14:textId="714C435F" w:rsidR="00B42C44" w:rsidRPr="007C493B" w:rsidRDefault="00B42C44" w:rsidP="00B42C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4,245,305.64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DF" w14:textId="7F052D2A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527,010.00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0" w14:textId="6C65BEA9" w:rsidR="00B42C44" w:rsidRPr="007C493B" w:rsidRDefault="00B42C44" w:rsidP="00B42C4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470,522.30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E1" w14:textId="417E91A2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124,950.00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2" w14:textId="5E754071" w:rsidR="00B42C44" w:rsidRPr="007C493B" w:rsidRDefault="00B42C44" w:rsidP="00B42C4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4,715,827.94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E3" w14:textId="5976E454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651,960.00 </w:t>
            </w:r>
          </w:p>
        </w:tc>
      </w:tr>
      <w:tr w:rsidR="00B42C44" w:rsidRPr="007C493B" w14:paraId="71DFD6EC" w14:textId="77777777" w:rsidTr="00E338F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E5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6" w14:textId="15C18E2C" w:rsidR="00B42C44" w:rsidRPr="007C493B" w:rsidRDefault="00B42C44" w:rsidP="00B42C4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(61,681,895.38)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E7" w14:textId="04A2B0AD" w:rsidR="00B42C44" w:rsidRPr="007C493B" w:rsidRDefault="00B42C44" w:rsidP="00B42C44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(55,933,893.01)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8" w14:textId="165051F5" w:rsidR="00B42C44" w:rsidRPr="007C493B" w:rsidRDefault="00B42C44" w:rsidP="00B42C4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(8,717,661.25)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E9" w14:textId="2FA5CDD7" w:rsidR="00B42C44" w:rsidRPr="007C493B" w:rsidRDefault="00B42C44" w:rsidP="00B42C44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(12,483,836.47)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A" w14:textId="533620A4" w:rsidR="00B42C44" w:rsidRPr="007C493B" w:rsidRDefault="00B42C44" w:rsidP="00B42C4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(70,399,556.63)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EB" w14:textId="412248DA" w:rsidR="00B42C44" w:rsidRPr="007C493B" w:rsidRDefault="00B42C44" w:rsidP="00B42C44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(68,417,729.48)</w:t>
            </w:r>
          </w:p>
        </w:tc>
      </w:tr>
      <w:tr w:rsidR="00B42C44" w:rsidRPr="007C493B" w14:paraId="71DFD6F4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ED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E" w14:textId="3D77EECC" w:rsidR="00B42C44" w:rsidRPr="007C493B" w:rsidRDefault="00B42C44" w:rsidP="00B42C44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39,618,460.07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F" w14:textId="70609F9B" w:rsidR="00B42C44" w:rsidRPr="007C493B" w:rsidRDefault="00B42C44" w:rsidP="00B42C44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40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453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993.83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F0" w14:textId="2264E186" w:rsidR="00B42C44" w:rsidRPr="007C493B" w:rsidRDefault="00B42C44" w:rsidP="00B42C44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7,017,030.00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F1" w14:textId="06D690B8" w:rsidR="00B42C44" w:rsidRPr="007C493B" w:rsidRDefault="00B42C44" w:rsidP="00B42C44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941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775.88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F2" w14:textId="5E8F1B81" w:rsidR="00B42C44" w:rsidRPr="007C493B" w:rsidRDefault="00B42C44" w:rsidP="00B42C4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46,635,490.07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F3" w14:textId="5B51A0F8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46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395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769.71</w:t>
            </w:r>
          </w:p>
        </w:tc>
      </w:tr>
      <w:tr w:rsidR="00B42C44" w:rsidRPr="007C493B" w14:paraId="71DFD6FC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F5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F6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F7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F8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F9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FA" w14:textId="5BA433B5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37,</w:t>
            </w:r>
            <w:r w:rsidRPr="007C493B">
              <w:rPr>
                <w:rFonts w:asciiTheme="majorBidi" w:hAnsiTheme="majorBidi"/>
                <w:sz w:val="28"/>
                <w:szCs w:val="28"/>
              </w:rPr>
              <w:t>066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.22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FB" w14:textId="659938C3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65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510.21</w:t>
            </w:r>
          </w:p>
        </w:tc>
      </w:tr>
      <w:tr w:rsidR="00B42C44" w:rsidRPr="007C493B" w14:paraId="71DFD704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FD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FE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FF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0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1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02" w14:textId="45607FFE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2,238,326.44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03" w14:textId="4223758B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811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186.47</w:t>
            </w:r>
          </w:p>
        </w:tc>
      </w:tr>
      <w:tr w:rsidR="00B42C44" w:rsidRPr="007C493B" w14:paraId="71DFD70C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5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6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7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8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9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0A" w14:textId="221B19ED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(10,784,058.44)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0B" w14:textId="65613421" w:rsidR="00B42C44" w:rsidRPr="007C493B" w:rsidRDefault="00B42C44" w:rsidP="00B42C44">
            <w:pP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(7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025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220.70)</w:t>
            </w:r>
          </w:p>
        </w:tc>
      </w:tr>
      <w:tr w:rsidR="00B42C44" w:rsidRPr="007C493B" w14:paraId="71DFD714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D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E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F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0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1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12" w14:textId="04BE6D19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(25,724,864.38)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13" w14:textId="5D19BFA3" w:rsidR="00B42C44" w:rsidRPr="007C493B" w:rsidRDefault="00B42C44" w:rsidP="00B42C44">
            <w:pP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(26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185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803.00)</w:t>
            </w:r>
          </w:p>
        </w:tc>
      </w:tr>
      <w:tr w:rsidR="00B42C44" w:rsidRPr="007C493B" w14:paraId="71DFD71C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5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6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7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8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9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1A" w14:textId="186BFCF3" w:rsidR="00B42C44" w:rsidRPr="007C493B" w:rsidRDefault="00B42C44" w:rsidP="00B42C4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(1,334,725.10)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1B" w14:textId="3FD9AE66" w:rsidR="00B42C44" w:rsidRPr="007C493B" w:rsidRDefault="00B42C44" w:rsidP="00B42C44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(941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593.76)</w:t>
            </w:r>
          </w:p>
        </w:tc>
      </w:tr>
      <w:tr w:rsidR="009D4F6E" w:rsidRPr="007C493B" w14:paraId="71DFD724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D" w14:textId="77777777" w:rsidR="009D4F6E" w:rsidRPr="007C493B" w:rsidRDefault="009D4F6E" w:rsidP="009D4F6E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E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F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0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1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22" w14:textId="27ACE03D" w:rsidR="009D4F6E" w:rsidRPr="007C493B" w:rsidRDefault="00B42C44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067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234.81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23" w14:textId="1D046542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119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848.93</w:t>
            </w:r>
          </w:p>
        </w:tc>
      </w:tr>
      <w:tr w:rsidR="009D4F6E" w:rsidRPr="007C493B" w14:paraId="71DFD72C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5" w14:textId="77777777" w:rsidR="009D4F6E" w:rsidRPr="007C493B" w:rsidRDefault="009D4F6E" w:rsidP="009D4F6E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6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7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8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9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2A" w14:textId="24AE17A6" w:rsidR="009D4F6E" w:rsidRPr="007C493B" w:rsidRDefault="00B42C44" w:rsidP="009D4F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296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510.24)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2B" w14:textId="4CAD6586" w:rsidR="009D4F6E" w:rsidRPr="007C493B" w:rsidRDefault="009D4F6E" w:rsidP="009D4F6E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877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766.54)</w:t>
            </w:r>
          </w:p>
        </w:tc>
      </w:tr>
      <w:tr w:rsidR="009D4F6E" w:rsidRPr="007C493B" w14:paraId="71DFD734" w14:textId="77777777" w:rsidTr="0050325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D" w14:textId="77777777" w:rsidR="009D4F6E" w:rsidRPr="007C493B" w:rsidRDefault="009D4F6E" w:rsidP="009D4F6E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E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F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0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1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32" w14:textId="170C0407" w:rsidR="009D4F6E" w:rsidRPr="007C493B" w:rsidRDefault="00B42C44" w:rsidP="009D4F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</w:t>
            </w: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770</w:t>
            </w: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724.57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33" w14:textId="331CA9A3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11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242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082.39</w:t>
            </w:r>
          </w:p>
        </w:tc>
      </w:tr>
      <w:tr w:rsidR="009D4F6E" w:rsidRPr="007C493B" w14:paraId="71DFD73C" w14:textId="77777777" w:rsidTr="0050325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5" w14:textId="77777777" w:rsidR="009D4F6E" w:rsidRPr="007C493B" w:rsidRDefault="009D4F6E" w:rsidP="009D4F6E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6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7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8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9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3A" w14:textId="2B354146" w:rsidR="009D4F6E" w:rsidRPr="007C493B" w:rsidRDefault="00B42C44" w:rsidP="009D4F6E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3B" w14:textId="6DA4918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9D4F6E" w:rsidRPr="007C493B" w14:paraId="71DFD744" w14:textId="77777777" w:rsidTr="0050325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D" w14:textId="77777777" w:rsidR="009D4F6E" w:rsidRPr="007C493B" w:rsidRDefault="009D4F6E" w:rsidP="009D4F6E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E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F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40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41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42" w14:textId="7776FF83" w:rsidR="009D4F6E" w:rsidRPr="007C493B" w:rsidRDefault="00B42C44" w:rsidP="009D4F6E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770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724.57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43" w14:textId="5D6FD48A" w:rsidR="009D4F6E" w:rsidRPr="007C493B" w:rsidRDefault="009D4F6E" w:rsidP="009D4F6E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11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242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082.39</w:t>
            </w:r>
          </w:p>
        </w:tc>
      </w:tr>
    </w:tbl>
    <w:p w14:paraId="4F87E328" w14:textId="77777777" w:rsidR="00FF3E04" w:rsidRPr="007C493B" w:rsidRDefault="00FF3E04" w:rsidP="00B16618">
      <w:pPr>
        <w:spacing w:line="240" w:lineRule="atLeast"/>
        <w:ind w:left="709"/>
        <w:rPr>
          <w:rFonts w:ascii="Angsana New" w:hAnsi="Angsana New"/>
          <w:sz w:val="30"/>
          <w:szCs w:val="30"/>
          <w:u w:val="single"/>
        </w:rPr>
      </w:pPr>
    </w:p>
    <w:p w14:paraId="5F937270" w14:textId="77777777" w:rsidR="00FF3E04" w:rsidRPr="007C493B" w:rsidRDefault="00FF3E04" w:rsidP="00B16618">
      <w:pPr>
        <w:spacing w:line="240" w:lineRule="atLeast"/>
        <w:ind w:left="709"/>
        <w:rPr>
          <w:rFonts w:ascii="Angsana New" w:hAnsi="Angsana New"/>
          <w:sz w:val="30"/>
          <w:szCs w:val="30"/>
          <w:u w:val="single"/>
        </w:rPr>
      </w:pPr>
    </w:p>
    <w:p w14:paraId="1C463C53" w14:textId="77777777" w:rsidR="00FF3E04" w:rsidRPr="007C493B" w:rsidRDefault="00FF3E04" w:rsidP="00FF3E04">
      <w:pPr>
        <w:numPr>
          <w:ilvl w:val="0"/>
          <w:numId w:val="35"/>
        </w:numPr>
        <w:spacing w:line="240" w:lineRule="atLeast"/>
        <w:ind w:left="630" w:hanging="45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Pr="007C493B">
        <w:rPr>
          <w:rFonts w:ascii="Angsana New" w:hAnsi="Angsana New"/>
          <w:b/>
          <w:bCs/>
          <w:sz w:val="30"/>
          <w:szCs w:val="30"/>
        </w:rPr>
        <w:t xml:space="preserve"> 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FF3E04" w:rsidRPr="007C493B" w14:paraId="2C35A344" w14:textId="77777777" w:rsidTr="003A02A1">
        <w:trPr>
          <w:trHeight w:val="297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4FF4A" w14:textId="77777777" w:rsidR="00FF3E04" w:rsidRPr="007C493B" w:rsidRDefault="00FF3E04" w:rsidP="00D9115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28A23" w14:textId="77777777" w:rsidR="00FF3E04" w:rsidRPr="007C493B" w:rsidRDefault="00FF3E04" w:rsidP="00D911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A026F" w14:textId="77777777" w:rsidR="00FF3E04" w:rsidRPr="007C493B" w:rsidRDefault="00FF3E04" w:rsidP="00D911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C2C1F" w14:textId="77777777" w:rsidR="00FF3E04" w:rsidRPr="007C493B" w:rsidRDefault="00FF3E04" w:rsidP="00D91152">
            <w:pPr>
              <w:pStyle w:val="1"/>
              <w:pBdr>
                <w:bottom w:val="none" w:sz="0" w:space="0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หน่วย:บาท)</w:t>
            </w:r>
          </w:p>
        </w:tc>
      </w:tr>
      <w:tr w:rsidR="00FF3E04" w:rsidRPr="007C493B" w14:paraId="7FE149AE" w14:textId="77777777" w:rsidTr="003A02A1">
        <w:trPr>
          <w:trHeight w:hRule="exact" w:val="369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520E0" w14:textId="77777777" w:rsidR="00FF3E04" w:rsidRPr="007C493B" w:rsidRDefault="00FF3E04" w:rsidP="00D9115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AFB8E" w14:textId="77777777" w:rsidR="00FF3E04" w:rsidRPr="007C493B" w:rsidRDefault="00FF3E04" w:rsidP="003A02A1">
            <w:pPr>
              <w:pStyle w:val="1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3E04" w:rsidRPr="007C493B" w14:paraId="196BC37C" w14:textId="77777777" w:rsidTr="003A02A1">
        <w:trPr>
          <w:trHeight w:val="351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482EA" w14:textId="77777777" w:rsidR="00FF3E04" w:rsidRPr="007C493B" w:rsidRDefault="00FF3E04" w:rsidP="00D9115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EF14B" w14:textId="6DCBDF32" w:rsidR="00FF3E04" w:rsidRPr="007C493B" w:rsidRDefault="00FF3E04" w:rsidP="003A02A1">
            <w:pPr>
              <w:pStyle w:val="1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</w:t>
            </w:r>
            <w:r w:rsidR="00F35B79" w:rsidRPr="007C493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FF3E04" w:rsidRPr="007C493B" w14:paraId="0B981600" w14:textId="77777777" w:rsidTr="003A02A1">
        <w:trPr>
          <w:trHeight w:val="315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72704" w14:textId="77777777" w:rsidR="00FF3E04" w:rsidRPr="007C493B" w:rsidRDefault="00FF3E04" w:rsidP="00D9115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09C6C" w14:textId="77777777" w:rsidR="00FF3E04" w:rsidRPr="007C493B" w:rsidRDefault="00FF3E04" w:rsidP="00D911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D9826" w14:textId="77777777" w:rsidR="00FF3E04" w:rsidRPr="007C493B" w:rsidRDefault="00FF3E04" w:rsidP="00D911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2DD7F" w14:textId="77777777" w:rsidR="00FF3E04" w:rsidRPr="007C493B" w:rsidRDefault="00FF3E04" w:rsidP="00D911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35B79" w:rsidRPr="007C493B" w14:paraId="319BB476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0AEB4" w14:textId="77777777" w:rsidR="00F35B79" w:rsidRPr="007C493B" w:rsidRDefault="00F35B79" w:rsidP="00F35B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B0BC8" w14:textId="77325DE1" w:rsidR="00F35B79" w:rsidRPr="007C493B" w:rsidRDefault="00F35B79" w:rsidP="00F35B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FA9B5" w14:textId="122893A5" w:rsidR="00F35B79" w:rsidRPr="007C493B" w:rsidRDefault="00F35B79" w:rsidP="00F35B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E6B7B" w14:textId="68AD8565" w:rsidR="00F35B79" w:rsidRPr="007C493B" w:rsidRDefault="00F35B79" w:rsidP="00F35B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E28B8" w14:textId="260D5EF2" w:rsidR="00F35B79" w:rsidRPr="007C493B" w:rsidRDefault="00F35B79" w:rsidP="00F35B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D0F48" w14:textId="24515606" w:rsidR="00F35B79" w:rsidRPr="007C493B" w:rsidRDefault="00F35B79" w:rsidP="00F35B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02156" w14:textId="3193D243" w:rsidR="00F35B79" w:rsidRPr="007C493B" w:rsidRDefault="00F35B79" w:rsidP="00F35B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C4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B42C44" w:rsidRPr="007C493B" w14:paraId="1F1230CC" w14:textId="77777777" w:rsidTr="006E2AD5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6F300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52290" w14:textId="759E5F34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307,527,736.23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BC6CD" w14:textId="7076C076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255,367,120.65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6942C" w14:textId="26F96DC5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62,716,456.27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F0C77" w14:textId="34CBB2B8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54,401,468.14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DF8B6" w14:textId="6805839A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370,244,</w:t>
            </w:r>
            <w:r w:rsidRPr="007C493B">
              <w:rPr>
                <w:rFonts w:ascii="Angsana New" w:hAnsi="Angsana New"/>
                <w:sz w:val="28"/>
                <w:szCs w:val="28"/>
              </w:rPr>
              <w:t>192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.50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B42E5" w14:textId="68F0A509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309,768,588.79 </w:t>
            </w:r>
          </w:p>
        </w:tc>
      </w:tr>
      <w:tr w:rsidR="00B42C44" w:rsidRPr="007C493B" w14:paraId="1073BCB8" w14:textId="77777777" w:rsidTr="006E2AD5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6C147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178FE" w14:textId="57B74FE4" w:rsidR="00B42C44" w:rsidRPr="007C493B" w:rsidRDefault="00B42C44" w:rsidP="00B42C4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17,305,675.41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B6498" w14:textId="16C267BB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13,935,109.42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ED729" w14:textId="49F4E6CC" w:rsidR="00B42C44" w:rsidRPr="007C493B" w:rsidRDefault="00B42C44" w:rsidP="00B42C4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1,714,986.04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125BA" w14:textId="0593F9B0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124,950.00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0FE48" w14:textId="3696AC76" w:rsidR="00B42C44" w:rsidRPr="007C493B" w:rsidRDefault="00B42C44" w:rsidP="00B42C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19,020,661.45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7BBFD" w14:textId="72F84466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14,060,059.42 </w:t>
            </w:r>
          </w:p>
        </w:tc>
      </w:tr>
      <w:tr w:rsidR="00B42C44" w:rsidRPr="007C493B" w14:paraId="72A95206" w14:textId="77777777" w:rsidTr="006E2AD5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B9039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8A916" w14:textId="2E80BD5D" w:rsidR="00B42C44" w:rsidRPr="007C493B" w:rsidRDefault="00B42C44" w:rsidP="00B42C4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(201,470,739.42)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B6452" w14:textId="3B1223F6" w:rsidR="00B42C44" w:rsidRPr="007C493B" w:rsidRDefault="00B42C44" w:rsidP="00B42C44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(150,890,219.65)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46186" w14:textId="5346FDD8" w:rsidR="00B42C44" w:rsidRPr="007C493B" w:rsidRDefault="00B42C44" w:rsidP="00B42C4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(39,440,098.50)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E334F" w14:textId="18DE9B4C" w:rsidR="00B42C44" w:rsidRPr="007C493B" w:rsidRDefault="00B42C44" w:rsidP="00B42C44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(35,642,580.92)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3518B" w14:textId="4D62F040" w:rsidR="00B42C44" w:rsidRPr="007C493B" w:rsidRDefault="00B42C44" w:rsidP="00B42C4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(240,910,837.92)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BEE15" w14:textId="3965001B" w:rsidR="00B42C44" w:rsidRPr="007C493B" w:rsidRDefault="00B42C44" w:rsidP="00B42C44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(186,532,800.57)</w:t>
            </w:r>
          </w:p>
        </w:tc>
      </w:tr>
      <w:tr w:rsidR="00B42C44" w:rsidRPr="007C493B" w14:paraId="5BE30EAC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CAB6F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B9E3" w14:textId="1BED62F7" w:rsidR="00B42C44" w:rsidRPr="007C493B" w:rsidRDefault="00B42C44" w:rsidP="00B42C44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123,362,672.22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CF6E8" w14:textId="41FA6298" w:rsidR="00B42C44" w:rsidRPr="007C493B" w:rsidRDefault="00B42C44" w:rsidP="00B42C44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118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412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010.42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8FA06" w14:textId="65852A39" w:rsidR="00B42C44" w:rsidRPr="007C493B" w:rsidRDefault="00B42C44" w:rsidP="00B42C44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24,991,343.81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C868F" w14:textId="2EF87B97" w:rsidR="00B42C44" w:rsidRPr="007C493B" w:rsidRDefault="00B42C44" w:rsidP="00B42C44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883</w:t>
            </w:r>
            <w:r w:rsidRPr="007C493B">
              <w:rPr>
                <w:rFonts w:asciiTheme="majorBidi" w:hAnsi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837.22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2CF46" w14:textId="67A7A8BB" w:rsidR="00B42C44" w:rsidRPr="007C493B" w:rsidRDefault="00B42C44" w:rsidP="00B42C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 xml:space="preserve">148,354,016.03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69A88" w14:textId="72C1D9CE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137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295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847.64</w:t>
            </w:r>
          </w:p>
        </w:tc>
      </w:tr>
      <w:tr w:rsidR="00B42C44" w:rsidRPr="007C493B" w14:paraId="6DF02387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6D053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2D2F2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3831B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95995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E7A81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E6461" w14:textId="34B1F66A" w:rsidR="00B42C44" w:rsidRPr="007C493B" w:rsidRDefault="00B42C44" w:rsidP="00B42C4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140,453.87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DBBF3" w14:textId="11CDB76A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269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607.30</w:t>
            </w:r>
          </w:p>
        </w:tc>
      </w:tr>
      <w:tr w:rsidR="00B42C44" w:rsidRPr="007C493B" w14:paraId="52A554DB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F279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5CC53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C40C0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CF338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B93B9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D4A9" w14:textId="2A471268" w:rsidR="00B42C44" w:rsidRPr="007C493B" w:rsidRDefault="00B42C44" w:rsidP="00B42C4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4,668,296.46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11090" w14:textId="1C020F7D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030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813.74</w:t>
            </w:r>
          </w:p>
        </w:tc>
      </w:tr>
      <w:tr w:rsidR="00B42C44" w:rsidRPr="007C493B" w14:paraId="438CDCBF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528A8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5795D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DD7CE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CA657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653C4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84479" w14:textId="0399E7B7" w:rsidR="00B42C44" w:rsidRPr="007C493B" w:rsidRDefault="00B42C44" w:rsidP="00B42C4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(28,967,560.27)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78742" w14:textId="1618E7CF" w:rsidR="00B42C44" w:rsidRPr="007C493B" w:rsidRDefault="00B42C44" w:rsidP="00B42C44">
            <w:pP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(21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595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568.31)</w:t>
            </w:r>
          </w:p>
        </w:tc>
      </w:tr>
      <w:tr w:rsidR="00B42C44" w:rsidRPr="007C493B" w14:paraId="23352E3D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D6933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98CE3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EC59E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0207A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ADF9C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1DBD" w14:textId="425B1958" w:rsidR="00B42C44" w:rsidRPr="007C493B" w:rsidRDefault="00B42C44" w:rsidP="00B42C4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(79,067,818.94)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D319" w14:textId="5481A8EB" w:rsidR="00B42C44" w:rsidRPr="007C493B" w:rsidRDefault="00B42C44" w:rsidP="00B42C44">
            <w:pP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(77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234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743.58)</w:t>
            </w:r>
          </w:p>
        </w:tc>
      </w:tr>
      <w:tr w:rsidR="00B42C44" w:rsidRPr="007C493B" w14:paraId="57DF3F8F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BB0ED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F5AF9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1EB5B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EE749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BC492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0E1D8" w14:textId="3BE811D9" w:rsidR="00B42C44" w:rsidRPr="007C493B" w:rsidRDefault="00B42C44" w:rsidP="00B42C4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(3,648,804.38)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4D5EA" w14:textId="0D3A2C78" w:rsidR="00B42C44" w:rsidRPr="007C493B" w:rsidRDefault="00B42C44" w:rsidP="00B42C44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918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516.67)</w:t>
            </w:r>
          </w:p>
        </w:tc>
      </w:tr>
      <w:tr w:rsidR="00B42C44" w:rsidRPr="007C493B" w14:paraId="236938ED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62AB7" w14:textId="77777777" w:rsidR="00B42C44" w:rsidRPr="007C493B" w:rsidRDefault="00B42C44" w:rsidP="00B42C4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1792F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2DD96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B9158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3AC3D" w14:textId="77777777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3A71C" w14:textId="5101733E" w:rsidR="00B42C44" w:rsidRPr="007C493B" w:rsidRDefault="00B42C44" w:rsidP="00B42C4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41,478,582.77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E95E5" w14:textId="0BC8BD0E" w:rsidR="00B42C44" w:rsidRPr="007C493B" w:rsidRDefault="00B42C44" w:rsidP="00B42C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847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440.12</w:t>
            </w:r>
          </w:p>
        </w:tc>
      </w:tr>
      <w:tr w:rsidR="009D4F6E" w:rsidRPr="007C493B" w14:paraId="2DA96F16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9A18F" w14:textId="77777777" w:rsidR="009D4F6E" w:rsidRPr="007C493B" w:rsidRDefault="009D4F6E" w:rsidP="009D4F6E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7AD09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6140E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C1223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09346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E8DA3" w14:textId="15C718EB" w:rsidR="009D4F6E" w:rsidRPr="007C493B" w:rsidRDefault="00B42C44" w:rsidP="009D4F6E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(8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577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260.39)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A2AC" w14:textId="2F09842D" w:rsidR="009D4F6E" w:rsidRPr="007C493B" w:rsidRDefault="009D4F6E" w:rsidP="009D4F6E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(8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349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097.32)</w:t>
            </w:r>
          </w:p>
        </w:tc>
      </w:tr>
      <w:tr w:rsidR="009D4F6E" w:rsidRPr="007C493B" w14:paraId="724314F2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76739" w14:textId="77777777" w:rsidR="009D4F6E" w:rsidRPr="007C493B" w:rsidRDefault="009D4F6E" w:rsidP="009D4F6E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FD372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F78CE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A601C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5F3E0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9D32E" w14:textId="079EE44B" w:rsidR="009D4F6E" w:rsidRPr="007C493B" w:rsidRDefault="00B42C44" w:rsidP="009D4F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</w:t>
            </w: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901</w:t>
            </w: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322.38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780BF" w14:textId="1B206DC5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498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342.80</w:t>
            </w:r>
          </w:p>
        </w:tc>
      </w:tr>
      <w:tr w:rsidR="009D4F6E" w:rsidRPr="007C493B" w14:paraId="3B2241D6" w14:textId="77777777" w:rsidTr="003A02A1">
        <w:trPr>
          <w:trHeight w:val="297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787E5" w14:textId="77777777" w:rsidR="009D4F6E" w:rsidRPr="007C493B" w:rsidRDefault="009D4F6E" w:rsidP="009D4F6E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518F5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B54C2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F63BB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1BAD4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90BD7" w14:textId="75A8B954" w:rsidR="009D4F6E" w:rsidRPr="007C493B" w:rsidRDefault="00B42C44" w:rsidP="009D4F6E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8131E" w14:textId="461FD39E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9D4F6E" w:rsidRPr="007C493B" w14:paraId="109907BD" w14:textId="77777777" w:rsidTr="003A02A1">
        <w:trPr>
          <w:trHeight w:val="333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483B6" w14:textId="77777777" w:rsidR="009D4F6E" w:rsidRPr="007C493B" w:rsidRDefault="009D4F6E" w:rsidP="009D4F6E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DB635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3E7F9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6F154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5145B" w14:textId="77777777" w:rsidR="009D4F6E" w:rsidRPr="007C493B" w:rsidRDefault="009D4F6E" w:rsidP="009D4F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AE190" w14:textId="3FEB967C" w:rsidR="009D4F6E" w:rsidRPr="007C493B" w:rsidRDefault="00B42C44" w:rsidP="009D4F6E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901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322.38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C50EB" w14:textId="4E061EF4" w:rsidR="009D4F6E" w:rsidRPr="007C493B" w:rsidRDefault="009D4F6E" w:rsidP="009D4F6E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498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342.80</w:t>
            </w:r>
          </w:p>
        </w:tc>
      </w:tr>
    </w:tbl>
    <w:p w14:paraId="71DFD745" w14:textId="369A2900" w:rsidR="00B16618" w:rsidRPr="007C493B" w:rsidRDefault="00B16618" w:rsidP="00B16618">
      <w:pPr>
        <w:spacing w:line="240" w:lineRule="atLeast"/>
        <w:ind w:left="709"/>
        <w:rPr>
          <w:rFonts w:ascii="Angsana New" w:hAnsi="Angsana New"/>
          <w:sz w:val="30"/>
          <w:szCs w:val="30"/>
          <w:u w:val="single"/>
          <w:cs/>
        </w:rPr>
      </w:pPr>
      <w:r w:rsidRPr="007C493B">
        <w:rPr>
          <w:rFonts w:ascii="Angsana New" w:hAnsi="Angsana New"/>
          <w:sz w:val="30"/>
          <w:szCs w:val="30"/>
          <w:u w:val="single"/>
          <w:cs/>
        </w:rPr>
        <w:t xml:space="preserve">ลูกค้ารายใหญ่ </w:t>
      </w:r>
      <w:r w:rsidR="00EC58FD" w:rsidRPr="007C493B">
        <w:rPr>
          <w:rFonts w:ascii="Angsana New" w:hAnsi="Angsana New"/>
          <w:sz w:val="30"/>
          <w:szCs w:val="30"/>
          <w:u w:val="single"/>
        </w:rPr>
        <w:t xml:space="preserve"> </w:t>
      </w:r>
      <w:r w:rsidR="00EC58FD" w:rsidRPr="007C493B">
        <w:rPr>
          <w:rFonts w:ascii="Angsana New" w:hAnsi="Angsana New" w:hint="cs"/>
          <w:sz w:val="30"/>
          <w:szCs w:val="30"/>
          <w:u w:val="single"/>
          <w:cs/>
        </w:rPr>
        <w:t>(งบการเงินรวมและงบการเงินเฉพาะกิจการ)</w:t>
      </w:r>
    </w:p>
    <w:p w14:paraId="71DFD746" w14:textId="71357015" w:rsidR="00B16618" w:rsidRPr="007C493B" w:rsidRDefault="00B16618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C493B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7C493B">
        <w:rPr>
          <w:rFonts w:ascii="Angsana New" w:hAnsi="Angsana New"/>
          <w:sz w:val="30"/>
          <w:szCs w:val="30"/>
          <w:lang w:val="en-US"/>
        </w:rPr>
        <w:t>256</w:t>
      </w:r>
      <w:r w:rsidR="007304AA" w:rsidRPr="007C493B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7C493B">
        <w:rPr>
          <w:rFonts w:ascii="Angsana New" w:hAnsi="Angsana New"/>
          <w:sz w:val="30"/>
          <w:szCs w:val="30"/>
          <w:lang w:val="en-US"/>
        </w:rPr>
        <w:t xml:space="preserve"> </w:t>
      </w:r>
      <w:r w:rsidR="00CE1649" w:rsidRPr="007C493B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7C493B">
        <w:rPr>
          <w:rFonts w:ascii="Angsana New" w:hAnsi="Angsana New"/>
          <w:sz w:val="30"/>
          <w:szCs w:val="30"/>
          <w:cs/>
          <w:lang w:val="en-US"/>
        </w:rPr>
        <w:t>บริษัทฯ มีรายได้จากลูกค้ารายใหญ่</w:t>
      </w:r>
      <w:r w:rsidR="006378CA" w:rsidRPr="007C493B">
        <w:rPr>
          <w:rFonts w:ascii="Angsana New" w:hAnsi="Angsana New" w:hint="cs"/>
          <w:sz w:val="30"/>
          <w:szCs w:val="30"/>
          <w:cs/>
          <w:lang w:val="en-US"/>
        </w:rPr>
        <w:t>สองราย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C493B">
        <w:rPr>
          <w:rFonts w:ascii="Angsana New" w:hAnsi="Angsana New"/>
          <w:sz w:val="30"/>
          <w:szCs w:val="30"/>
          <w:cs/>
          <w:lang w:val="en-US"/>
        </w:rPr>
        <w:t xml:space="preserve">เป็นจำนวนเงินประมาณ </w:t>
      </w:r>
      <w:r w:rsidR="00983D4E" w:rsidRPr="007C493B">
        <w:rPr>
          <w:rFonts w:ascii="Angsana New" w:hAnsi="Angsana New"/>
          <w:sz w:val="30"/>
          <w:szCs w:val="30"/>
          <w:lang w:val="en-US"/>
        </w:rPr>
        <w:t>101</w:t>
      </w:r>
      <w:r w:rsidR="00983D4E" w:rsidRPr="007C493B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983D4E" w:rsidRPr="007C493B">
        <w:rPr>
          <w:rFonts w:ascii="Angsana New" w:hAnsi="Angsana New"/>
          <w:sz w:val="30"/>
          <w:szCs w:val="30"/>
          <w:lang w:val="en-US"/>
        </w:rPr>
        <w:t>09</w:t>
      </w:r>
      <w:r w:rsidRPr="007C493B">
        <w:rPr>
          <w:rFonts w:ascii="Angsana New" w:hAnsi="Angsana New"/>
          <w:sz w:val="30"/>
          <w:szCs w:val="30"/>
          <w:lang w:val="en-US"/>
        </w:rPr>
        <w:t xml:space="preserve"> </w:t>
      </w:r>
      <w:r w:rsidRPr="007C493B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7C493B">
        <w:rPr>
          <w:rFonts w:ascii="Angsana New" w:hAnsi="Angsana New"/>
          <w:sz w:val="30"/>
          <w:szCs w:val="30"/>
          <w:cs/>
        </w:rPr>
        <w:t xml:space="preserve"> (</w:t>
      </w:r>
      <w:r w:rsidRPr="007C493B">
        <w:rPr>
          <w:rFonts w:ascii="Angsana New" w:hAnsi="Angsana New" w:hint="cs"/>
          <w:sz w:val="30"/>
          <w:szCs w:val="30"/>
          <w:cs/>
        </w:rPr>
        <w:t xml:space="preserve">ปี </w:t>
      </w:r>
      <w:r w:rsidRPr="007C493B">
        <w:rPr>
          <w:rFonts w:ascii="Angsana New" w:hAnsi="Angsana New"/>
          <w:sz w:val="30"/>
          <w:szCs w:val="30"/>
        </w:rPr>
        <w:t>256</w:t>
      </w:r>
      <w:r w:rsidR="007304AA" w:rsidRPr="007C493B">
        <w:rPr>
          <w:rFonts w:ascii="Angsana New" w:hAnsi="Angsana New"/>
          <w:sz w:val="30"/>
          <w:szCs w:val="30"/>
          <w:lang w:val="en-US"/>
        </w:rPr>
        <w:t>4</w:t>
      </w:r>
      <w:r w:rsidRPr="007C493B">
        <w:rPr>
          <w:rFonts w:ascii="Angsana New" w:hAnsi="Angsana New" w:hint="cs"/>
          <w:sz w:val="30"/>
          <w:szCs w:val="30"/>
          <w:cs/>
        </w:rPr>
        <w:t xml:space="preserve"> มีรายได้จากลูกค้ารายใหญ่รายหนึ่ง เป็นจำนวนเงินประมาณ</w:t>
      </w:r>
      <w:r w:rsidRPr="007C493B">
        <w:rPr>
          <w:rFonts w:ascii="Angsana New" w:hAnsi="Angsana New"/>
          <w:sz w:val="30"/>
          <w:szCs w:val="30"/>
        </w:rPr>
        <w:t xml:space="preserve"> </w:t>
      </w:r>
      <w:r w:rsidR="009D4F6E" w:rsidRPr="007C493B">
        <w:rPr>
          <w:rFonts w:ascii="Angsana New" w:hAnsi="Angsana New"/>
          <w:sz w:val="30"/>
          <w:szCs w:val="30"/>
        </w:rPr>
        <w:t>65.90</w:t>
      </w:r>
      <w:r w:rsidR="00FF3E04" w:rsidRPr="007C493B">
        <w:rPr>
          <w:rFonts w:ascii="Angsana New" w:hAnsi="Angsana New"/>
          <w:sz w:val="30"/>
          <w:szCs w:val="30"/>
        </w:rPr>
        <w:t xml:space="preserve"> </w:t>
      </w:r>
      <w:r w:rsidRPr="007C493B">
        <w:rPr>
          <w:rFonts w:ascii="Angsana New" w:hAnsi="Angsana New"/>
          <w:sz w:val="30"/>
          <w:szCs w:val="30"/>
        </w:rPr>
        <w:t xml:space="preserve"> </w:t>
      </w:r>
      <w:r w:rsidRPr="007C493B">
        <w:rPr>
          <w:rFonts w:ascii="Angsana New" w:hAnsi="Angsana New"/>
          <w:sz w:val="30"/>
          <w:szCs w:val="30"/>
          <w:cs/>
        </w:rPr>
        <w:t>ล้านบาท)</w:t>
      </w:r>
      <w:r w:rsidRPr="007C493B">
        <w:rPr>
          <w:rFonts w:ascii="Angsana New" w:hAnsi="Angsana New"/>
          <w:sz w:val="30"/>
          <w:szCs w:val="30"/>
        </w:rPr>
        <w:br/>
      </w:r>
      <w:r w:rsidRPr="007C493B">
        <w:rPr>
          <w:rFonts w:ascii="Angsana New" w:hAnsi="Angsana New"/>
          <w:sz w:val="30"/>
          <w:szCs w:val="30"/>
          <w:cs/>
        </w:rPr>
        <w:t xml:space="preserve"> จากรายได้รวมของ</w:t>
      </w:r>
      <w:r w:rsidR="00CE1649" w:rsidRPr="007C493B">
        <w:rPr>
          <w:rFonts w:ascii="Angsana New" w:hAnsi="Angsana New" w:hint="cs"/>
          <w:sz w:val="30"/>
          <w:szCs w:val="30"/>
          <w:cs/>
        </w:rPr>
        <w:t>กลุ่ม</w:t>
      </w:r>
      <w:r w:rsidRPr="007C493B">
        <w:rPr>
          <w:rFonts w:ascii="Angsana New" w:hAnsi="Angsana New"/>
          <w:sz w:val="30"/>
          <w:szCs w:val="30"/>
          <w:cs/>
        </w:rPr>
        <w:t>บริษัท</w:t>
      </w:r>
      <w:r w:rsidRPr="007C493B">
        <w:rPr>
          <w:rFonts w:ascii="Angsana New" w:hAnsi="Angsana New"/>
          <w:sz w:val="30"/>
          <w:szCs w:val="30"/>
        </w:rPr>
        <w:t xml:space="preserve"> </w:t>
      </w:r>
    </w:p>
    <w:p w14:paraId="71DFD747" w14:textId="77777777" w:rsidR="00B16618" w:rsidRPr="007C493B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7C493B" w:rsidSect="008D5DB7">
          <w:footerReference w:type="default" r:id="rId16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71DFD748" w14:textId="77777777" w:rsidR="00A13B10" w:rsidRPr="007C493B" w:rsidRDefault="00A13B10" w:rsidP="00FF3E04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71DFD749" w14:textId="77777777" w:rsidR="00C433F9" w:rsidRPr="007C493B" w:rsidRDefault="00C433F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1051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08"/>
        <w:gridCol w:w="1676"/>
        <w:gridCol w:w="1620"/>
        <w:gridCol w:w="236"/>
        <w:gridCol w:w="1655"/>
        <w:gridCol w:w="1619"/>
      </w:tblGrid>
      <w:tr w:rsidR="00980E46" w:rsidRPr="007C493B" w14:paraId="71DFD74F" w14:textId="77777777" w:rsidTr="003A02A1">
        <w:tc>
          <w:tcPr>
            <w:tcW w:w="3708" w:type="dxa"/>
          </w:tcPr>
          <w:p w14:paraId="71DFD74A" w14:textId="77777777" w:rsidR="00980E46" w:rsidRPr="007C493B" w:rsidRDefault="00980E46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6" w:type="dxa"/>
          </w:tcPr>
          <w:p w14:paraId="71DFD74B" w14:textId="77777777" w:rsidR="00980E46" w:rsidRPr="007C493B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DFD74C" w14:textId="77777777" w:rsidR="00980E46" w:rsidRPr="007C493B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74D" w14:textId="77777777" w:rsidR="00980E46" w:rsidRPr="007C493B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</w:tcPr>
          <w:p w14:paraId="71DFD74E" w14:textId="77777777" w:rsidR="00980E46" w:rsidRPr="007C493B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F3E04" w:rsidRPr="007C493B" w14:paraId="0C7288B2" w14:textId="77777777" w:rsidTr="003A02A1">
        <w:tc>
          <w:tcPr>
            <w:tcW w:w="3708" w:type="dxa"/>
          </w:tcPr>
          <w:p w14:paraId="06A37D45" w14:textId="77777777" w:rsidR="00FF3E04" w:rsidRPr="007C493B" w:rsidRDefault="00FF3E04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6" w:type="dxa"/>
            <w:gridSpan w:val="5"/>
          </w:tcPr>
          <w:p w14:paraId="02157693" w14:textId="75AEDD2F" w:rsidR="00FF3E04" w:rsidRPr="007C493B" w:rsidRDefault="00FF3E04" w:rsidP="00FF3E0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980E46" w:rsidRPr="007C493B" w14:paraId="71DFD754" w14:textId="77777777" w:rsidTr="003A02A1">
        <w:tc>
          <w:tcPr>
            <w:tcW w:w="3708" w:type="dxa"/>
          </w:tcPr>
          <w:p w14:paraId="71DFD750" w14:textId="77777777" w:rsidR="00980E46" w:rsidRPr="007C493B" w:rsidRDefault="00980E46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6" w:type="dxa"/>
            <w:gridSpan w:val="2"/>
            <w:vAlign w:val="center"/>
          </w:tcPr>
          <w:p w14:paraId="71DFD751" w14:textId="77777777" w:rsidR="00980E46" w:rsidRPr="007C493B" w:rsidRDefault="00980E46" w:rsidP="00AD387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1DFD752" w14:textId="77777777" w:rsidR="00980E46" w:rsidRPr="007C493B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  <w:vAlign w:val="center"/>
          </w:tcPr>
          <w:p w14:paraId="71DFD753" w14:textId="77777777" w:rsidR="00980E46" w:rsidRPr="007C493B" w:rsidRDefault="00980E46" w:rsidP="00AD387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E04" w:rsidRPr="007C493B" w14:paraId="71DFD75B" w14:textId="77777777" w:rsidTr="003A02A1">
        <w:tc>
          <w:tcPr>
            <w:tcW w:w="3708" w:type="dxa"/>
          </w:tcPr>
          <w:p w14:paraId="71DFD755" w14:textId="77777777" w:rsidR="00FF3E04" w:rsidRPr="007C493B" w:rsidRDefault="00FF3E04" w:rsidP="00FF3E0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76" w:type="dxa"/>
            <w:vAlign w:val="bottom"/>
          </w:tcPr>
          <w:p w14:paraId="71DFD756" w14:textId="702DE0BB" w:rsidR="00FF3E04" w:rsidRPr="007C493B" w:rsidRDefault="009D4F6E" w:rsidP="00FF3E0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</w:rPr>
              <w:t xml:space="preserve">30 </w:t>
            </w:r>
            <w:r w:rsidRPr="007C493B">
              <w:rPr>
                <w:sz w:val="30"/>
                <w:szCs w:val="30"/>
                <w:cs/>
              </w:rPr>
              <w:t xml:space="preserve">กันยายน </w:t>
            </w:r>
            <w:r w:rsidRPr="007C493B">
              <w:rPr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71DFD757" w14:textId="1297471A" w:rsidR="00FF3E04" w:rsidRPr="007C493B" w:rsidRDefault="009D4F6E" w:rsidP="00FF3E0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</w:rPr>
              <w:t xml:space="preserve">30 </w:t>
            </w:r>
            <w:r w:rsidRPr="007C493B">
              <w:rPr>
                <w:sz w:val="30"/>
                <w:szCs w:val="30"/>
                <w:cs/>
              </w:rPr>
              <w:t xml:space="preserve">กันยายน </w:t>
            </w:r>
            <w:r w:rsidRPr="007C493B">
              <w:rPr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71DFD758" w14:textId="77777777" w:rsidR="00FF3E04" w:rsidRPr="007C493B" w:rsidRDefault="00FF3E04" w:rsidP="00FF3E04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vAlign w:val="bottom"/>
          </w:tcPr>
          <w:p w14:paraId="71DFD759" w14:textId="5BED351E" w:rsidR="00FF3E04" w:rsidRPr="007C493B" w:rsidRDefault="009D4F6E" w:rsidP="00FF3E0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</w:rPr>
              <w:t xml:space="preserve">30 </w:t>
            </w:r>
            <w:r w:rsidRPr="007C493B">
              <w:rPr>
                <w:sz w:val="30"/>
                <w:szCs w:val="30"/>
                <w:cs/>
              </w:rPr>
              <w:t xml:space="preserve">กันยายน </w:t>
            </w:r>
            <w:r w:rsidRPr="007C493B">
              <w:rPr>
                <w:sz w:val="30"/>
                <w:szCs w:val="30"/>
              </w:rPr>
              <w:t>2565</w:t>
            </w:r>
          </w:p>
        </w:tc>
        <w:tc>
          <w:tcPr>
            <w:tcW w:w="1619" w:type="dxa"/>
            <w:vAlign w:val="bottom"/>
          </w:tcPr>
          <w:p w14:paraId="71DFD75A" w14:textId="271330C1" w:rsidR="00FF3E04" w:rsidRPr="007C493B" w:rsidRDefault="009D4F6E" w:rsidP="00FF3E0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</w:rPr>
              <w:t xml:space="preserve">30 </w:t>
            </w:r>
            <w:r w:rsidRPr="007C493B">
              <w:rPr>
                <w:sz w:val="30"/>
                <w:szCs w:val="30"/>
                <w:cs/>
              </w:rPr>
              <w:t xml:space="preserve">กันยายน </w:t>
            </w:r>
            <w:r w:rsidRPr="007C493B">
              <w:rPr>
                <w:sz w:val="30"/>
                <w:szCs w:val="30"/>
              </w:rPr>
              <w:t>2564</w:t>
            </w:r>
          </w:p>
        </w:tc>
      </w:tr>
      <w:tr w:rsidR="00FF3E04" w:rsidRPr="007C493B" w14:paraId="71DFD762" w14:textId="77777777" w:rsidTr="003A02A1">
        <w:trPr>
          <w:trHeight w:val="203"/>
        </w:trPr>
        <w:tc>
          <w:tcPr>
            <w:tcW w:w="3708" w:type="dxa"/>
          </w:tcPr>
          <w:p w14:paraId="71DFD75C" w14:textId="77777777" w:rsidR="00FF3E04" w:rsidRPr="007C493B" w:rsidRDefault="00FF3E04" w:rsidP="00FF3E0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676" w:type="dxa"/>
          </w:tcPr>
          <w:p w14:paraId="71DFD75D" w14:textId="77777777" w:rsidR="00FF3E04" w:rsidRPr="007C493B" w:rsidRDefault="00FF3E04" w:rsidP="00FF3E04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DFD75E" w14:textId="77777777" w:rsidR="00FF3E04" w:rsidRPr="007C493B" w:rsidRDefault="00FF3E04" w:rsidP="00FF3E04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75F" w14:textId="77777777" w:rsidR="00FF3E04" w:rsidRPr="007C493B" w:rsidRDefault="00FF3E04" w:rsidP="00FF3E04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71DFD760" w14:textId="77777777" w:rsidR="00FF3E04" w:rsidRPr="007C493B" w:rsidRDefault="00FF3E04" w:rsidP="00FF3E04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71DFD761" w14:textId="77777777" w:rsidR="00FF3E04" w:rsidRPr="007C493B" w:rsidRDefault="00FF3E04" w:rsidP="00FF3E04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F6E" w:rsidRPr="007C493B" w14:paraId="71DFD769" w14:textId="77777777" w:rsidTr="003A02A1">
        <w:trPr>
          <w:trHeight w:val="203"/>
        </w:trPr>
        <w:tc>
          <w:tcPr>
            <w:tcW w:w="3708" w:type="dxa"/>
          </w:tcPr>
          <w:p w14:paraId="71DFD763" w14:textId="77777777" w:rsidR="009D4F6E" w:rsidRPr="007C493B" w:rsidRDefault="009D4F6E" w:rsidP="009D4F6E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DFD764" w14:textId="4350112E" w:rsidR="009D4F6E" w:rsidRPr="007C493B" w:rsidRDefault="00C15FDC" w:rsidP="009D4F6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(14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735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392.13)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FD765" w14:textId="61DC26A7" w:rsidR="009D4F6E" w:rsidRPr="007C493B" w:rsidRDefault="009D4F6E" w:rsidP="0091724D">
            <w:pPr>
              <w:spacing w:line="400" w:lineRule="exact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6,882,190.93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766" w14:textId="77777777" w:rsidR="009D4F6E" w:rsidRPr="007C493B" w:rsidRDefault="009D4F6E" w:rsidP="009D4F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1DFD767" w14:textId="0FC0B500" w:rsidR="009D4F6E" w:rsidRPr="007C493B" w:rsidRDefault="00C15FDC" w:rsidP="009D4F6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(14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733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214.93)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71DFD768" w14:textId="3496AD1E" w:rsidR="009D4F6E" w:rsidRPr="007C493B" w:rsidRDefault="009D4F6E" w:rsidP="0091724D">
            <w:pPr>
              <w:spacing w:line="400" w:lineRule="exact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6,859,341.76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15FDC" w:rsidRPr="007C493B" w14:paraId="71DFD770" w14:textId="77777777" w:rsidTr="003A02A1">
        <w:trPr>
          <w:trHeight w:val="203"/>
        </w:trPr>
        <w:tc>
          <w:tcPr>
            <w:tcW w:w="3708" w:type="dxa"/>
          </w:tcPr>
          <w:p w14:paraId="71DFD76A" w14:textId="77777777" w:rsidR="00C15FDC" w:rsidRPr="007C493B" w:rsidRDefault="00C15FDC" w:rsidP="00C15FD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DFD76B" w14:textId="3F94A91A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51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722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430.38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FD76C" w14:textId="55C3CC7A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43,383,039.16</w:t>
            </w:r>
          </w:p>
        </w:tc>
        <w:tc>
          <w:tcPr>
            <w:tcW w:w="236" w:type="dxa"/>
            <w:shd w:val="clear" w:color="auto" w:fill="auto"/>
          </w:tcPr>
          <w:p w14:paraId="71DFD76D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1DFD76E" w14:textId="603F31FB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51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722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430.38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71DFD76F" w14:textId="137C2993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43,383,039.16</w:t>
            </w:r>
          </w:p>
        </w:tc>
      </w:tr>
      <w:tr w:rsidR="00C15FDC" w:rsidRPr="007C493B" w14:paraId="71DFD777" w14:textId="77777777" w:rsidTr="003A02A1">
        <w:trPr>
          <w:trHeight w:val="149"/>
        </w:trPr>
        <w:tc>
          <w:tcPr>
            <w:tcW w:w="3708" w:type="dxa"/>
          </w:tcPr>
          <w:p w14:paraId="71DFD771" w14:textId="77777777" w:rsidR="00C15FDC" w:rsidRPr="007C493B" w:rsidRDefault="00C15FDC" w:rsidP="00C15FD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DFD772" w14:textId="4528299B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786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007.09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FD773" w14:textId="53884F2B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9,317,052.11</w:t>
            </w:r>
          </w:p>
        </w:tc>
        <w:tc>
          <w:tcPr>
            <w:tcW w:w="236" w:type="dxa"/>
            <w:shd w:val="clear" w:color="auto" w:fill="auto"/>
          </w:tcPr>
          <w:p w14:paraId="71DFD774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1DFD775" w14:textId="5EEFB38F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786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007.09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71DFD776" w14:textId="1D539F6E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9,317,052.11</w:t>
            </w:r>
          </w:p>
        </w:tc>
      </w:tr>
      <w:tr w:rsidR="00C15FDC" w:rsidRPr="007C493B" w14:paraId="71DFD77E" w14:textId="77777777" w:rsidTr="003A02A1">
        <w:trPr>
          <w:trHeight w:val="149"/>
        </w:trPr>
        <w:tc>
          <w:tcPr>
            <w:tcW w:w="3708" w:type="dxa"/>
          </w:tcPr>
          <w:p w14:paraId="71DFD778" w14:textId="77777777" w:rsidR="00C15FDC" w:rsidRPr="007C493B" w:rsidRDefault="00C15FDC" w:rsidP="00C15FD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DFD779" w14:textId="1E881EA9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833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860.61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FD77A" w14:textId="2F51FF36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2,410,607.23</w:t>
            </w:r>
          </w:p>
        </w:tc>
        <w:tc>
          <w:tcPr>
            <w:tcW w:w="236" w:type="dxa"/>
            <w:shd w:val="clear" w:color="auto" w:fill="auto"/>
          </w:tcPr>
          <w:p w14:paraId="71DFD77B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1DFD77C" w14:textId="2C817BA5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747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009.79</w:t>
            </w:r>
          </w:p>
        </w:tc>
        <w:tc>
          <w:tcPr>
            <w:tcW w:w="1619" w:type="dxa"/>
            <w:vAlign w:val="bottom"/>
          </w:tcPr>
          <w:p w14:paraId="71DFD77D" w14:textId="2C180D30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2,323,756.41</w:t>
            </w:r>
          </w:p>
        </w:tc>
      </w:tr>
      <w:tr w:rsidR="00C15FDC" w:rsidRPr="007C493B" w14:paraId="71DFD785" w14:textId="77777777" w:rsidTr="003A02A1">
        <w:trPr>
          <w:trHeight w:val="149"/>
        </w:trPr>
        <w:tc>
          <w:tcPr>
            <w:tcW w:w="3708" w:type="dxa"/>
            <w:shd w:val="clear" w:color="auto" w:fill="auto"/>
          </w:tcPr>
          <w:p w14:paraId="71DFD77F" w14:textId="77777777" w:rsidR="00C15FDC" w:rsidRPr="007C493B" w:rsidRDefault="00C15FDC" w:rsidP="00C15FD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DFD780" w14:textId="5A214D6D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217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223.73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FD781" w14:textId="77B8853E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724,096.01</w:t>
            </w:r>
          </w:p>
        </w:tc>
        <w:tc>
          <w:tcPr>
            <w:tcW w:w="236" w:type="dxa"/>
            <w:shd w:val="clear" w:color="auto" w:fill="auto"/>
          </w:tcPr>
          <w:p w14:paraId="71DFD782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1DFD783" w14:textId="3ED04253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217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223.73</w:t>
            </w:r>
          </w:p>
        </w:tc>
        <w:tc>
          <w:tcPr>
            <w:tcW w:w="1619" w:type="dxa"/>
            <w:vAlign w:val="bottom"/>
          </w:tcPr>
          <w:p w14:paraId="71DFD784" w14:textId="31BEB631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724,096.01</w:t>
            </w:r>
          </w:p>
        </w:tc>
      </w:tr>
      <w:tr w:rsidR="00FF3E04" w:rsidRPr="007C493B" w14:paraId="71DFD78C" w14:textId="77777777" w:rsidTr="003A02A1">
        <w:trPr>
          <w:trHeight w:val="149"/>
        </w:trPr>
        <w:tc>
          <w:tcPr>
            <w:tcW w:w="3708" w:type="dxa"/>
            <w:shd w:val="clear" w:color="auto" w:fill="auto"/>
          </w:tcPr>
          <w:p w14:paraId="71DFD786" w14:textId="77777777" w:rsidR="00FF3E04" w:rsidRPr="007C493B" w:rsidRDefault="00FF3E04" w:rsidP="00FF3E04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71DFD787" w14:textId="77777777" w:rsidR="00FF3E04" w:rsidRPr="007C493B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1DFD788" w14:textId="77777777" w:rsidR="00FF3E04" w:rsidRPr="007C493B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1DFD789" w14:textId="77777777" w:rsidR="00FF3E04" w:rsidRPr="007C493B" w:rsidRDefault="00FF3E04" w:rsidP="00FF3E04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71DFD78A" w14:textId="77777777" w:rsidR="00FF3E04" w:rsidRPr="007C493B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71DFD78B" w14:textId="77777777" w:rsidR="00FF3E04" w:rsidRPr="007C493B" w:rsidRDefault="00FF3E04" w:rsidP="00FF3E04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FF3E04" w:rsidRPr="007C493B" w14:paraId="71DFD793" w14:textId="77777777" w:rsidTr="003A02A1">
        <w:trPr>
          <w:trHeight w:val="149"/>
        </w:trPr>
        <w:tc>
          <w:tcPr>
            <w:tcW w:w="3708" w:type="dxa"/>
            <w:shd w:val="clear" w:color="auto" w:fill="auto"/>
          </w:tcPr>
          <w:p w14:paraId="71DFD78D" w14:textId="77777777" w:rsidR="00FF3E04" w:rsidRPr="007C493B" w:rsidRDefault="00FF3E04" w:rsidP="00FF3E0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676" w:type="dxa"/>
            <w:shd w:val="clear" w:color="auto" w:fill="auto"/>
          </w:tcPr>
          <w:p w14:paraId="71DFD78E" w14:textId="77777777" w:rsidR="00FF3E04" w:rsidRPr="007C493B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1DFD78F" w14:textId="77777777" w:rsidR="00FF3E04" w:rsidRPr="007C493B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1DFD790" w14:textId="77777777" w:rsidR="00FF3E04" w:rsidRPr="007C493B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71DFD791" w14:textId="77777777" w:rsidR="00FF3E04" w:rsidRPr="007C493B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71DFD792" w14:textId="77777777" w:rsidR="00FF3E04" w:rsidRPr="007C493B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F3E04" w:rsidRPr="007C493B" w14:paraId="71DFD79A" w14:textId="77777777" w:rsidTr="003A02A1">
        <w:trPr>
          <w:trHeight w:val="149"/>
        </w:trPr>
        <w:tc>
          <w:tcPr>
            <w:tcW w:w="3708" w:type="dxa"/>
            <w:shd w:val="clear" w:color="auto" w:fill="auto"/>
          </w:tcPr>
          <w:p w14:paraId="71DFD794" w14:textId="77777777" w:rsidR="00FF3E04" w:rsidRPr="007C493B" w:rsidRDefault="00FF3E04" w:rsidP="00FF3E0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DFD795" w14:textId="1434D1B7" w:rsidR="00FF3E04" w:rsidRPr="007C493B" w:rsidRDefault="00C15FDC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171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931.02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FD796" w14:textId="33E0166C" w:rsidR="00FF3E04" w:rsidRPr="007C493B" w:rsidRDefault="009D4F6E" w:rsidP="00FF3E0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5,285,082.50</w:t>
            </w:r>
          </w:p>
        </w:tc>
        <w:tc>
          <w:tcPr>
            <w:tcW w:w="236" w:type="dxa"/>
            <w:shd w:val="clear" w:color="auto" w:fill="auto"/>
          </w:tcPr>
          <w:p w14:paraId="71DFD797" w14:textId="77777777" w:rsidR="00FF3E04" w:rsidRPr="007C493B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1DFD798" w14:textId="7AADAA5D" w:rsidR="00FF3E04" w:rsidRPr="007C493B" w:rsidRDefault="00C15FDC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171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931.02</w:t>
            </w:r>
          </w:p>
        </w:tc>
        <w:tc>
          <w:tcPr>
            <w:tcW w:w="1619" w:type="dxa"/>
            <w:vAlign w:val="bottom"/>
          </w:tcPr>
          <w:p w14:paraId="71DFD799" w14:textId="5DC477AB" w:rsidR="00FF3E04" w:rsidRPr="007C493B" w:rsidRDefault="009D4F6E" w:rsidP="003A02A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5,285,082.50</w:t>
            </w:r>
          </w:p>
        </w:tc>
      </w:tr>
      <w:tr w:rsidR="00FF3E04" w:rsidRPr="007C493B" w14:paraId="71DFD7A1" w14:textId="77777777" w:rsidTr="003A02A1">
        <w:trPr>
          <w:trHeight w:val="149"/>
        </w:trPr>
        <w:tc>
          <w:tcPr>
            <w:tcW w:w="3708" w:type="dxa"/>
          </w:tcPr>
          <w:p w14:paraId="71DFD79B" w14:textId="77777777" w:rsidR="00FF3E04" w:rsidRPr="007C493B" w:rsidRDefault="00FF3E04" w:rsidP="00FF3E0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71DFD79C" w14:textId="77777777" w:rsidR="00FF3E04" w:rsidRPr="007C493B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1DFD79D" w14:textId="77777777" w:rsidR="00FF3E04" w:rsidRPr="007C493B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1DFD79E" w14:textId="77777777" w:rsidR="00FF3E04" w:rsidRPr="007C493B" w:rsidRDefault="00FF3E04" w:rsidP="00FF3E04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71DFD79F" w14:textId="77777777" w:rsidR="00FF3E04" w:rsidRPr="007C493B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71DFD7A0" w14:textId="77777777" w:rsidR="00FF3E04" w:rsidRPr="007C493B" w:rsidRDefault="00FF3E04" w:rsidP="003A02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FF3E04" w:rsidRPr="007C493B" w14:paraId="71DFD7A8" w14:textId="77777777" w:rsidTr="003A02A1">
        <w:trPr>
          <w:trHeight w:val="149"/>
        </w:trPr>
        <w:tc>
          <w:tcPr>
            <w:tcW w:w="3708" w:type="dxa"/>
          </w:tcPr>
          <w:p w14:paraId="71DFD7A2" w14:textId="77777777" w:rsidR="00FF3E04" w:rsidRPr="007C493B" w:rsidRDefault="00FF3E04" w:rsidP="00FF3E0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676" w:type="dxa"/>
            <w:shd w:val="clear" w:color="auto" w:fill="auto"/>
          </w:tcPr>
          <w:p w14:paraId="71DFD7A3" w14:textId="77777777" w:rsidR="00FF3E04" w:rsidRPr="007C493B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1DFD7A4" w14:textId="77777777" w:rsidR="00FF3E04" w:rsidRPr="007C493B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1DFD7A5" w14:textId="77777777" w:rsidR="00FF3E04" w:rsidRPr="007C493B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71DFD7A6" w14:textId="77777777" w:rsidR="00FF3E04" w:rsidRPr="007C493B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71DFD7A7" w14:textId="77777777" w:rsidR="00FF3E04" w:rsidRPr="007C493B" w:rsidRDefault="00FF3E04" w:rsidP="003A02A1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9D4F6E" w:rsidRPr="007C493B" w14:paraId="71DFD7AF" w14:textId="77777777" w:rsidTr="003A02A1">
        <w:trPr>
          <w:trHeight w:val="149"/>
        </w:trPr>
        <w:tc>
          <w:tcPr>
            <w:tcW w:w="3708" w:type="dxa"/>
          </w:tcPr>
          <w:p w14:paraId="71DFD7A9" w14:textId="77777777" w:rsidR="009D4F6E" w:rsidRPr="007C493B" w:rsidRDefault="009D4F6E" w:rsidP="009D4F6E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DFD7AA" w14:textId="5F4FA949" w:rsidR="009D4F6E" w:rsidRPr="007C493B" w:rsidRDefault="00C15FDC" w:rsidP="009D4F6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777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717.55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FD7AB" w14:textId="2FDB4D2F" w:rsidR="009D4F6E" w:rsidRPr="007C493B" w:rsidRDefault="009D4F6E" w:rsidP="009D4F6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18,908,699.51</w:t>
            </w:r>
          </w:p>
        </w:tc>
        <w:tc>
          <w:tcPr>
            <w:tcW w:w="236" w:type="dxa"/>
            <w:shd w:val="clear" w:color="auto" w:fill="auto"/>
          </w:tcPr>
          <w:p w14:paraId="71DFD7AC" w14:textId="77777777" w:rsidR="009D4F6E" w:rsidRPr="007C493B" w:rsidRDefault="009D4F6E" w:rsidP="009D4F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1DFD7AD" w14:textId="66A31763" w:rsidR="009D4F6E" w:rsidRPr="007C493B" w:rsidRDefault="00C15FDC" w:rsidP="009D4F6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777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717.55</w:t>
            </w:r>
          </w:p>
        </w:tc>
        <w:tc>
          <w:tcPr>
            <w:tcW w:w="1619" w:type="dxa"/>
            <w:vAlign w:val="bottom"/>
          </w:tcPr>
          <w:p w14:paraId="71DFD7AE" w14:textId="1C99F608" w:rsidR="009D4F6E" w:rsidRPr="007C493B" w:rsidRDefault="009D4F6E" w:rsidP="009D4F6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18,908,699.51</w:t>
            </w:r>
          </w:p>
        </w:tc>
      </w:tr>
      <w:tr w:rsidR="009D4F6E" w:rsidRPr="007C493B" w14:paraId="71DFD7B6" w14:textId="77777777" w:rsidTr="003A02A1">
        <w:trPr>
          <w:trHeight w:val="149"/>
        </w:trPr>
        <w:tc>
          <w:tcPr>
            <w:tcW w:w="3708" w:type="dxa"/>
          </w:tcPr>
          <w:p w14:paraId="71DFD7B0" w14:textId="77777777" w:rsidR="009D4F6E" w:rsidRPr="007C493B" w:rsidRDefault="009D4F6E" w:rsidP="009D4F6E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DFD7B1" w14:textId="79EBB3E1" w:rsidR="009D4F6E" w:rsidRPr="007C493B" w:rsidRDefault="00C15FDC" w:rsidP="009D4F6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696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101.40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FD7B2" w14:textId="0B2CD1A1" w:rsidR="009D4F6E" w:rsidRPr="007C493B" w:rsidRDefault="009D4F6E" w:rsidP="009D4F6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1,845,277.68</w:t>
            </w:r>
          </w:p>
        </w:tc>
        <w:tc>
          <w:tcPr>
            <w:tcW w:w="236" w:type="dxa"/>
            <w:shd w:val="clear" w:color="auto" w:fill="auto"/>
          </w:tcPr>
          <w:p w14:paraId="71DFD7B3" w14:textId="77777777" w:rsidR="009D4F6E" w:rsidRPr="007C493B" w:rsidRDefault="009D4F6E" w:rsidP="009D4F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1DFD7B4" w14:textId="2F4CF949" w:rsidR="009D4F6E" w:rsidRPr="007C493B" w:rsidRDefault="00C15FDC" w:rsidP="009D4F6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689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159.68</w:t>
            </w:r>
          </w:p>
        </w:tc>
        <w:tc>
          <w:tcPr>
            <w:tcW w:w="1619" w:type="dxa"/>
            <w:vAlign w:val="bottom"/>
          </w:tcPr>
          <w:p w14:paraId="71DFD7B5" w14:textId="59805B02" w:rsidR="009D4F6E" w:rsidRPr="007C493B" w:rsidRDefault="009D4F6E" w:rsidP="009D4F6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1,836,164.66</w:t>
            </w:r>
          </w:p>
        </w:tc>
      </w:tr>
    </w:tbl>
    <w:p w14:paraId="71DFD7B7" w14:textId="641C88D0" w:rsidR="0047786F" w:rsidRPr="007C493B" w:rsidRDefault="0047786F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10"/>
          <w:szCs w:val="10"/>
        </w:rPr>
      </w:pPr>
    </w:p>
    <w:p w14:paraId="35B97AF7" w14:textId="69611F0E" w:rsidR="00FF3E04" w:rsidRPr="007C493B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4DF1467C" w14:textId="3C29DA30" w:rsidR="00FF3E04" w:rsidRPr="007C493B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2CA446CB" w14:textId="4583FF36" w:rsidR="00FF3E04" w:rsidRPr="007C493B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73E29009" w14:textId="55BC9CCF" w:rsidR="00FF3E04" w:rsidRPr="007C493B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3FD88EA3" w14:textId="71E4CA18" w:rsidR="00FF3E04" w:rsidRPr="007C493B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7129F479" w14:textId="7194CC9A" w:rsidR="00FF3E04" w:rsidRPr="007C493B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747A1984" w14:textId="0B31DA9D" w:rsidR="00FF3E04" w:rsidRPr="007C493B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129C5DAE" w14:textId="13C288DF" w:rsidR="00FF3E04" w:rsidRPr="007C493B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29099061" w14:textId="6EF4AA02" w:rsidR="00FF3E04" w:rsidRPr="007C493B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3B2B0796" w14:textId="7CCEDEE1" w:rsidR="00FF3E04" w:rsidRPr="007C493B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27495254" w14:textId="42E82C45" w:rsidR="00FF3E04" w:rsidRPr="007C493B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5FF71F0B" w14:textId="266EC9E1" w:rsidR="00FF3E04" w:rsidRPr="007C493B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03439143" w14:textId="5228669E" w:rsidR="00FF3E04" w:rsidRPr="007C493B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248984F0" w14:textId="1458978F" w:rsidR="00FF3E04" w:rsidRPr="007C493B" w:rsidRDefault="00FF3E04" w:rsidP="00FF3E04">
      <w:pPr>
        <w:numPr>
          <w:ilvl w:val="0"/>
          <w:numId w:val="36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  <w:r w:rsidRPr="007C493B">
        <w:rPr>
          <w:rFonts w:ascii="Angsana New" w:hAnsi="Angsana New"/>
          <w:b/>
          <w:bCs/>
          <w:sz w:val="30"/>
          <w:szCs w:val="30"/>
        </w:rPr>
        <w:t xml:space="preserve"> 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2F5ACD7" w14:textId="55F4A519" w:rsidR="00FF3E04" w:rsidRPr="007C493B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105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2"/>
        <w:gridCol w:w="1676"/>
        <w:gridCol w:w="1620"/>
        <w:gridCol w:w="236"/>
        <w:gridCol w:w="1655"/>
        <w:gridCol w:w="1619"/>
      </w:tblGrid>
      <w:tr w:rsidR="00FF3E04" w:rsidRPr="007C493B" w14:paraId="33B9397F" w14:textId="77777777">
        <w:tc>
          <w:tcPr>
            <w:tcW w:w="3742" w:type="dxa"/>
          </w:tcPr>
          <w:p w14:paraId="1C2F7A19" w14:textId="77777777" w:rsidR="00FF3E04" w:rsidRPr="007C493B" w:rsidRDefault="00FF3E04" w:rsidP="00D911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6" w:type="dxa"/>
          </w:tcPr>
          <w:p w14:paraId="646BDFFB" w14:textId="77777777" w:rsidR="00FF3E04" w:rsidRPr="007C493B" w:rsidRDefault="00FF3E04" w:rsidP="00D9115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7C844A" w14:textId="77777777" w:rsidR="00FF3E04" w:rsidRPr="007C493B" w:rsidRDefault="00FF3E04" w:rsidP="00D9115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EBD822" w14:textId="77777777" w:rsidR="00FF3E04" w:rsidRPr="007C493B" w:rsidRDefault="00FF3E04" w:rsidP="00D911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</w:tcPr>
          <w:p w14:paraId="6ACF749A" w14:textId="77777777" w:rsidR="00FF3E04" w:rsidRPr="007C493B" w:rsidRDefault="00FF3E04" w:rsidP="00D9115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F3E04" w:rsidRPr="007C493B" w14:paraId="459F11E2" w14:textId="77777777">
        <w:tc>
          <w:tcPr>
            <w:tcW w:w="3742" w:type="dxa"/>
          </w:tcPr>
          <w:p w14:paraId="63DF9939" w14:textId="77777777" w:rsidR="00FF3E04" w:rsidRPr="007C493B" w:rsidRDefault="00FF3E04" w:rsidP="00D911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6" w:type="dxa"/>
            <w:gridSpan w:val="5"/>
          </w:tcPr>
          <w:p w14:paraId="1406029E" w14:textId="11023687" w:rsidR="00FF3E04" w:rsidRPr="007C493B" w:rsidRDefault="00FF3E04" w:rsidP="00D9115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 w:rsidR="0091724D" w:rsidRPr="007C493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FF3E04" w:rsidRPr="007C493B" w14:paraId="612771E7" w14:textId="77777777">
        <w:tc>
          <w:tcPr>
            <w:tcW w:w="3742" w:type="dxa"/>
          </w:tcPr>
          <w:p w14:paraId="027DE492" w14:textId="77777777" w:rsidR="00FF3E04" w:rsidRPr="007C493B" w:rsidRDefault="00FF3E04" w:rsidP="00D911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6" w:type="dxa"/>
            <w:gridSpan w:val="2"/>
            <w:vAlign w:val="center"/>
          </w:tcPr>
          <w:p w14:paraId="32B663DF" w14:textId="77777777" w:rsidR="00FF3E04" w:rsidRPr="007C493B" w:rsidRDefault="00FF3E04" w:rsidP="00D91152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A2229A6" w14:textId="77777777" w:rsidR="00FF3E04" w:rsidRPr="007C493B" w:rsidRDefault="00FF3E04" w:rsidP="00D911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  <w:vAlign w:val="center"/>
          </w:tcPr>
          <w:p w14:paraId="2BA4824C" w14:textId="77777777" w:rsidR="00FF3E04" w:rsidRPr="007C493B" w:rsidRDefault="00FF3E04" w:rsidP="00D91152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724D" w:rsidRPr="007C493B" w14:paraId="6047E46B" w14:textId="77777777">
        <w:tc>
          <w:tcPr>
            <w:tcW w:w="3742" w:type="dxa"/>
          </w:tcPr>
          <w:p w14:paraId="41499205" w14:textId="77777777" w:rsidR="0091724D" w:rsidRPr="007C493B" w:rsidRDefault="0091724D" w:rsidP="0091724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76" w:type="dxa"/>
            <w:vAlign w:val="bottom"/>
          </w:tcPr>
          <w:p w14:paraId="3E73A142" w14:textId="7F814E65" w:rsidR="0091724D" w:rsidRPr="007C493B" w:rsidRDefault="0091724D" w:rsidP="0091724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</w:rPr>
              <w:t xml:space="preserve">30 </w:t>
            </w:r>
            <w:r w:rsidRPr="007C493B">
              <w:rPr>
                <w:sz w:val="30"/>
                <w:szCs w:val="30"/>
                <w:cs/>
              </w:rPr>
              <w:t xml:space="preserve">กันยายน </w:t>
            </w:r>
            <w:r w:rsidRPr="007C493B">
              <w:rPr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74FE39D7" w14:textId="63FA98AE" w:rsidR="0091724D" w:rsidRPr="007C493B" w:rsidRDefault="0091724D" w:rsidP="0091724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</w:rPr>
              <w:t xml:space="preserve">30 </w:t>
            </w:r>
            <w:r w:rsidRPr="007C493B">
              <w:rPr>
                <w:sz w:val="30"/>
                <w:szCs w:val="30"/>
                <w:cs/>
              </w:rPr>
              <w:t xml:space="preserve">กันยายน </w:t>
            </w:r>
            <w:r w:rsidRPr="007C493B">
              <w:rPr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57FDD747" w14:textId="77777777" w:rsidR="0091724D" w:rsidRPr="007C493B" w:rsidRDefault="0091724D" w:rsidP="0091724D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vAlign w:val="bottom"/>
          </w:tcPr>
          <w:p w14:paraId="4038A778" w14:textId="2E64DB54" w:rsidR="0091724D" w:rsidRPr="007C493B" w:rsidRDefault="0091724D" w:rsidP="0091724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</w:rPr>
              <w:t xml:space="preserve">30 </w:t>
            </w:r>
            <w:r w:rsidRPr="007C493B">
              <w:rPr>
                <w:sz w:val="30"/>
                <w:szCs w:val="30"/>
                <w:cs/>
              </w:rPr>
              <w:t xml:space="preserve">กันยายน </w:t>
            </w:r>
            <w:r w:rsidRPr="007C493B">
              <w:rPr>
                <w:sz w:val="30"/>
                <w:szCs w:val="30"/>
              </w:rPr>
              <w:t>2565</w:t>
            </w:r>
          </w:p>
        </w:tc>
        <w:tc>
          <w:tcPr>
            <w:tcW w:w="1619" w:type="dxa"/>
            <w:vAlign w:val="bottom"/>
          </w:tcPr>
          <w:p w14:paraId="587D76EA" w14:textId="006FC7E6" w:rsidR="0091724D" w:rsidRPr="007C493B" w:rsidRDefault="0091724D" w:rsidP="0091724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</w:rPr>
              <w:t xml:space="preserve">30 </w:t>
            </w:r>
            <w:r w:rsidRPr="007C493B">
              <w:rPr>
                <w:sz w:val="30"/>
                <w:szCs w:val="30"/>
                <w:cs/>
              </w:rPr>
              <w:t xml:space="preserve">กันยายน </w:t>
            </w:r>
            <w:r w:rsidRPr="007C493B">
              <w:rPr>
                <w:sz w:val="30"/>
                <w:szCs w:val="30"/>
              </w:rPr>
              <w:t>2564</w:t>
            </w:r>
          </w:p>
        </w:tc>
      </w:tr>
      <w:tr w:rsidR="00FF3E04" w:rsidRPr="007C493B" w14:paraId="7AD731E8" w14:textId="77777777">
        <w:trPr>
          <w:trHeight w:val="203"/>
        </w:trPr>
        <w:tc>
          <w:tcPr>
            <w:tcW w:w="3742" w:type="dxa"/>
          </w:tcPr>
          <w:p w14:paraId="4112CEEA" w14:textId="77777777" w:rsidR="00FF3E04" w:rsidRPr="007C493B" w:rsidRDefault="00FF3E04" w:rsidP="00D9115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676" w:type="dxa"/>
          </w:tcPr>
          <w:p w14:paraId="0998AC05" w14:textId="77777777" w:rsidR="00FF3E04" w:rsidRPr="007C493B" w:rsidRDefault="00FF3E04" w:rsidP="00D91152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0BFA75" w14:textId="77777777" w:rsidR="00FF3E04" w:rsidRPr="007C493B" w:rsidRDefault="00FF3E04" w:rsidP="00D91152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42EA7" w14:textId="77777777" w:rsidR="00FF3E04" w:rsidRPr="007C493B" w:rsidRDefault="00FF3E04" w:rsidP="00D91152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66CE6F78" w14:textId="77777777" w:rsidR="00FF3E04" w:rsidRPr="007C493B" w:rsidRDefault="00FF3E04" w:rsidP="00D91152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18972E48" w14:textId="77777777" w:rsidR="00FF3E04" w:rsidRPr="007C493B" w:rsidRDefault="00FF3E04" w:rsidP="00D91152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724D" w:rsidRPr="007C493B" w14:paraId="2A1CC1C7" w14:textId="77777777" w:rsidTr="00D513B9">
        <w:trPr>
          <w:trHeight w:val="203"/>
        </w:trPr>
        <w:tc>
          <w:tcPr>
            <w:tcW w:w="3742" w:type="dxa"/>
          </w:tcPr>
          <w:p w14:paraId="2CA28280" w14:textId="77777777" w:rsidR="0091724D" w:rsidRPr="007C493B" w:rsidRDefault="0091724D" w:rsidP="0091724D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752DA8" w14:textId="5D6176A7" w:rsidR="0091724D" w:rsidRPr="007C493B" w:rsidRDefault="00C15FDC" w:rsidP="0091724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(64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647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414.48)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6578F9" w14:textId="6DB89B6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10,044,600.58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DEB482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5CBFC713" w14:textId="0960C1A4" w:rsidR="0091724D" w:rsidRPr="007C493B" w:rsidRDefault="00C15FDC" w:rsidP="0091724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(64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630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042.47)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44451AAA" w14:textId="10AE656E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9,882,797.94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15FDC" w:rsidRPr="007C493B" w14:paraId="08A726E2" w14:textId="77777777">
        <w:trPr>
          <w:trHeight w:val="203"/>
        </w:trPr>
        <w:tc>
          <w:tcPr>
            <w:tcW w:w="3742" w:type="dxa"/>
          </w:tcPr>
          <w:p w14:paraId="2C42B6DA" w14:textId="77777777" w:rsidR="00C15FDC" w:rsidRPr="007C493B" w:rsidRDefault="00C15FDC" w:rsidP="00C15FD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166D8E95" w14:textId="742C71B3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176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774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139.24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03A540" w14:textId="5E2EB81A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107,567,189.86</w:t>
            </w:r>
          </w:p>
        </w:tc>
        <w:tc>
          <w:tcPr>
            <w:tcW w:w="236" w:type="dxa"/>
            <w:shd w:val="clear" w:color="auto" w:fill="auto"/>
          </w:tcPr>
          <w:p w14:paraId="1AE747CB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35B9EB6C" w14:textId="21C05BAF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176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774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139.24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38895C4F" w14:textId="0D75EAEE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107,567,189.86</w:t>
            </w:r>
          </w:p>
        </w:tc>
      </w:tr>
      <w:tr w:rsidR="00C15FDC" w:rsidRPr="007C493B" w14:paraId="7D7FF284" w14:textId="77777777">
        <w:trPr>
          <w:trHeight w:val="149"/>
        </w:trPr>
        <w:tc>
          <w:tcPr>
            <w:tcW w:w="3742" w:type="dxa"/>
          </w:tcPr>
          <w:p w14:paraId="0F8B59F6" w14:textId="77777777" w:rsidR="00C15FDC" w:rsidRPr="007C493B" w:rsidRDefault="00C15FDC" w:rsidP="00C15FD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006EC22" w14:textId="6812D4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29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175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250.04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9DD647" w14:textId="415996AF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26,992,423.68</w:t>
            </w:r>
          </w:p>
        </w:tc>
        <w:tc>
          <w:tcPr>
            <w:tcW w:w="236" w:type="dxa"/>
            <w:shd w:val="clear" w:color="auto" w:fill="auto"/>
          </w:tcPr>
          <w:p w14:paraId="46323A6F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0FF88999" w14:textId="004B90F5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29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175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250.04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4CC35AD1" w14:textId="7FC26840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26,992,423.68</w:t>
            </w:r>
          </w:p>
        </w:tc>
      </w:tr>
      <w:tr w:rsidR="0091724D" w:rsidRPr="007C493B" w14:paraId="61393917" w14:textId="77777777">
        <w:trPr>
          <w:trHeight w:val="149"/>
        </w:trPr>
        <w:tc>
          <w:tcPr>
            <w:tcW w:w="3742" w:type="dxa"/>
          </w:tcPr>
          <w:p w14:paraId="3087B60E" w14:textId="77777777" w:rsidR="0091724D" w:rsidRPr="007C493B" w:rsidRDefault="0091724D" w:rsidP="0091724D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615FF38D" w14:textId="699DCC18" w:rsidR="0091724D" w:rsidRPr="007C493B" w:rsidRDefault="00C15FDC" w:rsidP="0091724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424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615.39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0F5877" w14:textId="24F69E3A" w:rsidR="0091724D" w:rsidRPr="007C493B" w:rsidRDefault="0091724D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6,556,305.95</w:t>
            </w:r>
          </w:p>
        </w:tc>
        <w:tc>
          <w:tcPr>
            <w:tcW w:w="236" w:type="dxa"/>
            <w:shd w:val="clear" w:color="auto" w:fill="auto"/>
          </w:tcPr>
          <w:p w14:paraId="1CC1AAD2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4CC2E8BF" w14:textId="443F0B97" w:rsidR="0091724D" w:rsidRPr="007C493B" w:rsidRDefault="00C15FDC" w:rsidP="0091724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166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895.03</w:t>
            </w:r>
          </w:p>
        </w:tc>
        <w:tc>
          <w:tcPr>
            <w:tcW w:w="1619" w:type="dxa"/>
            <w:vAlign w:val="bottom"/>
          </w:tcPr>
          <w:p w14:paraId="6C67B28A" w14:textId="60265D81" w:rsidR="0091724D" w:rsidRPr="007C493B" w:rsidRDefault="0091724D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6,298,629.42</w:t>
            </w:r>
          </w:p>
        </w:tc>
      </w:tr>
      <w:tr w:rsidR="00C15FDC" w:rsidRPr="007C493B" w14:paraId="3915C8C7" w14:textId="77777777">
        <w:trPr>
          <w:trHeight w:val="149"/>
        </w:trPr>
        <w:tc>
          <w:tcPr>
            <w:tcW w:w="3742" w:type="dxa"/>
            <w:shd w:val="clear" w:color="auto" w:fill="auto"/>
          </w:tcPr>
          <w:p w14:paraId="6B5002FE" w14:textId="77777777" w:rsidR="00C15FDC" w:rsidRPr="007C493B" w:rsidRDefault="00C15FDC" w:rsidP="00C15FD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78FA9BB" w14:textId="0DC4FD1F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184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671.67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6F54A8" w14:textId="2420EB11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2,482,500.51</w:t>
            </w:r>
          </w:p>
        </w:tc>
        <w:tc>
          <w:tcPr>
            <w:tcW w:w="236" w:type="dxa"/>
            <w:shd w:val="clear" w:color="auto" w:fill="auto"/>
          </w:tcPr>
          <w:p w14:paraId="130F9643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58044B06" w14:textId="52314D85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184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671.67</w:t>
            </w:r>
          </w:p>
        </w:tc>
        <w:tc>
          <w:tcPr>
            <w:tcW w:w="1619" w:type="dxa"/>
            <w:vAlign w:val="bottom"/>
          </w:tcPr>
          <w:p w14:paraId="37BF1858" w14:textId="3ADDFA40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2,482,500.51</w:t>
            </w:r>
          </w:p>
        </w:tc>
      </w:tr>
      <w:tr w:rsidR="00C15FDC" w:rsidRPr="007C493B" w14:paraId="16061671" w14:textId="77777777">
        <w:trPr>
          <w:trHeight w:val="149"/>
        </w:trPr>
        <w:tc>
          <w:tcPr>
            <w:tcW w:w="3742" w:type="dxa"/>
            <w:shd w:val="clear" w:color="auto" w:fill="auto"/>
          </w:tcPr>
          <w:p w14:paraId="13C447D9" w14:textId="77777777" w:rsidR="00C15FDC" w:rsidRPr="007C493B" w:rsidRDefault="00C15FDC" w:rsidP="00C15FD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6C05033B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759DF81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E00F15" w14:textId="77777777" w:rsidR="00C15FDC" w:rsidRPr="007C493B" w:rsidRDefault="00C15FDC" w:rsidP="00C15FDC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47AF93D0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35C65DB7" w14:textId="77777777" w:rsidR="00C15FDC" w:rsidRPr="007C493B" w:rsidRDefault="00C15FDC" w:rsidP="00C15FDC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C15FDC" w:rsidRPr="007C493B" w14:paraId="217F1714" w14:textId="77777777">
        <w:trPr>
          <w:trHeight w:val="149"/>
        </w:trPr>
        <w:tc>
          <w:tcPr>
            <w:tcW w:w="3742" w:type="dxa"/>
            <w:shd w:val="clear" w:color="auto" w:fill="auto"/>
          </w:tcPr>
          <w:p w14:paraId="0297A22E" w14:textId="77777777" w:rsidR="00C15FDC" w:rsidRPr="007C493B" w:rsidRDefault="00C15FDC" w:rsidP="00C15FD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676" w:type="dxa"/>
            <w:shd w:val="clear" w:color="auto" w:fill="auto"/>
          </w:tcPr>
          <w:p w14:paraId="0E3569DF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22B5B78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460D1B3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5159A854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779B725B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15FDC" w:rsidRPr="007C493B" w14:paraId="0A22EE24" w14:textId="77777777">
        <w:trPr>
          <w:trHeight w:val="149"/>
        </w:trPr>
        <w:tc>
          <w:tcPr>
            <w:tcW w:w="3742" w:type="dxa"/>
            <w:shd w:val="clear" w:color="auto" w:fill="auto"/>
          </w:tcPr>
          <w:p w14:paraId="23A52439" w14:textId="77777777" w:rsidR="00C15FDC" w:rsidRPr="007C493B" w:rsidRDefault="00C15FDC" w:rsidP="00C15FD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116B5CE7" w14:textId="38A69653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21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162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634.21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D7B440" w14:textId="7AF5C380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16,183,181.87</w:t>
            </w:r>
          </w:p>
        </w:tc>
        <w:tc>
          <w:tcPr>
            <w:tcW w:w="236" w:type="dxa"/>
            <w:shd w:val="clear" w:color="auto" w:fill="auto"/>
          </w:tcPr>
          <w:p w14:paraId="142AED25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4DD85B83" w14:textId="4764FC51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21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162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634.21</w:t>
            </w:r>
          </w:p>
        </w:tc>
        <w:tc>
          <w:tcPr>
            <w:tcW w:w="1619" w:type="dxa"/>
            <w:vAlign w:val="bottom"/>
          </w:tcPr>
          <w:p w14:paraId="003B9DD7" w14:textId="66A1FD7C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16,183,181.87</w:t>
            </w:r>
          </w:p>
        </w:tc>
      </w:tr>
      <w:tr w:rsidR="00C15FDC" w:rsidRPr="007C493B" w14:paraId="739A5DB8" w14:textId="77777777">
        <w:trPr>
          <w:trHeight w:val="149"/>
        </w:trPr>
        <w:tc>
          <w:tcPr>
            <w:tcW w:w="3742" w:type="dxa"/>
          </w:tcPr>
          <w:p w14:paraId="791694EC" w14:textId="77777777" w:rsidR="00C15FDC" w:rsidRPr="007C493B" w:rsidRDefault="00C15FDC" w:rsidP="00C15FD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725C12A4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144044E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965FF60" w14:textId="77777777" w:rsidR="00C15FDC" w:rsidRPr="007C493B" w:rsidRDefault="00C15FDC" w:rsidP="00C15FDC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1902D3F4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1C89F575" w14:textId="77777777" w:rsidR="00C15FDC" w:rsidRPr="007C493B" w:rsidRDefault="00C15FDC" w:rsidP="00C15FDC">
            <w:pPr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C15FDC" w:rsidRPr="007C493B" w14:paraId="09111560" w14:textId="77777777">
        <w:trPr>
          <w:trHeight w:val="149"/>
        </w:trPr>
        <w:tc>
          <w:tcPr>
            <w:tcW w:w="3742" w:type="dxa"/>
          </w:tcPr>
          <w:p w14:paraId="040A6258" w14:textId="77777777" w:rsidR="00C15FDC" w:rsidRPr="007C493B" w:rsidRDefault="00C15FDC" w:rsidP="00C15FD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676" w:type="dxa"/>
            <w:shd w:val="clear" w:color="auto" w:fill="auto"/>
          </w:tcPr>
          <w:p w14:paraId="1D6B7F3F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FFD4CFB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37F22C1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6F6543B1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1AE2C7A0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C15FDC" w:rsidRPr="007C493B" w14:paraId="6A3051E1" w14:textId="77777777">
        <w:trPr>
          <w:trHeight w:val="149"/>
        </w:trPr>
        <w:tc>
          <w:tcPr>
            <w:tcW w:w="3742" w:type="dxa"/>
          </w:tcPr>
          <w:p w14:paraId="6F6DCBF4" w14:textId="77777777" w:rsidR="00C15FDC" w:rsidRPr="007C493B" w:rsidRDefault="00C15FDC" w:rsidP="00C15FD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623645CD" w14:textId="01B16239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50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544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122.50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20B48B" w14:textId="7BD8D8C0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53,838,882.05</w:t>
            </w:r>
          </w:p>
        </w:tc>
        <w:tc>
          <w:tcPr>
            <w:tcW w:w="236" w:type="dxa"/>
            <w:shd w:val="clear" w:color="auto" w:fill="auto"/>
          </w:tcPr>
          <w:p w14:paraId="1CBB27FE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52F9F98A" w14:textId="3ACF1E2E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50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544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122.50</w:t>
            </w:r>
          </w:p>
        </w:tc>
        <w:tc>
          <w:tcPr>
            <w:tcW w:w="1619" w:type="dxa"/>
            <w:vAlign w:val="bottom"/>
          </w:tcPr>
          <w:p w14:paraId="5AE6FACC" w14:textId="329F3434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53,838,882.05</w:t>
            </w:r>
          </w:p>
        </w:tc>
      </w:tr>
      <w:tr w:rsidR="00C15FDC" w:rsidRPr="007C493B" w14:paraId="441356C7" w14:textId="77777777">
        <w:trPr>
          <w:trHeight w:val="149"/>
        </w:trPr>
        <w:tc>
          <w:tcPr>
            <w:tcW w:w="3742" w:type="dxa"/>
          </w:tcPr>
          <w:p w14:paraId="5AC2028C" w14:textId="77777777" w:rsidR="00C15FDC" w:rsidRPr="007C493B" w:rsidRDefault="00C15FDC" w:rsidP="00C15FD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5FE89E95" w14:textId="213D1C23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222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955.73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189F47" w14:textId="49004119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5,428,532.39</w:t>
            </w:r>
          </w:p>
        </w:tc>
        <w:tc>
          <w:tcPr>
            <w:tcW w:w="236" w:type="dxa"/>
            <w:shd w:val="clear" w:color="auto" w:fill="auto"/>
          </w:tcPr>
          <w:p w14:paraId="1DA36F3D" w14:textId="77777777" w:rsidR="00C15FDC" w:rsidRPr="007C493B" w:rsidRDefault="00C15FDC" w:rsidP="00C15F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21EF4829" w14:textId="56C7017A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202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166.10</w:t>
            </w:r>
          </w:p>
        </w:tc>
        <w:tc>
          <w:tcPr>
            <w:tcW w:w="1619" w:type="dxa"/>
            <w:vAlign w:val="bottom"/>
          </w:tcPr>
          <w:p w14:paraId="73B00DEE" w14:textId="20A27FF7" w:rsidR="00C15FDC" w:rsidRPr="007C493B" w:rsidRDefault="00C15FDC" w:rsidP="00C15F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5,401,470.79</w:t>
            </w:r>
          </w:p>
        </w:tc>
      </w:tr>
    </w:tbl>
    <w:p w14:paraId="73ED9CBB" w14:textId="77777777" w:rsidR="00FF3E04" w:rsidRPr="007C493B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71DFD7B8" w14:textId="77777777" w:rsidR="00847976" w:rsidRPr="007C493B" w:rsidRDefault="00B33341" w:rsidP="00FF3E04">
      <w:pPr>
        <w:numPr>
          <w:ilvl w:val="0"/>
          <w:numId w:val="36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C493B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847976" w:rsidRPr="007C493B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71DFD7B9" w14:textId="77777777" w:rsidR="00985B91" w:rsidRPr="007C493B" w:rsidRDefault="00A63FD4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7C493B">
        <w:rPr>
          <w:rFonts w:ascii="Angsana New" w:hAnsi="Angsana New"/>
          <w:sz w:val="30"/>
          <w:szCs w:val="30"/>
          <w:u w:val="single"/>
          <w:cs/>
        </w:rPr>
        <w:t>ภาษีเงินได้</w:t>
      </w:r>
      <w:r w:rsidRPr="007C493B">
        <w:rPr>
          <w:rFonts w:ascii="Angsana New" w:hAnsi="Angsana New" w:hint="cs"/>
          <w:sz w:val="30"/>
          <w:szCs w:val="30"/>
          <w:u w:val="single"/>
          <w:cs/>
        </w:rPr>
        <w:t>ที่</w:t>
      </w:r>
      <w:r w:rsidRPr="007C493B">
        <w:rPr>
          <w:rFonts w:ascii="Angsana New" w:hAnsi="Angsana New"/>
          <w:sz w:val="30"/>
          <w:szCs w:val="30"/>
          <w:u w:val="single"/>
          <w:cs/>
        </w:rPr>
        <w:t>รับรู้ในกำไรหรือขาดทุน</w:t>
      </w:r>
    </w:p>
    <w:tbl>
      <w:tblPr>
        <w:tblW w:w="102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40"/>
        <w:gridCol w:w="1549"/>
        <w:gridCol w:w="236"/>
        <w:gridCol w:w="1564"/>
        <w:gridCol w:w="236"/>
        <w:gridCol w:w="1607"/>
        <w:gridCol w:w="236"/>
        <w:gridCol w:w="1592"/>
      </w:tblGrid>
      <w:tr w:rsidR="00BB343C" w:rsidRPr="007C493B" w14:paraId="71DFD7C0" w14:textId="77777777" w:rsidTr="00FF18A2">
        <w:tc>
          <w:tcPr>
            <w:tcW w:w="3240" w:type="dxa"/>
          </w:tcPr>
          <w:p w14:paraId="71DFD7BA" w14:textId="77777777" w:rsidR="00BB343C" w:rsidRPr="007C493B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14:paraId="71DFD7BB" w14:textId="77777777" w:rsidR="00BB343C" w:rsidRPr="007C493B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7BC" w14:textId="77777777" w:rsidR="00BB343C" w:rsidRPr="007C493B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1DFD7BD" w14:textId="77777777" w:rsidR="00BB343C" w:rsidRPr="007C493B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7BE" w14:textId="77777777" w:rsidR="00BB343C" w:rsidRPr="007C493B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35" w:type="dxa"/>
            <w:gridSpan w:val="3"/>
          </w:tcPr>
          <w:p w14:paraId="71DFD7BF" w14:textId="77777777" w:rsidR="00BB343C" w:rsidRPr="007C493B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F18A2" w:rsidRPr="007C493B" w14:paraId="34B9DEB3" w14:textId="77777777" w:rsidTr="00FF18A2">
        <w:tc>
          <w:tcPr>
            <w:tcW w:w="3240" w:type="dxa"/>
          </w:tcPr>
          <w:p w14:paraId="5D6520E8" w14:textId="77777777" w:rsidR="00FF18A2" w:rsidRPr="007C493B" w:rsidRDefault="00FF18A2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0" w:type="dxa"/>
            <w:gridSpan w:val="7"/>
          </w:tcPr>
          <w:p w14:paraId="5C369332" w14:textId="2C2AA7CF" w:rsidR="00FF18A2" w:rsidRPr="007C493B" w:rsidRDefault="00FF18A2" w:rsidP="00FF18A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สำหรับงวด 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7C493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เดือน สิ้นสุดวันที่</w:t>
            </w:r>
          </w:p>
        </w:tc>
      </w:tr>
      <w:tr w:rsidR="00BB343C" w:rsidRPr="007C493B" w14:paraId="71DFD7C5" w14:textId="77777777" w:rsidTr="00FF18A2">
        <w:tc>
          <w:tcPr>
            <w:tcW w:w="3240" w:type="dxa"/>
          </w:tcPr>
          <w:p w14:paraId="71DFD7C1" w14:textId="77777777" w:rsidR="00BB343C" w:rsidRPr="007C493B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49" w:type="dxa"/>
            <w:gridSpan w:val="3"/>
            <w:tcBorders>
              <w:bottom w:val="single" w:sz="4" w:space="0" w:color="auto"/>
            </w:tcBorders>
          </w:tcPr>
          <w:p w14:paraId="71DFD7C2" w14:textId="77777777" w:rsidR="00BB343C" w:rsidRPr="007C493B" w:rsidRDefault="00BB343C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1DFD7C3" w14:textId="77777777" w:rsidR="00BB343C" w:rsidRPr="007C493B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tcBorders>
              <w:bottom w:val="single" w:sz="4" w:space="0" w:color="auto"/>
            </w:tcBorders>
          </w:tcPr>
          <w:p w14:paraId="71DFD7C4" w14:textId="77777777" w:rsidR="00BB343C" w:rsidRPr="007C493B" w:rsidRDefault="00BB343C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04AA" w:rsidRPr="007C493B" w14:paraId="71DFD7CE" w14:textId="77777777" w:rsidTr="00FF18A2">
        <w:tc>
          <w:tcPr>
            <w:tcW w:w="3240" w:type="dxa"/>
          </w:tcPr>
          <w:p w14:paraId="71DFD7C6" w14:textId="77777777" w:rsidR="007304AA" w:rsidRPr="007C493B" w:rsidRDefault="007304AA" w:rsidP="007304AA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14:paraId="71DFD7C7" w14:textId="78A732D0" w:rsidR="007304AA" w:rsidRPr="007C493B" w:rsidRDefault="0091724D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7C8" w14:textId="77777777" w:rsidR="007304AA" w:rsidRPr="007C493B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1DFD7C9" w14:textId="74B093A0" w:rsidR="007304AA" w:rsidRPr="007C493B" w:rsidRDefault="0091724D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71DFD7CA" w14:textId="77777777" w:rsidR="007304AA" w:rsidRPr="007C493B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1DFD7CB" w14:textId="16E40EB4" w:rsidR="007304AA" w:rsidRPr="007C493B" w:rsidRDefault="0091724D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7CC" w14:textId="77777777" w:rsidR="007304AA" w:rsidRPr="007C493B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</w:tcPr>
          <w:p w14:paraId="71DFD7CD" w14:textId="60643DC7" w:rsidR="007304AA" w:rsidRPr="007C493B" w:rsidRDefault="0091724D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</w:tr>
      <w:tr w:rsidR="007304AA" w:rsidRPr="007C493B" w14:paraId="71DFD7D7" w14:textId="77777777" w:rsidTr="00FF18A2">
        <w:trPr>
          <w:trHeight w:val="203"/>
        </w:trPr>
        <w:tc>
          <w:tcPr>
            <w:tcW w:w="3240" w:type="dxa"/>
          </w:tcPr>
          <w:p w14:paraId="71DFD7CF" w14:textId="77777777" w:rsidR="007304AA" w:rsidRPr="007C493B" w:rsidRDefault="007304AA" w:rsidP="007304A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71DFD7D0" w14:textId="77777777" w:rsidR="007304AA" w:rsidRPr="007C493B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7D1" w14:textId="77777777" w:rsidR="007304AA" w:rsidRPr="007C493B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1DFD7D2" w14:textId="77777777" w:rsidR="007304AA" w:rsidRPr="007C493B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7D3" w14:textId="77777777" w:rsidR="007304AA" w:rsidRPr="007C493B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D7D4" w14:textId="77777777" w:rsidR="007304AA" w:rsidRPr="007C493B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1DFD7D5" w14:textId="77777777" w:rsidR="007304AA" w:rsidRPr="007C493B" w:rsidRDefault="007304AA" w:rsidP="007304AA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vAlign w:val="center"/>
          </w:tcPr>
          <w:p w14:paraId="71DFD7D6" w14:textId="77777777" w:rsidR="007304AA" w:rsidRPr="007C493B" w:rsidRDefault="007304AA" w:rsidP="007304AA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24D" w:rsidRPr="007C493B" w14:paraId="71DFD7E0" w14:textId="77777777" w:rsidTr="00FF18A2">
        <w:trPr>
          <w:trHeight w:val="203"/>
        </w:trPr>
        <w:tc>
          <w:tcPr>
            <w:tcW w:w="3240" w:type="dxa"/>
          </w:tcPr>
          <w:p w14:paraId="71DFD7D8" w14:textId="77777777" w:rsidR="0091724D" w:rsidRPr="007C493B" w:rsidRDefault="0091724D" w:rsidP="0091724D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71DFD7D9" w14:textId="20FDF87B" w:rsidR="0091724D" w:rsidRPr="007C493B" w:rsidRDefault="00135244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505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308.55</w:t>
            </w:r>
          </w:p>
        </w:tc>
        <w:tc>
          <w:tcPr>
            <w:tcW w:w="236" w:type="dxa"/>
            <w:vAlign w:val="bottom"/>
          </w:tcPr>
          <w:p w14:paraId="71DFD7DA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1DFD7DB" w14:textId="1313C091" w:rsidR="0091724D" w:rsidRPr="007C493B" w:rsidRDefault="0091724D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046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293.74</w:t>
            </w:r>
          </w:p>
        </w:tc>
        <w:tc>
          <w:tcPr>
            <w:tcW w:w="236" w:type="dxa"/>
            <w:vAlign w:val="bottom"/>
          </w:tcPr>
          <w:p w14:paraId="71DFD7DC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71DFD7DD" w14:textId="010BA8D4" w:rsidR="0091724D" w:rsidRPr="007C493B" w:rsidRDefault="00135244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505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308.55</w:t>
            </w:r>
          </w:p>
        </w:tc>
        <w:tc>
          <w:tcPr>
            <w:tcW w:w="236" w:type="dxa"/>
            <w:vAlign w:val="bottom"/>
          </w:tcPr>
          <w:p w14:paraId="71DFD7DE" w14:textId="77777777" w:rsidR="0091724D" w:rsidRPr="007C493B" w:rsidRDefault="0091724D" w:rsidP="0091724D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71DFD7DF" w14:textId="1E7508BF" w:rsidR="0091724D" w:rsidRPr="007C493B" w:rsidRDefault="0091724D" w:rsidP="0091724D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046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293.74</w:t>
            </w:r>
          </w:p>
        </w:tc>
      </w:tr>
      <w:tr w:rsidR="0091724D" w:rsidRPr="007C493B" w14:paraId="71DFD7E9" w14:textId="77777777" w:rsidTr="00FF18A2">
        <w:trPr>
          <w:trHeight w:val="203"/>
        </w:trPr>
        <w:tc>
          <w:tcPr>
            <w:tcW w:w="3240" w:type="dxa"/>
          </w:tcPr>
          <w:p w14:paraId="71DFD7E1" w14:textId="77777777" w:rsidR="0091724D" w:rsidRPr="007C493B" w:rsidRDefault="0091724D" w:rsidP="0091724D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71DFD7E2" w14:textId="77777777" w:rsidR="0091724D" w:rsidRPr="007C493B" w:rsidRDefault="0091724D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1DFD7E3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1DFD7E4" w14:textId="77777777" w:rsidR="0091724D" w:rsidRPr="007C493B" w:rsidRDefault="0091724D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1DFD7E5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71DFD7E6" w14:textId="77777777" w:rsidR="0091724D" w:rsidRPr="007C493B" w:rsidRDefault="0091724D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1DFD7E7" w14:textId="77777777" w:rsidR="0091724D" w:rsidRPr="007C493B" w:rsidRDefault="0091724D" w:rsidP="0091724D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71DFD7E8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724D" w:rsidRPr="007C493B" w14:paraId="71DFD7F2" w14:textId="77777777" w:rsidTr="00FF18A2">
        <w:trPr>
          <w:trHeight w:val="149"/>
        </w:trPr>
        <w:tc>
          <w:tcPr>
            <w:tcW w:w="3240" w:type="dxa"/>
          </w:tcPr>
          <w:p w14:paraId="71DFD7EA" w14:textId="77777777" w:rsidR="0091724D" w:rsidRPr="007C493B" w:rsidRDefault="0091724D" w:rsidP="0091724D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7EB" w14:textId="0FC6B351" w:rsidR="0091724D" w:rsidRPr="007C493B" w:rsidRDefault="00C15FDC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(71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445.18)</w:t>
            </w:r>
          </w:p>
        </w:tc>
        <w:tc>
          <w:tcPr>
            <w:tcW w:w="236" w:type="dxa"/>
            <w:vAlign w:val="bottom"/>
          </w:tcPr>
          <w:p w14:paraId="71DFD7EC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7ED" w14:textId="77CF36FD" w:rsidR="0091724D" w:rsidRPr="007C493B" w:rsidRDefault="0091724D" w:rsidP="0091724D">
            <w:pPr>
              <w:widowControl w:val="0"/>
              <w:spacing w:line="380" w:lineRule="exact"/>
              <w:ind w:right="-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283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705.74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1DFD7EE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7EF" w14:textId="0813F0A7" w:rsidR="0091724D" w:rsidRPr="007C493B" w:rsidRDefault="00C15FDC" w:rsidP="0091724D">
            <w:pPr>
              <w:widowControl w:val="0"/>
              <w:spacing w:line="380" w:lineRule="exact"/>
              <w:ind w:right="-6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(208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798.31)</w:t>
            </w:r>
          </w:p>
        </w:tc>
        <w:tc>
          <w:tcPr>
            <w:tcW w:w="236" w:type="dxa"/>
            <w:vAlign w:val="bottom"/>
          </w:tcPr>
          <w:p w14:paraId="71DFD7F0" w14:textId="77777777" w:rsidR="0091724D" w:rsidRPr="007C493B" w:rsidRDefault="0091724D" w:rsidP="0091724D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7F1" w14:textId="0ADD5B16" w:rsidR="0091724D" w:rsidRPr="007C493B" w:rsidRDefault="0091724D" w:rsidP="0091724D">
            <w:pPr>
              <w:widowControl w:val="0"/>
              <w:spacing w:line="380" w:lineRule="exact"/>
              <w:ind w:right="-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168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527.20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1724D" w:rsidRPr="007C493B" w14:paraId="71DFD7FB" w14:textId="77777777" w:rsidTr="00FF18A2">
        <w:trPr>
          <w:trHeight w:val="149"/>
        </w:trPr>
        <w:tc>
          <w:tcPr>
            <w:tcW w:w="3240" w:type="dxa"/>
          </w:tcPr>
          <w:p w14:paraId="71DFD7F3" w14:textId="77777777" w:rsidR="0091724D" w:rsidRPr="007C493B" w:rsidRDefault="0091724D" w:rsidP="0091724D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7F4" w14:textId="61957CED" w:rsidR="0091724D" w:rsidRPr="007C493B" w:rsidRDefault="00135244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433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863.37</w:t>
            </w:r>
          </w:p>
        </w:tc>
        <w:tc>
          <w:tcPr>
            <w:tcW w:w="236" w:type="dxa"/>
            <w:vAlign w:val="bottom"/>
          </w:tcPr>
          <w:p w14:paraId="71DFD7F5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7F6" w14:textId="63206397" w:rsidR="0091724D" w:rsidRPr="007C493B" w:rsidRDefault="0091724D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762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588.00</w:t>
            </w:r>
          </w:p>
        </w:tc>
        <w:tc>
          <w:tcPr>
            <w:tcW w:w="236" w:type="dxa"/>
            <w:vAlign w:val="bottom"/>
          </w:tcPr>
          <w:p w14:paraId="71DFD7F7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7F8" w14:textId="60A318F2" w:rsidR="0091724D" w:rsidRPr="007C493B" w:rsidRDefault="00135244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296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510.24</w:t>
            </w:r>
          </w:p>
        </w:tc>
        <w:tc>
          <w:tcPr>
            <w:tcW w:w="236" w:type="dxa"/>
            <w:vAlign w:val="bottom"/>
          </w:tcPr>
          <w:p w14:paraId="71DFD7F9" w14:textId="77777777" w:rsidR="0091724D" w:rsidRPr="007C493B" w:rsidRDefault="0091724D" w:rsidP="0091724D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7FA" w14:textId="68FC0A58" w:rsidR="0091724D" w:rsidRPr="007C493B" w:rsidRDefault="0091724D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877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766.54</w:t>
            </w:r>
          </w:p>
        </w:tc>
      </w:tr>
    </w:tbl>
    <w:p w14:paraId="71DFD7FC" w14:textId="77777777" w:rsidR="00BB343C" w:rsidRPr="007C493B" w:rsidRDefault="00BB343C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71DFD7FD" w14:textId="5BD591C9" w:rsidR="0061444A" w:rsidRPr="007C493B" w:rsidRDefault="0061444A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3EC5A121" w14:textId="19918B44" w:rsidR="00FF18A2" w:rsidRPr="007C493B" w:rsidRDefault="00FF18A2" w:rsidP="00FF18A2">
      <w:pPr>
        <w:numPr>
          <w:ilvl w:val="0"/>
          <w:numId w:val="37"/>
        </w:numPr>
        <w:tabs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C493B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ค่าใช้จ่ายภาษีเงินได้</w:t>
      </w:r>
      <w:r w:rsidRPr="007C493B">
        <w:rPr>
          <w:rFonts w:ascii="Angsana New" w:hAnsi="Angsana New"/>
          <w:b/>
          <w:bCs/>
          <w:sz w:val="30"/>
          <w:szCs w:val="30"/>
        </w:rPr>
        <w:t xml:space="preserve"> 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(ต่อ</w:t>
      </w:r>
      <w:r w:rsidRPr="007C493B">
        <w:rPr>
          <w:rFonts w:ascii="Angsana New" w:hAnsi="Angsana New" w:hint="cs"/>
          <w:b/>
          <w:bCs/>
          <w:sz w:val="30"/>
          <w:szCs w:val="30"/>
          <w:cs/>
          <w:lang w:val="en-US"/>
        </w:rPr>
        <w:t>)</w:t>
      </w:r>
    </w:p>
    <w:tbl>
      <w:tblPr>
        <w:tblW w:w="100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060"/>
        <w:gridCol w:w="1549"/>
        <w:gridCol w:w="236"/>
        <w:gridCol w:w="1564"/>
        <w:gridCol w:w="236"/>
        <w:gridCol w:w="1607"/>
        <w:gridCol w:w="236"/>
        <w:gridCol w:w="1592"/>
      </w:tblGrid>
      <w:tr w:rsidR="00FF18A2" w:rsidRPr="007C493B" w14:paraId="07986675" w14:textId="77777777" w:rsidTr="003C64D8">
        <w:tc>
          <w:tcPr>
            <w:tcW w:w="3060" w:type="dxa"/>
          </w:tcPr>
          <w:p w14:paraId="317A2B99" w14:textId="77777777" w:rsidR="00FF18A2" w:rsidRPr="007C493B" w:rsidRDefault="00FF18A2" w:rsidP="00D91152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14:paraId="36E74C6C" w14:textId="77777777" w:rsidR="00FF18A2" w:rsidRPr="007C493B" w:rsidRDefault="00FF18A2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6B9BC8" w14:textId="77777777" w:rsidR="00FF18A2" w:rsidRPr="007C493B" w:rsidRDefault="00FF18A2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5442B9C" w14:textId="77777777" w:rsidR="00FF18A2" w:rsidRPr="007C493B" w:rsidRDefault="00FF18A2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9E55A" w14:textId="77777777" w:rsidR="00FF18A2" w:rsidRPr="007C493B" w:rsidRDefault="00FF18A2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35" w:type="dxa"/>
            <w:gridSpan w:val="3"/>
          </w:tcPr>
          <w:p w14:paraId="34F073D4" w14:textId="77777777" w:rsidR="00FF18A2" w:rsidRPr="007C493B" w:rsidRDefault="00FF18A2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F18A2" w:rsidRPr="007C493B" w14:paraId="5D9DD293" w14:textId="77777777" w:rsidTr="003C64D8">
        <w:tc>
          <w:tcPr>
            <w:tcW w:w="3060" w:type="dxa"/>
          </w:tcPr>
          <w:p w14:paraId="7C9F5331" w14:textId="77777777" w:rsidR="00FF18A2" w:rsidRPr="007C493B" w:rsidRDefault="00FF18A2" w:rsidP="00D91152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0" w:type="dxa"/>
            <w:gridSpan w:val="7"/>
          </w:tcPr>
          <w:p w14:paraId="074783F4" w14:textId="090CE323" w:rsidR="00FF18A2" w:rsidRPr="007C493B" w:rsidRDefault="00FF18A2" w:rsidP="00D9115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สำหรับงวด </w:t>
            </w:r>
            <w:r w:rsidR="0091724D"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C493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เดือน สิ้นสุดวันที่</w:t>
            </w:r>
          </w:p>
        </w:tc>
      </w:tr>
      <w:tr w:rsidR="00FF18A2" w:rsidRPr="007C493B" w14:paraId="44440C72" w14:textId="77777777" w:rsidTr="003C64D8">
        <w:tc>
          <w:tcPr>
            <w:tcW w:w="3060" w:type="dxa"/>
          </w:tcPr>
          <w:p w14:paraId="0AA42E51" w14:textId="77777777" w:rsidR="00FF18A2" w:rsidRPr="007C493B" w:rsidRDefault="00FF18A2" w:rsidP="00D91152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49" w:type="dxa"/>
            <w:gridSpan w:val="3"/>
            <w:tcBorders>
              <w:bottom w:val="single" w:sz="4" w:space="0" w:color="auto"/>
            </w:tcBorders>
          </w:tcPr>
          <w:p w14:paraId="579195E4" w14:textId="77777777" w:rsidR="00FF18A2" w:rsidRPr="007C493B" w:rsidRDefault="00FF18A2" w:rsidP="00D9115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303C13" w14:textId="77777777" w:rsidR="00FF18A2" w:rsidRPr="007C493B" w:rsidRDefault="00FF18A2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tcBorders>
              <w:bottom w:val="single" w:sz="4" w:space="0" w:color="auto"/>
            </w:tcBorders>
          </w:tcPr>
          <w:p w14:paraId="607D5C1F" w14:textId="77777777" w:rsidR="00FF18A2" w:rsidRPr="007C493B" w:rsidRDefault="00FF18A2" w:rsidP="00D9115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724D" w:rsidRPr="007C493B" w14:paraId="5034699F" w14:textId="77777777" w:rsidTr="003C64D8">
        <w:tc>
          <w:tcPr>
            <w:tcW w:w="3060" w:type="dxa"/>
          </w:tcPr>
          <w:p w14:paraId="019E3C92" w14:textId="77777777" w:rsidR="0091724D" w:rsidRPr="007C493B" w:rsidRDefault="0091724D" w:rsidP="0091724D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14:paraId="2E8667A2" w14:textId="79419E55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428D56" w14:textId="77777777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15351FA2" w14:textId="4ED360AB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320B3DA1" w14:textId="77777777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44810AB" w14:textId="3EB8F265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BB45F65" w14:textId="77777777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</w:tcPr>
          <w:p w14:paraId="21BC4F21" w14:textId="731266E5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</w:tr>
      <w:tr w:rsidR="00FF18A2" w:rsidRPr="007C493B" w14:paraId="6D955A8E" w14:textId="77777777" w:rsidTr="003C64D8">
        <w:trPr>
          <w:trHeight w:val="203"/>
        </w:trPr>
        <w:tc>
          <w:tcPr>
            <w:tcW w:w="3060" w:type="dxa"/>
          </w:tcPr>
          <w:p w14:paraId="05C4E14A" w14:textId="77777777" w:rsidR="00FF18A2" w:rsidRPr="007C493B" w:rsidRDefault="00FF18A2" w:rsidP="00D91152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6D039644" w14:textId="77777777" w:rsidR="00FF18A2" w:rsidRPr="007C493B" w:rsidRDefault="00FF18A2" w:rsidP="00D91152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A8AC5C" w14:textId="77777777" w:rsidR="00FF18A2" w:rsidRPr="007C493B" w:rsidRDefault="00FF18A2" w:rsidP="00D91152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0AE9106E" w14:textId="77777777" w:rsidR="00FF18A2" w:rsidRPr="007C493B" w:rsidRDefault="00FF18A2" w:rsidP="00D91152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27F89F" w14:textId="77777777" w:rsidR="00FF18A2" w:rsidRPr="007C493B" w:rsidRDefault="00FF18A2" w:rsidP="00D91152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9A920" w14:textId="77777777" w:rsidR="00FF18A2" w:rsidRPr="007C493B" w:rsidRDefault="00FF18A2" w:rsidP="00D91152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85A27C4" w14:textId="77777777" w:rsidR="00FF18A2" w:rsidRPr="007C493B" w:rsidRDefault="00FF18A2" w:rsidP="00D91152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vAlign w:val="center"/>
          </w:tcPr>
          <w:p w14:paraId="05B43657" w14:textId="77777777" w:rsidR="00FF18A2" w:rsidRPr="007C493B" w:rsidRDefault="00FF18A2" w:rsidP="00D91152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24D" w:rsidRPr="007C493B" w14:paraId="25A0E157" w14:textId="77777777" w:rsidTr="003C64D8">
        <w:trPr>
          <w:trHeight w:val="203"/>
        </w:trPr>
        <w:tc>
          <w:tcPr>
            <w:tcW w:w="3060" w:type="dxa"/>
          </w:tcPr>
          <w:p w14:paraId="15BFE735" w14:textId="77777777" w:rsidR="0091724D" w:rsidRPr="007C493B" w:rsidRDefault="0091724D" w:rsidP="0091724D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7C493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7E15AC33" w14:textId="14137614" w:rsidR="0091724D" w:rsidRPr="007C493B" w:rsidRDefault="00C15FDC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008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356.51</w:t>
            </w:r>
          </w:p>
        </w:tc>
        <w:tc>
          <w:tcPr>
            <w:tcW w:w="236" w:type="dxa"/>
            <w:vAlign w:val="bottom"/>
          </w:tcPr>
          <w:p w14:paraId="207C1977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3E9A44D" w14:textId="612954BD" w:rsidR="0091724D" w:rsidRPr="007C493B" w:rsidRDefault="0091724D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222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560.28</w:t>
            </w:r>
          </w:p>
        </w:tc>
        <w:tc>
          <w:tcPr>
            <w:tcW w:w="236" w:type="dxa"/>
            <w:vAlign w:val="bottom"/>
          </w:tcPr>
          <w:p w14:paraId="4550EF0C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4CEF675D" w14:textId="22147B4A" w:rsidR="0091724D" w:rsidRPr="007C493B" w:rsidRDefault="00C15FDC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008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356.51</w:t>
            </w:r>
          </w:p>
        </w:tc>
        <w:tc>
          <w:tcPr>
            <w:tcW w:w="236" w:type="dxa"/>
            <w:vAlign w:val="bottom"/>
          </w:tcPr>
          <w:p w14:paraId="175D49FB" w14:textId="77777777" w:rsidR="0091724D" w:rsidRPr="007C493B" w:rsidRDefault="0091724D" w:rsidP="0091724D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70EBEAF0" w14:textId="202F2EC1" w:rsidR="0091724D" w:rsidRPr="007C493B" w:rsidRDefault="0091724D" w:rsidP="0091724D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222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560.28</w:t>
            </w:r>
          </w:p>
        </w:tc>
      </w:tr>
      <w:tr w:rsidR="0091724D" w:rsidRPr="007C493B" w14:paraId="2A9C2467" w14:textId="77777777" w:rsidTr="003C64D8">
        <w:trPr>
          <w:trHeight w:val="203"/>
        </w:trPr>
        <w:tc>
          <w:tcPr>
            <w:tcW w:w="3060" w:type="dxa"/>
          </w:tcPr>
          <w:p w14:paraId="27F18CAA" w14:textId="77777777" w:rsidR="0091724D" w:rsidRPr="007C493B" w:rsidRDefault="0091724D" w:rsidP="0091724D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78AE293A" w14:textId="77777777" w:rsidR="0091724D" w:rsidRPr="007C493B" w:rsidRDefault="0091724D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707D3F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281B860" w14:textId="77777777" w:rsidR="0091724D" w:rsidRPr="007C493B" w:rsidRDefault="0091724D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58AF03A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0E2EA123" w14:textId="77777777" w:rsidR="0091724D" w:rsidRPr="007C493B" w:rsidRDefault="0091724D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DE87ACE" w14:textId="77777777" w:rsidR="0091724D" w:rsidRPr="007C493B" w:rsidRDefault="0091724D" w:rsidP="0091724D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4ABC086D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724D" w:rsidRPr="007C493B" w14:paraId="6B99749B" w14:textId="77777777" w:rsidTr="003C64D8">
        <w:trPr>
          <w:trHeight w:val="149"/>
        </w:trPr>
        <w:tc>
          <w:tcPr>
            <w:tcW w:w="3060" w:type="dxa"/>
          </w:tcPr>
          <w:p w14:paraId="432D3EFC" w14:textId="77777777" w:rsidR="0091724D" w:rsidRPr="007C493B" w:rsidRDefault="0091724D" w:rsidP="0091724D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632E6" w14:textId="2DD0609E" w:rsidR="0091724D" w:rsidRPr="007C493B" w:rsidRDefault="00C15FDC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063.56</w:t>
            </w:r>
          </w:p>
        </w:tc>
        <w:tc>
          <w:tcPr>
            <w:tcW w:w="236" w:type="dxa"/>
            <w:vAlign w:val="bottom"/>
          </w:tcPr>
          <w:p w14:paraId="696B63DD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30BF8" w14:textId="09A4C64F" w:rsidR="0091724D" w:rsidRPr="007C493B" w:rsidRDefault="0091724D" w:rsidP="0091724D">
            <w:pPr>
              <w:widowControl w:val="0"/>
              <w:spacing w:line="380" w:lineRule="exact"/>
              <w:ind w:right="-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988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641.50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C4F1E82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22CE8" w14:textId="6AC09722" w:rsidR="0091724D" w:rsidRPr="007C493B" w:rsidRDefault="00C15FDC" w:rsidP="0091724D">
            <w:pPr>
              <w:widowControl w:val="0"/>
              <w:spacing w:line="380" w:lineRule="exact"/>
              <w:ind w:right="-6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(431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096.12)</w:t>
            </w:r>
          </w:p>
        </w:tc>
        <w:tc>
          <w:tcPr>
            <w:tcW w:w="236" w:type="dxa"/>
            <w:vAlign w:val="bottom"/>
          </w:tcPr>
          <w:p w14:paraId="6591854A" w14:textId="77777777" w:rsidR="0091724D" w:rsidRPr="007C493B" w:rsidRDefault="0091724D" w:rsidP="0091724D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34CE4" w14:textId="4D215FEE" w:rsidR="0091724D" w:rsidRPr="007C493B" w:rsidRDefault="0091724D" w:rsidP="0091724D">
            <w:pPr>
              <w:widowControl w:val="0"/>
              <w:spacing w:line="380" w:lineRule="exact"/>
              <w:ind w:right="-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873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462.96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1724D" w:rsidRPr="007C493B" w14:paraId="1E7AC2C9" w14:textId="77777777" w:rsidTr="003C64D8">
        <w:trPr>
          <w:trHeight w:val="149"/>
        </w:trPr>
        <w:tc>
          <w:tcPr>
            <w:tcW w:w="3060" w:type="dxa"/>
          </w:tcPr>
          <w:p w14:paraId="791B5DD5" w14:textId="77777777" w:rsidR="0091724D" w:rsidRPr="007C493B" w:rsidRDefault="0091724D" w:rsidP="0091724D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BBA94" w14:textId="6ABCEFFB" w:rsidR="0091724D" w:rsidRPr="007C493B" w:rsidRDefault="00C15FDC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013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420.07</w:t>
            </w:r>
          </w:p>
        </w:tc>
        <w:tc>
          <w:tcPr>
            <w:tcW w:w="236" w:type="dxa"/>
            <w:vAlign w:val="bottom"/>
          </w:tcPr>
          <w:p w14:paraId="53617F87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664DFC" w14:textId="11586A8B" w:rsidR="0091724D" w:rsidRPr="007C493B" w:rsidRDefault="0091724D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233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918.78</w:t>
            </w:r>
          </w:p>
        </w:tc>
        <w:tc>
          <w:tcPr>
            <w:tcW w:w="236" w:type="dxa"/>
            <w:vAlign w:val="bottom"/>
          </w:tcPr>
          <w:p w14:paraId="15CAA4A0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A4D11" w14:textId="716AF0A9" w:rsidR="0091724D" w:rsidRPr="007C493B" w:rsidRDefault="00C15FDC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577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260.39</w:t>
            </w:r>
          </w:p>
        </w:tc>
        <w:tc>
          <w:tcPr>
            <w:tcW w:w="236" w:type="dxa"/>
            <w:vAlign w:val="bottom"/>
          </w:tcPr>
          <w:p w14:paraId="7E0B4ED4" w14:textId="77777777" w:rsidR="0091724D" w:rsidRPr="007C493B" w:rsidRDefault="0091724D" w:rsidP="0091724D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C0A10" w14:textId="146A01AF" w:rsidR="0091724D" w:rsidRPr="007C493B" w:rsidRDefault="0091724D" w:rsidP="0091724D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349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097.32</w:t>
            </w:r>
          </w:p>
        </w:tc>
      </w:tr>
    </w:tbl>
    <w:p w14:paraId="2B46ADBA" w14:textId="77777777" w:rsidR="00FF18A2" w:rsidRPr="007C493B" w:rsidRDefault="00FF18A2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71DFD7FE" w14:textId="77777777" w:rsidR="00847976" w:rsidRPr="007C493B" w:rsidRDefault="00847976" w:rsidP="00FF18A2">
      <w:pPr>
        <w:numPr>
          <w:ilvl w:val="0"/>
          <w:numId w:val="37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71DFD7FF" w14:textId="77777777" w:rsidR="00847976" w:rsidRPr="007C493B" w:rsidRDefault="007C46E6" w:rsidP="007C46E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กำไรต่อหุ้นขั้นพื้นฐานคำนวณโดยหารกำไรสำหรับ</w:t>
      </w:r>
      <w:r w:rsidR="00E824D8" w:rsidRPr="007C493B">
        <w:rPr>
          <w:rFonts w:ascii="Angsana New" w:hAnsi="Angsana New" w:hint="cs"/>
          <w:sz w:val="30"/>
          <w:szCs w:val="30"/>
          <w:cs/>
        </w:rPr>
        <w:t>งวด</w:t>
      </w:r>
      <w:r w:rsidRPr="007C493B">
        <w:rPr>
          <w:rFonts w:ascii="Angsana New" w:hAnsi="Angsana New" w:hint="cs"/>
          <w:sz w:val="30"/>
          <w:szCs w:val="30"/>
          <w:cs/>
        </w:rPr>
        <w:t>ที่เป็นของผู้ถือหุ้นของ</w:t>
      </w:r>
      <w:r w:rsidR="002620DF" w:rsidRPr="007C493B">
        <w:rPr>
          <w:rFonts w:ascii="Angsana New" w:hAnsi="Angsana New" w:hint="cs"/>
          <w:sz w:val="30"/>
          <w:szCs w:val="30"/>
          <w:cs/>
        </w:rPr>
        <w:t>กลุ่ม</w:t>
      </w:r>
      <w:r w:rsidRPr="007C493B">
        <w:rPr>
          <w:rFonts w:ascii="Angsana New" w:hAnsi="Angsana New" w:hint="cs"/>
          <w:sz w:val="30"/>
          <w:szCs w:val="30"/>
          <w:cs/>
        </w:rPr>
        <w:t>บริษัทฯ (ไม่รวมกำไรขาดทุนเบ็ดเสร็จอื่น) ด้วยจำนวนถัวเฉลี่ยถ่วงน้ำหนักของหุ้นสามัญที่ออกจำหน่ายแล้วในระหว่างงวด</w:t>
      </w:r>
    </w:p>
    <w:tbl>
      <w:tblPr>
        <w:tblW w:w="1036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436"/>
        <w:gridCol w:w="1529"/>
        <w:gridCol w:w="237"/>
        <w:gridCol w:w="1566"/>
        <w:gridCol w:w="236"/>
        <w:gridCol w:w="1564"/>
        <w:gridCol w:w="236"/>
        <w:gridCol w:w="1564"/>
      </w:tblGrid>
      <w:tr w:rsidR="00B710CA" w:rsidRPr="007C493B" w14:paraId="71DFD806" w14:textId="77777777" w:rsidTr="00C3378A">
        <w:tc>
          <w:tcPr>
            <w:tcW w:w="3436" w:type="dxa"/>
          </w:tcPr>
          <w:p w14:paraId="71DFD800" w14:textId="77777777" w:rsidR="00B710CA" w:rsidRPr="007C493B" w:rsidRDefault="00B710CA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</w:tcPr>
          <w:p w14:paraId="71DFD801" w14:textId="77777777" w:rsidR="00B710CA" w:rsidRPr="007C493B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71DFD802" w14:textId="77777777" w:rsidR="00B710CA" w:rsidRPr="007C493B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</w:tcPr>
          <w:p w14:paraId="71DFD803" w14:textId="77777777" w:rsidR="00B710CA" w:rsidRPr="007C493B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804" w14:textId="77777777" w:rsidR="00B710CA" w:rsidRPr="007C493B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14:paraId="71DFD805" w14:textId="77777777" w:rsidR="00B710CA" w:rsidRPr="007C493B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3378A" w:rsidRPr="007C493B" w14:paraId="14F24435" w14:textId="77777777" w:rsidTr="00C3378A">
        <w:tc>
          <w:tcPr>
            <w:tcW w:w="3436" w:type="dxa"/>
          </w:tcPr>
          <w:p w14:paraId="529E20C8" w14:textId="77777777" w:rsidR="00C3378A" w:rsidRPr="007C493B" w:rsidRDefault="00C3378A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32" w:type="dxa"/>
            <w:gridSpan w:val="7"/>
          </w:tcPr>
          <w:p w14:paraId="76C23EDB" w14:textId="7249A620" w:rsidR="00C3378A" w:rsidRPr="007C493B" w:rsidRDefault="00C3378A" w:rsidP="00C3378A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 w:rsidRPr="007C493B">
              <w:rPr>
                <w:rFonts w:ascii="Angsana New" w:hAnsi="Angsana New"/>
                <w:sz w:val="30"/>
                <w:szCs w:val="30"/>
              </w:rPr>
              <w:t>3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B710CA" w:rsidRPr="007C493B" w14:paraId="71DFD80B" w14:textId="77777777" w:rsidTr="00C3378A">
        <w:tc>
          <w:tcPr>
            <w:tcW w:w="3436" w:type="dxa"/>
          </w:tcPr>
          <w:p w14:paraId="71DFD807" w14:textId="77777777" w:rsidR="00B710CA" w:rsidRPr="007C493B" w:rsidRDefault="00B710CA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32" w:type="dxa"/>
            <w:gridSpan w:val="3"/>
            <w:tcBorders>
              <w:bottom w:val="single" w:sz="4" w:space="0" w:color="auto"/>
            </w:tcBorders>
          </w:tcPr>
          <w:p w14:paraId="71DFD808" w14:textId="77777777" w:rsidR="00B710CA" w:rsidRPr="007C493B" w:rsidRDefault="00B710CA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1DFD809" w14:textId="77777777" w:rsidR="00B710CA" w:rsidRPr="007C493B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14:paraId="71DFD80A" w14:textId="77777777" w:rsidR="00B710CA" w:rsidRPr="007C493B" w:rsidRDefault="00B710CA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724D" w:rsidRPr="007C493B" w14:paraId="71DFD814" w14:textId="77777777" w:rsidTr="00C3378A">
        <w:tc>
          <w:tcPr>
            <w:tcW w:w="3436" w:type="dxa"/>
          </w:tcPr>
          <w:p w14:paraId="71DFD80C" w14:textId="77777777" w:rsidR="0091724D" w:rsidRPr="007C493B" w:rsidRDefault="0091724D" w:rsidP="0091724D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71DFD80D" w14:textId="118C1B4B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1DFD80E" w14:textId="77777777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71DFD80F" w14:textId="5E9B74A9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71DFD810" w14:textId="77777777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1DFD811" w14:textId="3B9099C1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812" w14:textId="77777777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1DFD813" w14:textId="578F4607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</w:tr>
      <w:tr w:rsidR="0091724D" w:rsidRPr="007C493B" w14:paraId="71DFD81D" w14:textId="77777777" w:rsidTr="00D91152">
        <w:trPr>
          <w:trHeight w:val="203"/>
        </w:trPr>
        <w:tc>
          <w:tcPr>
            <w:tcW w:w="3436" w:type="dxa"/>
          </w:tcPr>
          <w:p w14:paraId="71DFD815" w14:textId="77777777" w:rsidR="0091724D" w:rsidRPr="007C493B" w:rsidRDefault="0091724D" w:rsidP="0091724D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รสำหรับงวด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816" w14:textId="1C338996" w:rsidR="0091724D" w:rsidRPr="007C493B" w:rsidRDefault="00C15FDC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223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492.97</w:t>
            </w:r>
          </w:p>
        </w:tc>
        <w:tc>
          <w:tcPr>
            <w:tcW w:w="237" w:type="dxa"/>
            <w:shd w:val="clear" w:color="auto" w:fill="auto"/>
          </w:tcPr>
          <w:p w14:paraId="71DFD817" w14:textId="77777777" w:rsidR="0091724D" w:rsidRPr="007C493B" w:rsidRDefault="0091724D" w:rsidP="0091724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818" w14:textId="40A80DC9" w:rsidR="0091724D" w:rsidRPr="007C493B" w:rsidRDefault="0091724D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022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460.85</w:t>
            </w:r>
          </w:p>
        </w:tc>
        <w:tc>
          <w:tcPr>
            <w:tcW w:w="236" w:type="dxa"/>
            <w:shd w:val="clear" w:color="auto" w:fill="auto"/>
          </w:tcPr>
          <w:p w14:paraId="71DFD819" w14:textId="77777777" w:rsidR="0091724D" w:rsidRPr="007C493B" w:rsidRDefault="0091724D" w:rsidP="0091724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81A" w14:textId="604A7BDC" w:rsidR="0091724D" w:rsidRPr="007C493B" w:rsidRDefault="00C15FDC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770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724.57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81B" w14:textId="77777777" w:rsidR="0091724D" w:rsidRPr="007C493B" w:rsidRDefault="0091724D" w:rsidP="0091724D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FD81C" w14:textId="75E8383D" w:rsidR="0091724D" w:rsidRPr="007C493B" w:rsidRDefault="0091724D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242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082.39</w:t>
            </w:r>
          </w:p>
        </w:tc>
      </w:tr>
      <w:tr w:rsidR="0091724D" w:rsidRPr="007C493B" w14:paraId="71DFD826" w14:textId="77777777" w:rsidTr="00C3378A">
        <w:trPr>
          <w:trHeight w:val="203"/>
        </w:trPr>
        <w:tc>
          <w:tcPr>
            <w:tcW w:w="3436" w:type="dxa"/>
          </w:tcPr>
          <w:p w14:paraId="71DFD81E" w14:textId="77777777" w:rsidR="0091724D" w:rsidRPr="007C493B" w:rsidRDefault="0091724D" w:rsidP="0091724D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DFD81F" w14:textId="71EE78E6" w:rsidR="0091724D" w:rsidRPr="007C493B" w:rsidRDefault="00C15FDC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430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1DFD820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DFD821" w14:textId="0A25A1E7" w:rsidR="0091724D" w:rsidRPr="007C493B" w:rsidRDefault="0091724D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430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822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DFD823" w14:textId="2455280E" w:rsidR="0091724D" w:rsidRPr="007C493B" w:rsidRDefault="00C15FDC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430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824" w14:textId="77777777" w:rsidR="0091724D" w:rsidRPr="007C493B" w:rsidRDefault="0091724D" w:rsidP="0091724D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DFD825" w14:textId="68C27325" w:rsidR="0091724D" w:rsidRPr="007C493B" w:rsidRDefault="0091724D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430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91724D" w:rsidRPr="007C493B" w14:paraId="71DFD82F" w14:textId="77777777" w:rsidTr="00C3378A">
        <w:trPr>
          <w:trHeight w:val="203"/>
        </w:trPr>
        <w:tc>
          <w:tcPr>
            <w:tcW w:w="3436" w:type="dxa"/>
          </w:tcPr>
          <w:p w14:paraId="71DFD827" w14:textId="77777777" w:rsidR="0091724D" w:rsidRPr="007C493B" w:rsidRDefault="0091724D" w:rsidP="0091724D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DFD828" w14:textId="53CF6430" w:rsidR="0091724D" w:rsidRPr="007C493B" w:rsidRDefault="00C15FDC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0.02</w:t>
            </w:r>
          </w:p>
        </w:tc>
        <w:tc>
          <w:tcPr>
            <w:tcW w:w="237" w:type="dxa"/>
            <w:shd w:val="clear" w:color="auto" w:fill="auto"/>
          </w:tcPr>
          <w:p w14:paraId="71DFD829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DFD82A" w14:textId="60C0D223" w:rsidR="0091724D" w:rsidRPr="007C493B" w:rsidRDefault="0091724D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0.03</w:t>
            </w:r>
          </w:p>
        </w:tc>
        <w:tc>
          <w:tcPr>
            <w:tcW w:w="236" w:type="dxa"/>
            <w:shd w:val="clear" w:color="auto" w:fill="auto"/>
          </w:tcPr>
          <w:p w14:paraId="71DFD82B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71DFD82C" w14:textId="5133EEA6" w:rsidR="0091724D" w:rsidRPr="007C493B" w:rsidRDefault="00C15FDC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0.02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82D" w14:textId="77777777" w:rsidR="0091724D" w:rsidRPr="007C493B" w:rsidRDefault="0091724D" w:rsidP="0091724D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71DFD82E" w14:textId="06C83D5E" w:rsidR="0091724D" w:rsidRPr="007C493B" w:rsidRDefault="0091724D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0.03</w:t>
            </w:r>
          </w:p>
        </w:tc>
      </w:tr>
    </w:tbl>
    <w:p w14:paraId="71DFD830" w14:textId="3F922539" w:rsidR="0080653F" w:rsidRPr="007C493B" w:rsidRDefault="0080653F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036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436"/>
        <w:gridCol w:w="1529"/>
        <w:gridCol w:w="237"/>
        <w:gridCol w:w="1566"/>
        <w:gridCol w:w="236"/>
        <w:gridCol w:w="1564"/>
        <w:gridCol w:w="236"/>
        <w:gridCol w:w="1564"/>
      </w:tblGrid>
      <w:tr w:rsidR="00C3378A" w:rsidRPr="007C493B" w14:paraId="22571AD0" w14:textId="77777777" w:rsidTr="00D91152">
        <w:tc>
          <w:tcPr>
            <w:tcW w:w="3436" w:type="dxa"/>
          </w:tcPr>
          <w:p w14:paraId="07CC792D" w14:textId="77777777" w:rsidR="00C3378A" w:rsidRPr="007C493B" w:rsidRDefault="00C3378A" w:rsidP="00D91152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</w:tcPr>
          <w:p w14:paraId="4A5159A3" w14:textId="77777777" w:rsidR="00C3378A" w:rsidRPr="007C493B" w:rsidRDefault="00C3378A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2DE89516" w14:textId="77777777" w:rsidR="00C3378A" w:rsidRPr="007C493B" w:rsidRDefault="00C3378A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</w:tcPr>
          <w:p w14:paraId="4EAC42C9" w14:textId="77777777" w:rsidR="00C3378A" w:rsidRPr="007C493B" w:rsidRDefault="00C3378A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8AF209" w14:textId="77777777" w:rsidR="00C3378A" w:rsidRPr="007C493B" w:rsidRDefault="00C3378A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14:paraId="0A741505" w14:textId="77777777" w:rsidR="00C3378A" w:rsidRPr="007C493B" w:rsidRDefault="00C3378A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3378A" w:rsidRPr="007C493B" w14:paraId="667B7AB5" w14:textId="77777777" w:rsidTr="00D91152">
        <w:tc>
          <w:tcPr>
            <w:tcW w:w="3436" w:type="dxa"/>
          </w:tcPr>
          <w:p w14:paraId="02AC67AC" w14:textId="77777777" w:rsidR="00C3378A" w:rsidRPr="007C493B" w:rsidRDefault="00C3378A" w:rsidP="00D91152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32" w:type="dxa"/>
            <w:gridSpan w:val="7"/>
          </w:tcPr>
          <w:p w14:paraId="2B11D740" w14:textId="1A1EC87B" w:rsidR="00C3378A" w:rsidRPr="007C493B" w:rsidRDefault="00C3378A" w:rsidP="00D9115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 w:rsidR="0091724D" w:rsidRPr="007C493B">
              <w:rPr>
                <w:rFonts w:ascii="Angsana New" w:hAnsi="Angsana New"/>
                <w:sz w:val="30"/>
                <w:szCs w:val="30"/>
              </w:rPr>
              <w:t>9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C3378A" w:rsidRPr="007C493B" w14:paraId="5D752E49" w14:textId="77777777" w:rsidTr="00D91152">
        <w:tc>
          <w:tcPr>
            <w:tcW w:w="3436" w:type="dxa"/>
          </w:tcPr>
          <w:p w14:paraId="2A1F5509" w14:textId="77777777" w:rsidR="00C3378A" w:rsidRPr="007C493B" w:rsidRDefault="00C3378A" w:rsidP="00D91152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32" w:type="dxa"/>
            <w:gridSpan w:val="3"/>
            <w:tcBorders>
              <w:bottom w:val="single" w:sz="4" w:space="0" w:color="auto"/>
            </w:tcBorders>
          </w:tcPr>
          <w:p w14:paraId="0F0E0799" w14:textId="77777777" w:rsidR="00C3378A" w:rsidRPr="007C493B" w:rsidRDefault="00C3378A" w:rsidP="00D9115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63D71" w14:textId="77777777" w:rsidR="00C3378A" w:rsidRPr="007C493B" w:rsidRDefault="00C3378A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14:paraId="29AFEF1F" w14:textId="77777777" w:rsidR="00C3378A" w:rsidRPr="007C493B" w:rsidRDefault="00C3378A" w:rsidP="00D9115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724D" w:rsidRPr="007C493B" w14:paraId="03AA4E76" w14:textId="77777777" w:rsidTr="00D91152">
        <w:tc>
          <w:tcPr>
            <w:tcW w:w="3436" w:type="dxa"/>
          </w:tcPr>
          <w:p w14:paraId="737D7EEF" w14:textId="77777777" w:rsidR="0091724D" w:rsidRPr="007C493B" w:rsidRDefault="0091724D" w:rsidP="0091724D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307B7D8D" w14:textId="4846024F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C8C6544" w14:textId="77777777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0115896B" w14:textId="086BF02A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32458BB0" w14:textId="77777777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310CB329" w14:textId="1F3159CA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41F12A" w14:textId="77777777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FCDC278" w14:textId="32C7EC26" w:rsidR="0091724D" w:rsidRPr="007C493B" w:rsidRDefault="0091724D" w:rsidP="009172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</w:tr>
      <w:tr w:rsidR="0091724D" w:rsidRPr="007C493B" w14:paraId="068E5270" w14:textId="77777777" w:rsidTr="00D91152">
        <w:trPr>
          <w:trHeight w:val="203"/>
        </w:trPr>
        <w:tc>
          <w:tcPr>
            <w:tcW w:w="3436" w:type="dxa"/>
          </w:tcPr>
          <w:p w14:paraId="3790C8AE" w14:textId="77777777" w:rsidR="0091724D" w:rsidRPr="007C493B" w:rsidRDefault="0091724D" w:rsidP="0091724D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รสำหรับงวด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F7D73" w14:textId="09266DF6" w:rsidR="0091724D" w:rsidRPr="007C493B" w:rsidRDefault="00C15FDC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34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398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600.87</w:t>
            </w:r>
          </w:p>
        </w:tc>
        <w:tc>
          <w:tcPr>
            <w:tcW w:w="237" w:type="dxa"/>
            <w:shd w:val="clear" w:color="auto" w:fill="auto"/>
          </w:tcPr>
          <w:p w14:paraId="782C6E21" w14:textId="77777777" w:rsidR="0091724D" w:rsidRPr="007C493B" w:rsidRDefault="0091724D" w:rsidP="0091724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9E185" w14:textId="5ED759B3" w:rsidR="0091724D" w:rsidRPr="007C493B" w:rsidRDefault="0091724D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690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229.58</w:t>
            </w:r>
          </w:p>
        </w:tc>
        <w:tc>
          <w:tcPr>
            <w:tcW w:w="236" w:type="dxa"/>
            <w:shd w:val="clear" w:color="auto" w:fill="auto"/>
          </w:tcPr>
          <w:p w14:paraId="539D9D22" w14:textId="77777777" w:rsidR="0091724D" w:rsidRPr="007C493B" w:rsidRDefault="0091724D" w:rsidP="0091724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A1F7D1" w14:textId="2CF69821" w:rsidR="0091724D" w:rsidRPr="007C493B" w:rsidRDefault="00C15FDC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32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901</w:t>
            </w:r>
            <w:r w:rsidRPr="007C49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322.38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ACFE4B" w14:textId="77777777" w:rsidR="0091724D" w:rsidRPr="007C493B" w:rsidRDefault="0091724D" w:rsidP="0091724D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A45644" w14:textId="3E034E22" w:rsidR="0091724D" w:rsidRPr="007C493B" w:rsidRDefault="0091724D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498</w:t>
            </w:r>
            <w:r w:rsidRPr="007C493B">
              <w:rPr>
                <w:rFonts w:ascii="Angsana New" w:hAnsi="Angsana New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342.80</w:t>
            </w:r>
          </w:p>
        </w:tc>
      </w:tr>
      <w:tr w:rsidR="0091724D" w:rsidRPr="007C493B" w14:paraId="5338B74D" w14:textId="77777777" w:rsidTr="00D91152">
        <w:trPr>
          <w:trHeight w:val="203"/>
        </w:trPr>
        <w:tc>
          <w:tcPr>
            <w:tcW w:w="3436" w:type="dxa"/>
          </w:tcPr>
          <w:p w14:paraId="1CFD3D19" w14:textId="77777777" w:rsidR="0091724D" w:rsidRPr="007C493B" w:rsidRDefault="0091724D" w:rsidP="0091724D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1DBA94" w14:textId="1FF63E9A" w:rsidR="0091724D" w:rsidRPr="007C493B" w:rsidRDefault="00C15FDC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18B9915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7C81E4" w14:textId="06992131" w:rsidR="0091724D" w:rsidRPr="007C493B" w:rsidRDefault="0091724D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8FB156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932235" w14:textId="561C8A66" w:rsidR="0091724D" w:rsidRPr="007C493B" w:rsidRDefault="00C15FDC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942FA9" w14:textId="77777777" w:rsidR="0091724D" w:rsidRPr="007C493B" w:rsidRDefault="0091724D" w:rsidP="0091724D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7F52928" w14:textId="1FD943FF" w:rsidR="0091724D" w:rsidRPr="007C493B" w:rsidRDefault="0091724D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</w:tr>
      <w:tr w:rsidR="0091724D" w:rsidRPr="007C493B" w14:paraId="7BC5BDA9" w14:textId="77777777" w:rsidTr="00D91152">
        <w:trPr>
          <w:trHeight w:val="203"/>
        </w:trPr>
        <w:tc>
          <w:tcPr>
            <w:tcW w:w="3436" w:type="dxa"/>
          </w:tcPr>
          <w:p w14:paraId="41DCE1A9" w14:textId="77777777" w:rsidR="0091724D" w:rsidRPr="007C493B" w:rsidRDefault="0091724D" w:rsidP="0091724D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C9DE52" w14:textId="029212D1" w:rsidR="0091724D" w:rsidRPr="007C493B" w:rsidRDefault="00C15FDC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</w:rPr>
              <w:t>0.08</w:t>
            </w:r>
          </w:p>
        </w:tc>
        <w:tc>
          <w:tcPr>
            <w:tcW w:w="237" w:type="dxa"/>
            <w:shd w:val="clear" w:color="auto" w:fill="auto"/>
          </w:tcPr>
          <w:p w14:paraId="4862C608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  <w:shd w:val="clear" w:color="auto" w:fill="auto"/>
          </w:tcPr>
          <w:p w14:paraId="1053FD5F" w14:textId="3B9AFD43" w:rsidR="0091724D" w:rsidRPr="007C493B" w:rsidRDefault="0091724D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0.0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012BDE89" w14:textId="77777777" w:rsidR="0091724D" w:rsidRPr="007C493B" w:rsidRDefault="0091724D" w:rsidP="0091724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0B04EA04" w14:textId="7A2C971E" w:rsidR="0091724D" w:rsidRPr="007C493B" w:rsidRDefault="00C15FDC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93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0.08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92506D" w14:textId="77777777" w:rsidR="0091724D" w:rsidRPr="007C493B" w:rsidRDefault="0091724D" w:rsidP="0091724D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46245B0C" w14:textId="6D1258B6" w:rsidR="0091724D" w:rsidRPr="007C493B" w:rsidRDefault="0091724D" w:rsidP="0091724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0.08</w:t>
            </w:r>
          </w:p>
        </w:tc>
      </w:tr>
    </w:tbl>
    <w:p w14:paraId="64AACECD" w14:textId="1BF3DFC5" w:rsidR="00C3378A" w:rsidRPr="007C493B" w:rsidRDefault="00C3378A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5DC469B" w14:textId="19267A01" w:rsidR="00C3378A" w:rsidRPr="007C493B" w:rsidRDefault="00C3378A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4234802" w14:textId="77777777" w:rsidR="00C3378A" w:rsidRPr="007C493B" w:rsidRDefault="00C3378A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7B4820FD" w14:textId="77777777" w:rsidR="00C3378A" w:rsidRPr="007C493B" w:rsidRDefault="00C3378A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811232B" w14:textId="047F0C48" w:rsidR="00C3378A" w:rsidRPr="007C493B" w:rsidRDefault="00C3378A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CA43AB8" w14:textId="2C427EBF" w:rsidR="00C3378A" w:rsidRPr="007C493B" w:rsidRDefault="00C3378A" w:rsidP="00FF18A2">
      <w:pPr>
        <w:numPr>
          <w:ilvl w:val="0"/>
          <w:numId w:val="3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เงินปันผลจ่าย</w:t>
      </w:r>
    </w:p>
    <w:p w14:paraId="2F5BC6F5" w14:textId="36B319CC" w:rsidR="00C3378A" w:rsidRPr="007C493B" w:rsidRDefault="00C3378A" w:rsidP="00C3378A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7C493B">
        <w:rPr>
          <w:rFonts w:ascii="Angsana New" w:hAnsi="Angsana New"/>
          <w:sz w:val="30"/>
          <w:szCs w:val="30"/>
          <w:cs/>
          <w:lang w:val="en-US"/>
        </w:rPr>
        <w:t xml:space="preserve">มติที่ประชุมสามัญผู้ถือหุ้นประจำปี </w:t>
      </w:r>
      <w:r w:rsidRPr="007C493B">
        <w:rPr>
          <w:rFonts w:ascii="Angsana New" w:hAnsi="Angsana New"/>
          <w:sz w:val="30"/>
          <w:szCs w:val="30"/>
          <w:lang w:val="en-US"/>
        </w:rPr>
        <w:t>256</w:t>
      </w:r>
      <w:r w:rsidR="00F11B0A" w:rsidRPr="007C493B">
        <w:rPr>
          <w:rFonts w:ascii="Angsana New" w:hAnsi="Angsana New"/>
          <w:sz w:val="30"/>
          <w:szCs w:val="30"/>
          <w:lang w:val="en-US"/>
        </w:rPr>
        <w:t>5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เมื่อวันที่ </w:t>
      </w:r>
      <w:r w:rsidR="00A25286" w:rsidRPr="007C493B">
        <w:rPr>
          <w:rFonts w:ascii="Angsana New" w:hAnsi="Angsana New"/>
          <w:sz w:val="30"/>
          <w:szCs w:val="30"/>
          <w:lang w:val="en-US"/>
        </w:rPr>
        <w:t xml:space="preserve">27 </w:t>
      </w:r>
      <w:r w:rsidR="00A25286" w:rsidRPr="007C493B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A25286" w:rsidRPr="007C493B">
        <w:rPr>
          <w:rFonts w:ascii="Angsana New" w:hAnsi="Angsana New"/>
          <w:sz w:val="30"/>
          <w:szCs w:val="30"/>
          <w:lang w:val="en-US"/>
        </w:rPr>
        <w:t>2565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อนุมัติให้จ่ายเงินปันผล จากผลการดำเนินงานปี </w:t>
      </w:r>
      <w:r w:rsidRPr="007C493B">
        <w:rPr>
          <w:rFonts w:ascii="Angsana New" w:hAnsi="Angsana New"/>
          <w:sz w:val="30"/>
          <w:szCs w:val="30"/>
          <w:lang w:val="en-US"/>
        </w:rPr>
        <w:t>256</w:t>
      </w:r>
      <w:r w:rsidR="00F11B0A" w:rsidRPr="007C493B">
        <w:rPr>
          <w:rFonts w:ascii="Angsana New" w:hAnsi="Angsana New"/>
          <w:sz w:val="30"/>
          <w:szCs w:val="30"/>
          <w:lang w:val="en-US"/>
        </w:rPr>
        <w:t>4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ในอัตราหุ้นละ </w:t>
      </w:r>
      <w:r w:rsidRPr="007C493B">
        <w:rPr>
          <w:rFonts w:ascii="Angsana New" w:hAnsi="Angsana New"/>
          <w:sz w:val="30"/>
          <w:szCs w:val="30"/>
          <w:lang w:val="en-US"/>
        </w:rPr>
        <w:t>0.0</w:t>
      </w:r>
      <w:r w:rsidR="00F11B0A" w:rsidRPr="007C493B">
        <w:rPr>
          <w:rFonts w:ascii="Angsana New" w:hAnsi="Angsana New"/>
          <w:sz w:val="30"/>
          <w:szCs w:val="30"/>
          <w:lang w:val="en-US"/>
        </w:rPr>
        <w:t>6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บาท จากจำนวนหุ้น </w:t>
      </w:r>
      <w:r w:rsidRPr="007C493B">
        <w:rPr>
          <w:rFonts w:ascii="Angsana New" w:hAnsi="Angsana New"/>
          <w:sz w:val="30"/>
          <w:szCs w:val="30"/>
          <w:lang w:val="en-US"/>
        </w:rPr>
        <w:t>430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ล้านหุ้น รวมเป็นเงิน </w:t>
      </w:r>
      <w:r w:rsidR="007C31B1" w:rsidRPr="007C493B">
        <w:rPr>
          <w:rFonts w:ascii="Angsana New" w:hAnsi="Angsana New"/>
          <w:sz w:val="30"/>
          <w:szCs w:val="30"/>
          <w:lang w:val="en-US"/>
        </w:rPr>
        <w:t>25.80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โดยเงินปันผลดังกล่าวได้จ่ายในวันที่ </w:t>
      </w:r>
      <w:r w:rsidR="003B2604" w:rsidRPr="007C493B">
        <w:rPr>
          <w:rFonts w:ascii="Angsana New" w:hAnsi="Angsana New"/>
          <w:sz w:val="30"/>
          <w:szCs w:val="30"/>
          <w:lang w:val="en-US"/>
        </w:rPr>
        <w:t xml:space="preserve">26 </w:t>
      </w:r>
      <w:r w:rsidR="003B2604" w:rsidRPr="007C493B">
        <w:rPr>
          <w:rFonts w:ascii="Angsana New" w:hAnsi="Angsana New"/>
          <w:sz w:val="30"/>
          <w:szCs w:val="30"/>
          <w:cs/>
          <w:lang w:val="en-US"/>
        </w:rPr>
        <w:t xml:space="preserve">พฤษภาคม </w:t>
      </w:r>
      <w:r w:rsidRPr="007C493B">
        <w:rPr>
          <w:rFonts w:ascii="Angsana New" w:hAnsi="Angsana New"/>
          <w:sz w:val="30"/>
          <w:szCs w:val="30"/>
          <w:lang w:val="en-US"/>
        </w:rPr>
        <w:t>256</w:t>
      </w:r>
      <w:r w:rsidR="00F11B0A" w:rsidRPr="007C493B">
        <w:rPr>
          <w:rFonts w:ascii="Angsana New" w:hAnsi="Angsana New"/>
          <w:sz w:val="30"/>
          <w:szCs w:val="30"/>
          <w:lang w:val="en-US"/>
        </w:rPr>
        <w:t>5</w:t>
      </w:r>
    </w:p>
    <w:p w14:paraId="0E051EB6" w14:textId="404FCA9C" w:rsidR="00C3378A" w:rsidRPr="007C493B" w:rsidRDefault="00F11B0A" w:rsidP="00C3378A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7C493B">
        <w:rPr>
          <w:rFonts w:ascii="Angsana New" w:hAnsi="Angsana New"/>
          <w:sz w:val="30"/>
          <w:szCs w:val="30"/>
          <w:cs/>
          <w:lang w:val="en-US"/>
        </w:rPr>
        <w:t xml:space="preserve">มติที่ประชุมสามัญผู้ถือหุ้นประจำปี </w:t>
      </w:r>
      <w:r w:rsidRPr="007C493B">
        <w:rPr>
          <w:rFonts w:ascii="Angsana New" w:hAnsi="Angsana New"/>
          <w:sz w:val="30"/>
          <w:szCs w:val="30"/>
          <w:lang w:val="en-US"/>
        </w:rPr>
        <w:t>2564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เมื่อวันที่ </w:t>
      </w:r>
      <w:r w:rsidRPr="007C493B">
        <w:rPr>
          <w:rFonts w:ascii="Angsana New" w:hAnsi="Angsana New"/>
          <w:sz w:val="30"/>
          <w:szCs w:val="30"/>
          <w:lang w:val="en-US"/>
        </w:rPr>
        <w:t>23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Pr="007C493B">
        <w:rPr>
          <w:rFonts w:ascii="Angsana New" w:hAnsi="Angsana New"/>
          <w:sz w:val="30"/>
          <w:szCs w:val="30"/>
          <w:lang w:val="en-US"/>
        </w:rPr>
        <w:t>2564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อนุมัติให้จ่ายเงินปันผล จากผลการดำเนินงานปี </w:t>
      </w:r>
      <w:r w:rsidRPr="007C493B">
        <w:rPr>
          <w:rFonts w:ascii="Angsana New" w:hAnsi="Angsana New"/>
          <w:sz w:val="30"/>
          <w:szCs w:val="30"/>
          <w:lang w:val="en-US"/>
        </w:rPr>
        <w:t>2563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ในอัตราหุ้นละ </w:t>
      </w:r>
      <w:r w:rsidRPr="007C493B">
        <w:rPr>
          <w:rFonts w:ascii="Angsana New" w:hAnsi="Angsana New"/>
          <w:sz w:val="30"/>
          <w:szCs w:val="30"/>
          <w:lang w:val="en-US"/>
        </w:rPr>
        <w:t>0.09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บาท จากจำนวนหุ้น </w:t>
      </w:r>
      <w:r w:rsidRPr="007C493B">
        <w:rPr>
          <w:rFonts w:ascii="Angsana New" w:hAnsi="Angsana New"/>
          <w:sz w:val="30"/>
          <w:szCs w:val="30"/>
          <w:lang w:val="en-US"/>
        </w:rPr>
        <w:t>430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ล้านหุ้น รวมเป็นเงิน </w:t>
      </w:r>
      <w:r w:rsidRPr="007C493B">
        <w:rPr>
          <w:rFonts w:ascii="Angsana New" w:hAnsi="Angsana New"/>
          <w:sz w:val="30"/>
          <w:szCs w:val="30"/>
          <w:lang w:val="en-US"/>
        </w:rPr>
        <w:t>38.70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โดยเงินปันผลดังกล่าวได้จ่ายในวันที่ </w:t>
      </w:r>
      <w:r w:rsidRPr="007C493B">
        <w:rPr>
          <w:rFonts w:ascii="Angsana New" w:hAnsi="Angsana New"/>
          <w:sz w:val="30"/>
          <w:szCs w:val="30"/>
          <w:lang w:val="en-US"/>
        </w:rPr>
        <w:t>21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 w:rsidRPr="007C493B">
        <w:rPr>
          <w:rFonts w:ascii="Angsana New" w:hAnsi="Angsana New"/>
          <w:sz w:val="30"/>
          <w:szCs w:val="30"/>
          <w:lang w:val="en-US"/>
        </w:rPr>
        <w:t>2564</w:t>
      </w:r>
    </w:p>
    <w:p w14:paraId="501C9B16" w14:textId="77777777" w:rsidR="00F11B0A" w:rsidRPr="007C493B" w:rsidRDefault="00F11B0A" w:rsidP="00C3378A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831" w14:textId="088E7828" w:rsidR="00E04DD7" w:rsidRPr="007C493B" w:rsidRDefault="00E04DD7" w:rsidP="00FF18A2">
      <w:pPr>
        <w:numPr>
          <w:ilvl w:val="0"/>
          <w:numId w:val="3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</w:p>
    <w:p w14:paraId="71DFD832" w14:textId="77777777" w:rsidR="001C3091" w:rsidRPr="007C493B" w:rsidRDefault="001C3091" w:rsidP="001C3091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บุคคลหรือกิจการที่มีอำนาจควบคุมบริษัทถูกควบคุมโดยบริษัทไม่ว่าจะเป็นโดยทางตรงหรือทางอ้อม หรืออยู่ภายใต้การควบคุมเดียวกันกับบริษัท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</w:t>
      </w:r>
    </w:p>
    <w:p w14:paraId="71DFD833" w14:textId="77777777" w:rsidR="00E04DD7" w:rsidRPr="007C493B" w:rsidRDefault="00E04DD7" w:rsidP="00E04DD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ส่วนหนึ่งในทรัพย์สิน หนี้สิน รายได้และค่</w:t>
      </w:r>
      <w:r w:rsidR="00612C4F" w:rsidRPr="007C493B">
        <w:rPr>
          <w:rFonts w:ascii="Angsana New" w:hAnsi="Angsana New"/>
          <w:sz w:val="30"/>
          <w:szCs w:val="30"/>
          <w:cs/>
        </w:rPr>
        <w:t>าใช้จ่ายของ</w:t>
      </w:r>
      <w:r w:rsidR="002620DF" w:rsidRPr="007C493B">
        <w:rPr>
          <w:rFonts w:ascii="Angsana New" w:hAnsi="Angsana New" w:hint="cs"/>
          <w:sz w:val="30"/>
          <w:szCs w:val="30"/>
          <w:cs/>
        </w:rPr>
        <w:t>กลุ่ม</w:t>
      </w:r>
      <w:r w:rsidR="00612C4F" w:rsidRPr="007C493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7C493B">
        <w:rPr>
          <w:rFonts w:ascii="Angsana New" w:hAnsi="Angsana New"/>
          <w:sz w:val="30"/>
          <w:szCs w:val="30"/>
          <w:cs/>
        </w:rPr>
        <w:t xml:space="preserve">เกิดขึ้นจากรายการบัญชีกับบุคคลและกิจการที่เกี่ยวข้องกัน รายการที่เกี่ยวข้องกันดังกล่าวเป็นไปตามเงื่อนไขทางการค้า </w:t>
      </w:r>
      <w:r w:rsidR="00A7033F" w:rsidRPr="007C493B">
        <w:rPr>
          <w:rFonts w:ascii="Angsana New" w:hAnsi="Angsana New"/>
          <w:sz w:val="30"/>
          <w:szCs w:val="30"/>
          <w:cs/>
        </w:rPr>
        <w:t>และเกณฑ์ตามที่ตกลงระหว่างกัน</w:t>
      </w:r>
      <w:r w:rsidR="00A7033F" w:rsidRPr="007C493B">
        <w:rPr>
          <w:rFonts w:ascii="Angsana New" w:hAnsi="Angsana New"/>
          <w:sz w:val="30"/>
          <w:szCs w:val="30"/>
        </w:rPr>
        <w:br/>
      </w:r>
      <w:r w:rsidRPr="007C493B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841"/>
        <w:gridCol w:w="2727"/>
        <w:gridCol w:w="3632"/>
      </w:tblGrid>
      <w:tr w:rsidR="00AD3871" w:rsidRPr="007C493B" w14:paraId="71DFD837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71DFD834" w14:textId="77777777" w:rsidR="00AD3871" w:rsidRPr="007C493B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71DFD835" w14:textId="77777777" w:rsidR="00AD3871" w:rsidRPr="007C493B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3632" w:type="dxa"/>
            <w:shd w:val="clear" w:color="auto" w:fill="auto"/>
            <w:vAlign w:val="center"/>
          </w:tcPr>
          <w:p w14:paraId="71DFD836" w14:textId="77777777" w:rsidR="00AD3871" w:rsidRPr="007C493B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</w:tr>
      <w:tr w:rsidR="00AD3871" w:rsidRPr="007C493B" w14:paraId="71DFD83B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71DFD838" w14:textId="77777777" w:rsidR="00AD3871" w:rsidRPr="007C493B" w:rsidRDefault="00AD3871" w:rsidP="00AD3871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นาวแคสท์ จำกัด</w:t>
            </w:r>
          </w:p>
        </w:tc>
        <w:tc>
          <w:tcPr>
            <w:tcW w:w="2727" w:type="dxa"/>
            <w:shd w:val="clear" w:color="auto" w:fill="auto"/>
          </w:tcPr>
          <w:p w14:paraId="71DFD839" w14:textId="77777777" w:rsidR="00AD3871" w:rsidRPr="007C493B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7C493B">
              <w:rPr>
                <w:rFonts w:ascii="Angsana New" w:hAnsi="Angsana New"/>
                <w:sz w:val="30"/>
                <w:szCs w:val="30"/>
              </w:rPr>
              <w:t>/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71DFD83A" w14:textId="77777777" w:rsidR="00AD3871" w:rsidRPr="007C493B" w:rsidRDefault="00AD3871" w:rsidP="00107622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2620DF" w:rsidRPr="007C493B">
              <w:rPr>
                <w:rFonts w:ascii="Angsana New" w:hAnsi="Angsana New" w:hint="cs"/>
                <w:sz w:val="30"/>
                <w:szCs w:val="30"/>
                <w:cs/>
              </w:rPr>
              <w:t>เช่าเสาสัญญาณแจ้ง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ข้อมูลฟ้าผ่า</w:t>
            </w:r>
          </w:p>
        </w:tc>
      </w:tr>
      <w:tr w:rsidR="00AD3871" w:rsidRPr="007C493B" w14:paraId="71DFD83F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71DFD83C" w14:textId="77777777" w:rsidR="00AD3871" w:rsidRPr="007C493B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727" w:type="dxa"/>
            <w:shd w:val="clear" w:color="auto" w:fill="auto"/>
          </w:tcPr>
          <w:p w14:paraId="71DFD83D" w14:textId="77777777" w:rsidR="00AD3871" w:rsidRPr="007C493B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7C493B">
              <w:rPr>
                <w:rFonts w:ascii="Angsana New" w:hAnsi="Angsana New"/>
                <w:sz w:val="30"/>
                <w:szCs w:val="30"/>
              </w:rPr>
              <w:t>/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71DFD83E" w14:textId="77777777" w:rsidR="00AD3871" w:rsidRPr="007C493B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ให้เช่าพื้นที่และอาคารแก่กิจการที่เกี่ยวข้อง</w:t>
            </w:r>
          </w:p>
        </w:tc>
      </w:tr>
      <w:tr w:rsidR="00AD3871" w:rsidRPr="007C493B" w14:paraId="71DFD843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71DFD840" w14:textId="77777777" w:rsidR="00AD3871" w:rsidRPr="007C493B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7C493B">
              <w:rPr>
                <w:rFonts w:ascii="Angsana New" w:hAnsi="Angsana New"/>
                <w:sz w:val="30"/>
                <w:szCs w:val="30"/>
              </w:rPr>
              <w:t xml:space="preserve">149 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727" w:type="dxa"/>
            <w:shd w:val="clear" w:color="auto" w:fill="auto"/>
          </w:tcPr>
          <w:p w14:paraId="71DFD841" w14:textId="77777777" w:rsidR="00AD3871" w:rsidRPr="007C493B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กรรมการเป็นญาติสนิท</w:t>
            </w:r>
          </w:p>
        </w:tc>
        <w:tc>
          <w:tcPr>
            <w:tcW w:w="3632" w:type="dxa"/>
            <w:shd w:val="clear" w:color="auto" w:fill="auto"/>
          </w:tcPr>
          <w:p w14:paraId="71DFD842" w14:textId="77777777" w:rsidR="00AD3871" w:rsidRPr="007C493B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รับจ้างเหมาทั่วไป</w:t>
            </w:r>
          </w:p>
        </w:tc>
      </w:tr>
      <w:tr w:rsidR="00AD3871" w:rsidRPr="007C493B" w14:paraId="71DFD846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71DFD844" w14:textId="77777777" w:rsidR="00AD3871" w:rsidRPr="007C493B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59" w:type="dxa"/>
            <w:gridSpan w:val="2"/>
            <w:shd w:val="clear" w:color="auto" w:fill="auto"/>
          </w:tcPr>
          <w:p w14:paraId="71DFD845" w14:textId="77777777" w:rsidR="00AD3871" w:rsidRPr="007C493B" w:rsidRDefault="00AD3871" w:rsidP="00AD3871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71DFD847" w14:textId="77777777" w:rsidR="001815D5" w:rsidRPr="007C493B" w:rsidRDefault="001815D5" w:rsidP="00FF73FE">
      <w:pPr>
        <w:spacing w:before="120" w:after="120" w:line="240" w:lineRule="atLeast"/>
        <w:ind w:left="518"/>
        <w:rPr>
          <w:rFonts w:ascii="Angsana New" w:hAnsi="Angsana New"/>
          <w:sz w:val="30"/>
          <w:szCs w:val="30"/>
        </w:rPr>
      </w:pPr>
    </w:p>
    <w:p w14:paraId="71DFD848" w14:textId="3880A7D6" w:rsidR="001815D5" w:rsidRPr="007C493B" w:rsidRDefault="001815D5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3AB38C2B" w14:textId="151515C8" w:rsidR="00F11B0A" w:rsidRPr="007C493B" w:rsidRDefault="00F11B0A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64F14A0F" w14:textId="77777777" w:rsidR="00F11B0A" w:rsidRPr="007C493B" w:rsidRDefault="00F11B0A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71DFD849" w14:textId="77777777" w:rsidR="00175127" w:rsidRPr="007C493B" w:rsidRDefault="00175127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71DFD84A" w14:textId="77777777" w:rsidR="00175127" w:rsidRPr="007C493B" w:rsidRDefault="00175127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71DFD84B" w14:textId="77777777" w:rsidR="00175127" w:rsidRPr="007C493B" w:rsidRDefault="00175127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08E89945" w14:textId="77777777" w:rsidR="008F2B1A" w:rsidRPr="007C493B" w:rsidRDefault="008F2B1A" w:rsidP="00A62014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84C" w14:textId="2B30C454" w:rsidR="001815D5" w:rsidRPr="007C493B" w:rsidRDefault="001815D5" w:rsidP="00A62014">
      <w:pPr>
        <w:numPr>
          <w:ilvl w:val="0"/>
          <w:numId w:val="14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 w:rsidRPr="007C493B">
        <w:rPr>
          <w:rFonts w:ascii="Angsana New" w:hAnsi="Angsana New"/>
          <w:b/>
          <w:bCs/>
          <w:sz w:val="30"/>
          <w:szCs w:val="30"/>
        </w:rPr>
        <w:t xml:space="preserve"> 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84D" w14:textId="77777777" w:rsidR="00E04DD7" w:rsidRPr="007C493B" w:rsidRDefault="00E04DD7" w:rsidP="00F11B0A">
      <w:pPr>
        <w:spacing w:before="12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รายการที่เกี่ยวข้องกันเป็นไปตามเงื่อนไขและเกณฑ์ที่ได้ระบุในสัญญาระหว่าง</w:t>
      </w:r>
      <w:r w:rsidR="002620DF" w:rsidRPr="007C493B">
        <w:rPr>
          <w:rFonts w:ascii="Angsana New" w:hAnsi="Angsana New" w:hint="cs"/>
          <w:sz w:val="30"/>
          <w:szCs w:val="30"/>
          <w:cs/>
        </w:rPr>
        <w:t>กลุ่ม</w:t>
      </w:r>
      <w:r w:rsidRPr="007C493B">
        <w:rPr>
          <w:rFonts w:ascii="Angsana New" w:hAnsi="Angsana New"/>
          <w:sz w:val="30"/>
          <w:szCs w:val="30"/>
          <w:cs/>
        </w:rPr>
        <w:t>บริษัทฯ กับบริษัทและบุคคลเหล่านั้น</w:t>
      </w:r>
      <w:r w:rsidRPr="007C493B">
        <w:rPr>
          <w:rFonts w:ascii="Angsana New" w:hAnsi="Angsana New"/>
          <w:sz w:val="30"/>
          <w:szCs w:val="30"/>
        </w:rPr>
        <w:t xml:space="preserve"> </w:t>
      </w:r>
      <w:r w:rsidRPr="007C493B">
        <w:rPr>
          <w:rFonts w:ascii="Angsana New" w:hAnsi="Angsana New"/>
          <w:sz w:val="30"/>
          <w:szCs w:val="30"/>
          <w:cs/>
        </w:rPr>
        <w:t>โดยสามารถสรุปรายการที่สำคัญได้ดังนี้</w:t>
      </w:r>
    </w:p>
    <w:tbl>
      <w:tblPr>
        <w:tblW w:w="10738" w:type="dxa"/>
        <w:tblInd w:w="-34" w:type="dxa"/>
        <w:tblLook w:val="04A0" w:firstRow="1" w:lastRow="0" w:firstColumn="1" w:lastColumn="0" w:noHBand="0" w:noVBand="1"/>
      </w:tblPr>
      <w:tblGrid>
        <w:gridCol w:w="391"/>
        <w:gridCol w:w="3711"/>
        <w:gridCol w:w="2070"/>
        <w:gridCol w:w="4566"/>
      </w:tblGrid>
      <w:tr w:rsidR="00090443" w:rsidRPr="007C493B" w14:paraId="71DFD851" w14:textId="77777777" w:rsidTr="00594BD0">
        <w:tc>
          <w:tcPr>
            <w:tcW w:w="4102" w:type="dxa"/>
            <w:gridSpan w:val="2"/>
            <w:shd w:val="clear" w:color="auto" w:fill="auto"/>
          </w:tcPr>
          <w:p w14:paraId="71DFD84E" w14:textId="77777777" w:rsidR="00090443" w:rsidRPr="007C493B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71DFD84F" w14:textId="77777777" w:rsidR="00090443" w:rsidRPr="007C493B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4566" w:type="dxa"/>
            <w:shd w:val="clear" w:color="auto" w:fill="auto"/>
          </w:tcPr>
          <w:p w14:paraId="71DFD850" w14:textId="77777777" w:rsidR="00090443" w:rsidRPr="007C493B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นโยบายราคา</w:t>
            </w:r>
          </w:p>
        </w:tc>
      </w:tr>
      <w:tr w:rsidR="00DA369A" w:rsidRPr="007C493B" w14:paraId="71DFD858" w14:textId="77777777" w:rsidTr="00594BD0">
        <w:tc>
          <w:tcPr>
            <w:tcW w:w="391" w:type="dxa"/>
            <w:shd w:val="clear" w:color="auto" w:fill="auto"/>
          </w:tcPr>
          <w:p w14:paraId="71DFD852" w14:textId="77777777" w:rsidR="00DA369A" w:rsidRPr="007C493B" w:rsidRDefault="00614190" w:rsidP="00DA369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3711" w:type="dxa"/>
            <w:shd w:val="clear" w:color="auto" w:fill="auto"/>
          </w:tcPr>
          <w:p w14:paraId="71DFD853" w14:textId="77777777" w:rsidR="00DA369A" w:rsidRPr="007C493B" w:rsidRDefault="00DA369A" w:rsidP="00DA369A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070" w:type="dxa"/>
            <w:shd w:val="clear" w:color="auto" w:fill="auto"/>
          </w:tcPr>
          <w:p w14:paraId="71DFD854" w14:textId="77777777" w:rsidR="00DA369A" w:rsidRPr="007C493B" w:rsidRDefault="00DA369A" w:rsidP="00DA369A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71DFD855" w14:textId="77777777" w:rsidR="00DA369A" w:rsidRPr="007C493B" w:rsidRDefault="00DA369A" w:rsidP="00DA369A">
            <w:pPr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</w:tc>
        <w:tc>
          <w:tcPr>
            <w:tcW w:w="4566" w:type="dxa"/>
            <w:shd w:val="clear" w:color="auto" w:fill="auto"/>
          </w:tcPr>
          <w:p w14:paraId="71DFD856" w14:textId="77777777" w:rsidR="00DA369A" w:rsidRPr="007C493B" w:rsidRDefault="00DA369A" w:rsidP="00DA369A">
            <w:pPr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7C493B">
              <w:rPr>
                <w:rFonts w:ascii="Angsana New" w:hAnsi="Angsana New"/>
                <w:sz w:val="30"/>
                <w:szCs w:val="30"/>
              </w:rPr>
              <w:t>215,000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  <w:p w14:paraId="71DFD857" w14:textId="77777777" w:rsidR="00DA369A" w:rsidRPr="007C493B" w:rsidRDefault="00DA369A" w:rsidP="00DA36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</w:tc>
      </w:tr>
      <w:tr w:rsidR="00090443" w:rsidRPr="007C493B" w14:paraId="71DFD864" w14:textId="77777777" w:rsidTr="00594BD0">
        <w:tc>
          <w:tcPr>
            <w:tcW w:w="391" w:type="dxa"/>
            <w:shd w:val="clear" w:color="auto" w:fill="auto"/>
          </w:tcPr>
          <w:p w14:paraId="71DFD859" w14:textId="77777777" w:rsidR="00090443" w:rsidRPr="007C493B" w:rsidRDefault="0061419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711" w:type="dxa"/>
            <w:shd w:val="clear" w:color="auto" w:fill="auto"/>
          </w:tcPr>
          <w:p w14:paraId="71DFD85A" w14:textId="77777777" w:rsidR="00090443" w:rsidRPr="007C493B" w:rsidRDefault="00090443" w:rsidP="002D745C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คัมเวล-นาวแคสท์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2070" w:type="dxa"/>
            <w:shd w:val="clear" w:color="auto" w:fill="auto"/>
          </w:tcPr>
          <w:p w14:paraId="71DFD85B" w14:textId="77777777" w:rsidR="007457A5" w:rsidRPr="007C493B" w:rsidRDefault="00090443" w:rsidP="002D745C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ค่าใช้จ่ายค่าเช่า</w:t>
            </w:r>
            <w:r w:rsidR="007457A5" w:rsidRPr="007C493B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71DFD85C" w14:textId="77777777" w:rsidR="007457A5" w:rsidRPr="007C493B" w:rsidRDefault="007457A5" w:rsidP="002D745C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  <w:p w14:paraId="71DFD85D" w14:textId="77777777" w:rsidR="001C3091" w:rsidRPr="007C493B" w:rsidRDefault="001C3091" w:rsidP="001C3091">
            <w:pPr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รายได้ค่าบริการอื่นๆ</w:t>
            </w:r>
          </w:p>
          <w:p w14:paraId="71DFD85E" w14:textId="77777777" w:rsidR="001C3091" w:rsidRPr="007C493B" w:rsidRDefault="001C3091" w:rsidP="001C3091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เงินให้กู้ยืม/ดอกเบี้ยรับ</w:t>
            </w:r>
          </w:p>
        </w:tc>
        <w:tc>
          <w:tcPr>
            <w:tcW w:w="4566" w:type="dxa"/>
            <w:shd w:val="clear" w:color="auto" w:fill="auto"/>
          </w:tcPr>
          <w:p w14:paraId="71DFD85F" w14:textId="77777777" w:rsidR="00090443" w:rsidRPr="007C493B" w:rsidRDefault="00090443" w:rsidP="007457A5">
            <w:pPr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="00872DC2" w:rsidRPr="007C493B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Pr="007C493B">
              <w:rPr>
                <w:rFonts w:ascii="Angsana New" w:hAnsi="Angsana New"/>
                <w:sz w:val="30"/>
                <w:szCs w:val="30"/>
              </w:rPr>
              <w:t>,000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  <w:p w14:paraId="71DFD860" w14:textId="77777777" w:rsidR="007457A5" w:rsidRPr="007C493B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  <w:p w14:paraId="71DFD861" w14:textId="77777777" w:rsidR="001C3091" w:rsidRPr="007C493B" w:rsidRDefault="001C3091" w:rsidP="007457A5">
            <w:pPr>
              <w:rPr>
                <w:rFonts w:ascii="Angsana New" w:hAnsi="Angsana New"/>
                <w:sz w:val="30"/>
                <w:szCs w:val="30"/>
              </w:rPr>
            </w:pPr>
          </w:p>
          <w:p w14:paraId="71DFD862" w14:textId="77777777" w:rsidR="001C3091" w:rsidRPr="007C493B" w:rsidRDefault="001C3091" w:rsidP="001C3091">
            <w:pPr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  <w:p w14:paraId="71DFD863" w14:textId="489CA6A4" w:rsidR="001C3091" w:rsidRPr="007C493B" w:rsidRDefault="001C3091" w:rsidP="001C309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ตามที่ระบุในสัญญา จำนวน </w:t>
            </w:r>
            <w:r w:rsidRPr="007C493B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พร้อมดอกเบี้ยร้อยละ </w:t>
            </w:r>
            <w:r w:rsidR="00B17B6B" w:rsidRPr="007C493B">
              <w:rPr>
                <w:rFonts w:ascii="Angsana New" w:hAnsi="Angsana New"/>
                <w:sz w:val="30"/>
                <w:szCs w:val="30"/>
              </w:rPr>
              <w:t>3.25</w:t>
            </w:r>
            <w:r w:rsidR="00BD6A46"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17B6B" w:rsidRPr="007C493B">
              <w:rPr>
                <w:rFonts w:ascii="Angsana New" w:hAnsi="Angsana New"/>
                <w:sz w:val="30"/>
                <w:szCs w:val="30"/>
              </w:rPr>
              <w:t>-</w:t>
            </w:r>
            <w:r w:rsidR="00BD6A46"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17B6B" w:rsidRPr="007C493B">
              <w:rPr>
                <w:rFonts w:ascii="Angsana New" w:hAnsi="Angsana New"/>
                <w:sz w:val="30"/>
                <w:szCs w:val="30"/>
              </w:rPr>
              <w:t xml:space="preserve">4.25 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090443" w:rsidRPr="007C493B" w14:paraId="71DFD869" w14:textId="77777777" w:rsidTr="00594BD0">
        <w:tc>
          <w:tcPr>
            <w:tcW w:w="391" w:type="dxa"/>
            <w:shd w:val="clear" w:color="auto" w:fill="auto"/>
          </w:tcPr>
          <w:p w14:paraId="71DFD865" w14:textId="77777777" w:rsidR="00090443" w:rsidRPr="007C493B" w:rsidRDefault="0061419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711" w:type="dxa"/>
            <w:shd w:val="clear" w:color="auto" w:fill="auto"/>
          </w:tcPr>
          <w:p w14:paraId="71DFD866" w14:textId="77777777" w:rsidR="00090443" w:rsidRPr="007C493B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070" w:type="dxa"/>
            <w:shd w:val="clear" w:color="auto" w:fill="auto"/>
          </w:tcPr>
          <w:p w14:paraId="71DFD867" w14:textId="77777777" w:rsidR="00090443" w:rsidRPr="007C493B" w:rsidRDefault="00090443" w:rsidP="002D745C">
            <w:pPr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1C3091" w:rsidRPr="007C493B">
              <w:rPr>
                <w:rFonts w:ascii="Angsana New" w:hAnsi="Angsana New" w:hint="cs"/>
                <w:sz w:val="30"/>
                <w:szCs w:val="30"/>
                <w:cs/>
              </w:rPr>
              <w:t>/ขาย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4566" w:type="dxa"/>
            <w:shd w:val="clear" w:color="auto" w:fill="auto"/>
          </w:tcPr>
          <w:p w14:paraId="71DFD868" w14:textId="77777777" w:rsidR="00090443" w:rsidRPr="007C493B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1C3091" w:rsidRPr="007C493B" w14:paraId="71DFD873" w14:textId="77777777" w:rsidTr="00594BD0">
        <w:tc>
          <w:tcPr>
            <w:tcW w:w="391" w:type="dxa"/>
            <w:shd w:val="clear" w:color="auto" w:fill="auto"/>
          </w:tcPr>
          <w:p w14:paraId="71DFD86F" w14:textId="77777777" w:rsidR="001C3091" w:rsidRPr="007C493B" w:rsidRDefault="001C3091" w:rsidP="001C309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11" w:type="dxa"/>
            <w:shd w:val="clear" w:color="auto" w:fill="auto"/>
          </w:tcPr>
          <w:p w14:paraId="71DFD870" w14:textId="77777777" w:rsidR="001C3091" w:rsidRPr="007C493B" w:rsidRDefault="001C3091" w:rsidP="001C309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1DFD871" w14:textId="77777777" w:rsidR="001C3091" w:rsidRPr="007C493B" w:rsidRDefault="001C3091" w:rsidP="001C3091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566" w:type="dxa"/>
            <w:shd w:val="clear" w:color="auto" w:fill="auto"/>
          </w:tcPr>
          <w:p w14:paraId="71DFD872" w14:textId="77777777" w:rsidR="001C3091" w:rsidRPr="007C493B" w:rsidRDefault="001C3091" w:rsidP="001C309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7C493B" w14:paraId="71DFD87A" w14:textId="77777777" w:rsidTr="00594BD0">
        <w:tc>
          <w:tcPr>
            <w:tcW w:w="391" w:type="dxa"/>
            <w:shd w:val="clear" w:color="auto" w:fill="auto"/>
          </w:tcPr>
          <w:p w14:paraId="71DFD874" w14:textId="77777777" w:rsidR="00090443" w:rsidRPr="007C493B" w:rsidRDefault="0061419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3711" w:type="dxa"/>
            <w:shd w:val="clear" w:color="auto" w:fill="auto"/>
          </w:tcPr>
          <w:p w14:paraId="71DFD875" w14:textId="77777777" w:rsidR="00090443" w:rsidRPr="007C493B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71DFD876" w14:textId="77777777" w:rsidR="007457A5" w:rsidRPr="007C493B" w:rsidRDefault="00090443" w:rsidP="007457A5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  <w:r w:rsidR="007457A5" w:rsidRPr="007C493B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71DFD877" w14:textId="6B1201E2" w:rsidR="00090443" w:rsidRPr="007C493B" w:rsidRDefault="007457A5" w:rsidP="007457A5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 w:rsidR="004A6578" w:rsidRPr="007C493B">
              <w:rPr>
                <w:rFonts w:ascii="Angsana New" w:hAnsi="Angsana New"/>
                <w:sz w:val="30"/>
                <w:szCs w:val="30"/>
                <w:lang w:val="en-US"/>
              </w:rPr>
              <w:t>–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</w:tc>
        <w:tc>
          <w:tcPr>
            <w:tcW w:w="4566" w:type="dxa"/>
            <w:shd w:val="clear" w:color="auto" w:fill="auto"/>
          </w:tcPr>
          <w:p w14:paraId="71DFD878" w14:textId="77777777" w:rsidR="00090443" w:rsidRPr="007C493B" w:rsidRDefault="00090443" w:rsidP="007457A5">
            <w:pPr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7C493B">
              <w:rPr>
                <w:rFonts w:ascii="Angsana New" w:hAnsi="Angsana New"/>
                <w:sz w:val="30"/>
                <w:szCs w:val="30"/>
              </w:rPr>
              <w:t>12,500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  <w:p w14:paraId="71DFD879" w14:textId="77777777" w:rsidR="007457A5" w:rsidRPr="007C493B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</w:tc>
      </w:tr>
    </w:tbl>
    <w:p w14:paraId="71DFD87B" w14:textId="77777777" w:rsidR="001B4FDE" w:rsidRPr="007C493B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87C" w14:textId="77777777" w:rsidR="001B4FDE" w:rsidRPr="007C493B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87D" w14:textId="77777777" w:rsidR="001B4FDE" w:rsidRPr="007C493B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87E" w14:textId="77777777" w:rsidR="00365A61" w:rsidRPr="007C493B" w:rsidRDefault="00365A61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87F" w14:textId="77777777" w:rsidR="00824ACB" w:rsidRPr="007C493B" w:rsidRDefault="00824ACB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880" w14:textId="77777777" w:rsidR="00824ACB" w:rsidRPr="007C493B" w:rsidRDefault="00824ACB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881" w14:textId="77777777" w:rsidR="00CE1649" w:rsidRPr="007C493B" w:rsidRDefault="00CE1649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882" w14:textId="77777777" w:rsidR="00365A61" w:rsidRPr="007C493B" w:rsidRDefault="00365A61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883" w14:textId="77777777" w:rsidR="001B4FDE" w:rsidRPr="007C493B" w:rsidRDefault="001B4FDE" w:rsidP="00365A6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3ACB78F" w14:textId="77777777" w:rsidR="00F11B0A" w:rsidRPr="007C493B" w:rsidRDefault="00F11B0A" w:rsidP="00A6201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884" w14:textId="63865661" w:rsidR="001B4FDE" w:rsidRPr="007C493B" w:rsidRDefault="001B4FDE" w:rsidP="00A62014">
      <w:pPr>
        <w:numPr>
          <w:ilvl w:val="0"/>
          <w:numId w:val="15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 w:rsidRPr="007C493B">
        <w:rPr>
          <w:rFonts w:ascii="Angsana New" w:hAnsi="Angsana New"/>
          <w:b/>
          <w:bCs/>
          <w:sz w:val="30"/>
          <w:szCs w:val="30"/>
        </w:rPr>
        <w:t xml:space="preserve"> 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885" w14:textId="116E9B66" w:rsidR="00E04DD7" w:rsidRPr="007C493B" w:rsidRDefault="00E04DD7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</w:t>
      </w:r>
      <w:r w:rsidR="00225DC8" w:rsidRPr="007C493B">
        <w:rPr>
          <w:rFonts w:ascii="Angsana New" w:hAnsi="Angsana New"/>
          <w:sz w:val="30"/>
          <w:szCs w:val="30"/>
          <w:cs/>
        </w:rPr>
        <w:t xml:space="preserve">ี่ยวข้องกัน ณ วันที่ </w:t>
      </w:r>
      <w:r w:rsidR="00225DC8" w:rsidRPr="007C493B">
        <w:rPr>
          <w:rFonts w:ascii="Angsana New" w:hAnsi="Angsana New"/>
          <w:sz w:val="30"/>
          <w:szCs w:val="30"/>
          <w:lang w:val="en-US"/>
        </w:rPr>
        <w:t>3</w:t>
      </w:r>
      <w:r w:rsidR="00F11B0A" w:rsidRPr="007C493B">
        <w:rPr>
          <w:rFonts w:ascii="Angsana New" w:hAnsi="Angsana New"/>
          <w:sz w:val="30"/>
          <w:szCs w:val="30"/>
          <w:lang w:val="en-US"/>
        </w:rPr>
        <w:t>0</w:t>
      </w:r>
      <w:r w:rsidRPr="007C493B">
        <w:rPr>
          <w:rFonts w:ascii="Angsana New" w:hAnsi="Angsana New"/>
          <w:sz w:val="30"/>
          <w:szCs w:val="30"/>
          <w:cs/>
        </w:rPr>
        <w:t xml:space="preserve"> </w:t>
      </w:r>
      <w:r w:rsidR="002F1409" w:rsidRPr="007C493B">
        <w:rPr>
          <w:rFonts w:ascii="Angsana New" w:hAnsi="Angsana New" w:hint="cs"/>
          <w:sz w:val="30"/>
          <w:szCs w:val="30"/>
          <w:cs/>
        </w:rPr>
        <w:t>กันยายน</w:t>
      </w:r>
      <w:r w:rsidR="00B42919"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="00B42919" w:rsidRPr="007C493B">
        <w:rPr>
          <w:rFonts w:ascii="Angsana New" w:hAnsi="Angsana New"/>
          <w:sz w:val="30"/>
          <w:szCs w:val="30"/>
          <w:lang w:val="en-US"/>
        </w:rPr>
        <w:t>256</w:t>
      </w:r>
      <w:r w:rsidR="00B17B6B" w:rsidRPr="007C493B">
        <w:rPr>
          <w:rFonts w:ascii="Angsana New" w:hAnsi="Angsana New"/>
          <w:sz w:val="30"/>
          <w:szCs w:val="30"/>
          <w:lang w:val="en-US"/>
        </w:rPr>
        <w:t>5</w:t>
      </w:r>
      <w:r w:rsidR="00225DC8" w:rsidRPr="007C493B">
        <w:rPr>
          <w:rFonts w:ascii="Angsana New" w:hAnsi="Angsana New"/>
          <w:sz w:val="30"/>
          <w:szCs w:val="30"/>
        </w:rPr>
        <w:t xml:space="preserve"> </w:t>
      </w:r>
      <w:r w:rsidR="00225DC8" w:rsidRPr="007C493B">
        <w:rPr>
          <w:rFonts w:ascii="Angsana New" w:hAnsi="Angsana New" w:hint="cs"/>
          <w:sz w:val="30"/>
          <w:szCs w:val="30"/>
          <w:cs/>
        </w:rPr>
        <w:t>และ</w:t>
      </w:r>
      <w:r w:rsidR="00D94757" w:rsidRPr="007C493B">
        <w:rPr>
          <w:rFonts w:ascii="Angsana New" w:hAnsi="Angsana New" w:hint="cs"/>
          <w:sz w:val="30"/>
          <w:szCs w:val="30"/>
          <w:cs/>
        </w:rPr>
        <w:t>วันที่</w:t>
      </w:r>
      <w:r w:rsidR="00225DC8"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="00B42919" w:rsidRPr="007C493B">
        <w:rPr>
          <w:rFonts w:ascii="Angsana New" w:hAnsi="Angsana New"/>
          <w:sz w:val="30"/>
          <w:szCs w:val="30"/>
          <w:lang w:val="en-US"/>
        </w:rPr>
        <w:t>31</w:t>
      </w:r>
      <w:r w:rsidR="00B42919" w:rsidRPr="007C493B">
        <w:rPr>
          <w:rFonts w:ascii="Angsana New" w:hAnsi="Angsana New"/>
          <w:sz w:val="30"/>
          <w:szCs w:val="30"/>
          <w:cs/>
        </w:rPr>
        <w:t xml:space="preserve"> ธันวาคม</w:t>
      </w:r>
      <w:r w:rsidR="00B42919" w:rsidRPr="007C493B">
        <w:rPr>
          <w:rFonts w:ascii="Angsana New" w:hAnsi="Angsana New"/>
          <w:sz w:val="30"/>
          <w:szCs w:val="30"/>
        </w:rPr>
        <w:t xml:space="preserve"> 256</w:t>
      </w:r>
      <w:r w:rsidR="00B17B6B" w:rsidRPr="007C493B">
        <w:rPr>
          <w:rFonts w:ascii="Angsana New" w:hAnsi="Angsana New"/>
          <w:sz w:val="30"/>
          <w:szCs w:val="30"/>
        </w:rPr>
        <w:t>4</w:t>
      </w:r>
      <w:r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Pr="007C493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638" w:type="dxa"/>
        <w:jc w:val="center"/>
        <w:tblLook w:val="04A0" w:firstRow="1" w:lastRow="0" w:firstColumn="1" w:lastColumn="0" w:noHBand="0" w:noVBand="1"/>
      </w:tblPr>
      <w:tblGrid>
        <w:gridCol w:w="3690"/>
        <w:gridCol w:w="1623"/>
        <w:gridCol w:w="222"/>
        <w:gridCol w:w="1575"/>
        <w:gridCol w:w="222"/>
        <w:gridCol w:w="1546"/>
        <w:gridCol w:w="240"/>
        <w:gridCol w:w="1520"/>
      </w:tblGrid>
      <w:tr w:rsidR="00AD3871" w:rsidRPr="007C493B" w14:paraId="71DFD88E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71DFD886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</w:tcPr>
          <w:p w14:paraId="71DFD887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88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89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8A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71DFD88B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88C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1DFD88D" w14:textId="77777777" w:rsidR="00AD3871" w:rsidRPr="007C493B" w:rsidRDefault="00AD3871" w:rsidP="00AD3871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(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49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C493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3871" w:rsidRPr="007C493B" w14:paraId="71DFD893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71DFD88F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71DFD890" w14:textId="77777777" w:rsidR="00AD3871" w:rsidRPr="007C493B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71DFD891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D892" w14:textId="77777777" w:rsidR="00AD3871" w:rsidRPr="007C493B" w:rsidRDefault="00AD3871" w:rsidP="00AD3871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3871" w:rsidRPr="007C493B" w14:paraId="71DFD89C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71DFD894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D895" w14:textId="4437D161" w:rsidR="00AD3871" w:rsidRPr="007C493B" w:rsidRDefault="002F1409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C493B">
              <w:rPr>
                <w:sz w:val="28"/>
                <w:szCs w:val="28"/>
              </w:rPr>
              <w:t xml:space="preserve">30 </w:t>
            </w:r>
            <w:r w:rsidRPr="007C493B">
              <w:rPr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sz w:val="28"/>
                <w:szCs w:val="28"/>
              </w:rPr>
              <w:t>2565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71DFD896" w14:textId="77777777" w:rsidR="00AD3871" w:rsidRPr="007C493B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D897" w14:textId="77777777" w:rsidR="00AD3871" w:rsidRPr="007C493B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C493B">
              <w:rPr>
                <w:sz w:val="28"/>
                <w:szCs w:val="28"/>
              </w:rPr>
              <w:t xml:space="preserve">31 </w:t>
            </w:r>
            <w:r w:rsidRPr="007C493B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C493B">
              <w:rPr>
                <w:sz w:val="28"/>
                <w:szCs w:val="28"/>
                <w:cs/>
              </w:rPr>
              <w:t xml:space="preserve"> </w:t>
            </w:r>
            <w:r w:rsidRPr="007C493B">
              <w:rPr>
                <w:sz w:val="28"/>
                <w:szCs w:val="28"/>
              </w:rPr>
              <w:t>256</w:t>
            </w:r>
            <w:r w:rsidR="00B17B6B" w:rsidRPr="007C493B">
              <w:rPr>
                <w:sz w:val="28"/>
                <w:szCs w:val="28"/>
              </w:rPr>
              <w:t>4</w:t>
            </w:r>
          </w:p>
        </w:tc>
        <w:tc>
          <w:tcPr>
            <w:tcW w:w="222" w:type="dxa"/>
          </w:tcPr>
          <w:p w14:paraId="71DFD898" w14:textId="77777777" w:rsidR="00AD3871" w:rsidRPr="007C493B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899" w14:textId="0094663C" w:rsidR="00AD3871" w:rsidRPr="007C493B" w:rsidRDefault="002F1409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C493B">
              <w:rPr>
                <w:sz w:val="28"/>
                <w:szCs w:val="28"/>
              </w:rPr>
              <w:t xml:space="preserve">30 </w:t>
            </w:r>
            <w:r w:rsidRPr="007C493B">
              <w:rPr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sz w:val="28"/>
                <w:szCs w:val="28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D89A" w14:textId="77777777" w:rsidR="00AD3871" w:rsidRPr="007C493B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89B" w14:textId="77777777" w:rsidR="00AD3871" w:rsidRPr="007C493B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C493B">
              <w:rPr>
                <w:sz w:val="28"/>
                <w:szCs w:val="28"/>
              </w:rPr>
              <w:t xml:space="preserve">31 </w:t>
            </w:r>
            <w:r w:rsidRPr="007C493B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C493B">
              <w:rPr>
                <w:sz w:val="28"/>
                <w:szCs w:val="28"/>
                <w:cs/>
              </w:rPr>
              <w:t xml:space="preserve"> </w:t>
            </w:r>
            <w:r w:rsidRPr="007C493B">
              <w:rPr>
                <w:sz w:val="28"/>
                <w:szCs w:val="28"/>
              </w:rPr>
              <w:t>256</w:t>
            </w:r>
            <w:r w:rsidR="00B17B6B" w:rsidRPr="007C493B">
              <w:rPr>
                <w:sz w:val="28"/>
                <w:szCs w:val="28"/>
              </w:rPr>
              <w:t>4</w:t>
            </w:r>
          </w:p>
        </w:tc>
      </w:tr>
      <w:tr w:rsidR="00AD3871" w:rsidRPr="007C493B" w14:paraId="71DFD8A5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9D" w14:textId="77777777" w:rsidR="00AD3871" w:rsidRPr="007C493B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71DFD89E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9F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A0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A1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14:paraId="71DFD8A2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8A3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</w:tcPr>
          <w:p w14:paraId="71DFD8A4" w14:textId="77777777" w:rsidR="00AD3871" w:rsidRPr="007C493B" w:rsidRDefault="00AD3871" w:rsidP="00AD3871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AD3871" w:rsidRPr="007C493B" w14:paraId="71DFD8AE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A6" w14:textId="77777777" w:rsidR="00AD3871" w:rsidRPr="007C493B" w:rsidRDefault="00AD3871" w:rsidP="00AD3871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3" w:type="dxa"/>
          </w:tcPr>
          <w:p w14:paraId="71DFD8A7" w14:textId="77777777" w:rsidR="00AD3871" w:rsidRPr="007C493B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A8" w14:textId="77777777" w:rsidR="00AD3871" w:rsidRPr="007C493B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A9" w14:textId="77777777" w:rsidR="00AD3871" w:rsidRPr="007C493B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AA" w14:textId="77777777" w:rsidR="00AD3871" w:rsidRPr="007C493B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1DFD8AB" w14:textId="77777777" w:rsidR="00AD3871" w:rsidRPr="007C493B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71DFD8AC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71DFD8AD" w14:textId="77777777" w:rsidR="00AD3871" w:rsidRPr="007C493B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D3871" w:rsidRPr="007C493B" w14:paraId="71DFD8B7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71DFD8AF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623" w:type="dxa"/>
          </w:tcPr>
          <w:p w14:paraId="71DFD8B0" w14:textId="77777777" w:rsidR="00AD3871" w:rsidRPr="007C493B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B1" w14:textId="77777777" w:rsidR="00AD3871" w:rsidRPr="007C493B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B2" w14:textId="77777777" w:rsidR="00AD3871" w:rsidRPr="007C493B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B3" w14:textId="77777777" w:rsidR="00AD3871" w:rsidRPr="007C493B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1DFD8B4" w14:textId="77777777" w:rsidR="00AD3871" w:rsidRPr="007C493B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8B5" w14:textId="77777777" w:rsidR="00AD3871" w:rsidRPr="007C493B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71DFD8B6" w14:textId="77777777" w:rsidR="00AD3871" w:rsidRPr="007C493B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17B6B" w:rsidRPr="007C493B" w14:paraId="71DFD8C0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B8" w14:textId="77777777" w:rsidR="00B17B6B" w:rsidRPr="007C493B" w:rsidRDefault="00B17B6B" w:rsidP="00B17B6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C493B">
              <w:rPr>
                <w:rFonts w:ascii="Angsana New" w:hAnsi="Angsana New"/>
                <w:sz w:val="28"/>
                <w:szCs w:val="28"/>
              </w:rPr>
              <w:t xml:space="preserve">149 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623" w:type="dxa"/>
          </w:tcPr>
          <w:p w14:paraId="71DFD8B9" w14:textId="49AA50D1" w:rsidR="00B17B6B" w:rsidRPr="007C493B" w:rsidRDefault="00002DA6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13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214.50</w:t>
            </w:r>
          </w:p>
        </w:tc>
        <w:tc>
          <w:tcPr>
            <w:tcW w:w="222" w:type="dxa"/>
          </w:tcPr>
          <w:p w14:paraId="71DFD8BA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71DFD8BB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5,179,829.98</w:t>
            </w:r>
          </w:p>
        </w:tc>
        <w:tc>
          <w:tcPr>
            <w:tcW w:w="222" w:type="dxa"/>
          </w:tcPr>
          <w:p w14:paraId="71DFD8BC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8BD" w14:textId="7EE9A840" w:rsidR="00B17B6B" w:rsidRPr="007C493B" w:rsidRDefault="00002DA6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13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214.50</w:t>
            </w:r>
          </w:p>
        </w:tc>
        <w:tc>
          <w:tcPr>
            <w:tcW w:w="240" w:type="dxa"/>
            <w:shd w:val="clear" w:color="auto" w:fill="auto"/>
          </w:tcPr>
          <w:p w14:paraId="71DFD8BE" w14:textId="77777777" w:rsidR="00B17B6B" w:rsidRPr="007C493B" w:rsidRDefault="00B17B6B" w:rsidP="00B17B6B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1DFD8BF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5,179,829.98</w:t>
            </w:r>
          </w:p>
        </w:tc>
      </w:tr>
      <w:tr w:rsidR="00B17B6B" w:rsidRPr="007C493B" w14:paraId="71DFD8C9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C1" w14:textId="77777777" w:rsidR="00B17B6B" w:rsidRPr="007C493B" w:rsidRDefault="00B17B6B" w:rsidP="00B17B6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71DFD8C2" w14:textId="311DDD2A" w:rsidR="00B17B6B" w:rsidRPr="007C493B" w:rsidRDefault="00002DA6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13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214.50</w:t>
            </w:r>
          </w:p>
        </w:tc>
        <w:tc>
          <w:tcPr>
            <w:tcW w:w="222" w:type="dxa"/>
          </w:tcPr>
          <w:p w14:paraId="71DFD8C3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71DFD8C4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5,179,829.98</w:t>
            </w:r>
          </w:p>
        </w:tc>
        <w:tc>
          <w:tcPr>
            <w:tcW w:w="222" w:type="dxa"/>
          </w:tcPr>
          <w:p w14:paraId="71DFD8C5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8C6" w14:textId="1ED9BC9A" w:rsidR="00B17B6B" w:rsidRPr="007C493B" w:rsidRDefault="00002DA6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13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214.50</w:t>
            </w:r>
          </w:p>
        </w:tc>
        <w:tc>
          <w:tcPr>
            <w:tcW w:w="240" w:type="dxa"/>
            <w:shd w:val="clear" w:color="auto" w:fill="auto"/>
          </w:tcPr>
          <w:p w14:paraId="71DFD8C7" w14:textId="77777777" w:rsidR="00B17B6B" w:rsidRPr="007C493B" w:rsidRDefault="00B17B6B" w:rsidP="00B17B6B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8C8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5,179,829.98</w:t>
            </w:r>
          </w:p>
        </w:tc>
      </w:tr>
      <w:tr w:rsidR="00775D86" w:rsidRPr="007C493B" w14:paraId="71DFD8D2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CA" w14:textId="77777777" w:rsidR="00775D86" w:rsidRPr="007C493B" w:rsidRDefault="00775D86" w:rsidP="00F503B6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เงินให้กู้ยืม</w:t>
            </w:r>
            <w:r w:rsidR="002620DF" w:rsidRPr="007C493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ระยะสั้น</w:t>
            </w:r>
            <w:r w:rsidRPr="007C493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6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DFD8CB" w14:textId="77777777" w:rsidR="00775D86" w:rsidRPr="007C493B" w:rsidRDefault="00775D86" w:rsidP="00775D86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71DFD8CC" w14:textId="77777777" w:rsidR="00775D86" w:rsidRPr="007C493B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CD" w14:textId="77777777" w:rsidR="00775D86" w:rsidRPr="007C493B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CE" w14:textId="77777777" w:rsidR="00775D86" w:rsidRPr="007C493B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71DFD8CF" w14:textId="77777777" w:rsidR="00775D86" w:rsidRPr="007C493B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8D0" w14:textId="77777777" w:rsidR="00775D86" w:rsidRPr="007C493B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71DFD8D1" w14:textId="77777777" w:rsidR="00775D86" w:rsidRPr="007C493B" w:rsidRDefault="00775D86" w:rsidP="00F503B6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D618EC" w:rsidRPr="007C493B" w14:paraId="71DFD8DB" w14:textId="77777777" w:rsidTr="003A595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D3" w14:textId="77777777" w:rsidR="00D618EC" w:rsidRPr="007C493B" w:rsidRDefault="00D618EC" w:rsidP="00D618E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C49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71DFD8D4" w14:textId="3F656561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71DFD8D5" w14:textId="77777777" w:rsidR="00D618EC" w:rsidRPr="007C493B" w:rsidRDefault="00D618EC" w:rsidP="00D618E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D6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71DFD8D7" w14:textId="77777777" w:rsidR="00D618EC" w:rsidRPr="007C493B" w:rsidRDefault="00D618EC" w:rsidP="00D618EC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71DFD8D8" w14:textId="399D7B26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161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723.72</w:t>
            </w:r>
          </w:p>
        </w:tc>
        <w:tc>
          <w:tcPr>
            <w:tcW w:w="240" w:type="dxa"/>
            <w:shd w:val="clear" w:color="auto" w:fill="auto"/>
          </w:tcPr>
          <w:p w14:paraId="71DFD8D9" w14:textId="77777777" w:rsidR="00D618EC" w:rsidRPr="007C493B" w:rsidRDefault="00D618EC" w:rsidP="00D618E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71DFD8DA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350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185.38</w:t>
            </w:r>
          </w:p>
        </w:tc>
      </w:tr>
      <w:tr w:rsidR="00D618EC" w:rsidRPr="007C493B" w14:paraId="71DFD8E4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DC" w14:textId="77777777" w:rsidR="00D618EC" w:rsidRPr="007C493B" w:rsidRDefault="00D618EC" w:rsidP="00D618E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71DFD8DD" w14:textId="2FEF216A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71DFD8DE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71DFD8DF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71DFD8E0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DFD8E1" w14:textId="76271F4E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3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161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723.72</w:t>
            </w:r>
          </w:p>
        </w:tc>
        <w:tc>
          <w:tcPr>
            <w:tcW w:w="240" w:type="dxa"/>
            <w:shd w:val="clear" w:color="auto" w:fill="auto"/>
          </w:tcPr>
          <w:p w14:paraId="71DFD8E2" w14:textId="77777777" w:rsidR="00D618EC" w:rsidRPr="007C493B" w:rsidRDefault="00D618EC" w:rsidP="00D618EC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DFD8E3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350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185.38</w:t>
            </w:r>
          </w:p>
        </w:tc>
      </w:tr>
      <w:tr w:rsidR="00F503B6" w:rsidRPr="007C493B" w14:paraId="71DFD8ED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E5" w14:textId="77777777" w:rsidR="00F503B6" w:rsidRPr="007C493B" w:rsidRDefault="00F503B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23" w:type="dxa"/>
          </w:tcPr>
          <w:p w14:paraId="71DFD8E6" w14:textId="77777777" w:rsidR="00F503B6" w:rsidRPr="007C493B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E7" w14:textId="77777777" w:rsidR="00F503B6" w:rsidRPr="007C493B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E8" w14:textId="77777777" w:rsidR="00F503B6" w:rsidRPr="007C493B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E9" w14:textId="77777777" w:rsidR="00F503B6" w:rsidRPr="007C493B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8EA" w14:textId="77777777" w:rsidR="00F503B6" w:rsidRPr="007C493B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1DFD8EB" w14:textId="77777777" w:rsidR="00F503B6" w:rsidRPr="007C493B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1DFD8EC" w14:textId="77777777" w:rsidR="00F503B6" w:rsidRPr="007C493B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17B6B" w:rsidRPr="007C493B" w14:paraId="71DFD8F6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EE" w14:textId="77777777" w:rsidR="00B17B6B" w:rsidRPr="007C493B" w:rsidRDefault="00B17B6B" w:rsidP="00B17B6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C49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71DFD8EF" w14:textId="1AD5DF67" w:rsidR="00B17B6B" w:rsidRPr="007C493B" w:rsidRDefault="00D618EC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71DFD8F0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F1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71DFD8F2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8F3" w14:textId="58772F23" w:rsidR="00B17B6B" w:rsidRPr="007C493B" w:rsidRDefault="00D618EC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616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704.76</w:t>
            </w:r>
          </w:p>
        </w:tc>
        <w:tc>
          <w:tcPr>
            <w:tcW w:w="240" w:type="dxa"/>
            <w:shd w:val="clear" w:color="auto" w:fill="auto"/>
          </w:tcPr>
          <w:p w14:paraId="71DFD8F4" w14:textId="77777777" w:rsidR="00B17B6B" w:rsidRPr="007C493B" w:rsidRDefault="00B17B6B" w:rsidP="00B17B6B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1DFD8F5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060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842.50</w:t>
            </w:r>
          </w:p>
        </w:tc>
      </w:tr>
      <w:tr w:rsidR="00B17B6B" w:rsidRPr="007C493B" w14:paraId="71DFD8FF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F7" w14:textId="77777777" w:rsidR="00B17B6B" w:rsidRPr="007C493B" w:rsidRDefault="00B17B6B" w:rsidP="00B17B6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71DFD8F8" w14:textId="61BC0B42" w:rsidR="00B17B6B" w:rsidRPr="007C493B" w:rsidRDefault="00D618EC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</w:rPr>
              <w:t>887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</w:rPr>
              <w:t>761.75</w:t>
            </w:r>
          </w:p>
        </w:tc>
        <w:tc>
          <w:tcPr>
            <w:tcW w:w="222" w:type="dxa"/>
          </w:tcPr>
          <w:p w14:paraId="71DFD8F9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FA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517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015.64</w:t>
            </w:r>
          </w:p>
        </w:tc>
        <w:tc>
          <w:tcPr>
            <w:tcW w:w="222" w:type="dxa"/>
          </w:tcPr>
          <w:p w14:paraId="71DFD8FB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8FC" w14:textId="4615E7B8" w:rsidR="00B17B6B" w:rsidRPr="007C493B" w:rsidRDefault="00D618EC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887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761.75</w:t>
            </w:r>
          </w:p>
        </w:tc>
        <w:tc>
          <w:tcPr>
            <w:tcW w:w="240" w:type="dxa"/>
            <w:shd w:val="clear" w:color="auto" w:fill="auto"/>
          </w:tcPr>
          <w:p w14:paraId="71DFD8FD" w14:textId="77777777" w:rsidR="00B17B6B" w:rsidRPr="007C493B" w:rsidRDefault="00B17B6B" w:rsidP="00B17B6B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1DFD8FE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517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015.64</w:t>
            </w:r>
          </w:p>
        </w:tc>
      </w:tr>
      <w:tr w:rsidR="00B17B6B" w:rsidRPr="007C493B" w14:paraId="71DFD908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00" w14:textId="77777777" w:rsidR="00B17B6B" w:rsidRPr="007C493B" w:rsidRDefault="00B17B6B" w:rsidP="00B17B6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71DFD901" w14:textId="07456ADD" w:rsidR="00B17B6B" w:rsidRPr="007C493B" w:rsidRDefault="00D618EC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4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887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761.75</w:t>
            </w:r>
          </w:p>
        </w:tc>
        <w:tc>
          <w:tcPr>
            <w:tcW w:w="222" w:type="dxa"/>
          </w:tcPr>
          <w:p w14:paraId="71DFD902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71DFD903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517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015.64</w:t>
            </w:r>
          </w:p>
        </w:tc>
        <w:tc>
          <w:tcPr>
            <w:tcW w:w="222" w:type="dxa"/>
          </w:tcPr>
          <w:p w14:paraId="71DFD904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905" w14:textId="2D4E779B" w:rsidR="00B17B6B" w:rsidRPr="007C493B" w:rsidRDefault="00D618EC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9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504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466.51</w:t>
            </w:r>
          </w:p>
        </w:tc>
        <w:tc>
          <w:tcPr>
            <w:tcW w:w="240" w:type="dxa"/>
            <w:shd w:val="clear" w:color="auto" w:fill="auto"/>
          </w:tcPr>
          <w:p w14:paraId="71DFD906" w14:textId="77777777" w:rsidR="00B17B6B" w:rsidRPr="007C493B" w:rsidRDefault="00B17B6B" w:rsidP="00B17B6B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907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13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577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858.14</w:t>
            </w:r>
          </w:p>
        </w:tc>
      </w:tr>
      <w:tr w:rsidR="00B17B6B" w:rsidRPr="007C493B" w14:paraId="71DFD911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09" w14:textId="77777777" w:rsidR="00B17B6B" w:rsidRPr="007C493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3" w:type="dxa"/>
          </w:tcPr>
          <w:p w14:paraId="71DFD90A" w14:textId="77777777" w:rsidR="00B17B6B" w:rsidRPr="007C493B" w:rsidRDefault="00B17B6B" w:rsidP="00F2525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0B" w14:textId="77777777" w:rsidR="00B17B6B" w:rsidRPr="007C493B" w:rsidRDefault="00B17B6B" w:rsidP="00F2525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90C" w14:textId="77777777" w:rsidR="00B17B6B" w:rsidRPr="007C493B" w:rsidRDefault="00B17B6B" w:rsidP="00F2525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0D" w14:textId="77777777" w:rsidR="00B17B6B" w:rsidRPr="007C493B" w:rsidRDefault="00B17B6B" w:rsidP="00F2525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1DFD90E" w14:textId="77777777" w:rsidR="00B17B6B" w:rsidRPr="007C493B" w:rsidRDefault="00B17B6B" w:rsidP="00F2525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90F" w14:textId="77777777" w:rsidR="00B17B6B" w:rsidRPr="007C493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1DFD910" w14:textId="77777777" w:rsidR="00B17B6B" w:rsidRPr="007C493B" w:rsidRDefault="00B17B6B" w:rsidP="00F25259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17B6B" w:rsidRPr="007C493B" w14:paraId="71DFD91A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12" w14:textId="77777777" w:rsidR="00B17B6B" w:rsidRPr="007C493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623" w:type="dxa"/>
          </w:tcPr>
          <w:p w14:paraId="71DFD913" w14:textId="77777777" w:rsidR="00B17B6B" w:rsidRPr="007C493B" w:rsidRDefault="00B17B6B" w:rsidP="00F25259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14" w14:textId="77777777" w:rsidR="00B17B6B" w:rsidRPr="007C493B" w:rsidRDefault="00B17B6B" w:rsidP="00F25259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915" w14:textId="77777777" w:rsidR="00B17B6B" w:rsidRPr="007C493B" w:rsidRDefault="00B17B6B" w:rsidP="00F25259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16" w14:textId="77777777" w:rsidR="00B17B6B" w:rsidRPr="007C493B" w:rsidRDefault="00B17B6B" w:rsidP="00F25259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1DFD917" w14:textId="77777777" w:rsidR="00B17B6B" w:rsidRPr="007C493B" w:rsidRDefault="00B17B6B" w:rsidP="00F25259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918" w14:textId="77777777" w:rsidR="00B17B6B" w:rsidRPr="007C493B" w:rsidRDefault="00B17B6B" w:rsidP="00F2525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1DFD919" w14:textId="77777777" w:rsidR="00B17B6B" w:rsidRPr="007C493B" w:rsidRDefault="00B17B6B" w:rsidP="00F25259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5B02" w:rsidRPr="007C493B" w14:paraId="71DFD923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1B" w14:textId="77777777" w:rsidR="00F35B02" w:rsidRPr="007C493B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7C493B">
              <w:rPr>
                <w:rFonts w:ascii="Angsana New" w:hAnsi="Angsana New"/>
                <w:sz w:val="28"/>
                <w:szCs w:val="28"/>
              </w:rPr>
              <w:t>-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  <w:vAlign w:val="bottom"/>
          </w:tcPr>
          <w:p w14:paraId="71DFD91C" w14:textId="7B47FD8E" w:rsidR="00F35B02" w:rsidRPr="007C493B" w:rsidRDefault="00D618EC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71DFD91D" w14:textId="77777777" w:rsidR="00F35B02" w:rsidRPr="007C493B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71DFD91E" w14:textId="77777777" w:rsidR="00F35B02" w:rsidRPr="007C493B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71DFD91F" w14:textId="77777777" w:rsidR="00F35B02" w:rsidRPr="007C493B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920" w14:textId="416148BE" w:rsidR="00F35B02" w:rsidRPr="007C493B" w:rsidRDefault="00D618EC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321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240" w:type="dxa"/>
            <w:shd w:val="clear" w:color="auto" w:fill="auto"/>
          </w:tcPr>
          <w:p w14:paraId="71DFD921" w14:textId="77777777" w:rsidR="00F35B02" w:rsidRPr="007C493B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1DFD922" w14:textId="77777777" w:rsidR="00F35B02" w:rsidRPr="007C493B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321</w:t>
            </w: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BB7D54" w:rsidRPr="007C493B" w14:paraId="71DFD92C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24" w14:textId="77777777" w:rsidR="00BB7D54" w:rsidRPr="007C493B" w:rsidRDefault="00BB7D54" w:rsidP="00BB7D5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71DFD925" w14:textId="312F85E2" w:rsidR="00BB7D54" w:rsidRPr="007C493B" w:rsidRDefault="00D618EC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520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431.14</w:t>
            </w:r>
          </w:p>
        </w:tc>
        <w:tc>
          <w:tcPr>
            <w:tcW w:w="222" w:type="dxa"/>
            <w:vAlign w:val="bottom"/>
          </w:tcPr>
          <w:p w14:paraId="71DFD926" w14:textId="77777777" w:rsidR="00BB7D54" w:rsidRPr="007C493B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71DFD927" w14:textId="77777777" w:rsidR="00BB7D54" w:rsidRPr="007C493B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502,245.06</w:t>
            </w:r>
          </w:p>
        </w:tc>
        <w:tc>
          <w:tcPr>
            <w:tcW w:w="222" w:type="dxa"/>
            <w:vAlign w:val="bottom"/>
          </w:tcPr>
          <w:p w14:paraId="71DFD928" w14:textId="77777777" w:rsidR="00BB7D54" w:rsidRPr="007C493B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929" w14:textId="7D615EE0" w:rsidR="00BB7D54" w:rsidRPr="007C493B" w:rsidRDefault="00D618EC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520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431.14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DFD92A" w14:textId="77777777" w:rsidR="00BB7D54" w:rsidRPr="007C493B" w:rsidRDefault="00BB7D54" w:rsidP="00BB7D54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1DFD92B" w14:textId="77777777" w:rsidR="00BB7D54" w:rsidRPr="007C493B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502,245.06</w:t>
            </w:r>
          </w:p>
        </w:tc>
      </w:tr>
      <w:tr w:rsidR="00BB7D54" w:rsidRPr="007C493B" w14:paraId="71DFD935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2D" w14:textId="77777777" w:rsidR="00BB7D54" w:rsidRPr="007C493B" w:rsidRDefault="00BB7D54" w:rsidP="00BB7D5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C493B">
              <w:rPr>
                <w:rFonts w:ascii="Angsana New" w:hAnsi="Angsana New"/>
                <w:sz w:val="28"/>
                <w:szCs w:val="28"/>
              </w:rPr>
              <w:t xml:space="preserve">149 </w:t>
            </w:r>
            <w:r w:rsidRPr="007C493B">
              <w:rPr>
                <w:rFonts w:ascii="Angsana New" w:hAnsi="Angsana New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71DFD92E" w14:textId="4259F4C5" w:rsidR="00BB7D54" w:rsidRPr="007C493B" w:rsidRDefault="00D618EC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263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804.38</w:t>
            </w:r>
          </w:p>
        </w:tc>
        <w:tc>
          <w:tcPr>
            <w:tcW w:w="222" w:type="dxa"/>
            <w:vAlign w:val="bottom"/>
          </w:tcPr>
          <w:p w14:paraId="71DFD92F" w14:textId="77777777" w:rsidR="00BB7D54" w:rsidRPr="007C493B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71DFD930" w14:textId="77777777" w:rsidR="00BB7D54" w:rsidRPr="007C493B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 xml:space="preserve"> 7,490.00 </w:t>
            </w:r>
          </w:p>
        </w:tc>
        <w:tc>
          <w:tcPr>
            <w:tcW w:w="222" w:type="dxa"/>
          </w:tcPr>
          <w:p w14:paraId="71DFD931" w14:textId="77777777" w:rsidR="00BB7D54" w:rsidRPr="007C493B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932" w14:textId="582E52AD" w:rsidR="00BB7D54" w:rsidRPr="007C493B" w:rsidRDefault="00D618EC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263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804.38</w:t>
            </w:r>
          </w:p>
        </w:tc>
        <w:tc>
          <w:tcPr>
            <w:tcW w:w="240" w:type="dxa"/>
            <w:shd w:val="clear" w:color="auto" w:fill="auto"/>
          </w:tcPr>
          <w:p w14:paraId="71DFD933" w14:textId="77777777" w:rsidR="00BB7D54" w:rsidRPr="007C493B" w:rsidRDefault="00BB7D54" w:rsidP="00BB7D54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934" w14:textId="77777777" w:rsidR="00BB7D54" w:rsidRPr="007C493B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7,490.00</w:t>
            </w:r>
          </w:p>
        </w:tc>
      </w:tr>
      <w:tr w:rsidR="00F1791B" w:rsidRPr="007C493B" w14:paraId="71DFD93E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36" w14:textId="77777777" w:rsidR="00F1791B" w:rsidRPr="007C493B" w:rsidRDefault="00F1791B" w:rsidP="00F1791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937" w14:textId="1C65AFF7" w:rsidR="00F1791B" w:rsidRPr="007C493B" w:rsidRDefault="00D618EC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784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235.52</w:t>
            </w:r>
          </w:p>
        </w:tc>
        <w:tc>
          <w:tcPr>
            <w:tcW w:w="222" w:type="dxa"/>
            <w:vAlign w:val="bottom"/>
          </w:tcPr>
          <w:p w14:paraId="71DFD938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939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509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735.06</w:t>
            </w:r>
          </w:p>
        </w:tc>
        <w:tc>
          <w:tcPr>
            <w:tcW w:w="222" w:type="dxa"/>
          </w:tcPr>
          <w:p w14:paraId="71DFD93A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93B" w14:textId="4197D135" w:rsidR="00F1791B" w:rsidRPr="007C493B" w:rsidRDefault="00D618EC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105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235.52</w:t>
            </w:r>
          </w:p>
        </w:tc>
        <w:tc>
          <w:tcPr>
            <w:tcW w:w="240" w:type="dxa"/>
            <w:shd w:val="clear" w:color="auto" w:fill="auto"/>
          </w:tcPr>
          <w:p w14:paraId="71DFD93C" w14:textId="77777777" w:rsidR="00F1791B" w:rsidRPr="007C493B" w:rsidRDefault="00F1791B" w:rsidP="00F1791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93D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830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735.06</w:t>
            </w:r>
          </w:p>
        </w:tc>
      </w:tr>
      <w:tr w:rsidR="00F1791B" w:rsidRPr="007C493B" w14:paraId="71DFD947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3F" w14:textId="77777777" w:rsidR="00F1791B" w:rsidRPr="007C493B" w:rsidRDefault="00F1791B" w:rsidP="00F1791B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</w:t>
            </w:r>
            <w:r w:rsidRPr="007C493B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</w:t>
            </w:r>
            <w:r w:rsidRPr="007C49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1623" w:type="dxa"/>
            <w:tcBorders>
              <w:top w:val="double" w:sz="4" w:space="0" w:color="auto"/>
            </w:tcBorders>
          </w:tcPr>
          <w:p w14:paraId="71DFD940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41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double" w:sz="4" w:space="0" w:color="auto"/>
            </w:tcBorders>
          </w:tcPr>
          <w:p w14:paraId="71DFD942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71DFD943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DFD944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945" w14:textId="77777777" w:rsidR="00F1791B" w:rsidRPr="007C493B" w:rsidRDefault="00F1791B" w:rsidP="00F1791B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DFD946" w14:textId="77777777" w:rsidR="00F1791B" w:rsidRPr="007C493B" w:rsidRDefault="00F1791B" w:rsidP="00F1791B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791B" w:rsidRPr="007C493B" w14:paraId="71DFD950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48" w14:textId="77777777" w:rsidR="00F1791B" w:rsidRPr="007C493B" w:rsidRDefault="00F1791B" w:rsidP="00F1791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7C493B">
              <w:rPr>
                <w:rFonts w:ascii="Angsana New" w:hAnsi="Angsana New"/>
                <w:sz w:val="28"/>
                <w:szCs w:val="28"/>
              </w:rPr>
              <w:t>-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71DFD949" w14:textId="0DB57A4B" w:rsidR="00F1791B" w:rsidRPr="007C493B" w:rsidRDefault="00D618EC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71DFD94A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71DFD94B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71DFD94C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94D" w14:textId="0AE1A64C" w:rsidR="00F1791B" w:rsidRPr="007C493B" w:rsidRDefault="00D618EC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67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541.67</w:t>
            </w:r>
          </w:p>
        </w:tc>
        <w:tc>
          <w:tcPr>
            <w:tcW w:w="240" w:type="dxa"/>
            <w:shd w:val="clear" w:color="auto" w:fill="auto"/>
          </w:tcPr>
          <w:p w14:paraId="71DFD94E" w14:textId="77777777" w:rsidR="00F1791B" w:rsidRPr="007C493B" w:rsidRDefault="00F1791B" w:rsidP="00F1791B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1DFD94F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11,958.33</w:t>
            </w:r>
          </w:p>
        </w:tc>
      </w:tr>
      <w:tr w:rsidR="00F1791B" w:rsidRPr="007C493B" w14:paraId="71DFD959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51" w14:textId="77777777" w:rsidR="00F1791B" w:rsidRPr="007C493B" w:rsidRDefault="00F1791B" w:rsidP="00F1791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71DFD952" w14:textId="4622D680" w:rsidR="00F1791B" w:rsidRPr="007C493B" w:rsidRDefault="00D618EC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82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451.77</w:t>
            </w:r>
          </w:p>
        </w:tc>
        <w:tc>
          <w:tcPr>
            <w:tcW w:w="222" w:type="dxa"/>
            <w:vAlign w:val="bottom"/>
          </w:tcPr>
          <w:p w14:paraId="71DFD953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71DFD954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</w:rPr>
              <w:t>2,091,512.90</w:t>
            </w:r>
          </w:p>
        </w:tc>
        <w:tc>
          <w:tcPr>
            <w:tcW w:w="222" w:type="dxa"/>
          </w:tcPr>
          <w:p w14:paraId="71DFD955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956" w14:textId="612F657A" w:rsidR="00F1791B" w:rsidRPr="007C493B" w:rsidRDefault="00D618EC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82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451.77</w:t>
            </w:r>
          </w:p>
        </w:tc>
        <w:tc>
          <w:tcPr>
            <w:tcW w:w="240" w:type="dxa"/>
            <w:shd w:val="clear" w:color="auto" w:fill="auto"/>
          </w:tcPr>
          <w:p w14:paraId="71DFD957" w14:textId="77777777" w:rsidR="00F1791B" w:rsidRPr="007C493B" w:rsidRDefault="00F1791B" w:rsidP="00F1791B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FD958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2,091,512.90</w:t>
            </w:r>
          </w:p>
        </w:tc>
      </w:tr>
      <w:tr w:rsidR="00F1791B" w:rsidRPr="007C493B" w14:paraId="71DFD962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5A" w14:textId="77777777" w:rsidR="00F1791B" w:rsidRPr="007C493B" w:rsidRDefault="00F1791B" w:rsidP="00F1791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95B" w14:textId="17D543CD" w:rsidR="00F1791B" w:rsidRPr="007C493B" w:rsidRDefault="00D618EC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82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451.77</w:t>
            </w:r>
          </w:p>
        </w:tc>
        <w:tc>
          <w:tcPr>
            <w:tcW w:w="222" w:type="dxa"/>
            <w:vAlign w:val="bottom"/>
          </w:tcPr>
          <w:p w14:paraId="71DFD95C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95D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sz w:val="28"/>
                <w:szCs w:val="28"/>
              </w:rPr>
              <w:t>2,091,512.90</w:t>
            </w:r>
          </w:p>
        </w:tc>
        <w:tc>
          <w:tcPr>
            <w:tcW w:w="222" w:type="dxa"/>
          </w:tcPr>
          <w:p w14:paraId="71DFD95E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95F" w14:textId="77C104F4" w:rsidR="00F1791B" w:rsidRPr="007C493B" w:rsidRDefault="00D618EC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149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993.44</w:t>
            </w:r>
          </w:p>
        </w:tc>
        <w:tc>
          <w:tcPr>
            <w:tcW w:w="240" w:type="dxa"/>
            <w:shd w:val="clear" w:color="auto" w:fill="auto"/>
          </w:tcPr>
          <w:p w14:paraId="71DFD960" w14:textId="77777777" w:rsidR="00F1791B" w:rsidRPr="007C493B" w:rsidRDefault="00F1791B" w:rsidP="00F1791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961" w14:textId="77777777" w:rsidR="00F1791B" w:rsidRPr="007C493B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103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471.23</w:t>
            </w:r>
          </w:p>
        </w:tc>
      </w:tr>
    </w:tbl>
    <w:p w14:paraId="71DFD963" w14:textId="77777777" w:rsidR="001632C5" w:rsidRPr="007C493B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964" w14:textId="77777777" w:rsidR="001632C5" w:rsidRPr="007C493B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965" w14:textId="77777777" w:rsidR="001B3830" w:rsidRPr="007C493B" w:rsidRDefault="001B3830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966" w14:textId="77777777" w:rsidR="001B3830" w:rsidRPr="007C493B" w:rsidRDefault="001B3830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967" w14:textId="77777777" w:rsidR="001B3830" w:rsidRPr="007C493B" w:rsidRDefault="001B3830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968" w14:textId="77777777" w:rsidR="00B17B6B" w:rsidRPr="007C493B" w:rsidRDefault="00B17B6B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09815A0D" w14:textId="77777777" w:rsidR="00F11B0A" w:rsidRPr="007C493B" w:rsidRDefault="00F11B0A" w:rsidP="00A6201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after="240"/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969" w14:textId="3C5AFBF9" w:rsidR="00B17B6B" w:rsidRPr="007C493B" w:rsidRDefault="0080653F" w:rsidP="00A62014">
      <w:pPr>
        <w:numPr>
          <w:ilvl w:val="0"/>
          <w:numId w:val="16"/>
        </w:numPr>
        <w:tabs>
          <w:tab w:val="left" w:pos="513"/>
          <w:tab w:val="decimal" w:pos="7920"/>
        </w:tabs>
        <w:spacing w:after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 w:rsidRPr="007C493B">
        <w:rPr>
          <w:rFonts w:ascii="Angsana New" w:hAnsi="Angsana New"/>
          <w:b/>
          <w:bCs/>
          <w:sz w:val="30"/>
          <w:szCs w:val="30"/>
        </w:rPr>
        <w:t xml:space="preserve"> 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W w:w="10638" w:type="dxa"/>
        <w:jc w:val="center"/>
        <w:tblLook w:val="04A0" w:firstRow="1" w:lastRow="0" w:firstColumn="1" w:lastColumn="0" w:noHBand="0" w:noVBand="1"/>
      </w:tblPr>
      <w:tblGrid>
        <w:gridCol w:w="3690"/>
        <w:gridCol w:w="1623"/>
        <w:gridCol w:w="222"/>
        <w:gridCol w:w="1575"/>
        <w:gridCol w:w="222"/>
        <w:gridCol w:w="1546"/>
        <w:gridCol w:w="240"/>
        <w:gridCol w:w="1520"/>
      </w:tblGrid>
      <w:tr w:rsidR="00B17B6B" w:rsidRPr="007C493B" w14:paraId="71DFD972" w14:textId="77777777" w:rsidTr="00B17B6B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6A" w14:textId="77777777" w:rsidR="00B17B6B" w:rsidRPr="007C493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</w:tcPr>
          <w:p w14:paraId="71DFD96B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6C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96D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6E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1DFD96F" w14:textId="77777777" w:rsidR="00B17B6B" w:rsidRPr="007C493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970" w14:textId="77777777" w:rsidR="00B17B6B" w:rsidRPr="007C493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1DFD971" w14:textId="77777777" w:rsidR="00B17B6B" w:rsidRPr="007C493B" w:rsidRDefault="00B17B6B" w:rsidP="00B17B6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17B6B" w:rsidRPr="007C493B" w14:paraId="71DFD977" w14:textId="77777777" w:rsidTr="00F25259">
        <w:trPr>
          <w:jc w:val="center"/>
        </w:trPr>
        <w:tc>
          <w:tcPr>
            <w:tcW w:w="3690" w:type="dxa"/>
            <w:shd w:val="clear" w:color="auto" w:fill="auto"/>
          </w:tcPr>
          <w:p w14:paraId="71DFD973" w14:textId="77777777" w:rsidR="00B17B6B" w:rsidRPr="007C493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71DFD974" w14:textId="77777777" w:rsidR="00B17B6B" w:rsidRPr="007C493B" w:rsidRDefault="00B17B6B" w:rsidP="00F25259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71DFD975" w14:textId="77777777" w:rsidR="00B17B6B" w:rsidRPr="007C493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D976" w14:textId="77777777" w:rsidR="00B17B6B" w:rsidRPr="007C493B" w:rsidRDefault="00B17B6B" w:rsidP="00F25259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7B6B" w:rsidRPr="007C493B" w14:paraId="71DFD980" w14:textId="77777777" w:rsidTr="00F25259">
        <w:trPr>
          <w:jc w:val="center"/>
        </w:trPr>
        <w:tc>
          <w:tcPr>
            <w:tcW w:w="3690" w:type="dxa"/>
            <w:shd w:val="clear" w:color="auto" w:fill="auto"/>
          </w:tcPr>
          <w:p w14:paraId="71DFD978" w14:textId="77777777" w:rsidR="00B17B6B" w:rsidRPr="007C493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D979" w14:textId="6974D51B" w:rsidR="00B17B6B" w:rsidRPr="007C493B" w:rsidRDefault="002F1409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C493B">
              <w:rPr>
                <w:sz w:val="28"/>
                <w:szCs w:val="28"/>
              </w:rPr>
              <w:t xml:space="preserve">30 </w:t>
            </w:r>
            <w:r w:rsidRPr="007C493B">
              <w:rPr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sz w:val="28"/>
                <w:szCs w:val="28"/>
              </w:rPr>
              <w:t>2565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71DFD97A" w14:textId="77777777" w:rsidR="00B17B6B" w:rsidRPr="007C493B" w:rsidRDefault="00B17B6B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D97B" w14:textId="77777777" w:rsidR="00B17B6B" w:rsidRPr="007C493B" w:rsidRDefault="00B17B6B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C493B">
              <w:rPr>
                <w:sz w:val="28"/>
                <w:szCs w:val="28"/>
              </w:rPr>
              <w:t xml:space="preserve">31 </w:t>
            </w:r>
            <w:r w:rsidRPr="007C493B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C493B">
              <w:rPr>
                <w:sz w:val="28"/>
                <w:szCs w:val="28"/>
                <w:cs/>
              </w:rPr>
              <w:t xml:space="preserve"> </w:t>
            </w:r>
            <w:r w:rsidRPr="007C493B">
              <w:rPr>
                <w:sz w:val="28"/>
                <w:szCs w:val="28"/>
              </w:rPr>
              <w:t>2564</w:t>
            </w:r>
          </w:p>
        </w:tc>
        <w:tc>
          <w:tcPr>
            <w:tcW w:w="222" w:type="dxa"/>
          </w:tcPr>
          <w:p w14:paraId="71DFD97C" w14:textId="77777777" w:rsidR="00B17B6B" w:rsidRPr="007C493B" w:rsidRDefault="00B17B6B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97D" w14:textId="3B3330B4" w:rsidR="00B17B6B" w:rsidRPr="007C493B" w:rsidRDefault="002F1409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C493B">
              <w:rPr>
                <w:sz w:val="28"/>
                <w:szCs w:val="28"/>
              </w:rPr>
              <w:t xml:space="preserve">30 </w:t>
            </w:r>
            <w:r w:rsidRPr="007C493B">
              <w:rPr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sz w:val="28"/>
                <w:szCs w:val="28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D97E" w14:textId="77777777" w:rsidR="00B17B6B" w:rsidRPr="007C493B" w:rsidRDefault="00B17B6B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97F" w14:textId="77777777" w:rsidR="00B17B6B" w:rsidRPr="007C493B" w:rsidRDefault="00B17B6B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C493B">
              <w:rPr>
                <w:sz w:val="28"/>
                <w:szCs w:val="28"/>
              </w:rPr>
              <w:t xml:space="preserve">31 </w:t>
            </w:r>
            <w:r w:rsidRPr="007C493B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C493B">
              <w:rPr>
                <w:sz w:val="28"/>
                <w:szCs w:val="28"/>
                <w:cs/>
              </w:rPr>
              <w:t xml:space="preserve"> </w:t>
            </w:r>
            <w:r w:rsidRPr="007C493B">
              <w:rPr>
                <w:sz w:val="28"/>
                <w:szCs w:val="28"/>
              </w:rPr>
              <w:t>2564</w:t>
            </w:r>
          </w:p>
        </w:tc>
      </w:tr>
      <w:tr w:rsidR="00B17B6B" w:rsidRPr="007C493B" w14:paraId="71DFD989" w14:textId="77777777" w:rsidTr="00052381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81" w14:textId="77777777" w:rsidR="00B17B6B" w:rsidRPr="007C493B" w:rsidRDefault="00B17B6B" w:rsidP="00F25259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71DFD982" w14:textId="77777777" w:rsidR="00B17B6B" w:rsidRPr="007C493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83" w14:textId="77777777" w:rsidR="00B17B6B" w:rsidRPr="007C493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984" w14:textId="77777777" w:rsidR="00B17B6B" w:rsidRPr="007C493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85" w14:textId="77777777" w:rsidR="00B17B6B" w:rsidRPr="007C493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14:paraId="71DFD986" w14:textId="77777777" w:rsidR="00B17B6B" w:rsidRPr="007C493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987" w14:textId="77777777" w:rsidR="00B17B6B" w:rsidRPr="007C493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</w:tcPr>
          <w:p w14:paraId="71DFD988" w14:textId="77777777" w:rsidR="00B17B6B" w:rsidRPr="007C493B" w:rsidRDefault="00B17B6B" w:rsidP="00F25259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E92BFE" w:rsidRPr="007C493B" w14:paraId="71DFD992" w14:textId="77777777" w:rsidTr="00052381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8A" w14:textId="77777777" w:rsidR="00E92BFE" w:rsidRPr="007C493B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3" w:type="dxa"/>
          </w:tcPr>
          <w:p w14:paraId="71DFD98B" w14:textId="77777777" w:rsidR="00E92BFE" w:rsidRPr="007C493B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8C" w14:textId="77777777" w:rsidR="00E92BFE" w:rsidRPr="007C493B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98D" w14:textId="77777777" w:rsidR="00E92BFE" w:rsidRPr="007C493B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71DFD98E" w14:textId="77777777" w:rsidR="00E92BFE" w:rsidRPr="007C493B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1DFD98F" w14:textId="77777777" w:rsidR="00E92BFE" w:rsidRPr="007C493B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990" w14:textId="77777777" w:rsidR="00E92BFE" w:rsidRPr="007C493B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1DFD991" w14:textId="77777777" w:rsidR="00E92BFE" w:rsidRPr="007C493B" w:rsidRDefault="00E92BFE" w:rsidP="00236253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35B02" w:rsidRPr="007C493B" w14:paraId="71DFD99B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93" w14:textId="77777777" w:rsidR="00F35B02" w:rsidRPr="007C493B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7C493B">
              <w:rPr>
                <w:rFonts w:ascii="Angsana New" w:hAnsi="Angsana New"/>
                <w:sz w:val="28"/>
                <w:szCs w:val="28"/>
              </w:rPr>
              <w:t>-</w:t>
            </w:r>
            <w:r w:rsidRPr="007C493B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71DFD994" w14:textId="75CA76BF" w:rsidR="00F35B02" w:rsidRPr="007C493B" w:rsidRDefault="00D618EC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71DFD995" w14:textId="77777777" w:rsidR="00F35B02" w:rsidRPr="007C493B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71DFD996" w14:textId="77777777" w:rsidR="00F35B02" w:rsidRPr="007C493B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71DFD997" w14:textId="77777777" w:rsidR="00F35B02" w:rsidRPr="007C493B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998" w14:textId="06BC02F7" w:rsidR="00F35B02" w:rsidRPr="007C493B" w:rsidRDefault="00D618EC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941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020.26</w:t>
            </w:r>
          </w:p>
        </w:tc>
        <w:tc>
          <w:tcPr>
            <w:tcW w:w="240" w:type="dxa"/>
            <w:shd w:val="clear" w:color="auto" w:fill="auto"/>
          </w:tcPr>
          <w:p w14:paraId="71DFD999" w14:textId="77777777" w:rsidR="00F35B02" w:rsidRPr="007C493B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1DFD99A" w14:textId="77777777" w:rsidR="00F35B02" w:rsidRPr="007C493B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7,439,080.22</w:t>
            </w:r>
          </w:p>
        </w:tc>
      </w:tr>
      <w:tr w:rsidR="00F35B02" w:rsidRPr="007C493B" w14:paraId="71DFD9A4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9C" w14:textId="77777777" w:rsidR="00F35B02" w:rsidRPr="007C493B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71DFD99D" w14:textId="4FD3EEE4" w:rsidR="00F35B02" w:rsidRPr="007C493B" w:rsidRDefault="00D618EC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417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575.96</w:t>
            </w:r>
          </w:p>
        </w:tc>
        <w:tc>
          <w:tcPr>
            <w:tcW w:w="222" w:type="dxa"/>
            <w:vAlign w:val="bottom"/>
          </w:tcPr>
          <w:p w14:paraId="71DFD99E" w14:textId="77777777" w:rsidR="00F35B02" w:rsidRPr="007C493B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71DFD99F" w14:textId="77777777" w:rsidR="00F35B02" w:rsidRPr="007C493B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7,067,268.48</w:t>
            </w:r>
          </w:p>
        </w:tc>
        <w:tc>
          <w:tcPr>
            <w:tcW w:w="222" w:type="dxa"/>
            <w:vAlign w:val="bottom"/>
          </w:tcPr>
          <w:p w14:paraId="71DFD9A0" w14:textId="77777777" w:rsidR="00F35B02" w:rsidRPr="007C493B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9A1" w14:textId="0D43BAAE" w:rsidR="00F35B02" w:rsidRPr="007C493B" w:rsidRDefault="00D618EC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417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575.96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DFD9A2" w14:textId="77777777" w:rsidR="00F35B02" w:rsidRPr="007C493B" w:rsidRDefault="00F35B02" w:rsidP="00F35B02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1DFD9A3" w14:textId="77777777" w:rsidR="00F35B02" w:rsidRPr="007C493B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C493B">
              <w:rPr>
                <w:rFonts w:ascii="Angsana New" w:hAnsi="Angsana New"/>
                <w:sz w:val="28"/>
                <w:szCs w:val="28"/>
                <w:lang w:val="en-US"/>
              </w:rPr>
              <w:t>7,067,268.48</w:t>
            </w:r>
          </w:p>
        </w:tc>
      </w:tr>
      <w:tr w:rsidR="00F35B02" w:rsidRPr="007C493B" w14:paraId="71DFD9AD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A5" w14:textId="77777777" w:rsidR="00F35B02" w:rsidRPr="007C493B" w:rsidRDefault="00F35B02" w:rsidP="00F35B0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9A6" w14:textId="5154B45E" w:rsidR="00F35B02" w:rsidRPr="007C493B" w:rsidRDefault="00D618EC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5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417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575.96</w:t>
            </w:r>
          </w:p>
        </w:tc>
        <w:tc>
          <w:tcPr>
            <w:tcW w:w="222" w:type="dxa"/>
            <w:vAlign w:val="bottom"/>
          </w:tcPr>
          <w:p w14:paraId="71DFD9A7" w14:textId="77777777" w:rsidR="00F35B02" w:rsidRPr="007C493B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9A8" w14:textId="77777777" w:rsidR="00F35B02" w:rsidRPr="007C493B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sz w:val="28"/>
                <w:szCs w:val="28"/>
              </w:rPr>
              <w:t>7,067,268.48</w:t>
            </w:r>
          </w:p>
        </w:tc>
        <w:tc>
          <w:tcPr>
            <w:tcW w:w="222" w:type="dxa"/>
          </w:tcPr>
          <w:p w14:paraId="71DFD9A9" w14:textId="77777777" w:rsidR="00F35B02" w:rsidRPr="007C493B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9AA" w14:textId="1D81860E" w:rsidR="00F35B02" w:rsidRPr="007C493B" w:rsidRDefault="00D618EC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10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358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596.22</w:t>
            </w:r>
          </w:p>
        </w:tc>
        <w:tc>
          <w:tcPr>
            <w:tcW w:w="240" w:type="dxa"/>
            <w:shd w:val="clear" w:color="auto" w:fill="auto"/>
          </w:tcPr>
          <w:p w14:paraId="71DFD9AB" w14:textId="77777777" w:rsidR="00F35B02" w:rsidRPr="007C493B" w:rsidRDefault="00F35B02" w:rsidP="00F35B0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9AC" w14:textId="77777777" w:rsidR="00F35B02" w:rsidRPr="007C493B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93B">
              <w:rPr>
                <w:rFonts w:ascii="Angsana New" w:hAnsi="Angsana New"/>
                <w:b/>
                <w:bCs/>
                <w:sz w:val="28"/>
                <w:szCs w:val="28"/>
              </w:rPr>
              <w:t>14,506,348.70</w:t>
            </w:r>
          </w:p>
        </w:tc>
      </w:tr>
    </w:tbl>
    <w:p w14:paraId="71DFD9AE" w14:textId="77777777" w:rsidR="005274DC" w:rsidRPr="007C493B" w:rsidRDefault="005274DC" w:rsidP="00E92BFE">
      <w:pPr>
        <w:spacing w:before="240" w:line="240" w:lineRule="atLeast"/>
        <w:ind w:left="540"/>
        <w:rPr>
          <w:rFonts w:ascii="Angsana New" w:hAnsi="Angsana New"/>
          <w:b/>
          <w:bCs/>
          <w:color w:val="000000"/>
          <w:sz w:val="6"/>
          <w:szCs w:val="6"/>
        </w:rPr>
      </w:pPr>
    </w:p>
    <w:p w14:paraId="71DFD9AF" w14:textId="77777777" w:rsidR="008A22B2" w:rsidRPr="007C493B" w:rsidRDefault="008A22B2" w:rsidP="00E92BFE">
      <w:pPr>
        <w:spacing w:before="240"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71DFD9B0" w14:textId="6D36634D" w:rsidR="008A22B2" w:rsidRPr="007C493B" w:rsidRDefault="008A22B2" w:rsidP="008A22B2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C493B">
        <w:rPr>
          <w:rFonts w:ascii="Angsana New" w:hAnsi="Angsana New" w:hint="cs"/>
          <w:sz w:val="30"/>
          <w:szCs w:val="30"/>
          <w:cs/>
        </w:rPr>
        <w:t xml:space="preserve">การเพิ่มขึ้นและลดลงของเงินให้กู้ยืมระยะสั้นแก่กิจการที่เกี่ยวข้องกัน </w:t>
      </w:r>
      <w:r w:rsidR="0099692A" w:rsidRPr="007C493B">
        <w:rPr>
          <w:rFonts w:ascii="Angsana New" w:hAnsi="Angsana New" w:hint="cs"/>
          <w:sz w:val="30"/>
          <w:szCs w:val="30"/>
          <w:cs/>
        </w:rPr>
        <w:t xml:space="preserve">ณ </w:t>
      </w:r>
      <w:r w:rsidRPr="007C493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F1409" w:rsidRPr="007C493B">
        <w:rPr>
          <w:rFonts w:ascii="Angsana New" w:hAnsi="Angsana New"/>
          <w:sz w:val="30"/>
          <w:szCs w:val="30"/>
        </w:rPr>
        <w:t xml:space="preserve">30 </w:t>
      </w:r>
      <w:r w:rsidR="002F1409" w:rsidRPr="007C493B">
        <w:rPr>
          <w:rFonts w:ascii="Angsana New" w:hAnsi="Angsana New"/>
          <w:sz w:val="30"/>
          <w:szCs w:val="30"/>
          <w:cs/>
        </w:rPr>
        <w:t xml:space="preserve">กันยายน </w:t>
      </w:r>
      <w:r w:rsidR="002F1409" w:rsidRPr="007C493B">
        <w:rPr>
          <w:rFonts w:ascii="Angsana New" w:hAnsi="Angsana New"/>
          <w:sz w:val="30"/>
          <w:szCs w:val="30"/>
        </w:rPr>
        <w:t>2565</w:t>
      </w:r>
      <w:r w:rsidRPr="007C493B">
        <w:rPr>
          <w:rFonts w:ascii="Angsana New" w:hAnsi="Angsana New"/>
          <w:sz w:val="30"/>
          <w:szCs w:val="30"/>
        </w:rPr>
        <w:t xml:space="preserve"> </w:t>
      </w:r>
      <w:r w:rsidRPr="007C493B">
        <w:rPr>
          <w:rFonts w:ascii="Angsana New" w:hAnsi="Angsana New" w:hint="cs"/>
          <w:sz w:val="30"/>
          <w:szCs w:val="30"/>
          <w:cs/>
        </w:rPr>
        <w:t xml:space="preserve">และ วันที่ </w:t>
      </w:r>
      <w:r w:rsidR="0099692A" w:rsidRPr="007C493B">
        <w:rPr>
          <w:rFonts w:ascii="Angsana New" w:hAnsi="Angsana New"/>
          <w:sz w:val="30"/>
          <w:szCs w:val="30"/>
          <w:cs/>
        </w:rPr>
        <w:br/>
      </w:r>
      <w:r w:rsidRPr="007C493B">
        <w:rPr>
          <w:rFonts w:ascii="Angsana New" w:hAnsi="Angsana New"/>
          <w:sz w:val="30"/>
          <w:szCs w:val="30"/>
          <w:lang w:val="en-US"/>
        </w:rPr>
        <w:t xml:space="preserve">31 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7C493B">
        <w:rPr>
          <w:rFonts w:ascii="Angsana New" w:hAnsi="Angsana New"/>
          <w:sz w:val="30"/>
          <w:szCs w:val="30"/>
        </w:rPr>
        <w:t>256</w:t>
      </w:r>
      <w:r w:rsidR="00F35B02" w:rsidRPr="007C493B">
        <w:rPr>
          <w:rFonts w:ascii="Angsana New" w:hAnsi="Angsana New" w:hint="cs"/>
          <w:sz w:val="30"/>
          <w:szCs w:val="30"/>
          <w:cs/>
        </w:rPr>
        <w:t>4</w:t>
      </w:r>
      <w:r w:rsidRPr="007C493B">
        <w:rPr>
          <w:rFonts w:ascii="Angsana New" w:hAnsi="Angsana New"/>
          <w:sz w:val="30"/>
          <w:szCs w:val="30"/>
        </w:rPr>
        <w:t xml:space="preserve"> </w:t>
      </w:r>
      <w:r w:rsidRPr="007C493B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801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177"/>
        <w:gridCol w:w="610"/>
        <w:gridCol w:w="1888"/>
        <w:gridCol w:w="270"/>
        <w:gridCol w:w="1856"/>
      </w:tblGrid>
      <w:tr w:rsidR="008A22B2" w:rsidRPr="007C493B" w14:paraId="71DFD9B6" w14:textId="77777777" w:rsidTr="00ED3062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71DFD9B1" w14:textId="77777777" w:rsidR="008A22B2" w:rsidRPr="007C493B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71DFD9B2" w14:textId="77777777" w:rsidR="008A22B2" w:rsidRPr="007C493B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88" w:type="dxa"/>
            <w:shd w:val="clear" w:color="auto" w:fill="auto"/>
          </w:tcPr>
          <w:p w14:paraId="71DFD9B3" w14:textId="77777777" w:rsidR="008A22B2" w:rsidRPr="007C493B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DFD9B4" w14:textId="77777777" w:rsidR="008A22B2" w:rsidRPr="007C493B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56" w:type="dxa"/>
            <w:shd w:val="clear" w:color="auto" w:fill="auto"/>
          </w:tcPr>
          <w:p w14:paraId="71DFD9B5" w14:textId="77777777" w:rsidR="008A22B2" w:rsidRPr="007C493B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A22B2" w:rsidRPr="007C493B" w14:paraId="71DFD9BA" w14:textId="77777777" w:rsidTr="00ED3062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71DFD9B7" w14:textId="77777777" w:rsidR="008A22B2" w:rsidRPr="007C493B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71DFD9B8" w14:textId="77777777" w:rsidR="008A22B2" w:rsidRPr="007C493B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D9B9" w14:textId="77777777" w:rsidR="008A22B2" w:rsidRPr="007C493B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2B2" w:rsidRPr="007C493B" w14:paraId="71DFD9C0" w14:textId="77777777" w:rsidTr="00ED3062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71DFD9BB" w14:textId="77777777" w:rsidR="008A22B2" w:rsidRPr="007C493B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14:paraId="71DFD9BC" w14:textId="77777777" w:rsidR="008A22B2" w:rsidRPr="007C493B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FD9BD" w14:textId="1520FA62" w:rsidR="008A22B2" w:rsidRPr="007C493B" w:rsidRDefault="002F1409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</w:rPr>
              <w:t xml:space="preserve">30 </w:t>
            </w:r>
            <w:r w:rsidRPr="007C493B">
              <w:rPr>
                <w:sz w:val="30"/>
                <w:szCs w:val="30"/>
                <w:cs/>
              </w:rPr>
              <w:t xml:space="preserve">กันยายน </w:t>
            </w:r>
            <w:r w:rsidRPr="007C493B">
              <w:rPr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DFD9BE" w14:textId="77777777" w:rsidR="008A22B2" w:rsidRPr="007C493B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FD9BF" w14:textId="77777777" w:rsidR="008A22B2" w:rsidRPr="007C493B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</w:rPr>
              <w:t xml:space="preserve">31 </w:t>
            </w:r>
            <w:r w:rsidRPr="007C493B">
              <w:rPr>
                <w:rFonts w:hint="cs"/>
                <w:sz w:val="30"/>
                <w:szCs w:val="30"/>
                <w:cs/>
              </w:rPr>
              <w:t>ธันวาคม</w:t>
            </w:r>
            <w:r w:rsidRPr="007C493B">
              <w:rPr>
                <w:sz w:val="30"/>
                <w:szCs w:val="30"/>
                <w:cs/>
              </w:rPr>
              <w:t xml:space="preserve"> </w:t>
            </w:r>
            <w:r w:rsidRPr="007C493B">
              <w:rPr>
                <w:sz w:val="30"/>
                <w:szCs w:val="30"/>
              </w:rPr>
              <w:t>256</w:t>
            </w:r>
            <w:r w:rsidR="00F35B02" w:rsidRPr="007C493B">
              <w:rPr>
                <w:sz w:val="30"/>
                <w:szCs w:val="30"/>
              </w:rPr>
              <w:t>4</w:t>
            </w:r>
          </w:p>
        </w:tc>
      </w:tr>
      <w:tr w:rsidR="00F35B02" w:rsidRPr="007C493B" w14:paraId="71DFD9C6" w14:textId="77777777" w:rsidTr="00ED3062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71DFD9C1" w14:textId="77777777" w:rsidR="00F35B02" w:rsidRPr="007C493B" w:rsidRDefault="00F35B02" w:rsidP="00F35B02">
            <w:pPr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93B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610" w:type="dxa"/>
            <w:shd w:val="clear" w:color="auto" w:fill="auto"/>
          </w:tcPr>
          <w:p w14:paraId="71DFD9C2" w14:textId="77777777" w:rsidR="00F35B02" w:rsidRPr="007C493B" w:rsidRDefault="00F35B02" w:rsidP="00F35B02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9C3" w14:textId="6958F63A" w:rsidR="00F35B02" w:rsidRPr="007C493B" w:rsidRDefault="00D618EC" w:rsidP="00ED3062">
            <w:pPr>
              <w:tabs>
                <w:tab w:val="decimal" w:pos="1317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350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185.38</w:t>
            </w:r>
          </w:p>
        </w:tc>
        <w:tc>
          <w:tcPr>
            <w:tcW w:w="270" w:type="dxa"/>
            <w:shd w:val="clear" w:color="auto" w:fill="auto"/>
          </w:tcPr>
          <w:p w14:paraId="71DFD9C4" w14:textId="77777777" w:rsidR="00F35B02" w:rsidRPr="007C493B" w:rsidRDefault="00F35B02" w:rsidP="00ED3062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56" w:type="dxa"/>
            <w:shd w:val="clear" w:color="auto" w:fill="auto"/>
            <w:vAlign w:val="bottom"/>
          </w:tcPr>
          <w:p w14:paraId="71DFD9C5" w14:textId="77777777" w:rsidR="00F35B02" w:rsidRPr="007C493B" w:rsidRDefault="00F35B02" w:rsidP="00ED3062">
            <w:pPr>
              <w:tabs>
                <w:tab w:val="decimal" w:pos="1317"/>
              </w:tabs>
              <w:spacing w:line="240" w:lineRule="auto"/>
              <w:ind w:right="2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7,8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00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</w:tr>
      <w:tr w:rsidR="00F35B02" w:rsidRPr="007C493B" w14:paraId="71DFD9CC" w14:textId="77777777" w:rsidTr="00ED3062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71DFD9C7" w14:textId="77777777" w:rsidR="00F35B02" w:rsidRPr="007C493B" w:rsidRDefault="00F35B02" w:rsidP="00F35B0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610" w:type="dxa"/>
            <w:shd w:val="clear" w:color="auto" w:fill="auto"/>
          </w:tcPr>
          <w:p w14:paraId="71DFD9C8" w14:textId="77777777" w:rsidR="00F35B02" w:rsidRPr="007C493B" w:rsidRDefault="00F35B02" w:rsidP="00F35B0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71DFD9C9" w14:textId="14EB0D67" w:rsidR="00F35B02" w:rsidRPr="007C493B" w:rsidRDefault="00D618EC" w:rsidP="00ED3062">
            <w:pPr>
              <w:tabs>
                <w:tab w:val="decimal" w:pos="1493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FD9CA" w14:textId="77777777" w:rsidR="00F35B02" w:rsidRPr="007C493B" w:rsidRDefault="00F35B02" w:rsidP="00ED3062">
            <w:pPr>
              <w:tabs>
                <w:tab w:val="decimal" w:pos="963"/>
              </w:tabs>
              <w:spacing w:line="240" w:lineRule="auto"/>
              <w:ind w:left="-90"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56" w:type="dxa"/>
            <w:shd w:val="clear" w:color="auto" w:fill="auto"/>
            <w:vAlign w:val="bottom"/>
          </w:tcPr>
          <w:p w14:paraId="71DFD9CB" w14:textId="77777777" w:rsidR="00F35B02" w:rsidRPr="007C493B" w:rsidRDefault="00F35B02" w:rsidP="00ED3062">
            <w:pPr>
              <w:tabs>
                <w:tab w:val="decimal" w:pos="1459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35B02" w:rsidRPr="007C493B" w14:paraId="71DFD9D2" w14:textId="77777777" w:rsidTr="00ED3062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71DFD9CD" w14:textId="77777777" w:rsidR="00F35B02" w:rsidRPr="007C493B" w:rsidRDefault="00F35B02" w:rsidP="00F35B0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610" w:type="dxa"/>
            <w:shd w:val="clear" w:color="auto" w:fill="auto"/>
          </w:tcPr>
          <w:p w14:paraId="71DFD9CE" w14:textId="77777777" w:rsidR="00F35B02" w:rsidRPr="007C493B" w:rsidRDefault="00F35B02" w:rsidP="00F35B0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9CF" w14:textId="075AB9AD" w:rsidR="00F35B02" w:rsidRPr="007C493B" w:rsidRDefault="00D618EC" w:rsidP="00ED3062">
            <w:pPr>
              <w:tabs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(2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188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461.66)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FD9D0" w14:textId="77777777" w:rsidR="00F35B02" w:rsidRPr="007C493B" w:rsidRDefault="00F35B02" w:rsidP="00ED3062">
            <w:pPr>
              <w:tabs>
                <w:tab w:val="decimal" w:pos="963"/>
              </w:tabs>
              <w:spacing w:line="240" w:lineRule="auto"/>
              <w:ind w:left="-90"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9D1" w14:textId="77777777" w:rsidR="00F35B02" w:rsidRPr="007C493B" w:rsidRDefault="00F35B02" w:rsidP="00ED3062">
            <w:pPr>
              <w:tabs>
                <w:tab w:val="decimal" w:pos="1338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449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814.62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35B02" w:rsidRPr="007C493B" w14:paraId="71DFD9D8" w14:textId="77777777" w:rsidTr="00ED3062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71DFD9D3" w14:textId="77777777" w:rsidR="00F35B02" w:rsidRPr="007C493B" w:rsidRDefault="00F35B02" w:rsidP="00F35B0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610" w:type="dxa"/>
            <w:shd w:val="clear" w:color="auto" w:fill="auto"/>
          </w:tcPr>
          <w:p w14:paraId="71DFD9D4" w14:textId="77777777" w:rsidR="00F35B02" w:rsidRPr="007C493B" w:rsidRDefault="00F35B02" w:rsidP="00F35B0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FD9D5" w14:textId="6F83355A" w:rsidR="00F35B02" w:rsidRPr="007C493B" w:rsidRDefault="00D618EC" w:rsidP="00ED3062">
            <w:pPr>
              <w:tabs>
                <w:tab w:val="decimal" w:pos="1317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161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723.72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FD9D6" w14:textId="77777777" w:rsidR="00F35B02" w:rsidRPr="007C493B" w:rsidRDefault="00F35B02" w:rsidP="00ED3062">
            <w:pPr>
              <w:tabs>
                <w:tab w:val="decimal" w:pos="963"/>
              </w:tabs>
              <w:spacing w:line="240" w:lineRule="auto"/>
              <w:ind w:left="-90"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FD9D7" w14:textId="77777777" w:rsidR="00F35B02" w:rsidRPr="007C493B" w:rsidRDefault="00F35B02" w:rsidP="00ED3062">
            <w:pPr>
              <w:tabs>
                <w:tab w:val="decimal" w:pos="1317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350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185.38</w:t>
            </w:r>
          </w:p>
        </w:tc>
      </w:tr>
    </w:tbl>
    <w:p w14:paraId="71DFD9D9" w14:textId="77777777" w:rsidR="008A22B2" w:rsidRPr="007C493B" w:rsidRDefault="008A22B2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  <w:r w:rsidRPr="007C493B">
        <w:rPr>
          <w:rFonts w:ascii="Angsana New" w:eastAsia="Arial Unicode MS" w:hAnsi="Angsana New" w:hint="cs"/>
          <w:sz w:val="32"/>
          <w:szCs w:val="32"/>
          <w:cs/>
        </w:rPr>
        <w:t xml:space="preserve">บริษัทฯ มีเงินให้กู้ยืมระยะสั้นแก่กิจการที่เกี่ยวข้องกันโดยการออกเป็นตั๋วสัญญาใช้เงิน ประเภทจ่ายคืนเมื่อทวงถาม อ้างอิงอัตราดอกเบี้ยร้อยละ </w:t>
      </w:r>
      <w:r w:rsidR="00F35B02" w:rsidRPr="007C493B">
        <w:rPr>
          <w:rFonts w:ascii="Angsana New" w:eastAsia="Arial Unicode MS" w:hAnsi="Angsana New"/>
          <w:sz w:val="32"/>
          <w:szCs w:val="32"/>
          <w:lang w:val="en-US"/>
        </w:rPr>
        <w:t xml:space="preserve">3.25 - 4.25 </w:t>
      </w:r>
      <w:r w:rsidR="00F35B02" w:rsidRPr="007C493B">
        <w:rPr>
          <w:rFonts w:ascii="Angsana New" w:eastAsia="Arial Unicode MS" w:hAnsi="Angsana New" w:hint="cs"/>
          <w:sz w:val="32"/>
          <w:szCs w:val="32"/>
          <w:cs/>
        </w:rPr>
        <w:t>ต่อปี</w:t>
      </w:r>
      <w:r w:rsidR="00F35B02" w:rsidRPr="007C493B">
        <w:rPr>
          <w:rFonts w:ascii="Angsana New" w:eastAsia="Arial Unicode MS" w:hAnsi="Angsana New"/>
          <w:sz w:val="32"/>
          <w:szCs w:val="32"/>
        </w:rPr>
        <w:t xml:space="preserve"> </w:t>
      </w:r>
      <w:r w:rsidRPr="007C493B">
        <w:rPr>
          <w:rFonts w:ascii="Angsana New" w:eastAsia="Arial Unicode MS" w:hAnsi="Angsana New" w:hint="cs"/>
          <w:sz w:val="32"/>
          <w:szCs w:val="32"/>
          <w:cs/>
        </w:rPr>
        <w:t>และไม่มีหลักประกัน</w:t>
      </w:r>
    </w:p>
    <w:p w14:paraId="71DFD9DA" w14:textId="77777777" w:rsidR="00E92BFE" w:rsidRPr="007C493B" w:rsidRDefault="00E92BFE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9DB" w14:textId="77777777" w:rsidR="00E92BFE" w:rsidRPr="007C493B" w:rsidRDefault="00E92BFE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9DC" w14:textId="77777777" w:rsidR="00F35B02" w:rsidRPr="007C493B" w:rsidRDefault="00F35B02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9DD" w14:textId="77777777" w:rsidR="00F35B02" w:rsidRPr="007C493B" w:rsidRDefault="00F35B02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9DE" w14:textId="77777777" w:rsidR="00F35B02" w:rsidRPr="007C493B" w:rsidRDefault="00F35B02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9DF" w14:textId="77777777" w:rsidR="00F35B02" w:rsidRPr="007C493B" w:rsidRDefault="00F35B02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9E0" w14:textId="77777777" w:rsidR="00F35B02" w:rsidRPr="007C493B" w:rsidRDefault="00F35B02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CCA4823" w14:textId="77777777" w:rsidR="00F11B0A" w:rsidRPr="007C493B" w:rsidRDefault="00F11B0A" w:rsidP="00A6201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9E1" w14:textId="30E21848" w:rsidR="00E92BFE" w:rsidRPr="007C493B" w:rsidRDefault="00E92BFE" w:rsidP="00A62014">
      <w:pPr>
        <w:numPr>
          <w:ilvl w:val="0"/>
          <w:numId w:val="17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 w:rsidRPr="007C493B">
        <w:rPr>
          <w:rFonts w:ascii="Angsana New" w:hAnsi="Angsana New"/>
          <w:b/>
          <w:bCs/>
          <w:sz w:val="30"/>
          <w:szCs w:val="30"/>
        </w:rPr>
        <w:t xml:space="preserve"> 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9E2" w14:textId="6F449952" w:rsidR="00E04DD7" w:rsidRPr="007C493B" w:rsidRDefault="00E04DD7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รายการระหว่าง</w:t>
      </w:r>
      <w:r w:rsidR="008A22B2" w:rsidRPr="007C493B">
        <w:rPr>
          <w:rFonts w:ascii="Angsana New" w:hAnsi="Angsana New" w:hint="cs"/>
          <w:sz w:val="30"/>
          <w:szCs w:val="30"/>
          <w:cs/>
        </w:rPr>
        <w:t>บุคคลและ</w:t>
      </w:r>
      <w:r w:rsidRPr="007C493B">
        <w:rPr>
          <w:rFonts w:ascii="Angsana New" w:hAnsi="Angsana New"/>
          <w:sz w:val="30"/>
          <w:szCs w:val="30"/>
          <w:cs/>
        </w:rPr>
        <w:t>กิจการ</w:t>
      </w:r>
      <w:r w:rsidR="008A22B2" w:rsidRPr="007C493B">
        <w:rPr>
          <w:rFonts w:ascii="Angsana New" w:hAnsi="Angsana New" w:hint="cs"/>
          <w:sz w:val="30"/>
          <w:szCs w:val="30"/>
          <w:cs/>
        </w:rPr>
        <w:t>ที่เกี่ยวข้องกันใน</w:t>
      </w:r>
      <w:r w:rsidRPr="007C493B">
        <w:rPr>
          <w:rFonts w:ascii="Angsana New" w:hAnsi="Angsana New"/>
          <w:sz w:val="30"/>
          <w:szCs w:val="30"/>
          <w:cs/>
        </w:rPr>
        <w:t xml:space="preserve">งบกำไรขาดทุนเบ็ดเสร็จที่มีสาระสำคัญ </w:t>
      </w:r>
      <w:r w:rsidR="004635C5" w:rsidRPr="007C493B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4635C5" w:rsidRPr="007C493B">
        <w:rPr>
          <w:rFonts w:ascii="Angsana New" w:hAnsi="Angsana New"/>
          <w:sz w:val="30"/>
          <w:szCs w:val="30"/>
        </w:rPr>
        <w:t>3</w:t>
      </w:r>
      <w:r w:rsidR="004635C5" w:rsidRPr="007C493B">
        <w:rPr>
          <w:rFonts w:ascii="Angsana New" w:hAnsi="Angsana New"/>
          <w:sz w:val="30"/>
          <w:szCs w:val="30"/>
          <w:cs/>
        </w:rPr>
        <w:t xml:space="preserve"> เดือน </w:t>
      </w:r>
      <w:r w:rsidR="00D618EC" w:rsidRPr="007C493B">
        <w:rPr>
          <w:rFonts w:ascii="Angsana New" w:hAnsi="Angsana New"/>
          <w:sz w:val="30"/>
          <w:szCs w:val="30"/>
          <w:cs/>
        </w:rPr>
        <w:br/>
      </w:r>
      <w:r w:rsidR="004635C5" w:rsidRPr="007C493B">
        <w:rPr>
          <w:rFonts w:ascii="Angsana New" w:hAnsi="Angsana New"/>
          <w:sz w:val="30"/>
          <w:szCs w:val="30"/>
          <w:cs/>
        </w:rPr>
        <w:t xml:space="preserve">และ </w:t>
      </w:r>
      <w:r w:rsidR="002F1409" w:rsidRPr="007C493B">
        <w:rPr>
          <w:rFonts w:ascii="Angsana New" w:hAnsi="Angsana New"/>
          <w:sz w:val="30"/>
          <w:szCs w:val="30"/>
        </w:rPr>
        <w:t>9</w:t>
      </w:r>
      <w:r w:rsidR="004635C5" w:rsidRPr="007C493B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4635C5" w:rsidRPr="007C493B">
        <w:rPr>
          <w:rFonts w:ascii="Angsana New" w:hAnsi="Angsana New"/>
          <w:sz w:val="30"/>
          <w:szCs w:val="30"/>
        </w:rPr>
        <w:t>30</w:t>
      </w:r>
      <w:r w:rsidR="004635C5" w:rsidRPr="007C493B">
        <w:rPr>
          <w:rFonts w:ascii="Angsana New" w:hAnsi="Angsana New"/>
          <w:sz w:val="30"/>
          <w:szCs w:val="30"/>
          <w:cs/>
        </w:rPr>
        <w:t xml:space="preserve"> </w:t>
      </w:r>
      <w:r w:rsidR="002F1409" w:rsidRPr="007C493B">
        <w:rPr>
          <w:rFonts w:ascii="Angsana New" w:hAnsi="Angsana New" w:hint="cs"/>
          <w:sz w:val="30"/>
          <w:szCs w:val="30"/>
          <w:cs/>
        </w:rPr>
        <w:t>กันยายน</w:t>
      </w:r>
      <w:r w:rsidR="004635C5" w:rsidRPr="007C493B">
        <w:rPr>
          <w:rFonts w:ascii="Angsana New" w:hAnsi="Angsana New"/>
          <w:sz w:val="30"/>
          <w:szCs w:val="30"/>
          <w:cs/>
        </w:rPr>
        <w:t xml:space="preserve"> </w:t>
      </w:r>
      <w:r w:rsidR="004635C5" w:rsidRPr="007C493B">
        <w:rPr>
          <w:rFonts w:ascii="Angsana New" w:hAnsi="Angsana New"/>
          <w:sz w:val="30"/>
          <w:szCs w:val="30"/>
        </w:rPr>
        <w:t>2565</w:t>
      </w:r>
      <w:r w:rsidR="004635C5" w:rsidRPr="007C493B">
        <w:rPr>
          <w:rFonts w:ascii="Angsana New" w:hAnsi="Angsana New"/>
          <w:sz w:val="30"/>
          <w:szCs w:val="30"/>
          <w:cs/>
        </w:rPr>
        <w:t xml:space="preserve"> และ </w:t>
      </w:r>
      <w:r w:rsidR="004635C5" w:rsidRPr="007C493B">
        <w:rPr>
          <w:rFonts w:ascii="Angsana New" w:hAnsi="Angsana New"/>
          <w:sz w:val="30"/>
          <w:szCs w:val="30"/>
        </w:rPr>
        <w:t>2564</w:t>
      </w:r>
      <w:r w:rsidR="004635C5" w:rsidRPr="007C493B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88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3901"/>
        <w:gridCol w:w="1620"/>
        <w:gridCol w:w="236"/>
        <w:gridCol w:w="1519"/>
        <w:gridCol w:w="7"/>
        <w:gridCol w:w="229"/>
        <w:gridCol w:w="7"/>
        <w:gridCol w:w="1547"/>
        <w:gridCol w:w="16"/>
        <w:gridCol w:w="224"/>
        <w:gridCol w:w="16"/>
        <w:gridCol w:w="1519"/>
        <w:gridCol w:w="39"/>
      </w:tblGrid>
      <w:tr w:rsidR="00C15729" w:rsidRPr="007C493B" w14:paraId="71DFD9EB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</w:tcPr>
          <w:p w14:paraId="71DFD9E3" w14:textId="77777777" w:rsidR="00C15729" w:rsidRPr="007C493B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DFD9E4" w14:textId="77777777" w:rsidR="00C15729" w:rsidRPr="007C493B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9E5" w14:textId="77777777" w:rsidR="00C15729" w:rsidRPr="007C493B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1DFD9E6" w14:textId="77777777" w:rsidR="00C15729" w:rsidRPr="007C493B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1DFD9E7" w14:textId="77777777" w:rsidR="00C15729" w:rsidRPr="007C493B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14:paraId="71DFD9E8" w14:textId="77777777" w:rsidR="00C15729" w:rsidRPr="007C493B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DFD9E9" w14:textId="77777777" w:rsidR="00C15729" w:rsidRPr="007C493B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71DFD9EA" w14:textId="77777777" w:rsidR="00C15729" w:rsidRPr="007C493B" w:rsidRDefault="00C15729" w:rsidP="00D8055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C49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C49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1B0A" w:rsidRPr="007C493B" w14:paraId="11A6EE7E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</w:tcPr>
          <w:p w14:paraId="60EB827F" w14:textId="77777777" w:rsidR="00F11B0A" w:rsidRPr="007C493B" w:rsidRDefault="00F11B0A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40" w:type="dxa"/>
            <w:gridSpan w:val="11"/>
          </w:tcPr>
          <w:p w14:paraId="09796867" w14:textId="6641A091" w:rsidR="00F11B0A" w:rsidRPr="007C493B" w:rsidRDefault="00F11B0A" w:rsidP="00F11B0A">
            <w:pPr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 w:rsidRPr="007C493B">
              <w:rPr>
                <w:rFonts w:ascii="Angsana New" w:hAnsi="Angsana New"/>
                <w:sz w:val="30"/>
                <w:szCs w:val="30"/>
              </w:rPr>
              <w:t>3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C15729" w:rsidRPr="007C493B" w14:paraId="71DFD9F0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</w:tcPr>
          <w:p w14:paraId="71DFD9EC" w14:textId="77777777" w:rsidR="00C15729" w:rsidRPr="007C493B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75" w:type="dxa"/>
            <w:gridSpan w:val="3"/>
            <w:tcBorders>
              <w:bottom w:val="single" w:sz="4" w:space="0" w:color="auto"/>
            </w:tcBorders>
          </w:tcPr>
          <w:p w14:paraId="71DFD9ED" w14:textId="77777777" w:rsidR="00C15729" w:rsidRPr="007C493B" w:rsidRDefault="00C15729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71DFD9EE" w14:textId="77777777" w:rsidR="00C15729" w:rsidRPr="007C493B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2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1DFD9EF" w14:textId="77777777" w:rsidR="00C15729" w:rsidRPr="007C493B" w:rsidRDefault="00C15729" w:rsidP="00D80555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1409" w:rsidRPr="007C493B" w14:paraId="71DFD9F9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</w:tcPr>
          <w:p w14:paraId="71DFD9F1" w14:textId="77777777" w:rsidR="002F1409" w:rsidRPr="007C493B" w:rsidRDefault="002F1409" w:rsidP="002F140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D9F2" w14:textId="64E94E12" w:rsidR="002F1409" w:rsidRPr="007C493B" w:rsidRDefault="002F1409" w:rsidP="002F140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7C493B">
              <w:rPr>
                <w:sz w:val="27"/>
                <w:szCs w:val="27"/>
              </w:rPr>
              <w:t xml:space="preserve">30 </w:t>
            </w:r>
            <w:r w:rsidRPr="007C493B">
              <w:rPr>
                <w:sz w:val="27"/>
                <w:szCs w:val="27"/>
                <w:cs/>
              </w:rPr>
              <w:t xml:space="preserve">กันยายน </w:t>
            </w:r>
            <w:r w:rsidRPr="007C493B">
              <w:rPr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1DFD9F3" w14:textId="77777777" w:rsidR="002F1409" w:rsidRPr="007C493B" w:rsidRDefault="002F1409" w:rsidP="002F140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D9F4" w14:textId="4D163228" w:rsidR="002F1409" w:rsidRPr="007C493B" w:rsidRDefault="002F1409" w:rsidP="002F140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7C493B">
              <w:rPr>
                <w:sz w:val="27"/>
                <w:szCs w:val="27"/>
              </w:rPr>
              <w:t xml:space="preserve">30 </w:t>
            </w:r>
            <w:r w:rsidRPr="007C493B">
              <w:rPr>
                <w:sz w:val="27"/>
                <w:szCs w:val="27"/>
                <w:cs/>
              </w:rPr>
              <w:t xml:space="preserve">กันยายน </w:t>
            </w:r>
            <w:r w:rsidRPr="007C493B">
              <w:rPr>
                <w:sz w:val="27"/>
                <w:szCs w:val="27"/>
              </w:rPr>
              <w:t>256</w:t>
            </w:r>
            <w:r w:rsidRPr="007C493B">
              <w:rPr>
                <w:rFonts w:hint="cs"/>
                <w:sz w:val="27"/>
                <w:szCs w:val="27"/>
                <w:cs/>
              </w:rPr>
              <w:t>4</w:t>
            </w:r>
          </w:p>
        </w:tc>
        <w:tc>
          <w:tcPr>
            <w:tcW w:w="236" w:type="dxa"/>
            <w:gridSpan w:val="2"/>
          </w:tcPr>
          <w:p w14:paraId="71DFD9F5" w14:textId="77777777" w:rsidR="002F1409" w:rsidRPr="007C493B" w:rsidRDefault="002F1409" w:rsidP="002F140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9F6" w14:textId="72413E12" w:rsidR="002F1409" w:rsidRPr="007C493B" w:rsidRDefault="002F1409" w:rsidP="002F140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7C493B">
              <w:rPr>
                <w:sz w:val="27"/>
                <w:szCs w:val="27"/>
              </w:rPr>
              <w:t xml:space="preserve">30 </w:t>
            </w:r>
            <w:r w:rsidRPr="007C493B">
              <w:rPr>
                <w:sz w:val="27"/>
                <w:szCs w:val="27"/>
                <w:cs/>
              </w:rPr>
              <w:t xml:space="preserve">กันยายน </w:t>
            </w:r>
            <w:r w:rsidRPr="007C493B">
              <w:rPr>
                <w:sz w:val="27"/>
                <w:szCs w:val="27"/>
              </w:rPr>
              <w:t>2565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D9F7" w14:textId="77777777" w:rsidR="002F1409" w:rsidRPr="007C493B" w:rsidRDefault="002F1409" w:rsidP="002F140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9F8" w14:textId="660F255B" w:rsidR="002F1409" w:rsidRPr="007C493B" w:rsidRDefault="002F1409" w:rsidP="002F1409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7C493B">
              <w:rPr>
                <w:sz w:val="27"/>
                <w:szCs w:val="27"/>
              </w:rPr>
              <w:t xml:space="preserve">30 </w:t>
            </w:r>
            <w:r w:rsidRPr="007C493B">
              <w:rPr>
                <w:sz w:val="27"/>
                <w:szCs w:val="27"/>
                <w:cs/>
              </w:rPr>
              <w:t xml:space="preserve">กันยายน </w:t>
            </w:r>
            <w:r w:rsidRPr="007C493B">
              <w:rPr>
                <w:sz w:val="27"/>
                <w:szCs w:val="27"/>
              </w:rPr>
              <w:t>256</w:t>
            </w:r>
            <w:r w:rsidRPr="007C493B">
              <w:rPr>
                <w:rFonts w:hint="cs"/>
                <w:sz w:val="27"/>
                <w:szCs w:val="27"/>
                <w:cs/>
              </w:rPr>
              <w:t>4</w:t>
            </w:r>
          </w:p>
        </w:tc>
      </w:tr>
      <w:tr w:rsidR="00FA1487" w:rsidRPr="007C493B" w14:paraId="71DFDA02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9FA" w14:textId="77777777" w:rsidR="00F35B02" w:rsidRPr="007C493B" w:rsidRDefault="00F35B02" w:rsidP="00F35B02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1DFD9FB" w14:textId="77777777" w:rsidR="00F35B02" w:rsidRPr="007C493B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9FC" w14:textId="77777777" w:rsidR="00F35B02" w:rsidRPr="007C493B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1DFD9FD" w14:textId="77777777" w:rsidR="00F35B02" w:rsidRPr="007C493B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1DFD9FE" w14:textId="77777777" w:rsidR="00F35B02" w:rsidRPr="007C493B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DFD9FF" w14:textId="77777777" w:rsidR="00F35B02" w:rsidRPr="007C493B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DFDA00" w14:textId="77777777" w:rsidR="00F35B02" w:rsidRPr="007C493B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DFDA01" w14:textId="77777777" w:rsidR="00F35B02" w:rsidRPr="007C493B" w:rsidRDefault="00F35B02" w:rsidP="00F35B02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F35B02" w:rsidRPr="007C493B" w14:paraId="71DFDA0B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03" w14:textId="77777777" w:rsidR="00F35B02" w:rsidRPr="007C493B" w:rsidRDefault="00F35B02" w:rsidP="00F35B02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</w:tcPr>
          <w:p w14:paraId="71DFDA04" w14:textId="77777777" w:rsidR="00F35B02" w:rsidRPr="007C493B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A05" w14:textId="77777777" w:rsidR="00F35B02" w:rsidRPr="007C493B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1DFDA06" w14:textId="77777777" w:rsidR="00F35B02" w:rsidRPr="007C493B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71DFDA07" w14:textId="77777777" w:rsidR="00F35B02" w:rsidRPr="007C493B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center"/>
          </w:tcPr>
          <w:p w14:paraId="71DFDA08" w14:textId="77777777" w:rsidR="00F35B02" w:rsidRPr="007C493B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DFDA09" w14:textId="77777777" w:rsidR="00F35B02" w:rsidRPr="007C493B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71DFDA0A" w14:textId="77777777" w:rsidR="00F35B02" w:rsidRPr="007C493B" w:rsidRDefault="00F35B02" w:rsidP="00F35B02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F1409" w:rsidRPr="007C493B" w14:paraId="71DFDA14" w14:textId="77777777" w:rsidTr="007A2257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0C" w14:textId="77777777" w:rsidR="002F1409" w:rsidRPr="007C493B" w:rsidRDefault="002F1409" w:rsidP="002F140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DFDA0D" w14:textId="3DE06260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12,350.00</w:t>
            </w:r>
          </w:p>
        </w:tc>
        <w:tc>
          <w:tcPr>
            <w:tcW w:w="236" w:type="dxa"/>
          </w:tcPr>
          <w:p w14:paraId="71DFDA0E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1DFDA0F" w14:textId="428D4A08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1DFDA10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A11" w14:textId="107314F5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12,350.00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12" w14:textId="77777777" w:rsidR="002F1409" w:rsidRPr="007C493B" w:rsidRDefault="002F1409" w:rsidP="002F1409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DFDA13" w14:textId="1063F7B2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2F1409" w:rsidRPr="007C493B" w14:paraId="71DFDA1D" w14:textId="77777777" w:rsidTr="007A2257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15" w14:textId="77777777" w:rsidR="002F1409" w:rsidRPr="007C493B" w:rsidRDefault="002F1409" w:rsidP="002F1409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1DFDA16" w14:textId="585295BA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12,350.00</w:t>
            </w:r>
          </w:p>
        </w:tc>
        <w:tc>
          <w:tcPr>
            <w:tcW w:w="236" w:type="dxa"/>
          </w:tcPr>
          <w:p w14:paraId="71DFDA17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71DFDA18" w14:textId="415DDE09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1DFDA19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A1A" w14:textId="67E546A3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12,350.00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1B" w14:textId="77777777" w:rsidR="002F1409" w:rsidRPr="007C493B" w:rsidRDefault="002F1409" w:rsidP="002F1409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A1C" w14:textId="66222674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C41E4D" w:rsidRPr="007C493B" w14:paraId="71DFDA41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39" w14:textId="77777777" w:rsidR="00483056" w:rsidRPr="007C493B" w:rsidRDefault="00483056" w:rsidP="003A5955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1DFDA3A" w14:textId="77777777" w:rsidR="00483056" w:rsidRPr="007C493B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1DFDA3B" w14:textId="77777777" w:rsidR="00483056" w:rsidRPr="007C493B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71DFDA3C" w14:textId="77777777" w:rsidR="00483056" w:rsidRPr="007C493B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1DFDA3D" w14:textId="77777777" w:rsidR="00483056" w:rsidRPr="007C493B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DFDA3E" w14:textId="77777777" w:rsidR="00483056" w:rsidRPr="007C493B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DFDA3F" w14:textId="77777777" w:rsidR="00483056" w:rsidRPr="007C493B" w:rsidRDefault="00483056" w:rsidP="003A59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DFDA40" w14:textId="77777777" w:rsidR="00483056" w:rsidRPr="007C493B" w:rsidRDefault="00483056" w:rsidP="003A5955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1409" w:rsidRPr="007C493B" w14:paraId="71DFDA4A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</w:tcPr>
          <w:p w14:paraId="71DFDA42" w14:textId="77777777" w:rsidR="002F1409" w:rsidRPr="007C493B" w:rsidRDefault="002F1409" w:rsidP="002F140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</w:tcPr>
          <w:p w14:paraId="71DFDA43" w14:textId="48EC504A" w:rsidR="002F1409" w:rsidRPr="007C493B" w:rsidRDefault="00D618EC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1DFDA44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14:paraId="71DFDA45" w14:textId="514019E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1DFDA46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14:paraId="71DFDA47" w14:textId="6DCAFC02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31,057.23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48" w14:textId="77777777" w:rsidR="002F1409" w:rsidRPr="007C493B" w:rsidRDefault="002F1409" w:rsidP="002F1409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71DFDA49" w14:textId="23838C82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57,749.88</w:t>
            </w:r>
          </w:p>
        </w:tc>
      </w:tr>
      <w:tr w:rsidR="002F1409" w:rsidRPr="007C493B" w14:paraId="71DFDA53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4B" w14:textId="77777777" w:rsidR="002F1409" w:rsidRPr="007C493B" w:rsidRDefault="002F1409" w:rsidP="002F1409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1DFDA4C" w14:textId="2CD0FA6E" w:rsidR="002F1409" w:rsidRPr="007C493B" w:rsidRDefault="00D618EC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1DFDA4D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A4E" w14:textId="232E8AA9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1DFDA4F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A50" w14:textId="12B02BA4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31,057.23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51" w14:textId="77777777" w:rsidR="002F1409" w:rsidRPr="007C493B" w:rsidRDefault="002F1409" w:rsidP="002F1409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A52" w14:textId="08B2217C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57,749.88</w:t>
            </w:r>
          </w:p>
        </w:tc>
      </w:tr>
      <w:tr w:rsidR="00C41E4D" w:rsidRPr="007C493B" w14:paraId="71DFDA5C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54" w14:textId="77777777" w:rsidR="00B61B43" w:rsidRPr="007C493B" w:rsidRDefault="00FF0EB1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1DFDA55" w14:textId="77777777" w:rsidR="00B61B43" w:rsidRPr="007C493B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A56" w14:textId="77777777" w:rsidR="00B61B43" w:rsidRPr="007C493B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</w:tcPr>
          <w:p w14:paraId="71DFDA57" w14:textId="77777777" w:rsidR="00B61B43" w:rsidRPr="007C493B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1DFDA58" w14:textId="77777777" w:rsidR="00B61B43" w:rsidRPr="007C493B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DFDA59" w14:textId="77777777" w:rsidR="00B61B43" w:rsidRPr="007C493B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DFDA5A" w14:textId="77777777" w:rsidR="00B61B43" w:rsidRPr="007C493B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DFDA5B" w14:textId="77777777" w:rsidR="00B61B43" w:rsidRPr="007C493B" w:rsidRDefault="00B61B43" w:rsidP="00B61B43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D1E7B" w:rsidRPr="007C493B" w14:paraId="71DFDA6E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66" w14:textId="2B3317AC" w:rsidR="00F11B0A" w:rsidRPr="007C493B" w:rsidRDefault="00231E7D" w:rsidP="00F11B0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  <w:vAlign w:val="bottom"/>
          </w:tcPr>
          <w:p w14:paraId="71DFDA67" w14:textId="682415BD" w:rsidR="00F11B0A" w:rsidRPr="007C493B" w:rsidRDefault="00D618EC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1DFDA68" w14:textId="77777777" w:rsidR="00F11B0A" w:rsidRPr="007C493B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1DFDA69" w14:textId="42526E19" w:rsidR="00F11B0A" w:rsidRPr="007C493B" w:rsidRDefault="002F1409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1DFDA6A" w14:textId="77777777" w:rsidR="00F11B0A" w:rsidRPr="007C493B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71DFDA6B" w14:textId="73D1809F" w:rsidR="00F11B0A" w:rsidRPr="007C493B" w:rsidRDefault="00104665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23,375.00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6C" w14:textId="77777777" w:rsidR="00F11B0A" w:rsidRPr="007C493B" w:rsidRDefault="00F11B0A" w:rsidP="00F11B0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71DFDA6D" w14:textId="6CAF12AB" w:rsidR="00F11B0A" w:rsidRPr="007C493B" w:rsidRDefault="002F1409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2F1409" w:rsidRPr="007C493B" w14:paraId="7F2B42CB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2D08606B" w14:textId="54C5E8C1" w:rsidR="002F1409" w:rsidRPr="007C493B" w:rsidRDefault="002F1409" w:rsidP="002F140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0" w:type="dxa"/>
            <w:vAlign w:val="bottom"/>
          </w:tcPr>
          <w:p w14:paraId="3567C243" w14:textId="4C82F141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1,051,032.15</w:t>
            </w:r>
          </w:p>
        </w:tc>
        <w:tc>
          <w:tcPr>
            <w:tcW w:w="236" w:type="dxa"/>
          </w:tcPr>
          <w:p w14:paraId="68945290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D30506E" w14:textId="77225C26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212,102.50</w:t>
            </w:r>
          </w:p>
        </w:tc>
        <w:tc>
          <w:tcPr>
            <w:tcW w:w="236" w:type="dxa"/>
            <w:gridSpan w:val="2"/>
          </w:tcPr>
          <w:p w14:paraId="618A57F0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135C7313" w14:textId="1540A9ED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1,051,032.15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5CB74E0F" w14:textId="77777777" w:rsidR="002F1409" w:rsidRPr="007C493B" w:rsidRDefault="002F1409" w:rsidP="002F1409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7F3A6B17" w14:textId="479B0BD1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212,102.50</w:t>
            </w:r>
          </w:p>
        </w:tc>
      </w:tr>
      <w:tr w:rsidR="002F1409" w:rsidRPr="007C493B" w14:paraId="71DFDA77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6F" w14:textId="77777777" w:rsidR="002F1409" w:rsidRPr="007C493B" w:rsidRDefault="002F1409" w:rsidP="002F1409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DFDA70" w14:textId="5CD3F1D5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1,051,032.15</w:t>
            </w:r>
          </w:p>
        </w:tc>
        <w:tc>
          <w:tcPr>
            <w:tcW w:w="236" w:type="dxa"/>
            <w:vAlign w:val="bottom"/>
          </w:tcPr>
          <w:p w14:paraId="71DFDA71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A72" w14:textId="7C361862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212,102.50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DFDA73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A74" w14:textId="7617EA25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1,074,407.15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75" w14:textId="77777777" w:rsidR="002F1409" w:rsidRPr="007C493B" w:rsidRDefault="002F1409" w:rsidP="002F1409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A76" w14:textId="222125AD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212,102.50</w:t>
            </w:r>
          </w:p>
        </w:tc>
      </w:tr>
      <w:tr w:rsidR="00C41E4D" w:rsidRPr="007C493B" w14:paraId="71DFDA80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78" w14:textId="77777777" w:rsidR="00F9434F" w:rsidRPr="007C493B" w:rsidRDefault="005830DB" w:rsidP="00B33DA4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1DFDA79" w14:textId="77777777" w:rsidR="00F9434F" w:rsidRPr="007C493B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A7A" w14:textId="77777777" w:rsidR="00F9434F" w:rsidRPr="007C493B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</w:tcPr>
          <w:p w14:paraId="71DFDA7B" w14:textId="77777777" w:rsidR="00F9434F" w:rsidRPr="007C493B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1DFDA7C" w14:textId="77777777" w:rsidR="00F9434F" w:rsidRPr="007C493B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DFDA7D" w14:textId="77777777" w:rsidR="00F9434F" w:rsidRPr="007C493B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DFDA7E" w14:textId="77777777" w:rsidR="00F9434F" w:rsidRPr="007C493B" w:rsidRDefault="00F9434F" w:rsidP="003A595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DFDA7F" w14:textId="77777777" w:rsidR="00F9434F" w:rsidRPr="007C493B" w:rsidRDefault="00F9434F" w:rsidP="003A5955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F1409" w:rsidRPr="007C493B" w14:paraId="71DFDA89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81" w14:textId="77777777" w:rsidR="002F1409" w:rsidRPr="007C493B" w:rsidRDefault="002F1409" w:rsidP="002F140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  <w:shd w:val="clear" w:color="auto" w:fill="auto"/>
          </w:tcPr>
          <w:p w14:paraId="71DFDA82" w14:textId="1A047DEF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DFDA83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71DFDA84" w14:textId="650CCEC0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DFDA85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71DFDA86" w14:textId="2655969A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814,712.58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87" w14:textId="77777777" w:rsidR="002F1409" w:rsidRPr="007C493B" w:rsidRDefault="002F1409" w:rsidP="002F1409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71DFDA88" w14:textId="6ED0C3A5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814,712.58</w:t>
            </w:r>
          </w:p>
        </w:tc>
      </w:tr>
      <w:tr w:rsidR="002F1409" w:rsidRPr="007C493B" w14:paraId="71DFDA92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8A" w14:textId="77777777" w:rsidR="002F1409" w:rsidRPr="007C493B" w:rsidRDefault="002F1409" w:rsidP="002F140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0" w:type="dxa"/>
            <w:vAlign w:val="bottom"/>
          </w:tcPr>
          <w:p w14:paraId="71DFDA8B" w14:textId="6384A5A1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669,138.61</w:t>
            </w:r>
          </w:p>
        </w:tc>
        <w:tc>
          <w:tcPr>
            <w:tcW w:w="236" w:type="dxa"/>
          </w:tcPr>
          <w:p w14:paraId="71DFDA8C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1DFDA8D" w14:textId="37648360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663,750.63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DFDA8E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71DFDA8F" w14:textId="090DD635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669,138.61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90" w14:textId="77777777" w:rsidR="002F1409" w:rsidRPr="007C493B" w:rsidRDefault="002F1409" w:rsidP="002F1409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71DFDA91" w14:textId="59EE7EDC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663,750.63</w:t>
            </w:r>
          </w:p>
        </w:tc>
      </w:tr>
      <w:tr w:rsidR="002F1409" w:rsidRPr="007C493B" w14:paraId="71DFDA9B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93" w14:textId="77777777" w:rsidR="002F1409" w:rsidRPr="007C493B" w:rsidRDefault="002F1409" w:rsidP="002F140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vAlign w:val="bottom"/>
          </w:tcPr>
          <w:p w14:paraId="71DFDA94" w14:textId="2936E43B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37,500.00</w:t>
            </w:r>
          </w:p>
        </w:tc>
        <w:tc>
          <w:tcPr>
            <w:tcW w:w="236" w:type="dxa"/>
          </w:tcPr>
          <w:p w14:paraId="71DFDA95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1DFDA96" w14:textId="2610DBBC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34,406.85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DFDA97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71DFDA98" w14:textId="0302247E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37,500.00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99" w14:textId="77777777" w:rsidR="002F1409" w:rsidRPr="007C493B" w:rsidRDefault="002F1409" w:rsidP="002F1409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71DFDA9A" w14:textId="2D85A9BF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34,406.85</w:t>
            </w:r>
          </w:p>
        </w:tc>
      </w:tr>
      <w:tr w:rsidR="002F1409" w:rsidRPr="007C493B" w14:paraId="71DFDAA4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9C" w14:textId="77777777" w:rsidR="002F1409" w:rsidRPr="007C493B" w:rsidRDefault="002F1409" w:rsidP="002F1409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A9D" w14:textId="7559EE4B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706,638.61</w:t>
            </w:r>
          </w:p>
        </w:tc>
        <w:tc>
          <w:tcPr>
            <w:tcW w:w="236" w:type="dxa"/>
            <w:vAlign w:val="bottom"/>
          </w:tcPr>
          <w:p w14:paraId="71DFDA9E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A9F" w14:textId="6FCA7750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698,157.48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DFDAA0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AA1" w14:textId="5C1669BB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1,521,351.19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A2" w14:textId="77777777" w:rsidR="002F1409" w:rsidRPr="007C493B" w:rsidRDefault="002F1409" w:rsidP="002F1409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AA3" w14:textId="7BCDC678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1,512,870.06</w:t>
            </w:r>
          </w:p>
        </w:tc>
      </w:tr>
      <w:tr w:rsidR="00DC5D1E" w:rsidRPr="007C493B" w14:paraId="62D49A32" w14:textId="77777777" w:rsidTr="00B33DA4">
        <w:tc>
          <w:tcPr>
            <w:tcW w:w="3901" w:type="dxa"/>
            <w:shd w:val="clear" w:color="auto" w:fill="auto"/>
            <w:vAlign w:val="center"/>
          </w:tcPr>
          <w:p w14:paraId="20EC1BA0" w14:textId="77777777" w:rsidR="00DC5D1E" w:rsidRPr="007C493B" w:rsidRDefault="00DC5D1E" w:rsidP="00B33DA4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20" w:type="dxa"/>
          </w:tcPr>
          <w:p w14:paraId="1CEC8538" w14:textId="77777777" w:rsidR="00DC5D1E" w:rsidRPr="007C493B" w:rsidRDefault="00DC5D1E" w:rsidP="00B33DA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BF82BF" w14:textId="77777777" w:rsidR="00DC5D1E" w:rsidRPr="007C493B" w:rsidRDefault="00DC5D1E" w:rsidP="00B33DA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gridSpan w:val="2"/>
          </w:tcPr>
          <w:p w14:paraId="2607A537" w14:textId="77777777" w:rsidR="00DC5D1E" w:rsidRPr="007C493B" w:rsidRDefault="00DC5D1E" w:rsidP="00B33DA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E5A01EE" w14:textId="77777777" w:rsidR="00DC5D1E" w:rsidRPr="007C493B" w:rsidRDefault="00DC5D1E" w:rsidP="00B33DA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E08BDDC" w14:textId="77777777" w:rsidR="00DC5D1E" w:rsidRPr="007C493B" w:rsidRDefault="00DC5D1E" w:rsidP="00B33DA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06875D1" w14:textId="77777777" w:rsidR="00DC5D1E" w:rsidRPr="007C493B" w:rsidRDefault="00DC5D1E" w:rsidP="00B33DA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14:paraId="627CA50C" w14:textId="77777777" w:rsidR="00DC5D1E" w:rsidRPr="007C493B" w:rsidRDefault="00DC5D1E" w:rsidP="00B33DA4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F1409" w:rsidRPr="007C493B" w14:paraId="07F0BBC4" w14:textId="77777777" w:rsidTr="00B33DA4">
        <w:tc>
          <w:tcPr>
            <w:tcW w:w="3901" w:type="dxa"/>
            <w:shd w:val="clear" w:color="auto" w:fill="auto"/>
            <w:vAlign w:val="center"/>
          </w:tcPr>
          <w:p w14:paraId="112C4C08" w14:textId="77777777" w:rsidR="002F1409" w:rsidRPr="007C493B" w:rsidRDefault="002F1409" w:rsidP="002F140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</w:tcPr>
          <w:p w14:paraId="6B6D768A" w14:textId="6937BFFC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698FB5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gridSpan w:val="2"/>
          </w:tcPr>
          <w:p w14:paraId="29BAEB19" w14:textId="162D1E2C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2D9D77B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A2C4267" w14:textId="0559700D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58,466.23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EFC5685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14:paraId="018FE27E" w14:textId="3CF47A2D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93,421.50</w:t>
            </w:r>
          </w:p>
        </w:tc>
      </w:tr>
      <w:tr w:rsidR="002F1409" w:rsidRPr="007C493B" w14:paraId="173019F1" w14:textId="77777777" w:rsidTr="00B33DA4">
        <w:tc>
          <w:tcPr>
            <w:tcW w:w="3901" w:type="dxa"/>
            <w:shd w:val="clear" w:color="auto" w:fill="auto"/>
            <w:vAlign w:val="center"/>
          </w:tcPr>
          <w:p w14:paraId="39600654" w14:textId="77777777" w:rsidR="002F1409" w:rsidRPr="007C493B" w:rsidRDefault="002F1409" w:rsidP="002F140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0" w:type="dxa"/>
            <w:vAlign w:val="center"/>
          </w:tcPr>
          <w:p w14:paraId="33DF855E" w14:textId="62B968FE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86,854.38</w:t>
            </w:r>
          </w:p>
        </w:tc>
        <w:tc>
          <w:tcPr>
            <w:tcW w:w="236" w:type="dxa"/>
          </w:tcPr>
          <w:p w14:paraId="210C35D3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C79AED9" w14:textId="5BEB3FCF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119,279.65</w:t>
            </w:r>
          </w:p>
        </w:tc>
        <w:tc>
          <w:tcPr>
            <w:tcW w:w="236" w:type="dxa"/>
            <w:gridSpan w:val="2"/>
          </w:tcPr>
          <w:p w14:paraId="1335BAD0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F4C7A55" w14:textId="662A4081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86,854.38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3FDCE46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14:paraId="3ADEFA2B" w14:textId="09FFF0C9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119,279.65</w:t>
            </w:r>
          </w:p>
        </w:tc>
      </w:tr>
      <w:tr w:rsidR="002F1409" w:rsidRPr="007C493B" w14:paraId="1F523CF3" w14:textId="77777777" w:rsidTr="00B33DA4">
        <w:tc>
          <w:tcPr>
            <w:tcW w:w="3901" w:type="dxa"/>
            <w:shd w:val="clear" w:color="auto" w:fill="auto"/>
          </w:tcPr>
          <w:p w14:paraId="2B5FEF9E" w14:textId="77777777" w:rsidR="002F1409" w:rsidRPr="007C493B" w:rsidRDefault="002F1409" w:rsidP="002F140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A785BAA" w14:textId="7DFDD074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614561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tcBorders>
              <w:bottom w:val="single" w:sz="4" w:space="0" w:color="auto"/>
            </w:tcBorders>
            <w:vAlign w:val="bottom"/>
          </w:tcPr>
          <w:p w14:paraId="2CAF4BB1" w14:textId="6AFBC4C5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923.30</w:t>
            </w:r>
          </w:p>
        </w:tc>
        <w:tc>
          <w:tcPr>
            <w:tcW w:w="236" w:type="dxa"/>
            <w:gridSpan w:val="2"/>
          </w:tcPr>
          <w:p w14:paraId="5BF79AA5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48182" w14:textId="7DF98A33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31942B2" w14:textId="77777777" w:rsidR="002F1409" w:rsidRPr="007C493B" w:rsidRDefault="002F1409" w:rsidP="002F140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0AB24" w14:textId="3AC4F9BB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923.30</w:t>
            </w:r>
          </w:p>
        </w:tc>
      </w:tr>
      <w:tr w:rsidR="002F1409" w:rsidRPr="007C493B" w14:paraId="0BAB4752" w14:textId="77777777" w:rsidTr="00B33DA4">
        <w:tc>
          <w:tcPr>
            <w:tcW w:w="3901" w:type="dxa"/>
            <w:shd w:val="clear" w:color="auto" w:fill="auto"/>
            <w:vAlign w:val="center"/>
          </w:tcPr>
          <w:p w14:paraId="30F90AF3" w14:textId="77777777" w:rsidR="002F1409" w:rsidRPr="007C493B" w:rsidRDefault="002F1409" w:rsidP="002F1409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D25C97E" w14:textId="1D55341E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86,854.38</w:t>
            </w:r>
          </w:p>
        </w:tc>
        <w:tc>
          <w:tcPr>
            <w:tcW w:w="236" w:type="dxa"/>
          </w:tcPr>
          <w:p w14:paraId="0DAFCFFA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CA5E32" w14:textId="57B8B68C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120,202.95</w:t>
            </w:r>
          </w:p>
        </w:tc>
        <w:tc>
          <w:tcPr>
            <w:tcW w:w="236" w:type="dxa"/>
            <w:gridSpan w:val="2"/>
          </w:tcPr>
          <w:p w14:paraId="6A8C7CBA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9E03C" w14:textId="6A2245C7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145,320.61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C3C3084" w14:textId="77777777" w:rsidR="002F1409" w:rsidRPr="007C493B" w:rsidRDefault="002F1409" w:rsidP="002F1409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E262C" w14:textId="31AD42F1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213,624.45</w:t>
            </w:r>
          </w:p>
        </w:tc>
      </w:tr>
      <w:tr w:rsidR="00C41E4D" w:rsidRPr="007C493B" w14:paraId="27CEA63F" w14:textId="77777777" w:rsidTr="00B33DA4">
        <w:tc>
          <w:tcPr>
            <w:tcW w:w="3901" w:type="dxa"/>
            <w:shd w:val="clear" w:color="auto" w:fill="auto"/>
            <w:vAlign w:val="center"/>
          </w:tcPr>
          <w:p w14:paraId="44DBC664" w14:textId="084AE207" w:rsidR="00DC5D1E" w:rsidRPr="007C493B" w:rsidRDefault="009C68A4" w:rsidP="00B33DA4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กรรมการและ</w:t>
            </w:r>
            <w:r w:rsidR="00DC5D1E"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E56CD9C" w14:textId="77777777" w:rsidR="00DC5D1E" w:rsidRPr="007C493B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31AA700" w14:textId="77777777" w:rsidR="00DC5D1E" w:rsidRPr="007C493B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gridSpan w:val="2"/>
            <w:tcBorders>
              <w:top w:val="double" w:sz="4" w:space="0" w:color="auto"/>
            </w:tcBorders>
          </w:tcPr>
          <w:p w14:paraId="50856FDC" w14:textId="77777777" w:rsidR="00DC5D1E" w:rsidRPr="007C493B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A2121FD" w14:textId="77777777" w:rsidR="00DC5D1E" w:rsidRPr="007C493B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21C34C" w14:textId="77777777" w:rsidR="00DC5D1E" w:rsidRPr="007C493B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E4E1307" w14:textId="77777777" w:rsidR="00DC5D1E" w:rsidRPr="007C493B" w:rsidRDefault="00DC5D1E" w:rsidP="00B33DA4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3CB3E9" w14:textId="77777777" w:rsidR="00DC5D1E" w:rsidRPr="007C493B" w:rsidRDefault="00DC5D1E" w:rsidP="00B33DA4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D1E" w:rsidRPr="007C493B" w14:paraId="408557F2" w14:textId="77777777" w:rsidTr="00B33DA4">
        <w:tc>
          <w:tcPr>
            <w:tcW w:w="3901" w:type="dxa"/>
            <w:shd w:val="clear" w:color="auto" w:fill="auto"/>
          </w:tcPr>
          <w:p w14:paraId="3DCC85FE" w14:textId="1E9231E8" w:rsidR="00DC5D1E" w:rsidRPr="007C493B" w:rsidRDefault="00DC5D1E" w:rsidP="002C3DC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ค่าตอบแทน</w:t>
            </w:r>
            <w:r w:rsidR="009C68A4" w:rsidRPr="007C493B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กรรมการและ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6A3D4992" w14:textId="77777777" w:rsidR="00DC5D1E" w:rsidRPr="007C493B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3C603F" w14:textId="77777777" w:rsidR="00DC5D1E" w:rsidRPr="007C493B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gridSpan w:val="2"/>
          </w:tcPr>
          <w:p w14:paraId="4345348B" w14:textId="77777777" w:rsidR="00DC5D1E" w:rsidRPr="007C493B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0FD824D" w14:textId="77777777" w:rsidR="00DC5D1E" w:rsidRPr="007C493B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3" w:type="dxa"/>
            <w:gridSpan w:val="2"/>
            <w:shd w:val="clear" w:color="auto" w:fill="auto"/>
            <w:vAlign w:val="bottom"/>
          </w:tcPr>
          <w:p w14:paraId="287C9A97" w14:textId="77777777" w:rsidR="00DC5D1E" w:rsidRPr="007C493B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F436BCB" w14:textId="77777777" w:rsidR="00DC5D1E" w:rsidRPr="007C493B" w:rsidRDefault="00DC5D1E" w:rsidP="00B33DA4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14:paraId="688B3BE3" w14:textId="77777777" w:rsidR="00DC5D1E" w:rsidRPr="007C493B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1409" w:rsidRPr="007C493B" w14:paraId="6A81A6C9" w14:textId="77777777" w:rsidTr="005A7311">
        <w:tc>
          <w:tcPr>
            <w:tcW w:w="3901" w:type="dxa"/>
            <w:shd w:val="clear" w:color="auto" w:fill="auto"/>
            <w:vAlign w:val="center"/>
          </w:tcPr>
          <w:p w14:paraId="568BA8A4" w14:textId="77777777" w:rsidR="002F1409" w:rsidRPr="007C493B" w:rsidRDefault="002F1409" w:rsidP="002F140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D19197" w14:textId="22A81115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5,114,727.00</w:t>
            </w:r>
          </w:p>
        </w:tc>
        <w:tc>
          <w:tcPr>
            <w:tcW w:w="236" w:type="dxa"/>
            <w:shd w:val="clear" w:color="auto" w:fill="auto"/>
          </w:tcPr>
          <w:p w14:paraId="70CB2AEA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3D3A43C7" w14:textId="3F055631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4,288,302.00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F46EB00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3" w:type="dxa"/>
            <w:gridSpan w:val="2"/>
            <w:shd w:val="clear" w:color="auto" w:fill="auto"/>
            <w:vAlign w:val="bottom"/>
          </w:tcPr>
          <w:p w14:paraId="5EB26AAA" w14:textId="31CF9270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5,114,727.00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DB2EBC6" w14:textId="77777777" w:rsidR="002F1409" w:rsidRPr="007C493B" w:rsidRDefault="002F1409" w:rsidP="002F1409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14:paraId="540BF9F9" w14:textId="6FAE9639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4,288,302.00</w:t>
            </w:r>
          </w:p>
        </w:tc>
      </w:tr>
      <w:tr w:rsidR="002F1409" w:rsidRPr="007C493B" w14:paraId="00E59230" w14:textId="77777777" w:rsidTr="00B33DA4">
        <w:tc>
          <w:tcPr>
            <w:tcW w:w="3901" w:type="dxa"/>
            <w:shd w:val="clear" w:color="auto" w:fill="auto"/>
            <w:vAlign w:val="center"/>
          </w:tcPr>
          <w:p w14:paraId="0AE86B5A" w14:textId="77777777" w:rsidR="002F1409" w:rsidRPr="007C493B" w:rsidRDefault="002F1409" w:rsidP="002F140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6B189D" w14:textId="0DB2BB47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244,796.25</w:t>
            </w:r>
          </w:p>
        </w:tc>
        <w:tc>
          <w:tcPr>
            <w:tcW w:w="236" w:type="dxa"/>
            <w:shd w:val="clear" w:color="auto" w:fill="auto"/>
          </w:tcPr>
          <w:p w14:paraId="549C0C5C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9310A6" w14:textId="4AC86CDE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253,683.91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1F26103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80661D" w14:textId="748CC72C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244,796.25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ADA4A73" w14:textId="77777777" w:rsidR="002F1409" w:rsidRPr="007C493B" w:rsidRDefault="002F1409" w:rsidP="002F1409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66FC2F" w14:textId="17C5F0A3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253,683.91</w:t>
            </w:r>
          </w:p>
        </w:tc>
      </w:tr>
      <w:tr w:rsidR="002F1409" w:rsidRPr="007C493B" w14:paraId="7A5CFB6E" w14:textId="77777777" w:rsidTr="005A7311">
        <w:tc>
          <w:tcPr>
            <w:tcW w:w="3901" w:type="dxa"/>
            <w:shd w:val="clear" w:color="auto" w:fill="auto"/>
            <w:vAlign w:val="center"/>
          </w:tcPr>
          <w:p w14:paraId="0225D943" w14:textId="77777777" w:rsidR="002F1409" w:rsidRPr="007C493B" w:rsidRDefault="002F1409" w:rsidP="002F1409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10C9E0F" w14:textId="37B56296" w:rsidR="002F1409" w:rsidRPr="007C493B" w:rsidRDefault="00104665" w:rsidP="002F1409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5,359,523.25</w:t>
            </w:r>
          </w:p>
        </w:tc>
        <w:tc>
          <w:tcPr>
            <w:tcW w:w="236" w:type="dxa"/>
            <w:shd w:val="clear" w:color="auto" w:fill="auto"/>
          </w:tcPr>
          <w:p w14:paraId="5C1865B2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F0250BA" w14:textId="06055D0A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4,541,985.91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DFB688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F6A3368" w14:textId="54720C0B" w:rsidR="002F1409" w:rsidRPr="007C493B" w:rsidRDefault="00104665" w:rsidP="002F1409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5,359,523.25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842F8DE" w14:textId="77777777" w:rsidR="002F1409" w:rsidRPr="007C493B" w:rsidRDefault="002F1409" w:rsidP="002F1409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523F8D" w14:textId="1FAD4E4C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4,541,985.91</w:t>
            </w:r>
          </w:p>
        </w:tc>
      </w:tr>
    </w:tbl>
    <w:p w14:paraId="71DFDAA6" w14:textId="77777777" w:rsidR="00F35B02" w:rsidRPr="007C493B" w:rsidRDefault="00F35B02"/>
    <w:p w14:paraId="430FE7BA" w14:textId="77777777" w:rsidR="00F11B0A" w:rsidRPr="007C493B" w:rsidRDefault="00F11B0A" w:rsidP="00A6201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 w:after="240"/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AB3" w14:textId="111DE611" w:rsidR="00C42FAE" w:rsidRPr="007C493B" w:rsidRDefault="00C42FAE" w:rsidP="00231E7D">
      <w:pPr>
        <w:numPr>
          <w:ilvl w:val="0"/>
          <w:numId w:val="18"/>
        </w:numPr>
        <w:tabs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726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870"/>
        <w:gridCol w:w="1530"/>
        <w:gridCol w:w="236"/>
        <w:gridCol w:w="1519"/>
        <w:gridCol w:w="241"/>
        <w:gridCol w:w="1554"/>
        <w:gridCol w:w="240"/>
        <w:gridCol w:w="1536"/>
      </w:tblGrid>
      <w:tr w:rsidR="00886EFD" w:rsidRPr="007C493B" w14:paraId="12AD3BBD" w14:textId="77777777" w:rsidTr="00961A33">
        <w:tc>
          <w:tcPr>
            <w:tcW w:w="3870" w:type="dxa"/>
            <w:shd w:val="clear" w:color="auto" w:fill="auto"/>
          </w:tcPr>
          <w:p w14:paraId="4EFE8528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47325D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63E3AA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E21CE57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</w:tcPr>
          <w:p w14:paraId="71F5DAC9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</w:tcPr>
          <w:p w14:paraId="7FD74288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02062CE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57B3500" w14:textId="77777777" w:rsidR="00886EFD" w:rsidRPr="007C493B" w:rsidRDefault="00886EFD" w:rsidP="00D91152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</w:rPr>
              <w:t>(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C49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C493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C49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6EFD" w:rsidRPr="007C493B" w14:paraId="0068ADD3" w14:textId="77777777" w:rsidTr="00961A33">
        <w:tc>
          <w:tcPr>
            <w:tcW w:w="3870" w:type="dxa"/>
            <w:shd w:val="clear" w:color="auto" w:fill="auto"/>
          </w:tcPr>
          <w:p w14:paraId="1AD97164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56" w:type="dxa"/>
            <w:gridSpan w:val="7"/>
          </w:tcPr>
          <w:p w14:paraId="22DFD7DB" w14:textId="508D88D4" w:rsidR="00886EFD" w:rsidRPr="007C493B" w:rsidRDefault="00886EFD" w:rsidP="00D91152">
            <w:pPr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 w:rsidR="002F1409" w:rsidRPr="007C493B">
              <w:rPr>
                <w:rFonts w:ascii="Angsana New" w:hAnsi="Angsana New"/>
                <w:sz w:val="30"/>
                <w:szCs w:val="30"/>
              </w:rPr>
              <w:t>9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886EFD" w:rsidRPr="007C493B" w14:paraId="612C3B21" w14:textId="77777777" w:rsidTr="00961A33">
        <w:tc>
          <w:tcPr>
            <w:tcW w:w="3870" w:type="dxa"/>
            <w:shd w:val="clear" w:color="auto" w:fill="auto"/>
          </w:tcPr>
          <w:p w14:paraId="4AE13325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5" w:type="dxa"/>
            <w:gridSpan w:val="3"/>
            <w:tcBorders>
              <w:bottom w:val="single" w:sz="4" w:space="0" w:color="auto"/>
            </w:tcBorders>
          </w:tcPr>
          <w:p w14:paraId="3C73F4D3" w14:textId="77777777" w:rsidR="00886EFD" w:rsidRPr="007C493B" w:rsidRDefault="00886EFD" w:rsidP="00D91152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47841779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85481C" w14:textId="77777777" w:rsidR="00886EFD" w:rsidRPr="007C493B" w:rsidRDefault="00886EFD" w:rsidP="00D91152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1409" w:rsidRPr="007C493B" w14:paraId="16BBF2BC" w14:textId="77777777" w:rsidTr="00961A33">
        <w:tc>
          <w:tcPr>
            <w:tcW w:w="3870" w:type="dxa"/>
            <w:shd w:val="clear" w:color="auto" w:fill="auto"/>
          </w:tcPr>
          <w:p w14:paraId="78E53C79" w14:textId="77777777" w:rsidR="002F1409" w:rsidRPr="007C493B" w:rsidRDefault="002F1409" w:rsidP="002F140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DE5D9" w14:textId="029122A3" w:rsidR="002F1409" w:rsidRPr="007C493B" w:rsidRDefault="002F1409" w:rsidP="002F140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7C493B">
              <w:rPr>
                <w:sz w:val="27"/>
                <w:szCs w:val="27"/>
              </w:rPr>
              <w:t xml:space="preserve">30 </w:t>
            </w:r>
            <w:r w:rsidRPr="007C493B">
              <w:rPr>
                <w:sz w:val="27"/>
                <w:szCs w:val="27"/>
                <w:cs/>
              </w:rPr>
              <w:t xml:space="preserve">กันยายน </w:t>
            </w:r>
            <w:r w:rsidRPr="007C493B">
              <w:rPr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0775AED" w14:textId="77777777" w:rsidR="002F1409" w:rsidRPr="007C493B" w:rsidRDefault="002F1409" w:rsidP="002F140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633" w14:textId="7F60ED47" w:rsidR="002F1409" w:rsidRPr="007C493B" w:rsidRDefault="002F1409" w:rsidP="002F140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7C493B">
              <w:rPr>
                <w:sz w:val="27"/>
                <w:szCs w:val="27"/>
              </w:rPr>
              <w:t xml:space="preserve">30 </w:t>
            </w:r>
            <w:r w:rsidRPr="007C493B">
              <w:rPr>
                <w:sz w:val="27"/>
                <w:szCs w:val="27"/>
                <w:cs/>
              </w:rPr>
              <w:t xml:space="preserve">กันยายน </w:t>
            </w:r>
            <w:r w:rsidRPr="007C493B">
              <w:rPr>
                <w:sz w:val="27"/>
                <w:szCs w:val="27"/>
              </w:rPr>
              <w:t>256</w:t>
            </w:r>
            <w:r w:rsidRPr="007C493B">
              <w:rPr>
                <w:rFonts w:hint="cs"/>
                <w:sz w:val="27"/>
                <w:szCs w:val="27"/>
                <w:cs/>
              </w:rPr>
              <w:t>4</w:t>
            </w:r>
          </w:p>
        </w:tc>
        <w:tc>
          <w:tcPr>
            <w:tcW w:w="241" w:type="dxa"/>
          </w:tcPr>
          <w:p w14:paraId="447723E5" w14:textId="77777777" w:rsidR="002F1409" w:rsidRPr="007C493B" w:rsidRDefault="002F1409" w:rsidP="002F140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8E6D4" w14:textId="598FDA13" w:rsidR="002F1409" w:rsidRPr="007C493B" w:rsidRDefault="002F1409" w:rsidP="002F140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7C493B">
              <w:rPr>
                <w:sz w:val="27"/>
                <w:szCs w:val="27"/>
              </w:rPr>
              <w:t xml:space="preserve">30 </w:t>
            </w:r>
            <w:r w:rsidRPr="007C493B">
              <w:rPr>
                <w:sz w:val="27"/>
                <w:szCs w:val="27"/>
                <w:cs/>
              </w:rPr>
              <w:t xml:space="preserve">กันยายน </w:t>
            </w:r>
            <w:r w:rsidRPr="007C493B">
              <w:rPr>
                <w:sz w:val="27"/>
                <w:szCs w:val="27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C164D" w14:textId="77777777" w:rsidR="002F1409" w:rsidRPr="007C493B" w:rsidRDefault="002F1409" w:rsidP="002F140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E06629" w14:textId="6F94C58C" w:rsidR="002F1409" w:rsidRPr="007C493B" w:rsidRDefault="002F1409" w:rsidP="002F1409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7C493B">
              <w:rPr>
                <w:sz w:val="27"/>
                <w:szCs w:val="27"/>
              </w:rPr>
              <w:t xml:space="preserve">30 </w:t>
            </w:r>
            <w:r w:rsidRPr="007C493B">
              <w:rPr>
                <w:sz w:val="27"/>
                <w:szCs w:val="27"/>
                <w:cs/>
              </w:rPr>
              <w:t xml:space="preserve">กันยายน </w:t>
            </w:r>
            <w:r w:rsidRPr="007C493B">
              <w:rPr>
                <w:sz w:val="27"/>
                <w:szCs w:val="27"/>
              </w:rPr>
              <w:t>256</w:t>
            </w:r>
            <w:r w:rsidRPr="007C493B">
              <w:rPr>
                <w:rFonts w:hint="cs"/>
                <w:sz w:val="27"/>
                <w:szCs w:val="27"/>
                <w:cs/>
              </w:rPr>
              <w:t>4</w:t>
            </w:r>
          </w:p>
        </w:tc>
      </w:tr>
      <w:tr w:rsidR="009B1D9B" w:rsidRPr="007C493B" w14:paraId="4CF253C8" w14:textId="77777777" w:rsidTr="00961A33">
        <w:tc>
          <w:tcPr>
            <w:tcW w:w="3870" w:type="dxa"/>
            <w:shd w:val="clear" w:color="auto" w:fill="auto"/>
            <w:vAlign w:val="center"/>
          </w:tcPr>
          <w:p w14:paraId="435BE6D8" w14:textId="77777777" w:rsidR="00886EFD" w:rsidRPr="007C493B" w:rsidRDefault="00886EFD" w:rsidP="00D91152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7B3D06D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4FA4EA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2766B23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</w:tcPr>
          <w:p w14:paraId="43F91E84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</w:tcPr>
          <w:p w14:paraId="47149115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B0EB861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14:paraId="7EC454B3" w14:textId="77777777" w:rsidR="00886EFD" w:rsidRPr="007C493B" w:rsidRDefault="00886EFD" w:rsidP="00D91152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886EFD" w:rsidRPr="007C493B" w14:paraId="19E51C6B" w14:textId="77777777" w:rsidTr="00961A33">
        <w:tc>
          <w:tcPr>
            <w:tcW w:w="3870" w:type="dxa"/>
            <w:shd w:val="clear" w:color="auto" w:fill="auto"/>
            <w:vAlign w:val="center"/>
          </w:tcPr>
          <w:p w14:paraId="07850A22" w14:textId="77777777" w:rsidR="00886EFD" w:rsidRPr="007C493B" w:rsidRDefault="00886EFD" w:rsidP="00D91152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15E2721A" w14:textId="77777777" w:rsidR="00886EFD" w:rsidRPr="007C493B" w:rsidRDefault="00886EFD" w:rsidP="00D9115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400851" w14:textId="77777777" w:rsidR="00886EFD" w:rsidRPr="007C493B" w:rsidRDefault="00886EFD" w:rsidP="00D9115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28BE018" w14:textId="77777777" w:rsidR="00886EFD" w:rsidRPr="007C493B" w:rsidRDefault="00886EFD" w:rsidP="00D9115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B20DC4C" w14:textId="77777777" w:rsidR="00886EFD" w:rsidRPr="007C493B" w:rsidRDefault="00886EFD" w:rsidP="00D9115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16B038D0" w14:textId="77777777" w:rsidR="00886EFD" w:rsidRPr="007C493B" w:rsidRDefault="00886EFD" w:rsidP="00D9115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18037F1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EEECAC1" w14:textId="77777777" w:rsidR="00886EFD" w:rsidRPr="007C493B" w:rsidRDefault="00886EFD" w:rsidP="00D91152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618EC" w:rsidRPr="007C493B" w14:paraId="7202EB40" w14:textId="77777777" w:rsidTr="00961A33">
        <w:tc>
          <w:tcPr>
            <w:tcW w:w="3870" w:type="dxa"/>
            <w:shd w:val="clear" w:color="auto" w:fill="auto"/>
            <w:vAlign w:val="center"/>
          </w:tcPr>
          <w:p w14:paraId="057FECBC" w14:textId="77777777" w:rsidR="00D618EC" w:rsidRPr="007C493B" w:rsidRDefault="00D618EC" w:rsidP="00D618E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A99871" w14:textId="5D49ADFA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349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003.00</w:t>
            </w:r>
          </w:p>
        </w:tc>
        <w:tc>
          <w:tcPr>
            <w:tcW w:w="236" w:type="dxa"/>
          </w:tcPr>
          <w:p w14:paraId="6049E25B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0D7DA134" w14:textId="2AE8FED0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378.63</w:t>
            </w:r>
          </w:p>
        </w:tc>
        <w:tc>
          <w:tcPr>
            <w:tcW w:w="241" w:type="dxa"/>
          </w:tcPr>
          <w:p w14:paraId="279E057C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5255C" w14:textId="4C0B2403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349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003.00</w:t>
            </w:r>
          </w:p>
        </w:tc>
        <w:tc>
          <w:tcPr>
            <w:tcW w:w="240" w:type="dxa"/>
            <w:shd w:val="clear" w:color="auto" w:fill="auto"/>
          </w:tcPr>
          <w:p w14:paraId="1BB726EC" w14:textId="77777777" w:rsidR="00D618EC" w:rsidRPr="007C493B" w:rsidRDefault="00D618EC" w:rsidP="00D618EC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CDFCF" w14:textId="26F76C03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378.63</w:t>
            </w:r>
          </w:p>
        </w:tc>
      </w:tr>
      <w:tr w:rsidR="00D618EC" w:rsidRPr="007C493B" w14:paraId="64F722E4" w14:textId="77777777" w:rsidTr="00961A33">
        <w:tc>
          <w:tcPr>
            <w:tcW w:w="3870" w:type="dxa"/>
            <w:shd w:val="clear" w:color="auto" w:fill="auto"/>
            <w:vAlign w:val="center"/>
          </w:tcPr>
          <w:p w14:paraId="7507FB65" w14:textId="77777777" w:rsidR="00D618EC" w:rsidRPr="007C493B" w:rsidRDefault="00D618EC" w:rsidP="00D618E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44495A" w14:textId="6EA42AC8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349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003.00</w:t>
            </w:r>
          </w:p>
        </w:tc>
        <w:tc>
          <w:tcPr>
            <w:tcW w:w="236" w:type="dxa"/>
          </w:tcPr>
          <w:p w14:paraId="2CBEDEAF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3171A303" w14:textId="47844B40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378.63</w:t>
            </w:r>
          </w:p>
        </w:tc>
        <w:tc>
          <w:tcPr>
            <w:tcW w:w="241" w:type="dxa"/>
          </w:tcPr>
          <w:p w14:paraId="6F876FD8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DAB5CB" w14:textId="627158D6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349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003.00</w:t>
            </w:r>
          </w:p>
        </w:tc>
        <w:tc>
          <w:tcPr>
            <w:tcW w:w="240" w:type="dxa"/>
            <w:shd w:val="clear" w:color="auto" w:fill="auto"/>
          </w:tcPr>
          <w:p w14:paraId="167CFE32" w14:textId="77777777" w:rsidR="00D618EC" w:rsidRPr="007C493B" w:rsidRDefault="00D618EC" w:rsidP="00D618EC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088A6" w14:textId="7CF76842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378.63</w:t>
            </w:r>
          </w:p>
        </w:tc>
      </w:tr>
      <w:tr w:rsidR="00C41E4D" w:rsidRPr="007C493B" w14:paraId="6911B5A6" w14:textId="77777777" w:rsidTr="00961A33">
        <w:tc>
          <w:tcPr>
            <w:tcW w:w="3870" w:type="dxa"/>
            <w:shd w:val="clear" w:color="auto" w:fill="auto"/>
            <w:vAlign w:val="center"/>
          </w:tcPr>
          <w:p w14:paraId="780275D1" w14:textId="77777777" w:rsidR="00886EFD" w:rsidRPr="007C493B" w:rsidRDefault="00886EFD" w:rsidP="00D91152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รายได้บริการอื่นๆ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16ECFD6" w14:textId="77777777" w:rsidR="00886EFD" w:rsidRPr="007C493B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27F06C" w14:textId="77777777" w:rsidR="00886EFD" w:rsidRPr="007C493B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0E3F5B78" w14:textId="77777777" w:rsidR="00886EFD" w:rsidRPr="007C493B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2FA4C437" w14:textId="77777777" w:rsidR="00886EFD" w:rsidRPr="007C493B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083F9B" w14:textId="77777777" w:rsidR="00886EFD" w:rsidRPr="007C493B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5A7CFE0A" w14:textId="77777777" w:rsidR="00886EFD" w:rsidRPr="007C493B" w:rsidRDefault="00886EFD" w:rsidP="00D9115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2AB295" w14:textId="77777777" w:rsidR="00886EFD" w:rsidRPr="007C493B" w:rsidRDefault="00886EFD" w:rsidP="00D91152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18EC" w:rsidRPr="007C493B" w14:paraId="54C2A0EC" w14:textId="77777777" w:rsidTr="00961A33">
        <w:tc>
          <w:tcPr>
            <w:tcW w:w="3870" w:type="dxa"/>
            <w:shd w:val="clear" w:color="auto" w:fill="auto"/>
            <w:vAlign w:val="center"/>
          </w:tcPr>
          <w:p w14:paraId="677291FF" w14:textId="77777777" w:rsidR="00D618EC" w:rsidRPr="007C493B" w:rsidRDefault="00D618EC" w:rsidP="00D618E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30" w:type="dxa"/>
          </w:tcPr>
          <w:p w14:paraId="3157C4AC" w14:textId="1865D480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F20B695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14:paraId="7509192A" w14:textId="0CAAA9D4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</w:tcPr>
          <w:p w14:paraId="79175272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</w:tcPr>
          <w:p w14:paraId="0EC2D8BA" w14:textId="30B97038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4010E0B" w14:textId="77777777" w:rsidR="00D618EC" w:rsidRPr="007C493B" w:rsidRDefault="00D618EC" w:rsidP="00D618EC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178497DC" w14:textId="1DB48260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7,400.00</w:t>
            </w:r>
          </w:p>
        </w:tc>
      </w:tr>
      <w:tr w:rsidR="00D618EC" w:rsidRPr="007C493B" w14:paraId="6FB944C6" w14:textId="77777777">
        <w:tc>
          <w:tcPr>
            <w:tcW w:w="3870" w:type="dxa"/>
            <w:shd w:val="clear" w:color="auto" w:fill="auto"/>
            <w:vAlign w:val="center"/>
          </w:tcPr>
          <w:p w14:paraId="49A45AF2" w14:textId="77777777" w:rsidR="00D618EC" w:rsidRPr="007C493B" w:rsidRDefault="00D618EC" w:rsidP="00D618E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41CE41" w14:textId="15960034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4927360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0E298" w14:textId="0A41EF0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0CE1CE51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4BEE2" w14:textId="5512E6FD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A0BCC8E" w14:textId="77777777" w:rsidR="00D618EC" w:rsidRPr="007C493B" w:rsidRDefault="00D618EC" w:rsidP="00D618EC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B31F02" w14:textId="30FA4EDA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7,400.00</w:t>
            </w:r>
          </w:p>
        </w:tc>
      </w:tr>
      <w:tr w:rsidR="00C41E4D" w:rsidRPr="007C493B" w14:paraId="55CE77F9" w14:textId="77777777" w:rsidTr="00961A33">
        <w:tc>
          <w:tcPr>
            <w:tcW w:w="3870" w:type="dxa"/>
            <w:shd w:val="clear" w:color="auto" w:fill="auto"/>
            <w:vAlign w:val="center"/>
          </w:tcPr>
          <w:p w14:paraId="319050D9" w14:textId="77777777" w:rsidR="001D316D" w:rsidRPr="007C493B" w:rsidRDefault="001D316D" w:rsidP="001D316D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87A647C" w14:textId="77777777" w:rsidR="001D316D" w:rsidRPr="007C493B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A6D9FBE" w14:textId="77777777" w:rsidR="001D316D" w:rsidRPr="007C493B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3A962CCB" w14:textId="77777777" w:rsidR="001D316D" w:rsidRPr="007C493B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2E412962" w14:textId="77777777" w:rsidR="001D316D" w:rsidRPr="007C493B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DD72F0" w14:textId="77777777" w:rsidR="001D316D" w:rsidRPr="007C493B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E8F2EF7" w14:textId="77777777" w:rsidR="001D316D" w:rsidRPr="007C493B" w:rsidRDefault="001D316D" w:rsidP="001D316D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09820A" w14:textId="77777777" w:rsidR="001D316D" w:rsidRPr="007C493B" w:rsidRDefault="001D316D" w:rsidP="001D316D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18EC" w:rsidRPr="007C493B" w14:paraId="2B8EA398" w14:textId="77777777" w:rsidTr="00961A33">
        <w:tc>
          <w:tcPr>
            <w:tcW w:w="3870" w:type="dxa"/>
            <w:shd w:val="clear" w:color="auto" w:fill="auto"/>
          </w:tcPr>
          <w:p w14:paraId="6CDD6A17" w14:textId="77777777" w:rsidR="00D618EC" w:rsidRPr="007C493B" w:rsidRDefault="00D618EC" w:rsidP="00D618E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30" w:type="dxa"/>
          </w:tcPr>
          <w:p w14:paraId="053BDE02" w14:textId="5A97AB8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4C0AAB2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14:paraId="4E6162CD" w14:textId="50BF7258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</w:tcPr>
          <w:p w14:paraId="09184125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</w:tcPr>
          <w:p w14:paraId="0287E6C9" w14:textId="45329312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111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538.34</w:t>
            </w:r>
          </w:p>
        </w:tc>
        <w:tc>
          <w:tcPr>
            <w:tcW w:w="240" w:type="dxa"/>
            <w:shd w:val="clear" w:color="auto" w:fill="auto"/>
          </w:tcPr>
          <w:p w14:paraId="32AD654B" w14:textId="77777777" w:rsidR="00D618EC" w:rsidRPr="007C493B" w:rsidRDefault="00D618EC" w:rsidP="00D618EC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4113B189" w14:textId="305F989C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205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343.21</w:t>
            </w:r>
          </w:p>
        </w:tc>
      </w:tr>
      <w:tr w:rsidR="00D618EC" w:rsidRPr="007C493B" w14:paraId="44F3CCF6" w14:textId="77777777" w:rsidTr="00961A33">
        <w:tc>
          <w:tcPr>
            <w:tcW w:w="3870" w:type="dxa"/>
            <w:shd w:val="clear" w:color="auto" w:fill="auto"/>
            <w:vAlign w:val="center"/>
          </w:tcPr>
          <w:p w14:paraId="1A26DB5B" w14:textId="77777777" w:rsidR="00D618EC" w:rsidRPr="007C493B" w:rsidRDefault="00D618EC" w:rsidP="00D618E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FBA036E" w14:textId="079C34A3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E2276D6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5F4D2" w14:textId="5B927BE6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2FFDC02E" w14:textId="77777777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C27EC7" w14:textId="4040EBE3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111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538.34</w:t>
            </w:r>
          </w:p>
        </w:tc>
        <w:tc>
          <w:tcPr>
            <w:tcW w:w="240" w:type="dxa"/>
            <w:shd w:val="clear" w:color="auto" w:fill="auto"/>
          </w:tcPr>
          <w:p w14:paraId="24865882" w14:textId="77777777" w:rsidR="00D618EC" w:rsidRPr="007C493B" w:rsidRDefault="00D618EC" w:rsidP="00D618EC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E4041" w14:textId="5E6E6D90" w:rsidR="00D618EC" w:rsidRPr="007C493B" w:rsidRDefault="00D618EC" w:rsidP="00D618E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205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343.21</w:t>
            </w:r>
          </w:p>
        </w:tc>
      </w:tr>
      <w:tr w:rsidR="00886EFD" w:rsidRPr="007C493B" w14:paraId="387C362B" w14:textId="77777777" w:rsidTr="00961A33">
        <w:tc>
          <w:tcPr>
            <w:tcW w:w="3870" w:type="dxa"/>
            <w:shd w:val="clear" w:color="auto" w:fill="auto"/>
            <w:vAlign w:val="center"/>
          </w:tcPr>
          <w:p w14:paraId="580AE0EB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530" w:type="dxa"/>
          </w:tcPr>
          <w:p w14:paraId="34637243" w14:textId="77777777" w:rsidR="00886EFD" w:rsidRPr="007C493B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23347A" w14:textId="77777777" w:rsidR="00886EFD" w:rsidRPr="007C493B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shd w:val="clear" w:color="auto" w:fill="auto"/>
          </w:tcPr>
          <w:p w14:paraId="6FA118BD" w14:textId="77777777" w:rsidR="00886EFD" w:rsidRPr="007C493B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</w:tcPr>
          <w:p w14:paraId="123F047F" w14:textId="77777777" w:rsidR="00886EFD" w:rsidRPr="007C493B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169C3D1A" w14:textId="77777777" w:rsidR="00886EFD" w:rsidRPr="007C493B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2E0D46F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6424C77" w14:textId="77777777" w:rsidR="00886EFD" w:rsidRPr="007C493B" w:rsidRDefault="00886EFD" w:rsidP="00D9115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76BF0" w:rsidRPr="007C493B" w14:paraId="6DBCC688" w14:textId="77777777" w:rsidTr="00961A33">
        <w:tc>
          <w:tcPr>
            <w:tcW w:w="3870" w:type="dxa"/>
            <w:shd w:val="clear" w:color="auto" w:fill="auto"/>
            <w:vAlign w:val="center"/>
          </w:tcPr>
          <w:p w14:paraId="38CC37A9" w14:textId="20741410" w:rsidR="00D76BF0" w:rsidRPr="007C493B" w:rsidRDefault="00D76BF0" w:rsidP="00D76BF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30" w:type="dxa"/>
            <w:vAlign w:val="bottom"/>
          </w:tcPr>
          <w:p w14:paraId="0D802F0E" w14:textId="1025463B" w:rsidR="00D76BF0" w:rsidRPr="007C493B" w:rsidRDefault="00D618EC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999EBB4" w14:textId="77777777" w:rsidR="00D76BF0" w:rsidRPr="007C493B" w:rsidRDefault="00D76BF0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70F41408" w14:textId="1E217D0F" w:rsidR="00D76BF0" w:rsidRPr="007C493B" w:rsidRDefault="002F1409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5EB16739" w14:textId="77777777" w:rsidR="00D76BF0" w:rsidRPr="007C493B" w:rsidRDefault="00D76BF0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56D1DA56" w14:textId="037BCCE2" w:rsidR="00D76BF0" w:rsidRPr="007C493B" w:rsidRDefault="00104665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541.67</w:t>
            </w:r>
          </w:p>
        </w:tc>
        <w:tc>
          <w:tcPr>
            <w:tcW w:w="240" w:type="dxa"/>
            <w:shd w:val="clear" w:color="auto" w:fill="auto"/>
          </w:tcPr>
          <w:p w14:paraId="4BB1ECE8" w14:textId="77777777" w:rsidR="00D76BF0" w:rsidRPr="007C493B" w:rsidRDefault="00D76BF0" w:rsidP="00D76BF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03DA6E0E" w14:textId="05C76F1C" w:rsidR="00D76BF0" w:rsidRPr="007C493B" w:rsidRDefault="002F1409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F1409" w:rsidRPr="007C493B" w14:paraId="23B9A44E" w14:textId="77777777" w:rsidTr="00961A33">
        <w:tc>
          <w:tcPr>
            <w:tcW w:w="3870" w:type="dxa"/>
            <w:shd w:val="clear" w:color="auto" w:fill="auto"/>
            <w:vAlign w:val="center"/>
          </w:tcPr>
          <w:p w14:paraId="47DE5713" w14:textId="253EAE48" w:rsidR="002F1409" w:rsidRPr="007C493B" w:rsidRDefault="002F1409" w:rsidP="002F140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530" w:type="dxa"/>
            <w:vAlign w:val="bottom"/>
          </w:tcPr>
          <w:p w14:paraId="37BF5A1B" w14:textId="651932FB" w:rsidR="002F1409" w:rsidRPr="007C493B" w:rsidRDefault="00D618EC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292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253.60</w:t>
            </w:r>
          </w:p>
        </w:tc>
        <w:tc>
          <w:tcPr>
            <w:tcW w:w="236" w:type="dxa"/>
          </w:tcPr>
          <w:p w14:paraId="42F08E5B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21921D04" w14:textId="68480A90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237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156.26</w:t>
            </w:r>
          </w:p>
        </w:tc>
        <w:tc>
          <w:tcPr>
            <w:tcW w:w="241" w:type="dxa"/>
          </w:tcPr>
          <w:p w14:paraId="7D6FE1C4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483508B3" w14:textId="74E7AD98" w:rsidR="002F1409" w:rsidRPr="007C493B" w:rsidRDefault="00D618EC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292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253.60</w:t>
            </w:r>
          </w:p>
        </w:tc>
        <w:tc>
          <w:tcPr>
            <w:tcW w:w="240" w:type="dxa"/>
            <w:shd w:val="clear" w:color="auto" w:fill="auto"/>
          </w:tcPr>
          <w:p w14:paraId="359B9577" w14:textId="77777777" w:rsidR="002F1409" w:rsidRPr="007C493B" w:rsidRDefault="002F1409" w:rsidP="002F1409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2CC1D94A" w14:textId="14EC79C9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237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156.26</w:t>
            </w:r>
          </w:p>
        </w:tc>
      </w:tr>
      <w:tr w:rsidR="002F1409" w:rsidRPr="007C493B" w14:paraId="64A1B34C" w14:textId="77777777" w:rsidTr="00961A33">
        <w:tc>
          <w:tcPr>
            <w:tcW w:w="3870" w:type="dxa"/>
            <w:shd w:val="clear" w:color="auto" w:fill="auto"/>
            <w:vAlign w:val="center"/>
          </w:tcPr>
          <w:p w14:paraId="5E1CB636" w14:textId="77777777" w:rsidR="002F1409" w:rsidRPr="007C493B" w:rsidRDefault="002F1409" w:rsidP="002F1409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87203E" w14:textId="288DA98D" w:rsidR="002F1409" w:rsidRPr="007C493B" w:rsidRDefault="00D618EC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292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253.60</w:t>
            </w:r>
          </w:p>
        </w:tc>
        <w:tc>
          <w:tcPr>
            <w:tcW w:w="236" w:type="dxa"/>
            <w:vAlign w:val="bottom"/>
          </w:tcPr>
          <w:p w14:paraId="70ECB034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30B83F" w14:textId="2ECA335F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237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156.26</w:t>
            </w:r>
          </w:p>
        </w:tc>
        <w:tc>
          <w:tcPr>
            <w:tcW w:w="241" w:type="dxa"/>
            <w:shd w:val="clear" w:color="auto" w:fill="auto"/>
          </w:tcPr>
          <w:p w14:paraId="3F191E61" w14:textId="77777777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AF52BE" w14:textId="7C98A2E9" w:rsidR="002F1409" w:rsidRPr="007C493B" w:rsidRDefault="00104665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359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795.27</w:t>
            </w:r>
          </w:p>
        </w:tc>
        <w:tc>
          <w:tcPr>
            <w:tcW w:w="240" w:type="dxa"/>
            <w:shd w:val="clear" w:color="auto" w:fill="auto"/>
          </w:tcPr>
          <w:p w14:paraId="7E062540" w14:textId="77777777" w:rsidR="002F1409" w:rsidRPr="007C493B" w:rsidRDefault="002F1409" w:rsidP="002F1409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D00D79" w14:textId="4F08D7FB" w:rsidR="002F1409" w:rsidRPr="007C493B" w:rsidRDefault="002F1409" w:rsidP="002F140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237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156.26</w:t>
            </w:r>
          </w:p>
        </w:tc>
      </w:tr>
      <w:tr w:rsidR="00C41E4D" w:rsidRPr="007C493B" w14:paraId="5AF1EA59" w14:textId="77777777" w:rsidTr="00961A33">
        <w:tc>
          <w:tcPr>
            <w:tcW w:w="3870" w:type="dxa"/>
            <w:shd w:val="clear" w:color="auto" w:fill="auto"/>
            <w:vAlign w:val="center"/>
          </w:tcPr>
          <w:p w14:paraId="2A684A5F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DF9D73B" w14:textId="77777777" w:rsidR="00886EFD" w:rsidRPr="007C493B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C2DF87" w14:textId="77777777" w:rsidR="00886EFD" w:rsidRPr="007C493B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</w:tcPr>
          <w:p w14:paraId="730629DD" w14:textId="77777777" w:rsidR="00886EFD" w:rsidRPr="007C493B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E80EBCF" w14:textId="77777777" w:rsidR="00886EFD" w:rsidRPr="007C493B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2E34D06" w14:textId="77777777" w:rsidR="00886EFD" w:rsidRPr="007C493B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50EBD71" w14:textId="77777777" w:rsidR="00886EFD" w:rsidRPr="007C493B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1865EDC" w14:textId="77777777" w:rsidR="00886EFD" w:rsidRPr="007C493B" w:rsidRDefault="00886EFD" w:rsidP="00D9115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669DB" w:rsidRPr="007C493B" w14:paraId="59B760B3" w14:textId="77777777" w:rsidTr="00961A33">
        <w:tc>
          <w:tcPr>
            <w:tcW w:w="3870" w:type="dxa"/>
            <w:shd w:val="clear" w:color="auto" w:fill="auto"/>
            <w:vAlign w:val="center"/>
          </w:tcPr>
          <w:p w14:paraId="0DB83CAA" w14:textId="77777777" w:rsidR="00C669DB" w:rsidRPr="007C493B" w:rsidRDefault="00C669DB" w:rsidP="00C669D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30" w:type="dxa"/>
            <w:shd w:val="clear" w:color="auto" w:fill="auto"/>
          </w:tcPr>
          <w:p w14:paraId="6FFC018C" w14:textId="5706DFFF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D4561D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39F872EC" w14:textId="210C0DEA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B5DA027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21D5B889" w14:textId="7E9F9C49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2,444,137.74</w:t>
            </w:r>
          </w:p>
        </w:tc>
        <w:tc>
          <w:tcPr>
            <w:tcW w:w="240" w:type="dxa"/>
            <w:shd w:val="clear" w:color="auto" w:fill="auto"/>
          </w:tcPr>
          <w:p w14:paraId="1F15145F" w14:textId="77777777" w:rsidR="00C669DB" w:rsidRPr="007C493B" w:rsidRDefault="00C669DB" w:rsidP="00C669DB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06BB479F" w14:textId="2E03807A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2,444,137.74</w:t>
            </w:r>
          </w:p>
        </w:tc>
      </w:tr>
      <w:tr w:rsidR="00C669DB" w:rsidRPr="007C493B" w14:paraId="2CF50B43" w14:textId="77777777" w:rsidTr="00961A33">
        <w:tc>
          <w:tcPr>
            <w:tcW w:w="3870" w:type="dxa"/>
            <w:shd w:val="clear" w:color="auto" w:fill="auto"/>
            <w:vAlign w:val="center"/>
          </w:tcPr>
          <w:p w14:paraId="6B0586DF" w14:textId="77777777" w:rsidR="00C669DB" w:rsidRPr="007C493B" w:rsidRDefault="00C669DB" w:rsidP="00C669DB">
            <w:pPr>
              <w:spacing w:line="400" w:lineRule="exact"/>
              <w:ind w:left="199"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30" w:type="dxa"/>
            <w:vAlign w:val="bottom"/>
          </w:tcPr>
          <w:p w14:paraId="4E13FCAA" w14:textId="54219857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2,004,710.20</w:t>
            </w:r>
          </w:p>
        </w:tc>
        <w:tc>
          <w:tcPr>
            <w:tcW w:w="236" w:type="dxa"/>
          </w:tcPr>
          <w:p w14:paraId="6FD0F613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14:paraId="3E7D1B75" w14:textId="667E90E3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1,990,076.15</w:t>
            </w:r>
          </w:p>
        </w:tc>
        <w:tc>
          <w:tcPr>
            <w:tcW w:w="241" w:type="dxa"/>
            <w:shd w:val="clear" w:color="auto" w:fill="auto"/>
          </w:tcPr>
          <w:p w14:paraId="6093285A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87FDE2A" w14:textId="2D1C1355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2,004,710.20</w:t>
            </w:r>
          </w:p>
        </w:tc>
        <w:tc>
          <w:tcPr>
            <w:tcW w:w="240" w:type="dxa"/>
            <w:shd w:val="clear" w:color="auto" w:fill="auto"/>
          </w:tcPr>
          <w:p w14:paraId="2C7AA017" w14:textId="77777777" w:rsidR="00C669DB" w:rsidRPr="007C493B" w:rsidRDefault="00C669DB" w:rsidP="00C669DB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75C59FC" w14:textId="57648755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1,990,076.15</w:t>
            </w:r>
          </w:p>
        </w:tc>
      </w:tr>
      <w:tr w:rsidR="00C669DB" w:rsidRPr="007C493B" w14:paraId="6A8E8AA6" w14:textId="77777777" w:rsidTr="00961A33">
        <w:tc>
          <w:tcPr>
            <w:tcW w:w="3870" w:type="dxa"/>
            <w:shd w:val="clear" w:color="auto" w:fill="auto"/>
            <w:vAlign w:val="center"/>
          </w:tcPr>
          <w:p w14:paraId="4FBDE6C6" w14:textId="77777777" w:rsidR="00C669DB" w:rsidRPr="007C493B" w:rsidRDefault="00C669DB" w:rsidP="00C669D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434B272D" w14:textId="569A3771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112,500.00</w:t>
            </w:r>
          </w:p>
        </w:tc>
        <w:tc>
          <w:tcPr>
            <w:tcW w:w="236" w:type="dxa"/>
          </w:tcPr>
          <w:p w14:paraId="352ABCBE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14:paraId="4397A53B" w14:textId="20894E3A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103,220.55</w:t>
            </w:r>
          </w:p>
        </w:tc>
        <w:tc>
          <w:tcPr>
            <w:tcW w:w="241" w:type="dxa"/>
            <w:shd w:val="clear" w:color="auto" w:fill="auto"/>
          </w:tcPr>
          <w:p w14:paraId="2BAAAAF7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4D6D9A19" w14:textId="58267943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112,500.00</w:t>
            </w:r>
          </w:p>
        </w:tc>
        <w:tc>
          <w:tcPr>
            <w:tcW w:w="240" w:type="dxa"/>
            <w:shd w:val="clear" w:color="auto" w:fill="auto"/>
          </w:tcPr>
          <w:p w14:paraId="00BD9F28" w14:textId="77777777" w:rsidR="00C669DB" w:rsidRPr="007C493B" w:rsidRDefault="00C669DB" w:rsidP="00C669DB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58F6E7E" w14:textId="46A8BEDD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103,220.55</w:t>
            </w:r>
          </w:p>
        </w:tc>
      </w:tr>
      <w:tr w:rsidR="00C669DB" w:rsidRPr="007C493B" w14:paraId="2265D3E7" w14:textId="77777777" w:rsidTr="00961A33">
        <w:tc>
          <w:tcPr>
            <w:tcW w:w="3870" w:type="dxa"/>
            <w:shd w:val="clear" w:color="auto" w:fill="auto"/>
            <w:vAlign w:val="center"/>
          </w:tcPr>
          <w:p w14:paraId="7969F473" w14:textId="77777777" w:rsidR="00C669DB" w:rsidRPr="007C493B" w:rsidRDefault="00C669DB" w:rsidP="00C669D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3E12D" w14:textId="72083F44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2,117,210.20</w:t>
            </w:r>
          </w:p>
        </w:tc>
        <w:tc>
          <w:tcPr>
            <w:tcW w:w="236" w:type="dxa"/>
            <w:vAlign w:val="bottom"/>
          </w:tcPr>
          <w:p w14:paraId="0B726FDD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A3625" w14:textId="4E8AC0EA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2,093,296.70</w:t>
            </w:r>
          </w:p>
        </w:tc>
        <w:tc>
          <w:tcPr>
            <w:tcW w:w="241" w:type="dxa"/>
            <w:shd w:val="clear" w:color="auto" w:fill="auto"/>
          </w:tcPr>
          <w:p w14:paraId="143C0083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EC579D" w14:textId="37D4CCC7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4,561,347.94</w:t>
            </w:r>
          </w:p>
        </w:tc>
        <w:tc>
          <w:tcPr>
            <w:tcW w:w="240" w:type="dxa"/>
            <w:shd w:val="clear" w:color="auto" w:fill="auto"/>
          </w:tcPr>
          <w:p w14:paraId="71E9FA73" w14:textId="77777777" w:rsidR="00C669DB" w:rsidRPr="007C493B" w:rsidRDefault="00C669DB" w:rsidP="00C669D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39F481" w14:textId="52AF0F35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4,537,434.44</w:t>
            </w:r>
          </w:p>
        </w:tc>
      </w:tr>
      <w:tr w:rsidR="00C41E4D" w:rsidRPr="007C493B" w14:paraId="44450EBD" w14:textId="77777777" w:rsidTr="00961A33">
        <w:tc>
          <w:tcPr>
            <w:tcW w:w="3870" w:type="dxa"/>
            <w:shd w:val="clear" w:color="auto" w:fill="auto"/>
            <w:vAlign w:val="center"/>
          </w:tcPr>
          <w:p w14:paraId="22C1E050" w14:textId="77777777" w:rsidR="00961A33" w:rsidRPr="007C493B" w:rsidRDefault="00961A33" w:rsidP="00961A3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2C72DEA" w14:textId="77777777" w:rsidR="00961A33" w:rsidRPr="007C493B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391D1C" w14:textId="77777777" w:rsidR="00961A33" w:rsidRPr="007C493B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601E905E" w14:textId="77777777" w:rsidR="00961A33" w:rsidRPr="007C493B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F9544C9" w14:textId="77777777" w:rsidR="00961A33" w:rsidRPr="007C493B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C964E" w14:textId="77777777" w:rsidR="00961A33" w:rsidRPr="007C493B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29F0C86" w14:textId="77777777" w:rsidR="00961A33" w:rsidRPr="007C493B" w:rsidRDefault="00961A33" w:rsidP="00961A3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03098" w14:textId="77777777" w:rsidR="00961A33" w:rsidRPr="007C493B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669DB" w:rsidRPr="007C493B" w14:paraId="43A76232" w14:textId="77777777">
        <w:tc>
          <w:tcPr>
            <w:tcW w:w="3870" w:type="dxa"/>
            <w:shd w:val="clear" w:color="auto" w:fill="auto"/>
            <w:vAlign w:val="center"/>
          </w:tcPr>
          <w:p w14:paraId="28533923" w14:textId="77777777" w:rsidR="00C669DB" w:rsidRPr="007C493B" w:rsidRDefault="00C669DB" w:rsidP="00C669D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30" w:type="dxa"/>
            <w:vAlign w:val="bottom"/>
          </w:tcPr>
          <w:p w14:paraId="1BC3AA57" w14:textId="15B3CC00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C6A8F0B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EFE5EC1" w14:textId="60E7FB7F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F85F012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3057DA33" w14:textId="5FC7F94C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201,940.01</w:t>
            </w:r>
          </w:p>
        </w:tc>
        <w:tc>
          <w:tcPr>
            <w:tcW w:w="240" w:type="dxa"/>
            <w:shd w:val="clear" w:color="auto" w:fill="auto"/>
          </w:tcPr>
          <w:p w14:paraId="355AB370" w14:textId="77777777" w:rsidR="00C669DB" w:rsidRPr="007C493B" w:rsidRDefault="00C669DB" w:rsidP="00C669DB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73A2B284" w14:textId="7B81BE3B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305,703.35</w:t>
            </w:r>
          </w:p>
        </w:tc>
      </w:tr>
      <w:tr w:rsidR="00C669DB" w:rsidRPr="007C493B" w14:paraId="6B397C8A" w14:textId="77777777" w:rsidTr="005C3D2E">
        <w:tc>
          <w:tcPr>
            <w:tcW w:w="3870" w:type="dxa"/>
            <w:shd w:val="clear" w:color="auto" w:fill="auto"/>
            <w:vAlign w:val="center"/>
          </w:tcPr>
          <w:p w14:paraId="076EF5E7" w14:textId="77777777" w:rsidR="00C669DB" w:rsidRPr="007C493B" w:rsidRDefault="00C669DB" w:rsidP="00C669D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30" w:type="dxa"/>
            <w:vAlign w:val="bottom"/>
          </w:tcPr>
          <w:p w14:paraId="46DC5B4F" w14:textId="2CAE33A3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285,307.48</w:t>
            </w:r>
          </w:p>
        </w:tc>
        <w:tc>
          <w:tcPr>
            <w:tcW w:w="236" w:type="dxa"/>
            <w:vAlign w:val="bottom"/>
          </w:tcPr>
          <w:p w14:paraId="0EA7CEFA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6BC082A" w14:textId="3EA829A1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381,145.81</w:t>
            </w:r>
          </w:p>
        </w:tc>
        <w:tc>
          <w:tcPr>
            <w:tcW w:w="241" w:type="dxa"/>
            <w:shd w:val="clear" w:color="auto" w:fill="auto"/>
          </w:tcPr>
          <w:p w14:paraId="069207B5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2B3E5311" w14:textId="58C91CF1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285,307.48</w:t>
            </w:r>
          </w:p>
        </w:tc>
        <w:tc>
          <w:tcPr>
            <w:tcW w:w="240" w:type="dxa"/>
            <w:shd w:val="clear" w:color="auto" w:fill="auto"/>
          </w:tcPr>
          <w:p w14:paraId="11058261" w14:textId="77777777" w:rsidR="00C669DB" w:rsidRPr="007C493B" w:rsidRDefault="00C669DB" w:rsidP="00C669DB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1B67767E" w14:textId="3B6BE3DB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381,145.81</w:t>
            </w:r>
          </w:p>
        </w:tc>
      </w:tr>
      <w:tr w:rsidR="00C669DB" w:rsidRPr="007C493B" w14:paraId="2C36699D" w14:textId="77777777" w:rsidTr="005C3D2E">
        <w:tc>
          <w:tcPr>
            <w:tcW w:w="3870" w:type="dxa"/>
            <w:shd w:val="clear" w:color="auto" w:fill="auto"/>
            <w:vAlign w:val="center"/>
          </w:tcPr>
          <w:p w14:paraId="176B9FE3" w14:textId="77777777" w:rsidR="00C669DB" w:rsidRPr="007C493B" w:rsidRDefault="00C669DB" w:rsidP="00C669D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6E194B8" w14:textId="31FFC942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71314BC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F4B7C" w14:textId="5451CDF1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4,391.44</w:t>
            </w:r>
          </w:p>
        </w:tc>
        <w:tc>
          <w:tcPr>
            <w:tcW w:w="241" w:type="dxa"/>
            <w:shd w:val="clear" w:color="auto" w:fill="auto"/>
          </w:tcPr>
          <w:p w14:paraId="7FCFB00E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20B62" w14:textId="3C9FD856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9BAA03" w14:textId="77777777" w:rsidR="00C669DB" w:rsidRPr="007C493B" w:rsidRDefault="00C669DB" w:rsidP="00C669D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5EEC8" w14:textId="35111D4E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4,391.44</w:t>
            </w:r>
          </w:p>
        </w:tc>
      </w:tr>
      <w:tr w:rsidR="00C669DB" w:rsidRPr="007C493B" w14:paraId="527DC15B" w14:textId="77777777">
        <w:tc>
          <w:tcPr>
            <w:tcW w:w="3870" w:type="dxa"/>
            <w:shd w:val="clear" w:color="auto" w:fill="auto"/>
            <w:vAlign w:val="center"/>
          </w:tcPr>
          <w:p w14:paraId="3E7E88B9" w14:textId="77777777" w:rsidR="00C669DB" w:rsidRPr="007C493B" w:rsidRDefault="00C669DB" w:rsidP="00C669D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FEF23" w14:textId="06852317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285,307.48</w:t>
            </w:r>
          </w:p>
        </w:tc>
        <w:tc>
          <w:tcPr>
            <w:tcW w:w="236" w:type="dxa"/>
            <w:vAlign w:val="bottom"/>
          </w:tcPr>
          <w:p w14:paraId="7095C197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0C0AE" w14:textId="61568930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385,537.25</w:t>
            </w:r>
          </w:p>
        </w:tc>
        <w:tc>
          <w:tcPr>
            <w:tcW w:w="241" w:type="dxa"/>
            <w:shd w:val="clear" w:color="auto" w:fill="auto"/>
          </w:tcPr>
          <w:p w14:paraId="355CB2BF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421391" w14:textId="55AEB427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487,247.49</w:t>
            </w:r>
          </w:p>
        </w:tc>
        <w:tc>
          <w:tcPr>
            <w:tcW w:w="240" w:type="dxa"/>
            <w:shd w:val="clear" w:color="auto" w:fill="auto"/>
          </w:tcPr>
          <w:p w14:paraId="41F574C5" w14:textId="77777777" w:rsidR="00C669DB" w:rsidRPr="007C493B" w:rsidRDefault="00C669DB" w:rsidP="00C669D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8D9445" w14:textId="6C9DFD85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691,240.60</w:t>
            </w:r>
          </w:p>
        </w:tc>
      </w:tr>
      <w:tr w:rsidR="00C41E4D" w:rsidRPr="007C493B" w14:paraId="4F5628E8" w14:textId="77777777" w:rsidTr="00961A33">
        <w:tc>
          <w:tcPr>
            <w:tcW w:w="3870" w:type="dxa"/>
            <w:shd w:val="clear" w:color="auto" w:fill="auto"/>
            <w:vAlign w:val="center"/>
          </w:tcPr>
          <w:p w14:paraId="3D6F92EE" w14:textId="125EF380" w:rsidR="00961A33" w:rsidRPr="007C493B" w:rsidRDefault="009C68A4" w:rsidP="00961A3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กรรมการและ</w:t>
            </w:r>
            <w:r w:rsidR="00961A33"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C6495B7" w14:textId="77777777" w:rsidR="00961A33" w:rsidRPr="007C493B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D084D8" w14:textId="77777777" w:rsidR="00961A33" w:rsidRPr="007C493B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</w:tcPr>
          <w:p w14:paraId="0F851396" w14:textId="77777777" w:rsidR="00961A33" w:rsidRPr="007C493B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7F4D0F0C" w14:textId="77777777" w:rsidR="00961A33" w:rsidRPr="007C493B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A4729FB" w14:textId="77777777" w:rsidR="00961A33" w:rsidRPr="007C493B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7226E4F" w14:textId="77777777" w:rsidR="00961A33" w:rsidRPr="007C493B" w:rsidRDefault="00961A33" w:rsidP="00961A3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EE844B" w14:textId="77777777" w:rsidR="00961A33" w:rsidRPr="007C493B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1A33" w:rsidRPr="007C493B" w14:paraId="0A3D996F" w14:textId="77777777" w:rsidTr="00961A33">
        <w:tc>
          <w:tcPr>
            <w:tcW w:w="3870" w:type="dxa"/>
            <w:shd w:val="clear" w:color="auto" w:fill="auto"/>
            <w:vAlign w:val="center"/>
          </w:tcPr>
          <w:p w14:paraId="376C2945" w14:textId="5BEE90EC" w:rsidR="00961A33" w:rsidRPr="007C493B" w:rsidRDefault="00961A33" w:rsidP="00961A3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ค่าตอบแทน</w:t>
            </w:r>
            <w:r w:rsidR="009C68A4" w:rsidRPr="007C493B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กรรมการและ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ผู้บริหารสำคัญ</w:t>
            </w:r>
          </w:p>
        </w:tc>
        <w:tc>
          <w:tcPr>
            <w:tcW w:w="1530" w:type="dxa"/>
            <w:vAlign w:val="bottom"/>
          </w:tcPr>
          <w:p w14:paraId="4B77FF80" w14:textId="77777777" w:rsidR="00961A33" w:rsidRPr="007C493B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91BD9F" w14:textId="77777777" w:rsidR="00961A33" w:rsidRPr="007C493B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53245AB9" w14:textId="77777777" w:rsidR="00961A33" w:rsidRPr="007C493B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34B93C81" w14:textId="77777777" w:rsidR="00961A33" w:rsidRPr="007C493B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4152FDC6" w14:textId="77777777" w:rsidR="00961A33" w:rsidRPr="007C493B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7DE77C3" w14:textId="77777777" w:rsidR="00961A33" w:rsidRPr="007C493B" w:rsidRDefault="00961A33" w:rsidP="00961A3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CA53DB9" w14:textId="77777777" w:rsidR="00961A33" w:rsidRPr="007C493B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69DB" w:rsidRPr="007C493B" w14:paraId="2C3E45F5" w14:textId="77777777" w:rsidTr="00293888">
        <w:tc>
          <w:tcPr>
            <w:tcW w:w="3870" w:type="dxa"/>
            <w:shd w:val="clear" w:color="auto" w:fill="auto"/>
            <w:vAlign w:val="center"/>
          </w:tcPr>
          <w:p w14:paraId="7833E5C7" w14:textId="77777777" w:rsidR="00C669DB" w:rsidRPr="007C493B" w:rsidRDefault="00C669DB" w:rsidP="00C669D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02F4CE" w14:textId="61C07B05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14,823,181.00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68A3B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4A1DBF8" w14:textId="0AB00FBF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12,936,831.00</w:t>
            </w:r>
          </w:p>
        </w:tc>
        <w:tc>
          <w:tcPr>
            <w:tcW w:w="241" w:type="dxa"/>
            <w:shd w:val="clear" w:color="auto" w:fill="auto"/>
          </w:tcPr>
          <w:p w14:paraId="50806719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69001826" w14:textId="249629D4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14,823,181.00</w:t>
            </w:r>
          </w:p>
        </w:tc>
        <w:tc>
          <w:tcPr>
            <w:tcW w:w="240" w:type="dxa"/>
            <w:shd w:val="clear" w:color="auto" w:fill="auto"/>
          </w:tcPr>
          <w:p w14:paraId="43AB637D" w14:textId="77777777" w:rsidR="00C669DB" w:rsidRPr="007C493B" w:rsidRDefault="00C669DB" w:rsidP="00C669D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21148BA7" w14:textId="25FD48F2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12,936,831.00</w:t>
            </w:r>
          </w:p>
        </w:tc>
      </w:tr>
      <w:tr w:rsidR="00C669DB" w:rsidRPr="007C493B" w14:paraId="3B99A8E9" w14:textId="77777777" w:rsidTr="00293888">
        <w:tc>
          <w:tcPr>
            <w:tcW w:w="3870" w:type="dxa"/>
            <w:shd w:val="clear" w:color="auto" w:fill="auto"/>
            <w:vAlign w:val="center"/>
          </w:tcPr>
          <w:p w14:paraId="6C0E9BFF" w14:textId="77777777" w:rsidR="00C669DB" w:rsidRPr="007C493B" w:rsidRDefault="00C669DB" w:rsidP="00C669D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3773B" w14:textId="4BAFB5CC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753,171.49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81D3FF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EB500" w14:textId="1F58C38B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761,051.73</w:t>
            </w:r>
          </w:p>
        </w:tc>
        <w:tc>
          <w:tcPr>
            <w:tcW w:w="241" w:type="dxa"/>
            <w:shd w:val="clear" w:color="auto" w:fill="auto"/>
          </w:tcPr>
          <w:p w14:paraId="1D62B943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A0745" w14:textId="19BB6C37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753,171.49</w:t>
            </w:r>
          </w:p>
        </w:tc>
        <w:tc>
          <w:tcPr>
            <w:tcW w:w="240" w:type="dxa"/>
            <w:shd w:val="clear" w:color="auto" w:fill="auto"/>
          </w:tcPr>
          <w:p w14:paraId="51A5CA4A" w14:textId="77777777" w:rsidR="00C669DB" w:rsidRPr="007C493B" w:rsidRDefault="00C669DB" w:rsidP="00C669D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E6C32" w14:textId="00E43473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761,051.73</w:t>
            </w:r>
          </w:p>
        </w:tc>
      </w:tr>
      <w:tr w:rsidR="00C669DB" w:rsidRPr="007C493B" w14:paraId="225309CE" w14:textId="77777777" w:rsidTr="00293888">
        <w:tc>
          <w:tcPr>
            <w:tcW w:w="3870" w:type="dxa"/>
            <w:shd w:val="clear" w:color="auto" w:fill="auto"/>
            <w:vAlign w:val="center"/>
          </w:tcPr>
          <w:p w14:paraId="10F1B7F5" w14:textId="77777777" w:rsidR="00C669DB" w:rsidRPr="007C493B" w:rsidRDefault="00C669DB" w:rsidP="00C669D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2AE628" w14:textId="64FD8E3C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15,576,352.49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C5032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D4276" w14:textId="2B5264F8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13,697,882.73</w:t>
            </w:r>
          </w:p>
        </w:tc>
        <w:tc>
          <w:tcPr>
            <w:tcW w:w="241" w:type="dxa"/>
            <w:shd w:val="clear" w:color="auto" w:fill="auto"/>
          </w:tcPr>
          <w:p w14:paraId="145BA0D5" w14:textId="77777777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35B770" w14:textId="40FBF1B7" w:rsidR="00C669DB" w:rsidRPr="007C493B" w:rsidRDefault="00104665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15,576,352.49</w:t>
            </w:r>
          </w:p>
        </w:tc>
        <w:tc>
          <w:tcPr>
            <w:tcW w:w="240" w:type="dxa"/>
            <w:shd w:val="clear" w:color="auto" w:fill="auto"/>
          </w:tcPr>
          <w:p w14:paraId="19CB1609" w14:textId="77777777" w:rsidR="00C669DB" w:rsidRPr="007C493B" w:rsidRDefault="00C669DB" w:rsidP="00C669D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922A6" w14:textId="4DBCCCA9" w:rsidR="00C669DB" w:rsidRPr="007C493B" w:rsidRDefault="00C669DB" w:rsidP="00C669D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13,697,882.73</w:t>
            </w:r>
          </w:p>
        </w:tc>
      </w:tr>
    </w:tbl>
    <w:p w14:paraId="7111AF11" w14:textId="77777777" w:rsidR="007A10FE" w:rsidRPr="007C493B" w:rsidRDefault="007A10FE" w:rsidP="00FC09BA">
      <w:pPr>
        <w:numPr>
          <w:ilvl w:val="0"/>
          <w:numId w:val="38"/>
        </w:numPr>
        <w:tabs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03394439" w14:textId="77777777" w:rsidR="002B6E3C" w:rsidRPr="007C493B" w:rsidRDefault="002B6E3C" w:rsidP="002B6E3C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ค่าตอบแทนผู้บริหารสำคัญนี้เป็นผลประโยชน์ที่จ่ายให้แก่กรรมการและผู้บริหารของกลุ่มบริษัท ประกอบด้วยค่าตอบแทนผู้บริหารที่เป็นตัวเงิน ได้แก่ เงินเดือน ผลประโยชน์ที่เกี่ยวข้อง ซึ่งรวมถึงภาระผูกพันผลประโยชน์โครงการเกษียณอายุ และค่าตอบแทนกรรมการ ได้แก่ ค่าเบี้ยประชุม บำเหน็จกรรมการ</w:t>
      </w:r>
    </w:p>
    <w:p w14:paraId="7FAA094A" w14:textId="46FAE944" w:rsidR="00761567" w:rsidRPr="007C493B" w:rsidRDefault="002B6E3C" w:rsidP="002B6E3C">
      <w:pPr>
        <w:spacing w:after="120" w:line="240" w:lineRule="atLeast"/>
        <w:ind w:left="567"/>
        <w:jc w:val="thaiDistribute"/>
        <w:rPr>
          <w:rFonts w:ascii="Angsana New" w:hAnsi="Angsana New"/>
          <w:sz w:val="16"/>
          <w:szCs w:val="16"/>
        </w:rPr>
      </w:pPr>
      <w:r w:rsidRPr="007C493B">
        <w:rPr>
          <w:rFonts w:ascii="Angsana New" w:hAnsi="Angsana New"/>
          <w:sz w:val="30"/>
          <w:szCs w:val="30"/>
          <w:cs/>
        </w:rPr>
        <w:t>ผลประโยชน์ของกรรมการ หมายถึง ผลประโยชน์ที่จ่ายให้แก่กรรมการบริษัทตาม มาตรา 90 ของบริษัทมหาชนจำกัด ซึ่งไม่รวมเงินเดือนและผลประโยชน์ที่เกี่ยวข้องอื่นๆ ที่จ่ายให้แก่กรรมการบริหาร</w:t>
      </w:r>
    </w:p>
    <w:p w14:paraId="5B4E20A1" w14:textId="77777777" w:rsidR="00961A33" w:rsidRPr="007C493B" w:rsidRDefault="00961A33" w:rsidP="00A6201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0" w:firstLine="0"/>
        <w:jc w:val="thaiDistribute"/>
        <w:rPr>
          <w:rFonts w:ascii="Angsana New" w:hAnsi="Angsana New"/>
          <w:b/>
          <w:bCs/>
          <w:vanish/>
          <w:sz w:val="30"/>
          <w:szCs w:val="30"/>
          <w:cs/>
        </w:rPr>
      </w:pPr>
    </w:p>
    <w:p w14:paraId="71DFDB30" w14:textId="0160028A" w:rsidR="001A1C9A" w:rsidRPr="007C493B" w:rsidRDefault="001A1C9A" w:rsidP="00761567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สิทธิพิเศษที่ได้รับจากการส่งเสริมการลงทุน</w:t>
      </w:r>
    </w:p>
    <w:p w14:paraId="71DFDB31" w14:textId="77777777" w:rsidR="001A1C9A" w:rsidRPr="007C493B" w:rsidRDefault="001A1C9A" w:rsidP="001A1C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2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บริษัทฯได้รับสิทธิพิเศษบางประการจากการได้รับการส่งเสริมการลงทุนตามพระราชบัญญัติส่งเสริมการลงทุน</w:t>
      </w:r>
      <w:r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Pr="007C493B">
        <w:rPr>
          <w:rFonts w:ascii="Angsana New" w:hAnsi="Angsana New"/>
          <w:sz w:val="30"/>
          <w:szCs w:val="30"/>
          <w:cs/>
        </w:rPr>
        <w:t xml:space="preserve">พ.ศ. </w:t>
      </w:r>
      <w:r w:rsidRPr="007C493B">
        <w:rPr>
          <w:rFonts w:ascii="Angsana New" w:hAnsi="Angsana New"/>
          <w:sz w:val="30"/>
          <w:szCs w:val="30"/>
        </w:rPr>
        <w:t xml:space="preserve">2520  </w:t>
      </w:r>
      <w:r w:rsidRPr="007C493B">
        <w:rPr>
          <w:rFonts w:ascii="Angsana New" w:hAnsi="Angsana New"/>
          <w:sz w:val="30"/>
          <w:szCs w:val="30"/>
          <w:cs/>
        </w:rPr>
        <w:t>มีสิทธิพิเศษทางด้านภาษีโดยสังเขปของการผลิตสินค้าประเภท</w:t>
      </w:r>
      <w:r w:rsidRPr="007C493B">
        <w:rPr>
          <w:rFonts w:ascii="Angsana New" w:hAnsi="Angsana New" w:hint="cs"/>
          <w:sz w:val="30"/>
          <w:szCs w:val="30"/>
          <w:cs/>
        </w:rPr>
        <w:t xml:space="preserve">ผงโลหะ ซึ่งเป็นการปรับปรุงประสิทธิภาพการผลิตเพื่อการใช้พลังงานทดแทน </w:t>
      </w:r>
      <w:r w:rsidRPr="007C493B">
        <w:rPr>
          <w:rFonts w:ascii="Angsana New" w:hAnsi="Angsana New"/>
          <w:sz w:val="30"/>
          <w:szCs w:val="30"/>
          <w:cs/>
        </w:rPr>
        <w:t>ดังนี้</w:t>
      </w:r>
    </w:p>
    <w:p w14:paraId="71DFDB32" w14:textId="77777777" w:rsidR="001A1C9A" w:rsidRPr="007C493B" w:rsidRDefault="001A1C9A" w:rsidP="001A1C9A">
      <w:pPr>
        <w:tabs>
          <w:tab w:val="left" w:pos="513"/>
          <w:tab w:val="decimal" w:pos="792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C493B">
        <w:rPr>
          <w:rFonts w:ascii="Angsana New" w:hAnsi="Angsana New"/>
          <w:sz w:val="30"/>
          <w:szCs w:val="30"/>
          <w:cs/>
        </w:rPr>
        <w:t xml:space="preserve">ตามบัตรส่งเสริมการลงทุนลงวันที่ </w:t>
      </w:r>
      <w:r w:rsidRPr="007C493B">
        <w:rPr>
          <w:rFonts w:ascii="Angsana New" w:hAnsi="Angsana New"/>
          <w:sz w:val="30"/>
          <w:szCs w:val="30"/>
        </w:rPr>
        <w:t xml:space="preserve">1 </w:t>
      </w:r>
      <w:r w:rsidRPr="007C493B">
        <w:rPr>
          <w:rFonts w:ascii="Angsana New" w:hAnsi="Angsana New" w:hint="cs"/>
          <w:sz w:val="30"/>
          <w:szCs w:val="30"/>
          <w:cs/>
        </w:rPr>
        <w:t>มีนาคม</w:t>
      </w:r>
      <w:r w:rsidRPr="007C493B">
        <w:rPr>
          <w:rFonts w:ascii="Angsana New" w:hAnsi="Angsana New"/>
          <w:sz w:val="30"/>
          <w:szCs w:val="30"/>
          <w:cs/>
        </w:rPr>
        <w:t xml:space="preserve"> </w:t>
      </w:r>
      <w:r w:rsidRPr="007C493B">
        <w:rPr>
          <w:rFonts w:ascii="Angsana New" w:hAnsi="Angsana New"/>
          <w:sz w:val="30"/>
          <w:szCs w:val="30"/>
        </w:rPr>
        <w:t xml:space="preserve">2564  </w:t>
      </w:r>
      <w:r w:rsidRPr="007C493B">
        <w:rPr>
          <w:rFonts w:ascii="Angsana New" w:hAnsi="Angsana New"/>
          <w:sz w:val="30"/>
          <w:szCs w:val="30"/>
          <w:cs/>
        </w:rPr>
        <w:t>ภายใต้เงื่อนไขต่างๆ ที่กำหนดไว้ บริษัทฯ ได้รับสิทธิและ</w:t>
      </w:r>
      <w:r w:rsidRPr="007C493B">
        <w:rPr>
          <w:rFonts w:ascii="Angsana New" w:hAnsi="Angsana New"/>
          <w:sz w:val="30"/>
          <w:szCs w:val="30"/>
        </w:rPr>
        <w:t xml:space="preserve"> </w:t>
      </w:r>
      <w:r w:rsidRPr="007C493B">
        <w:rPr>
          <w:rFonts w:ascii="Angsana New" w:hAnsi="Angsana New"/>
          <w:sz w:val="30"/>
          <w:szCs w:val="30"/>
          <w:cs/>
        </w:rPr>
        <w:t>ประโยชน์  ดังนี้</w:t>
      </w:r>
    </w:p>
    <w:p w14:paraId="71DFDB33" w14:textId="77777777" w:rsidR="001A1C9A" w:rsidRPr="007C493B" w:rsidRDefault="001A1C9A" w:rsidP="001A1C9A">
      <w:pPr>
        <w:pStyle w:val="ListParagraph"/>
        <w:numPr>
          <w:ilvl w:val="0"/>
          <w:numId w:val="8"/>
        </w:numPr>
        <w:tabs>
          <w:tab w:val="clear" w:pos="907"/>
          <w:tab w:val="left" w:pos="709"/>
          <w:tab w:val="left" w:pos="1134"/>
          <w:tab w:val="decimal" w:pos="7920"/>
        </w:tabs>
        <w:spacing w:after="24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 w:hint="cs"/>
          <w:sz w:val="30"/>
          <w:szCs w:val="30"/>
          <w:cs/>
        </w:rPr>
        <w:t>ได้รับ</w:t>
      </w:r>
      <w:r w:rsidRPr="007C493B">
        <w:rPr>
          <w:rFonts w:ascii="Angsana New" w:hAnsi="Angsana New"/>
          <w:sz w:val="30"/>
          <w:szCs w:val="30"/>
          <w:cs/>
        </w:rPr>
        <w:t>ยกเว้นอากรขาเข้าสำหรับเครื่องจักรตามที่คณะกรรมการพิจารณาอนุมัติ</w:t>
      </w:r>
    </w:p>
    <w:p w14:paraId="71DFDB34" w14:textId="77777777" w:rsidR="001A1C9A" w:rsidRPr="007C493B" w:rsidRDefault="001A1C9A" w:rsidP="001A1C9A">
      <w:pPr>
        <w:pStyle w:val="ListParagraph"/>
        <w:numPr>
          <w:ilvl w:val="0"/>
          <w:numId w:val="8"/>
        </w:numPr>
        <w:tabs>
          <w:tab w:val="clear" w:pos="907"/>
          <w:tab w:val="left" w:pos="709"/>
          <w:tab w:val="left" w:pos="1134"/>
          <w:tab w:val="decimal" w:pos="7920"/>
        </w:tabs>
        <w:spacing w:after="24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 w:hint="cs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</w:r>
      <w:r w:rsidRPr="007C493B">
        <w:rPr>
          <w:rFonts w:ascii="Angsana New" w:hAnsi="Angsana New"/>
          <w:sz w:val="30"/>
          <w:szCs w:val="30"/>
        </w:rPr>
        <w:t>50</w:t>
      </w:r>
      <w:r w:rsidRPr="007C493B">
        <w:rPr>
          <w:rFonts w:ascii="Angsana New" w:hAnsi="Angsana New" w:hint="cs"/>
          <w:sz w:val="30"/>
          <w:szCs w:val="30"/>
          <w:cs/>
        </w:rPr>
        <w:t xml:space="preserve"> ของมูลค่าเงินลงทุนเพื่อปรับปรุงประสิทธิภาพการผลิต โดยไม่รวมค่าที่ดินและทุนหมุนเวียน มีกำหนดเวลา </w:t>
      </w:r>
      <w:r w:rsidRPr="007C493B">
        <w:rPr>
          <w:rFonts w:ascii="Angsana New" w:hAnsi="Angsana New"/>
          <w:sz w:val="30"/>
          <w:szCs w:val="30"/>
        </w:rPr>
        <w:t>3</w:t>
      </w:r>
      <w:r w:rsidRPr="007C493B">
        <w:rPr>
          <w:rFonts w:ascii="Angsana New" w:hAnsi="Angsana New" w:hint="cs"/>
          <w:sz w:val="30"/>
          <w:szCs w:val="30"/>
          <w:cs/>
        </w:rPr>
        <w:t xml:space="preserve"> ปี นับจากวันที่มีรายได้ภายหลังจากได้รับบัตรส่งเสริม</w:t>
      </w:r>
    </w:p>
    <w:p w14:paraId="71DFDB38" w14:textId="77777777" w:rsidR="001A1C9A" w:rsidRPr="007C493B" w:rsidRDefault="001A1C9A" w:rsidP="00D47D20">
      <w:pPr>
        <w:pStyle w:val="ListParagraph"/>
        <w:numPr>
          <w:ilvl w:val="0"/>
          <w:numId w:val="8"/>
        </w:numPr>
        <w:tabs>
          <w:tab w:val="clear" w:pos="907"/>
          <w:tab w:val="left" w:pos="709"/>
          <w:tab w:val="decimal" w:pos="7920"/>
        </w:tabs>
        <w:spacing w:after="12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 w:hint="cs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</w:t>
      </w:r>
      <w:r w:rsidRPr="007C493B">
        <w:rPr>
          <w:rFonts w:ascii="Angsana New" w:hAnsi="Angsana New"/>
          <w:sz w:val="30"/>
          <w:szCs w:val="30"/>
          <w:cs/>
        </w:rPr>
        <w:br/>
      </w:r>
      <w:r w:rsidRPr="007C493B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Pr="007C493B">
        <w:rPr>
          <w:rFonts w:ascii="Angsana New" w:hAnsi="Angsana New"/>
          <w:sz w:val="30"/>
          <w:szCs w:val="30"/>
        </w:rPr>
        <w:t xml:space="preserve">31 </w:t>
      </w:r>
      <w:r w:rsidRPr="007C493B">
        <w:rPr>
          <w:rFonts w:ascii="Angsana New" w:hAnsi="Angsana New" w:hint="cs"/>
          <w:sz w:val="30"/>
          <w:szCs w:val="30"/>
          <w:cs/>
        </w:rPr>
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71DFDB3A" w14:textId="77777777" w:rsidR="001A1C9A" w:rsidRPr="007C493B" w:rsidRDefault="001A1C9A" w:rsidP="001A1C9A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บริษัทฯ จึงต้องปฏิบัติตามเงื่อนไขต่าง ๆ ที่กำหนดไว้ในบัตรส่งเสริม</w:t>
      </w:r>
    </w:p>
    <w:p w14:paraId="71DFDB3B" w14:textId="47130E19" w:rsidR="001A1C9A" w:rsidRPr="007C493B" w:rsidRDefault="001A1C9A" w:rsidP="0069266C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รายได้จากการขาย</w:t>
      </w:r>
      <w:r w:rsidRPr="007C493B">
        <w:rPr>
          <w:rFonts w:ascii="Angsana New" w:hAnsi="Angsana New" w:hint="cs"/>
          <w:sz w:val="30"/>
          <w:szCs w:val="30"/>
          <w:cs/>
        </w:rPr>
        <w:t>และให้บริการ</w:t>
      </w:r>
      <w:r w:rsidRPr="007C493B">
        <w:rPr>
          <w:rFonts w:ascii="Angsana New" w:hAnsi="Angsana New"/>
          <w:sz w:val="30"/>
          <w:szCs w:val="30"/>
          <w:cs/>
        </w:rPr>
        <w:t>ที่ได้รับการส่งเสริมการลงทุน และที่ไม่ได้รับการส่งเสริมการลงทุนที่แสดงในงบกำไรขาดทุน</w:t>
      </w:r>
      <w:r w:rsidRPr="007C493B">
        <w:rPr>
          <w:rFonts w:ascii="Angsana New" w:hAnsi="Angsana New" w:hint="cs"/>
          <w:sz w:val="30"/>
          <w:szCs w:val="30"/>
          <w:cs/>
        </w:rPr>
        <w:t>เบ็ดเสร็จ</w:t>
      </w:r>
      <w:r w:rsidRPr="007C493B">
        <w:rPr>
          <w:rFonts w:ascii="Angsana New" w:hAnsi="Angsana New"/>
          <w:sz w:val="30"/>
          <w:szCs w:val="30"/>
          <w:cs/>
        </w:rPr>
        <w:t>สำหรับ</w:t>
      </w:r>
      <w:r w:rsidR="00CE1649" w:rsidRPr="007C493B">
        <w:rPr>
          <w:rFonts w:ascii="Angsana New" w:hAnsi="Angsana New" w:hint="cs"/>
          <w:sz w:val="30"/>
          <w:szCs w:val="30"/>
          <w:cs/>
        </w:rPr>
        <w:t>งวด</w:t>
      </w:r>
      <w:r w:rsidR="00266B0D"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="00266B0D" w:rsidRPr="007C493B">
        <w:rPr>
          <w:rFonts w:ascii="Angsana New" w:hAnsi="Angsana New"/>
          <w:sz w:val="30"/>
          <w:szCs w:val="30"/>
          <w:lang w:val="en-US"/>
        </w:rPr>
        <w:t xml:space="preserve">3 </w:t>
      </w:r>
      <w:r w:rsidR="00266B0D" w:rsidRPr="007C493B">
        <w:rPr>
          <w:rFonts w:ascii="Angsana New" w:hAnsi="Angsana New" w:hint="cs"/>
          <w:sz w:val="30"/>
          <w:szCs w:val="30"/>
          <w:cs/>
          <w:lang w:val="en-US"/>
        </w:rPr>
        <w:t>เดือนและ</w:t>
      </w:r>
      <w:r w:rsidR="00CE1649"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="00C669DB" w:rsidRPr="007C493B">
        <w:rPr>
          <w:rFonts w:ascii="Angsana New" w:hAnsi="Angsana New"/>
          <w:sz w:val="30"/>
          <w:szCs w:val="30"/>
          <w:lang w:val="en-US"/>
        </w:rPr>
        <w:t>9</w:t>
      </w:r>
      <w:r w:rsidR="00CE1649" w:rsidRPr="007C493B">
        <w:rPr>
          <w:rFonts w:ascii="Angsana New" w:hAnsi="Angsana New" w:hint="cs"/>
          <w:sz w:val="30"/>
          <w:szCs w:val="30"/>
          <w:cs/>
        </w:rPr>
        <w:t xml:space="preserve"> เดือน </w:t>
      </w:r>
      <w:r w:rsidRPr="007C493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C493B">
        <w:rPr>
          <w:rFonts w:ascii="Angsana New" w:hAnsi="Angsana New"/>
          <w:sz w:val="30"/>
          <w:szCs w:val="30"/>
        </w:rPr>
        <w:t>3</w:t>
      </w:r>
      <w:r w:rsidR="00761567" w:rsidRPr="007C493B">
        <w:rPr>
          <w:rFonts w:ascii="Angsana New" w:hAnsi="Angsana New"/>
          <w:sz w:val="30"/>
          <w:szCs w:val="30"/>
        </w:rPr>
        <w:t>0</w:t>
      </w:r>
      <w:r w:rsidRPr="007C493B">
        <w:rPr>
          <w:rFonts w:ascii="Angsana New" w:hAnsi="Angsana New"/>
          <w:sz w:val="30"/>
          <w:szCs w:val="30"/>
          <w:cs/>
        </w:rPr>
        <w:t xml:space="preserve"> </w:t>
      </w:r>
      <w:r w:rsidR="00C669DB" w:rsidRPr="007C493B">
        <w:rPr>
          <w:rFonts w:ascii="Angsana New" w:hAnsi="Angsana New" w:hint="cs"/>
          <w:sz w:val="30"/>
          <w:szCs w:val="30"/>
          <w:cs/>
        </w:rPr>
        <w:t>กันยา</w:t>
      </w:r>
      <w:r w:rsidR="00761567" w:rsidRPr="007C493B">
        <w:rPr>
          <w:rFonts w:ascii="Angsana New" w:hAnsi="Angsana New" w:hint="cs"/>
          <w:sz w:val="30"/>
          <w:szCs w:val="30"/>
          <w:cs/>
        </w:rPr>
        <w:t>ยน</w:t>
      </w:r>
      <w:r w:rsidRPr="007C493B">
        <w:rPr>
          <w:rFonts w:ascii="Angsana New" w:hAnsi="Angsana New"/>
          <w:sz w:val="30"/>
          <w:szCs w:val="30"/>
          <w:cs/>
        </w:rPr>
        <w:t xml:space="preserve"> </w:t>
      </w:r>
      <w:r w:rsidRPr="007C493B">
        <w:rPr>
          <w:rFonts w:ascii="Angsana New" w:hAnsi="Angsana New"/>
          <w:sz w:val="30"/>
          <w:szCs w:val="30"/>
        </w:rPr>
        <w:t>256</w:t>
      </w:r>
      <w:r w:rsidRPr="007C493B">
        <w:rPr>
          <w:rFonts w:ascii="Angsana New" w:hAnsi="Angsana New"/>
          <w:sz w:val="30"/>
          <w:szCs w:val="30"/>
          <w:lang w:val="en-US"/>
        </w:rPr>
        <w:t>5</w:t>
      </w:r>
      <w:r w:rsidRPr="007C493B">
        <w:rPr>
          <w:rFonts w:ascii="Angsana New" w:hAnsi="Angsana New"/>
          <w:sz w:val="30"/>
          <w:szCs w:val="30"/>
          <w:cs/>
        </w:rPr>
        <w:t xml:space="preserve"> แสดงได้ดังนี้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989"/>
        <w:gridCol w:w="2126"/>
        <w:gridCol w:w="2126"/>
      </w:tblGrid>
      <w:tr w:rsidR="000544C2" w:rsidRPr="007C493B" w14:paraId="71DFDB40" w14:textId="77777777" w:rsidTr="00EF129F">
        <w:tc>
          <w:tcPr>
            <w:tcW w:w="4989" w:type="dxa"/>
          </w:tcPr>
          <w:p w14:paraId="71DFDB3C" w14:textId="77777777" w:rsidR="000544C2" w:rsidRPr="007C493B" w:rsidRDefault="000544C2" w:rsidP="00F2525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1DFDB3D" w14:textId="77777777" w:rsidR="000544C2" w:rsidRPr="007C493B" w:rsidRDefault="000544C2" w:rsidP="00F2525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1DFDB3E" w14:textId="1116FD1F" w:rsidR="000544C2" w:rsidRPr="007C493B" w:rsidRDefault="000544C2" w:rsidP="00F2525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544C2" w:rsidRPr="007C493B" w14:paraId="71DFDB43" w14:textId="77777777" w:rsidTr="00EF129F">
        <w:tc>
          <w:tcPr>
            <w:tcW w:w="4989" w:type="dxa"/>
          </w:tcPr>
          <w:p w14:paraId="71DFDB41" w14:textId="77777777" w:rsidR="000544C2" w:rsidRPr="007C493B" w:rsidRDefault="000544C2" w:rsidP="00F2525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4DC11543" w14:textId="77777777" w:rsidR="000544C2" w:rsidRPr="007C493B" w:rsidRDefault="000544C2" w:rsidP="00F25259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544C2" w:rsidRPr="007C493B" w14:paraId="71DFDB48" w14:textId="77777777" w:rsidTr="00EF129F">
        <w:tc>
          <w:tcPr>
            <w:tcW w:w="4989" w:type="dxa"/>
          </w:tcPr>
          <w:p w14:paraId="71DFDB44" w14:textId="77777777" w:rsidR="000544C2" w:rsidRPr="007C493B" w:rsidRDefault="000544C2" w:rsidP="00F25259">
            <w:pPr>
              <w:spacing w:line="360" w:lineRule="exact"/>
              <w:ind w:left="543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DFDB45" w14:textId="40F253FF" w:rsidR="000544C2" w:rsidRPr="007C493B" w:rsidRDefault="000544C2" w:rsidP="000544C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C669DB" w:rsidRPr="007C493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DFDB46" w14:textId="38D6DC9D" w:rsidR="000544C2" w:rsidRPr="007C493B" w:rsidRDefault="000544C2" w:rsidP="00F2525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="00C669DB" w:rsidRPr="007C493B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0544C2" w:rsidRPr="007C493B" w14:paraId="71DFDB4D" w14:textId="77777777" w:rsidTr="00EF129F">
        <w:tc>
          <w:tcPr>
            <w:tcW w:w="4989" w:type="dxa"/>
          </w:tcPr>
          <w:p w14:paraId="71DFDB49" w14:textId="692966B7" w:rsidR="000544C2" w:rsidRPr="007C493B" w:rsidRDefault="000544C2" w:rsidP="000544C2">
            <w:pPr>
              <w:spacing w:line="360" w:lineRule="exact"/>
              <w:ind w:left="86"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</w:t>
            </w: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และให้บริการ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1DFDB4A" w14:textId="77777777" w:rsidR="000544C2" w:rsidRPr="007C493B" w:rsidRDefault="000544C2" w:rsidP="00F2525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126" w:type="dxa"/>
          </w:tcPr>
          <w:p w14:paraId="71DFDB4B" w14:textId="77777777" w:rsidR="000544C2" w:rsidRPr="007C493B" w:rsidRDefault="000544C2" w:rsidP="00F2525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0A138B" w:rsidRPr="007C493B" w14:paraId="71DFDB52" w14:textId="77777777" w:rsidTr="00EF129F">
        <w:tc>
          <w:tcPr>
            <w:tcW w:w="4989" w:type="dxa"/>
          </w:tcPr>
          <w:p w14:paraId="71DFDB4E" w14:textId="39B63B4F" w:rsidR="000A138B" w:rsidRPr="007C493B" w:rsidRDefault="000A138B" w:rsidP="000A138B">
            <w:pPr>
              <w:spacing w:line="360" w:lineRule="exact"/>
              <w:ind w:left="543" w:right="36" w:hanging="18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ส่วนที่ได้รับการส่งเสริม</w:t>
            </w:r>
          </w:p>
        </w:tc>
        <w:tc>
          <w:tcPr>
            <w:tcW w:w="2126" w:type="dxa"/>
          </w:tcPr>
          <w:p w14:paraId="71DFDB4F" w14:textId="4089C1BC" w:rsidR="000A138B" w:rsidRPr="007C493B" w:rsidRDefault="00EF129F" w:rsidP="005E7965">
            <w:pPr>
              <w:pStyle w:val="1"/>
              <w:pBdr>
                <w:bottom w:val="none" w:sz="0" w:space="0" w:color="auto"/>
              </w:pBdr>
              <w:spacing w:line="360" w:lineRule="exact"/>
              <w:ind w:right="93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  <w:cs/>
              </w:rPr>
              <w:t>10</w:t>
            </w:r>
            <w:r w:rsidRPr="007C493B">
              <w:rPr>
                <w:sz w:val="30"/>
                <w:szCs w:val="30"/>
              </w:rPr>
              <w:t>,</w:t>
            </w:r>
            <w:r w:rsidRPr="007C493B">
              <w:rPr>
                <w:sz w:val="30"/>
                <w:szCs w:val="30"/>
                <w:cs/>
              </w:rPr>
              <w:t>940</w:t>
            </w:r>
            <w:r w:rsidRPr="007C493B">
              <w:rPr>
                <w:sz w:val="30"/>
                <w:szCs w:val="30"/>
              </w:rPr>
              <w:t>,</w:t>
            </w:r>
            <w:r w:rsidRPr="007C493B">
              <w:rPr>
                <w:sz w:val="30"/>
                <w:szCs w:val="30"/>
                <w:cs/>
              </w:rPr>
              <w:t>583.72</w:t>
            </w:r>
          </w:p>
        </w:tc>
        <w:tc>
          <w:tcPr>
            <w:tcW w:w="2126" w:type="dxa"/>
            <w:shd w:val="clear" w:color="auto" w:fill="auto"/>
          </w:tcPr>
          <w:p w14:paraId="71DFDB50" w14:textId="39D42C40" w:rsidR="000A138B" w:rsidRPr="007C493B" w:rsidRDefault="00EF129F" w:rsidP="005E7965">
            <w:pPr>
              <w:pStyle w:val="1"/>
              <w:pBdr>
                <w:bottom w:val="none" w:sz="0" w:space="0" w:color="auto"/>
              </w:pBdr>
              <w:spacing w:line="360" w:lineRule="exact"/>
              <w:ind w:right="93"/>
              <w:rPr>
                <w:sz w:val="30"/>
                <w:szCs w:val="30"/>
                <w:cs/>
              </w:rPr>
            </w:pPr>
            <w:r w:rsidRPr="007C493B">
              <w:rPr>
                <w:sz w:val="30"/>
                <w:szCs w:val="30"/>
                <w:cs/>
              </w:rPr>
              <w:t>39</w:t>
            </w:r>
            <w:r w:rsidRPr="007C493B">
              <w:rPr>
                <w:sz w:val="30"/>
                <w:szCs w:val="30"/>
              </w:rPr>
              <w:t>,</w:t>
            </w:r>
            <w:r w:rsidRPr="007C493B">
              <w:rPr>
                <w:sz w:val="30"/>
                <w:szCs w:val="30"/>
                <w:cs/>
              </w:rPr>
              <w:t>419</w:t>
            </w:r>
            <w:r w:rsidRPr="007C493B">
              <w:rPr>
                <w:sz w:val="30"/>
                <w:szCs w:val="30"/>
              </w:rPr>
              <w:t>,</w:t>
            </w:r>
            <w:r w:rsidRPr="007C493B">
              <w:rPr>
                <w:sz w:val="30"/>
                <w:szCs w:val="30"/>
                <w:cs/>
              </w:rPr>
              <w:t>981.39</w:t>
            </w:r>
          </w:p>
        </w:tc>
      </w:tr>
      <w:tr w:rsidR="000A138B" w:rsidRPr="007C493B" w14:paraId="0DEC8A88" w14:textId="77777777" w:rsidTr="00EF129F">
        <w:tc>
          <w:tcPr>
            <w:tcW w:w="4989" w:type="dxa"/>
          </w:tcPr>
          <w:p w14:paraId="0184A3A5" w14:textId="6C15FB5F" w:rsidR="000A138B" w:rsidRPr="007C493B" w:rsidRDefault="000A138B" w:rsidP="000A138B">
            <w:pPr>
              <w:spacing w:line="360" w:lineRule="exact"/>
              <w:ind w:left="543" w:right="36" w:hanging="18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ส่วนที่ไม่ได้รับการส่งเสริม</w:t>
            </w:r>
          </w:p>
        </w:tc>
        <w:tc>
          <w:tcPr>
            <w:tcW w:w="2126" w:type="dxa"/>
          </w:tcPr>
          <w:p w14:paraId="58869A4D" w14:textId="06A8BDEF" w:rsidR="000A138B" w:rsidRPr="007C493B" w:rsidRDefault="00EF129F" w:rsidP="005E7965">
            <w:pPr>
              <w:pStyle w:val="1"/>
              <w:pBdr>
                <w:bottom w:val="none" w:sz="0" w:space="0" w:color="auto"/>
              </w:pBdr>
              <w:spacing w:line="360" w:lineRule="exact"/>
              <w:ind w:right="93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  <w:cs/>
              </w:rPr>
              <w:t>106</w:t>
            </w:r>
            <w:r w:rsidRPr="007C493B">
              <w:rPr>
                <w:sz w:val="30"/>
                <w:szCs w:val="30"/>
              </w:rPr>
              <w:t>,</w:t>
            </w:r>
            <w:r w:rsidRPr="007C493B">
              <w:rPr>
                <w:sz w:val="30"/>
                <w:szCs w:val="30"/>
                <w:cs/>
              </w:rPr>
              <w:t>094</w:t>
            </w:r>
            <w:r w:rsidRPr="007C493B">
              <w:rPr>
                <w:sz w:val="30"/>
                <w:szCs w:val="30"/>
              </w:rPr>
              <w:t>,</w:t>
            </w:r>
            <w:r w:rsidRPr="007C493B">
              <w:rPr>
                <w:sz w:val="30"/>
                <w:szCs w:val="30"/>
                <w:cs/>
              </w:rPr>
              <w:t>462.98</w:t>
            </w:r>
          </w:p>
        </w:tc>
        <w:tc>
          <w:tcPr>
            <w:tcW w:w="2126" w:type="dxa"/>
            <w:shd w:val="clear" w:color="auto" w:fill="auto"/>
          </w:tcPr>
          <w:p w14:paraId="3EDA6001" w14:textId="4EB8181B" w:rsidR="000A138B" w:rsidRPr="007C493B" w:rsidRDefault="00EF129F" w:rsidP="005E7965">
            <w:pPr>
              <w:pStyle w:val="1"/>
              <w:pBdr>
                <w:bottom w:val="none" w:sz="0" w:space="0" w:color="auto"/>
              </w:pBdr>
              <w:spacing w:line="360" w:lineRule="exact"/>
              <w:ind w:right="93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  <w:cs/>
              </w:rPr>
              <w:t>349</w:t>
            </w:r>
            <w:r w:rsidRPr="007C493B">
              <w:rPr>
                <w:sz w:val="30"/>
                <w:szCs w:val="30"/>
              </w:rPr>
              <w:t>,</w:t>
            </w:r>
            <w:r w:rsidRPr="007C493B">
              <w:rPr>
                <w:sz w:val="30"/>
                <w:szCs w:val="30"/>
                <w:cs/>
              </w:rPr>
              <w:t>844</w:t>
            </w:r>
            <w:r w:rsidRPr="007C493B">
              <w:rPr>
                <w:sz w:val="30"/>
                <w:szCs w:val="30"/>
              </w:rPr>
              <w:t>,</w:t>
            </w:r>
            <w:r w:rsidRPr="007C493B">
              <w:rPr>
                <w:sz w:val="30"/>
                <w:szCs w:val="30"/>
                <w:cs/>
              </w:rPr>
              <w:t>872.56</w:t>
            </w:r>
          </w:p>
        </w:tc>
      </w:tr>
      <w:tr w:rsidR="000A138B" w:rsidRPr="007C493B" w14:paraId="306AB140" w14:textId="77777777" w:rsidTr="00EF129F">
        <w:tc>
          <w:tcPr>
            <w:tcW w:w="4989" w:type="dxa"/>
          </w:tcPr>
          <w:p w14:paraId="014E543C" w14:textId="6C3FA8EC" w:rsidR="000A138B" w:rsidRPr="007C493B" w:rsidRDefault="000A138B" w:rsidP="000A138B">
            <w:pPr>
              <w:spacing w:line="360" w:lineRule="exact"/>
              <w:ind w:left="543" w:right="36" w:hanging="4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35022337" w14:textId="42201C01" w:rsidR="000A138B" w:rsidRPr="007C493B" w:rsidRDefault="00EF129F" w:rsidP="005E7965">
            <w:pPr>
              <w:pStyle w:val="1"/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93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  <w:cs/>
              </w:rPr>
              <w:t>117</w:t>
            </w:r>
            <w:r w:rsidRPr="007C493B">
              <w:rPr>
                <w:sz w:val="30"/>
                <w:szCs w:val="30"/>
              </w:rPr>
              <w:t>,</w:t>
            </w:r>
            <w:r w:rsidRPr="007C493B">
              <w:rPr>
                <w:sz w:val="30"/>
                <w:szCs w:val="30"/>
                <w:cs/>
              </w:rPr>
              <w:t>035</w:t>
            </w:r>
            <w:r w:rsidRPr="007C493B">
              <w:rPr>
                <w:sz w:val="30"/>
                <w:szCs w:val="30"/>
              </w:rPr>
              <w:t>,</w:t>
            </w:r>
            <w:r w:rsidRPr="007C493B">
              <w:rPr>
                <w:sz w:val="30"/>
                <w:szCs w:val="30"/>
                <w:cs/>
              </w:rPr>
              <w:t>046.70</w:t>
            </w:r>
          </w:p>
        </w:tc>
        <w:tc>
          <w:tcPr>
            <w:tcW w:w="2126" w:type="dxa"/>
            <w:shd w:val="clear" w:color="auto" w:fill="auto"/>
          </w:tcPr>
          <w:p w14:paraId="2E0DCF46" w14:textId="41953008" w:rsidR="000A138B" w:rsidRPr="007C493B" w:rsidRDefault="00EF129F" w:rsidP="005E7965">
            <w:pPr>
              <w:pStyle w:val="1"/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93"/>
              <w:rPr>
                <w:sz w:val="30"/>
                <w:szCs w:val="30"/>
              </w:rPr>
            </w:pPr>
            <w:r w:rsidRPr="007C493B">
              <w:rPr>
                <w:sz w:val="30"/>
                <w:szCs w:val="30"/>
                <w:cs/>
              </w:rPr>
              <w:t>389</w:t>
            </w:r>
            <w:r w:rsidRPr="007C493B">
              <w:rPr>
                <w:sz w:val="30"/>
                <w:szCs w:val="30"/>
              </w:rPr>
              <w:t>,</w:t>
            </w:r>
            <w:r w:rsidRPr="007C493B">
              <w:rPr>
                <w:sz w:val="30"/>
                <w:szCs w:val="30"/>
                <w:cs/>
              </w:rPr>
              <w:t>264</w:t>
            </w:r>
            <w:r w:rsidRPr="007C493B">
              <w:rPr>
                <w:sz w:val="30"/>
                <w:szCs w:val="30"/>
              </w:rPr>
              <w:t>,</w:t>
            </w:r>
            <w:r w:rsidRPr="007C493B">
              <w:rPr>
                <w:sz w:val="30"/>
                <w:szCs w:val="30"/>
                <w:cs/>
              </w:rPr>
              <w:t>853.95</w:t>
            </w:r>
          </w:p>
        </w:tc>
      </w:tr>
    </w:tbl>
    <w:p w14:paraId="71DFDB53" w14:textId="77777777" w:rsidR="006E3761" w:rsidRPr="007C493B" w:rsidRDefault="006E3761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1DFDB54" w14:textId="77777777" w:rsidR="001A1C9A" w:rsidRPr="007C493B" w:rsidRDefault="001A1C9A" w:rsidP="00961A33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1DE2440E" w14:textId="77777777" w:rsidR="00961A33" w:rsidRPr="007C493B" w:rsidRDefault="00961A33" w:rsidP="00A6201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67" w:hanging="567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061AE3A7" w14:textId="77777777" w:rsidR="00E126A2" w:rsidRPr="007C493B" w:rsidRDefault="00E126A2" w:rsidP="00E126A2">
      <w:pPr>
        <w:tabs>
          <w:tab w:val="left" w:pos="513"/>
          <w:tab w:val="decimal" w:pos="7920"/>
        </w:tabs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104D4A30" w14:textId="77777777" w:rsidR="00E126A2" w:rsidRPr="007C493B" w:rsidRDefault="00E126A2" w:rsidP="00E126A2">
      <w:pPr>
        <w:tabs>
          <w:tab w:val="left" w:pos="513"/>
          <w:tab w:val="decimal" w:pos="7920"/>
        </w:tabs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7B306709" w14:textId="77777777" w:rsidR="00E126A2" w:rsidRPr="007C493B" w:rsidRDefault="00E126A2" w:rsidP="00E126A2">
      <w:pPr>
        <w:tabs>
          <w:tab w:val="left" w:pos="513"/>
          <w:tab w:val="decimal" w:pos="7920"/>
        </w:tabs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B55" w14:textId="37104459" w:rsidR="008B410A" w:rsidRPr="007C493B" w:rsidRDefault="008B410A" w:rsidP="00A62014">
      <w:pPr>
        <w:numPr>
          <w:ilvl w:val="0"/>
          <w:numId w:val="28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71DFDB56" w14:textId="33956983" w:rsidR="008B410A" w:rsidRPr="007C493B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 xml:space="preserve">ณ วันที่ </w:t>
      </w:r>
      <w:bookmarkStart w:id="3" w:name="_Hlk8492122"/>
      <w:r w:rsidR="00C20F32" w:rsidRPr="007C493B">
        <w:rPr>
          <w:rFonts w:ascii="Angsana New" w:hAnsi="Angsana New"/>
          <w:sz w:val="30"/>
          <w:szCs w:val="30"/>
        </w:rPr>
        <w:t>3</w:t>
      </w:r>
      <w:r w:rsidR="00761567" w:rsidRPr="007C493B">
        <w:rPr>
          <w:rFonts w:ascii="Angsana New" w:hAnsi="Angsana New"/>
          <w:sz w:val="30"/>
          <w:szCs w:val="30"/>
        </w:rPr>
        <w:t>0</w:t>
      </w:r>
      <w:r w:rsidR="00C20F32" w:rsidRPr="007C493B">
        <w:rPr>
          <w:rFonts w:ascii="Angsana New" w:hAnsi="Angsana New"/>
          <w:sz w:val="30"/>
          <w:szCs w:val="30"/>
        </w:rPr>
        <w:t xml:space="preserve"> </w:t>
      </w:r>
      <w:r w:rsidR="00C669DB" w:rsidRPr="007C493B">
        <w:rPr>
          <w:rFonts w:ascii="Angsana New" w:hAnsi="Angsana New" w:hint="cs"/>
          <w:sz w:val="30"/>
          <w:szCs w:val="30"/>
          <w:cs/>
        </w:rPr>
        <w:t>กันยา</w:t>
      </w:r>
      <w:r w:rsidR="00761567" w:rsidRPr="007C493B">
        <w:rPr>
          <w:rFonts w:ascii="Angsana New" w:hAnsi="Angsana New" w:hint="cs"/>
          <w:sz w:val="30"/>
          <w:szCs w:val="30"/>
          <w:cs/>
        </w:rPr>
        <w:t>ยน</w:t>
      </w:r>
      <w:r w:rsidR="00C20F32"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="00C20F32" w:rsidRPr="007C493B">
        <w:rPr>
          <w:rFonts w:ascii="Angsana New" w:hAnsi="Angsana New"/>
          <w:sz w:val="30"/>
          <w:szCs w:val="30"/>
          <w:lang w:val="en-US"/>
        </w:rPr>
        <w:t>256</w:t>
      </w:r>
      <w:r w:rsidR="00F35B02" w:rsidRPr="007C493B">
        <w:rPr>
          <w:rFonts w:ascii="Angsana New" w:hAnsi="Angsana New"/>
          <w:sz w:val="30"/>
          <w:szCs w:val="30"/>
          <w:lang w:val="en-US"/>
        </w:rPr>
        <w:t>5</w:t>
      </w:r>
      <w:r w:rsidR="00C20F32" w:rsidRPr="007C493B">
        <w:rPr>
          <w:rFonts w:ascii="Angsana New" w:hAnsi="Angsana New"/>
          <w:sz w:val="30"/>
          <w:szCs w:val="30"/>
          <w:lang w:val="en-US"/>
        </w:rPr>
        <w:t xml:space="preserve"> </w:t>
      </w:r>
      <w:r w:rsidR="00C20F32"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B80FFF" w:rsidRPr="007C493B">
        <w:rPr>
          <w:rFonts w:ascii="Angsana New" w:hAnsi="Angsana New"/>
          <w:sz w:val="30"/>
          <w:szCs w:val="30"/>
        </w:rPr>
        <w:t xml:space="preserve">31 </w:t>
      </w:r>
      <w:r w:rsidR="00B80FFF" w:rsidRPr="007C493B">
        <w:rPr>
          <w:rFonts w:ascii="Angsana New" w:hAnsi="Angsana New" w:hint="cs"/>
          <w:sz w:val="30"/>
          <w:szCs w:val="30"/>
          <w:cs/>
        </w:rPr>
        <w:t>ธันวาคม</w:t>
      </w:r>
      <w:r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Pr="007C493B">
        <w:rPr>
          <w:rFonts w:ascii="Angsana New" w:hAnsi="Angsana New"/>
          <w:sz w:val="30"/>
          <w:szCs w:val="30"/>
          <w:lang w:val="en-US"/>
        </w:rPr>
        <w:t>256</w:t>
      </w:r>
      <w:r w:rsidR="00F35B02" w:rsidRPr="007C493B">
        <w:rPr>
          <w:rFonts w:ascii="Angsana New" w:hAnsi="Angsana New"/>
          <w:sz w:val="30"/>
          <w:szCs w:val="30"/>
          <w:lang w:val="en-US"/>
        </w:rPr>
        <w:t>4</w:t>
      </w:r>
      <w:r w:rsidRPr="007C493B">
        <w:rPr>
          <w:rFonts w:ascii="Angsana New" w:hAnsi="Angsana New"/>
          <w:sz w:val="30"/>
          <w:szCs w:val="30"/>
          <w:cs/>
        </w:rPr>
        <w:t xml:space="preserve"> </w:t>
      </w:r>
      <w:bookmarkEnd w:id="3"/>
      <w:r w:rsidRPr="007C493B">
        <w:rPr>
          <w:rFonts w:ascii="Angsana New" w:hAnsi="Angsana New"/>
          <w:sz w:val="30"/>
          <w:szCs w:val="30"/>
          <w:cs/>
        </w:rPr>
        <w:t>บริษัทฯ มีภาระผูกพันจากการให้ธนาคารพาณิชย์ในประเทศแห่งหนึ่ง ออกหนังสือค้ำประกันจากการซื้อสินค้าต่างประเทศ จำนวน</w:t>
      </w:r>
      <w:r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="00FB1B8A" w:rsidRPr="007C493B">
        <w:rPr>
          <w:rFonts w:ascii="Angsana New" w:hAnsi="Angsana New"/>
          <w:sz w:val="30"/>
          <w:szCs w:val="30"/>
          <w:lang w:val="en-US"/>
        </w:rPr>
        <w:t>2,340.37</w:t>
      </w:r>
      <w:r w:rsidR="00ED3062" w:rsidRPr="007C493B">
        <w:rPr>
          <w:rFonts w:ascii="Angsana New" w:hAnsi="Angsana New"/>
          <w:sz w:val="30"/>
          <w:szCs w:val="30"/>
          <w:lang w:val="en-US"/>
        </w:rPr>
        <w:t xml:space="preserve"> </w:t>
      </w:r>
      <w:r w:rsidRPr="007C493B">
        <w:rPr>
          <w:rFonts w:ascii="Angsana New" w:hAnsi="Angsana New"/>
          <w:sz w:val="30"/>
          <w:szCs w:val="30"/>
          <w:lang w:val="en-US"/>
        </w:rPr>
        <w:t xml:space="preserve">USD </w:t>
      </w:r>
      <w:r w:rsidR="00C20F32"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C20F32" w:rsidRPr="007C493B">
        <w:rPr>
          <w:rFonts w:ascii="Angsana New" w:hAnsi="Angsana New"/>
          <w:sz w:val="30"/>
          <w:szCs w:val="30"/>
          <w:cs/>
          <w:lang w:val="en-US"/>
        </w:rPr>
        <w:br/>
      </w:r>
      <w:r w:rsidR="001A1C9A" w:rsidRPr="007C493B">
        <w:rPr>
          <w:rFonts w:ascii="Angsana New" w:hAnsi="Angsana New"/>
          <w:sz w:val="30"/>
          <w:szCs w:val="30"/>
          <w:lang w:val="en-US"/>
        </w:rPr>
        <w:t>295,662.37</w:t>
      </w:r>
      <w:r w:rsidR="00B61B43" w:rsidRPr="007C493B">
        <w:rPr>
          <w:rFonts w:ascii="Angsana New" w:hAnsi="Angsana New"/>
          <w:sz w:val="30"/>
          <w:szCs w:val="30"/>
          <w:lang w:val="en-US"/>
        </w:rPr>
        <w:t xml:space="preserve"> USD</w:t>
      </w:r>
      <w:r w:rsidR="00C20F32" w:rsidRPr="007C493B">
        <w:rPr>
          <w:rFonts w:ascii="Angsana New" w:hAnsi="Angsana New"/>
          <w:sz w:val="30"/>
          <w:szCs w:val="30"/>
          <w:lang w:val="en-US"/>
        </w:rPr>
        <w:t xml:space="preserve"> </w:t>
      </w:r>
      <w:r w:rsidR="00C20F32" w:rsidRPr="007C493B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14:paraId="71DFDB57" w14:textId="4E387607" w:rsidR="008B410A" w:rsidRPr="007C493B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669DB" w:rsidRPr="007C493B">
        <w:rPr>
          <w:rFonts w:ascii="Angsana New" w:hAnsi="Angsana New"/>
          <w:sz w:val="30"/>
          <w:szCs w:val="30"/>
        </w:rPr>
        <w:t xml:space="preserve">30 </w:t>
      </w:r>
      <w:r w:rsidR="00C669DB" w:rsidRPr="007C493B">
        <w:rPr>
          <w:rFonts w:ascii="Angsana New" w:hAnsi="Angsana New"/>
          <w:sz w:val="30"/>
          <w:szCs w:val="30"/>
          <w:cs/>
        </w:rPr>
        <w:t xml:space="preserve">กันยายน </w:t>
      </w:r>
      <w:r w:rsidR="00C669DB" w:rsidRPr="007C493B">
        <w:rPr>
          <w:rFonts w:ascii="Angsana New" w:hAnsi="Angsana New"/>
          <w:sz w:val="30"/>
          <w:szCs w:val="30"/>
        </w:rPr>
        <w:t xml:space="preserve">2565 </w:t>
      </w:r>
      <w:r w:rsidRPr="007C493B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07B9" w:rsidRPr="007C493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E07B9" w:rsidRPr="007C493B">
        <w:rPr>
          <w:rFonts w:ascii="Angsana New" w:hAnsi="Angsana New"/>
          <w:sz w:val="30"/>
          <w:szCs w:val="30"/>
          <w:lang w:val="en-US"/>
        </w:rPr>
        <w:t xml:space="preserve">31 </w:t>
      </w:r>
      <w:r w:rsidR="00CE07B9"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CE07B9" w:rsidRPr="007C493B">
        <w:rPr>
          <w:rFonts w:ascii="Angsana New" w:hAnsi="Angsana New"/>
          <w:sz w:val="30"/>
          <w:szCs w:val="30"/>
          <w:lang w:val="en-US"/>
        </w:rPr>
        <w:t>256</w:t>
      </w:r>
      <w:r w:rsidR="001A1C9A" w:rsidRPr="007C493B">
        <w:rPr>
          <w:rFonts w:ascii="Angsana New" w:hAnsi="Angsana New"/>
          <w:sz w:val="30"/>
          <w:szCs w:val="30"/>
          <w:lang w:val="en-US"/>
        </w:rPr>
        <w:t>4</w:t>
      </w:r>
      <w:r w:rsidRPr="007C493B">
        <w:rPr>
          <w:rFonts w:ascii="Angsana New" w:hAnsi="Angsana New"/>
          <w:sz w:val="30"/>
          <w:szCs w:val="30"/>
        </w:rPr>
        <w:t xml:space="preserve"> </w:t>
      </w:r>
      <w:r w:rsidRPr="007C493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C493B">
        <w:rPr>
          <w:rFonts w:ascii="Angsana New" w:hAnsi="Angsana New"/>
          <w:sz w:val="30"/>
          <w:szCs w:val="30"/>
          <w:cs/>
        </w:rPr>
        <w:t xml:space="preserve">มีวงเงินเบิกเกินบัญชี วงเงินกู้ระยะสั้น วงเงินแอลซี ทีอาร์ และวงเงิน </w:t>
      </w:r>
      <w:r w:rsidRPr="007C493B">
        <w:rPr>
          <w:rFonts w:ascii="Angsana New" w:hAnsi="Angsana New"/>
          <w:sz w:val="30"/>
          <w:szCs w:val="30"/>
        </w:rPr>
        <w:t xml:space="preserve">Forward </w:t>
      </w:r>
      <w:r w:rsidRPr="007C493B">
        <w:rPr>
          <w:rFonts w:ascii="Angsana New" w:hAnsi="Angsana New"/>
          <w:sz w:val="30"/>
          <w:szCs w:val="30"/>
          <w:cs/>
        </w:rPr>
        <w:t>รวม</w:t>
      </w:r>
      <w:r w:rsidRPr="007C493B">
        <w:rPr>
          <w:rFonts w:ascii="Angsana New" w:hAnsi="Angsana New"/>
          <w:sz w:val="30"/>
          <w:szCs w:val="30"/>
        </w:rPr>
        <w:t xml:space="preserve"> </w:t>
      </w:r>
      <w:r w:rsidRPr="007C493B">
        <w:rPr>
          <w:rFonts w:ascii="Angsana New" w:hAnsi="Angsana New"/>
          <w:sz w:val="30"/>
          <w:szCs w:val="30"/>
          <w:cs/>
        </w:rPr>
        <w:t xml:space="preserve">จำนวน </w:t>
      </w:r>
      <w:r w:rsidR="00E30356" w:rsidRPr="007C493B">
        <w:rPr>
          <w:rFonts w:ascii="Angsana New" w:hAnsi="Angsana New"/>
          <w:sz w:val="30"/>
          <w:szCs w:val="30"/>
        </w:rPr>
        <w:t>187</w:t>
      </w:r>
      <w:r w:rsidR="001C4039" w:rsidRPr="007C493B">
        <w:rPr>
          <w:rFonts w:ascii="Angsana New" w:hAnsi="Angsana New"/>
          <w:sz w:val="30"/>
          <w:szCs w:val="30"/>
        </w:rPr>
        <w:t xml:space="preserve"> </w:t>
      </w:r>
      <w:r w:rsidR="001C4039" w:rsidRPr="007C493B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E30356" w:rsidRPr="007C493B">
        <w:rPr>
          <w:rFonts w:ascii="Angsana New" w:hAnsi="Angsana New"/>
          <w:sz w:val="30"/>
          <w:szCs w:val="30"/>
          <w:lang w:val="en-US"/>
        </w:rPr>
        <w:t>1</w:t>
      </w:r>
      <w:r w:rsidR="001C4039" w:rsidRPr="007C493B">
        <w:rPr>
          <w:rFonts w:ascii="Angsana New" w:hAnsi="Angsana New"/>
          <w:sz w:val="30"/>
          <w:szCs w:val="30"/>
        </w:rPr>
        <w:t xml:space="preserve"> </w:t>
      </w:r>
      <w:r w:rsidR="001C4039" w:rsidRPr="007C493B">
        <w:rPr>
          <w:rFonts w:ascii="Angsana New" w:hAnsi="Angsana New"/>
          <w:sz w:val="30"/>
          <w:szCs w:val="30"/>
          <w:cs/>
        </w:rPr>
        <w:t xml:space="preserve">ล้าน </w:t>
      </w:r>
      <w:r w:rsidR="001C4039" w:rsidRPr="007C493B">
        <w:rPr>
          <w:rFonts w:ascii="Angsana New" w:hAnsi="Angsana New"/>
          <w:sz w:val="30"/>
          <w:szCs w:val="30"/>
        </w:rPr>
        <w:t>USD</w:t>
      </w:r>
      <w:r w:rsidRPr="007C493B">
        <w:rPr>
          <w:rFonts w:ascii="Angsana New" w:hAnsi="Angsana New"/>
          <w:sz w:val="30"/>
          <w:szCs w:val="30"/>
          <w:cs/>
        </w:rPr>
        <w:t xml:space="preserve"> </w:t>
      </w:r>
      <w:r w:rsidRPr="007C493B">
        <w:rPr>
          <w:rFonts w:ascii="Angsana New" w:hAnsi="Angsana New" w:hint="cs"/>
          <w:sz w:val="30"/>
          <w:szCs w:val="30"/>
          <w:cs/>
        </w:rPr>
        <w:t>(</w:t>
      </w:r>
      <w:r w:rsidR="001C4039" w:rsidRPr="007C493B">
        <w:rPr>
          <w:rFonts w:ascii="Angsana New" w:hAnsi="Angsana New"/>
          <w:sz w:val="30"/>
          <w:szCs w:val="30"/>
          <w:cs/>
        </w:rPr>
        <w:t xml:space="preserve">เฉพาะบริษัทฯ </w:t>
      </w:r>
      <w:r w:rsidR="00551DC9" w:rsidRPr="007C493B">
        <w:rPr>
          <w:rFonts w:ascii="Angsana New" w:hAnsi="Angsana New"/>
          <w:sz w:val="30"/>
          <w:szCs w:val="30"/>
        </w:rPr>
        <w:t>1</w:t>
      </w:r>
      <w:r w:rsidR="00700351" w:rsidRPr="007C493B">
        <w:rPr>
          <w:rFonts w:ascii="Angsana New" w:hAnsi="Angsana New"/>
          <w:sz w:val="30"/>
          <w:szCs w:val="30"/>
        </w:rPr>
        <w:t>8</w:t>
      </w:r>
      <w:r w:rsidR="00551DC9" w:rsidRPr="007C493B">
        <w:rPr>
          <w:rFonts w:ascii="Angsana New" w:hAnsi="Angsana New"/>
          <w:sz w:val="30"/>
          <w:szCs w:val="30"/>
        </w:rPr>
        <w:t>5</w:t>
      </w:r>
      <w:r w:rsidR="001C4039" w:rsidRPr="007C493B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551DC9" w:rsidRPr="007C493B">
        <w:rPr>
          <w:rFonts w:ascii="Angsana New" w:hAnsi="Angsana New"/>
          <w:sz w:val="30"/>
          <w:szCs w:val="30"/>
        </w:rPr>
        <w:t>1</w:t>
      </w:r>
      <w:r w:rsidR="001C4039" w:rsidRPr="007C493B">
        <w:rPr>
          <w:rFonts w:ascii="Angsana New" w:hAnsi="Angsana New"/>
          <w:sz w:val="30"/>
          <w:szCs w:val="30"/>
          <w:cs/>
        </w:rPr>
        <w:t xml:space="preserve"> ล้าน </w:t>
      </w:r>
      <w:r w:rsidR="001C4039" w:rsidRPr="007C493B">
        <w:rPr>
          <w:rFonts w:ascii="Angsana New" w:hAnsi="Angsana New"/>
          <w:sz w:val="30"/>
          <w:szCs w:val="30"/>
        </w:rPr>
        <w:t>USD</w:t>
      </w:r>
      <w:r w:rsidRPr="007C493B">
        <w:rPr>
          <w:rFonts w:ascii="Angsana New" w:hAnsi="Angsana New" w:hint="cs"/>
          <w:sz w:val="30"/>
          <w:szCs w:val="30"/>
          <w:cs/>
        </w:rPr>
        <w:t xml:space="preserve">) </w:t>
      </w:r>
      <w:r w:rsidRPr="007C493B">
        <w:rPr>
          <w:rFonts w:ascii="Angsana New" w:hAnsi="Angsana New"/>
          <w:sz w:val="30"/>
          <w:szCs w:val="30"/>
          <w:cs/>
        </w:rPr>
        <w:t xml:space="preserve">ภาระผูกพันดังกล่าวค้ำประกันโดยที่ดินและสิ่งปลูกสร้างกรรมสิทธิ์ของบริษัทฯ </w:t>
      </w:r>
    </w:p>
    <w:p w14:paraId="71DFDB58" w14:textId="42D81936" w:rsidR="008B410A" w:rsidRPr="007C493B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669DB" w:rsidRPr="007C493B">
        <w:rPr>
          <w:rFonts w:ascii="Angsana New" w:hAnsi="Angsana New"/>
          <w:sz w:val="30"/>
          <w:szCs w:val="30"/>
        </w:rPr>
        <w:t xml:space="preserve">30 </w:t>
      </w:r>
      <w:r w:rsidR="00C669DB" w:rsidRPr="007C493B">
        <w:rPr>
          <w:rFonts w:ascii="Angsana New" w:hAnsi="Angsana New"/>
          <w:sz w:val="30"/>
          <w:szCs w:val="30"/>
          <w:cs/>
        </w:rPr>
        <w:t xml:space="preserve">กันยายน </w:t>
      </w:r>
      <w:r w:rsidR="00C669DB" w:rsidRPr="007C493B">
        <w:rPr>
          <w:rFonts w:ascii="Angsana New" w:hAnsi="Angsana New"/>
          <w:sz w:val="30"/>
          <w:szCs w:val="30"/>
        </w:rPr>
        <w:t xml:space="preserve">2565 </w:t>
      </w:r>
      <w:r w:rsidR="00B80FFF" w:rsidRPr="007C493B">
        <w:rPr>
          <w:rFonts w:ascii="Angsana New" w:hAnsi="Angsana New" w:hint="cs"/>
          <w:sz w:val="30"/>
          <w:szCs w:val="30"/>
          <w:cs/>
        </w:rPr>
        <w:t xml:space="preserve">และ </w:t>
      </w:r>
      <w:r w:rsidR="00B80FFF"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B80FFF" w:rsidRPr="007C493B">
        <w:rPr>
          <w:rFonts w:ascii="Angsana New" w:hAnsi="Angsana New"/>
          <w:sz w:val="30"/>
          <w:szCs w:val="30"/>
          <w:lang w:val="en-US"/>
        </w:rPr>
        <w:t xml:space="preserve">31 </w:t>
      </w:r>
      <w:r w:rsidR="00B80FFF"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B80FFF" w:rsidRPr="007C493B">
        <w:rPr>
          <w:rFonts w:ascii="Angsana New" w:hAnsi="Angsana New"/>
          <w:sz w:val="30"/>
          <w:szCs w:val="30"/>
          <w:lang w:val="en-US"/>
        </w:rPr>
        <w:t>256</w:t>
      </w:r>
      <w:r w:rsidR="001A1C9A" w:rsidRPr="007C493B">
        <w:rPr>
          <w:rFonts w:ascii="Angsana New" w:hAnsi="Angsana New"/>
          <w:sz w:val="30"/>
          <w:szCs w:val="30"/>
          <w:lang w:val="en-US"/>
        </w:rPr>
        <w:t>4</w:t>
      </w:r>
      <w:r w:rsidR="00B80FFF" w:rsidRPr="007C493B">
        <w:rPr>
          <w:rFonts w:ascii="Angsana New" w:hAnsi="Angsana New"/>
          <w:sz w:val="30"/>
          <w:szCs w:val="30"/>
          <w:lang w:val="en-US"/>
        </w:rPr>
        <w:t xml:space="preserve"> </w:t>
      </w:r>
      <w:r w:rsidRPr="007C493B">
        <w:rPr>
          <w:rFonts w:ascii="Angsana New" w:hAnsi="Angsana New"/>
          <w:sz w:val="30"/>
          <w:szCs w:val="30"/>
          <w:cs/>
        </w:rPr>
        <w:t>บริษัทฯ มีภาระผูกพันจากการให้ธนาคารพาณิชย์ในประเทศแห่งหนึ่ง ออกหนังสือค้ำประกันการปฏิบัติงานตามสัญญา เป็นจำนวน</w:t>
      </w:r>
      <w:r w:rsidR="00DB699A" w:rsidRPr="007C493B">
        <w:rPr>
          <w:rFonts w:ascii="Angsana New" w:hAnsi="Angsana New"/>
          <w:sz w:val="30"/>
          <w:szCs w:val="30"/>
          <w:lang w:val="en-US"/>
        </w:rPr>
        <w:t xml:space="preserve"> </w:t>
      </w:r>
      <w:r w:rsidR="003D584B" w:rsidRPr="007C493B">
        <w:rPr>
          <w:rFonts w:ascii="Angsana New" w:hAnsi="Angsana New"/>
          <w:sz w:val="30"/>
          <w:szCs w:val="30"/>
          <w:lang w:val="en-US"/>
        </w:rPr>
        <w:t>6</w:t>
      </w:r>
      <w:r w:rsidR="003650CF" w:rsidRPr="007C493B">
        <w:rPr>
          <w:rFonts w:ascii="Angsana New" w:hAnsi="Angsana New"/>
          <w:sz w:val="30"/>
          <w:szCs w:val="30"/>
          <w:lang w:val="en-US"/>
        </w:rPr>
        <w:t>.</w:t>
      </w:r>
      <w:r w:rsidR="003D584B" w:rsidRPr="007C493B">
        <w:rPr>
          <w:rFonts w:ascii="Angsana New" w:hAnsi="Angsana New"/>
          <w:sz w:val="30"/>
          <w:szCs w:val="30"/>
          <w:lang w:val="en-US"/>
        </w:rPr>
        <w:t>97</w:t>
      </w:r>
      <w:r w:rsidR="007E6368" w:rsidRPr="007C493B">
        <w:rPr>
          <w:rFonts w:ascii="Angsana New" w:hAnsi="Angsana New"/>
          <w:sz w:val="30"/>
          <w:szCs w:val="30"/>
          <w:cs/>
        </w:rPr>
        <w:t xml:space="preserve"> </w:t>
      </w:r>
      <w:r w:rsidRPr="007C493B">
        <w:rPr>
          <w:rFonts w:ascii="Angsana New" w:hAnsi="Angsana New"/>
          <w:sz w:val="30"/>
          <w:szCs w:val="30"/>
          <w:cs/>
        </w:rPr>
        <w:t xml:space="preserve">ล้านบาท </w:t>
      </w:r>
      <w:r w:rsidR="00B80FFF" w:rsidRPr="007C493B">
        <w:rPr>
          <w:rFonts w:ascii="Angsana New" w:hAnsi="Angsana New" w:hint="cs"/>
          <w:sz w:val="30"/>
          <w:szCs w:val="30"/>
          <w:cs/>
        </w:rPr>
        <w:t>แ</w:t>
      </w:r>
      <w:r w:rsidR="00CE07B9" w:rsidRPr="007C493B">
        <w:rPr>
          <w:rFonts w:ascii="Angsana New" w:hAnsi="Angsana New" w:hint="cs"/>
          <w:sz w:val="30"/>
          <w:szCs w:val="30"/>
          <w:cs/>
        </w:rPr>
        <w:t xml:space="preserve">ละ </w:t>
      </w:r>
      <w:r w:rsidR="001A1C9A" w:rsidRPr="007C493B">
        <w:rPr>
          <w:rFonts w:ascii="Angsana New" w:hAnsi="Angsana New"/>
          <w:sz w:val="30"/>
          <w:szCs w:val="30"/>
          <w:lang w:val="en-US"/>
        </w:rPr>
        <w:t>8.30</w:t>
      </w:r>
      <w:r w:rsidR="00CE07B9" w:rsidRPr="007C493B">
        <w:rPr>
          <w:rFonts w:ascii="Angsana New" w:hAnsi="Angsana New"/>
          <w:sz w:val="30"/>
          <w:szCs w:val="30"/>
          <w:lang w:val="en-US"/>
        </w:rPr>
        <w:t xml:space="preserve"> </w:t>
      </w:r>
      <w:r w:rsidR="00CE07B9"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7C493B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ภาระผูกพันดังกล่าวค้ำประกันโดยบัญชีเงิน</w:t>
      </w:r>
      <w:r w:rsidR="00033CA8" w:rsidRPr="007C493B">
        <w:rPr>
          <w:rFonts w:ascii="Angsana New" w:hAnsi="Angsana New" w:hint="cs"/>
          <w:sz w:val="30"/>
          <w:szCs w:val="30"/>
          <w:cs/>
        </w:rPr>
        <w:t>ฝาก</w:t>
      </w:r>
      <w:r w:rsidR="00A5373A" w:rsidRPr="007C493B">
        <w:rPr>
          <w:rFonts w:ascii="Angsana New" w:hAnsi="Angsana New" w:hint="cs"/>
          <w:sz w:val="30"/>
          <w:szCs w:val="30"/>
          <w:cs/>
        </w:rPr>
        <w:t>ออมทรัพย์</w:t>
      </w:r>
    </w:p>
    <w:p w14:paraId="7FED9EEC" w14:textId="5AA733D1" w:rsidR="00803007" w:rsidRPr="007C493B" w:rsidRDefault="00CB0DBB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C493B">
        <w:rPr>
          <w:rFonts w:ascii="Angsana New" w:hAnsi="Angsana New"/>
          <w:sz w:val="30"/>
          <w:szCs w:val="30"/>
        </w:rPr>
        <w:t xml:space="preserve">30 </w:t>
      </w:r>
      <w:r w:rsidRPr="007C493B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7C493B">
        <w:rPr>
          <w:rFonts w:ascii="Angsana New" w:hAnsi="Angsana New"/>
          <w:sz w:val="30"/>
          <w:szCs w:val="30"/>
        </w:rPr>
        <w:t xml:space="preserve">2565 </w:t>
      </w:r>
      <w:r w:rsidRPr="007C493B">
        <w:rPr>
          <w:rFonts w:ascii="Angsana New" w:hAnsi="Angsana New"/>
          <w:sz w:val="30"/>
          <w:szCs w:val="30"/>
          <w:cs/>
        </w:rPr>
        <w:t>บริษัทฯ มีภาระผูกพันจากการให้ธนาคารพาณิชย์ในประเทศแห่งหนึ่ง ออก</w:t>
      </w:r>
      <w:r w:rsidR="00197315" w:rsidRPr="007C493B">
        <w:rPr>
          <w:rFonts w:ascii="Angsana New" w:hAnsi="Angsana New" w:hint="cs"/>
          <w:sz w:val="30"/>
          <w:szCs w:val="30"/>
          <w:cs/>
        </w:rPr>
        <w:t>ตั๋วสัญญาใช้เงินอาวัล</w:t>
      </w:r>
      <w:r w:rsidR="00583947">
        <w:rPr>
          <w:rFonts w:ascii="Angsana New" w:hAnsi="Angsana New" w:hint="cs"/>
          <w:sz w:val="30"/>
          <w:szCs w:val="30"/>
          <w:cs/>
        </w:rPr>
        <w:t xml:space="preserve"> </w:t>
      </w:r>
      <w:r w:rsidRPr="007C493B">
        <w:rPr>
          <w:rFonts w:ascii="Angsana New" w:hAnsi="Angsana New"/>
          <w:sz w:val="30"/>
          <w:szCs w:val="30"/>
          <w:cs/>
        </w:rPr>
        <w:t xml:space="preserve"> เป็นจำนวน</w:t>
      </w:r>
      <w:r w:rsidRPr="007C493B">
        <w:rPr>
          <w:rFonts w:ascii="Angsana New" w:hAnsi="Angsana New"/>
          <w:sz w:val="30"/>
          <w:szCs w:val="30"/>
          <w:lang w:val="en-US"/>
        </w:rPr>
        <w:t xml:space="preserve"> </w:t>
      </w:r>
      <w:r w:rsidR="00197315" w:rsidRPr="007C493B">
        <w:rPr>
          <w:rFonts w:ascii="Angsana New" w:hAnsi="Angsana New" w:hint="cs"/>
          <w:sz w:val="30"/>
          <w:szCs w:val="30"/>
          <w:cs/>
          <w:lang w:val="en-US"/>
        </w:rPr>
        <w:t>2</w:t>
      </w:r>
      <w:r w:rsidRPr="007C493B">
        <w:rPr>
          <w:rFonts w:ascii="Angsana New" w:hAnsi="Angsana New"/>
          <w:sz w:val="30"/>
          <w:szCs w:val="30"/>
          <w:lang w:val="en-US"/>
        </w:rPr>
        <w:t>.</w:t>
      </w:r>
      <w:r w:rsidR="00197315" w:rsidRPr="007C493B">
        <w:rPr>
          <w:rFonts w:ascii="Angsana New" w:hAnsi="Angsana New"/>
          <w:sz w:val="30"/>
          <w:szCs w:val="30"/>
          <w:lang w:val="en-US"/>
        </w:rPr>
        <w:t>62</w:t>
      </w:r>
      <w:r w:rsidRPr="007C493B">
        <w:rPr>
          <w:rFonts w:ascii="Angsana New" w:hAnsi="Angsana New"/>
          <w:sz w:val="30"/>
          <w:szCs w:val="30"/>
          <w:cs/>
        </w:rPr>
        <w:t xml:space="preserve"> ล้านบาท</w:t>
      </w:r>
      <w:r w:rsidR="00583947">
        <w:rPr>
          <w:rFonts w:ascii="Angsana New" w:hAnsi="Angsana New" w:hint="cs"/>
          <w:sz w:val="30"/>
          <w:szCs w:val="30"/>
          <w:cs/>
        </w:rPr>
        <w:t xml:space="preserve">  </w:t>
      </w:r>
      <w:r w:rsidR="00B5419F" w:rsidRPr="007C493B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ภาระผูกพันดังกล่าวค้ำประกันโดยบัญชีเงิน</w:t>
      </w:r>
      <w:r w:rsidR="00B5419F" w:rsidRPr="007C493B">
        <w:rPr>
          <w:rFonts w:ascii="Angsana New" w:hAnsi="Angsana New" w:hint="cs"/>
          <w:sz w:val="30"/>
          <w:szCs w:val="30"/>
          <w:cs/>
        </w:rPr>
        <w:t>ฝากออมทรัพย์</w:t>
      </w:r>
      <w:r w:rsidR="00B0200C" w:rsidRPr="007C493B">
        <w:rPr>
          <w:rFonts w:ascii="Angsana New" w:hAnsi="Angsana New" w:hint="cs"/>
          <w:sz w:val="30"/>
          <w:szCs w:val="30"/>
          <w:cs/>
        </w:rPr>
        <w:t>เต็มจำนวน</w:t>
      </w:r>
    </w:p>
    <w:p w14:paraId="5C72C84E" w14:textId="04EBD25D" w:rsidR="00522F32" w:rsidRPr="007C493B" w:rsidRDefault="00522F32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ณ</w:t>
      </w:r>
      <w:r w:rsidRPr="007C493B">
        <w:rPr>
          <w:rFonts w:ascii="Angsana New" w:hAnsi="Angsana New"/>
          <w:sz w:val="30"/>
          <w:szCs w:val="30"/>
        </w:rPr>
        <w:t xml:space="preserve"> </w:t>
      </w:r>
      <w:r w:rsidRPr="007C493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669DB" w:rsidRPr="007C493B">
        <w:rPr>
          <w:rFonts w:ascii="Angsana New" w:hAnsi="Angsana New"/>
          <w:sz w:val="30"/>
          <w:szCs w:val="30"/>
        </w:rPr>
        <w:t xml:space="preserve">30 </w:t>
      </w:r>
      <w:r w:rsidR="00C669DB" w:rsidRPr="007C493B">
        <w:rPr>
          <w:rFonts w:ascii="Angsana New" w:hAnsi="Angsana New"/>
          <w:sz w:val="30"/>
          <w:szCs w:val="30"/>
          <w:cs/>
        </w:rPr>
        <w:t xml:space="preserve">กันยายน </w:t>
      </w:r>
      <w:r w:rsidR="00C669DB" w:rsidRPr="007C493B">
        <w:rPr>
          <w:rFonts w:ascii="Angsana New" w:hAnsi="Angsana New"/>
          <w:sz w:val="30"/>
          <w:szCs w:val="30"/>
        </w:rPr>
        <w:t xml:space="preserve">2565 </w:t>
      </w:r>
      <w:r w:rsidRPr="007C493B">
        <w:rPr>
          <w:rFonts w:ascii="Angsana New" w:hAnsi="Angsana New"/>
          <w:sz w:val="30"/>
          <w:szCs w:val="30"/>
          <w:cs/>
        </w:rPr>
        <w:t xml:space="preserve"> บริษัทฯ มีภาระผูกพันตามสัญญาก่อสร้าง กับบริษัทแห่งหนึ่ง มูลค่าภาระผูกพันตามสัญญา</w:t>
      </w:r>
      <w:r w:rsidR="00CD0922" w:rsidRPr="007C493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D0922" w:rsidRPr="007C493B">
        <w:rPr>
          <w:rFonts w:ascii="Angsana New" w:hAnsi="Angsana New"/>
          <w:sz w:val="30"/>
          <w:szCs w:val="30"/>
          <w:lang w:val="en-US"/>
        </w:rPr>
        <w:t xml:space="preserve">170.00 </w:t>
      </w:r>
      <w:r w:rsidR="00CD0922"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744802" w:rsidRPr="007C493B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7C493B">
        <w:rPr>
          <w:rFonts w:ascii="Angsana New" w:hAnsi="Angsana New"/>
          <w:sz w:val="30"/>
          <w:szCs w:val="30"/>
          <w:cs/>
        </w:rPr>
        <w:t>คงเหลือ</w:t>
      </w:r>
      <w:r w:rsidRPr="007C493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C1441" w:rsidRPr="007C493B">
        <w:rPr>
          <w:rFonts w:ascii="Angsana New" w:hAnsi="Angsana New"/>
          <w:sz w:val="30"/>
          <w:szCs w:val="30"/>
          <w:lang w:val="en-US"/>
        </w:rPr>
        <w:t>87.53</w:t>
      </w:r>
      <w:r w:rsidRPr="007C493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1DFDB59" w14:textId="63DDDD12" w:rsidR="008B410A" w:rsidRPr="007C493B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669DB" w:rsidRPr="007C493B">
        <w:rPr>
          <w:rFonts w:ascii="Angsana New" w:hAnsi="Angsana New"/>
          <w:sz w:val="30"/>
          <w:szCs w:val="30"/>
        </w:rPr>
        <w:t xml:space="preserve">30 </w:t>
      </w:r>
      <w:r w:rsidR="00C669DB" w:rsidRPr="007C493B">
        <w:rPr>
          <w:rFonts w:ascii="Angsana New" w:hAnsi="Angsana New"/>
          <w:sz w:val="30"/>
          <w:szCs w:val="30"/>
          <w:cs/>
        </w:rPr>
        <w:t xml:space="preserve">กันยายน </w:t>
      </w:r>
      <w:r w:rsidR="00C669DB" w:rsidRPr="007C493B">
        <w:rPr>
          <w:rFonts w:ascii="Angsana New" w:hAnsi="Angsana New"/>
          <w:sz w:val="30"/>
          <w:szCs w:val="30"/>
        </w:rPr>
        <w:t xml:space="preserve">2565 </w:t>
      </w:r>
      <w:r w:rsidRPr="007C493B">
        <w:rPr>
          <w:rFonts w:ascii="Angsana New" w:hAnsi="Angsana New" w:hint="cs"/>
          <w:sz w:val="30"/>
          <w:szCs w:val="30"/>
          <w:cs/>
        </w:rPr>
        <w:t xml:space="preserve"> และ</w:t>
      </w:r>
      <w:r w:rsidR="0030065A" w:rsidRPr="007C493B">
        <w:rPr>
          <w:rFonts w:ascii="Angsana New" w:hAnsi="Angsana New" w:hint="cs"/>
          <w:sz w:val="30"/>
          <w:szCs w:val="30"/>
          <w:cs/>
        </w:rPr>
        <w:t>วันที่</w:t>
      </w:r>
      <w:r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="0030065A" w:rsidRPr="007C493B">
        <w:rPr>
          <w:rFonts w:ascii="Angsana New" w:hAnsi="Angsana New"/>
          <w:sz w:val="30"/>
          <w:szCs w:val="30"/>
          <w:lang w:val="en-US"/>
        </w:rPr>
        <w:t xml:space="preserve">31 </w:t>
      </w:r>
      <w:r w:rsidR="0030065A"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7C493B">
        <w:rPr>
          <w:rFonts w:ascii="Angsana New" w:hAnsi="Angsana New"/>
          <w:sz w:val="30"/>
          <w:szCs w:val="30"/>
        </w:rPr>
        <w:t>256</w:t>
      </w:r>
      <w:r w:rsidR="001A1C9A" w:rsidRPr="007C493B">
        <w:rPr>
          <w:rFonts w:ascii="Angsana New" w:hAnsi="Angsana New"/>
          <w:sz w:val="30"/>
          <w:szCs w:val="30"/>
        </w:rPr>
        <w:t>4</w:t>
      </w:r>
      <w:r w:rsidRPr="007C493B">
        <w:rPr>
          <w:rFonts w:ascii="Angsana New" w:hAnsi="Angsana New"/>
          <w:sz w:val="30"/>
          <w:szCs w:val="30"/>
        </w:rPr>
        <w:t xml:space="preserve"> </w:t>
      </w:r>
      <w:r w:rsidRPr="007C493B">
        <w:rPr>
          <w:rFonts w:ascii="Angsana New" w:hAnsi="Angsana New" w:hint="cs"/>
          <w:sz w:val="30"/>
          <w:szCs w:val="30"/>
          <w:cs/>
        </w:rPr>
        <w:t>กลุ่มบริษัทมีภาระผูกพันที่จะต้องจ่ายตามสัญญาเช่าระยะยาว รายละเอียด ดังต่อไปนี้</w:t>
      </w:r>
    </w:p>
    <w:tbl>
      <w:tblPr>
        <w:tblW w:w="9502" w:type="dxa"/>
        <w:tblInd w:w="738" w:type="dxa"/>
        <w:tblLook w:val="04A0" w:firstRow="1" w:lastRow="0" w:firstColumn="1" w:lastColumn="0" w:noHBand="0" w:noVBand="1"/>
      </w:tblPr>
      <w:tblGrid>
        <w:gridCol w:w="2479"/>
        <w:gridCol w:w="1571"/>
        <w:gridCol w:w="284"/>
        <w:gridCol w:w="1516"/>
        <w:gridCol w:w="284"/>
        <w:gridCol w:w="1606"/>
        <w:gridCol w:w="244"/>
        <w:gridCol w:w="1518"/>
      </w:tblGrid>
      <w:tr w:rsidR="008B410A" w:rsidRPr="007C493B" w14:paraId="71DFDB62" w14:textId="77777777" w:rsidTr="00761567">
        <w:tc>
          <w:tcPr>
            <w:tcW w:w="2479" w:type="dxa"/>
            <w:shd w:val="clear" w:color="auto" w:fill="auto"/>
          </w:tcPr>
          <w:p w14:paraId="71DFDB5A" w14:textId="77777777" w:rsidR="008B410A" w:rsidRPr="007C493B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71DFDB5B" w14:textId="77777777" w:rsidR="008B410A" w:rsidRPr="007C493B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FDB5C" w14:textId="77777777" w:rsidR="008B410A" w:rsidRPr="007C493B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</w:tcPr>
          <w:p w14:paraId="71DFDB5D" w14:textId="77777777" w:rsidR="008B410A" w:rsidRPr="007C493B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FDB5E" w14:textId="77777777" w:rsidR="008B410A" w:rsidRPr="007C493B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shd w:val="clear" w:color="auto" w:fill="auto"/>
          </w:tcPr>
          <w:p w14:paraId="71DFDB5F" w14:textId="77777777" w:rsidR="008B410A" w:rsidRPr="007C493B" w:rsidRDefault="008B410A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1DFDB60" w14:textId="77777777" w:rsidR="008B410A" w:rsidRPr="007C493B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shd w:val="clear" w:color="auto" w:fill="auto"/>
          </w:tcPr>
          <w:p w14:paraId="71DFDB61" w14:textId="77777777" w:rsidR="008B410A" w:rsidRPr="007C493B" w:rsidRDefault="008B410A" w:rsidP="003502E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410A" w:rsidRPr="007C493B" w14:paraId="71DFDB67" w14:textId="77777777" w:rsidTr="00761567">
        <w:tc>
          <w:tcPr>
            <w:tcW w:w="2479" w:type="dxa"/>
            <w:shd w:val="clear" w:color="auto" w:fill="auto"/>
          </w:tcPr>
          <w:p w14:paraId="71DFDB63" w14:textId="77777777" w:rsidR="008B410A" w:rsidRPr="007C493B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DB64" w14:textId="77777777" w:rsidR="008B410A" w:rsidRPr="007C493B" w:rsidRDefault="008B410A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71DFDB65" w14:textId="77777777" w:rsidR="008B410A" w:rsidRPr="007C493B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DB66" w14:textId="77777777" w:rsidR="008B410A" w:rsidRPr="007C493B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AB8" w:rsidRPr="007C493B" w14:paraId="71DFDB70" w14:textId="77777777" w:rsidTr="00761567">
        <w:tc>
          <w:tcPr>
            <w:tcW w:w="2479" w:type="dxa"/>
            <w:shd w:val="clear" w:color="auto" w:fill="auto"/>
          </w:tcPr>
          <w:p w14:paraId="71DFDB68" w14:textId="77777777" w:rsidR="00DB3AB8" w:rsidRPr="007C493B" w:rsidRDefault="00DB3AB8" w:rsidP="00DB3AB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B69" w14:textId="32EB4946" w:rsidR="00DB3AB8" w:rsidRPr="007C493B" w:rsidRDefault="00C669DB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C493B">
              <w:rPr>
                <w:sz w:val="28"/>
                <w:szCs w:val="28"/>
              </w:rPr>
              <w:t xml:space="preserve">30 </w:t>
            </w:r>
            <w:r w:rsidRPr="007C493B">
              <w:rPr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1DFDB6A" w14:textId="77777777" w:rsidR="00DB3AB8" w:rsidRPr="007C493B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B6B" w14:textId="77777777" w:rsidR="00DB3AB8" w:rsidRPr="007C493B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C493B">
              <w:rPr>
                <w:sz w:val="28"/>
                <w:szCs w:val="28"/>
              </w:rPr>
              <w:t>31</w:t>
            </w:r>
            <w:r w:rsidRPr="007C493B">
              <w:rPr>
                <w:sz w:val="28"/>
                <w:szCs w:val="28"/>
                <w:cs/>
              </w:rPr>
              <w:t xml:space="preserve"> ธันวาคม </w:t>
            </w:r>
            <w:r w:rsidRPr="007C493B">
              <w:rPr>
                <w:sz w:val="28"/>
                <w:szCs w:val="28"/>
              </w:rPr>
              <w:t>256</w:t>
            </w:r>
            <w:r w:rsidR="00F35B02" w:rsidRPr="007C493B">
              <w:rPr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71DFDB6C" w14:textId="77777777" w:rsidR="00DB3AB8" w:rsidRPr="007C493B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B6D" w14:textId="046B0620" w:rsidR="00DB3AB8" w:rsidRPr="007C493B" w:rsidRDefault="00C669DB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C493B">
              <w:rPr>
                <w:sz w:val="28"/>
                <w:szCs w:val="28"/>
              </w:rPr>
              <w:t xml:space="preserve">30 </w:t>
            </w:r>
            <w:r w:rsidRPr="007C493B">
              <w:rPr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sz w:val="28"/>
                <w:szCs w:val="28"/>
              </w:rPr>
              <w:t>2565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</w:tcPr>
          <w:p w14:paraId="71DFDB6E" w14:textId="77777777" w:rsidR="00DB3AB8" w:rsidRPr="007C493B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B6F" w14:textId="77777777" w:rsidR="00DB3AB8" w:rsidRPr="007C493B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C493B">
              <w:rPr>
                <w:sz w:val="28"/>
                <w:szCs w:val="28"/>
              </w:rPr>
              <w:t>31</w:t>
            </w:r>
            <w:r w:rsidRPr="007C493B">
              <w:rPr>
                <w:sz w:val="28"/>
                <w:szCs w:val="28"/>
                <w:cs/>
              </w:rPr>
              <w:t xml:space="preserve"> ธันวาคม </w:t>
            </w:r>
            <w:r w:rsidRPr="007C493B">
              <w:rPr>
                <w:sz w:val="28"/>
                <w:szCs w:val="28"/>
              </w:rPr>
              <w:t>256</w:t>
            </w:r>
            <w:r w:rsidR="00F35B02" w:rsidRPr="007C493B">
              <w:rPr>
                <w:sz w:val="28"/>
                <w:szCs w:val="28"/>
              </w:rPr>
              <w:t>4</w:t>
            </w:r>
          </w:p>
        </w:tc>
      </w:tr>
      <w:tr w:rsidR="001A1C9A" w:rsidRPr="007C493B" w14:paraId="71DFDB79" w14:textId="77777777" w:rsidTr="00761567">
        <w:tc>
          <w:tcPr>
            <w:tcW w:w="2479" w:type="dxa"/>
            <w:shd w:val="clear" w:color="auto" w:fill="auto"/>
          </w:tcPr>
          <w:p w14:paraId="71DFDB71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B72" w14:textId="55837929" w:rsidR="001A1C9A" w:rsidRPr="007C493B" w:rsidRDefault="002F4736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65,700.00</w:t>
            </w:r>
          </w:p>
        </w:tc>
        <w:tc>
          <w:tcPr>
            <w:tcW w:w="284" w:type="dxa"/>
          </w:tcPr>
          <w:p w14:paraId="71DFDB73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71DFDB74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226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800.00</w:t>
            </w:r>
          </w:p>
        </w:tc>
        <w:tc>
          <w:tcPr>
            <w:tcW w:w="284" w:type="dxa"/>
          </w:tcPr>
          <w:p w14:paraId="71DFDB75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71DFDB76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1DFDB77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71DFDB78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1C9A" w:rsidRPr="007C493B" w14:paraId="71DFDB82" w14:textId="77777777" w:rsidTr="00761567">
        <w:tc>
          <w:tcPr>
            <w:tcW w:w="2479" w:type="dxa"/>
            <w:shd w:val="clear" w:color="auto" w:fill="auto"/>
          </w:tcPr>
          <w:p w14:paraId="71DFDB7A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71DFDB7B" w14:textId="7358FA10" w:rsidR="001A1C9A" w:rsidRPr="007C493B" w:rsidRDefault="002F4736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3,000.00</w:t>
            </w:r>
          </w:p>
        </w:tc>
        <w:tc>
          <w:tcPr>
            <w:tcW w:w="284" w:type="dxa"/>
          </w:tcPr>
          <w:p w14:paraId="71DFDB7C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71DFDB7D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12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84" w:type="dxa"/>
          </w:tcPr>
          <w:p w14:paraId="71DFDB7E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shd w:val="clear" w:color="auto" w:fill="auto"/>
          </w:tcPr>
          <w:p w14:paraId="71DFDB7F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1DFDB80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shd w:val="clear" w:color="auto" w:fill="auto"/>
          </w:tcPr>
          <w:p w14:paraId="71DFDB81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1C9A" w:rsidRPr="007C493B" w14:paraId="71DFDB8B" w14:textId="77777777" w:rsidTr="00761567">
        <w:tc>
          <w:tcPr>
            <w:tcW w:w="2479" w:type="dxa"/>
            <w:shd w:val="clear" w:color="auto" w:fill="auto"/>
          </w:tcPr>
          <w:p w14:paraId="71DFDB83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B84" w14:textId="280DDFA3" w:rsidR="001A1C9A" w:rsidRPr="007C493B" w:rsidRDefault="002F4736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68,700.00</w:t>
            </w:r>
          </w:p>
        </w:tc>
        <w:tc>
          <w:tcPr>
            <w:tcW w:w="284" w:type="dxa"/>
          </w:tcPr>
          <w:p w14:paraId="71DFDB85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71DFDB86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238,800.00</w:t>
            </w:r>
          </w:p>
        </w:tc>
        <w:tc>
          <w:tcPr>
            <w:tcW w:w="284" w:type="dxa"/>
          </w:tcPr>
          <w:p w14:paraId="71DFDB87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B88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1DFDB89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B8A" w14:textId="77777777" w:rsidR="001A1C9A" w:rsidRPr="007C493B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554A72E9" w14:textId="77777777" w:rsidR="00B34DCB" w:rsidRPr="007C493B" w:rsidRDefault="00B34DCB" w:rsidP="0076156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left="567" w:hanging="567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09C78B85" w14:textId="77777777" w:rsidR="00CF6D86" w:rsidRPr="007C493B" w:rsidRDefault="00CF6D86" w:rsidP="00CF6D86">
      <w:pPr>
        <w:tabs>
          <w:tab w:val="left" w:pos="513"/>
          <w:tab w:val="decimal" w:pos="7920"/>
        </w:tabs>
        <w:spacing w:before="240" w:line="240" w:lineRule="atLeast"/>
        <w:ind w:left="567"/>
        <w:jc w:val="both"/>
        <w:rPr>
          <w:rFonts w:ascii="Angsana New" w:hAnsi="Angsana New"/>
          <w:b/>
          <w:bCs/>
          <w:sz w:val="14"/>
          <w:szCs w:val="14"/>
        </w:rPr>
      </w:pPr>
    </w:p>
    <w:p w14:paraId="71DFDB8D" w14:textId="39AD9FC7" w:rsidR="00847976" w:rsidRPr="007C493B" w:rsidRDefault="00847976" w:rsidP="00CF6D86">
      <w:pPr>
        <w:numPr>
          <w:ilvl w:val="0"/>
          <w:numId w:val="39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71DFDB8E" w14:textId="77777777" w:rsidR="00905C33" w:rsidRPr="007C493B" w:rsidRDefault="000428D3" w:rsidP="002442C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7C493B">
        <w:rPr>
          <w:rFonts w:ascii="Angsana New" w:hAnsi="Angsana New"/>
          <w:sz w:val="30"/>
          <w:szCs w:val="30"/>
          <w:u w:val="single"/>
          <w:cs/>
        </w:rPr>
        <w:t>วัตถุประสงค์และนโยบายการบริหารความเสี่ยงทางการเงิน</w:t>
      </w:r>
    </w:p>
    <w:p w14:paraId="71DFDB8F" w14:textId="77777777" w:rsidR="00905C33" w:rsidRPr="007C493B" w:rsidRDefault="0042123C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เงินให้กู้ยืมระยะสั้นแก่กิจการที่เกี่ยวข้องกัน เงินลงทุน เงินฝากธนาคารที่ติดภาระค้ำประกัน เจ้าหนี้การค้าและเจ้าหนี้หมุนเวียนอื่น เงินกู้ยืมระยะยาว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0C2CDE5" w14:textId="77777777" w:rsidR="0091090B" w:rsidRPr="007C493B" w:rsidRDefault="0091090B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574BFE6" w14:textId="77777777" w:rsidR="0091090B" w:rsidRPr="007C493B" w:rsidRDefault="0091090B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642DBE7" w14:textId="77777777" w:rsidR="00F757D2" w:rsidRPr="007C493B" w:rsidRDefault="00F757D2" w:rsidP="0091090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10" w:hanging="51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052790A8" w14:textId="77777777" w:rsidR="00F757D2" w:rsidRPr="007C493B" w:rsidRDefault="00F757D2" w:rsidP="0091090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10" w:hanging="51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A4F8B5F" w14:textId="5DFB1A29" w:rsidR="0091090B" w:rsidRPr="007C493B" w:rsidRDefault="0091090B" w:rsidP="0091090B">
      <w:pPr>
        <w:numPr>
          <w:ilvl w:val="0"/>
          <w:numId w:val="20"/>
        </w:numPr>
        <w:spacing w:after="120" w:line="240" w:lineRule="atLeast"/>
        <w:ind w:left="510" w:hanging="510"/>
        <w:jc w:val="both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7C493B">
        <w:rPr>
          <w:rFonts w:ascii="Angsana New" w:hAnsi="Angsana New"/>
          <w:b/>
          <w:bCs/>
          <w:sz w:val="30"/>
          <w:szCs w:val="30"/>
        </w:rPr>
        <w:t xml:space="preserve"> 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B90" w14:textId="77777777" w:rsidR="00E92BFE" w:rsidRPr="007C493B" w:rsidRDefault="00323AD5" w:rsidP="00E92BFE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7C493B">
        <w:rPr>
          <w:rFonts w:ascii="Angsana New" w:hAnsi="Angsana New"/>
          <w:sz w:val="30"/>
          <w:szCs w:val="30"/>
          <w:u w:val="single"/>
          <w:cs/>
        </w:rPr>
        <w:t>ความเสี่ยงด้านเครดิต</w:t>
      </w:r>
    </w:p>
    <w:p w14:paraId="71DFDB91" w14:textId="77777777" w:rsidR="00E92BFE" w:rsidRPr="007C493B" w:rsidRDefault="007221F7" w:rsidP="00E92BFE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กลุ่มบริษัทมีความเสี่ยงด้านเครดิตที่เกี่ยวเนื่องกับเงินฝากกับธนาคารและลูกหนี้การค้าจำนวนเงินสูงสุดที่กลุ่มบริษัทอาจต้องสูญเสียจากการให้สินเชื่อคือมูลค่าตามบัญชี ที่แสดงอยู่ในงบแสดงฐานะการเงิน</w:t>
      </w:r>
    </w:p>
    <w:p w14:paraId="71DFDB92" w14:textId="77777777" w:rsidR="006D4F21" w:rsidRPr="007C493B" w:rsidRDefault="006D4F21" w:rsidP="0069266C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0" w:hanging="210"/>
        <w:jc w:val="thaiDistribute"/>
        <w:rPr>
          <w:rFonts w:ascii="Angsana New" w:hAnsi="Angsana New"/>
          <w:sz w:val="30"/>
          <w:szCs w:val="30"/>
          <w:u w:val="single"/>
        </w:rPr>
      </w:pPr>
      <w:r w:rsidRPr="007C493B">
        <w:rPr>
          <w:rFonts w:ascii="Angsana New" w:hAnsi="Angsana New"/>
          <w:sz w:val="30"/>
          <w:szCs w:val="30"/>
          <w:u w:val="single"/>
          <w:cs/>
        </w:rPr>
        <w:t xml:space="preserve">ลูกหนี้การค้า </w:t>
      </w:r>
    </w:p>
    <w:p w14:paraId="71DFDB93" w14:textId="77777777" w:rsidR="006D4F21" w:rsidRPr="007C493B" w:rsidRDefault="006D4F21" w:rsidP="0069266C">
      <w:pPr>
        <w:spacing w:after="240" w:line="2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ทั้งนี้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</w:t>
      </w:r>
    </w:p>
    <w:p w14:paraId="71DFDB94" w14:textId="3A656BC8" w:rsidR="006D4F21" w:rsidRPr="007C493B" w:rsidRDefault="006D4F21" w:rsidP="0069266C">
      <w:pPr>
        <w:spacing w:after="240" w:line="2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และคำนวณหาอัตราการตั้งสำรองจะขึ้นอยู่กับอายุหนี้คงค้างโดยนับจากวันที่ถึงกำหนดชำระ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79BA9CD5" w14:textId="77777777" w:rsidR="00761567" w:rsidRPr="007C493B" w:rsidRDefault="00761567" w:rsidP="0076156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10" w:hanging="51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60B98FE0" w14:textId="77777777" w:rsidR="00761567" w:rsidRPr="007C493B" w:rsidRDefault="00761567" w:rsidP="0076156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10" w:hanging="51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B95" w14:textId="77777777" w:rsidR="00FB3526" w:rsidRPr="007C493B" w:rsidRDefault="00FB3526" w:rsidP="0069266C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211"/>
        <w:jc w:val="thaiDistribute"/>
        <w:rPr>
          <w:rFonts w:ascii="Angsana New" w:hAnsi="Angsana New"/>
          <w:sz w:val="30"/>
          <w:szCs w:val="30"/>
          <w:u w:val="single"/>
        </w:rPr>
      </w:pPr>
      <w:r w:rsidRPr="007C493B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เครื่องมือทางการเงินและเงินฝากธนาคาร</w:t>
      </w:r>
    </w:p>
    <w:p w14:paraId="71DFDB96" w14:textId="77777777" w:rsidR="006D4F21" w:rsidRPr="007C493B" w:rsidRDefault="00FB3526" w:rsidP="0069266C">
      <w:pPr>
        <w:spacing w:after="240" w:line="240" w:lineRule="atLeast"/>
        <w:ind w:left="851"/>
        <w:jc w:val="thaiDistribute"/>
        <w:rPr>
          <w:rFonts w:ascii="Angsana New" w:hAnsi="Angsana New"/>
          <w:sz w:val="30"/>
          <w:szCs w:val="30"/>
          <w:lang w:val="en-US"/>
        </w:rPr>
      </w:pPr>
      <w:r w:rsidRPr="007C493B">
        <w:rPr>
          <w:rFonts w:ascii="Angsana New" w:hAnsi="Angsana New"/>
          <w:sz w:val="30"/>
          <w:szCs w:val="30"/>
          <w:cs/>
        </w:rPr>
        <w:t>ฝ่ายบริหารเงินของ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71DFDB97" w14:textId="77777777" w:rsidR="001A1C9A" w:rsidRPr="007C493B" w:rsidRDefault="001A1C9A" w:rsidP="001C4443">
      <w:pPr>
        <w:ind w:firstLine="561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7C493B">
        <w:rPr>
          <w:rFonts w:ascii="Angsana New" w:hAnsi="Angsana New"/>
          <w:sz w:val="30"/>
          <w:szCs w:val="30"/>
          <w:u w:val="single"/>
          <w:cs/>
        </w:rPr>
        <w:t>ความเสี่ยงด้านตลาด</w:t>
      </w:r>
    </w:p>
    <w:p w14:paraId="71DFDB98" w14:textId="77777777" w:rsidR="00312455" w:rsidRPr="007C493B" w:rsidRDefault="001A1C9A" w:rsidP="001C4443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กลุ่มบริษัทมีความเสี่ยงด้านตลาด </w:t>
      </w:r>
      <w:r w:rsidRPr="007C493B">
        <w:rPr>
          <w:rFonts w:ascii="Angsana New" w:hAnsi="Angsana New"/>
          <w:sz w:val="30"/>
          <w:szCs w:val="30"/>
        </w:rPr>
        <w:t>2</w:t>
      </w:r>
      <w:r w:rsidRPr="007C493B">
        <w:rPr>
          <w:rFonts w:ascii="Angsana New" w:hAnsi="Angsana New"/>
          <w:sz w:val="30"/>
          <w:szCs w:val="30"/>
          <w:cs/>
        </w:rPr>
        <w:t xml:space="preserve"> ประเภท ได้แก่ ความเสี่ยงจากอัตราแลกเปลี่ยน และ ความเสี่ยงจากอัตราดอกเบี้ย</w:t>
      </w:r>
    </w:p>
    <w:p w14:paraId="0D8B591F" w14:textId="77777777" w:rsidR="00336C15" w:rsidRPr="007C493B" w:rsidRDefault="00336C15" w:rsidP="001C4443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10AF625" w14:textId="77777777" w:rsidR="00336C15" w:rsidRPr="007C493B" w:rsidRDefault="00336C15" w:rsidP="001C4443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18435BC" w14:textId="77777777" w:rsidR="00336C15" w:rsidRPr="007C493B" w:rsidRDefault="00336C15" w:rsidP="001C4443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000C9A0" w14:textId="77777777" w:rsidR="00336C15" w:rsidRPr="007C493B" w:rsidRDefault="00336C15" w:rsidP="001C4443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0876C9B" w14:textId="77777777" w:rsidR="00336C15" w:rsidRPr="007C493B" w:rsidRDefault="00336C15" w:rsidP="001C4443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CE9C5F3" w14:textId="77777777" w:rsidR="00336C15" w:rsidRPr="007C493B" w:rsidRDefault="00336C15" w:rsidP="00336C1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682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519E4AF9" w14:textId="77777777" w:rsidR="00336C15" w:rsidRPr="007C493B" w:rsidRDefault="00336C15" w:rsidP="00336C1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682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182F0CF6" w14:textId="0F5BD8F1" w:rsidR="00336C15" w:rsidRPr="007C493B" w:rsidRDefault="00336C15" w:rsidP="00336C15">
      <w:pPr>
        <w:numPr>
          <w:ilvl w:val="0"/>
          <w:numId w:val="21"/>
        </w:numPr>
        <w:spacing w:line="240" w:lineRule="atLeast"/>
        <w:ind w:left="540" w:hanging="682"/>
        <w:jc w:val="thaiDistribute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7C493B">
        <w:rPr>
          <w:rFonts w:ascii="Angsana New" w:hAnsi="Angsana New"/>
          <w:b/>
          <w:bCs/>
          <w:sz w:val="30"/>
          <w:szCs w:val="30"/>
        </w:rPr>
        <w:t xml:space="preserve"> 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A8F297E" w14:textId="77777777" w:rsidR="00761567" w:rsidRPr="007C493B" w:rsidRDefault="00761567" w:rsidP="00A6201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10" w:hanging="51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E3BF727" w14:textId="77777777" w:rsidR="00761567" w:rsidRPr="007C493B" w:rsidRDefault="00761567" w:rsidP="00A6201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10" w:hanging="51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B9C" w14:textId="77777777" w:rsidR="00847976" w:rsidRPr="007C493B" w:rsidRDefault="00A0631C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7C493B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14:paraId="71DFDB9D" w14:textId="77777777" w:rsidR="00847976" w:rsidRPr="007C493B" w:rsidRDefault="004E6A85" w:rsidP="0069266C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7C493B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 การขายสินค้าที่เป็นเงินตราต่างประเทศ</w:t>
      </w:r>
    </w:p>
    <w:p w14:paraId="71DFDB9E" w14:textId="4E370B29" w:rsidR="000A2AAF" w:rsidRPr="007C493B" w:rsidRDefault="000A2AAF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669DB" w:rsidRPr="007C493B">
        <w:rPr>
          <w:rFonts w:ascii="Angsana New" w:hAnsi="Angsana New"/>
          <w:sz w:val="30"/>
          <w:szCs w:val="30"/>
        </w:rPr>
        <w:t xml:space="preserve">30 </w:t>
      </w:r>
      <w:r w:rsidR="00C669DB" w:rsidRPr="007C493B">
        <w:rPr>
          <w:rFonts w:ascii="Angsana New" w:hAnsi="Angsana New"/>
          <w:sz w:val="30"/>
          <w:szCs w:val="30"/>
          <w:cs/>
        </w:rPr>
        <w:t xml:space="preserve">กันยายน </w:t>
      </w:r>
      <w:r w:rsidR="00C669DB" w:rsidRPr="007C493B">
        <w:rPr>
          <w:rFonts w:ascii="Angsana New" w:hAnsi="Angsana New"/>
          <w:sz w:val="30"/>
          <w:szCs w:val="30"/>
        </w:rPr>
        <w:t xml:space="preserve">2565 </w:t>
      </w:r>
      <w:r w:rsidRPr="007C493B">
        <w:rPr>
          <w:rFonts w:ascii="Angsana New" w:hAnsi="Angsana New"/>
          <w:sz w:val="30"/>
          <w:szCs w:val="30"/>
        </w:rPr>
        <w:t xml:space="preserve"> </w:t>
      </w:r>
      <w:r w:rsidRPr="007C493B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7C493B">
        <w:rPr>
          <w:rFonts w:ascii="Angsana New" w:hAnsi="Angsana New"/>
          <w:sz w:val="30"/>
          <w:szCs w:val="30"/>
        </w:rPr>
        <w:t>31</w:t>
      </w:r>
      <w:r w:rsidRPr="007C493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C493B">
        <w:rPr>
          <w:rFonts w:ascii="Angsana New" w:hAnsi="Angsana New"/>
          <w:sz w:val="30"/>
          <w:szCs w:val="30"/>
        </w:rPr>
        <w:t>256</w:t>
      </w:r>
      <w:r w:rsidR="001C4443" w:rsidRPr="007C493B">
        <w:rPr>
          <w:rFonts w:ascii="Angsana New" w:hAnsi="Angsana New"/>
          <w:sz w:val="30"/>
          <w:szCs w:val="30"/>
        </w:rPr>
        <w:t>4</w:t>
      </w:r>
      <w:r w:rsidRPr="007C493B">
        <w:rPr>
          <w:rFonts w:ascii="Angsana New" w:hAnsi="Angsana New"/>
          <w:sz w:val="30"/>
          <w:szCs w:val="30"/>
          <w:lang w:val="en-US"/>
        </w:rPr>
        <w:t xml:space="preserve"> </w:t>
      </w:r>
      <w:r w:rsidR="00187CDF" w:rsidRPr="007C493B">
        <w:rPr>
          <w:rFonts w:ascii="Angsana New" w:hAnsi="Angsana New"/>
          <w:sz w:val="30"/>
          <w:szCs w:val="30"/>
          <w:cs/>
          <w:lang w:val="en-US"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างการเงินที่เป็นเงินตราต่างประเทศที่ยังไม่ได้ทำสัญญาป้องกันความเสี่ยง มีดังนี้</w:t>
      </w:r>
    </w:p>
    <w:tbl>
      <w:tblPr>
        <w:tblW w:w="9316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367"/>
        <w:gridCol w:w="1548"/>
        <w:gridCol w:w="237"/>
        <w:gridCol w:w="1560"/>
        <w:gridCol w:w="270"/>
        <w:gridCol w:w="1533"/>
        <w:gridCol w:w="270"/>
        <w:gridCol w:w="1531"/>
      </w:tblGrid>
      <w:tr w:rsidR="000A2AAF" w:rsidRPr="007C493B" w14:paraId="71DFDBA7" w14:textId="77777777" w:rsidTr="00761567">
        <w:trPr>
          <w:cantSplit/>
          <w:tblHeader/>
        </w:trPr>
        <w:tc>
          <w:tcPr>
            <w:tcW w:w="2367" w:type="dxa"/>
            <w:shd w:val="clear" w:color="auto" w:fill="auto"/>
          </w:tcPr>
          <w:p w14:paraId="71DFDB9F" w14:textId="77777777" w:rsidR="000A2AAF" w:rsidRPr="007C493B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71DFDBA0" w14:textId="77777777" w:rsidR="000A2AAF" w:rsidRPr="007C493B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71DFDBA1" w14:textId="77777777" w:rsidR="000A2AAF" w:rsidRPr="007C493B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71DFDBA2" w14:textId="77777777" w:rsidR="000A2AAF" w:rsidRPr="007C493B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(หน่วย :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USD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DFDBA3" w14:textId="77777777" w:rsidR="000A2AAF" w:rsidRPr="007C493B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  <w:shd w:val="clear" w:color="auto" w:fill="auto"/>
          </w:tcPr>
          <w:p w14:paraId="71DFDBA4" w14:textId="77777777" w:rsidR="000A2AAF" w:rsidRPr="007C493B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DFDBA5" w14:textId="77777777" w:rsidR="000A2AAF" w:rsidRPr="007C493B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71DFDBA6" w14:textId="77777777" w:rsidR="000A2AAF" w:rsidRPr="007C493B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236253" w:rsidRPr="007C493B" w14:paraId="71DFDBAC" w14:textId="77777777" w:rsidTr="00761567">
        <w:trPr>
          <w:cantSplit/>
          <w:tblHeader/>
        </w:trPr>
        <w:tc>
          <w:tcPr>
            <w:tcW w:w="2367" w:type="dxa"/>
            <w:shd w:val="clear" w:color="auto" w:fill="auto"/>
          </w:tcPr>
          <w:p w14:paraId="71DFDBA8" w14:textId="77777777" w:rsidR="00236253" w:rsidRPr="007C493B" w:rsidRDefault="00236253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DBA9" w14:textId="77777777" w:rsidR="00236253" w:rsidRPr="007C493B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71DFDBAA" w14:textId="77777777" w:rsidR="00236253" w:rsidRPr="007C493B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3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DBAB" w14:textId="77777777" w:rsidR="00236253" w:rsidRPr="007C493B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40F8" w:rsidRPr="007C493B" w14:paraId="71DFDBB5" w14:textId="77777777" w:rsidTr="00761567">
        <w:trPr>
          <w:cantSplit/>
          <w:tblHeader/>
        </w:trPr>
        <w:tc>
          <w:tcPr>
            <w:tcW w:w="2367" w:type="dxa"/>
            <w:shd w:val="clear" w:color="auto" w:fill="auto"/>
          </w:tcPr>
          <w:p w14:paraId="71DFDBAD" w14:textId="77777777" w:rsidR="004A40F8" w:rsidRPr="007C493B" w:rsidRDefault="004A40F8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BAE" w14:textId="148379F0" w:rsidR="004A40F8" w:rsidRPr="007C493B" w:rsidRDefault="00C669DB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7C493B">
              <w:rPr>
                <w:sz w:val="28"/>
                <w:szCs w:val="28"/>
              </w:rPr>
              <w:t xml:space="preserve">30 </w:t>
            </w:r>
            <w:r w:rsidRPr="007C493B">
              <w:rPr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sz w:val="28"/>
                <w:szCs w:val="28"/>
              </w:rPr>
              <w:t>2565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71DFDBAF" w14:textId="77777777" w:rsidR="004A40F8" w:rsidRPr="007C493B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BB0" w14:textId="77777777" w:rsidR="004A40F8" w:rsidRPr="007C493B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7C493B">
              <w:rPr>
                <w:sz w:val="28"/>
                <w:szCs w:val="28"/>
              </w:rPr>
              <w:t>31</w:t>
            </w:r>
            <w:r w:rsidRPr="007C493B">
              <w:rPr>
                <w:sz w:val="28"/>
                <w:szCs w:val="28"/>
                <w:cs/>
              </w:rPr>
              <w:t xml:space="preserve"> ธันวาคม </w:t>
            </w:r>
            <w:r w:rsidRPr="007C493B">
              <w:rPr>
                <w:sz w:val="28"/>
                <w:szCs w:val="28"/>
              </w:rPr>
              <w:t>256</w:t>
            </w:r>
            <w:r w:rsidR="001C4443" w:rsidRPr="007C493B">
              <w:rPr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1DFDBB1" w14:textId="77777777" w:rsidR="004A40F8" w:rsidRPr="007C493B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FDBB2" w14:textId="75555613" w:rsidR="004A40F8" w:rsidRPr="007C493B" w:rsidRDefault="00C669DB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C493B">
              <w:rPr>
                <w:sz w:val="28"/>
                <w:szCs w:val="28"/>
              </w:rPr>
              <w:t xml:space="preserve">30 </w:t>
            </w:r>
            <w:r w:rsidRPr="007C493B">
              <w:rPr>
                <w:sz w:val="28"/>
                <w:szCs w:val="28"/>
                <w:cs/>
              </w:rPr>
              <w:t xml:space="preserve">กันยายน </w:t>
            </w:r>
            <w:r w:rsidRPr="007C493B">
              <w:rPr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1DFDBB3" w14:textId="77777777" w:rsidR="004A40F8" w:rsidRPr="007C493B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FDBB4" w14:textId="77777777" w:rsidR="004A40F8" w:rsidRPr="007C493B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C493B">
              <w:rPr>
                <w:sz w:val="28"/>
                <w:szCs w:val="28"/>
              </w:rPr>
              <w:t>31</w:t>
            </w:r>
            <w:r w:rsidRPr="007C493B">
              <w:rPr>
                <w:sz w:val="28"/>
                <w:szCs w:val="28"/>
                <w:cs/>
              </w:rPr>
              <w:t xml:space="preserve"> ธันวาคม </w:t>
            </w:r>
            <w:r w:rsidRPr="007C493B">
              <w:rPr>
                <w:sz w:val="28"/>
                <w:szCs w:val="28"/>
              </w:rPr>
              <w:t>256</w:t>
            </w:r>
            <w:r w:rsidR="001C4443" w:rsidRPr="007C493B">
              <w:rPr>
                <w:sz w:val="28"/>
                <w:szCs w:val="28"/>
              </w:rPr>
              <w:t>4</w:t>
            </w:r>
          </w:p>
        </w:tc>
      </w:tr>
      <w:tr w:rsidR="001C4443" w:rsidRPr="007C493B" w14:paraId="71DFDBBE" w14:textId="77777777" w:rsidTr="00761567">
        <w:trPr>
          <w:cantSplit/>
        </w:trPr>
        <w:tc>
          <w:tcPr>
            <w:tcW w:w="2367" w:type="dxa"/>
            <w:shd w:val="clear" w:color="auto" w:fill="auto"/>
          </w:tcPr>
          <w:p w14:paraId="71DFDBB6" w14:textId="77777777" w:rsidR="001C4443" w:rsidRPr="007C493B" w:rsidRDefault="001C4443" w:rsidP="001C44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  <w:r w:rsidRPr="007C493B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548" w:type="dxa"/>
            <w:shd w:val="clear" w:color="auto" w:fill="auto"/>
          </w:tcPr>
          <w:p w14:paraId="71DFDBB7" w14:textId="6C0C4422" w:rsidR="001C4443" w:rsidRPr="007C493B" w:rsidRDefault="00FB1B8A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192,708.91</w:t>
            </w:r>
          </w:p>
        </w:tc>
        <w:tc>
          <w:tcPr>
            <w:tcW w:w="237" w:type="dxa"/>
            <w:shd w:val="clear" w:color="auto" w:fill="auto"/>
          </w:tcPr>
          <w:p w14:paraId="71DFDBB8" w14:textId="77777777" w:rsidR="001C4443" w:rsidRPr="007C493B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71DFDBB9" w14:textId="77777777" w:rsidR="001C4443" w:rsidRPr="007C493B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87,796.78</w:t>
            </w:r>
          </w:p>
        </w:tc>
        <w:tc>
          <w:tcPr>
            <w:tcW w:w="270" w:type="dxa"/>
            <w:shd w:val="clear" w:color="auto" w:fill="auto"/>
          </w:tcPr>
          <w:p w14:paraId="71DFDBBA" w14:textId="77777777" w:rsidR="001C4443" w:rsidRPr="007C493B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1DFDBBB" w14:textId="13662DBC" w:rsidR="001C4443" w:rsidRPr="007C493B" w:rsidRDefault="002F4736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274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761.36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FDBBC" w14:textId="77777777" w:rsidR="001C4443" w:rsidRPr="007C493B" w:rsidRDefault="001C4443" w:rsidP="001C444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71DFDBBD" w14:textId="77777777" w:rsidR="001C4443" w:rsidRPr="007C493B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2,919,242.94</w:t>
            </w:r>
          </w:p>
        </w:tc>
      </w:tr>
      <w:tr w:rsidR="001C4443" w:rsidRPr="007C493B" w14:paraId="71DFDBC7" w14:textId="77777777" w:rsidTr="00761567">
        <w:trPr>
          <w:cantSplit/>
        </w:trPr>
        <w:tc>
          <w:tcPr>
            <w:tcW w:w="2367" w:type="dxa"/>
            <w:shd w:val="clear" w:color="auto" w:fill="auto"/>
          </w:tcPr>
          <w:p w14:paraId="71DFDBBF" w14:textId="77777777" w:rsidR="001C4443" w:rsidRPr="007C493B" w:rsidRDefault="001C4443" w:rsidP="001C44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7C493B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71DFDBC0" w14:textId="11D5EAD2" w:rsidR="001C4443" w:rsidRPr="007C493B" w:rsidRDefault="002F4736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439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060.78</w:t>
            </w:r>
          </w:p>
        </w:tc>
        <w:tc>
          <w:tcPr>
            <w:tcW w:w="237" w:type="dxa"/>
            <w:shd w:val="clear" w:color="auto" w:fill="auto"/>
          </w:tcPr>
          <w:p w14:paraId="71DFDBC1" w14:textId="77777777" w:rsidR="001C4443" w:rsidRPr="007C493B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1DFDBC2" w14:textId="77777777" w:rsidR="001C4443" w:rsidRPr="007C493B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417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387.31</w:t>
            </w:r>
          </w:p>
        </w:tc>
        <w:tc>
          <w:tcPr>
            <w:tcW w:w="270" w:type="dxa"/>
            <w:shd w:val="clear" w:color="auto" w:fill="auto"/>
          </w:tcPr>
          <w:p w14:paraId="71DFDBC3" w14:textId="77777777" w:rsidR="001C4443" w:rsidRPr="007C493B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BC4" w14:textId="35A5DDAA" w:rsidR="001C4443" w:rsidRPr="007C493B" w:rsidRDefault="002F4736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16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574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544.44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FDBC5" w14:textId="77777777" w:rsidR="001C4443" w:rsidRPr="007C493B" w:rsidRDefault="001C4443" w:rsidP="001C444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BC6" w14:textId="77777777" w:rsidR="001C4443" w:rsidRPr="007C493B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876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834.16</w:t>
            </w:r>
          </w:p>
        </w:tc>
      </w:tr>
      <w:tr w:rsidR="001C4443" w:rsidRPr="007C493B" w14:paraId="71DFDBD0" w14:textId="77777777" w:rsidTr="00761567">
        <w:trPr>
          <w:cantSplit/>
        </w:trPr>
        <w:tc>
          <w:tcPr>
            <w:tcW w:w="2367" w:type="dxa"/>
            <w:shd w:val="clear" w:color="auto" w:fill="auto"/>
          </w:tcPr>
          <w:p w14:paraId="71DFDBC8" w14:textId="77777777" w:rsidR="001C4443" w:rsidRPr="007C493B" w:rsidRDefault="001C4443" w:rsidP="001C4443">
            <w:pPr>
              <w:spacing w:line="400" w:lineRule="exact"/>
              <w:ind w:left="183" w:right="-45" w:hanging="18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ยอดบัญชีในงบ</w:t>
            </w:r>
            <w:r w:rsidRPr="007C493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แสดงฐานะการเงิน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BC9" w14:textId="3B74B456" w:rsidR="001C4443" w:rsidRPr="007C493B" w:rsidRDefault="00FB1B8A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631,769.69</w:t>
            </w:r>
          </w:p>
        </w:tc>
        <w:tc>
          <w:tcPr>
            <w:tcW w:w="237" w:type="dxa"/>
            <w:shd w:val="clear" w:color="auto" w:fill="auto"/>
          </w:tcPr>
          <w:p w14:paraId="71DFDBCA" w14:textId="77777777" w:rsidR="001C4443" w:rsidRPr="007C493B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BCB" w14:textId="77777777" w:rsidR="001C4443" w:rsidRPr="007C493B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505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184.09</w:t>
            </w:r>
          </w:p>
        </w:tc>
        <w:tc>
          <w:tcPr>
            <w:tcW w:w="270" w:type="dxa"/>
            <w:shd w:val="clear" w:color="auto" w:fill="auto"/>
          </w:tcPr>
          <w:p w14:paraId="71DFDBCC" w14:textId="77777777" w:rsidR="001C4443" w:rsidRPr="007C493B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FDBCD" w14:textId="5B571794" w:rsidR="001C4443" w:rsidRPr="007C493B" w:rsidRDefault="002F4736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23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849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305.80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FDBCE" w14:textId="77777777" w:rsidR="001C4443" w:rsidRPr="007C493B" w:rsidRDefault="001C4443" w:rsidP="001C444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FDBCF" w14:textId="77777777" w:rsidR="001C4443" w:rsidRPr="007C493B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796</w:t>
            </w:r>
            <w:r w:rsidRPr="007C49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C493B">
              <w:rPr>
                <w:rFonts w:ascii="Angsana New" w:hAnsi="Angsana New"/>
                <w:sz w:val="30"/>
                <w:szCs w:val="30"/>
                <w:cs/>
                <w:lang w:val="en-US"/>
              </w:rPr>
              <w:t>077.10</w:t>
            </w:r>
          </w:p>
        </w:tc>
      </w:tr>
    </w:tbl>
    <w:p w14:paraId="71DFDBD1" w14:textId="77777777" w:rsidR="00DA30D5" w:rsidRPr="007C493B" w:rsidRDefault="00DA30D5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71DFDBD2" w14:textId="77777777" w:rsidR="0064237E" w:rsidRPr="007C493B" w:rsidRDefault="0064237E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  <w:r w:rsidRPr="007C493B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14:paraId="71DFDBD3" w14:textId="77777777" w:rsidR="0064237E" w:rsidRPr="007C493B" w:rsidRDefault="00A52C66" w:rsidP="0069266C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7C493B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กลุ่มบริษัทมีความเสี่ยงจากอัตราดอกเบี้ยที่สำคัญอันเกี่ยวเนื่องกับเงินสดและเงินฝากธนาคาร เงินให้กู้ยืมระยะสั้น</w:t>
      </w:r>
      <w:r w:rsidRPr="007C493B">
        <w:rPr>
          <w:rFonts w:ascii="Angsana New" w:hAnsi="Angsana New" w:hint="cs"/>
          <w:sz w:val="30"/>
          <w:szCs w:val="30"/>
          <w:cs/>
        </w:rPr>
        <w:t>แก่</w:t>
      </w:r>
      <w:r w:rsidRPr="007C493B">
        <w:rPr>
          <w:rFonts w:ascii="Angsana New" w:hAnsi="Angsana New"/>
          <w:sz w:val="30"/>
          <w:szCs w:val="30"/>
          <w:cs/>
        </w:rPr>
        <w:t>กิจการที่เกี่ยวข้องกัน สินทรัพย์ทางการเงินหมุนเวียนอื่น เงินฝากติดภาระค้ำประกัน สินทรัพย์ทางการเงินไม่หมุนเวียน เงินเบิกเกินบัญชีและกู้ยืมระยะสั้นจากสถาบันการเงิน เงินกู้ยืมระยะยาวจากสถาบันการเงิน 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1DFDBD4" w14:textId="03B8ABE2" w:rsidR="0069266C" w:rsidRPr="007C493B" w:rsidRDefault="0069266C" w:rsidP="0069266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7C493B">
        <w:rPr>
          <w:rFonts w:ascii="Angsana New" w:hAnsi="Angsana New"/>
          <w:sz w:val="30"/>
          <w:szCs w:val="30"/>
          <w:u w:val="single"/>
          <w:cs/>
        </w:rPr>
        <w:t>ความเสี่ยงจากสภาพคล่อง</w:t>
      </w:r>
    </w:p>
    <w:p w14:paraId="71DFDBD5" w14:textId="3BBF2E44" w:rsidR="00DA30D5" w:rsidRPr="007C493B" w:rsidRDefault="001C4443" w:rsidP="001C444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เงินกู้ยืมจากสถาบันการเงิน สัญญาเช่า และหนี้สินทางการเงิน ทั้งนี้ ณ วันที่ </w:t>
      </w:r>
      <w:r w:rsidR="00C669DB" w:rsidRPr="007C493B">
        <w:rPr>
          <w:rFonts w:ascii="Angsana New" w:hAnsi="Angsana New"/>
          <w:sz w:val="30"/>
          <w:szCs w:val="30"/>
          <w:lang w:val="en-US"/>
        </w:rPr>
        <w:t xml:space="preserve">30 </w:t>
      </w:r>
      <w:r w:rsidR="00C669DB" w:rsidRPr="007C493B">
        <w:rPr>
          <w:rFonts w:ascii="Angsana New" w:hAnsi="Angsana New"/>
          <w:sz w:val="30"/>
          <w:szCs w:val="30"/>
          <w:cs/>
          <w:lang w:val="en-US"/>
        </w:rPr>
        <w:t xml:space="preserve">กันยายน </w:t>
      </w:r>
      <w:r w:rsidR="00C669DB" w:rsidRPr="007C493B">
        <w:rPr>
          <w:rFonts w:ascii="Angsana New" w:hAnsi="Angsana New"/>
          <w:sz w:val="30"/>
          <w:szCs w:val="30"/>
          <w:lang w:val="en-US"/>
        </w:rPr>
        <w:t xml:space="preserve">2565 </w:t>
      </w:r>
      <w:r w:rsidRPr="007C493B">
        <w:rPr>
          <w:rFonts w:ascii="Angsana New" w:hAnsi="Angsana New"/>
          <w:sz w:val="30"/>
          <w:szCs w:val="30"/>
          <w:cs/>
        </w:rPr>
        <w:t xml:space="preserve"> กลุ่มบริษัทมีหนี้สินประมาณร้อยละ </w:t>
      </w:r>
      <w:r w:rsidR="00553681" w:rsidRPr="007C493B">
        <w:rPr>
          <w:rFonts w:ascii="Angsana New" w:hAnsi="Angsana New"/>
          <w:sz w:val="30"/>
          <w:szCs w:val="30"/>
          <w:lang w:val="en-US"/>
        </w:rPr>
        <w:t>4</w:t>
      </w:r>
      <w:r w:rsidR="003E7C82" w:rsidRPr="007C493B">
        <w:rPr>
          <w:rFonts w:ascii="Angsana New" w:hAnsi="Angsana New"/>
          <w:sz w:val="30"/>
          <w:szCs w:val="30"/>
          <w:lang w:val="en-US"/>
        </w:rPr>
        <w:t>2</w:t>
      </w:r>
      <w:r w:rsidRPr="007C493B">
        <w:rPr>
          <w:rFonts w:ascii="Angsana New" w:hAnsi="Angsana New"/>
          <w:sz w:val="30"/>
          <w:szCs w:val="30"/>
          <w:cs/>
        </w:rPr>
        <w:t xml:space="preserve"> 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</w:t>
      </w:r>
      <w:r w:rsidRPr="007C493B">
        <w:rPr>
          <w:rFonts w:ascii="Angsana New" w:hAnsi="Angsana New"/>
          <w:sz w:val="30"/>
          <w:szCs w:val="30"/>
          <w:cs/>
        </w:rPr>
        <w:br/>
        <w:t>(</w:t>
      </w:r>
      <w:r w:rsidR="007E3869"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7C493B">
        <w:rPr>
          <w:rFonts w:ascii="Angsana New" w:hAnsi="Angsana New"/>
          <w:sz w:val="30"/>
          <w:szCs w:val="30"/>
          <w:lang w:val="en-US"/>
        </w:rPr>
        <w:t>31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7C493B">
        <w:rPr>
          <w:rFonts w:ascii="Angsana New" w:hAnsi="Angsana New"/>
          <w:sz w:val="30"/>
          <w:szCs w:val="30"/>
          <w:lang w:val="en-US"/>
        </w:rPr>
        <w:t>2564</w:t>
      </w:r>
      <w:r w:rsidRPr="007C493B">
        <w:rPr>
          <w:rFonts w:ascii="Angsana New" w:hAnsi="Angsana New"/>
          <w:sz w:val="30"/>
          <w:szCs w:val="30"/>
          <w:cs/>
        </w:rPr>
        <w:t xml:space="preserve">: ร้อยละ </w:t>
      </w:r>
      <w:r w:rsidRPr="007C493B">
        <w:rPr>
          <w:rFonts w:ascii="Angsana New" w:hAnsi="Angsana New"/>
          <w:sz w:val="30"/>
          <w:szCs w:val="30"/>
          <w:lang w:val="en-US"/>
        </w:rPr>
        <w:t>4</w:t>
      </w:r>
      <w:r w:rsidR="003E7C82" w:rsidRPr="007C493B">
        <w:rPr>
          <w:rFonts w:ascii="Angsana New" w:hAnsi="Angsana New"/>
          <w:sz w:val="30"/>
          <w:szCs w:val="30"/>
          <w:lang w:val="en-US"/>
        </w:rPr>
        <w:t>1</w:t>
      </w:r>
      <w:r w:rsidRPr="007C493B">
        <w:rPr>
          <w:rFonts w:ascii="Angsana New" w:hAnsi="Angsana New"/>
          <w:sz w:val="30"/>
          <w:szCs w:val="30"/>
          <w:cs/>
        </w:rPr>
        <w:t>) (เฉพาะบริษัทฯ: ร้อยละ</w:t>
      </w:r>
      <w:r w:rsidR="00692D74" w:rsidRPr="007C493B">
        <w:rPr>
          <w:rFonts w:ascii="Angsana New" w:hAnsi="Angsana New"/>
          <w:sz w:val="30"/>
          <w:szCs w:val="30"/>
          <w:lang w:val="en-US"/>
        </w:rPr>
        <w:t>4</w:t>
      </w:r>
      <w:r w:rsidR="003E7C82" w:rsidRPr="007C493B">
        <w:rPr>
          <w:rFonts w:ascii="Angsana New" w:hAnsi="Angsana New"/>
          <w:sz w:val="30"/>
          <w:szCs w:val="30"/>
          <w:lang w:val="en-US"/>
        </w:rPr>
        <w:t>2</w:t>
      </w:r>
      <w:r w:rsidR="000D2B19" w:rsidRPr="007C493B">
        <w:rPr>
          <w:rFonts w:ascii="Angsana New" w:hAnsi="Angsana New"/>
          <w:sz w:val="30"/>
          <w:szCs w:val="30"/>
          <w:lang w:val="en-US"/>
        </w:rPr>
        <w:t xml:space="preserve"> </w:t>
      </w:r>
      <w:r w:rsidR="00915E0D" w:rsidRPr="007C493B">
        <w:rPr>
          <w:rFonts w:ascii="Angsana New" w:hAnsi="Angsana New"/>
          <w:sz w:val="30"/>
          <w:szCs w:val="30"/>
          <w:lang w:val="en-US"/>
        </w:rPr>
        <w:t>/</w:t>
      </w:r>
      <w:r w:rsidRPr="007C493B">
        <w:rPr>
          <w:rFonts w:ascii="Angsana New" w:hAnsi="Angsana New"/>
          <w:sz w:val="30"/>
          <w:szCs w:val="30"/>
          <w:cs/>
        </w:rPr>
        <w:t xml:space="preserve"> </w:t>
      </w:r>
      <w:r w:rsidRPr="007C493B">
        <w:rPr>
          <w:rFonts w:ascii="Angsana New" w:hAnsi="Angsana New"/>
          <w:sz w:val="30"/>
          <w:szCs w:val="30"/>
        </w:rPr>
        <w:t>2564</w:t>
      </w:r>
      <w:r w:rsidRPr="007C493B">
        <w:rPr>
          <w:rFonts w:ascii="Angsana New" w:hAnsi="Angsana New"/>
          <w:sz w:val="30"/>
          <w:szCs w:val="30"/>
          <w:cs/>
        </w:rPr>
        <w:t>: ร้อยละ</w:t>
      </w:r>
      <w:r w:rsidRPr="007C493B">
        <w:rPr>
          <w:rFonts w:ascii="Angsana New" w:hAnsi="Angsana New"/>
          <w:sz w:val="30"/>
          <w:szCs w:val="30"/>
        </w:rPr>
        <w:t>4</w:t>
      </w:r>
      <w:r w:rsidR="003E7C82" w:rsidRPr="007C493B">
        <w:rPr>
          <w:rFonts w:ascii="Angsana New" w:hAnsi="Angsana New"/>
          <w:sz w:val="30"/>
          <w:szCs w:val="30"/>
        </w:rPr>
        <w:t>1</w:t>
      </w:r>
      <w:r w:rsidRPr="007C493B">
        <w:rPr>
          <w:rFonts w:ascii="Angsana New" w:hAnsi="Angsana New"/>
          <w:sz w:val="30"/>
          <w:szCs w:val="30"/>
          <w:cs/>
        </w:rPr>
        <w:t>)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198B1C42" w14:textId="77777777" w:rsidR="00AB7B4C" w:rsidRPr="007C493B" w:rsidRDefault="00AB7B4C" w:rsidP="001C444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4E0F0F2" w14:textId="77777777" w:rsidR="00AB7B4C" w:rsidRPr="007C493B" w:rsidRDefault="00AB7B4C" w:rsidP="001C444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F01557F" w14:textId="77777777" w:rsidR="00AB7B4C" w:rsidRPr="007C493B" w:rsidRDefault="00AB7B4C" w:rsidP="001C444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CDAA671" w14:textId="77777777" w:rsidR="00AB7B4C" w:rsidRPr="007C493B" w:rsidRDefault="00AB7B4C" w:rsidP="001C444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788122A" w14:textId="77777777" w:rsidR="00AB7B4C" w:rsidRPr="007C493B" w:rsidRDefault="00AB7B4C" w:rsidP="00AB7B4C">
      <w:pPr>
        <w:numPr>
          <w:ilvl w:val="0"/>
          <w:numId w:val="42"/>
        </w:numPr>
        <w:spacing w:line="240" w:lineRule="atLeast"/>
        <w:ind w:left="540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Pr="007C493B">
        <w:rPr>
          <w:rFonts w:ascii="Angsana New" w:hAnsi="Angsana New"/>
          <w:b/>
          <w:bCs/>
          <w:sz w:val="30"/>
          <w:szCs w:val="30"/>
        </w:rPr>
        <w:t xml:space="preserve"> 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BDA" w14:textId="77777777" w:rsidR="0069266C" w:rsidRPr="007C493B" w:rsidRDefault="0069266C" w:rsidP="00AB7B4C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BDC" w14:textId="77777777" w:rsidR="007734AB" w:rsidRPr="007C493B" w:rsidRDefault="00027827" w:rsidP="00A85E1D">
      <w:pPr>
        <w:spacing w:before="120"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7C493B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มูลค่ายุติธรรมของเครื่องมือทางการเงิน</w:t>
      </w:r>
    </w:p>
    <w:p w14:paraId="71DFDBDD" w14:textId="67AFD771" w:rsidR="009E5FFC" w:rsidRPr="007C493B" w:rsidRDefault="0075564C" w:rsidP="00A85E1D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C493B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ฝ่ายบริหารของกลุ่มบริษัทฯ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  <w:r w:rsidR="00905C33" w:rsidRPr="007C493B">
        <w:rPr>
          <w:rFonts w:ascii="Angsana New" w:hAnsi="Angsana New"/>
          <w:sz w:val="30"/>
          <w:szCs w:val="30"/>
          <w:cs/>
        </w:rPr>
        <w:t xml:space="preserve"> ณ วันที่</w:t>
      </w:r>
      <w:r w:rsidR="005658EC" w:rsidRPr="007C493B">
        <w:rPr>
          <w:rFonts w:ascii="Angsana New" w:hAnsi="Angsana New"/>
          <w:sz w:val="30"/>
          <w:szCs w:val="30"/>
        </w:rPr>
        <w:t xml:space="preserve"> </w:t>
      </w:r>
      <w:r w:rsidR="00C669DB" w:rsidRPr="007C493B">
        <w:rPr>
          <w:rFonts w:ascii="Angsana New" w:hAnsi="Angsana New"/>
          <w:sz w:val="30"/>
          <w:szCs w:val="30"/>
          <w:lang w:val="en-US"/>
        </w:rPr>
        <w:t xml:space="preserve">30 </w:t>
      </w:r>
      <w:r w:rsidR="00C669DB" w:rsidRPr="007C493B">
        <w:rPr>
          <w:rFonts w:ascii="Angsana New" w:hAnsi="Angsana New"/>
          <w:sz w:val="30"/>
          <w:szCs w:val="30"/>
          <w:cs/>
          <w:lang w:val="en-US"/>
        </w:rPr>
        <w:t xml:space="preserve">กันยายน </w:t>
      </w:r>
      <w:r w:rsidR="00C669DB" w:rsidRPr="007C493B">
        <w:rPr>
          <w:rFonts w:ascii="Angsana New" w:hAnsi="Angsana New"/>
          <w:sz w:val="30"/>
          <w:szCs w:val="30"/>
          <w:lang w:val="en-US"/>
        </w:rPr>
        <w:t>2565</w:t>
      </w:r>
      <w:r w:rsidR="00905C33" w:rsidRPr="007C493B">
        <w:rPr>
          <w:rFonts w:ascii="Angsana New" w:hAnsi="Angsana New"/>
          <w:sz w:val="30"/>
          <w:szCs w:val="30"/>
          <w:lang w:val="en-US"/>
        </w:rPr>
        <w:t xml:space="preserve"> </w:t>
      </w:r>
      <w:r w:rsidR="00905C33" w:rsidRPr="007C493B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905C33" w:rsidRPr="007C493B">
        <w:rPr>
          <w:rFonts w:ascii="Angsana New" w:hAnsi="Angsana New"/>
          <w:sz w:val="30"/>
          <w:szCs w:val="30"/>
          <w:lang w:val="en-US"/>
        </w:rPr>
        <w:t xml:space="preserve"> </w:t>
      </w:r>
      <w:r w:rsidR="00905C33"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905C33" w:rsidRPr="007C493B">
        <w:rPr>
          <w:rFonts w:ascii="Angsana New" w:hAnsi="Angsana New"/>
          <w:sz w:val="30"/>
          <w:szCs w:val="30"/>
          <w:lang w:val="en-US"/>
        </w:rPr>
        <w:t xml:space="preserve">31 </w:t>
      </w:r>
      <w:r w:rsidR="00905C33"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905C33" w:rsidRPr="007C493B">
        <w:rPr>
          <w:rFonts w:ascii="Angsana New" w:hAnsi="Angsana New"/>
          <w:sz w:val="30"/>
          <w:szCs w:val="30"/>
        </w:rPr>
        <w:t>256</w:t>
      </w:r>
      <w:r w:rsidR="001C4443" w:rsidRPr="007C493B">
        <w:rPr>
          <w:rFonts w:ascii="Angsana New" w:hAnsi="Angsana New"/>
          <w:sz w:val="30"/>
          <w:szCs w:val="30"/>
        </w:rPr>
        <w:t>4</w:t>
      </w:r>
      <w:r w:rsidR="00905C33" w:rsidRPr="007C493B">
        <w:rPr>
          <w:rFonts w:ascii="Angsana New" w:hAnsi="Angsana New" w:hint="cs"/>
          <w:sz w:val="30"/>
          <w:szCs w:val="30"/>
          <w:cs/>
        </w:rPr>
        <w:t xml:space="preserve"> </w:t>
      </w:r>
      <w:r w:rsidR="00905C33" w:rsidRPr="007C493B">
        <w:rPr>
          <w:rFonts w:ascii="Angsana New" w:hAnsi="Angsana New"/>
          <w:sz w:val="30"/>
          <w:szCs w:val="30"/>
          <w:cs/>
        </w:rPr>
        <w:t>จะไม่แตกต่างอย่างเป็นสาระสำคัญกับมูลค่าตามบัญชี</w:t>
      </w:r>
    </w:p>
    <w:p w14:paraId="71DFDBDE" w14:textId="0E5A5AD3" w:rsidR="00A85E1D" w:rsidRPr="007C493B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C493B">
        <w:rPr>
          <w:rFonts w:ascii="Angsana New" w:hAnsi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C669DB" w:rsidRPr="007C493B">
        <w:rPr>
          <w:rFonts w:ascii="Angsana New" w:hAnsi="Angsana New"/>
          <w:sz w:val="30"/>
          <w:szCs w:val="30"/>
        </w:rPr>
        <w:t xml:space="preserve">30 </w:t>
      </w:r>
      <w:r w:rsidR="00C669DB" w:rsidRPr="007C493B">
        <w:rPr>
          <w:rFonts w:ascii="Angsana New" w:hAnsi="Angsana New"/>
          <w:sz w:val="30"/>
          <w:szCs w:val="30"/>
          <w:cs/>
        </w:rPr>
        <w:t xml:space="preserve">กันยายน </w:t>
      </w:r>
      <w:r w:rsidR="00C669DB" w:rsidRPr="007C493B">
        <w:rPr>
          <w:rFonts w:ascii="Angsana New" w:hAnsi="Angsana New"/>
          <w:sz w:val="30"/>
          <w:szCs w:val="30"/>
        </w:rPr>
        <w:t>2565</w:t>
      </w:r>
      <w:r w:rsidRPr="007C493B">
        <w:rPr>
          <w:rFonts w:ascii="Angsana New" w:hAnsi="Angsana New"/>
          <w:sz w:val="30"/>
          <w:szCs w:val="30"/>
          <w:cs/>
        </w:rPr>
        <w:br/>
        <w:t>และ</w:t>
      </w:r>
      <w:r w:rsidR="005D093D" w:rsidRPr="007C493B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Pr="007C493B">
        <w:rPr>
          <w:rFonts w:ascii="Angsana New" w:hAnsi="Angsana New"/>
          <w:sz w:val="30"/>
          <w:szCs w:val="30"/>
          <w:cs/>
        </w:rPr>
        <w:t xml:space="preserve"> </w:t>
      </w:r>
      <w:r w:rsidRPr="007C493B">
        <w:rPr>
          <w:rFonts w:ascii="Angsana New" w:hAnsi="Angsana New"/>
          <w:sz w:val="30"/>
          <w:szCs w:val="30"/>
        </w:rPr>
        <w:t xml:space="preserve">31 </w:t>
      </w:r>
      <w:r w:rsidRPr="007C493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C493B">
        <w:rPr>
          <w:rFonts w:ascii="Angsana New" w:hAnsi="Angsana New"/>
          <w:sz w:val="30"/>
          <w:szCs w:val="30"/>
        </w:rPr>
        <w:t>256</w:t>
      </w:r>
      <w:r w:rsidR="001C4443" w:rsidRPr="007C493B">
        <w:rPr>
          <w:rFonts w:ascii="Angsana New" w:hAnsi="Angsana New"/>
          <w:sz w:val="30"/>
          <w:szCs w:val="30"/>
        </w:rPr>
        <w:t>4</w:t>
      </w:r>
      <w:r w:rsidRPr="007C493B">
        <w:rPr>
          <w:rFonts w:ascii="Angsana New" w:hAnsi="Angsana New"/>
          <w:sz w:val="30"/>
          <w:szCs w:val="30"/>
        </w:rPr>
        <w:t xml:space="preserve"> </w:t>
      </w:r>
      <w:r w:rsidRPr="007C493B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59"/>
        <w:gridCol w:w="1873"/>
        <w:gridCol w:w="1784"/>
        <w:gridCol w:w="1606"/>
        <w:gridCol w:w="1598"/>
        <w:gridCol w:w="8"/>
      </w:tblGrid>
      <w:tr w:rsidR="00A85E1D" w:rsidRPr="007C493B" w14:paraId="71DFDBE1" w14:textId="77777777" w:rsidTr="00901B6A">
        <w:trPr>
          <w:gridAfter w:val="1"/>
          <w:wAfter w:w="8" w:type="dxa"/>
          <w:trHeight w:val="330"/>
        </w:trPr>
        <w:tc>
          <w:tcPr>
            <w:tcW w:w="2959" w:type="dxa"/>
            <w:vAlign w:val="bottom"/>
          </w:tcPr>
          <w:p w14:paraId="71DFDBDF" w14:textId="77777777" w:rsidR="00A85E1D" w:rsidRPr="007C493B" w:rsidRDefault="00A85E1D" w:rsidP="000F2EBF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861" w:type="dxa"/>
            <w:gridSpan w:val="4"/>
            <w:vAlign w:val="bottom"/>
            <w:hideMark/>
          </w:tcPr>
          <w:p w14:paraId="71DFDBE0" w14:textId="77777777" w:rsidR="00A85E1D" w:rsidRPr="007C493B" w:rsidRDefault="00A85E1D" w:rsidP="000F2EBF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7C493B" w14:paraId="71DFDBE4" w14:textId="77777777" w:rsidTr="0006785B">
        <w:trPr>
          <w:trHeight w:val="374"/>
        </w:trPr>
        <w:tc>
          <w:tcPr>
            <w:tcW w:w="2959" w:type="dxa"/>
            <w:vAlign w:val="bottom"/>
          </w:tcPr>
          <w:p w14:paraId="71DFDBE2" w14:textId="77777777" w:rsidR="00A85E1D" w:rsidRPr="007C493B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869" w:type="dxa"/>
            <w:gridSpan w:val="5"/>
            <w:tcBorders>
              <w:bottom w:val="single" w:sz="4" w:space="0" w:color="auto"/>
            </w:tcBorders>
            <w:hideMark/>
          </w:tcPr>
          <w:p w14:paraId="71DFDBE3" w14:textId="18A80588" w:rsidR="00A85E1D" w:rsidRPr="007C493B" w:rsidRDefault="00A85E1D" w:rsidP="000F2EBF">
            <w:pPr>
              <w:spacing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="00C669DB" w:rsidRPr="007C493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669DB" w:rsidRPr="007C493B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="00C669DB" w:rsidRPr="007C49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A85E1D" w:rsidRPr="007C493B" w14:paraId="71DFDBE8" w14:textId="77777777" w:rsidTr="00901B6A">
        <w:trPr>
          <w:gridAfter w:val="1"/>
          <w:wAfter w:w="8" w:type="dxa"/>
          <w:trHeight w:val="374"/>
        </w:trPr>
        <w:tc>
          <w:tcPr>
            <w:tcW w:w="2959" w:type="dxa"/>
            <w:vAlign w:val="bottom"/>
          </w:tcPr>
          <w:p w14:paraId="71DFDBE5" w14:textId="77777777" w:rsidR="00A85E1D" w:rsidRPr="007C493B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263" w:type="dxa"/>
            <w:gridSpan w:val="3"/>
            <w:vAlign w:val="bottom"/>
            <w:hideMark/>
          </w:tcPr>
          <w:p w14:paraId="71DFDBE6" w14:textId="77777777" w:rsidR="00A85E1D" w:rsidRPr="007C493B" w:rsidRDefault="00A85E1D" w:rsidP="000F2EBF">
            <w:pPr>
              <w:pBdr>
                <w:bottom w:val="single" w:sz="4" w:space="1" w:color="auto"/>
              </w:pBdr>
              <w:spacing w:line="300" w:lineRule="exact"/>
              <w:ind w:left="-83" w:right="-74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98" w:type="dxa"/>
            <w:vAlign w:val="bottom"/>
            <w:hideMark/>
          </w:tcPr>
          <w:p w14:paraId="71DFDBE7" w14:textId="77777777" w:rsidR="00A85E1D" w:rsidRPr="007C493B" w:rsidRDefault="00A85E1D" w:rsidP="000F2EBF">
            <w:pPr>
              <w:pBdr>
                <w:bottom w:val="single" w:sz="4" w:space="1" w:color="auto"/>
              </w:pBdr>
              <w:spacing w:line="300" w:lineRule="exact"/>
              <w:ind w:left="-32" w:right="-74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7C493B" w14:paraId="71DFDBEE" w14:textId="77777777" w:rsidTr="00901B6A">
        <w:trPr>
          <w:gridAfter w:val="1"/>
          <w:wAfter w:w="8" w:type="dxa"/>
          <w:trHeight w:val="720"/>
        </w:trPr>
        <w:tc>
          <w:tcPr>
            <w:tcW w:w="2959" w:type="dxa"/>
            <w:vAlign w:val="bottom"/>
          </w:tcPr>
          <w:p w14:paraId="71DFDBE9" w14:textId="77777777" w:rsidR="00A85E1D" w:rsidRPr="007C493B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vAlign w:val="bottom"/>
            <w:hideMark/>
          </w:tcPr>
          <w:p w14:paraId="71DFDBEA" w14:textId="77777777" w:rsidR="00A85E1D" w:rsidRPr="007C493B" w:rsidRDefault="001C4443" w:rsidP="000F2EBF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84" w:type="dxa"/>
            <w:vAlign w:val="bottom"/>
            <w:hideMark/>
          </w:tcPr>
          <w:p w14:paraId="71DFDBEB" w14:textId="77777777" w:rsidR="00A85E1D" w:rsidRPr="007C493B" w:rsidRDefault="00A85E1D" w:rsidP="000F2EBF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ราคาทุน</w:t>
            </w:r>
            <w:r w:rsidRPr="007C493B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06" w:type="dxa"/>
            <w:vAlign w:val="bottom"/>
            <w:hideMark/>
          </w:tcPr>
          <w:p w14:paraId="71DFDBEC" w14:textId="77777777" w:rsidR="00A85E1D" w:rsidRPr="007C493B" w:rsidRDefault="00A85E1D" w:rsidP="000F2EBF">
            <w:pPr>
              <w:pBdr>
                <w:bottom w:val="single" w:sz="4" w:space="1" w:color="auto"/>
              </w:pBdr>
              <w:spacing w:line="300" w:lineRule="exact"/>
              <w:ind w:left="-45"/>
              <w:jc w:val="center"/>
              <w:rPr>
                <w:sz w:val="26"/>
                <w:szCs w:val="26"/>
                <w:cs/>
              </w:rPr>
            </w:pPr>
            <w:r w:rsidRPr="007C493B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98" w:type="dxa"/>
            <w:vAlign w:val="bottom"/>
          </w:tcPr>
          <w:p w14:paraId="71DFDBED" w14:textId="77777777" w:rsidR="00A85E1D" w:rsidRPr="007C493B" w:rsidRDefault="00A85E1D" w:rsidP="000F2EBF">
            <w:pPr>
              <w:spacing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7C493B" w14:paraId="71DFDBF4" w14:textId="77777777" w:rsidTr="00901B6A">
        <w:trPr>
          <w:gridAfter w:val="1"/>
          <w:wAfter w:w="8" w:type="dxa"/>
          <w:trHeight w:val="374"/>
        </w:trPr>
        <w:tc>
          <w:tcPr>
            <w:tcW w:w="2959" w:type="dxa"/>
            <w:vAlign w:val="bottom"/>
          </w:tcPr>
          <w:p w14:paraId="71DFDBEF" w14:textId="77777777" w:rsidR="00A85E1D" w:rsidRPr="007C493B" w:rsidRDefault="00A85E1D" w:rsidP="000F2EBF">
            <w:pPr>
              <w:spacing w:line="300" w:lineRule="exact"/>
              <w:rPr>
                <w:b/>
                <w:bCs/>
                <w:sz w:val="26"/>
                <w:szCs w:val="26"/>
                <w:lang w:val="en-US"/>
              </w:rPr>
            </w:pPr>
            <w:r w:rsidRPr="007C493B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73" w:type="dxa"/>
            <w:vAlign w:val="bottom"/>
          </w:tcPr>
          <w:p w14:paraId="71DFDBF0" w14:textId="77777777" w:rsidR="00A85E1D" w:rsidRPr="007C493B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4" w:type="dxa"/>
            <w:vAlign w:val="bottom"/>
          </w:tcPr>
          <w:p w14:paraId="71DFDBF1" w14:textId="77777777" w:rsidR="00A85E1D" w:rsidRPr="007C493B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71DFDBF2" w14:textId="77777777" w:rsidR="00A85E1D" w:rsidRPr="007C493B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  <w:vAlign w:val="bottom"/>
          </w:tcPr>
          <w:p w14:paraId="71DFDBF3" w14:textId="77777777" w:rsidR="00A85E1D" w:rsidRPr="007C493B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45E2" w:rsidRPr="007C493B" w14:paraId="71DFDBFA" w14:textId="77777777" w:rsidTr="00901B6A">
        <w:trPr>
          <w:gridAfter w:val="1"/>
          <w:wAfter w:w="8" w:type="dxa"/>
          <w:trHeight w:val="374"/>
        </w:trPr>
        <w:tc>
          <w:tcPr>
            <w:tcW w:w="2959" w:type="dxa"/>
            <w:vAlign w:val="bottom"/>
          </w:tcPr>
          <w:p w14:paraId="71DFDBF5" w14:textId="77777777" w:rsidR="008845E2" w:rsidRPr="007C493B" w:rsidRDefault="008845E2" w:rsidP="000F2EBF">
            <w:pPr>
              <w:spacing w:line="300" w:lineRule="exact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73" w:type="dxa"/>
            <w:vAlign w:val="bottom"/>
          </w:tcPr>
          <w:p w14:paraId="71DFDBF6" w14:textId="305EC75D" w:rsidR="008845E2" w:rsidRPr="007C493B" w:rsidRDefault="003E7C82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4" w:type="dxa"/>
            <w:vAlign w:val="bottom"/>
          </w:tcPr>
          <w:p w14:paraId="71DFDBF7" w14:textId="71E5A174" w:rsidR="008845E2" w:rsidRPr="007C493B" w:rsidRDefault="003E7C82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39</w:t>
            </w:r>
            <w:r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453</w:t>
            </w:r>
            <w:r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558.06</w:t>
            </w:r>
          </w:p>
        </w:tc>
        <w:tc>
          <w:tcPr>
            <w:tcW w:w="1606" w:type="dxa"/>
            <w:vAlign w:val="bottom"/>
          </w:tcPr>
          <w:p w14:paraId="71DFDBF8" w14:textId="7B3E33BB" w:rsidR="008845E2" w:rsidRPr="007C493B" w:rsidRDefault="003E7C82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453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558.06</w:t>
            </w:r>
          </w:p>
        </w:tc>
        <w:tc>
          <w:tcPr>
            <w:tcW w:w="1598" w:type="dxa"/>
            <w:vAlign w:val="bottom"/>
          </w:tcPr>
          <w:p w14:paraId="71DFDBF9" w14:textId="0DE2B167" w:rsidR="008845E2" w:rsidRPr="007C493B" w:rsidRDefault="003E7C82" w:rsidP="000F2EBF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453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558.06</w:t>
            </w:r>
          </w:p>
        </w:tc>
      </w:tr>
      <w:tr w:rsidR="008845E2" w:rsidRPr="007C493B" w14:paraId="71DFDC00" w14:textId="77777777" w:rsidTr="00901B6A">
        <w:trPr>
          <w:gridAfter w:val="1"/>
          <w:wAfter w:w="8" w:type="dxa"/>
          <w:trHeight w:val="374"/>
        </w:trPr>
        <w:tc>
          <w:tcPr>
            <w:tcW w:w="2959" w:type="dxa"/>
            <w:vAlign w:val="bottom"/>
          </w:tcPr>
          <w:p w14:paraId="71DFDBFB" w14:textId="77777777" w:rsidR="008845E2" w:rsidRPr="007C493B" w:rsidRDefault="008845E2" w:rsidP="000F2EBF">
            <w:pPr>
              <w:spacing w:line="300" w:lineRule="exact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73" w:type="dxa"/>
            <w:vAlign w:val="bottom"/>
          </w:tcPr>
          <w:p w14:paraId="71DFDBFC" w14:textId="3F12FA66" w:rsidR="008845E2" w:rsidRPr="007C493B" w:rsidRDefault="003E7C82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4" w:type="dxa"/>
            <w:vAlign w:val="bottom"/>
          </w:tcPr>
          <w:p w14:paraId="71DFDBFD" w14:textId="13FF6C15" w:rsidR="008845E2" w:rsidRPr="007C493B" w:rsidRDefault="003E7C82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123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788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341.67</w:t>
            </w:r>
          </w:p>
        </w:tc>
        <w:tc>
          <w:tcPr>
            <w:tcW w:w="1606" w:type="dxa"/>
            <w:vAlign w:val="bottom"/>
          </w:tcPr>
          <w:p w14:paraId="71DFDBFE" w14:textId="3AA823C7" w:rsidR="008845E2" w:rsidRPr="007C493B" w:rsidRDefault="003E7C82" w:rsidP="000F2EBF">
            <w:pPr>
              <w:tabs>
                <w:tab w:val="decimal" w:pos="1247"/>
              </w:tabs>
              <w:spacing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123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788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341.67</w:t>
            </w:r>
          </w:p>
        </w:tc>
        <w:tc>
          <w:tcPr>
            <w:tcW w:w="1598" w:type="dxa"/>
            <w:vAlign w:val="bottom"/>
          </w:tcPr>
          <w:p w14:paraId="71DFDBFF" w14:textId="1CAEC07E" w:rsidR="008845E2" w:rsidRPr="007C493B" w:rsidRDefault="003E7C82" w:rsidP="000F2EBF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123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788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341.67</w:t>
            </w:r>
          </w:p>
        </w:tc>
      </w:tr>
      <w:tr w:rsidR="008845E2" w:rsidRPr="007C493B" w14:paraId="71DFDC06" w14:textId="77777777" w:rsidTr="00901B6A">
        <w:trPr>
          <w:gridAfter w:val="1"/>
          <w:wAfter w:w="8" w:type="dxa"/>
          <w:trHeight w:val="374"/>
        </w:trPr>
        <w:tc>
          <w:tcPr>
            <w:tcW w:w="2959" w:type="dxa"/>
            <w:vAlign w:val="bottom"/>
          </w:tcPr>
          <w:p w14:paraId="71DFDC01" w14:textId="77777777" w:rsidR="008845E2" w:rsidRPr="007C493B" w:rsidRDefault="008845E2" w:rsidP="000F2EBF">
            <w:pPr>
              <w:spacing w:line="300" w:lineRule="exact"/>
              <w:ind w:left="255" w:hanging="255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873" w:type="dxa"/>
            <w:vAlign w:val="bottom"/>
          </w:tcPr>
          <w:p w14:paraId="71DFDC02" w14:textId="561CFD0F" w:rsidR="008845E2" w:rsidRPr="007C493B" w:rsidRDefault="003E7C82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4" w:type="dxa"/>
            <w:vAlign w:val="bottom"/>
          </w:tcPr>
          <w:p w14:paraId="71DFDC03" w14:textId="0C3F3754" w:rsidR="008845E2" w:rsidRPr="007C493B" w:rsidRDefault="003E7C82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389</w:t>
            </w:r>
            <w:r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742.50</w:t>
            </w:r>
          </w:p>
        </w:tc>
        <w:tc>
          <w:tcPr>
            <w:tcW w:w="1606" w:type="dxa"/>
            <w:vAlign w:val="bottom"/>
          </w:tcPr>
          <w:p w14:paraId="71DFDC04" w14:textId="0D4B3824" w:rsidR="008845E2" w:rsidRPr="007C493B" w:rsidRDefault="003E7C82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389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742.50</w:t>
            </w:r>
          </w:p>
        </w:tc>
        <w:tc>
          <w:tcPr>
            <w:tcW w:w="1598" w:type="dxa"/>
            <w:vAlign w:val="bottom"/>
          </w:tcPr>
          <w:p w14:paraId="71DFDC05" w14:textId="387FED1C" w:rsidR="008845E2" w:rsidRPr="007C493B" w:rsidRDefault="003E7C82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389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742.50</w:t>
            </w:r>
          </w:p>
        </w:tc>
      </w:tr>
      <w:tr w:rsidR="008845E2" w:rsidRPr="007C493B" w14:paraId="71DFDC0C" w14:textId="77777777" w:rsidTr="00901B6A">
        <w:trPr>
          <w:gridAfter w:val="1"/>
          <w:wAfter w:w="8" w:type="dxa"/>
          <w:trHeight w:val="374"/>
        </w:trPr>
        <w:tc>
          <w:tcPr>
            <w:tcW w:w="2959" w:type="dxa"/>
            <w:vAlign w:val="bottom"/>
          </w:tcPr>
          <w:p w14:paraId="71DFDC07" w14:textId="77777777" w:rsidR="008845E2" w:rsidRPr="007C493B" w:rsidRDefault="008845E2" w:rsidP="000F2EBF">
            <w:pPr>
              <w:spacing w:line="300" w:lineRule="exact"/>
              <w:rPr>
                <w:color w:val="FF0000"/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73" w:type="dxa"/>
            <w:vAlign w:val="bottom"/>
          </w:tcPr>
          <w:p w14:paraId="71DFDC08" w14:textId="587DDB3F" w:rsidR="008845E2" w:rsidRPr="007C493B" w:rsidRDefault="003E7C82" w:rsidP="000C6386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175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832.98</w:t>
            </w:r>
          </w:p>
        </w:tc>
        <w:tc>
          <w:tcPr>
            <w:tcW w:w="1784" w:type="dxa"/>
            <w:vAlign w:val="bottom"/>
          </w:tcPr>
          <w:p w14:paraId="71DFDC09" w14:textId="312518C5" w:rsidR="008845E2" w:rsidRPr="007C493B" w:rsidRDefault="003E7C82" w:rsidP="000C6386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ind w:lef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06" w:type="dxa"/>
            <w:vAlign w:val="bottom"/>
          </w:tcPr>
          <w:p w14:paraId="71DFDC0A" w14:textId="6861BA0A" w:rsidR="008845E2" w:rsidRPr="007C493B" w:rsidRDefault="003E7C82" w:rsidP="000F2EBF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00" w:lineRule="exact"/>
              <w:ind w:lef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175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832.98</w:t>
            </w:r>
          </w:p>
        </w:tc>
        <w:tc>
          <w:tcPr>
            <w:tcW w:w="1598" w:type="dxa"/>
            <w:vAlign w:val="bottom"/>
          </w:tcPr>
          <w:p w14:paraId="71DFDC0B" w14:textId="2249C290" w:rsidR="008845E2" w:rsidRPr="007C493B" w:rsidRDefault="003E7C82" w:rsidP="000C6386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175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832.98</w:t>
            </w:r>
          </w:p>
        </w:tc>
      </w:tr>
      <w:tr w:rsidR="00A85E1D" w:rsidRPr="007C493B" w14:paraId="71DFDC12" w14:textId="77777777" w:rsidTr="0006785B">
        <w:trPr>
          <w:gridAfter w:val="1"/>
          <w:wAfter w:w="8" w:type="dxa"/>
          <w:trHeight w:val="452"/>
        </w:trPr>
        <w:tc>
          <w:tcPr>
            <w:tcW w:w="2959" w:type="dxa"/>
            <w:vAlign w:val="bottom"/>
            <w:hideMark/>
          </w:tcPr>
          <w:p w14:paraId="71DFDC0D" w14:textId="77777777" w:rsidR="00A85E1D" w:rsidRPr="007C493B" w:rsidRDefault="00A85E1D" w:rsidP="000F2EBF">
            <w:pPr>
              <w:spacing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7C493B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873" w:type="dxa"/>
            <w:vAlign w:val="bottom"/>
          </w:tcPr>
          <w:p w14:paraId="71DFDC0E" w14:textId="1D36D57B" w:rsidR="00A85E1D" w:rsidRPr="007C493B" w:rsidRDefault="003E7C82" w:rsidP="0096655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175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832.98</w:t>
            </w:r>
          </w:p>
        </w:tc>
        <w:tc>
          <w:tcPr>
            <w:tcW w:w="1784" w:type="dxa"/>
            <w:vAlign w:val="bottom"/>
          </w:tcPr>
          <w:p w14:paraId="71DFDC0F" w14:textId="0684E720" w:rsidR="00A85E1D" w:rsidRPr="007C493B" w:rsidRDefault="003E7C82" w:rsidP="0096655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ind w:left="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166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631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642.23</w:t>
            </w:r>
          </w:p>
        </w:tc>
        <w:tc>
          <w:tcPr>
            <w:tcW w:w="1606" w:type="dxa"/>
            <w:vAlign w:val="bottom"/>
          </w:tcPr>
          <w:p w14:paraId="71DFDC10" w14:textId="22AE9B12" w:rsidR="00A85E1D" w:rsidRPr="007C493B" w:rsidRDefault="003E7C82" w:rsidP="000F2EBF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00" w:lineRule="exact"/>
              <w:ind w:lef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186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807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475.21</w:t>
            </w:r>
          </w:p>
        </w:tc>
        <w:tc>
          <w:tcPr>
            <w:tcW w:w="1598" w:type="dxa"/>
            <w:vAlign w:val="bottom"/>
          </w:tcPr>
          <w:p w14:paraId="71DFDC11" w14:textId="7450EF96" w:rsidR="00A85E1D" w:rsidRPr="007C493B" w:rsidRDefault="003E7C82" w:rsidP="0096655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186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807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475.21</w:t>
            </w:r>
          </w:p>
        </w:tc>
      </w:tr>
      <w:tr w:rsidR="00A85E1D" w:rsidRPr="007C493B" w14:paraId="71DFDC18" w14:textId="77777777" w:rsidTr="00901B6A">
        <w:trPr>
          <w:gridAfter w:val="1"/>
          <w:wAfter w:w="8" w:type="dxa"/>
          <w:trHeight w:val="374"/>
        </w:trPr>
        <w:tc>
          <w:tcPr>
            <w:tcW w:w="2959" w:type="dxa"/>
            <w:vAlign w:val="bottom"/>
          </w:tcPr>
          <w:p w14:paraId="71DFDC13" w14:textId="77777777" w:rsidR="00A85E1D" w:rsidRPr="007C493B" w:rsidRDefault="00A85E1D" w:rsidP="000F2EBF">
            <w:pPr>
              <w:spacing w:line="320" w:lineRule="exact"/>
              <w:rPr>
                <w:b/>
                <w:bCs/>
                <w:sz w:val="16"/>
                <w:szCs w:val="16"/>
                <w:lang w:val="en-US"/>
              </w:rPr>
            </w:pPr>
            <w:r w:rsidRPr="007C493B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873" w:type="dxa"/>
            <w:vAlign w:val="bottom"/>
          </w:tcPr>
          <w:p w14:paraId="71DFDC14" w14:textId="77777777" w:rsidR="00A85E1D" w:rsidRPr="007C493B" w:rsidRDefault="00A85E1D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784" w:type="dxa"/>
            <w:vAlign w:val="bottom"/>
          </w:tcPr>
          <w:p w14:paraId="71DFDC15" w14:textId="77777777" w:rsidR="00A85E1D" w:rsidRPr="007C493B" w:rsidRDefault="00A85E1D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71DFDC16" w14:textId="77777777" w:rsidR="00A85E1D" w:rsidRPr="007C493B" w:rsidRDefault="00A85E1D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98" w:type="dxa"/>
            <w:vAlign w:val="bottom"/>
          </w:tcPr>
          <w:p w14:paraId="71DFDC17" w14:textId="77777777" w:rsidR="00A85E1D" w:rsidRPr="007C493B" w:rsidRDefault="00A85E1D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3036ED" w:rsidRPr="007C493B" w14:paraId="71DFDC1E" w14:textId="77777777" w:rsidTr="00901B6A">
        <w:trPr>
          <w:gridAfter w:val="1"/>
          <w:wAfter w:w="8" w:type="dxa"/>
          <w:trHeight w:val="374"/>
        </w:trPr>
        <w:tc>
          <w:tcPr>
            <w:tcW w:w="2959" w:type="dxa"/>
            <w:vAlign w:val="bottom"/>
          </w:tcPr>
          <w:p w14:paraId="71DFDC19" w14:textId="65239772" w:rsidR="003036ED" w:rsidRPr="007C493B" w:rsidRDefault="00237237" w:rsidP="000F2EBF">
            <w:pPr>
              <w:spacing w:line="320" w:lineRule="exact"/>
              <w:ind w:left="161" w:hanging="161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เงินเบิกเกินบัญชี และเงินกู้ยืมระยะสั้นจากสถาบันการเงิน</w:t>
            </w:r>
          </w:p>
        </w:tc>
        <w:tc>
          <w:tcPr>
            <w:tcW w:w="1873" w:type="dxa"/>
            <w:vAlign w:val="bottom"/>
          </w:tcPr>
          <w:p w14:paraId="71DFDC1A" w14:textId="6004417B" w:rsidR="003036ED" w:rsidRPr="007C493B" w:rsidRDefault="003E7C82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4" w:type="dxa"/>
            <w:vAlign w:val="bottom"/>
          </w:tcPr>
          <w:p w14:paraId="71DFDC1B" w14:textId="1E1D2DBA" w:rsidR="003036ED" w:rsidRPr="007C493B" w:rsidRDefault="003E7C82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606" w:type="dxa"/>
            <w:vAlign w:val="bottom"/>
          </w:tcPr>
          <w:p w14:paraId="71DFDC1C" w14:textId="4DA956BE" w:rsidR="003036ED" w:rsidRPr="007C493B" w:rsidRDefault="003E7C82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98" w:type="dxa"/>
            <w:vAlign w:val="bottom"/>
          </w:tcPr>
          <w:p w14:paraId="71DFDC1D" w14:textId="1801A88B" w:rsidR="003036ED" w:rsidRPr="007C493B" w:rsidRDefault="003E7C82" w:rsidP="000F2EBF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</w:tr>
      <w:tr w:rsidR="00237237" w:rsidRPr="007C493B" w14:paraId="1ED95E5B" w14:textId="77777777" w:rsidTr="0006785B">
        <w:trPr>
          <w:gridAfter w:val="1"/>
          <w:wAfter w:w="8" w:type="dxa"/>
          <w:trHeight w:val="374"/>
        </w:trPr>
        <w:tc>
          <w:tcPr>
            <w:tcW w:w="2959" w:type="dxa"/>
          </w:tcPr>
          <w:p w14:paraId="3F6AE899" w14:textId="3867E133" w:rsidR="00237237" w:rsidRPr="007C493B" w:rsidRDefault="00237237" w:rsidP="000F2EBF">
            <w:pPr>
              <w:spacing w:line="320" w:lineRule="exact"/>
              <w:ind w:left="161" w:hanging="161"/>
              <w:rPr>
                <w:sz w:val="26"/>
                <w:szCs w:val="26"/>
                <w:cs/>
              </w:rPr>
            </w:pPr>
            <w:r w:rsidRPr="007C493B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73" w:type="dxa"/>
            <w:vAlign w:val="bottom"/>
          </w:tcPr>
          <w:p w14:paraId="036A1771" w14:textId="1E50EC6B" w:rsidR="00237237" w:rsidRPr="007C493B" w:rsidRDefault="003E7C82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4" w:type="dxa"/>
            <w:vAlign w:val="bottom"/>
          </w:tcPr>
          <w:p w14:paraId="18120612" w14:textId="33E7A384" w:rsidR="00237237" w:rsidRPr="007C493B" w:rsidRDefault="003E7C82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64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784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604.00</w:t>
            </w:r>
          </w:p>
        </w:tc>
        <w:tc>
          <w:tcPr>
            <w:tcW w:w="1606" w:type="dxa"/>
            <w:vAlign w:val="bottom"/>
          </w:tcPr>
          <w:p w14:paraId="067FA6FA" w14:textId="1BD81965" w:rsidR="00237237" w:rsidRPr="007C493B" w:rsidRDefault="003E7C82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64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784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604.00</w:t>
            </w:r>
          </w:p>
        </w:tc>
        <w:tc>
          <w:tcPr>
            <w:tcW w:w="1598" w:type="dxa"/>
            <w:vAlign w:val="bottom"/>
          </w:tcPr>
          <w:p w14:paraId="6A356E67" w14:textId="1B0CC8A4" w:rsidR="00237237" w:rsidRPr="007C493B" w:rsidRDefault="003E7C82" w:rsidP="000F2EBF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64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784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604.00</w:t>
            </w:r>
          </w:p>
        </w:tc>
      </w:tr>
      <w:tr w:rsidR="003036ED" w:rsidRPr="007C493B" w14:paraId="71DFDC24" w14:textId="77777777" w:rsidTr="0006785B">
        <w:trPr>
          <w:gridAfter w:val="1"/>
          <w:wAfter w:w="8" w:type="dxa"/>
          <w:trHeight w:val="374"/>
        </w:trPr>
        <w:tc>
          <w:tcPr>
            <w:tcW w:w="2959" w:type="dxa"/>
          </w:tcPr>
          <w:p w14:paraId="71DFDC1F" w14:textId="77777777" w:rsidR="003036ED" w:rsidRPr="007C493B" w:rsidRDefault="003036ED" w:rsidP="000F2EBF">
            <w:pPr>
              <w:spacing w:line="320" w:lineRule="exact"/>
              <w:ind w:left="161" w:hanging="161"/>
              <w:rPr>
                <w:sz w:val="26"/>
                <w:szCs w:val="26"/>
                <w:cs/>
              </w:rPr>
            </w:pPr>
            <w:r w:rsidRPr="007C493B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3" w:type="dxa"/>
            <w:vAlign w:val="bottom"/>
          </w:tcPr>
          <w:p w14:paraId="71DFDC20" w14:textId="218A8B75" w:rsidR="003036ED" w:rsidRPr="007C493B" w:rsidRDefault="003E7C82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4" w:type="dxa"/>
            <w:vAlign w:val="bottom"/>
          </w:tcPr>
          <w:p w14:paraId="71DFDC21" w14:textId="07A6C48B" w:rsidR="003036ED" w:rsidRPr="007C493B" w:rsidRDefault="003E7C82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178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319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079.85</w:t>
            </w:r>
          </w:p>
        </w:tc>
        <w:tc>
          <w:tcPr>
            <w:tcW w:w="1606" w:type="dxa"/>
            <w:vAlign w:val="bottom"/>
          </w:tcPr>
          <w:p w14:paraId="71DFDC22" w14:textId="322D89CC" w:rsidR="003036ED" w:rsidRPr="007C493B" w:rsidRDefault="003E7C82" w:rsidP="000F2EBF">
            <w:pPr>
              <w:tabs>
                <w:tab w:val="decimal" w:pos="1247"/>
              </w:tabs>
              <w:spacing w:line="320" w:lineRule="exact"/>
              <w:ind w:lef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178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319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079.85</w:t>
            </w:r>
          </w:p>
        </w:tc>
        <w:tc>
          <w:tcPr>
            <w:tcW w:w="1598" w:type="dxa"/>
            <w:vAlign w:val="bottom"/>
          </w:tcPr>
          <w:p w14:paraId="71DFDC23" w14:textId="4A62FE3B" w:rsidR="003036ED" w:rsidRPr="007C493B" w:rsidRDefault="003E7C82" w:rsidP="000F2EBF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178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319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079.85</w:t>
            </w:r>
          </w:p>
        </w:tc>
      </w:tr>
      <w:tr w:rsidR="003036ED" w:rsidRPr="007C493B" w14:paraId="71DFDC2A" w14:textId="77777777" w:rsidTr="0006785B">
        <w:trPr>
          <w:gridAfter w:val="1"/>
          <w:wAfter w:w="8" w:type="dxa"/>
          <w:trHeight w:val="374"/>
        </w:trPr>
        <w:tc>
          <w:tcPr>
            <w:tcW w:w="2959" w:type="dxa"/>
          </w:tcPr>
          <w:p w14:paraId="71DFDC25" w14:textId="77777777" w:rsidR="003036ED" w:rsidRPr="007C493B" w:rsidRDefault="003036ED" w:rsidP="000F2EBF">
            <w:pPr>
              <w:spacing w:line="320" w:lineRule="exact"/>
              <w:ind w:left="250" w:hanging="250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73" w:type="dxa"/>
            <w:vAlign w:val="bottom"/>
          </w:tcPr>
          <w:p w14:paraId="71DFDC26" w14:textId="5B14BF06" w:rsidR="003036ED" w:rsidRPr="007C493B" w:rsidRDefault="003E7C82" w:rsidP="00901B6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4" w:type="dxa"/>
            <w:vAlign w:val="bottom"/>
          </w:tcPr>
          <w:p w14:paraId="71DFDC27" w14:textId="38F65B5B" w:rsidR="003036ED" w:rsidRPr="007C493B" w:rsidRDefault="003E7C82" w:rsidP="00901B6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013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479.08</w:t>
            </w:r>
          </w:p>
        </w:tc>
        <w:tc>
          <w:tcPr>
            <w:tcW w:w="1606" w:type="dxa"/>
            <w:vAlign w:val="bottom"/>
          </w:tcPr>
          <w:p w14:paraId="71DFDC28" w14:textId="5958C227" w:rsidR="003036ED" w:rsidRPr="007C493B" w:rsidRDefault="003E7C82" w:rsidP="00901B6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013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479.08</w:t>
            </w:r>
          </w:p>
        </w:tc>
        <w:tc>
          <w:tcPr>
            <w:tcW w:w="1598" w:type="dxa"/>
            <w:vAlign w:val="bottom"/>
          </w:tcPr>
          <w:p w14:paraId="71DFDC29" w14:textId="29A48DB1" w:rsidR="003036ED" w:rsidRPr="007C493B" w:rsidRDefault="003E7C82" w:rsidP="00901B6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013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479.08</w:t>
            </w:r>
          </w:p>
        </w:tc>
      </w:tr>
      <w:tr w:rsidR="003036ED" w:rsidRPr="007C493B" w14:paraId="71DFDC30" w14:textId="77777777" w:rsidTr="00901B6A">
        <w:trPr>
          <w:gridAfter w:val="1"/>
          <w:wAfter w:w="8" w:type="dxa"/>
          <w:trHeight w:val="315"/>
        </w:trPr>
        <w:tc>
          <w:tcPr>
            <w:tcW w:w="2959" w:type="dxa"/>
            <w:vAlign w:val="bottom"/>
            <w:hideMark/>
          </w:tcPr>
          <w:p w14:paraId="71DFDC2B" w14:textId="77777777" w:rsidR="003036ED" w:rsidRPr="007C493B" w:rsidRDefault="003036ED" w:rsidP="000F2EBF">
            <w:pPr>
              <w:spacing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7C493B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873" w:type="dxa"/>
            <w:vAlign w:val="bottom"/>
          </w:tcPr>
          <w:p w14:paraId="71DFDC2C" w14:textId="45F139DF" w:rsidR="003036ED" w:rsidRPr="007C493B" w:rsidRDefault="003E7C82" w:rsidP="00901B6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4" w:type="dxa"/>
            <w:vAlign w:val="bottom"/>
          </w:tcPr>
          <w:p w14:paraId="71DFDC2D" w14:textId="6D46E893" w:rsidR="003036ED" w:rsidRPr="007C493B" w:rsidRDefault="003E7C82" w:rsidP="00901B6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272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117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162.93</w:t>
            </w:r>
          </w:p>
        </w:tc>
        <w:tc>
          <w:tcPr>
            <w:tcW w:w="1606" w:type="dxa"/>
            <w:vAlign w:val="bottom"/>
          </w:tcPr>
          <w:p w14:paraId="71DFDC2E" w14:textId="1142E106" w:rsidR="003036ED" w:rsidRPr="007C493B" w:rsidRDefault="003E7C82" w:rsidP="00901B6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272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117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162.93</w:t>
            </w:r>
          </w:p>
        </w:tc>
        <w:tc>
          <w:tcPr>
            <w:tcW w:w="1598" w:type="dxa"/>
            <w:vAlign w:val="bottom"/>
          </w:tcPr>
          <w:p w14:paraId="71DFDC2F" w14:textId="2B7AEDC9" w:rsidR="003036ED" w:rsidRPr="007C493B" w:rsidRDefault="003E7C82" w:rsidP="00901B6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272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117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162.93</w:t>
            </w:r>
          </w:p>
        </w:tc>
      </w:tr>
    </w:tbl>
    <w:p w14:paraId="71DFDC31" w14:textId="77777777" w:rsidR="00A85E1D" w:rsidRPr="007C493B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A5A2E46" w14:textId="77777777" w:rsidR="00AB7B4C" w:rsidRPr="007C493B" w:rsidRDefault="00AB7B4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FA78898" w14:textId="77777777" w:rsidR="00AB7B4C" w:rsidRPr="007C493B" w:rsidRDefault="00AB7B4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103CB33" w14:textId="77777777" w:rsidR="00AB7B4C" w:rsidRPr="007C493B" w:rsidRDefault="00AB7B4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CF70FD7" w14:textId="77777777" w:rsidR="00AB7B4C" w:rsidRPr="007C493B" w:rsidRDefault="00AB7B4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390C224" w14:textId="77777777" w:rsidR="00AB7B4C" w:rsidRPr="007C493B" w:rsidRDefault="00AB7B4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606AF3" w14:textId="77777777" w:rsidR="00D861CE" w:rsidRPr="007C493B" w:rsidRDefault="00D861CE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131722B" w14:textId="77777777" w:rsidR="00AB7B4C" w:rsidRPr="007C493B" w:rsidRDefault="00AB7B4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F35F866" w14:textId="77777777" w:rsidR="000F2EBF" w:rsidRPr="007C493B" w:rsidRDefault="000F2EBF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1084A98" w14:textId="77777777" w:rsidR="000F2EBF" w:rsidRPr="007C493B" w:rsidRDefault="000F2EBF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6A3A0AA" w14:textId="77777777" w:rsidR="00761567" w:rsidRPr="007C493B" w:rsidRDefault="00761567" w:rsidP="00A6201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02979A16" w14:textId="77777777" w:rsidR="00761567" w:rsidRPr="007C493B" w:rsidRDefault="00761567" w:rsidP="00A6201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C3B" w14:textId="7E579FBA" w:rsidR="0069266C" w:rsidRPr="007C493B" w:rsidRDefault="0069266C" w:rsidP="00A62014">
      <w:pPr>
        <w:numPr>
          <w:ilvl w:val="0"/>
          <w:numId w:val="22"/>
        </w:numPr>
        <w:spacing w:line="240" w:lineRule="atLeast"/>
        <w:ind w:left="567" w:hanging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7C493B">
        <w:rPr>
          <w:rFonts w:ascii="Angsana New" w:hAnsi="Angsana New"/>
          <w:b/>
          <w:bCs/>
          <w:sz w:val="30"/>
          <w:szCs w:val="30"/>
        </w:rPr>
        <w:t xml:space="preserve"> 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C3C" w14:textId="77777777" w:rsidR="0069266C" w:rsidRPr="007C493B" w:rsidRDefault="0069266C" w:rsidP="0069266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C493B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มูลค่ายุติธรรมของเครื่องมือทางการเงิน</w:t>
      </w:r>
      <w:r w:rsidRPr="007C493B">
        <w:rPr>
          <w:rFonts w:hint="cs"/>
          <w:sz w:val="30"/>
          <w:szCs w:val="30"/>
          <w:cs/>
        </w:rPr>
        <w:t xml:space="preserve"> (ต่อ)</w:t>
      </w: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75"/>
        <w:gridCol w:w="1701"/>
        <w:gridCol w:w="1800"/>
        <w:gridCol w:w="1620"/>
        <w:gridCol w:w="7"/>
        <w:gridCol w:w="1515"/>
        <w:gridCol w:w="7"/>
      </w:tblGrid>
      <w:tr w:rsidR="00A85E1D" w:rsidRPr="007C493B" w14:paraId="71DFDC3F" w14:textId="77777777" w:rsidTr="00D507D6">
        <w:trPr>
          <w:trHeight w:val="374"/>
        </w:trPr>
        <w:tc>
          <w:tcPr>
            <w:tcW w:w="3175" w:type="dxa"/>
            <w:vAlign w:val="bottom"/>
          </w:tcPr>
          <w:p w14:paraId="71DFDC3D" w14:textId="77777777" w:rsidR="00A85E1D" w:rsidRPr="007C493B" w:rsidRDefault="00A85E1D" w:rsidP="000F2EBF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0" w:type="dxa"/>
            <w:gridSpan w:val="6"/>
            <w:vAlign w:val="bottom"/>
            <w:hideMark/>
          </w:tcPr>
          <w:p w14:paraId="71DFDC3E" w14:textId="77777777" w:rsidR="00A85E1D" w:rsidRPr="007C493B" w:rsidRDefault="00A85E1D" w:rsidP="000F2EBF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7C493B" w14:paraId="71DFDC42" w14:textId="77777777" w:rsidTr="0006785B">
        <w:trPr>
          <w:trHeight w:val="374"/>
        </w:trPr>
        <w:tc>
          <w:tcPr>
            <w:tcW w:w="3175" w:type="dxa"/>
            <w:vAlign w:val="bottom"/>
          </w:tcPr>
          <w:p w14:paraId="71DFDC40" w14:textId="77777777" w:rsidR="00A85E1D" w:rsidRPr="007C493B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0" w:type="dxa"/>
            <w:gridSpan w:val="6"/>
            <w:tcBorders>
              <w:bottom w:val="single" w:sz="4" w:space="0" w:color="auto"/>
            </w:tcBorders>
            <w:vAlign w:val="bottom"/>
            <w:hideMark/>
          </w:tcPr>
          <w:p w14:paraId="71DFDC41" w14:textId="77777777" w:rsidR="00A85E1D" w:rsidRPr="007C493B" w:rsidRDefault="00A85E1D" w:rsidP="000F2EBF">
            <w:pPr>
              <w:spacing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4443" w:rsidRPr="007C493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A85E1D" w:rsidRPr="007C493B" w14:paraId="71DFDC46" w14:textId="77777777" w:rsidTr="0006785B">
        <w:trPr>
          <w:trHeight w:val="374"/>
        </w:trPr>
        <w:tc>
          <w:tcPr>
            <w:tcW w:w="3175" w:type="dxa"/>
            <w:vAlign w:val="bottom"/>
          </w:tcPr>
          <w:p w14:paraId="71DFDC43" w14:textId="77777777" w:rsidR="00A85E1D" w:rsidRPr="007C493B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</w:tcBorders>
            <w:vAlign w:val="bottom"/>
            <w:hideMark/>
          </w:tcPr>
          <w:p w14:paraId="71DFDC44" w14:textId="77777777" w:rsidR="00A85E1D" w:rsidRPr="007C493B" w:rsidRDefault="00A85E1D" w:rsidP="000F2EBF">
            <w:pPr>
              <w:pBdr>
                <w:bottom w:val="single" w:sz="4" w:space="1" w:color="auto"/>
              </w:pBdr>
              <w:spacing w:line="300" w:lineRule="exact"/>
              <w:ind w:left="-83" w:right="-12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1DFDC45" w14:textId="77777777" w:rsidR="00A85E1D" w:rsidRPr="007C493B" w:rsidRDefault="00A85E1D" w:rsidP="000F2EBF">
            <w:pPr>
              <w:pBdr>
                <w:bottom w:val="single" w:sz="4" w:space="1" w:color="auto"/>
              </w:pBdr>
              <w:spacing w:line="300" w:lineRule="exact"/>
              <w:ind w:left="-83" w:right="-74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7C493B" w14:paraId="71DFDC4C" w14:textId="77777777" w:rsidTr="00D507D6">
        <w:trPr>
          <w:gridAfter w:val="1"/>
          <w:wAfter w:w="7" w:type="dxa"/>
          <w:trHeight w:val="720"/>
        </w:trPr>
        <w:tc>
          <w:tcPr>
            <w:tcW w:w="3175" w:type="dxa"/>
            <w:vAlign w:val="bottom"/>
          </w:tcPr>
          <w:p w14:paraId="71DFDC47" w14:textId="77777777" w:rsidR="00A85E1D" w:rsidRPr="007C493B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bottom"/>
            <w:hideMark/>
          </w:tcPr>
          <w:p w14:paraId="71DFDC48" w14:textId="77777777" w:rsidR="00A85E1D" w:rsidRPr="007C493B" w:rsidRDefault="001C4443" w:rsidP="000F2EBF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14:paraId="71DFDC49" w14:textId="77777777" w:rsidR="00A85E1D" w:rsidRPr="007C493B" w:rsidRDefault="00A85E1D" w:rsidP="000F2EBF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ราคาทุน</w:t>
            </w:r>
            <w:r w:rsidRPr="007C493B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71DFDC4A" w14:textId="77777777" w:rsidR="00A85E1D" w:rsidRPr="007C493B" w:rsidRDefault="00A85E1D" w:rsidP="000F2E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7C493B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gridSpan w:val="2"/>
            <w:vAlign w:val="bottom"/>
          </w:tcPr>
          <w:p w14:paraId="71DFDC4B" w14:textId="77777777" w:rsidR="00A85E1D" w:rsidRPr="007C493B" w:rsidRDefault="00A85E1D" w:rsidP="000F2EBF">
            <w:pPr>
              <w:spacing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7C493B" w14:paraId="71DFDC52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4D" w14:textId="77777777" w:rsidR="00A85E1D" w:rsidRPr="007C493B" w:rsidRDefault="00A85E1D" w:rsidP="000F2EBF">
            <w:pPr>
              <w:spacing w:line="300" w:lineRule="exact"/>
              <w:rPr>
                <w:b/>
                <w:bCs/>
                <w:sz w:val="26"/>
                <w:szCs w:val="26"/>
              </w:rPr>
            </w:pPr>
            <w:r w:rsidRPr="007C493B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01" w:type="dxa"/>
            <w:vAlign w:val="bottom"/>
          </w:tcPr>
          <w:p w14:paraId="71DFDC4E" w14:textId="77777777" w:rsidR="00A85E1D" w:rsidRPr="007C493B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1DFDC4F" w14:textId="77777777" w:rsidR="00A85E1D" w:rsidRPr="007C493B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1DFDC50" w14:textId="77777777" w:rsidR="00A85E1D" w:rsidRPr="007C493B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71DFDC51" w14:textId="77777777" w:rsidR="00A85E1D" w:rsidRPr="007C493B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4443" w:rsidRPr="007C493B" w14:paraId="71DFDC58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53" w14:textId="77777777" w:rsidR="001C4443" w:rsidRPr="007C493B" w:rsidRDefault="001C4443" w:rsidP="000F2EBF">
            <w:pPr>
              <w:spacing w:line="300" w:lineRule="exact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vAlign w:val="bottom"/>
          </w:tcPr>
          <w:p w14:paraId="71DFDC54" w14:textId="77777777" w:rsidR="001C4443" w:rsidRPr="007C493B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55" w14:textId="77777777" w:rsidR="001C4443" w:rsidRPr="007C493B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306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166.89</w:t>
            </w:r>
          </w:p>
        </w:tc>
        <w:tc>
          <w:tcPr>
            <w:tcW w:w="1620" w:type="dxa"/>
            <w:vAlign w:val="bottom"/>
          </w:tcPr>
          <w:p w14:paraId="71DFDC56" w14:textId="77777777" w:rsidR="001C4443" w:rsidRPr="007C493B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306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166.89</w:t>
            </w:r>
          </w:p>
        </w:tc>
        <w:tc>
          <w:tcPr>
            <w:tcW w:w="1522" w:type="dxa"/>
            <w:gridSpan w:val="2"/>
            <w:vAlign w:val="bottom"/>
          </w:tcPr>
          <w:p w14:paraId="71DFDC57" w14:textId="77777777" w:rsidR="001C4443" w:rsidRPr="007C493B" w:rsidRDefault="001C4443" w:rsidP="000F2EBF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306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166.89</w:t>
            </w:r>
          </w:p>
        </w:tc>
      </w:tr>
      <w:tr w:rsidR="001C4443" w:rsidRPr="007C493B" w14:paraId="71DFDC5E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59" w14:textId="77777777" w:rsidR="001C4443" w:rsidRPr="007C493B" w:rsidRDefault="001C4443" w:rsidP="000F2EBF">
            <w:pPr>
              <w:spacing w:line="300" w:lineRule="exact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71DFDC5A" w14:textId="77777777" w:rsidR="001C4443" w:rsidRPr="007C493B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5B" w14:textId="77777777" w:rsidR="001C4443" w:rsidRPr="007C493B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7C493B">
              <w:rPr>
                <w:rFonts w:asciiTheme="majorBidi" w:hAnsi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461</w:t>
            </w:r>
            <w:r w:rsidRPr="007C493B">
              <w:rPr>
                <w:rFonts w:asciiTheme="majorBidi" w:hAnsi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492.63</w:t>
            </w:r>
          </w:p>
        </w:tc>
        <w:tc>
          <w:tcPr>
            <w:tcW w:w="1620" w:type="dxa"/>
            <w:vAlign w:val="bottom"/>
          </w:tcPr>
          <w:p w14:paraId="71DFDC5C" w14:textId="77777777" w:rsidR="001C4443" w:rsidRPr="007C493B" w:rsidRDefault="001C4443" w:rsidP="000F2EBF">
            <w:pPr>
              <w:tabs>
                <w:tab w:val="decimal" w:pos="1247"/>
              </w:tabs>
              <w:spacing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7C493B">
              <w:rPr>
                <w:rFonts w:asciiTheme="majorBidi" w:hAnsi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461</w:t>
            </w:r>
            <w:r w:rsidRPr="007C493B">
              <w:rPr>
                <w:rFonts w:asciiTheme="majorBidi" w:hAnsi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492.63</w:t>
            </w:r>
          </w:p>
        </w:tc>
        <w:tc>
          <w:tcPr>
            <w:tcW w:w="1522" w:type="dxa"/>
            <w:gridSpan w:val="2"/>
            <w:vAlign w:val="bottom"/>
          </w:tcPr>
          <w:p w14:paraId="71DFDC5D" w14:textId="77777777" w:rsidR="001C4443" w:rsidRPr="007C493B" w:rsidRDefault="001C4443" w:rsidP="000F2EBF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7C493B">
              <w:rPr>
                <w:rFonts w:asciiTheme="majorBidi" w:hAnsi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461</w:t>
            </w:r>
            <w:r w:rsidRPr="007C493B">
              <w:rPr>
                <w:rFonts w:asciiTheme="majorBidi" w:hAnsi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492.63</w:t>
            </w:r>
          </w:p>
        </w:tc>
      </w:tr>
      <w:tr w:rsidR="001C4443" w:rsidRPr="007C493B" w14:paraId="71DFDC64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5F" w14:textId="77777777" w:rsidR="001C4443" w:rsidRPr="007C493B" w:rsidRDefault="001C4443" w:rsidP="000F2EBF">
            <w:pPr>
              <w:spacing w:line="300" w:lineRule="exact"/>
              <w:ind w:left="255" w:hanging="255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01" w:type="dxa"/>
            <w:vAlign w:val="bottom"/>
          </w:tcPr>
          <w:p w14:paraId="71DFDC60" w14:textId="77777777" w:rsidR="001C4443" w:rsidRPr="007C493B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61" w14:textId="77777777" w:rsidR="001C4443" w:rsidRPr="007C493B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620" w:type="dxa"/>
            <w:vAlign w:val="bottom"/>
          </w:tcPr>
          <w:p w14:paraId="71DFDC62" w14:textId="77777777" w:rsidR="001C4443" w:rsidRPr="007C493B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522" w:type="dxa"/>
            <w:gridSpan w:val="2"/>
            <w:vAlign w:val="bottom"/>
          </w:tcPr>
          <w:p w14:paraId="71DFDC63" w14:textId="77777777" w:rsidR="001C4443" w:rsidRPr="007C493B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</w:tr>
      <w:tr w:rsidR="001C4443" w:rsidRPr="007C493B" w14:paraId="71DFDC6A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65" w14:textId="77777777" w:rsidR="001C4443" w:rsidRPr="007C493B" w:rsidRDefault="001C4443" w:rsidP="000F2EBF">
            <w:pPr>
              <w:spacing w:line="300" w:lineRule="exact"/>
              <w:rPr>
                <w:color w:val="FF0000"/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  <w:vAlign w:val="bottom"/>
          </w:tcPr>
          <w:p w14:paraId="71DFDC66" w14:textId="77777777" w:rsidR="001C4443" w:rsidRPr="007C493B" w:rsidRDefault="001C4443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14:paraId="71DFDC67" w14:textId="77777777" w:rsidR="001C4443" w:rsidRPr="007C493B" w:rsidRDefault="001C4443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1DFDC68" w14:textId="77777777" w:rsidR="001C4443" w:rsidRPr="007C493B" w:rsidRDefault="001C4443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522" w:type="dxa"/>
            <w:gridSpan w:val="2"/>
            <w:vAlign w:val="bottom"/>
          </w:tcPr>
          <w:p w14:paraId="71DFDC69" w14:textId="77777777" w:rsidR="001C4443" w:rsidRPr="007C493B" w:rsidRDefault="001C4443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392.92</w:t>
            </w:r>
          </w:p>
        </w:tc>
      </w:tr>
      <w:tr w:rsidR="001C4443" w:rsidRPr="007C493B" w14:paraId="71DFDC70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  <w:hideMark/>
          </w:tcPr>
          <w:p w14:paraId="71DFDC6B" w14:textId="77777777" w:rsidR="001C4443" w:rsidRPr="007C493B" w:rsidRDefault="001C4443" w:rsidP="000F2EBF">
            <w:pPr>
              <w:spacing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7C493B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01" w:type="dxa"/>
            <w:vAlign w:val="bottom"/>
          </w:tcPr>
          <w:p w14:paraId="71DFDC6C" w14:textId="77777777" w:rsidR="001C4443" w:rsidRPr="007C493B" w:rsidRDefault="001C4443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14:paraId="71DFDC6D" w14:textId="77777777" w:rsidR="001C4443" w:rsidRPr="007C493B" w:rsidRDefault="001C4443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179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950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763.32</w:t>
            </w:r>
          </w:p>
        </w:tc>
        <w:tc>
          <w:tcPr>
            <w:tcW w:w="1620" w:type="dxa"/>
            <w:vAlign w:val="bottom"/>
          </w:tcPr>
          <w:p w14:paraId="71DFDC6E" w14:textId="77777777" w:rsidR="001C4443" w:rsidRPr="007C493B" w:rsidRDefault="001C4443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205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104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156.24</w:t>
            </w:r>
          </w:p>
        </w:tc>
        <w:tc>
          <w:tcPr>
            <w:tcW w:w="1522" w:type="dxa"/>
            <w:gridSpan w:val="2"/>
            <w:vAlign w:val="bottom"/>
          </w:tcPr>
          <w:p w14:paraId="71DFDC6F" w14:textId="77777777" w:rsidR="001C4443" w:rsidRPr="007C493B" w:rsidRDefault="001C4443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205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104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156.24</w:t>
            </w:r>
          </w:p>
        </w:tc>
      </w:tr>
      <w:tr w:rsidR="00A85E1D" w:rsidRPr="007C493B" w14:paraId="71DFDC76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71" w14:textId="77777777" w:rsidR="00A85E1D" w:rsidRPr="007C493B" w:rsidRDefault="00A85E1D" w:rsidP="000F2EBF">
            <w:pPr>
              <w:spacing w:line="320" w:lineRule="exact"/>
              <w:rPr>
                <w:b/>
                <w:bCs/>
                <w:sz w:val="26"/>
                <w:szCs w:val="26"/>
              </w:rPr>
            </w:pPr>
            <w:r w:rsidRPr="007C493B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01" w:type="dxa"/>
            <w:vAlign w:val="bottom"/>
          </w:tcPr>
          <w:p w14:paraId="71DFDC72" w14:textId="77777777" w:rsidR="00A85E1D" w:rsidRPr="007C493B" w:rsidRDefault="00A85E1D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1DFDC73" w14:textId="77777777" w:rsidR="00A85E1D" w:rsidRPr="007C493B" w:rsidRDefault="00A85E1D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1DFDC74" w14:textId="77777777" w:rsidR="00A85E1D" w:rsidRPr="007C493B" w:rsidRDefault="00A85E1D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71DFDC75" w14:textId="77777777" w:rsidR="00A85E1D" w:rsidRPr="007C493B" w:rsidRDefault="00A85E1D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1C4443" w:rsidRPr="007C493B" w14:paraId="71DFDC7C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77" w14:textId="77777777" w:rsidR="001C4443" w:rsidRPr="007C493B" w:rsidRDefault="001C4443" w:rsidP="000F2EBF">
            <w:pPr>
              <w:spacing w:line="320" w:lineRule="exact"/>
              <w:ind w:left="161" w:hanging="161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vAlign w:val="bottom"/>
          </w:tcPr>
          <w:p w14:paraId="71DFDC78" w14:textId="77777777" w:rsidR="001C4443" w:rsidRPr="007C493B" w:rsidRDefault="001C4443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79" w14:textId="77777777" w:rsidR="001C4443" w:rsidRPr="007C493B" w:rsidRDefault="001C4443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940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193.22</w:t>
            </w:r>
          </w:p>
        </w:tc>
        <w:tc>
          <w:tcPr>
            <w:tcW w:w="1620" w:type="dxa"/>
            <w:vAlign w:val="bottom"/>
          </w:tcPr>
          <w:p w14:paraId="71DFDC7A" w14:textId="77777777" w:rsidR="001C4443" w:rsidRPr="007C493B" w:rsidRDefault="001C4443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940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193.22</w:t>
            </w:r>
          </w:p>
        </w:tc>
        <w:tc>
          <w:tcPr>
            <w:tcW w:w="1522" w:type="dxa"/>
            <w:gridSpan w:val="2"/>
            <w:vAlign w:val="bottom"/>
          </w:tcPr>
          <w:p w14:paraId="71DFDC7B" w14:textId="77777777" w:rsidR="001C4443" w:rsidRPr="007C493B" w:rsidRDefault="001C4443" w:rsidP="000F2EBF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940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193.22</w:t>
            </w:r>
          </w:p>
        </w:tc>
      </w:tr>
      <w:tr w:rsidR="001C4443" w:rsidRPr="007C493B" w14:paraId="71DFDC82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7D" w14:textId="77777777" w:rsidR="001C4443" w:rsidRPr="007C493B" w:rsidRDefault="001C4443" w:rsidP="000F2EBF">
            <w:pPr>
              <w:spacing w:line="320" w:lineRule="exact"/>
              <w:ind w:left="161" w:hanging="161"/>
              <w:rPr>
                <w:sz w:val="26"/>
                <w:szCs w:val="26"/>
                <w:cs/>
              </w:rPr>
            </w:pPr>
            <w:r w:rsidRPr="007C493B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vAlign w:val="bottom"/>
          </w:tcPr>
          <w:p w14:paraId="71DFDC7E" w14:textId="77777777" w:rsidR="001C4443" w:rsidRPr="007C493B" w:rsidRDefault="001C4443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7F" w14:textId="77777777" w:rsidR="001C4443" w:rsidRPr="007C493B" w:rsidRDefault="001C4443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620" w:type="dxa"/>
            <w:vAlign w:val="bottom"/>
          </w:tcPr>
          <w:p w14:paraId="71DFDC80" w14:textId="77777777" w:rsidR="001C4443" w:rsidRPr="007C493B" w:rsidRDefault="001C4443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522" w:type="dxa"/>
            <w:gridSpan w:val="2"/>
            <w:vAlign w:val="bottom"/>
          </w:tcPr>
          <w:p w14:paraId="71DFDC81" w14:textId="77777777" w:rsidR="001C4443" w:rsidRPr="007C493B" w:rsidRDefault="001C4443" w:rsidP="000F2EBF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</w:tr>
      <w:tr w:rsidR="001C4443" w:rsidRPr="007C493B" w14:paraId="71DFDC88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83" w14:textId="77777777" w:rsidR="001C4443" w:rsidRPr="007C493B" w:rsidRDefault="001C4443" w:rsidP="000F2EBF">
            <w:pPr>
              <w:spacing w:line="320" w:lineRule="exact"/>
              <w:ind w:left="250" w:hanging="250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71DFDC84" w14:textId="77777777" w:rsidR="001C4443" w:rsidRPr="007C493B" w:rsidRDefault="001C4443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85" w14:textId="77777777" w:rsidR="001C4443" w:rsidRPr="007C493B" w:rsidRDefault="001C4443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790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000.58</w:t>
            </w:r>
          </w:p>
        </w:tc>
        <w:tc>
          <w:tcPr>
            <w:tcW w:w="1620" w:type="dxa"/>
            <w:vAlign w:val="bottom"/>
          </w:tcPr>
          <w:p w14:paraId="71DFDC86" w14:textId="77777777" w:rsidR="001C4443" w:rsidRPr="007C493B" w:rsidRDefault="001C4443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790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000.58</w:t>
            </w:r>
          </w:p>
        </w:tc>
        <w:tc>
          <w:tcPr>
            <w:tcW w:w="1522" w:type="dxa"/>
            <w:gridSpan w:val="2"/>
            <w:vAlign w:val="bottom"/>
          </w:tcPr>
          <w:p w14:paraId="71DFDC87" w14:textId="77777777" w:rsidR="001C4443" w:rsidRPr="007C493B" w:rsidRDefault="001C4443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790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000.58</w:t>
            </w:r>
          </w:p>
        </w:tc>
      </w:tr>
      <w:tr w:rsidR="001C4443" w:rsidRPr="007C493B" w14:paraId="71DFDC8E" w14:textId="77777777" w:rsidTr="000F2EBF">
        <w:trPr>
          <w:gridAfter w:val="1"/>
          <w:wAfter w:w="7" w:type="dxa"/>
          <w:trHeight w:val="315"/>
        </w:trPr>
        <w:tc>
          <w:tcPr>
            <w:tcW w:w="3175" w:type="dxa"/>
            <w:vAlign w:val="center"/>
            <w:hideMark/>
          </w:tcPr>
          <w:p w14:paraId="71DFDC89" w14:textId="77777777" w:rsidR="001C4443" w:rsidRPr="007C493B" w:rsidRDefault="001C4443" w:rsidP="000F2EBF">
            <w:pPr>
              <w:spacing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7C493B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01" w:type="dxa"/>
            <w:vAlign w:val="bottom"/>
          </w:tcPr>
          <w:p w14:paraId="71DFDC8A" w14:textId="77777777" w:rsidR="001C4443" w:rsidRPr="007C493B" w:rsidRDefault="001C4443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8B" w14:textId="77777777" w:rsidR="001C4443" w:rsidRPr="007C493B" w:rsidRDefault="001C4443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152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733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818.72</w:t>
            </w:r>
          </w:p>
        </w:tc>
        <w:tc>
          <w:tcPr>
            <w:tcW w:w="1620" w:type="dxa"/>
            <w:vAlign w:val="bottom"/>
          </w:tcPr>
          <w:p w14:paraId="71DFDC8C" w14:textId="77777777" w:rsidR="001C4443" w:rsidRPr="007C493B" w:rsidRDefault="001C4443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152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733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818.72</w:t>
            </w:r>
          </w:p>
        </w:tc>
        <w:tc>
          <w:tcPr>
            <w:tcW w:w="1522" w:type="dxa"/>
            <w:gridSpan w:val="2"/>
            <w:vAlign w:val="bottom"/>
          </w:tcPr>
          <w:p w14:paraId="71DFDC8D" w14:textId="77777777" w:rsidR="001C4443" w:rsidRPr="007C493B" w:rsidRDefault="001C4443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152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733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818.72</w:t>
            </w:r>
          </w:p>
        </w:tc>
      </w:tr>
    </w:tbl>
    <w:p w14:paraId="71DFDC8F" w14:textId="77777777" w:rsidR="00A85E1D" w:rsidRPr="007C493B" w:rsidRDefault="00A85E1D" w:rsidP="0069266C">
      <w:pPr>
        <w:ind w:left="567"/>
        <w:rPr>
          <w:lang w:val="en-US"/>
        </w:rPr>
      </w:pPr>
    </w:p>
    <w:p w14:paraId="12973DB2" w14:textId="77777777" w:rsidR="000F2EBF" w:rsidRPr="007C493B" w:rsidRDefault="000F2EBF" w:rsidP="0069266C">
      <w:pPr>
        <w:ind w:left="567"/>
        <w:rPr>
          <w:lang w:val="en-US"/>
        </w:rPr>
      </w:pPr>
    </w:p>
    <w:tbl>
      <w:tblPr>
        <w:tblW w:w="989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1800"/>
        <w:gridCol w:w="1620"/>
        <w:gridCol w:w="1522"/>
      </w:tblGrid>
      <w:tr w:rsidR="00A85E1D" w:rsidRPr="007C493B" w14:paraId="71DFDC92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C90" w14:textId="77777777" w:rsidR="00A85E1D" w:rsidRPr="007C493B" w:rsidRDefault="00A85E1D" w:rsidP="000F2EBF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71DFDC91" w14:textId="77777777" w:rsidR="00A85E1D" w:rsidRPr="007C493B" w:rsidRDefault="00A85E1D" w:rsidP="000F2EBF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7C493B" w14:paraId="71DFDC95" w14:textId="77777777" w:rsidTr="000F2EBF">
        <w:trPr>
          <w:trHeight w:val="374"/>
        </w:trPr>
        <w:tc>
          <w:tcPr>
            <w:tcW w:w="3240" w:type="dxa"/>
            <w:vAlign w:val="bottom"/>
          </w:tcPr>
          <w:p w14:paraId="71DFDC93" w14:textId="77777777" w:rsidR="00A85E1D" w:rsidRPr="007C493B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71DFDC94" w14:textId="635BBD48" w:rsidR="00A85E1D" w:rsidRPr="007C493B" w:rsidRDefault="00A85E1D" w:rsidP="000F2EBF">
            <w:pPr>
              <w:spacing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="00C669DB" w:rsidRPr="007C493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669DB" w:rsidRPr="007C493B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="00C669DB" w:rsidRPr="007C49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A85E1D" w:rsidRPr="007C493B" w14:paraId="71DFDC99" w14:textId="77777777" w:rsidTr="000F2EBF">
        <w:trPr>
          <w:trHeight w:val="374"/>
        </w:trPr>
        <w:tc>
          <w:tcPr>
            <w:tcW w:w="3240" w:type="dxa"/>
            <w:vAlign w:val="bottom"/>
          </w:tcPr>
          <w:p w14:paraId="71DFDC96" w14:textId="77777777" w:rsidR="00A85E1D" w:rsidRPr="007C493B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71DFDC97" w14:textId="77777777" w:rsidR="00A85E1D" w:rsidRPr="007C493B" w:rsidRDefault="00A85E1D" w:rsidP="000F2EBF">
            <w:pPr>
              <w:pBdr>
                <w:bottom w:val="single" w:sz="4" w:space="1" w:color="auto"/>
              </w:pBdr>
              <w:spacing w:line="300" w:lineRule="exact"/>
              <w:ind w:left="-83" w:right="-12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  <w:hideMark/>
          </w:tcPr>
          <w:p w14:paraId="71DFDC98" w14:textId="77777777" w:rsidR="00A85E1D" w:rsidRPr="007C493B" w:rsidRDefault="00A85E1D" w:rsidP="000F2EBF">
            <w:pPr>
              <w:pBdr>
                <w:bottom w:val="single" w:sz="4" w:space="1" w:color="auto"/>
              </w:pBdr>
              <w:spacing w:line="300" w:lineRule="exact"/>
              <w:ind w:left="-83" w:right="-12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7C493B" w14:paraId="71DFDC9F" w14:textId="77777777" w:rsidTr="003C7364">
        <w:trPr>
          <w:trHeight w:val="720"/>
        </w:trPr>
        <w:tc>
          <w:tcPr>
            <w:tcW w:w="3240" w:type="dxa"/>
            <w:vAlign w:val="bottom"/>
          </w:tcPr>
          <w:p w14:paraId="71DFDC9A" w14:textId="77777777" w:rsidR="00A85E1D" w:rsidRPr="007C493B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71DFDC9B" w14:textId="77777777" w:rsidR="00A85E1D" w:rsidRPr="007C493B" w:rsidRDefault="001C4443" w:rsidP="000F2EBF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14:paraId="71DFDC9C" w14:textId="77777777" w:rsidR="00A85E1D" w:rsidRPr="007C493B" w:rsidRDefault="00A85E1D" w:rsidP="000F2EBF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ราคาทุน</w:t>
            </w:r>
            <w:r w:rsidRPr="007C493B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71DFDC9D" w14:textId="77777777" w:rsidR="00A85E1D" w:rsidRPr="007C493B" w:rsidRDefault="00A85E1D" w:rsidP="000F2EBF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  <w:cs/>
              </w:rPr>
            </w:pPr>
            <w:r w:rsidRPr="007C493B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71DFDC9E" w14:textId="77777777" w:rsidR="00A85E1D" w:rsidRPr="007C493B" w:rsidRDefault="00A85E1D" w:rsidP="000F2EBF">
            <w:pP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</w:p>
        </w:tc>
      </w:tr>
      <w:tr w:rsidR="00A85E1D" w:rsidRPr="007C493B" w14:paraId="71DFDCA5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CA0" w14:textId="77777777" w:rsidR="00A85E1D" w:rsidRPr="007C493B" w:rsidRDefault="00A85E1D" w:rsidP="000F2EBF">
            <w:pPr>
              <w:spacing w:line="300" w:lineRule="exact"/>
              <w:rPr>
                <w:b/>
                <w:bCs/>
                <w:sz w:val="26"/>
                <w:szCs w:val="26"/>
              </w:rPr>
            </w:pPr>
            <w:r w:rsidRPr="007C493B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71DFDCA1" w14:textId="77777777" w:rsidR="00A85E1D" w:rsidRPr="007C493B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1DFDCA2" w14:textId="77777777" w:rsidR="00A85E1D" w:rsidRPr="007C493B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1DFDCA3" w14:textId="77777777" w:rsidR="00A85E1D" w:rsidRPr="007C493B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71DFDCA4" w14:textId="77777777" w:rsidR="00A85E1D" w:rsidRPr="007C493B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65B3" w:rsidRPr="007C493B" w14:paraId="71DFDCAB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CA6" w14:textId="77777777" w:rsidR="005865B3" w:rsidRPr="007C493B" w:rsidRDefault="005865B3" w:rsidP="000F2EBF">
            <w:pPr>
              <w:spacing w:line="300" w:lineRule="exact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71DFDCA7" w14:textId="720FB6F8" w:rsidR="005865B3" w:rsidRPr="007C493B" w:rsidRDefault="00372039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A8" w14:textId="0365EDBE" w:rsidR="005865B3" w:rsidRPr="007C493B" w:rsidRDefault="00372039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161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491.16</w:t>
            </w:r>
          </w:p>
        </w:tc>
        <w:tc>
          <w:tcPr>
            <w:tcW w:w="1620" w:type="dxa"/>
            <w:vAlign w:val="bottom"/>
          </w:tcPr>
          <w:p w14:paraId="71DFDCA9" w14:textId="6E8FBFD2" w:rsidR="005865B3" w:rsidRPr="007C493B" w:rsidRDefault="00372039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161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491.16</w:t>
            </w:r>
          </w:p>
        </w:tc>
        <w:tc>
          <w:tcPr>
            <w:tcW w:w="1522" w:type="dxa"/>
            <w:vAlign w:val="bottom"/>
          </w:tcPr>
          <w:p w14:paraId="71DFDCAA" w14:textId="7C7365A7" w:rsidR="005865B3" w:rsidRPr="007C493B" w:rsidRDefault="00372039" w:rsidP="000F2EBF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161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491.16</w:t>
            </w:r>
          </w:p>
        </w:tc>
      </w:tr>
      <w:tr w:rsidR="005865B3" w:rsidRPr="007C493B" w14:paraId="71DFDCB1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CAC" w14:textId="77777777" w:rsidR="005865B3" w:rsidRPr="007C493B" w:rsidRDefault="005865B3" w:rsidP="000F2EBF">
            <w:pPr>
              <w:spacing w:line="300" w:lineRule="exact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71DFDCAD" w14:textId="5FEB394F" w:rsidR="005865B3" w:rsidRPr="007C493B" w:rsidRDefault="00372039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AE" w14:textId="59273CBE" w:rsidR="005865B3" w:rsidRPr="007C493B" w:rsidRDefault="00372039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123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343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043.52</w:t>
            </w:r>
          </w:p>
        </w:tc>
        <w:tc>
          <w:tcPr>
            <w:tcW w:w="1620" w:type="dxa"/>
            <w:vAlign w:val="bottom"/>
          </w:tcPr>
          <w:p w14:paraId="71DFDCAF" w14:textId="22A6202B" w:rsidR="005865B3" w:rsidRPr="007C493B" w:rsidRDefault="00372039" w:rsidP="000F2EBF">
            <w:pPr>
              <w:tabs>
                <w:tab w:val="decimal" w:pos="1247"/>
              </w:tabs>
              <w:spacing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123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343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043.52</w:t>
            </w:r>
          </w:p>
        </w:tc>
        <w:tc>
          <w:tcPr>
            <w:tcW w:w="1522" w:type="dxa"/>
            <w:vAlign w:val="bottom"/>
          </w:tcPr>
          <w:p w14:paraId="71DFDCB0" w14:textId="20BCF3DC" w:rsidR="005865B3" w:rsidRPr="007C493B" w:rsidRDefault="00372039" w:rsidP="000F2EBF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123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343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043.52</w:t>
            </w:r>
          </w:p>
        </w:tc>
      </w:tr>
      <w:tr w:rsidR="005865B3" w:rsidRPr="007C493B" w14:paraId="71DFDCB7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CB2" w14:textId="77777777" w:rsidR="005865B3" w:rsidRPr="007C493B" w:rsidRDefault="005865B3" w:rsidP="000F2EBF">
            <w:pPr>
              <w:spacing w:line="300" w:lineRule="exact"/>
              <w:ind w:left="338" w:hanging="338"/>
              <w:rPr>
                <w:sz w:val="26"/>
                <w:szCs w:val="26"/>
                <w:cs/>
              </w:rPr>
            </w:pPr>
            <w:r w:rsidRPr="007C493B">
              <w:rPr>
                <w:rFonts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71DFDCB3" w14:textId="5E027738" w:rsidR="005865B3" w:rsidRPr="007C493B" w:rsidRDefault="00372039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B4" w14:textId="357C945D" w:rsidR="005865B3" w:rsidRPr="007C493B" w:rsidRDefault="00372039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161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723.72</w:t>
            </w:r>
          </w:p>
        </w:tc>
        <w:tc>
          <w:tcPr>
            <w:tcW w:w="1620" w:type="dxa"/>
            <w:vAlign w:val="bottom"/>
          </w:tcPr>
          <w:p w14:paraId="71DFDCB5" w14:textId="724E7D9F" w:rsidR="005865B3" w:rsidRPr="007C493B" w:rsidRDefault="00372039" w:rsidP="000F2EBF">
            <w:pPr>
              <w:tabs>
                <w:tab w:val="decimal" w:pos="1247"/>
              </w:tabs>
              <w:spacing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161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723.72</w:t>
            </w:r>
          </w:p>
        </w:tc>
        <w:tc>
          <w:tcPr>
            <w:tcW w:w="1522" w:type="dxa"/>
            <w:vAlign w:val="bottom"/>
          </w:tcPr>
          <w:p w14:paraId="71DFDCB6" w14:textId="62559BAE" w:rsidR="005865B3" w:rsidRPr="007C493B" w:rsidRDefault="00372039" w:rsidP="000F2EBF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161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723.72</w:t>
            </w:r>
          </w:p>
        </w:tc>
      </w:tr>
      <w:tr w:rsidR="00785F5F" w:rsidRPr="007C493B" w14:paraId="71DFDCBD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CB8" w14:textId="77777777" w:rsidR="00785F5F" w:rsidRPr="007C493B" w:rsidRDefault="00785F5F" w:rsidP="000F2EBF">
            <w:pPr>
              <w:spacing w:line="300" w:lineRule="exact"/>
              <w:ind w:left="255" w:hanging="255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10" w:type="dxa"/>
            <w:vAlign w:val="bottom"/>
          </w:tcPr>
          <w:p w14:paraId="71DFDCB9" w14:textId="1FA49249" w:rsidR="00785F5F" w:rsidRPr="007C493B" w:rsidRDefault="00372039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BA" w14:textId="7E8B8C37" w:rsidR="00785F5F" w:rsidRPr="007C493B" w:rsidRDefault="00372039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389</w:t>
            </w:r>
            <w:r w:rsidRPr="007C49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742.50</w:t>
            </w:r>
          </w:p>
        </w:tc>
        <w:tc>
          <w:tcPr>
            <w:tcW w:w="1620" w:type="dxa"/>
            <w:vAlign w:val="bottom"/>
          </w:tcPr>
          <w:p w14:paraId="71DFDCBB" w14:textId="2D755105" w:rsidR="00785F5F" w:rsidRPr="007C493B" w:rsidRDefault="00372039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389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742.50</w:t>
            </w:r>
          </w:p>
        </w:tc>
        <w:tc>
          <w:tcPr>
            <w:tcW w:w="1522" w:type="dxa"/>
            <w:vAlign w:val="bottom"/>
          </w:tcPr>
          <w:p w14:paraId="71DFDCBC" w14:textId="6C2CF81C" w:rsidR="00785F5F" w:rsidRPr="007C493B" w:rsidRDefault="00372039" w:rsidP="000F2EBF">
            <w:pPr>
              <w:tabs>
                <w:tab w:val="decimal" w:pos="1247"/>
              </w:tabs>
              <w:spacing w:line="300" w:lineRule="exact"/>
              <w:ind w:lef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389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742.50</w:t>
            </w:r>
          </w:p>
        </w:tc>
      </w:tr>
      <w:tr w:rsidR="005865B3" w:rsidRPr="007C493B" w14:paraId="71DFDCC3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CBE" w14:textId="77777777" w:rsidR="005865B3" w:rsidRPr="007C493B" w:rsidRDefault="005865B3" w:rsidP="000F2EBF">
            <w:pPr>
              <w:spacing w:line="300" w:lineRule="exact"/>
              <w:rPr>
                <w:color w:val="FF0000"/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71DFDCBF" w14:textId="1631E1B3" w:rsidR="005865B3" w:rsidRPr="007C493B" w:rsidRDefault="00372039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175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832.98</w:t>
            </w:r>
          </w:p>
        </w:tc>
        <w:tc>
          <w:tcPr>
            <w:tcW w:w="1800" w:type="dxa"/>
            <w:vAlign w:val="bottom"/>
          </w:tcPr>
          <w:p w14:paraId="71DFDCC0" w14:textId="078CC66D" w:rsidR="005865B3" w:rsidRPr="007C493B" w:rsidRDefault="00372039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1DFDCC1" w14:textId="5B334946" w:rsidR="005865B3" w:rsidRPr="007C493B" w:rsidRDefault="00372039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175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832.98</w:t>
            </w:r>
          </w:p>
        </w:tc>
        <w:tc>
          <w:tcPr>
            <w:tcW w:w="1522" w:type="dxa"/>
            <w:vAlign w:val="bottom"/>
          </w:tcPr>
          <w:p w14:paraId="71DFDCC2" w14:textId="66A8D0F5" w:rsidR="005865B3" w:rsidRPr="007C493B" w:rsidRDefault="00372039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175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832.98</w:t>
            </w:r>
          </w:p>
        </w:tc>
      </w:tr>
      <w:tr w:rsidR="005865B3" w:rsidRPr="007C493B" w14:paraId="71DFDCC9" w14:textId="77777777" w:rsidTr="003C7364">
        <w:trPr>
          <w:trHeight w:val="374"/>
        </w:trPr>
        <w:tc>
          <w:tcPr>
            <w:tcW w:w="3240" w:type="dxa"/>
            <w:vAlign w:val="bottom"/>
            <w:hideMark/>
          </w:tcPr>
          <w:p w14:paraId="71DFDCC4" w14:textId="77777777" w:rsidR="005865B3" w:rsidRPr="007C493B" w:rsidRDefault="005865B3" w:rsidP="000F2EBF">
            <w:pPr>
              <w:spacing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7C493B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71DFDCC5" w14:textId="3FC8AC43" w:rsidR="005865B3" w:rsidRPr="007C493B" w:rsidRDefault="00372039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175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832.98</w:t>
            </w:r>
          </w:p>
        </w:tc>
        <w:tc>
          <w:tcPr>
            <w:tcW w:w="1800" w:type="dxa"/>
            <w:vAlign w:val="bottom"/>
          </w:tcPr>
          <w:p w14:paraId="71DFDCC6" w14:textId="421AC303" w:rsidR="005865B3" w:rsidRPr="007C493B" w:rsidRDefault="00372039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169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056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000.90</w:t>
            </w:r>
          </w:p>
        </w:tc>
        <w:tc>
          <w:tcPr>
            <w:tcW w:w="1620" w:type="dxa"/>
            <w:vAlign w:val="bottom"/>
          </w:tcPr>
          <w:p w14:paraId="71DFDCC7" w14:textId="0BA71015" w:rsidR="005865B3" w:rsidRPr="007C493B" w:rsidRDefault="00372039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189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231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833.88</w:t>
            </w:r>
          </w:p>
        </w:tc>
        <w:tc>
          <w:tcPr>
            <w:tcW w:w="1522" w:type="dxa"/>
            <w:vAlign w:val="bottom"/>
          </w:tcPr>
          <w:p w14:paraId="71DFDCC8" w14:textId="54C1D83F" w:rsidR="005865B3" w:rsidRPr="007C493B" w:rsidRDefault="00372039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189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231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833.88</w:t>
            </w:r>
          </w:p>
        </w:tc>
      </w:tr>
    </w:tbl>
    <w:p w14:paraId="71DFDCCA" w14:textId="77777777" w:rsidR="001C4443" w:rsidRPr="007C493B" w:rsidRDefault="001C4443" w:rsidP="001C4443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DFDCCB" w14:textId="77777777" w:rsidR="00F04C65" w:rsidRPr="007C493B" w:rsidRDefault="00F04C65" w:rsidP="001C4443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84BA76" w14:textId="77777777" w:rsidR="000F2EBF" w:rsidRPr="007C493B" w:rsidRDefault="000F2EBF" w:rsidP="001C4443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8467C0" w14:textId="77777777" w:rsidR="000F2EBF" w:rsidRPr="007C493B" w:rsidRDefault="000F2EBF" w:rsidP="001C4443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B92B54" w14:textId="77777777" w:rsidR="000F2EBF" w:rsidRPr="007C493B" w:rsidRDefault="000F2EBF" w:rsidP="001C4443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DFDCCC" w14:textId="77777777" w:rsidR="0069266C" w:rsidRPr="007C493B" w:rsidRDefault="0069266C" w:rsidP="009E6487">
      <w:pPr>
        <w:numPr>
          <w:ilvl w:val="0"/>
          <w:numId w:val="43"/>
        </w:numPr>
        <w:spacing w:line="240" w:lineRule="atLeast"/>
        <w:ind w:left="54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เครื่องมือทางการเงิน 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CCD" w14:textId="77777777" w:rsidR="0069266C" w:rsidRPr="007C493B" w:rsidRDefault="0069266C" w:rsidP="0069266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C493B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มูลค่ายุติธรรมของเครื่องมือทางการเงิน</w:t>
      </w:r>
      <w:r w:rsidRPr="007C493B">
        <w:rPr>
          <w:rFonts w:hint="cs"/>
          <w:sz w:val="30"/>
          <w:szCs w:val="30"/>
          <w:cs/>
        </w:rPr>
        <w:t xml:space="preserve"> (ต่อ)</w:t>
      </w:r>
    </w:p>
    <w:tbl>
      <w:tblPr>
        <w:tblW w:w="99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58"/>
        <w:gridCol w:w="1710"/>
        <w:gridCol w:w="1800"/>
        <w:gridCol w:w="1620"/>
        <w:gridCol w:w="1522"/>
      </w:tblGrid>
      <w:tr w:rsidR="0069266C" w:rsidRPr="007C493B" w14:paraId="71DFDCD1" w14:textId="77777777" w:rsidTr="00D7285C">
        <w:trPr>
          <w:trHeight w:val="374"/>
        </w:trPr>
        <w:tc>
          <w:tcPr>
            <w:tcW w:w="3258" w:type="dxa"/>
            <w:vAlign w:val="bottom"/>
          </w:tcPr>
          <w:p w14:paraId="71DFDCCF" w14:textId="77777777" w:rsidR="0069266C" w:rsidRPr="007C493B" w:rsidRDefault="0069266C" w:rsidP="004D7008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71DFDCD0" w14:textId="77777777" w:rsidR="0069266C" w:rsidRPr="007C493B" w:rsidRDefault="0069266C" w:rsidP="004D7008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69266C" w:rsidRPr="007C493B" w14:paraId="71DFDCD4" w14:textId="77777777" w:rsidTr="004D7008">
        <w:trPr>
          <w:trHeight w:val="374"/>
        </w:trPr>
        <w:tc>
          <w:tcPr>
            <w:tcW w:w="3258" w:type="dxa"/>
            <w:vAlign w:val="bottom"/>
          </w:tcPr>
          <w:p w14:paraId="71DFDCD2" w14:textId="77777777" w:rsidR="0069266C" w:rsidRPr="007C493B" w:rsidRDefault="0069266C" w:rsidP="004D7008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71DFDCD3" w14:textId="28772D6D" w:rsidR="0069266C" w:rsidRPr="007C493B" w:rsidRDefault="0069266C" w:rsidP="004D7008">
            <w:pPr>
              <w:spacing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="00C669DB" w:rsidRPr="007C493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669DB" w:rsidRPr="007C493B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="00C669DB" w:rsidRPr="007C49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9266C" w:rsidRPr="007C493B" w14:paraId="71DFDCD8" w14:textId="77777777" w:rsidTr="004D7008">
        <w:trPr>
          <w:trHeight w:val="374"/>
        </w:trPr>
        <w:tc>
          <w:tcPr>
            <w:tcW w:w="3258" w:type="dxa"/>
            <w:vAlign w:val="bottom"/>
          </w:tcPr>
          <w:p w14:paraId="71DFDCD5" w14:textId="77777777" w:rsidR="0069266C" w:rsidRPr="007C493B" w:rsidRDefault="0069266C" w:rsidP="004D7008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71DFDCD6" w14:textId="77777777" w:rsidR="0069266C" w:rsidRPr="007C493B" w:rsidRDefault="0069266C" w:rsidP="004D7008">
            <w:pPr>
              <w:pBdr>
                <w:bottom w:val="single" w:sz="4" w:space="1" w:color="auto"/>
              </w:pBdr>
              <w:spacing w:line="300" w:lineRule="exact"/>
              <w:ind w:left="-83" w:right="-12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  <w:hideMark/>
          </w:tcPr>
          <w:p w14:paraId="71DFDCD7" w14:textId="77777777" w:rsidR="0069266C" w:rsidRPr="007C493B" w:rsidRDefault="0069266C" w:rsidP="004D7008">
            <w:pPr>
              <w:pBdr>
                <w:bottom w:val="single" w:sz="4" w:space="1" w:color="auto"/>
              </w:pBdr>
              <w:spacing w:line="300" w:lineRule="exact"/>
              <w:ind w:left="-83" w:right="-12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69266C" w:rsidRPr="007C493B" w14:paraId="71DFDCDE" w14:textId="77777777" w:rsidTr="00D7285C">
        <w:trPr>
          <w:trHeight w:val="720"/>
        </w:trPr>
        <w:tc>
          <w:tcPr>
            <w:tcW w:w="3258" w:type="dxa"/>
            <w:vAlign w:val="bottom"/>
          </w:tcPr>
          <w:p w14:paraId="71DFDCD9" w14:textId="77777777" w:rsidR="0069266C" w:rsidRPr="007C493B" w:rsidRDefault="0069266C" w:rsidP="004D7008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71DFDCDA" w14:textId="77777777" w:rsidR="0069266C" w:rsidRPr="007C493B" w:rsidRDefault="0069266C" w:rsidP="004D7008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มูลค่ายุติธรรมผ่านกำไรขาดทุนอื่น</w:t>
            </w:r>
          </w:p>
        </w:tc>
        <w:tc>
          <w:tcPr>
            <w:tcW w:w="1800" w:type="dxa"/>
            <w:vAlign w:val="bottom"/>
            <w:hideMark/>
          </w:tcPr>
          <w:p w14:paraId="71DFDCDB" w14:textId="77777777" w:rsidR="0069266C" w:rsidRPr="007C493B" w:rsidRDefault="0069266C" w:rsidP="004D7008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ราคาทุน</w:t>
            </w:r>
            <w:r w:rsidRPr="007C493B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71DFDCDC" w14:textId="77777777" w:rsidR="0069266C" w:rsidRPr="007C493B" w:rsidRDefault="0069266C" w:rsidP="004D70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7C493B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71DFDCDD" w14:textId="77777777" w:rsidR="0069266C" w:rsidRPr="007C493B" w:rsidRDefault="0069266C" w:rsidP="004D7008">
            <w:pPr>
              <w:spacing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7C493B" w14:paraId="71DFDCE4" w14:textId="77777777" w:rsidTr="00D7285C">
        <w:trPr>
          <w:trHeight w:val="374"/>
        </w:trPr>
        <w:tc>
          <w:tcPr>
            <w:tcW w:w="3258" w:type="dxa"/>
            <w:vAlign w:val="bottom"/>
          </w:tcPr>
          <w:p w14:paraId="71DFDCDF" w14:textId="77777777" w:rsidR="00A85E1D" w:rsidRPr="007C493B" w:rsidRDefault="00A85E1D" w:rsidP="004D7008">
            <w:pPr>
              <w:spacing w:line="320" w:lineRule="exact"/>
              <w:rPr>
                <w:b/>
                <w:bCs/>
                <w:sz w:val="26"/>
                <w:szCs w:val="26"/>
              </w:rPr>
            </w:pPr>
            <w:r w:rsidRPr="007C493B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71DFDCE0" w14:textId="77777777" w:rsidR="00A85E1D" w:rsidRPr="007C493B" w:rsidRDefault="00A85E1D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1DFDCE1" w14:textId="77777777" w:rsidR="00A85E1D" w:rsidRPr="007C493B" w:rsidRDefault="00A85E1D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1DFDCE2" w14:textId="77777777" w:rsidR="00A85E1D" w:rsidRPr="007C493B" w:rsidRDefault="00A85E1D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71DFDCE3" w14:textId="77777777" w:rsidR="00A85E1D" w:rsidRPr="007C493B" w:rsidRDefault="00A85E1D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372039" w:rsidRPr="007C493B" w14:paraId="71DFDCEA" w14:textId="77777777" w:rsidTr="00D7285C">
        <w:trPr>
          <w:trHeight w:val="374"/>
        </w:trPr>
        <w:tc>
          <w:tcPr>
            <w:tcW w:w="3258" w:type="dxa"/>
            <w:vAlign w:val="bottom"/>
          </w:tcPr>
          <w:p w14:paraId="71DFDCE5" w14:textId="2C98CBD2" w:rsidR="00372039" w:rsidRPr="007C493B" w:rsidRDefault="00372039" w:rsidP="00372039">
            <w:pPr>
              <w:spacing w:line="320" w:lineRule="exact"/>
              <w:ind w:left="161" w:hanging="161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เงินเบิกเกินบัญชี และเงินกู้ยืมระยะสั้นจากสถาบันการเงิน</w:t>
            </w:r>
          </w:p>
        </w:tc>
        <w:tc>
          <w:tcPr>
            <w:tcW w:w="1710" w:type="dxa"/>
            <w:vAlign w:val="bottom"/>
          </w:tcPr>
          <w:p w14:paraId="71DFDCE6" w14:textId="7EBE56E4" w:rsidR="00372039" w:rsidRPr="007C493B" w:rsidRDefault="00372039" w:rsidP="00372039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1DFDCE7" w14:textId="4EFA09DA" w:rsidR="00372039" w:rsidRPr="007C493B" w:rsidRDefault="00372039" w:rsidP="00372039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71DFDCE8" w14:textId="110EAD21" w:rsidR="00372039" w:rsidRPr="007C493B" w:rsidRDefault="00372039" w:rsidP="00372039">
            <w:pPr>
              <w:tabs>
                <w:tab w:val="decimal" w:pos="1247"/>
              </w:tabs>
              <w:spacing w:line="320" w:lineRule="exact"/>
              <w:ind w:lef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22" w:type="dxa"/>
            <w:vAlign w:val="bottom"/>
          </w:tcPr>
          <w:p w14:paraId="71DFDCE9" w14:textId="5F8047A8" w:rsidR="00372039" w:rsidRPr="007C493B" w:rsidRDefault="00372039" w:rsidP="00372039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</w:tr>
      <w:tr w:rsidR="00B00A23" w:rsidRPr="007C493B" w14:paraId="230940D0" w14:textId="77777777" w:rsidTr="00D7285C">
        <w:trPr>
          <w:trHeight w:val="374"/>
        </w:trPr>
        <w:tc>
          <w:tcPr>
            <w:tcW w:w="3258" w:type="dxa"/>
            <w:vAlign w:val="bottom"/>
          </w:tcPr>
          <w:p w14:paraId="547748D7" w14:textId="1519E31B" w:rsidR="00B00A23" w:rsidRPr="007C493B" w:rsidRDefault="00B00A23" w:rsidP="004D7008">
            <w:pPr>
              <w:spacing w:line="320" w:lineRule="exact"/>
              <w:ind w:left="161" w:hanging="161"/>
              <w:rPr>
                <w:sz w:val="26"/>
                <w:szCs w:val="26"/>
                <w:cs/>
              </w:rPr>
            </w:pPr>
            <w:r w:rsidRPr="007C493B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vAlign w:val="bottom"/>
          </w:tcPr>
          <w:p w14:paraId="7F3242C8" w14:textId="3EBD8DE2" w:rsidR="00B00A23" w:rsidRPr="007C493B" w:rsidRDefault="00B00A2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4638FB53" w14:textId="4FBB7B9E" w:rsidR="00B00A23" w:rsidRPr="007C493B" w:rsidRDefault="00372039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65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069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217.56</w:t>
            </w:r>
          </w:p>
        </w:tc>
        <w:tc>
          <w:tcPr>
            <w:tcW w:w="1620" w:type="dxa"/>
            <w:vAlign w:val="bottom"/>
          </w:tcPr>
          <w:p w14:paraId="130E84FC" w14:textId="6A69DE8F" w:rsidR="00B00A23" w:rsidRPr="007C493B" w:rsidRDefault="00372039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65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069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217.56</w:t>
            </w:r>
          </w:p>
        </w:tc>
        <w:tc>
          <w:tcPr>
            <w:tcW w:w="1522" w:type="dxa"/>
            <w:vAlign w:val="bottom"/>
          </w:tcPr>
          <w:p w14:paraId="2F106541" w14:textId="615AE296" w:rsidR="00B00A23" w:rsidRPr="007C493B" w:rsidRDefault="00372039" w:rsidP="004D7008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65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069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217.56</w:t>
            </w:r>
          </w:p>
        </w:tc>
      </w:tr>
      <w:tr w:rsidR="00372039" w:rsidRPr="007C493B" w14:paraId="71DFDCF0" w14:textId="77777777" w:rsidTr="00D7285C">
        <w:trPr>
          <w:trHeight w:val="374"/>
        </w:trPr>
        <w:tc>
          <w:tcPr>
            <w:tcW w:w="3258" w:type="dxa"/>
            <w:vAlign w:val="bottom"/>
          </w:tcPr>
          <w:p w14:paraId="71DFDCEB" w14:textId="77777777" w:rsidR="00372039" w:rsidRPr="007C493B" w:rsidRDefault="00372039" w:rsidP="00372039">
            <w:pPr>
              <w:spacing w:line="320" w:lineRule="exact"/>
              <w:ind w:left="161" w:hanging="161"/>
              <w:rPr>
                <w:sz w:val="26"/>
                <w:szCs w:val="26"/>
                <w:cs/>
              </w:rPr>
            </w:pPr>
            <w:r w:rsidRPr="007C493B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71DFDCEC" w14:textId="7F980A21" w:rsidR="00372039" w:rsidRPr="007C493B" w:rsidRDefault="00372039" w:rsidP="00372039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1DFDCED" w14:textId="2414F4E4" w:rsidR="00372039" w:rsidRPr="007C493B" w:rsidRDefault="00372039" w:rsidP="00372039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178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319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079.85</w:t>
            </w:r>
          </w:p>
        </w:tc>
        <w:tc>
          <w:tcPr>
            <w:tcW w:w="1620" w:type="dxa"/>
            <w:vAlign w:val="bottom"/>
          </w:tcPr>
          <w:p w14:paraId="71DFDCEE" w14:textId="5303A1D9" w:rsidR="00372039" w:rsidRPr="007C493B" w:rsidRDefault="00372039" w:rsidP="00372039">
            <w:pPr>
              <w:tabs>
                <w:tab w:val="decimal" w:pos="1247"/>
              </w:tabs>
              <w:spacing w:line="320" w:lineRule="exact"/>
              <w:ind w:lef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178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319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079.85</w:t>
            </w:r>
          </w:p>
        </w:tc>
        <w:tc>
          <w:tcPr>
            <w:tcW w:w="1522" w:type="dxa"/>
            <w:vAlign w:val="bottom"/>
          </w:tcPr>
          <w:p w14:paraId="71DFDCEF" w14:textId="4D64E590" w:rsidR="00372039" w:rsidRPr="007C493B" w:rsidRDefault="00372039" w:rsidP="00372039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178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319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079.85</w:t>
            </w:r>
          </w:p>
        </w:tc>
      </w:tr>
      <w:tr w:rsidR="00B00A23" w:rsidRPr="007C493B" w14:paraId="71DFDCF6" w14:textId="77777777" w:rsidTr="00D7285C">
        <w:trPr>
          <w:trHeight w:val="374"/>
        </w:trPr>
        <w:tc>
          <w:tcPr>
            <w:tcW w:w="3258" w:type="dxa"/>
            <w:vAlign w:val="bottom"/>
          </w:tcPr>
          <w:p w14:paraId="71DFDCF1" w14:textId="77777777" w:rsidR="00B00A23" w:rsidRPr="007C493B" w:rsidRDefault="00B00A23" w:rsidP="004D7008">
            <w:pPr>
              <w:spacing w:line="320" w:lineRule="exact"/>
              <w:ind w:left="250" w:hanging="250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71DFDCF2" w14:textId="1DC364A3" w:rsidR="00B00A23" w:rsidRPr="007C493B" w:rsidRDefault="00B00A23" w:rsidP="004D7008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1DFDCF3" w14:textId="7CAD0871" w:rsidR="00B00A23" w:rsidRPr="007C493B" w:rsidRDefault="00372039" w:rsidP="004D7008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18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954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499.34</w:t>
            </w:r>
          </w:p>
        </w:tc>
        <w:tc>
          <w:tcPr>
            <w:tcW w:w="1620" w:type="dxa"/>
            <w:vAlign w:val="bottom"/>
          </w:tcPr>
          <w:p w14:paraId="71DFDCF4" w14:textId="344D863D" w:rsidR="00B00A23" w:rsidRPr="007C493B" w:rsidRDefault="00372039" w:rsidP="004D7008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18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954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499.34</w:t>
            </w:r>
          </w:p>
        </w:tc>
        <w:tc>
          <w:tcPr>
            <w:tcW w:w="1522" w:type="dxa"/>
            <w:vAlign w:val="bottom"/>
          </w:tcPr>
          <w:p w14:paraId="71DFDCF5" w14:textId="74DEBE35" w:rsidR="00B00A23" w:rsidRPr="007C493B" w:rsidRDefault="00372039" w:rsidP="004D7008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18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954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499.34</w:t>
            </w:r>
          </w:p>
        </w:tc>
      </w:tr>
      <w:tr w:rsidR="00B00A23" w:rsidRPr="007C493B" w14:paraId="71DFDCFC" w14:textId="77777777" w:rsidTr="00D7285C">
        <w:trPr>
          <w:trHeight w:val="315"/>
        </w:trPr>
        <w:tc>
          <w:tcPr>
            <w:tcW w:w="3258" w:type="dxa"/>
            <w:vAlign w:val="bottom"/>
            <w:hideMark/>
          </w:tcPr>
          <w:p w14:paraId="71DFDCF7" w14:textId="77777777" w:rsidR="00B00A23" w:rsidRPr="007C493B" w:rsidRDefault="00B00A23" w:rsidP="004D7008">
            <w:pPr>
              <w:spacing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7C493B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71DFDCF8" w14:textId="14E923A6" w:rsidR="00B00A23" w:rsidRPr="007C493B" w:rsidRDefault="00B00A23" w:rsidP="004D7008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1DFDCF9" w14:textId="16F0F2C9" w:rsidR="00B00A23" w:rsidRPr="007C493B" w:rsidRDefault="00372039" w:rsidP="004D7008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277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342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796.75</w:t>
            </w:r>
          </w:p>
        </w:tc>
        <w:tc>
          <w:tcPr>
            <w:tcW w:w="1620" w:type="dxa"/>
            <w:vAlign w:val="bottom"/>
          </w:tcPr>
          <w:p w14:paraId="71DFDCFA" w14:textId="07784E26" w:rsidR="00B00A23" w:rsidRPr="007C493B" w:rsidRDefault="00372039" w:rsidP="004D7008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277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342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796.75</w:t>
            </w:r>
          </w:p>
        </w:tc>
        <w:tc>
          <w:tcPr>
            <w:tcW w:w="1522" w:type="dxa"/>
            <w:vAlign w:val="bottom"/>
          </w:tcPr>
          <w:p w14:paraId="71DFDCFB" w14:textId="775BC13B" w:rsidR="00B00A23" w:rsidRPr="007C493B" w:rsidRDefault="00372039" w:rsidP="004D7008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277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342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796.75</w:t>
            </w:r>
          </w:p>
        </w:tc>
      </w:tr>
    </w:tbl>
    <w:p w14:paraId="71DFDCFD" w14:textId="77777777" w:rsidR="00A85E1D" w:rsidRPr="007C493B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8D2A8FB" w14:textId="77777777" w:rsidR="004D7008" w:rsidRPr="007C493B" w:rsidRDefault="004D7008" w:rsidP="00905C33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9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1800"/>
        <w:gridCol w:w="1620"/>
        <w:gridCol w:w="1522"/>
      </w:tblGrid>
      <w:tr w:rsidR="004A0401" w:rsidRPr="007C493B" w14:paraId="71DFDD00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CFE" w14:textId="77777777" w:rsidR="004A0401" w:rsidRPr="007C493B" w:rsidRDefault="004A0401" w:rsidP="004D7008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71DFDCFF" w14:textId="77777777" w:rsidR="004A0401" w:rsidRPr="007C493B" w:rsidRDefault="004A0401" w:rsidP="004D7008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4A0401" w:rsidRPr="007C493B" w14:paraId="71DFDD03" w14:textId="77777777" w:rsidTr="009642AE">
        <w:trPr>
          <w:trHeight w:val="374"/>
        </w:trPr>
        <w:tc>
          <w:tcPr>
            <w:tcW w:w="3240" w:type="dxa"/>
            <w:vAlign w:val="bottom"/>
          </w:tcPr>
          <w:p w14:paraId="71DFDD01" w14:textId="77777777" w:rsidR="004A0401" w:rsidRPr="007C493B" w:rsidRDefault="004A0401" w:rsidP="004D7008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71DFDD02" w14:textId="77777777" w:rsidR="004A0401" w:rsidRPr="007C493B" w:rsidRDefault="004A0401" w:rsidP="009642AE">
            <w:pPr>
              <w:spacing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4443" w:rsidRPr="007C493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A0401" w:rsidRPr="007C493B" w14:paraId="71DFDD07" w14:textId="77777777" w:rsidTr="009642AE">
        <w:trPr>
          <w:trHeight w:val="374"/>
        </w:trPr>
        <w:tc>
          <w:tcPr>
            <w:tcW w:w="3240" w:type="dxa"/>
            <w:vAlign w:val="bottom"/>
          </w:tcPr>
          <w:p w14:paraId="71DFDD04" w14:textId="77777777" w:rsidR="004A0401" w:rsidRPr="007C493B" w:rsidRDefault="004A0401" w:rsidP="004D7008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71DFDD05" w14:textId="77777777" w:rsidR="004A0401" w:rsidRPr="007C493B" w:rsidRDefault="004A0401" w:rsidP="009642AE">
            <w:pPr>
              <w:pBdr>
                <w:bottom w:val="single" w:sz="4" w:space="1" w:color="auto"/>
              </w:pBdr>
              <w:spacing w:line="300" w:lineRule="exact"/>
              <w:ind w:left="-83" w:right="-12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  <w:hideMark/>
          </w:tcPr>
          <w:p w14:paraId="71DFDD06" w14:textId="77777777" w:rsidR="004A0401" w:rsidRPr="007C493B" w:rsidRDefault="004A0401" w:rsidP="009642AE">
            <w:pPr>
              <w:pBdr>
                <w:bottom w:val="single" w:sz="4" w:space="1" w:color="auto"/>
              </w:pBdr>
              <w:spacing w:line="300" w:lineRule="exact"/>
              <w:ind w:left="-83" w:right="-12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4A0401" w:rsidRPr="007C493B" w14:paraId="71DFDD0D" w14:textId="77777777" w:rsidTr="003C7364">
        <w:trPr>
          <w:trHeight w:val="720"/>
        </w:trPr>
        <w:tc>
          <w:tcPr>
            <w:tcW w:w="3240" w:type="dxa"/>
            <w:vAlign w:val="bottom"/>
          </w:tcPr>
          <w:p w14:paraId="71DFDD08" w14:textId="77777777" w:rsidR="004A0401" w:rsidRPr="007C493B" w:rsidRDefault="004A0401" w:rsidP="004D7008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71DFDD09" w14:textId="77777777" w:rsidR="004A0401" w:rsidRPr="007C493B" w:rsidRDefault="004A0401" w:rsidP="009642AE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มูลค่ายุติธรรมผ่านกำไรขาดทุนอื่น</w:t>
            </w:r>
          </w:p>
        </w:tc>
        <w:tc>
          <w:tcPr>
            <w:tcW w:w="1800" w:type="dxa"/>
            <w:vAlign w:val="bottom"/>
            <w:hideMark/>
          </w:tcPr>
          <w:p w14:paraId="71DFDD0A" w14:textId="77777777" w:rsidR="004A0401" w:rsidRPr="007C493B" w:rsidRDefault="004A0401" w:rsidP="009642AE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ราคาทุน</w:t>
            </w:r>
            <w:r w:rsidRPr="007C493B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71DFDD0B" w14:textId="77777777" w:rsidR="004A0401" w:rsidRPr="007C493B" w:rsidRDefault="004A0401" w:rsidP="009642A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7C493B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71DFDD0C" w14:textId="77777777" w:rsidR="004A0401" w:rsidRPr="007C493B" w:rsidRDefault="004A0401" w:rsidP="004D7008">
            <w:pPr>
              <w:spacing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4A0401" w:rsidRPr="007C493B" w14:paraId="71DFDD13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0E" w14:textId="77777777" w:rsidR="004A0401" w:rsidRPr="007C493B" w:rsidRDefault="004A0401" w:rsidP="004D7008">
            <w:pPr>
              <w:spacing w:line="300" w:lineRule="exact"/>
              <w:rPr>
                <w:b/>
                <w:bCs/>
                <w:sz w:val="26"/>
                <w:szCs w:val="26"/>
              </w:rPr>
            </w:pPr>
            <w:r w:rsidRPr="007C493B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71DFDD0F" w14:textId="77777777" w:rsidR="004A0401" w:rsidRPr="007C493B" w:rsidRDefault="004A0401" w:rsidP="004D7008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1DFDD10" w14:textId="77777777" w:rsidR="004A0401" w:rsidRPr="007C493B" w:rsidRDefault="004A0401" w:rsidP="004D7008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1DFDD11" w14:textId="77777777" w:rsidR="004A0401" w:rsidRPr="007C493B" w:rsidRDefault="004A0401" w:rsidP="004D7008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71DFDD12" w14:textId="77777777" w:rsidR="004A0401" w:rsidRPr="007C493B" w:rsidRDefault="004A0401" w:rsidP="004D7008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4443" w:rsidRPr="007C493B" w14:paraId="71DFDD19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14" w14:textId="77777777" w:rsidR="001C4443" w:rsidRPr="007C493B" w:rsidRDefault="001C4443" w:rsidP="004D7008">
            <w:pPr>
              <w:spacing w:line="300" w:lineRule="exact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71DFDD15" w14:textId="77777777" w:rsidR="001C4443" w:rsidRPr="007C493B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D16" w14:textId="77777777" w:rsidR="001C4443" w:rsidRPr="007C493B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274.15</w:t>
            </w:r>
          </w:p>
        </w:tc>
        <w:tc>
          <w:tcPr>
            <w:tcW w:w="1620" w:type="dxa"/>
            <w:vAlign w:val="bottom"/>
          </w:tcPr>
          <w:p w14:paraId="71DFDD17" w14:textId="77777777" w:rsidR="001C4443" w:rsidRPr="007C493B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274.15</w:t>
            </w:r>
          </w:p>
        </w:tc>
        <w:tc>
          <w:tcPr>
            <w:tcW w:w="1522" w:type="dxa"/>
            <w:vAlign w:val="bottom"/>
          </w:tcPr>
          <w:p w14:paraId="71DFDD18" w14:textId="77777777" w:rsidR="001C4443" w:rsidRPr="007C493B" w:rsidRDefault="001C4443" w:rsidP="004D7008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274.15</w:t>
            </w:r>
          </w:p>
        </w:tc>
      </w:tr>
      <w:tr w:rsidR="001C4443" w:rsidRPr="007C493B" w14:paraId="71DFDD1F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1A" w14:textId="77777777" w:rsidR="001C4443" w:rsidRPr="007C493B" w:rsidRDefault="001C4443" w:rsidP="004D7008">
            <w:pPr>
              <w:spacing w:line="300" w:lineRule="exact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71DFDD1B" w14:textId="77777777" w:rsidR="001C4443" w:rsidRPr="007C493B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D1C" w14:textId="77777777" w:rsidR="001C4443" w:rsidRPr="007C493B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080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018.92</w:t>
            </w:r>
          </w:p>
        </w:tc>
        <w:tc>
          <w:tcPr>
            <w:tcW w:w="1620" w:type="dxa"/>
            <w:vAlign w:val="bottom"/>
          </w:tcPr>
          <w:p w14:paraId="71DFDD1D" w14:textId="77777777" w:rsidR="001C4443" w:rsidRPr="007C493B" w:rsidRDefault="001C4443" w:rsidP="004D7008">
            <w:pPr>
              <w:tabs>
                <w:tab w:val="decimal" w:pos="1247"/>
              </w:tabs>
              <w:spacing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080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018.92</w:t>
            </w:r>
          </w:p>
        </w:tc>
        <w:tc>
          <w:tcPr>
            <w:tcW w:w="1522" w:type="dxa"/>
            <w:vAlign w:val="bottom"/>
          </w:tcPr>
          <w:p w14:paraId="71DFDD1E" w14:textId="77777777" w:rsidR="001C4443" w:rsidRPr="007C493B" w:rsidRDefault="001C4443" w:rsidP="004D7008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080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018.92</w:t>
            </w:r>
          </w:p>
        </w:tc>
      </w:tr>
      <w:tr w:rsidR="001C4443" w:rsidRPr="007C493B" w14:paraId="71DFDD25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20" w14:textId="77777777" w:rsidR="001C4443" w:rsidRPr="007C493B" w:rsidRDefault="001C4443" w:rsidP="004D7008">
            <w:pPr>
              <w:spacing w:line="300" w:lineRule="exact"/>
              <w:ind w:left="338" w:hanging="338"/>
              <w:rPr>
                <w:sz w:val="26"/>
                <w:szCs w:val="26"/>
                <w:cs/>
              </w:rPr>
            </w:pPr>
            <w:r w:rsidRPr="007C493B">
              <w:rPr>
                <w:rFonts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71DFDD21" w14:textId="77777777" w:rsidR="001C4443" w:rsidRPr="007C493B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D22" w14:textId="77777777" w:rsidR="001C4443" w:rsidRPr="007C493B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350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185.38</w:t>
            </w:r>
          </w:p>
        </w:tc>
        <w:tc>
          <w:tcPr>
            <w:tcW w:w="1620" w:type="dxa"/>
            <w:vAlign w:val="bottom"/>
          </w:tcPr>
          <w:p w14:paraId="71DFDD23" w14:textId="77777777" w:rsidR="001C4443" w:rsidRPr="007C493B" w:rsidRDefault="001C4443" w:rsidP="004D7008">
            <w:pPr>
              <w:tabs>
                <w:tab w:val="decimal" w:pos="1247"/>
              </w:tabs>
              <w:spacing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350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185.38</w:t>
            </w:r>
          </w:p>
        </w:tc>
        <w:tc>
          <w:tcPr>
            <w:tcW w:w="1522" w:type="dxa"/>
            <w:vAlign w:val="bottom"/>
          </w:tcPr>
          <w:p w14:paraId="71DFDD24" w14:textId="77777777" w:rsidR="001C4443" w:rsidRPr="007C493B" w:rsidRDefault="001C4443" w:rsidP="004D7008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350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185.38</w:t>
            </w:r>
          </w:p>
        </w:tc>
      </w:tr>
      <w:tr w:rsidR="001C4443" w:rsidRPr="007C493B" w14:paraId="71DFDD2B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26" w14:textId="77777777" w:rsidR="001C4443" w:rsidRPr="007C493B" w:rsidRDefault="001C4443" w:rsidP="004D7008">
            <w:pPr>
              <w:spacing w:line="300" w:lineRule="exact"/>
              <w:ind w:left="255" w:hanging="255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10" w:type="dxa"/>
            <w:vAlign w:val="bottom"/>
          </w:tcPr>
          <w:p w14:paraId="71DFDD27" w14:textId="77777777" w:rsidR="001C4443" w:rsidRPr="007C493B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D28" w14:textId="77777777" w:rsidR="001C4443" w:rsidRPr="007C493B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620" w:type="dxa"/>
            <w:vAlign w:val="bottom"/>
          </w:tcPr>
          <w:p w14:paraId="71DFDD29" w14:textId="77777777" w:rsidR="001C4443" w:rsidRPr="007C493B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522" w:type="dxa"/>
            <w:vAlign w:val="bottom"/>
          </w:tcPr>
          <w:p w14:paraId="71DFDD2A" w14:textId="77777777" w:rsidR="001C4443" w:rsidRPr="007C493B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</w:tr>
      <w:tr w:rsidR="001C4443" w:rsidRPr="007C493B" w14:paraId="71DFDD31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2C" w14:textId="77777777" w:rsidR="001C4443" w:rsidRPr="007C493B" w:rsidRDefault="001C4443" w:rsidP="004D7008">
            <w:pPr>
              <w:spacing w:line="300" w:lineRule="exact"/>
              <w:rPr>
                <w:color w:val="FF0000"/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71DFDD2D" w14:textId="77777777" w:rsidR="001C4443" w:rsidRPr="007C493B" w:rsidRDefault="001C4443" w:rsidP="009642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14:paraId="71DFDD2E" w14:textId="77777777" w:rsidR="001C4443" w:rsidRPr="007C493B" w:rsidRDefault="001C4443" w:rsidP="009642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1DFDD2F" w14:textId="77777777" w:rsidR="001C4443" w:rsidRPr="007C493B" w:rsidRDefault="001C4443" w:rsidP="009642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522" w:type="dxa"/>
            <w:vAlign w:val="bottom"/>
          </w:tcPr>
          <w:p w14:paraId="71DFDD30" w14:textId="77777777" w:rsidR="001C4443" w:rsidRPr="007C493B" w:rsidRDefault="001C4443" w:rsidP="009642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392.92</w:t>
            </w:r>
          </w:p>
        </w:tc>
      </w:tr>
      <w:tr w:rsidR="001C4443" w:rsidRPr="007C493B" w14:paraId="71DFDD37" w14:textId="77777777" w:rsidTr="003C7364">
        <w:trPr>
          <w:trHeight w:val="374"/>
        </w:trPr>
        <w:tc>
          <w:tcPr>
            <w:tcW w:w="3240" w:type="dxa"/>
            <w:vAlign w:val="bottom"/>
            <w:hideMark/>
          </w:tcPr>
          <w:p w14:paraId="71DFDD32" w14:textId="77777777" w:rsidR="001C4443" w:rsidRPr="007C493B" w:rsidRDefault="001C4443" w:rsidP="004D7008">
            <w:pPr>
              <w:spacing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7C493B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71DFDD33" w14:textId="77777777" w:rsidR="001C4443" w:rsidRPr="007C493B" w:rsidRDefault="001C4443" w:rsidP="009642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14:paraId="71DFDD34" w14:textId="77777777" w:rsidR="001C4443" w:rsidRPr="007C493B" w:rsidRDefault="001C4443" w:rsidP="009642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184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566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582.25</w:t>
            </w:r>
          </w:p>
        </w:tc>
        <w:tc>
          <w:tcPr>
            <w:tcW w:w="1620" w:type="dxa"/>
            <w:vAlign w:val="bottom"/>
          </w:tcPr>
          <w:p w14:paraId="71DFDD35" w14:textId="77777777" w:rsidR="001C4443" w:rsidRPr="007C493B" w:rsidRDefault="001C4443" w:rsidP="009642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209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719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975.17</w:t>
            </w:r>
          </w:p>
        </w:tc>
        <w:tc>
          <w:tcPr>
            <w:tcW w:w="1522" w:type="dxa"/>
            <w:vAlign w:val="bottom"/>
          </w:tcPr>
          <w:p w14:paraId="71DFDD36" w14:textId="77777777" w:rsidR="001C4443" w:rsidRPr="007C493B" w:rsidRDefault="001C4443" w:rsidP="009642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209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719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975.17</w:t>
            </w:r>
          </w:p>
        </w:tc>
      </w:tr>
      <w:tr w:rsidR="004A0401" w:rsidRPr="007C493B" w14:paraId="71DFDD3D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38" w14:textId="77777777" w:rsidR="004A0401" w:rsidRPr="007C493B" w:rsidRDefault="004A0401" w:rsidP="004D7008">
            <w:pPr>
              <w:spacing w:line="320" w:lineRule="exact"/>
              <w:rPr>
                <w:b/>
                <w:bCs/>
                <w:sz w:val="26"/>
                <w:szCs w:val="26"/>
              </w:rPr>
            </w:pPr>
            <w:r w:rsidRPr="007C493B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71DFDD39" w14:textId="77777777" w:rsidR="004A0401" w:rsidRPr="007C493B" w:rsidRDefault="004A0401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1DFDD3A" w14:textId="77777777" w:rsidR="004A0401" w:rsidRPr="007C493B" w:rsidRDefault="004A0401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1DFDD3B" w14:textId="77777777" w:rsidR="004A0401" w:rsidRPr="007C493B" w:rsidRDefault="004A0401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71DFDD3C" w14:textId="77777777" w:rsidR="004A0401" w:rsidRPr="007C493B" w:rsidRDefault="004A0401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1C4443" w:rsidRPr="007C493B" w14:paraId="71DFDD43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3E" w14:textId="77777777" w:rsidR="001C4443" w:rsidRPr="007C493B" w:rsidRDefault="001C4443" w:rsidP="004D7008">
            <w:pPr>
              <w:spacing w:line="320" w:lineRule="exact"/>
              <w:ind w:left="161" w:hanging="161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vAlign w:val="bottom"/>
          </w:tcPr>
          <w:p w14:paraId="71DFDD3F" w14:textId="77777777" w:rsidR="001C4443" w:rsidRPr="007C493B" w:rsidRDefault="001C444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D40" w14:textId="77777777" w:rsidR="001C4443" w:rsidRPr="007C493B" w:rsidRDefault="001C444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768.64</w:t>
            </w:r>
          </w:p>
        </w:tc>
        <w:tc>
          <w:tcPr>
            <w:tcW w:w="1620" w:type="dxa"/>
            <w:vAlign w:val="bottom"/>
          </w:tcPr>
          <w:p w14:paraId="71DFDD41" w14:textId="77777777" w:rsidR="001C4443" w:rsidRPr="007C493B" w:rsidRDefault="001C444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768.64</w:t>
            </w:r>
          </w:p>
        </w:tc>
        <w:tc>
          <w:tcPr>
            <w:tcW w:w="1522" w:type="dxa"/>
            <w:vAlign w:val="bottom"/>
          </w:tcPr>
          <w:p w14:paraId="71DFDD42" w14:textId="77777777" w:rsidR="001C4443" w:rsidRPr="007C493B" w:rsidRDefault="001C4443" w:rsidP="004D7008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44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768.64</w:t>
            </w:r>
          </w:p>
        </w:tc>
      </w:tr>
      <w:tr w:rsidR="001C4443" w:rsidRPr="007C493B" w14:paraId="71DFDD49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44" w14:textId="77777777" w:rsidR="001C4443" w:rsidRPr="007C493B" w:rsidRDefault="001C4443" w:rsidP="004D7008">
            <w:pPr>
              <w:spacing w:line="320" w:lineRule="exact"/>
              <w:ind w:left="161" w:hanging="161"/>
              <w:rPr>
                <w:sz w:val="26"/>
                <w:szCs w:val="26"/>
                <w:cs/>
              </w:rPr>
            </w:pPr>
            <w:r w:rsidRPr="007C493B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71DFDD45" w14:textId="77777777" w:rsidR="001C4443" w:rsidRPr="007C493B" w:rsidRDefault="001C444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D46" w14:textId="77777777" w:rsidR="001C4443" w:rsidRPr="007C493B" w:rsidRDefault="001C444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620" w:type="dxa"/>
            <w:vAlign w:val="bottom"/>
          </w:tcPr>
          <w:p w14:paraId="71DFDD47" w14:textId="77777777" w:rsidR="001C4443" w:rsidRPr="007C493B" w:rsidRDefault="001C444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522" w:type="dxa"/>
            <w:vAlign w:val="bottom"/>
          </w:tcPr>
          <w:p w14:paraId="71DFDD48" w14:textId="77777777" w:rsidR="001C4443" w:rsidRPr="007C493B" w:rsidRDefault="001C4443" w:rsidP="004D7008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</w:tr>
      <w:tr w:rsidR="001C4443" w:rsidRPr="007C493B" w14:paraId="71DFDD4F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4A" w14:textId="77777777" w:rsidR="001C4443" w:rsidRPr="007C493B" w:rsidRDefault="001C4443" w:rsidP="004D7008">
            <w:pPr>
              <w:spacing w:line="320" w:lineRule="exact"/>
              <w:ind w:left="250" w:hanging="250"/>
              <w:rPr>
                <w:sz w:val="26"/>
                <w:szCs w:val="26"/>
              </w:rPr>
            </w:pPr>
            <w:r w:rsidRPr="007C493B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71DFDD4B" w14:textId="77777777" w:rsidR="001C4443" w:rsidRPr="007C493B" w:rsidRDefault="001C4443" w:rsidP="009642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D4C" w14:textId="77777777" w:rsidR="001C4443" w:rsidRPr="007C493B" w:rsidRDefault="001C4443" w:rsidP="009642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229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080.83</w:t>
            </w:r>
          </w:p>
        </w:tc>
        <w:tc>
          <w:tcPr>
            <w:tcW w:w="1620" w:type="dxa"/>
            <w:vAlign w:val="bottom"/>
          </w:tcPr>
          <w:p w14:paraId="71DFDD4D" w14:textId="77777777" w:rsidR="001C4443" w:rsidRPr="007C493B" w:rsidRDefault="001C4443" w:rsidP="009642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229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080.83</w:t>
            </w:r>
          </w:p>
        </w:tc>
        <w:tc>
          <w:tcPr>
            <w:tcW w:w="1522" w:type="dxa"/>
            <w:vAlign w:val="bottom"/>
          </w:tcPr>
          <w:p w14:paraId="71DFDD4E" w14:textId="77777777" w:rsidR="001C4443" w:rsidRPr="007C493B" w:rsidRDefault="001C4443" w:rsidP="009642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229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080.83</w:t>
            </w:r>
          </w:p>
        </w:tc>
      </w:tr>
      <w:tr w:rsidR="001C4443" w:rsidRPr="007C493B" w14:paraId="71DFDD55" w14:textId="77777777" w:rsidTr="003C7364">
        <w:trPr>
          <w:trHeight w:val="315"/>
        </w:trPr>
        <w:tc>
          <w:tcPr>
            <w:tcW w:w="3240" w:type="dxa"/>
            <w:vAlign w:val="bottom"/>
            <w:hideMark/>
          </w:tcPr>
          <w:p w14:paraId="71DFDD50" w14:textId="77777777" w:rsidR="001C4443" w:rsidRPr="007C493B" w:rsidRDefault="001C4443" w:rsidP="004D7008">
            <w:pPr>
              <w:spacing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7C493B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71DFDD51" w14:textId="77777777" w:rsidR="001C4443" w:rsidRPr="007C493B" w:rsidRDefault="001C4443" w:rsidP="009642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D52" w14:textId="77777777" w:rsidR="001C4443" w:rsidRPr="007C493B" w:rsidRDefault="001C4443" w:rsidP="009642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160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400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474.39</w:t>
            </w:r>
          </w:p>
        </w:tc>
        <w:tc>
          <w:tcPr>
            <w:tcW w:w="1620" w:type="dxa"/>
            <w:vAlign w:val="bottom"/>
          </w:tcPr>
          <w:p w14:paraId="71DFDD53" w14:textId="77777777" w:rsidR="001C4443" w:rsidRPr="007C493B" w:rsidRDefault="001C4443" w:rsidP="009642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160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400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474.39</w:t>
            </w:r>
          </w:p>
        </w:tc>
        <w:tc>
          <w:tcPr>
            <w:tcW w:w="1522" w:type="dxa"/>
            <w:vAlign w:val="bottom"/>
          </w:tcPr>
          <w:p w14:paraId="71DFDD54" w14:textId="77777777" w:rsidR="001C4443" w:rsidRPr="007C493B" w:rsidRDefault="001C4443" w:rsidP="009642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160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400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theme="majorBidi"/>
                <w:sz w:val="26"/>
                <w:szCs w:val="26"/>
                <w:cs/>
              </w:rPr>
              <w:t>474.39</w:t>
            </w:r>
          </w:p>
        </w:tc>
      </w:tr>
    </w:tbl>
    <w:p w14:paraId="1BF73025" w14:textId="77777777" w:rsidR="009642AE" w:rsidRPr="007C493B" w:rsidRDefault="009642AE" w:rsidP="009E6487">
      <w:pPr>
        <w:spacing w:line="240" w:lineRule="atLeast"/>
        <w:ind w:left="567"/>
        <w:jc w:val="distribute"/>
        <w:rPr>
          <w:rFonts w:ascii="Angsana New" w:hAnsi="Angsana New"/>
          <w:sz w:val="30"/>
          <w:szCs w:val="30"/>
        </w:rPr>
      </w:pPr>
    </w:p>
    <w:p w14:paraId="71DFDD56" w14:textId="154F3D81" w:rsidR="00A3437A" w:rsidRPr="007C493B" w:rsidRDefault="00A3437A" w:rsidP="00A3164A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ในระหว่าง</w:t>
      </w:r>
      <w:r w:rsidR="00594BD0" w:rsidRPr="007C493B">
        <w:rPr>
          <w:rFonts w:ascii="Angsana New" w:hAnsi="Angsana New" w:hint="cs"/>
          <w:sz w:val="30"/>
          <w:szCs w:val="30"/>
          <w:cs/>
        </w:rPr>
        <w:t>งวด</w:t>
      </w:r>
      <w:r w:rsidRPr="007C493B">
        <w:rPr>
          <w:rFonts w:ascii="Angsana New" w:hAnsi="Angsana New"/>
          <w:sz w:val="30"/>
          <w:szCs w:val="30"/>
          <w:cs/>
        </w:rPr>
        <w:t>ปัจจุบัน ไม่มีการโอนรายการระหว่างลำดับชั้นของมูลค่ายุติธรรม</w:t>
      </w:r>
    </w:p>
    <w:p w14:paraId="423E1C02" w14:textId="77777777" w:rsidR="009642AE" w:rsidRPr="007C493B" w:rsidRDefault="009642AE" w:rsidP="00A3164A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13CCC29" w14:textId="77777777" w:rsidR="009642AE" w:rsidRPr="007C493B" w:rsidRDefault="009642AE" w:rsidP="00A3164A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1DFDD58" w14:textId="77777777" w:rsidR="0069266C" w:rsidRPr="007C493B" w:rsidRDefault="0069266C" w:rsidP="009E6487">
      <w:pPr>
        <w:numPr>
          <w:ilvl w:val="0"/>
          <w:numId w:val="44"/>
        </w:numPr>
        <w:spacing w:line="240" w:lineRule="atLeast"/>
        <w:ind w:left="54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เครื่องมือทางการเงิน </w:t>
      </w:r>
      <w:r w:rsidRPr="007C493B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D59" w14:textId="77777777" w:rsidR="0069266C" w:rsidRPr="007C493B" w:rsidRDefault="0069266C" w:rsidP="0069266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C493B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มูลค่ายุติธรรมของเครื่องมือทางการเงิน</w:t>
      </w:r>
      <w:r w:rsidRPr="007C493B">
        <w:rPr>
          <w:rFonts w:hint="cs"/>
          <w:sz w:val="30"/>
          <w:szCs w:val="30"/>
          <w:cs/>
        </w:rPr>
        <w:t xml:space="preserve"> (ต่อ)</w:t>
      </w:r>
    </w:p>
    <w:p w14:paraId="71DFDD5A" w14:textId="77777777" w:rsidR="0069266C" w:rsidRPr="007C493B" w:rsidRDefault="0069266C" w:rsidP="00A3437A">
      <w:pPr>
        <w:spacing w:line="240" w:lineRule="atLeast"/>
        <w:ind w:left="567"/>
        <w:jc w:val="both"/>
        <w:rPr>
          <w:rFonts w:ascii="Angsana New" w:hAnsi="Angsana New"/>
          <w:b/>
          <w:bCs/>
        </w:rPr>
      </w:pPr>
    </w:p>
    <w:p w14:paraId="71DFDD5B" w14:textId="77777777" w:rsidR="00A3437A" w:rsidRPr="007C493B" w:rsidRDefault="00A3437A" w:rsidP="00A3437A">
      <w:pPr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 w:rsidRPr="007C493B">
        <w:rPr>
          <w:rFonts w:ascii="Angsana New" w:hAnsi="Angsana New"/>
          <w:b/>
          <w:bCs/>
          <w:sz w:val="30"/>
          <w:szCs w:val="30"/>
          <w:cs/>
        </w:rPr>
        <w:t xml:space="preserve">ลำดับชั้นของมูลค่ายุติธรรม </w:t>
      </w:r>
    </w:p>
    <w:p w14:paraId="71DFDD5C" w14:textId="0C615305" w:rsidR="00A3437A" w:rsidRPr="007C493B" w:rsidRDefault="00D507D6" w:rsidP="00A3437A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669DB" w:rsidRPr="007C493B">
        <w:rPr>
          <w:rFonts w:ascii="Angsana New" w:hAnsi="Angsana New"/>
          <w:sz w:val="30"/>
          <w:szCs w:val="30"/>
        </w:rPr>
        <w:t xml:space="preserve">30 </w:t>
      </w:r>
      <w:r w:rsidR="00C669DB" w:rsidRPr="007C493B">
        <w:rPr>
          <w:rFonts w:ascii="Angsana New" w:hAnsi="Angsana New"/>
          <w:sz w:val="30"/>
          <w:szCs w:val="30"/>
          <w:cs/>
        </w:rPr>
        <w:t xml:space="preserve">กันยายน </w:t>
      </w:r>
      <w:r w:rsidR="00C669DB" w:rsidRPr="007C493B">
        <w:rPr>
          <w:rFonts w:ascii="Angsana New" w:hAnsi="Angsana New"/>
          <w:sz w:val="30"/>
          <w:szCs w:val="30"/>
        </w:rPr>
        <w:t>2565</w:t>
      </w:r>
      <w:r w:rsidRPr="007C493B">
        <w:rPr>
          <w:rFonts w:ascii="Angsana New" w:hAnsi="Angsana New" w:hint="cs"/>
          <w:sz w:val="30"/>
          <w:szCs w:val="30"/>
          <w:cs/>
        </w:rPr>
        <w:t xml:space="preserve"> และ</w:t>
      </w:r>
      <w:r w:rsidR="003752A6" w:rsidRPr="007C493B">
        <w:rPr>
          <w:rFonts w:ascii="Angsana New" w:hAnsi="Angsana New" w:hint="cs"/>
          <w:sz w:val="30"/>
          <w:szCs w:val="30"/>
          <w:cs/>
        </w:rPr>
        <w:t>วันที่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C493B">
        <w:rPr>
          <w:rFonts w:ascii="Angsana New" w:hAnsi="Angsana New"/>
          <w:sz w:val="30"/>
          <w:szCs w:val="30"/>
          <w:lang w:val="en-US"/>
        </w:rPr>
        <w:t xml:space="preserve">31 </w:t>
      </w:r>
      <w:r w:rsidRPr="007C493B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7C493B">
        <w:rPr>
          <w:rFonts w:ascii="Angsana New" w:hAnsi="Angsana New"/>
          <w:sz w:val="30"/>
          <w:szCs w:val="30"/>
          <w:lang w:val="en-US"/>
        </w:rPr>
        <w:t>2564</w:t>
      </w:r>
      <w:r w:rsidRPr="007C493B">
        <w:rPr>
          <w:rFonts w:ascii="Angsana New" w:hAnsi="Angsana New"/>
          <w:sz w:val="30"/>
          <w:szCs w:val="30"/>
          <w:cs/>
        </w:rPr>
        <w:t xml:space="preserve"> 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A3437A" w:rsidRPr="007C493B" w14:paraId="71DFDD5E" w14:textId="77777777" w:rsidTr="007F261E">
        <w:trPr>
          <w:tblHeader/>
        </w:trPr>
        <w:tc>
          <w:tcPr>
            <w:tcW w:w="9210" w:type="dxa"/>
            <w:gridSpan w:val="5"/>
            <w:shd w:val="clear" w:color="auto" w:fill="auto"/>
            <w:vAlign w:val="bottom"/>
            <w:hideMark/>
          </w:tcPr>
          <w:p w14:paraId="71DFDD5D" w14:textId="77777777" w:rsidR="00A3437A" w:rsidRPr="007C493B" w:rsidRDefault="00A3437A" w:rsidP="007F261E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493B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A3437A" w:rsidRPr="007C493B" w14:paraId="71DFDD61" w14:textId="77777777" w:rsidTr="007F261E">
        <w:trPr>
          <w:trHeight w:val="414"/>
          <w:tblHeader/>
        </w:trPr>
        <w:tc>
          <w:tcPr>
            <w:tcW w:w="3963" w:type="dxa"/>
            <w:shd w:val="clear" w:color="auto" w:fill="auto"/>
            <w:vAlign w:val="bottom"/>
          </w:tcPr>
          <w:p w14:paraId="71DFDD5F" w14:textId="77777777" w:rsidR="00A3437A" w:rsidRPr="007C493B" w:rsidRDefault="00A3437A" w:rsidP="007F261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247" w:type="dxa"/>
            <w:gridSpan w:val="4"/>
            <w:shd w:val="clear" w:color="auto" w:fill="auto"/>
            <w:hideMark/>
          </w:tcPr>
          <w:p w14:paraId="71DFDD60" w14:textId="3FCF90C7" w:rsidR="00A3437A" w:rsidRPr="007C493B" w:rsidRDefault="00A3437A" w:rsidP="00594B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งบการเงินรวมและงบการเงินเฉพาะกิจการ ณ วันที่</w:t>
            </w:r>
            <w:r w:rsidRPr="007C493B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  <w:r w:rsidR="00C669DB" w:rsidRPr="007C493B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="00C669DB" w:rsidRPr="007C493B">
              <w:rPr>
                <w:rFonts w:asciiTheme="majorBidi" w:hAnsiTheme="majorBidi" w:cs="Angsana New"/>
                <w:kern w:val="28"/>
                <w:sz w:val="26"/>
                <w:szCs w:val="26"/>
                <w:cs/>
              </w:rPr>
              <w:t xml:space="preserve">กันยายน </w:t>
            </w:r>
            <w:r w:rsidR="00C669DB" w:rsidRPr="007C493B">
              <w:rPr>
                <w:rFonts w:asciiTheme="majorBidi" w:hAnsiTheme="majorBidi" w:cstheme="majorBidi"/>
                <w:kern w:val="28"/>
                <w:sz w:val="26"/>
                <w:szCs w:val="26"/>
              </w:rPr>
              <w:t>2565</w:t>
            </w:r>
          </w:p>
        </w:tc>
      </w:tr>
      <w:tr w:rsidR="00A3437A" w:rsidRPr="007C493B" w14:paraId="71DFDD67" w14:textId="77777777" w:rsidTr="007F261E">
        <w:trPr>
          <w:tblHeader/>
        </w:trPr>
        <w:tc>
          <w:tcPr>
            <w:tcW w:w="3963" w:type="dxa"/>
            <w:shd w:val="clear" w:color="auto" w:fill="auto"/>
            <w:vAlign w:val="bottom"/>
          </w:tcPr>
          <w:p w14:paraId="71DFDD62" w14:textId="77777777" w:rsidR="00A3437A" w:rsidRPr="007C493B" w:rsidRDefault="00A3437A" w:rsidP="007F261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  <w:hideMark/>
          </w:tcPr>
          <w:p w14:paraId="71DFDD63" w14:textId="77777777" w:rsidR="00A3437A" w:rsidRPr="007C493B" w:rsidRDefault="00A3437A" w:rsidP="007F2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C493B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7C493B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4" w:type="dxa"/>
            <w:shd w:val="clear" w:color="auto" w:fill="auto"/>
            <w:hideMark/>
          </w:tcPr>
          <w:p w14:paraId="71DFDD64" w14:textId="77777777" w:rsidR="00A3437A" w:rsidRPr="007C493B" w:rsidRDefault="00A3437A" w:rsidP="007F2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C493B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7C493B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14:paraId="71DFDD65" w14:textId="77777777" w:rsidR="00A3437A" w:rsidRPr="007C493B" w:rsidRDefault="00A3437A" w:rsidP="007F2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C493B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7C493B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35" w:type="dxa"/>
            <w:shd w:val="clear" w:color="auto" w:fill="auto"/>
            <w:vAlign w:val="bottom"/>
            <w:hideMark/>
          </w:tcPr>
          <w:p w14:paraId="71DFDD66" w14:textId="77777777" w:rsidR="00A3437A" w:rsidRPr="007C493B" w:rsidRDefault="00A3437A" w:rsidP="007F2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7C493B"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A3437A" w:rsidRPr="007C493B" w14:paraId="71DFDD6D" w14:textId="77777777" w:rsidTr="007F261E">
        <w:trPr>
          <w:trHeight w:val="73"/>
        </w:trPr>
        <w:tc>
          <w:tcPr>
            <w:tcW w:w="3963" w:type="dxa"/>
            <w:shd w:val="clear" w:color="auto" w:fill="auto"/>
          </w:tcPr>
          <w:p w14:paraId="71DFDD68" w14:textId="77777777" w:rsidR="00A3437A" w:rsidRPr="007C493B" w:rsidRDefault="00A3437A" w:rsidP="007F261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C493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71DFDD69" w14:textId="77777777" w:rsidR="00A3437A" w:rsidRPr="007C493B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71DFDD6A" w14:textId="77777777" w:rsidR="00A3437A" w:rsidRPr="007C493B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14:paraId="71DFDD6B" w14:textId="77777777" w:rsidR="00A3437A" w:rsidRPr="007C493B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71DFDD6C" w14:textId="77777777" w:rsidR="00A3437A" w:rsidRPr="007C493B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104665" w:rsidRPr="007C493B" w14:paraId="71DFDD73" w14:textId="77777777" w:rsidTr="007F261E">
        <w:trPr>
          <w:trHeight w:val="73"/>
        </w:trPr>
        <w:tc>
          <w:tcPr>
            <w:tcW w:w="3963" w:type="dxa"/>
            <w:shd w:val="clear" w:color="auto" w:fill="auto"/>
          </w:tcPr>
          <w:p w14:paraId="71DFDD6E" w14:textId="77777777" w:rsidR="00104665" w:rsidRPr="007C493B" w:rsidRDefault="00104665" w:rsidP="00104665">
            <w:pPr>
              <w:pStyle w:val="BodyTextIndent3"/>
              <w:spacing w:after="0"/>
              <w:ind w:left="-2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C493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4" w:type="dxa"/>
            <w:shd w:val="clear" w:color="auto" w:fill="auto"/>
          </w:tcPr>
          <w:p w14:paraId="71DFDD6F" w14:textId="23FD4B66" w:rsidR="00104665" w:rsidRPr="007C493B" w:rsidRDefault="00104665" w:rsidP="0010466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C493B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71DFDD70" w14:textId="11C5ACCC" w:rsidR="00104665" w:rsidRPr="007C493B" w:rsidRDefault="00372039" w:rsidP="00104665">
            <w:pPr>
              <w:pStyle w:val="BodyTextIndent3"/>
              <w:tabs>
                <w:tab w:val="decimal" w:pos="971"/>
              </w:tabs>
              <w:spacing w:after="0"/>
              <w:ind w:left="0" w:firstLine="9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C493B">
              <w:rPr>
                <w:rFonts w:asciiTheme="majorBidi" w:hAnsiTheme="majorBidi" w:cs="Angsana New"/>
                <w:sz w:val="26"/>
                <w:szCs w:val="26"/>
                <w:cs/>
              </w:rPr>
              <w:t>20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="Angsana New"/>
                <w:sz w:val="26"/>
                <w:szCs w:val="26"/>
                <w:cs/>
              </w:rPr>
              <w:t>175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="Angsana New"/>
                <w:sz w:val="26"/>
                <w:szCs w:val="26"/>
                <w:cs/>
              </w:rPr>
              <w:t>832.98</w:t>
            </w:r>
          </w:p>
        </w:tc>
        <w:tc>
          <w:tcPr>
            <w:tcW w:w="1334" w:type="dxa"/>
            <w:shd w:val="clear" w:color="auto" w:fill="auto"/>
          </w:tcPr>
          <w:p w14:paraId="71DFDD71" w14:textId="565C7AC3" w:rsidR="00104665" w:rsidRPr="007C493B" w:rsidRDefault="00104665" w:rsidP="0010466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C49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71DFDD72" w14:textId="0254E5DE" w:rsidR="00104665" w:rsidRPr="007C493B" w:rsidRDefault="00372039" w:rsidP="00104665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C493B">
              <w:rPr>
                <w:rFonts w:asciiTheme="majorBidi" w:hAnsiTheme="majorBidi" w:cs="Angsana New"/>
                <w:sz w:val="26"/>
                <w:szCs w:val="26"/>
                <w:cs/>
              </w:rPr>
              <w:t>20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="Angsana New"/>
                <w:sz w:val="26"/>
                <w:szCs w:val="26"/>
                <w:cs/>
              </w:rPr>
              <w:t>175</w:t>
            </w:r>
            <w:r w:rsidRPr="007C4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="Angsana New"/>
                <w:sz w:val="26"/>
                <w:szCs w:val="26"/>
                <w:cs/>
              </w:rPr>
              <w:t>832.98</w:t>
            </w:r>
          </w:p>
        </w:tc>
      </w:tr>
    </w:tbl>
    <w:p w14:paraId="71DFDD74" w14:textId="77777777" w:rsidR="0069266C" w:rsidRPr="007C493B" w:rsidRDefault="0069266C" w:rsidP="00A6201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</w:tabs>
        <w:spacing w:before="240"/>
        <w:ind w:hanging="138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D75" w14:textId="77777777" w:rsidR="0069266C" w:rsidRPr="007C493B" w:rsidRDefault="0069266C" w:rsidP="00A6201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</w:tabs>
        <w:spacing w:before="240"/>
        <w:ind w:hanging="138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D507D6" w:rsidRPr="007C493B" w14:paraId="71DFDD77" w14:textId="77777777" w:rsidTr="00F25259">
        <w:trPr>
          <w:tblHeader/>
        </w:trPr>
        <w:tc>
          <w:tcPr>
            <w:tcW w:w="9210" w:type="dxa"/>
            <w:gridSpan w:val="5"/>
            <w:shd w:val="clear" w:color="auto" w:fill="auto"/>
            <w:vAlign w:val="bottom"/>
            <w:hideMark/>
          </w:tcPr>
          <w:p w14:paraId="71DFDD76" w14:textId="77777777" w:rsidR="00D507D6" w:rsidRPr="007C493B" w:rsidRDefault="00D507D6" w:rsidP="00F25259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C493B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D507D6" w:rsidRPr="007C493B" w14:paraId="71DFDD7A" w14:textId="77777777" w:rsidTr="00F25259">
        <w:trPr>
          <w:trHeight w:val="414"/>
          <w:tblHeader/>
        </w:trPr>
        <w:tc>
          <w:tcPr>
            <w:tcW w:w="3963" w:type="dxa"/>
            <w:shd w:val="clear" w:color="auto" w:fill="auto"/>
            <w:vAlign w:val="bottom"/>
          </w:tcPr>
          <w:p w14:paraId="71DFDD78" w14:textId="77777777" w:rsidR="00D507D6" w:rsidRPr="007C493B" w:rsidRDefault="00D507D6" w:rsidP="00F2525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247" w:type="dxa"/>
            <w:gridSpan w:val="4"/>
            <w:shd w:val="clear" w:color="auto" w:fill="auto"/>
            <w:hideMark/>
          </w:tcPr>
          <w:p w14:paraId="71DFDD79" w14:textId="77777777" w:rsidR="00D507D6" w:rsidRPr="007C493B" w:rsidRDefault="00D507D6" w:rsidP="00F252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C493B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งบการเงินรวมและงบการเงินเฉพาะกิจการ ณ วันที่</w:t>
            </w:r>
            <w:r w:rsidRPr="007C493B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31 </w:t>
            </w:r>
            <w:r w:rsidRPr="007C493B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ธันวาคม</w:t>
            </w:r>
            <w:r w:rsidRPr="007C493B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7C493B">
              <w:rPr>
                <w:rFonts w:asciiTheme="majorBidi" w:hAnsiTheme="majorBidi" w:cstheme="majorBidi"/>
                <w:kern w:val="28"/>
                <w:sz w:val="26"/>
                <w:szCs w:val="26"/>
              </w:rPr>
              <w:t>2564</w:t>
            </w:r>
          </w:p>
        </w:tc>
      </w:tr>
      <w:tr w:rsidR="00D507D6" w:rsidRPr="007C493B" w14:paraId="71DFDD80" w14:textId="77777777" w:rsidTr="00F25259">
        <w:trPr>
          <w:tblHeader/>
        </w:trPr>
        <w:tc>
          <w:tcPr>
            <w:tcW w:w="3963" w:type="dxa"/>
            <w:shd w:val="clear" w:color="auto" w:fill="auto"/>
            <w:vAlign w:val="bottom"/>
          </w:tcPr>
          <w:p w14:paraId="71DFDD7B" w14:textId="77777777" w:rsidR="00D507D6" w:rsidRPr="007C493B" w:rsidRDefault="00D507D6" w:rsidP="00F2525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  <w:hideMark/>
          </w:tcPr>
          <w:p w14:paraId="71DFDD7C" w14:textId="77777777" w:rsidR="00D507D6" w:rsidRPr="007C493B" w:rsidRDefault="00D507D6" w:rsidP="00F252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C493B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7C493B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4" w:type="dxa"/>
            <w:shd w:val="clear" w:color="auto" w:fill="auto"/>
            <w:hideMark/>
          </w:tcPr>
          <w:p w14:paraId="71DFDD7D" w14:textId="77777777" w:rsidR="00D507D6" w:rsidRPr="007C493B" w:rsidRDefault="00D507D6" w:rsidP="00F252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C493B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7C493B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14:paraId="71DFDD7E" w14:textId="77777777" w:rsidR="00D507D6" w:rsidRPr="007C493B" w:rsidRDefault="00D507D6" w:rsidP="00F252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C493B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7C493B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35" w:type="dxa"/>
            <w:shd w:val="clear" w:color="auto" w:fill="auto"/>
            <w:vAlign w:val="bottom"/>
            <w:hideMark/>
          </w:tcPr>
          <w:p w14:paraId="71DFDD7F" w14:textId="77777777" w:rsidR="00D507D6" w:rsidRPr="007C493B" w:rsidRDefault="00D507D6" w:rsidP="00F252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7C493B"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D507D6" w:rsidRPr="007C493B" w14:paraId="71DFDD86" w14:textId="77777777" w:rsidTr="00F25259">
        <w:trPr>
          <w:trHeight w:val="73"/>
        </w:trPr>
        <w:tc>
          <w:tcPr>
            <w:tcW w:w="3963" w:type="dxa"/>
            <w:shd w:val="clear" w:color="auto" w:fill="auto"/>
          </w:tcPr>
          <w:p w14:paraId="71DFDD81" w14:textId="77777777" w:rsidR="00D507D6" w:rsidRPr="007C493B" w:rsidRDefault="00D507D6" w:rsidP="00F2525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C493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71DFDD82" w14:textId="77777777" w:rsidR="00D507D6" w:rsidRPr="007C493B" w:rsidRDefault="00D507D6" w:rsidP="00F25259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71DFDD83" w14:textId="77777777" w:rsidR="00D507D6" w:rsidRPr="007C493B" w:rsidRDefault="00D507D6" w:rsidP="00F25259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14:paraId="71DFDD84" w14:textId="77777777" w:rsidR="00D507D6" w:rsidRPr="007C493B" w:rsidRDefault="00D507D6" w:rsidP="00F25259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71DFDD85" w14:textId="77777777" w:rsidR="00D507D6" w:rsidRPr="007C493B" w:rsidRDefault="00D507D6" w:rsidP="00F25259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D507D6" w:rsidRPr="007C493B" w14:paraId="71DFDD8C" w14:textId="77777777" w:rsidTr="00F25259">
        <w:trPr>
          <w:trHeight w:val="73"/>
        </w:trPr>
        <w:tc>
          <w:tcPr>
            <w:tcW w:w="3963" w:type="dxa"/>
            <w:shd w:val="clear" w:color="auto" w:fill="auto"/>
          </w:tcPr>
          <w:p w14:paraId="71DFDD87" w14:textId="77777777" w:rsidR="00D507D6" w:rsidRPr="007C493B" w:rsidRDefault="00D507D6" w:rsidP="00D507D6">
            <w:pPr>
              <w:pStyle w:val="BodyTextIndent3"/>
              <w:spacing w:after="0"/>
              <w:ind w:left="-2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C493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4" w:type="dxa"/>
            <w:shd w:val="clear" w:color="auto" w:fill="auto"/>
          </w:tcPr>
          <w:p w14:paraId="71DFDD88" w14:textId="4996DE0C" w:rsidR="00D507D6" w:rsidRPr="007C493B" w:rsidRDefault="00104665" w:rsidP="00D507D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C493B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71DFDD89" w14:textId="02D50D7A" w:rsidR="00D507D6" w:rsidRPr="007C493B" w:rsidRDefault="00104665" w:rsidP="00D507D6">
            <w:pPr>
              <w:pStyle w:val="BodyTextIndent3"/>
              <w:tabs>
                <w:tab w:val="decimal" w:pos="971"/>
              </w:tabs>
              <w:spacing w:after="0"/>
              <w:ind w:left="0" w:firstLine="9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C493B">
              <w:rPr>
                <w:rFonts w:asciiTheme="majorBidi" w:hAnsiTheme="majorBidi" w:cs="Angsana New"/>
                <w:sz w:val="26"/>
                <w:szCs w:val="26"/>
                <w:cs/>
              </w:rPr>
              <w:t>25</w:t>
            </w:r>
            <w:r w:rsidRPr="007C493B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="Angsana New"/>
                <w:sz w:val="26"/>
                <w:szCs w:val="26"/>
                <w:cs/>
              </w:rPr>
              <w:t>153</w:t>
            </w:r>
            <w:r w:rsidRPr="007C493B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C493B">
              <w:rPr>
                <w:rFonts w:asciiTheme="majorBidi" w:hAnsiTheme="majorBidi" w:cs="Angsana New"/>
                <w:sz w:val="26"/>
                <w:szCs w:val="26"/>
                <w:cs/>
              </w:rPr>
              <w:t>392.92</w:t>
            </w:r>
          </w:p>
        </w:tc>
        <w:tc>
          <w:tcPr>
            <w:tcW w:w="1334" w:type="dxa"/>
            <w:shd w:val="clear" w:color="auto" w:fill="auto"/>
          </w:tcPr>
          <w:p w14:paraId="71DFDD8A" w14:textId="77777777" w:rsidR="00D507D6" w:rsidRPr="007C493B" w:rsidRDefault="00D507D6" w:rsidP="00D507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C493B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71DFDD8B" w14:textId="77777777" w:rsidR="00D507D6" w:rsidRPr="007C493B" w:rsidRDefault="00D507D6" w:rsidP="00D507D6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C493B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25</w:t>
            </w:r>
            <w:r w:rsidRPr="007C493B">
              <w:rPr>
                <w:rFonts w:ascii="Angsana New" w:hAnsi="Angsana New"/>
                <w:kern w:val="28"/>
                <w:sz w:val="26"/>
                <w:szCs w:val="26"/>
              </w:rPr>
              <w:t>,</w:t>
            </w:r>
            <w:r w:rsidRPr="007C493B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153</w:t>
            </w:r>
            <w:r w:rsidRPr="007C493B">
              <w:rPr>
                <w:rFonts w:ascii="Angsana New" w:hAnsi="Angsana New"/>
                <w:kern w:val="28"/>
                <w:sz w:val="26"/>
                <w:szCs w:val="26"/>
              </w:rPr>
              <w:t>,</w:t>
            </w:r>
            <w:r w:rsidRPr="007C493B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392.92</w:t>
            </w:r>
          </w:p>
        </w:tc>
      </w:tr>
    </w:tbl>
    <w:p w14:paraId="71DFDD8F" w14:textId="77777777" w:rsidR="001E11E6" w:rsidRPr="007C493B" w:rsidRDefault="001E11E6" w:rsidP="00D513B9">
      <w:pPr>
        <w:numPr>
          <w:ilvl w:val="0"/>
          <w:numId w:val="44"/>
        </w:numPr>
        <w:spacing w:before="240" w:line="240" w:lineRule="atLeast"/>
        <w:ind w:left="54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7C493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71DFDD90" w14:textId="5141E5F7" w:rsidR="00296204" w:rsidRPr="00EA4315" w:rsidRDefault="001E11E6" w:rsidP="00242EB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493B">
        <w:rPr>
          <w:rFonts w:ascii="Angsana New" w:hAnsi="Angsana New"/>
          <w:sz w:val="30"/>
          <w:szCs w:val="30"/>
          <w:cs/>
        </w:rPr>
        <w:t>กรรมการผู้มีอำนาจของบริษัทได้อนุมัติให้ออกงบการเงินนี้แล้วเมื่อวันที่</w:t>
      </w:r>
      <w:r w:rsidRPr="007C493B">
        <w:rPr>
          <w:rFonts w:ascii="Angsana New" w:hAnsi="Angsana New"/>
          <w:sz w:val="30"/>
          <w:szCs w:val="30"/>
        </w:rPr>
        <w:t xml:space="preserve"> </w:t>
      </w:r>
      <w:r w:rsidR="00C669DB" w:rsidRPr="007C493B">
        <w:rPr>
          <w:rFonts w:ascii="Angsana New" w:hAnsi="Angsana New"/>
          <w:sz w:val="30"/>
          <w:szCs w:val="30"/>
        </w:rPr>
        <w:t>9</w:t>
      </w:r>
      <w:r w:rsidRPr="007C493B">
        <w:rPr>
          <w:rFonts w:ascii="Angsana New" w:hAnsi="Angsana New"/>
          <w:sz w:val="30"/>
          <w:szCs w:val="30"/>
        </w:rPr>
        <w:t xml:space="preserve"> </w:t>
      </w:r>
      <w:r w:rsidR="00C669DB" w:rsidRPr="007C493B">
        <w:rPr>
          <w:rFonts w:ascii="Angsana New" w:hAnsi="Angsana New" w:hint="cs"/>
          <w:sz w:val="30"/>
          <w:szCs w:val="30"/>
          <w:cs/>
        </w:rPr>
        <w:t>พฤศจิกายน</w:t>
      </w:r>
      <w:r w:rsidRPr="007C493B">
        <w:rPr>
          <w:rFonts w:ascii="Angsana New" w:hAnsi="Angsana New"/>
          <w:sz w:val="30"/>
          <w:szCs w:val="30"/>
        </w:rPr>
        <w:t xml:space="preserve"> </w:t>
      </w:r>
      <w:r w:rsidRPr="007C493B">
        <w:rPr>
          <w:rFonts w:ascii="Angsana New" w:hAnsi="Angsana New" w:hint="cs"/>
          <w:sz w:val="30"/>
          <w:szCs w:val="30"/>
          <w:cs/>
        </w:rPr>
        <w:t>25</w:t>
      </w:r>
      <w:r w:rsidR="00A748FF" w:rsidRPr="007C493B">
        <w:rPr>
          <w:rFonts w:ascii="Angsana New" w:hAnsi="Angsana New"/>
          <w:sz w:val="30"/>
          <w:szCs w:val="30"/>
        </w:rPr>
        <w:t>6</w:t>
      </w:r>
      <w:r w:rsidR="0069266C" w:rsidRPr="007C493B">
        <w:rPr>
          <w:rFonts w:ascii="Angsana New" w:hAnsi="Angsana New"/>
          <w:sz w:val="30"/>
          <w:szCs w:val="30"/>
          <w:lang w:val="en-US"/>
        </w:rPr>
        <w:t>5</w:t>
      </w:r>
    </w:p>
    <w:sectPr w:rsidR="00296204" w:rsidRPr="00EA4315" w:rsidSect="00702663">
      <w:footerReference w:type="default" r:id="rId17"/>
      <w:pgSz w:w="11907" w:h="16840" w:code="9"/>
      <w:pgMar w:top="691" w:right="1152" w:bottom="576" w:left="1152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86547" w14:textId="77777777" w:rsidR="003307DB" w:rsidRDefault="003307DB">
      <w:r>
        <w:separator/>
      </w:r>
    </w:p>
  </w:endnote>
  <w:endnote w:type="continuationSeparator" w:id="0">
    <w:p w14:paraId="23DAD7E5" w14:textId="77777777" w:rsidR="003307DB" w:rsidRDefault="003307DB">
      <w:r>
        <w:continuationSeparator/>
      </w:r>
    </w:p>
  </w:endnote>
  <w:endnote w:type="continuationNotice" w:id="1">
    <w:p w14:paraId="17778840" w14:textId="77777777" w:rsidR="003307DB" w:rsidRDefault="003307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DD99" w14:textId="77777777" w:rsidR="003263D4" w:rsidRPr="008C31D3" w:rsidRDefault="003263D4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1DFDD9A" w14:textId="3ED0F31D" w:rsidR="003263D4" w:rsidRPr="008C31D3" w:rsidRDefault="003263D4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720702">
      <w:rPr>
        <w:rFonts w:ascii="Angsana New" w:hAnsi="Angsana New" w:cs="Angsana New"/>
        <w:sz w:val="30"/>
        <w:szCs w:val="30"/>
        <w:cs/>
        <w:lang w:val="en-US"/>
      </w:rPr>
      <w:t>นาย</w:t>
    </w:r>
    <w:r w:rsidR="00497F44" w:rsidRPr="00497F44">
      <w:rPr>
        <w:rFonts w:ascii="Angsana New" w:hAnsi="Angsana New" w:cs="Angsana New"/>
        <w:sz w:val="30"/>
        <w:szCs w:val="30"/>
        <w:cs/>
        <w:lang w:val="en-US"/>
      </w:rPr>
      <w:t>สุรวุฒิ ครรชิตวินิจกุล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DD9D" w14:textId="77777777" w:rsidR="003263D4" w:rsidRPr="008C31D3" w:rsidRDefault="003263D4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1DFDD9E" w14:textId="5D5A46BD" w:rsidR="003263D4" w:rsidRPr="008C31D3" w:rsidRDefault="003263D4" w:rsidP="008C31D3">
    <w:pPr>
      <w:pStyle w:val="Footer"/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</w:t>
    </w:r>
    <w:r>
      <w:rPr>
        <w:rFonts w:ascii="Angsana New" w:hAnsi="Angsana New" w:cs="Angsana New"/>
        <w:sz w:val="30"/>
        <w:szCs w:val="30"/>
        <w:lang w:val="en-US"/>
      </w:rPr>
      <w:t xml:space="preserve">  </w:t>
    </w:r>
    <w:r>
      <w:rPr>
        <w:rFonts w:ascii="Angsana New" w:hAnsi="Angsana New" w:cs="Angsana New"/>
        <w:sz w:val="30"/>
        <w:szCs w:val="30"/>
        <w:cs/>
        <w:lang w:val="en-US"/>
      </w:rPr>
      <w:t xml:space="preserve">  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(              นายบุญศักดิ์  เกียรติจรูญเลิศ       </w:t>
    </w:r>
    <w:r w:rsidR="001D6E91" w:rsidRPr="001D6E91">
      <w:rPr>
        <w:rFonts w:ascii="Angsana New" w:hAnsi="Angsana New" w:cs="Angsana New"/>
        <w:sz w:val="30"/>
        <w:szCs w:val="30"/>
        <w:cs/>
        <w:lang w:val="en-US"/>
      </w:rPr>
      <w:t>นายสุรวุฒิ ครรชิตวินิจกุล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    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DD9F" w14:textId="77777777" w:rsidR="003263D4" w:rsidRDefault="003263D4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1DFDDA0" w14:textId="08F16526" w:rsidR="003263D4" w:rsidRPr="008C31D3" w:rsidRDefault="003263D4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="001D6E91" w:rsidRPr="001D6E91">
      <w:rPr>
        <w:rFonts w:ascii="Angsana New" w:hAnsi="Angsana New" w:cs="Angsana New"/>
        <w:sz w:val="30"/>
        <w:szCs w:val="30"/>
        <w:cs/>
        <w:lang w:val="en-US"/>
      </w:rPr>
      <w:t>นายสุรวุฒิ ครรชิตวินิจกุล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DDA1" w14:textId="77777777" w:rsidR="003263D4" w:rsidRDefault="003263D4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1DFDDA2" w14:textId="277817E5" w:rsidR="003263D4" w:rsidRPr="008C31D3" w:rsidRDefault="003263D4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="001D6E91" w:rsidRPr="001D6E91">
      <w:rPr>
        <w:rFonts w:ascii="Angsana New" w:hAnsi="Angsana New" w:cs="Angsana New"/>
        <w:sz w:val="30"/>
        <w:szCs w:val="30"/>
        <w:cs/>
        <w:lang w:val="en-US"/>
      </w:rPr>
      <w:t>นายสุรวุฒิ ครรชิตวินิจกุล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DDA3" w14:textId="77777777" w:rsidR="003263D4" w:rsidRDefault="003263D4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1DFDDA4" w14:textId="4CFCAA9A" w:rsidR="003263D4" w:rsidRPr="008C31D3" w:rsidRDefault="003263D4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="001D6E91" w:rsidRPr="001D6E91">
      <w:rPr>
        <w:rFonts w:ascii="Angsana New" w:hAnsi="Angsana New" w:cs="Angsana New"/>
        <w:sz w:val="30"/>
        <w:szCs w:val="30"/>
        <w:cs/>
        <w:lang w:val="en-US"/>
      </w:rPr>
      <w:t>นายสุรวุฒิ ครรชิตวินิจกุล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DB3C1" w14:textId="77777777" w:rsidR="003307DB" w:rsidRDefault="003307DB">
      <w:r>
        <w:separator/>
      </w:r>
    </w:p>
  </w:footnote>
  <w:footnote w:type="continuationSeparator" w:id="0">
    <w:p w14:paraId="1B8F7B6B" w14:textId="77777777" w:rsidR="003307DB" w:rsidRDefault="003307DB">
      <w:r>
        <w:continuationSeparator/>
      </w:r>
    </w:p>
  </w:footnote>
  <w:footnote w:type="continuationNotice" w:id="1">
    <w:p w14:paraId="104A971A" w14:textId="77777777" w:rsidR="003307DB" w:rsidRDefault="003307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DD97" w14:textId="77777777" w:rsidR="003263D4" w:rsidRDefault="003263D4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6F2524">
      <w:rPr>
        <w:rStyle w:val="PageNumber"/>
        <w:rFonts w:ascii="Angsana New" w:hAnsi="Angsana New" w:cs="Angsana New"/>
        <w:noProof/>
        <w:sz w:val="28"/>
        <w:szCs w:val="28"/>
      </w:rPr>
      <w:t>4</w: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71DFDD98" w14:textId="77777777" w:rsidR="003263D4" w:rsidRDefault="003263D4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DD9B" w14:textId="77777777" w:rsidR="003263D4" w:rsidRDefault="003263D4" w:rsidP="000A1E0A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6F2524">
      <w:rPr>
        <w:rStyle w:val="PageNumber"/>
        <w:rFonts w:ascii="Angsana New" w:hAnsi="Angsana New" w:cs="Angsana New"/>
        <w:noProof/>
        <w:sz w:val="28"/>
        <w:szCs w:val="28"/>
      </w:rPr>
      <w:t>12</w: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71DFDD9C" w14:textId="77777777" w:rsidR="003263D4" w:rsidRPr="00AC69F6" w:rsidRDefault="003263D4" w:rsidP="00AC69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5E4A"/>
    <w:multiLevelType w:val="hybridMultilevel"/>
    <w:tmpl w:val="0DBE9192"/>
    <w:lvl w:ilvl="0" w:tplc="9EBE7918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B38FD"/>
    <w:multiLevelType w:val="hybridMultilevel"/>
    <w:tmpl w:val="1E7CDFD4"/>
    <w:lvl w:ilvl="0" w:tplc="1A9C4854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E1955"/>
    <w:multiLevelType w:val="hybridMultilevel"/>
    <w:tmpl w:val="A2983BFC"/>
    <w:lvl w:ilvl="0" w:tplc="B96AC63C">
      <w:start w:val="1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630AD"/>
    <w:multiLevelType w:val="hybridMultilevel"/>
    <w:tmpl w:val="41D4D0A8"/>
    <w:lvl w:ilvl="0" w:tplc="BD34F7DA">
      <w:start w:val="26"/>
      <w:numFmt w:val="decimal"/>
      <w:lvlText w:val="%1."/>
      <w:lvlJc w:val="left"/>
      <w:pPr>
        <w:ind w:left="123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B20C8"/>
    <w:multiLevelType w:val="hybridMultilevel"/>
    <w:tmpl w:val="ADC4C424"/>
    <w:lvl w:ilvl="0" w:tplc="E1A2B1D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8495217"/>
    <w:multiLevelType w:val="hybridMultilevel"/>
    <w:tmpl w:val="E46E0CDC"/>
    <w:lvl w:ilvl="0" w:tplc="97DC47A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F479B"/>
    <w:multiLevelType w:val="hybridMultilevel"/>
    <w:tmpl w:val="FF32C784"/>
    <w:lvl w:ilvl="0" w:tplc="4DAE6A46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B57F8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21A41"/>
    <w:multiLevelType w:val="hybridMultilevel"/>
    <w:tmpl w:val="EEBC5564"/>
    <w:lvl w:ilvl="0" w:tplc="7270B3F4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D5812"/>
    <w:multiLevelType w:val="hybridMultilevel"/>
    <w:tmpl w:val="FF028612"/>
    <w:lvl w:ilvl="0" w:tplc="EB025DB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356BDC"/>
    <w:multiLevelType w:val="hybridMultilevel"/>
    <w:tmpl w:val="476A3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80D00"/>
    <w:multiLevelType w:val="hybridMultilevel"/>
    <w:tmpl w:val="F162FD76"/>
    <w:lvl w:ilvl="0" w:tplc="32148694">
      <w:start w:val="2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078E6"/>
    <w:multiLevelType w:val="hybridMultilevel"/>
    <w:tmpl w:val="0E8A1E1E"/>
    <w:lvl w:ilvl="0" w:tplc="D640E63E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C553B"/>
    <w:multiLevelType w:val="hybridMultilevel"/>
    <w:tmpl w:val="FF32C784"/>
    <w:lvl w:ilvl="0" w:tplc="4DAE6A46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E74B7"/>
    <w:multiLevelType w:val="hybridMultilevel"/>
    <w:tmpl w:val="BC0CC074"/>
    <w:lvl w:ilvl="0" w:tplc="B8506E7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839FA"/>
    <w:multiLevelType w:val="hybridMultilevel"/>
    <w:tmpl w:val="B764196C"/>
    <w:lvl w:ilvl="0" w:tplc="7708108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348DE"/>
    <w:multiLevelType w:val="hybridMultilevel"/>
    <w:tmpl w:val="5B9C0788"/>
    <w:lvl w:ilvl="0" w:tplc="497CB0DC">
      <w:start w:val="25"/>
      <w:numFmt w:val="decimal"/>
      <w:lvlText w:val="%1."/>
      <w:lvlJc w:val="left"/>
      <w:pPr>
        <w:ind w:left="123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E2E6C"/>
    <w:multiLevelType w:val="hybridMultilevel"/>
    <w:tmpl w:val="3E46523C"/>
    <w:lvl w:ilvl="0" w:tplc="FFFFFFFF">
      <w:start w:val="2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508E5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E737B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51CF9"/>
    <w:multiLevelType w:val="hybridMultilevel"/>
    <w:tmpl w:val="3B0464CE"/>
    <w:lvl w:ilvl="0" w:tplc="AF3C1B2E">
      <w:start w:val="31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2" w15:restartNumberingAfterBreak="0">
    <w:nsid w:val="4312513F"/>
    <w:multiLevelType w:val="hybridMultilevel"/>
    <w:tmpl w:val="60FAB5F8"/>
    <w:lvl w:ilvl="0" w:tplc="D0F00DAA">
      <w:start w:val="2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105D0"/>
    <w:multiLevelType w:val="hybridMultilevel"/>
    <w:tmpl w:val="69C415DC"/>
    <w:lvl w:ilvl="0" w:tplc="BD9CBF68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D31D2C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2F34BB"/>
    <w:multiLevelType w:val="hybridMultilevel"/>
    <w:tmpl w:val="0EB44A98"/>
    <w:lvl w:ilvl="0" w:tplc="FFFAB3E6">
      <w:start w:val="15"/>
      <w:numFmt w:val="decimal"/>
      <w:lvlText w:val="%1."/>
      <w:lvlJc w:val="left"/>
      <w:pPr>
        <w:ind w:left="1238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C53093"/>
    <w:multiLevelType w:val="hybridMultilevel"/>
    <w:tmpl w:val="68040306"/>
    <w:lvl w:ilvl="0" w:tplc="8C58831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C7F9A"/>
    <w:multiLevelType w:val="hybridMultilevel"/>
    <w:tmpl w:val="0E8A1E1E"/>
    <w:lvl w:ilvl="0" w:tplc="D640E63E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E4292C"/>
    <w:multiLevelType w:val="multilevel"/>
    <w:tmpl w:val="8AEC2B22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168376B"/>
    <w:multiLevelType w:val="hybridMultilevel"/>
    <w:tmpl w:val="6964901C"/>
    <w:lvl w:ilvl="0" w:tplc="2294D270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4B610D"/>
    <w:multiLevelType w:val="hybridMultilevel"/>
    <w:tmpl w:val="4BE4E5D0"/>
    <w:lvl w:ilvl="0" w:tplc="30B29D84">
      <w:start w:val="1"/>
      <w:numFmt w:val="decimal"/>
      <w:lvlText w:val="27.%1"/>
      <w:lvlJc w:val="left"/>
      <w:pPr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24D1EAD"/>
    <w:multiLevelType w:val="hybridMultilevel"/>
    <w:tmpl w:val="24A05D7E"/>
    <w:lvl w:ilvl="0" w:tplc="38AED2B2">
      <w:start w:val="24"/>
      <w:numFmt w:val="decimal"/>
      <w:lvlText w:val="%1."/>
      <w:lvlJc w:val="left"/>
      <w:pPr>
        <w:ind w:left="123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B162DE"/>
    <w:multiLevelType w:val="hybridMultilevel"/>
    <w:tmpl w:val="49248048"/>
    <w:lvl w:ilvl="0" w:tplc="ACA4ADF4">
      <w:start w:val="2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806FC3"/>
    <w:multiLevelType w:val="hybridMultilevel"/>
    <w:tmpl w:val="8E3AF0DC"/>
    <w:lvl w:ilvl="0" w:tplc="2F20321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0862C1"/>
    <w:multiLevelType w:val="hybridMultilevel"/>
    <w:tmpl w:val="0EB44A98"/>
    <w:lvl w:ilvl="0" w:tplc="FFFFFFFF">
      <w:start w:val="15"/>
      <w:numFmt w:val="decimal"/>
      <w:lvlText w:val="%1."/>
      <w:lvlJc w:val="left"/>
      <w:pPr>
        <w:ind w:left="1238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A16E52"/>
    <w:multiLevelType w:val="hybridMultilevel"/>
    <w:tmpl w:val="0BD677EC"/>
    <w:lvl w:ilvl="0" w:tplc="FAA052CA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EC6CE0"/>
    <w:multiLevelType w:val="hybridMultilevel"/>
    <w:tmpl w:val="4F6C6A54"/>
    <w:lvl w:ilvl="0" w:tplc="8174AD8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014EEB"/>
    <w:multiLevelType w:val="hybridMultilevel"/>
    <w:tmpl w:val="ABC65D82"/>
    <w:lvl w:ilvl="0" w:tplc="33E68F58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7A70E6"/>
    <w:multiLevelType w:val="hybridMultilevel"/>
    <w:tmpl w:val="ABC65D82"/>
    <w:lvl w:ilvl="0" w:tplc="33E68F58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FF75F7"/>
    <w:multiLevelType w:val="hybridMultilevel"/>
    <w:tmpl w:val="C3FE9BFC"/>
    <w:lvl w:ilvl="0" w:tplc="5A28424C">
      <w:start w:val="27"/>
      <w:numFmt w:val="decimal"/>
      <w:lvlText w:val="%1."/>
      <w:lvlJc w:val="left"/>
      <w:pPr>
        <w:ind w:left="123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D2171D"/>
    <w:multiLevelType w:val="hybridMultilevel"/>
    <w:tmpl w:val="59464C64"/>
    <w:lvl w:ilvl="0" w:tplc="173A7A90">
      <w:start w:val="8"/>
      <w:numFmt w:val="bullet"/>
      <w:lvlText w:val="-"/>
      <w:lvlJc w:val="left"/>
      <w:pPr>
        <w:ind w:left="8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46" w15:restartNumberingAfterBreak="0">
    <w:nsid w:val="77B36DC8"/>
    <w:multiLevelType w:val="hybridMultilevel"/>
    <w:tmpl w:val="BC0CC074"/>
    <w:lvl w:ilvl="0" w:tplc="B8506E7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CB08E3"/>
    <w:multiLevelType w:val="hybridMultilevel"/>
    <w:tmpl w:val="3E46523C"/>
    <w:lvl w:ilvl="0" w:tplc="34340D6A">
      <w:start w:val="2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C45882"/>
    <w:multiLevelType w:val="hybridMultilevel"/>
    <w:tmpl w:val="8F647E2C"/>
    <w:lvl w:ilvl="0" w:tplc="452868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9"/>
  </w:num>
  <w:num w:numId="3">
    <w:abstractNumId w:val="11"/>
  </w:num>
  <w:num w:numId="4">
    <w:abstractNumId w:val="31"/>
  </w:num>
  <w:num w:numId="5">
    <w:abstractNumId w:val="38"/>
  </w:num>
  <w:num w:numId="6">
    <w:abstractNumId w:val="10"/>
  </w:num>
  <w:num w:numId="7">
    <w:abstractNumId w:val="44"/>
  </w:num>
  <w:num w:numId="8">
    <w:abstractNumId w:val="21"/>
  </w:num>
  <w:num w:numId="9">
    <w:abstractNumId w:val="25"/>
  </w:num>
  <w:num w:numId="10">
    <w:abstractNumId w:val="41"/>
  </w:num>
  <w:num w:numId="11">
    <w:abstractNumId w:val="42"/>
  </w:num>
  <w:num w:numId="12">
    <w:abstractNumId w:val="39"/>
  </w:num>
  <w:num w:numId="13">
    <w:abstractNumId w:val="27"/>
  </w:num>
  <w:num w:numId="14">
    <w:abstractNumId w:val="15"/>
  </w:num>
  <w:num w:numId="15">
    <w:abstractNumId w:val="46"/>
  </w:num>
  <w:num w:numId="16">
    <w:abstractNumId w:val="1"/>
  </w:num>
  <w:num w:numId="17">
    <w:abstractNumId w:val="26"/>
  </w:num>
  <w:num w:numId="18">
    <w:abstractNumId w:val="32"/>
  </w:num>
  <w:num w:numId="19">
    <w:abstractNumId w:val="28"/>
  </w:num>
  <w:num w:numId="20">
    <w:abstractNumId w:val="24"/>
  </w:num>
  <w:num w:numId="21">
    <w:abstractNumId w:val="19"/>
  </w:num>
  <w:num w:numId="22">
    <w:abstractNumId w:val="20"/>
  </w:num>
  <w:num w:numId="23">
    <w:abstractNumId w:val="34"/>
  </w:num>
  <w:num w:numId="24">
    <w:abstractNumId w:val="4"/>
  </w:num>
  <w:num w:numId="25">
    <w:abstractNumId w:val="37"/>
  </w:num>
  <w:num w:numId="26">
    <w:abstractNumId w:val="48"/>
  </w:num>
  <w:num w:numId="27">
    <w:abstractNumId w:val="36"/>
  </w:num>
  <w:num w:numId="28">
    <w:abstractNumId w:val="3"/>
  </w:num>
  <w:num w:numId="29">
    <w:abstractNumId w:val="14"/>
  </w:num>
  <w:num w:numId="30">
    <w:abstractNumId w:val="7"/>
  </w:num>
  <w:num w:numId="31">
    <w:abstractNumId w:val="45"/>
  </w:num>
  <w:num w:numId="32">
    <w:abstractNumId w:val="8"/>
  </w:num>
  <w:num w:numId="33">
    <w:abstractNumId w:val="6"/>
  </w:num>
  <w:num w:numId="34">
    <w:abstractNumId w:val="40"/>
  </w:num>
  <w:num w:numId="35">
    <w:abstractNumId w:val="13"/>
  </w:num>
  <w:num w:numId="36">
    <w:abstractNumId w:val="22"/>
  </w:num>
  <w:num w:numId="37">
    <w:abstractNumId w:val="12"/>
  </w:num>
  <w:num w:numId="38">
    <w:abstractNumId w:val="17"/>
  </w:num>
  <w:num w:numId="39">
    <w:abstractNumId w:val="43"/>
  </w:num>
  <w:num w:numId="40">
    <w:abstractNumId w:val="2"/>
  </w:num>
  <w:num w:numId="41">
    <w:abstractNumId w:val="16"/>
  </w:num>
  <w:num w:numId="42">
    <w:abstractNumId w:val="47"/>
  </w:num>
  <w:num w:numId="43">
    <w:abstractNumId w:val="33"/>
  </w:num>
  <w:num w:numId="44">
    <w:abstractNumId w:val="18"/>
  </w:num>
  <w:num w:numId="45">
    <w:abstractNumId w:val="30"/>
  </w:num>
  <w:num w:numId="46">
    <w:abstractNumId w:val="9"/>
  </w:num>
  <w:num w:numId="47">
    <w:abstractNumId w:val="35"/>
  </w:num>
  <w:num w:numId="48">
    <w:abstractNumId w:val="0"/>
  </w:num>
  <w:num w:numId="49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0201"/>
    <w:rsid w:val="000006FD"/>
    <w:rsid w:val="000009F6"/>
    <w:rsid w:val="0000175F"/>
    <w:rsid w:val="00001DCA"/>
    <w:rsid w:val="000027B7"/>
    <w:rsid w:val="00002AF5"/>
    <w:rsid w:val="00002BEF"/>
    <w:rsid w:val="00002DA6"/>
    <w:rsid w:val="00002EB1"/>
    <w:rsid w:val="00003B9C"/>
    <w:rsid w:val="00003BA3"/>
    <w:rsid w:val="00003C17"/>
    <w:rsid w:val="00004D06"/>
    <w:rsid w:val="00005035"/>
    <w:rsid w:val="000055D8"/>
    <w:rsid w:val="00006366"/>
    <w:rsid w:val="00006754"/>
    <w:rsid w:val="00006D44"/>
    <w:rsid w:val="000070CB"/>
    <w:rsid w:val="000076FB"/>
    <w:rsid w:val="00007BA0"/>
    <w:rsid w:val="00010209"/>
    <w:rsid w:val="000106F7"/>
    <w:rsid w:val="000107B8"/>
    <w:rsid w:val="00010B54"/>
    <w:rsid w:val="00010E97"/>
    <w:rsid w:val="000123D0"/>
    <w:rsid w:val="00012647"/>
    <w:rsid w:val="00012CC3"/>
    <w:rsid w:val="00013450"/>
    <w:rsid w:val="00013C3C"/>
    <w:rsid w:val="0001477B"/>
    <w:rsid w:val="000147ED"/>
    <w:rsid w:val="00015A58"/>
    <w:rsid w:val="00015E3B"/>
    <w:rsid w:val="00015FDF"/>
    <w:rsid w:val="000160E4"/>
    <w:rsid w:val="00016248"/>
    <w:rsid w:val="00016250"/>
    <w:rsid w:val="00016765"/>
    <w:rsid w:val="00016F20"/>
    <w:rsid w:val="0001722E"/>
    <w:rsid w:val="0001770E"/>
    <w:rsid w:val="00017F93"/>
    <w:rsid w:val="00020364"/>
    <w:rsid w:val="00020D9A"/>
    <w:rsid w:val="00020FCA"/>
    <w:rsid w:val="00021239"/>
    <w:rsid w:val="00022C13"/>
    <w:rsid w:val="00022E54"/>
    <w:rsid w:val="000231BE"/>
    <w:rsid w:val="00023B68"/>
    <w:rsid w:val="00023C8B"/>
    <w:rsid w:val="00023CBB"/>
    <w:rsid w:val="00023D7D"/>
    <w:rsid w:val="0002408A"/>
    <w:rsid w:val="00024109"/>
    <w:rsid w:val="000246D4"/>
    <w:rsid w:val="000256AD"/>
    <w:rsid w:val="000258DC"/>
    <w:rsid w:val="0002642D"/>
    <w:rsid w:val="00026B9B"/>
    <w:rsid w:val="00026F5D"/>
    <w:rsid w:val="0002729C"/>
    <w:rsid w:val="000272BF"/>
    <w:rsid w:val="000275E9"/>
    <w:rsid w:val="0002769D"/>
    <w:rsid w:val="00027827"/>
    <w:rsid w:val="00030F23"/>
    <w:rsid w:val="0003106B"/>
    <w:rsid w:val="0003171F"/>
    <w:rsid w:val="00031DB8"/>
    <w:rsid w:val="00031EA7"/>
    <w:rsid w:val="00032C18"/>
    <w:rsid w:val="000332FC"/>
    <w:rsid w:val="000333EF"/>
    <w:rsid w:val="0003386E"/>
    <w:rsid w:val="00033CA8"/>
    <w:rsid w:val="000345C1"/>
    <w:rsid w:val="000346CB"/>
    <w:rsid w:val="00034820"/>
    <w:rsid w:val="000349C4"/>
    <w:rsid w:val="00034AAF"/>
    <w:rsid w:val="0003545E"/>
    <w:rsid w:val="000355B3"/>
    <w:rsid w:val="000357E3"/>
    <w:rsid w:val="000359D6"/>
    <w:rsid w:val="00036BA6"/>
    <w:rsid w:val="00037859"/>
    <w:rsid w:val="000408FE"/>
    <w:rsid w:val="00040BA9"/>
    <w:rsid w:val="00040CAD"/>
    <w:rsid w:val="00041027"/>
    <w:rsid w:val="00041A52"/>
    <w:rsid w:val="000428D3"/>
    <w:rsid w:val="000434E7"/>
    <w:rsid w:val="00043C14"/>
    <w:rsid w:val="000440C5"/>
    <w:rsid w:val="00045512"/>
    <w:rsid w:val="00045D3A"/>
    <w:rsid w:val="00045F90"/>
    <w:rsid w:val="000464A7"/>
    <w:rsid w:val="00046C7F"/>
    <w:rsid w:val="000475D6"/>
    <w:rsid w:val="000478AD"/>
    <w:rsid w:val="000500AD"/>
    <w:rsid w:val="000507E1"/>
    <w:rsid w:val="00050B11"/>
    <w:rsid w:val="00050DB3"/>
    <w:rsid w:val="00050DBA"/>
    <w:rsid w:val="00051254"/>
    <w:rsid w:val="0005143D"/>
    <w:rsid w:val="0005158B"/>
    <w:rsid w:val="00051D81"/>
    <w:rsid w:val="00051EDC"/>
    <w:rsid w:val="00052381"/>
    <w:rsid w:val="0005276E"/>
    <w:rsid w:val="00052D9E"/>
    <w:rsid w:val="00052F97"/>
    <w:rsid w:val="00053E42"/>
    <w:rsid w:val="00054327"/>
    <w:rsid w:val="000544C2"/>
    <w:rsid w:val="00054528"/>
    <w:rsid w:val="00054716"/>
    <w:rsid w:val="00054AD9"/>
    <w:rsid w:val="00055C93"/>
    <w:rsid w:val="00055ED7"/>
    <w:rsid w:val="00056931"/>
    <w:rsid w:val="00056CE1"/>
    <w:rsid w:val="00056D07"/>
    <w:rsid w:val="00056E08"/>
    <w:rsid w:val="0005726C"/>
    <w:rsid w:val="000572D0"/>
    <w:rsid w:val="00057447"/>
    <w:rsid w:val="00060C27"/>
    <w:rsid w:val="00061191"/>
    <w:rsid w:val="000612EC"/>
    <w:rsid w:val="000616CB"/>
    <w:rsid w:val="00061BB8"/>
    <w:rsid w:val="0006394B"/>
    <w:rsid w:val="00065412"/>
    <w:rsid w:val="000659EC"/>
    <w:rsid w:val="00065BE6"/>
    <w:rsid w:val="00065EE6"/>
    <w:rsid w:val="000662AE"/>
    <w:rsid w:val="0006698D"/>
    <w:rsid w:val="000669EB"/>
    <w:rsid w:val="00066B80"/>
    <w:rsid w:val="00066C7C"/>
    <w:rsid w:val="00066FB1"/>
    <w:rsid w:val="0006785B"/>
    <w:rsid w:val="00070C9F"/>
    <w:rsid w:val="00071189"/>
    <w:rsid w:val="000715D6"/>
    <w:rsid w:val="0007242D"/>
    <w:rsid w:val="00072814"/>
    <w:rsid w:val="00072948"/>
    <w:rsid w:val="00072F22"/>
    <w:rsid w:val="00072FD7"/>
    <w:rsid w:val="00073409"/>
    <w:rsid w:val="000735AB"/>
    <w:rsid w:val="00074B7D"/>
    <w:rsid w:val="00075BAC"/>
    <w:rsid w:val="0007647B"/>
    <w:rsid w:val="0007728E"/>
    <w:rsid w:val="00077BB2"/>
    <w:rsid w:val="00077C78"/>
    <w:rsid w:val="0008026E"/>
    <w:rsid w:val="000802CF"/>
    <w:rsid w:val="000809A3"/>
    <w:rsid w:val="00080C3A"/>
    <w:rsid w:val="00080F3B"/>
    <w:rsid w:val="00081153"/>
    <w:rsid w:val="00081446"/>
    <w:rsid w:val="00081695"/>
    <w:rsid w:val="000819AE"/>
    <w:rsid w:val="00081B3B"/>
    <w:rsid w:val="00081C1F"/>
    <w:rsid w:val="00082C48"/>
    <w:rsid w:val="0008379F"/>
    <w:rsid w:val="000837E5"/>
    <w:rsid w:val="00083F73"/>
    <w:rsid w:val="00084458"/>
    <w:rsid w:val="0008512B"/>
    <w:rsid w:val="00085395"/>
    <w:rsid w:val="00085750"/>
    <w:rsid w:val="00085DC8"/>
    <w:rsid w:val="00085DEC"/>
    <w:rsid w:val="0008668F"/>
    <w:rsid w:val="000870B4"/>
    <w:rsid w:val="000876A9"/>
    <w:rsid w:val="00087D19"/>
    <w:rsid w:val="00087E62"/>
    <w:rsid w:val="000900B5"/>
    <w:rsid w:val="00090443"/>
    <w:rsid w:val="00090920"/>
    <w:rsid w:val="00091199"/>
    <w:rsid w:val="00091361"/>
    <w:rsid w:val="00091B5A"/>
    <w:rsid w:val="00091BD5"/>
    <w:rsid w:val="00091CD2"/>
    <w:rsid w:val="00091F28"/>
    <w:rsid w:val="000928AE"/>
    <w:rsid w:val="00094152"/>
    <w:rsid w:val="00094443"/>
    <w:rsid w:val="0009448E"/>
    <w:rsid w:val="00094BC2"/>
    <w:rsid w:val="00094CBE"/>
    <w:rsid w:val="00094E64"/>
    <w:rsid w:val="000950F2"/>
    <w:rsid w:val="00095C08"/>
    <w:rsid w:val="000960A8"/>
    <w:rsid w:val="0009636A"/>
    <w:rsid w:val="00096468"/>
    <w:rsid w:val="00096544"/>
    <w:rsid w:val="00096AE7"/>
    <w:rsid w:val="00096B60"/>
    <w:rsid w:val="00097A60"/>
    <w:rsid w:val="00097B7C"/>
    <w:rsid w:val="000A079C"/>
    <w:rsid w:val="000A138B"/>
    <w:rsid w:val="000A1AB7"/>
    <w:rsid w:val="000A1C7D"/>
    <w:rsid w:val="000A1E0A"/>
    <w:rsid w:val="000A2459"/>
    <w:rsid w:val="000A2628"/>
    <w:rsid w:val="000A26A2"/>
    <w:rsid w:val="000A2AAF"/>
    <w:rsid w:val="000A2F7E"/>
    <w:rsid w:val="000A341C"/>
    <w:rsid w:val="000A399E"/>
    <w:rsid w:val="000A39F8"/>
    <w:rsid w:val="000A3AD8"/>
    <w:rsid w:val="000A411A"/>
    <w:rsid w:val="000A43D7"/>
    <w:rsid w:val="000A49FE"/>
    <w:rsid w:val="000A4DEB"/>
    <w:rsid w:val="000A636E"/>
    <w:rsid w:val="000A65A7"/>
    <w:rsid w:val="000A7459"/>
    <w:rsid w:val="000A7A9C"/>
    <w:rsid w:val="000A7E59"/>
    <w:rsid w:val="000B09CD"/>
    <w:rsid w:val="000B21E8"/>
    <w:rsid w:val="000B281D"/>
    <w:rsid w:val="000B2872"/>
    <w:rsid w:val="000B32A8"/>
    <w:rsid w:val="000B362C"/>
    <w:rsid w:val="000B369D"/>
    <w:rsid w:val="000B3B58"/>
    <w:rsid w:val="000B4048"/>
    <w:rsid w:val="000B541E"/>
    <w:rsid w:val="000B5827"/>
    <w:rsid w:val="000B6C85"/>
    <w:rsid w:val="000B72DA"/>
    <w:rsid w:val="000C038E"/>
    <w:rsid w:val="000C05D4"/>
    <w:rsid w:val="000C13EB"/>
    <w:rsid w:val="000C1737"/>
    <w:rsid w:val="000C189F"/>
    <w:rsid w:val="000C1C57"/>
    <w:rsid w:val="000C23CD"/>
    <w:rsid w:val="000C2BD4"/>
    <w:rsid w:val="000C30D0"/>
    <w:rsid w:val="000C35CF"/>
    <w:rsid w:val="000C3966"/>
    <w:rsid w:val="000C529A"/>
    <w:rsid w:val="000C5B1B"/>
    <w:rsid w:val="000C5C6A"/>
    <w:rsid w:val="000C5E1E"/>
    <w:rsid w:val="000C6386"/>
    <w:rsid w:val="000C6DA9"/>
    <w:rsid w:val="000C7045"/>
    <w:rsid w:val="000C72A6"/>
    <w:rsid w:val="000C74A1"/>
    <w:rsid w:val="000C7FEF"/>
    <w:rsid w:val="000D0FD6"/>
    <w:rsid w:val="000D135E"/>
    <w:rsid w:val="000D13CC"/>
    <w:rsid w:val="000D146D"/>
    <w:rsid w:val="000D1E5C"/>
    <w:rsid w:val="000D1E6C"/>
    <w:rsid w:val="000D25DD"/>
    <w:rsid w:val="000D2641"/>
    <w:rsid w:val="000D2B19"/>
    <w:rsid w:val="000D329B"/>
    <w:rsid w:val="000D40E5"/>
    <w:rsid w:val="000D42E7"/>
    <w:rsid w:val="000D4D11"/>
    <w:rsid w:val="000D6098"/>
    <w:rsid w:val="000D64D0"/>
    <w:rsid w:val="000D6961"/>
    <w:rsid w:val="000D6C1D"/>
    <w:rsid w:val="000D71C6"/>
    <w:rsid w:val="000D73A1"/>
    <w:rsid w:val="000D7431"/>
    <w:rsid w:val="000D7BDC"/>
    <w:rsid w:val="000D7CC1"/>
    <w:rsid w:val="000D7D2C"/>
    <w:rsid w:val="000D7E16"/>
    <w:rsid w:val="000D7EEF"/>
    <w:rsid w:val="000E0CDE"/>
    <w:rsid w:val="000E11EA"/>
    <w:rsid w:val="000E14BF"/>
    <w:rsid w:val="000E14CC"/>
    <w:rsid w:val="000E1546"/>
    <w:rsid w:val="000E1EA5"/>
    <w:rsid w:val="000E1F62"/>
    <w:rsid w:val="000E276E"/>
    <w:rsid w:val="000E28EE"/>
    <w:rsid w:val="000E28F8"/>
    <w:rsid w:val="000E2943"/>
    <w:rsid w:val="000E298F"/>
    <w:rsid w:val="000E34AD"/>
    <w:rsid w:val="000E34FE"/>
    <w:rsid w:val="000E49F1"/>
    <w:rsid w:val="000E4A04"/>
    <w:rsid w:val="000E6294"/>
    <w:rsid w:val="000E6951"/>
    <w:rsid w:val="000E6E70"/>
    <w:rsid w:val="000E6F6C"/>
    <w:rsid w:val="000E7C43"/>
    <w:rsid w:val="000E7F2F"/>
    <w:rsid w:val="000F047C"/>
    <w:rsid w:val="000F05CA"/>
    <w:rsid w:val="000F110C"/>
    <w:rsid w:val="000F12FD"/>
    <w:rsid w:val="000F1767"/>
    <w:rsid w:val="000F1820"/>
    <w:rsid w:val="000F2D3A"/>
    <w:rsid w:val="000F2EBF"/>
    <w:rsid w:val="000F320F"/>
    <w:rsid w:val="000F3433"/>
    <w:rsid w:val="000F4407"/>
    <w:rsid w:val="000F49FC"/>
    <w:rsid w:val="000F4DF6"/>
    <w:rsid w:val="000F50E2"/>
    <w:rsid w:val="000F5990"/>
    <w:rsid w:val="000F5BE4"/>
    <w:rsid w:val="000F5DB6"/>
    <w:rsid w:val="000F6568"/>
    <w:rsid w:val="000F6C5B"/>
    <w:rsid w:val="000F6EC3"/>
    <w:rsid w:val="000F6F61"/>
    <w:rsid w:val="000F737E"/>
    <w:rsid w:val="000F796E"/>
    <w:rsid w:val="000F7B51"/>
    <w:rsid w:val="000F7BB5"/>
    <w:rsid w:val="000F7E01"/>
    <w:rsid w:val="0010041A"/>
    <w:rsid w:val="001009F9"/>
    <w:rsid w:val="00100EC3"/>
    <w:rsid w:val="00101C21"/>
    <w:rsid w:val="001021C1"/>
    <w:rsid w:val="0010246E"/>
    <w:rsid w:val="00102566"/>
    <w:rsid w:val="0010339A"/>
    <w:rsid w:val="00103ED3"/>
    <w:rsid w:val="00104665"/>
    <w:rsid w:val="0010660F"/>
    <w:rsid w:val="001072A9"/>
    <w:rsid w:val="00107622"/>
    <w:rsid w:val="00107902"/>
    <w:rsid w:val="00110629"/>
    <w:rsid w:val="00110776"/>
    <w:rsid w:val="0011120A"/>
    <w:rsid w:val="001117C3"/>
    <w:rsid w:val="001117D4"/>
    <w:rsid w:val="001119E2"/>
    <w:rsid w:val="00111BB6"/>
    <w:rsid w:val="0011227F"/>
    <w:rsid w:val="00112EA4"/>
    <w:rsid w:val="001134A6"/>
    <w:rsid w:val="0011493A"/>
    <w:rsid w:val="00115CE5"/>
    <w:rsid w:val="001168BA"/>
    <w:rsid w:val="0011690B"/>
    <w:rsid w:val="00117260"/>
    <w:rsid w:val="00117957"/>
    <w:rsid w:val="00117B13"/>
    <w:rsid w:val="00117C71"/>
    <w:rsid w:val="00117F1F"/>
    <w:rsid w:val="0012009D"/>
    <w:rsid w:val="00120267"/>
    <w:rsid w:val="0012070F"/>
    <w:rsid w:val="00120A92"/>
    <w:rsid w:val="001216E8"/>
    <w:rsid w:val="00121DD0"/>
    <w:rsid w:val="001220AA"/>
    <w:rsid w:val="001232EF"/>
    <w:rsid w:val="0012358E"/>
    <w:rsid w:val="001237B0"/>
    <w:rsid w:val="00123BE0"/>
    <w:rsid w:val="00123CD0"/>
    <w:rsid w:val="00124312"/>
    <w:rsid w:val="001247C1"/>
    <w:rsid w:val="0012506A"/>
    <w:rsid w:val="001250F6"/>
    <w:rsid w:val="00125B22"/>
    <w:rsid w:val="00125CB2"/>
    <w:rsid w:val="00125D14"/>
    <w:rsid w:val="0012602F"/>
    <w:rsid w:val="0012646A"/>
    <w:rsid w:val="0012672F"/>
    <w:rsid w:val="001267F4"/>
    <w:rsid w:val="00126A6E"/>
    <w:rsid w:val="00126ACF"/>
    <w:rsid w:val="00126FAD"/>
    <w:rsid w:val="0013022E"/>
    <w:rsid w:val="00130F4A"/>
    <w:rsid w:val="00131132"/>
    <w:rsid w:val="001318D4"/>
    <w:rsid w:val="00131AFD"/>
    <w:rsid w:val="00131C42"/>
    <w:rsid w:val="00132008"/>
    <w:rsid w:val="00132593"/>
    <w:rsid w:val="0013307F"/>
    <w:rsid w:val="001331E2"/>
    <w:rsid w:val="001338EF"/>
    <w:rsid w:val="00133C16"/>
    <w:rsid w:val="0013462D"/>
    <w:rsid w:val="00134A8C"/>
    <w:rsid w:val="00135244"/>
    <w:rsid w:val="00135712"/>
    <w:rsid w:val="00135CC3"/>
    <w:rsid w:val="0013632B"/>
    <w:rsid w:val="00136474"/>
    <w:rsid w:val="00137EA6"/>
    <w:rsid w:val="00137F97"/>
    <w:rsid w:val="001406A1"/>
    <w:rsid w:val="00141D7C"/>
    <w:rsid w:val="0014279F"/>
    <w:rsid w:val="001429BF"/>
    <w:rsid w:val="00143B5D"/>
    <w:rsid w:val="00143C29"/>
    <w:rsid w:val="00144605"/>
    <w:rsid w:val="00144908"/>
    <w:rsid w:val="00144D5D"/>
    <w:rsid w:val="00145761"/>
    <w:rsid w:val="00145FE8"/>
    <w:rsid w:val="001462AE"/>
    <w:rsid w:val="001467AD"/>
    <w:rsid w:val="00146DB1"/>
    <w:rsid w:val="00147003"/>
    <w:rsid w:val="00147250"/>
    <w:rsid w:val="0014783A"/>
    <w:rsid w:val="00147CFD"/>
    <w:rsid w:val="00147FF1"/>
    <w:rsid w:val="0015025B"/>
    <w:rsid w:val="001506EA"/>
    <w:rsid w:val="00151864"/>
    <w:rsid w:val="00152B1B"/>
    <w:rsid w:val="0015325C"/>
    <w:rsid w:val="001539B8"/>
    <w:rsid w:val="00153A1C"/>
    <w:rsid w:val="00153D04"/>
    <w:rsid w:val="00153DB4"/>
    <w:rsid w:val="001540DC"/>
    <w:rsid w:val="001548CE"/>
    <w:rsid w:val="00155837"/>
    <w:rsid w:val="00156AF2"/>
    <w:rsid w:val="00156E8F"/>
    <w:rsid w:val="001604CB"/>
    <w:rsid w:val="001616C1"/>
    <w:rsid w:val="00161B64"/>
    <w:rsid w:val="00161CC4"/>
    <w:rsid w:val="00162635"/>
    <w:rsid w:val="00162BE3"/>
    <w:rsid w:val="00162F30"/>
    <w:rsid w:val="001632C5"/>
    <w:rsid w:val="00163657"/>
    <w:rsid w:val="00164A19"/>
    <w:rsid w:val="00165123"/>
    <w:rsid w:val="001657B5"/>
    <w:rsid w:val="0016597C"/>
    <w:rsid w:val="00165CD4"/>
    <w:rsid w:val="001673BE"/>
    <w:rsid w:val="00167443"/>
    <w:rsid w:val="0016794D"/>
    <w:rsid w:val="0017015C"/>
    <w:rsid w:val="001702F5"/>
    <w:rsid w:val="00170D33"/>
    <w:rsid w:val="0017146D"/>
    <w:rsid w:val="001716E3"/>
    <w:rsid w:val="001716EF"/>
    <w:rsid w:val="00171C77"/>
    <w:rsid w:val="00171F6E"/>
    <w:rsid w:val="00172B2A"/>
    <w:rsid w:val="00172C8B"/>
    <w:rsid w:val="0017381A"/>
    <w:rsid w:val="0017453D"/>
    <w:rsid w:val="001747EE"/>
    <w:rsid w:val="00174E44"/>
    <w:rsid w:val="00174EB6"/>
    <w:rsid w:val="00175127"/>
    <w:rsid w:val="00175948"/>
    <w:rsid w:val="00175C24"/>
    <w:rsid w:val="0017624B"/>
    <w:rsid w:val="0017654A"/>
    <w:rsid w:val="001766EB"/>
    <w:rsid w:val="00176BF0"/>
    <w:rsid w:val="001776EE"/>
    <w:rsid w:val="001778BE"/>
    <w:rsid w:val="001807D5"/>
    <w:rsid w:val="001810A1"/>
    <w:rsid w:val="00181552"/>
    <w:rsid w:val="001815D5"/>
    <w:rsid w:val="00182A7E"/>
    <w:rsid w:val="00183455"/>
    <w:rsid w:val="00183671"/>
    <w:rsid w:val="001838D5"/>
    <w:rsid w:val="001840A9"/>
    <w:rsid w:val="001842BA"/>
    <w:rsid w:val="00185B99"/>
    <w:rsid w:val="00185C61"/>
    <w:rsid w:val="00185C6D"/>
    <w:rsid w:val="00185EBD"/>
    <w:rsid w:val="0018601C"/>
    <w:rsid w:val="00186E86"/>
    <w:rsid w:val="00187570"/>
    <w:rsid w:val="00187CDF"/>
    <w:rsid w:val="0019090D"/>
    <w:rsid w:val="00191010"/>
    <w:rsid w:val="00191089"/>
    <w:rsid w:val="00192126"/>
    <w:rsid w:val="001924A0"/>
    <w:rsid w:val="001927B9"/>
    <w:rsid w:val="00192C55"/>
    <w:rsid w:val="00192EFF"/>
    <w:rsid w:val="00193A7B"/>
    <w:rsid w:val="00193BA3"/>
    <w:rsid w:val="00193BD9"/>
    <w:rsid w:val="00193DC6"/>
    <w:rsid w:val="00193FDB"/>
    <w:rsid w:val="001943C2"/>
    <w:rsid w:val="00194599"/>
    <w:rsid w:val="0019464A"/>
    <w:rsid w:val="00194F1E"/>
    <w:rsid w:val="00195940"/>
    <w:rsid w:val="00195B74"/>
    <w:rsid w:val="001963CE"/>
    <w:rsid w:val="00196536"/>
    <w:rsid w:val="001966DB"/>
    <w:rsid w:val="00196794"/>
    <w:rsid w:val="001969E0"/>
    <w:rsid w:val="00196ABA"/>
    <w:rsid w:val="00197315"/>
    <w:rsid w:val="001975E7"/>
    <w:rsid w:val="001A1494"/>
    <w:rsid w:val="001A1C9A"/>
    <w:rsid w:val="001A3A13"/>
    <w:rsid w:val="001A4E1E"/>
    <w:rsid w:val="001A505B"/>
    <w:rsid w:val="001A529B"/>
    <w:rsid w:val="001A5B43"/>
    <w:rsid w:val="001A6314"/>
    <w:rsid w:val="001A6841"/>
    <w:rsid w:val="001B0271"/>
    <w:rsid w:val="001B0412"/>
    <w:rsid w:val="001B15D6"/>
    <w:rsid w:val="001B19C3"/>
    <w:rsid w:val="001B1E7A"/>
    <w:rsid w:val="001B225A"/>
    <w:rsid w:val="001B2559"/>
    <w:rsid w:val="001B28E3"/>
    <w:rsid w:val="001B2D62"/>
    <w:rsid w:val="001B3439"/>
    <w:rsid w:val="001B3830"/>
    <w:rsid w:val="001B3A2C"/>
    <w:rsid w:val="001B3C31"/>
    <w:rsid w:val="001B4889"/>
    <w:rsid w:val="001B4FDE"/>
    <w:rsid w:val="001B5992"/>
    <w:rsid w:val="001B5E90"/>
    <w:rsid w:val="001B654B"/>
    <w:rsid w:val="001B65CC"/>
    <w:rsid w:val="001B6838"/>
    <w:rsid w:val="001B6BC7"/>
    <w:rsid w:val="001B6EA1"/>
    <w:rsid w:val="001B74A3"/>
    <w:rsid w:val="001B7829"/>
    <w:rsid w:val="001B7CF3"/>
    <w:rsid w:val="001B7DF5"/>
    <w:rsid w:val="001C031D"/>
    <w:rsid w:val="001C0395"/>
    <w:rsid w:val="001C1016"/>
    <w:rsid w:val="001C2650"/>
    <w:rsid w:val="001C288C"/>
    <w:rsid w:val="001C2892"/>
    <w:rsid w:val="001C2D85"/>
    <w:rsid w:val="001C2E30"/>
    <w:rsid w:val="001C3091"/>
    <w:rsid w:val="001C3216"/>
    <w:rsid w:val="001C4039"/>
    <w:rsid w:val="001C40DE"/>
    <w:rsid w:val="001C436E"/>
    <w:rsid w:val="001C4443"/>
    <w:rsid w:val="001C4624"/>
    <w:rsid w:val="001C4A22"/>
    <w:rsid w:val="001C551B"/>
    <w:rsid w:val="001C59D3"/>
    <w:rsid w:val="001C5A2F"/>
    <w:rsid w:val="001C5A94"/>
    <w:rsid w:val="001C6346"/>
    <w:rsid w:val="001C6444"/>
    <w:rsid w:val="001C669B"/>
    <w:rsid w:val="001C7227"/>
    <w:rsid w:val="001D011F"/>
    <w:rsid w:val="001D01E8"/>
    <w:rsid w:val="001D0F6B"/>
    <w:rsid w:val="001D2B2C"/>
    <w:rsid w:val="001D316D"/>
    <w:rsid w:val="001D3470"/>
    <w:rsid w:val="001D35B7"/>
    <w:rsid w:val="001D3C67"/>
    <w:rsid w:val="001D45CC"/>
    <w:rsid w:val="001D547F"/>
    <w:rsid w:val="001D632F"/>
    <w:rsid w:val="001D68E0"/>
    <w:rsid w:val="001D6AC3"/>
    <w:rsid w:val="001D6BD4"/>
    <w:rsid w:val="001D6D8A"/>
    <w:rsid w:val="001D6E58"/>
    <w:rsid w:val="001D6E91"/>
    <w:rsid w:val="001D7431"/>
    <w:rsid w:val="001D7AC6"/>
    <w:rsid w:val="001D7E8E"/>
    <w:rsid w:val="001E08BB"/>
    <w:rsid w:val="001E0C4D"/>
    <w:rsid w:val="001E1060"/>
    <w:rsid w:val="001E109E"/>
    <w:rsid w:val="001E11E6"/>
    <w:rsid w:val="001E125D"/>
    <w:rsid w:val="001E190D"/>
    <w:rsid w:val="001E1CD6"/>
    <w:rsid w:val="001E21AF"/>
    <w:rsid w:val="001E297D"/>
    <w:rsid w:val="001E337E"/>
    <w:rsid w:val="001E3753"/>
    <w:rsid w:val="001E5275"/>
    <w:rsid w:val="001E5A89"/>
    <w:rsid w:val="001E6CE6"/>
    <w:rsid w:val="001E6E2A"/>
    <w:rsid w:val="001E7665"/>
    <w:rsid w:val="001E7AB4"/>
    <w:rsid w:val="001F09CC"/>
    <w:rsid w:val="001F153E"/>
    <w:rsid w:val="001F1682"/>
    <w:rsid w:val="001F2B03"/>
    <w:rsid w:val="001F3FE8"/>
    <w:rsid w:val="001F42AC"/>
    <w:rsid w:val="001F438F"/>
    <w:rsid w:val="001F4BB2"/>
    <w:rsid w:val="001F4BCF"/>
    <w:rsid w:val="001F4CA7"/>
    <w:rsid w:val="001F5A79"/>
    <w:rsid w:val="001F5AA8"/>
    <w:rsid w:val="001F5B9A"/>
    <w:rsid w:val="001F6B7F"/>
    <w:rsid w:val="001F6C7D"/>
    <w:rsid w:val="001F6CF3"/>
    <w:rsid w:val="001F6FB6"/>
    <w:rsid w:val="001F707B"/>
    <w:rsid w:val="001F70D8"/>
    <w:rsid w:val="001F7409"/>
    <w:rsid w:val="001F7CF5"/>
    <w:rsid w:val="00200700"/>
    <w:rsid w:val="00200B43"/>
    <w:rsid w:val="00200FB7"/>
    <w:rsid w:val="00201347"/>
    <w:rsid w:val="002015B6"/>
    <w:rsid w:val="00201758"/>
    <w:rsid w:val="00201ABB"/>
    <w:rsid w:val="00202912"/>
    <w:rsid w:val="00202B72"/>
    <w:rsid w:val="00203DC7"/>
    <w:rsid w:val="00203EAA"/>
    <w:rsid w:val="0020496B"/>
    <w:rsid w:val="002051C4"/>
    <w:rsid w:val="002056EB"/>
    <w:rsid w:val="00206EB5"/>
    <w:rsid w:val="002070C9"/>
    <w:rsid w:val="002072C8"/>
    <w:rsid w:val="0020730B"/>
    <w:rsid w:val="002076EE"/>
    <w:rsid w:val="002076F1"/>
    <w:rsid w:val="00207A31"/>
    <w:rsid w:val="002102FD"/>
    <w:rsid w:val="00210359"/>
    <w:rsid w:val="002103AE"/>
    <w:rsid w:val="0021051B"/>
    <w:rsid w:val="00210B3B"/>
    <w:rsid w:val="00210D2C"/>
    <w:rsid w:val="00210F69"/>
    <w:rsid w:val="0021106F"/>
    <w:rsid w:val="00211892"/>
    <w:rsid w:val="00211949"/>
    <w:rsid w:val="00211BA6"/>
    <w:rsid w:val="00211D31"/>
    <w:rsid w:val="00212B93"/>
    <w:rsid w:val="002137C9"/>
    <w:rsid w:val="00213C50"/>
    <w:rsid w:val="00213CA4"/>
    <w:rsid w:val="00214377"/>
    <w:rsid w:val="002145EE"/>
    <w:rsid w:val="002155C7"/>
    <w:rsid w:val="002158DE"/>
    <w:rsid w:val="00215A60"/>
    <w:rsid w:val="00215EE7"/>
    <w:rsid w:val="002162E7"/>
    <w:rsid w:val="00216682"/>
    <w:rsid w:val="00216C5F"/>
    <w:rsid w:val="002177D6"/>
    <w:rsid w:val="00217A0C"/>
    <w:rsid w:val="00217ADF"/>
    <w:rsid w:val="00220E48"/>
    <w:rsid w:val="0022106F"/>
    <w:rsid w:val="00221560"/>
    <w:rsid w:val="00221C06"/>
    <w:rsid w:val="00222207"/>
    <w:rsid w:val="00223097"/>
    <w:rsid w:val="0022348E"/>
    <w:rsid w:val="00223938"/>
    <w:rsid w:val="0022425F"/>
    <w:rsid w:val="002254D3"/>
    <w:rsid w:val="00225581"/>
    <w:rsid w:val="00225DC8"/>
    <w:rsid w:val="00226D26"/>
    <w:rsid w:val="002270E1"/>
    <w:rsid w:val="00227271"/>
    <w:rsid w:val="00227554"/>
    <w:rsid w:val="00230DB1"/>
    <w:rsid w:val="00231267"/>
    <w:rsid w:val="00231C38"/>
    <w:rsid w:val="00231E7D"/>
    <w:rsid w:val="00231EE4"/>
    <w:rsid w:val="00231FD8"/>
    <w:rsid w:val="00232854"/>
    <w:rsid w:val="0023357F"/>
    <w:rsid w:val="00233827"/>
    <w:rsid w:val="00233C9B"/>
    <w:rsid w:val="0023467E"/>
    <w:rsid w:val="002348F1"/>
    <w:rsid w:val="002354AF"/>
    <w:rsid w:val="002359B1"/>
    <w:rsid w:val="00236105"/>
    <w:rsid w:val="00236253"/>
    <w:rsid w:val="002364B5"/>
    <w:rsid w:val="00236F11"/>
    <w:rsid w:val="00237237"/>
    <w:rsid w:val="00237B82"/>
    <w:rsid w:val="00240025"/>
    <w:rsid w:val="0024054D"/>
    <w:rsid w:val="0024091F"/>
    <w:rsid w:val="00240D10"/>
    <w:rsid w:val="00241553"/>
    <w:rsid w:val="002417BD"/>
    <w:rsid w:val="00241908"/>
    <w:rsid w:val="002428BB"/>
    <w:rsid w:val="00242B1F"/>
    <w:rsid w:val="00242B28"/>
    <w:rsid w:val="00242EB3"/>
    <w:rsid w:val="00243E81"/>
    <w:rsid w:val="002442CB"/>
    <w:rsid w:val="002444FB"/>
    <w:rsid w:val="00244C74"/>
    <w:rsid w:val="00245ED5"/>
    <w:rsid w:val="002460D0"/>
    <w:rsid w:val="00246197"/>
    <w:rsid w:val="0024657E"/>
    <w:rsid w:val="00246AAE"/>
    <w:rsid w:val="0024770B"/>
    <w:rsid w:val="00247C69"/>
    <w:rsid w:val="002504D5"/>
    <w:rsid w:val="00250624"/>
    <w:rsid w:val="00250D35"/>
    <w:rsid w:val="00250FDF"/>
    <w:rsid w:val="002523AC"/>
    <w:rsid w:val="00252ADB"/>
    <w:rsid w:val="002532EF"/>
    <w:rsid w:val="002557CB"/>
    <w:rsid w:val="0025590F"/>
    <w:rsid w:val="00255EA7"/>
    <w:rsid w:val="00256204"/>
    <w:rsid w:val="002566F7"/>
    <w:rsid w:val="0025703C"/>
    <w:rsid w:val="0025723D"/>
    <w:rsid w:val="002603DF"/>
    <w:rsid w:val="00260556"/>
    <w:rsid w:val="00260FD7"/>
    <w:rsid w:val="002610BB"/>
    <w:rsid w:val="00261107"/>
    <w:rsid w:val="0026164E"/>
    <w:rsid w:val="00261BA6"/>
    <w:rsid w:val="00261BC5"/>
    <w:rsid w:val="002620DF"/>
    <w:rsid w:val="0026224A"/>
    <w:rsid w:val="0026271C"/>
    <w:rsid w:val="00262B5A"/>
    <w:rsid w:val="002635C4"/>
    <w:rsid w:val="002636A3"/>
    <w:rsid w:val="0026386F"/>
    <w:rsid w:val="00263A2F"/>
    <w:rsid w:val="00264423"/>
    <w:rsid w:val="002646AD"/>
    <w:rsid w:val="00265CF9"/>
    <w:rsid w:val="00265FFF"/>
    <w:rsid w:val="0026669C"/>
    <w:rsid w:val="00266B0D"/>
    <w:rsid w:val="002705DA"/>
    <w:rsid w:val="0027064F"/>
    <w:rsid w:val="00271304"/>
    <w:rsid w:val="0027160A"/>
    <w:rsid w:val="00271635"/>
    <w:rsid w:val="00271B83"/>
    <w:rsid w:val="00271DCE"/>
    <w:rsid w:val="00272741"/>
    <w:rsid w:val="00272C11"/>
    <w:rsid w:val="00272EDB"/>
    <w:rsid w:val="00273969"/>
    <w:rsid w:val="002747B4"/>
    <w:rsid w:val="00275217"/>
    <w:rsid w:val="00276D39"/>
    <w:rsid w:val="0027759A"/>
    <w:rsid w:val="00277EF7"/>
    <w:rsid w:val="00277F46"/>
    <w:rsid w:val="002805B3"/>
    <w:rsid w:val="00280C17"/>
    <w:rsid w:val="00280EC0"/>
    <w:rsid w:val="0028102A"/>
    <w:rsid w:val="00281107"/>
    <w:rsid w:val="00281427"/>
    <w:rsid w:val="00282299"/>
    <w:rsid w:val="002823B7"/>
    <w:rsid w:val="00282AED"/>
    <w:rsid w:val="00282D11"/>
    <w:rsid w:val="00282D7A"/>
    <w:rsid w:val="00282EB1"/>
    <w:rsid w:val="00283497"/>
    <w:rsid w:val="0028350A"/>
    <w:rsid w:val="00283F29"/>
    <w:rsid w:val="00285340"/>
    <w:rsid w:val="002853BF"/>
    <w:rsid w:val="0028568E"/>
    <w:rsid w:val="00285927"/>
    <w:rsid w:val="00285DBE"/>
    <w:rsid w:val="00286043"/>
    <w:rsid w:val="00287346"/>
    <w:rsid w:val="00287350"/>
    <w:rsid w:val="00287906"/>
    <w:rsid w:val="00287FA7"/>
    <w:rsid w:val="00291E42"/>
    <w:rsid w:val="002921DF"/>
    <w:rsid w:val="002924CC"/>
    <w:rsid w:val="002928D8"/>
    <w:rsid w:val="002929A9"/>
    <w:rsid w:val="00292F81"/>
    <w:rsid w:val="00293895"/>
    <w:rsid w:val="00293C44"/>
    <w:rsid w:val="0029439D"/>
    <w:rsid w:val="00294CA2"/>
    <w:rsid w:val="002952C4"/>
    <w:rsid w:val="0029555F"/>
    <w:rsid w:val="0029575B"/>
    <w:rsid w:val="00295773"/>
    <w:rsid w:val="00296204"/>
    <w:rsid w:val="00296CD8"/>
    <w:rsid w:val="0029736F"/>
    <w:rsid w:val="00297A12"/>
    <w:rsid w:val="00297CD8"/>
    <w:rsid w:val="002A014E"/>
    <w:rsid w:val="002A05F9"/>
    <w:rsid w:val="002A0779"/>
    <w:rsid w:val="002A0E63"/>
    <w:rsid w:val="002A236A"/>
    <w:rsid w:val="002A24CE"/>
    <w:rsid w:val="002A256C"/>
    <w:rsid w:val="002A2943"/>
    <w:rsid w:val="002A2BE2"/>
    <w:rsid w:val="002A2F6A"/>
    <w:rsid w:val="002A329B"/>
    <w:rsid w:val="002A32EB"/>
    <w:rsid w:val="002A37B2"/>
    <w:rsid w:val="002A397F"/>
    <w:rsid w:val="002A3E3E"/>
    <w:rsid w:val="002A489E"/>
    <w:rsid w:val="002A6135"/>
    <w:rsid w:val="002A62B8"/>
    <w:rsid w:val="002A6673"/>
    <w:rsid w:val="002A77C0"/>
    <w:rsid w:val="002A7808"/>
    <w:rsid w:val="002A7AA8"/>
    <w:rsid w:val="002A7F37"/>
    <w:rsid w:val="002B0287"/>
    <w:rsid w:val="002B0B55"/>
    <w:rsid w:val="002B1C95"/>
    <w:rsid w:val="002B2697"/>
    <w:rsid w:val="002B27B2"/>
    <w:rsid w:val="002B2B3C"/>
    <w:rsid w:val="002B4962"/>
    <w:rsid w:val="002B4BBC"/>
    <w:rsid w:val="002B5508"/>
    <w:rsid w:val="002B5DB9"/>
    <w:rsid w:val="002B682C"/>
    <w:rsid w:val="002B6B97"/>
    <w:rsid w:val="002B6E3C"/>
    <w:rsid w:val="002B6F3B"/>
    <w:rsid w:val="002B71BB"/>
    <w:rsid w:val="002B7255"/>
    <w:rsid w:val="002B7621"/>
    <w:rsid w:val="002B78C2"/>
    <w:rsid w:val="002C0AA4"/>
    <w:rsid w:val="002C0D56"/>
    <w:rsid w:val="002C12A0"/>
    <w:rsid w:val="002C167A"/>
    <w:rsid w:val="002C17AC"/>
    <w:rsid w:val="002C1827"/>
    <w:rsid w:val="002C1CC0"/>
    <w:rsid w:val="002C357F"/>
    <w:rsid w:val="002C3699"/>
    <w:rsid w:val="002C3DCF"/>
    <w:rsid w:val="002C459A"/>
    <w:rsid w:val="002C48CA"/>
    <w:rsid w:val="002C4E93"/>
    <w:rsid w:val="002C4F38"/>
    <w:rsid w:val="002C51D1"/>
    <w:rsid w:val="002C6254"/>
    <w:rsid w:val="002C6585"/>
    <w:rsid w:val="002C7499"/>
    <w:rsid w:val="002C7BB4"/>
    <w:rsid w:val="002D0D73"/>
    <w:rsid w:val="002D111E"/>
    <w:rsid w:val="002D175B"/>
    <w:rsid w:val="002D2252"/>
    <w:rsid w:val="002D26E4"/>
    <w:rsid w:val="002D2E65"/>
    <w:rsid w:val="002D3096"/>
    <w:rsid w:val="002D30D6"/>
    <w:rsid w:val="002D3330"/>
    <w:rsid w:val="002D3451"/>
    <w:rsid w:val="002D3A84"/>
    <w:rsid w:val="002D4416"/>
    <w:rsid w:val="002D4772"/>
    <w:rsid w:val="002D6008"/>
    <w:rsid w:val="002D63D5"/>
    <w:rsid w:val="002D654D"/>
    <w:rsid w:val="002D69AB"/>
    <w:rsid w:val="002D6AB0"/>
    <w:rsid w:val="002D7273"/>
    <w:rsid w:val="002D7316"/>
    <w:rsid w:val="002D745C"/>
    <w:rsid w:val="002D7BCB"/>
    <w:rsid w:val="002D7C75"/>
    <w:rsid w:val="002D7E04"/>
    <w:rsid w:val="002E0080"/>
    <w:rsid w:val="002E0251"/>
    <w:rsid w:val="002E05C3"/>
    <w:rsid w:val="002E0848"/>
    <w:rsid w:val="002E0AA5"/>
    <w:rsid w:val="002E0DA9"/>
    <w:rsid w:val="002E10D4"/>
    <w:rsid w:val="002E1657"/>
    <w:rsid w:val="002E1708"/>
    <w:rsid w:val="002E1AA5"/>
    <w:rsid w:val="002E1D62"/>
    <w:rsid w:val="002E1DC4"/>
    <w:rsid w:val="002E2099"/>
    <w:rsid w:val="002E2CE8"/>
    <w:rsid w:val="002E3CF6"/>
    <w:rsid w:val="002E4C1D"/>
    <w:rsid w:val="002E4DFB"/>
    <w:rsid w:val="002E54A7"/>
    <w:rsid w:val="002E5681"/>
    <w:rsid w:val="002E650B"/>
    <w:rsid w:val="002E67CF"/>
    <w:rsid w:val="002E6AD4"/>
    <w:rsid w:val="002E6ED5"/>
    <w:rsid w:val="002E7989"/>
    <w:rsid w:val="002E7C4F"/>
    <w:rsid w:val="002F051D"/>
    <w:rsid w:val="002F067B"/>
    <w:rsid w:val="002F1409"/>
    <w:rsid w:val="002F266E"/>
    <w:rsid w:val="002F277E"/>
    <w:rsid w:val="002F2973"/>
    <w:rsid w:val="002F31B3"/>
    <w:rsid w:val="002F3370"/>
    <w:rsid w:val="002F33E0"/>
    <w:rsid w:val="002F34BE"/>
    <w:rsid w:val="002F3642"/>
    <w:rsid w:val="002F39AB"/>
    <w:rsid w:val="002F3C1B"/>
    <w:rsid w:val="002F3D01"/>
    <w:rsid w:val="002F4438"/>
    <w:rsid w:val="002F470B"/>
    <w:rsid w:val="002F4736"/>
    <w:rsid w:val="002F4B37"/>
    <w:rsid w:val="002F5220"/>
    <w:rsid w:val="002F57AB"/>
    <w:rsid w:val="002F6130"/>
    <w:rsid w:val="002F6329"/>
    <w:rsid w:val="002F662B"/>
    <w:rsid w:val="002F66DA"/>
    <w:rsid w:val="002F71AD"/>
    <w:rsid w:val="0030000A"/>
    <w:rsid w:val="0030065A"/>
    <w:rsid w:val="003010CA"/>
    <w:rsid w:val="00301F78"/>
    <w:rsid w:val="00302721"/>
    <w:rsid w:val="003027C4"/>
    <w:rsid w:val="00302EA0"/>
    <w:rsid w:val="003036ED"/>
    <w:rsid w:val="0030397A"/>
    <w:rsid w:val="00303B37"/>
    <w:rsid w:val="00304585"/>
    <w:rsid w:val="0030463F"/>
    <w:rsid w:val="00306002"/>
    <w:rsid w:val="003062F3"/>
    <w:rsid w:val="0030713A"/>
    <w:rsid w:val="0030742C"/>
    <w:rsid w:val="003078ED"/>
    <w:rsid w:val="00307F21"/>
    <w:rsid w:val="00311644"/>
    <w:rsid w:val="00311ECB"/>
    <w:rsid w:val="00312059"/>
    <w:rsid w:val="0031215B"/>
    <w:rsid w:val="00312455"/>
    <w:rsid w:val="00312614"/>
    <w:rsid w:val="00312A2E"/>
    <w:rsid w:val="003132B9"/>
    <w:rsid w:val="00313934"/>
    <w:rsid w:val="00313999"/>
    <w:rsid w:val="00313AB2"/>
    <w:rsid w:val="00313CCF"/>
    <w:rsid w:val="00313E3B"/>
    <w:rsid w:val="00314038"/>
    <w:rsid w:val="00314BE9"/>
    <w:rsid w:val="003157F0"/>
    <w:rsid w:val="00315878"/>
    <w:rsid w:val="00316EF8"/>
    <w:rsid w:val="003170BA"/>
    <w:rsid w:val="00317188"/>
    <w:rsid w:val="00317361"/>
    <w:rsid w:val="0031756F"/>
    <w:rsid w:val="00320121"/>
    <w:rsid w:val="003202AE"/>
    <w:rsid w:val="003202CA"/>
    <w:rsid w:val="003207D3"/>
    <w:rsid w:val="0032115D"/>
    <w:rsid w:val="00321848"/>
    <w:rsid w:val="00321AB0"/>
    <w:rsid w:val="0032208E"/>
    <w:rsid w:val="003220C1"/>
    <w:rsid w:val="0032347E"/>
    <w:rsid w:val="00323A51"/>
    <w:rsid w:val="00323AD5"/>
    <w:rsid w:val="00323B72"/>
    <w:rsid w:val="00323C05"/>
    <w:rsid w:val="00323F09"/>
    <w:rsid w:val="00324373"/>
    <w:rsid w:val="00324B76"/>
    <w:rsid w:val="00324CCB"/>
    <w:rsid w:val="00324EFC"/>
    <w:rsid w:val="003250B4"/>
    <w:rsid w:val="003253FF"/>
    <w:rsid w:val="00325B20"/>
    <w:rsid w:val="00325EF8"/>
    <w:rsid w:val="003263D4"/>
    <w:rsid w:val="003267CF"/>
    <w:rsid w:val="00326C50"/>
    <w:rsid w:val="00326D29"/>
    <w:rsid w:val="00326E86"/>
    <w:rsid w:val="0032760C"/>
    <w:rsid w:val="00327975"/>
    <w:rsid w:val="003307DB"/>
    <w:rsid w:val="00331306"/>
    <w:rsid w:val="00332798"/>
    <w:rsid w:val="00332B35"/>
    <w:rsid w:val="00332B88"/>
    <w:rsid w:val="00332DF6"/>
    <w:rsid w:val="00333676"/>
    <w:rsid w:val="00333741"/>
    <w:rsid w:val="00333C20"/>
    <w:rsid w:val="00333C76"/>
    <w:rsid w:val="0033409A"/>
    <w:rsid w:val="003344D3"/>
    <w:rsid w:val="00335B66"/>
    <w:rsid w:val="00336B6C"/>
    <w:rsid w:val="00336C15"/>
    <w:rsid w:val="00336EF0"/>
    <w:rsid w:val="0033796B"/>
    <w:rsid w:val="00337D15"/>
    <w:rsid w:val="00340206"/>
    <w:rsid w:val="00340331"/>
    <w:rsid w:val="00340B00"/>
    <w:rsid w:val="00340FAB"/>
    <w:rsid w:val="0034100A"/>
    <w:rsid w:val="003419DA"/>
    <w:rsid w:val="0034204B"/>
    <w:rsid w:val="00342188"/>
    <w:rsid w:val="003430BE"/>
    <w:rsid w:val="00343170"/>
    <w:rsid w:val="00343448"/>
    <w:rsid w:val="00343813"/>
    <w:rsid w:val="00343D6A"/>
    <w:rsid w:val="0034450A"/>
    <w:rsid w:val="00344B8C"/>
    <w:rsid w:val="003453AE"/>
    <w:rsid w:val="00345897"/>
    <w:rsid w:val="00345E4B"/>
    <w:rsid w:val="0034615B"/>
    <w:rsid w:val="003462C9"/>
    <w:rsid w:val="003466BB"/>
    <w:rsid w:val="00346C85"/>
    <w:rsid w:val="00347FB4"/>
    <w:rsid w:val="003502E7"/>
    <w:rsid w:val="00350AD7"/>
    <w:rsid w:val="00350C05"/>
    <w:rsid w:val="00350FC1"/>
    <w:rsid w:val="00351580"/>
    <w:rsid w:val="00351766"/>
    <w:rsid w:val="00351843"/>
    <w:rsid w:val="00351963"/>
    <w:rsid w:val="00353B4F"/>
    <w:rsid w:val="00353C96"/>
    <w:rsid w:val="003543CE"/>
    <w:rsid w:val="003544B0"/>
    <w:rsid w:val="00354A71"/>
    <w:rsid w:val="00354F60"/>
    <w:rsid w:val="003552D4"/>
    <w:rsid w:val="003553B0"/>
    <w:rsid w:val="003554DE"/>
    <w:rsid w:val="00355BC7"/>
    <w:rsid w:val="00355E16"/>
    <w:rsid w:val="00356338"/>
    <w:rsid w:val="00356468"/>
    <w:rsid w:val="00356827"/>
    <w:rsid w:val="00356EFD"/>
    <w:rsid w:val="003574D4"/>
    <w:rsid w:val="00357CA2"/>
    <w:rsid w:val="00360127"/>
    <w:rsid w:val="00360557"/>
    <w:rsid w:val="00360748"/>
    <w:rsid w:val="00360E4F"/>
    <w:rsid w:val="00361128"/>
    <w:rsid w:val="00361F7C"/>
    <w:rsid w:val="00362159"/>
    <w:rsid w:val="003622A5"/>
    <w:rsid w:val="0036293C"/>
    <w:rsid w:val="00362B7A"/>
    <w:rsid w:val="0036324A"/>
    <w:rsid w:val="003639C4"/>
    <w:rsid w:val="00363B87"/>
    <w:rsid w:val="00363D02"/>
    <w:rsid w:val="00364BC0"/>
    <w:rsid w:val="003650CF"/>
    <w:rsid w:val="00365422"/>
    <w:rsid w:val="0036574C"/>
    <w:rsid w:val="00365A61"/>
    <w:rsid w:val="00365AE1"/>
    <w:rsid w:val="00366780"/>
    <w:rsid w:val="00367C08"/>
    <w:rsid w:val="00367C68"/>
    <w:rsid w:val="003703A9"/>
    <w:rsid w:val="00371400"/>
    <w:rsid w:val="00371BBF"/>
    <w:rsid w:val="00372039"/>
    <w:rsid w:val="0037241C"/>
    <w:rsid w:val="00372772"/>
    <w:rsid w:val="0037353B"/>
    <w:rsid w:val="00373547"/>
    <w:rsid w:val="00373B2E"/>
    <w:rsid w:val="00373C3A"/>
    <w:rsid w:val="0037504A"/>
    <w:rsid w:val="003752A6"/>
    <w:rsid w:val="00375769"/>
    <w:rsid w:val="00375E8B"/>
    <w:rsid w:val="00376019"/>
    <w:rsid w:val="00376056"/>
    <w:rsid w:val="003761E1"/>
    <w:rsid w:val="003769C5"/>
    <w:rsid w:val="00376E3B"/>
    <w:rsid w:val="00376F49"/>
    <w:rsid w:val="003770D7"/>
    <w:rsid w:val="00377703"/>
    <w:rsid w:val="00377BD6"/>
    <w:rsid w:val="00380813"/>
    <w:rsid w:val="00380CD6"/>
    <w:rsid w:val="003812F8"/>
    <w:rsid w:val="00381642"/>
    <w:rsid w:val="00382167"/>
    <w:rsid w:val="00382571"/>
    <w:rsid w:val="00383E13"/>
    <w:rsid w:val="00384E61"/>
    <w:rsid w:val="00385029"/>
    <w:rsid w:val="0038504F"/>
    <w:rsid w:val="003860D0"/>
    <w:rsid w:val="00386516"/>
    <w:rsid w:val="003867D3"/>
    <w:rsid w:val="003869F1"/>
    <w:rsid w:val="00386DC8"/>
    <w:rsid w:val="00390130"/>
    <w:rsid w:val="003909FC"/>
    <w:rsid w:val="0039217C"/>
    <w:rsid w:val="00392187"/>
    <w:rsid w:val="00392414"/>
    <w:rsid w:val="00393CB4"/>
    <w:rsid w:val="00393D6A"/>
    <w:rsid w:val="003948A1"/>
    <w:rsid w:val="00394D34"/>
    <w:rsid w:val="00394FCE"/>
    <w:rsid w:val="00395E93"/>
    <w:rsid w:val="00397999"/>
    <w:rsid w:val="003A0233"/>
    <w:rsid w:val="003A02A1"/>
    <w:rsid w:val="003A02BB"/>
    <w:rsid w:val="003A064A"/>
    <w:rsid w:val="003A1C5C"/>
    <w:rsid w:val="003A1CB9"/>
    <w:rsid w:val="003A26F5"/>
    <w:rsid w:val="003A274F"/>
    <w:rsid w:val="003A304C"/>
    <w:rsid w:val="003A3515"/>
    <w:rsid w:val="003A394B"/>
    <w:rsid w:val="003A4343"/>
    <w:rsid w:val="003A46A2"/>
    <w:rsid w:val="003A4AC8"/>
    <w:rsid w:val="003A5015"/>
    <w:rsid w:val="003A5652"/>
    <w:rsid w:val="003A58AA"/>
    <w:rsid w:val="003A5955"/>
    <w:rsid w:val="003A66D8"/>
    <w:rsid w:val="003A684E"/>
    <w:rsid w:val="003A6BDF"/>
    <w:rsid w:val="003A6BF2"/>
    <w:rsid w:val="003A731F"/>
    <w:rsid w:val="003A7373"/>
    <w:rsid w:val="003A7488"/>
    <w:rsid w:val="003A78E9"/>
    <w:rsid w:val="003A795C"/>
    <w:rsid w:val="003B0965"/>
    <w:rsid w:val="003B0A34"/>
    <w:rsid w:val="003B0FAB"/>
    <w:rsid w:val="003B1A45"/>
    <w:rsid w:val="003B1E35"/>
    <w:rsid w:val="003B25AE"/>
    <w:rsid w:val="003B2604"/>
    <w:rsid w:val="003B35A6"/>
    <w:rsid w:val="003B3BC5"/>
    <w:rsid w:val="003B3ED9"/>
    <w:rsid w:val="003B4CB2"/>
    <w:rsid w:val="003B534F"/>
    <w:rsid w:val="003B535D"/>
    <w:rsid w:val="003B5989"/>
    <w:rsid w:val="003B6753"/>
    <w:rsid w:val="003B7150"/>
    <w:rsid w:val="003B71B9"/>
    <w:rsid w:val="003B7E8A"/>
    <w:rsid w:val="003C0303"/>
    <w:rsid w:val="003C0992"/>
    <w:rsid w:val="003C0A61"/>
    <w:rsid w:val="003C0B2F"/>
    <w:rsid w:val="003C0F27"/>
    <w:rsid w:val="003C11F7"/>
    <w:rsid w:val="003C15BC"/>
    <w:rsid w:val="003C1870"/>
    <w:rsid w:val="003C34EE"/>
    <w:rsid w:val="003C4151"/>
    <w:rsid w:val="003C482C"/>
    <w:rsid w:val="003C4DA3"/>
    <w:rsid w:val="003C4EE8"/>
    <w:rsid w:val="003C64D8"/>
    <w:rsid w:val="003C65C7"/>
    <w:rsid w:val="003C71B5"/>
    <w:rsid w:val="003C7364"/>
    <w:rsid w:val="003D007C"/>
    <w:rsid w:val="003D02C7"/>
    <w:rsid w:val="003D03DB"/>
    <w:rsid w:val="003D0512"/>
    <w:rsid w:val="003D1066"/>
    <w:rsid w:val="003D111A"/>
    <w:rsid w:val="003D14BF"/>
    <w:rsid w:val="003D17B3"/>
    <w:rsid w:val="003D1C3E"/>
    <w:rsid w:val="003D1EDC"/>
    <w:rsid w:val="003D2BE9"/>
    <w:rsid w:val="003D2E53"/>
    <w:rsid w:val="003D3190"/>
    <w:rsid w:val="003D3C50"/>
    <w:rsid w:val="003D4437"/>
    <w:rsid w:val="003D4ADE"/>
    <w:rsid w:val="003D584B"/>
    <w:rsid w:val="003D59A3"/>
    <w:rsid w:val="003D5E5D"/>
    <w:rsid w:val="003D61A5"/>
    <w:rsid w:val="003D67A0"/>
    <w:rsid w:val="003D6D6A"/>
    <w:rsid w:val="003E0340"/>
    <w:rsid w:val="003E0F2F"/>
    <w:rsid w:val="003E1124"/>
    <w:rsid w:val="003E14DA"/>
    <w:rsid w:val="003E159B"/>
    <w:rsid w:val="003E1F11"/>
    <w:rsid w:val="003E2522"/>
    <w:rsid w:val="003E25F8"/>
    <w:rsid w:val="003E2A53"/>
    <w:rsid w:val="003E2D4E"/>
    <w:rsid w:val="003E36AE"/>
    <w:rsid w:val="003E47E1"/>
    <w:rsid w:val="003E4C17"/>
    <w:rsid w:val="003E5033"/>
    <w:rsid w:val="003E7045"/>
    <w:rsid w:val="003E78CE"/>
    <w:rsid w:val="003E7C82"/>
    <w:rsid w:val="003E7DDF"/>
    <w:rsid w:val="003F0256"/>
    <w:rsid w:val="003F0C14"/>
    <w:rsid w:val="003F1200"/>
    <w:rsid w:val="003F13D0"/>
    <w:rsid w:val="003F18FE"/>
    <w:rsid w:val="003F1FEA"/>
    <w:rsid w:val="003F2581"/>
    <w:rsid w:val="003F25E0"/>
    <w:rsid w:val="003F27AA"/>
    <w:rsid w:val="003F32A4"/>
    <w:rsid w:val="003F346C"/>
    <w:rsid w:val="003F4386"/>
    <w:rsid w:val="003F4AF5"/>
    <w:rsid w:val="003F4F24"/>
    <w:rsid w:val="003F52FA"/>
    <w:rsid w:val="003F5988"/>
    <w:rsid w:val="003F5C85"/>
    <w:rsid w:val="003F5C87"/>
    <w:rsid w:val="003F7305"/>
    <w:rsid w:val="003F7A8A"/>
    <w:rsid w:val="00400339"/>
    <w:rsid w:val="004011C9"/>
    <w:rsid w:val="00401646"/>
    <w:rsid w:val="00401F7D"/>
    <w:rsid w:val="00402824"/>
    <w:rsid w:val="00402F5A"/>
    <w:rsid w:val="004034D2"/>
    <w:rsid w:val="00403641"/>
    <w:rsid w:val="00403A26"/>
    <w:rsid w:val="00404440"/>
    <w:rsid w:val="00404C00"/>
    <w:rsid w:val="004065EE"/>
    <w:rsid w:val="00406C6D"/>
    <w:rsid w:val="00407319"/>
    <w:rsid w:val="00407EA1"/>
    <w:rsid w:val="00410D96"/>
    <w:rsid w:val="0041226B"/>
    <w:rsid w:val="004122E3"/>
    <w:rsid w:val="00412D96"/>
    <w:rsid w:val="00413AB7"/>
    <w:rsid w:val="004144CD"/>
    <w:rsid w:val="00414D19"/>
    <w:rsid w:val="004151A1"/>
    <w:rsid w:val="0041521B"/>
    <w:rsid w:val="00415586"/>
    <w:rsid w:val="00415AAE"/>
    <w:rsid w:val="0041611A"/>
    <w:rsid w:val="00416151"/>
    <w:rsid w:val="00416213"/>
    <w:rsid w:val="004208DC"/>
    <w:rsid w:val="0042123C"/>
    <w:rsid w:val="004220D9"/>
    <w:rsid w:val="0042241B"/>
    <w:rsid w:val="00422A23"/>
    <w:rsid w:val="00423421"/>
    <w:rsid w:val="00423961"/>
    <w:rsid w:val="00423BD6"/>
    <w:rsid w:val="00423CCF"/>
    <w:rsid w:val="00423D1C"/>
    <w:rsid w:val="00424091"/>
    <w:rsid w:val="00424539"/>
    <w:rsid w:val="00424806"/>
    <w:rsid w:val="00424CCC"/>
    <w:rsid w:val="00424E80"/>
    <w:rsid w:val="004252B7"/>
    <w:rsid w:val="004259D3"/>
    <w:rsid w:val="00425C54"/>
    <w:rsid w:val="00425CE2"/>
    <w:rsid w:val="00427D4C"/>
    <w:rsid w:val="00430357"/>
    <w:rsid w:val="004307AB"/>
    <w:rsid w:val="004308F1"/>
    <w:rsid w:val="00430CB3"/>
    <w:rsid w:val="0043280A"/>
    <w:rsid w:val="00433090"/>
    <w:rsid w:val="00433CB3"/>
    <w:rsid w:val="00433D9A"/>
    <w:rsid w:val="00435D74"/>
    <w:rsid w:val="00435DBE"/>
    <w:rsid w:val="00435EF7"/>
    <w:rsid w:val="00435F47"/>
    <w:rsid w:val="0043667A"/>
    <w:rsid w:val="00436A31"/>
    <w:rsid w:val="004372AE"/>
    <w:rsid w:val="004373A0"/>
    <w:rsid w:val="00440096"/>
    <w:rsid w:val="00440619"/>
    <w:rsid w:val="00440F88"/>
    <w:rsid w:val="004413C2"/>
    <w:rsid w:val="004418DC"/>
    <w:rsid w:val="00441FD4"/>
    <w:rsid w:val="004420CC"/>
    <w:rsid w:val="0044216A"/>
    <w:rsid w:val="004425E9"/>
    <w:rsid w:val="0044281F"/>
    <w:rsid w:val="004437B7"/>
    <w:rsid w:val="00443993"/>
    <w:rsid w:val="00443A21"/>
    <w:rsid w:val="00443B86"/>
    <w:rsid w:val="00443FE1"/>
    <w:rsid w:val="004444AE"/>
    <w:rsid w:val="004449B6"/>
    <w:rsid w:val="00445068"/>
    <w:rsid w:val="00445121"/>
    <w:rsid w:val="00445B6F"/>
    <w:rsid w:val="00445C78"/>
    <w:rsid w:val="00446814"/>
    <w:rsid w:val="00446C77"/>
    <w:rsid w:val="00446C7F"/>
    <w:rsid w:val="00446F96"/>
    <w:rsid w:val="00447088"/>
    <w:rsid w:val="00447373"/>
    <w:rsid w:val="00447522"/>
    <w:rsid w:val="00452B7A"/>
    <w:rsid w:val="00453169"/>
    <w:rsid w:val="0045340B"/>
    <w:rsid w:val="00453B46"/>
    <w:rsid w:val="00453CD0"/>
    <w:rsid w:val="00454120"/>
    <w:rsid w:val="004541A4"/>
    <w:rsid w:val="00454200"/>
    <w:rsid w:val="00454BAE"/>
    <w:rsid w:val="00455EEB"/>
    <w:rsid w:val="004560E4"/>
    <w:rsid w:val="00456BB5"/>
    <w:rsid w:val="00457A2F"/>
    <w:rsid w:val="00460120"/>
    <w:rsid w:val="00460653"/>
    <w:rsid w:val="00460D8B"/>
    <w:rsid w:val="00461488"/>
    <w:rsid w:val="00461669"/>
    <w:rsid w:val="00461FE1"/>
    <w:rsid w:val="00462F67"/>
    <w:rsid w:val="004633B8"/>
    <w:rsid w:val="004635C5"/>
    <w:rsid w:val="00463A86"/>
    <w:rsid w:val="00463E04"/>
    <w:rsid w:val="004652E1"/>
    <w:rsid w:val="004652FC"/>
    <w:rsid w:val="00465F82"/>
    <w:rsid w:val="00466428"/>
    <w:rsid w:val="004666DB"/>
    <w:rsid w:val="004667E5"/>
    <w:rsid w:val="00466A1C"/>
    <w:rsid w:val="00466E81"/>
    <w:rsid w:val="00467C61"/>
    <w:rsid w:val="00470232"/>
    <w:rsid w:val="00471294"/>
    <w:rsid w:val="004714C1"/>
    <w:rsid w:val="00471572"/>
    <w:rsid w:val="00471E3C"/>
    <w:rsid w:val="00472D80"/>
    <w:rsid w:val="00472F5C"/>
    <w:rsid w:val="0047329C"/>
    <w:rsid w:val="0047398A"/>
    <w:rsid w:val="00473A2D"/>
    <w:rsid w:val="00473AE6"/>
    <w:rsid w:val="00473D78"/>
    <w:rsid w:val="00473E7B"/>
    <w:rsid w:val="004744B4"/>
    <w:rsid w:val="0047466F"/>
    <w:rsid w:val="00474987"/>
    <w:rsid w:val="00475B20"/>
    <w:rsid w:val="00476231"/>
    <w:rsid w:val="004768D4"/>
    <w:rsid w:val="00476FB6"/>
    <w:rsid w:val="00477159"/>
    <w:rsid w:val="0047786F"/>
    <w:rsid w:val="00480EF1"/>
    <w:rsid w:val="004813C3"/>
    <w:rsid w:val="0048151A"/>
    <w:rsid w:val="00482134"/>
    <w:rsid w:val="00483056"/>
    <w:rsid w:val="0048336F"/>
    <w:rsid w:val="00483C4C"/>
    <w:rsid w:val="0048448B"/>
    <w:rsid w:val="00485286"/>
    <w:rsid w:val="004861C4"/>
    <w:rsid w:val="00487E37"/>
    <w:rsid w:val="00487F2F"/>
    <w:rsid w:val="0049064E"/>
    <w:rsid w:val="004907F1"/>
    <w:rsid w:val="00490CB8"/>
    <w:rsid w:val="00491108"/>
    <w:rsid w:val="00491ADA"/>
    <w:rsid w:val="00491F8C"/>
    <w:rsid w:val="004928E0"/>
    <w:rsid w:val="00492A96"/>
    <w:rsid w:val="0049301C"/>
    <w:rsid w:val="00493491"/>
    <w:rsid w:val="00493E37"/>
    <w:rsid w:val="00493FB4"/>
    <w:rsid w:val="004940A2"/>
    <w:rsid w:val="0049417C"/>
    <w:rsid w:val="00494308"/>
    <w:rsid w:val="00494BCA"/>
    <w:rsid w:val="00495007"/>
    <w:rsid w:val="00495122"/>
    <w:rsid w:val="00496242"/>
    <w:rsid w:val="0049676E"/>
    <w:rsid w:val="00496BE5"/>
    <w:rsid w:val="00497ABE"/>
    <w:rsid w:val="00497F44"/>
    <w:rsid w:val="004A0055"/>
    <w:rsid w:val="004A00BD"/>
    <w:rsid w:val="004A01D7"/>
    <w:rsid w:val="004A0401"/>
    <w:rsid w:val="004A052D"/>
    <w:rsid w:val="004A29D9"/>
    <w:rsid w:val="004A387F"/>
    <w:rsid w:val="004A3A60"/>
    <w:rsid w:val="004A40F8"/>
    <w:rsid w:val="004A4B11"/>
    <w:rsid w:val="004A4E48"/>
    <w:rsid w:val="004A5132"/>
    <w:rsid w:val="004A54FC"/>
    <w:rsid w:val="004A5928"/>
    <w:rsid w:val="004A59CA"/>
    <w:rsid w:val="004A5C37"/>
    <w:rsid w:val="004A6315"/>
    <w:rsid w:val="004A6578"/>
    <w:rsid w:val="004A65C5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2DA9"/>
    <w:rsid w:val="004B3F4B"/>
    <w:rsid w:val="004B4387"/>
    <w:rsid w:val="004B4890"/>
    <w:rsid w:val="004B4B72"/>
    <w:rsid w:val="004B5C38"/>
    <w:rsid w:val="004B647B"/>
    <w:rsid w:val="004B6922"/>
    <w:rsid w:val="004B6CBA"/>
    <w:rsid w:val="004B78AD"/>
    <w:rsid w:val="004C0B4A"/>
    <w:rsid w:val="004C0E0B"/>
    <w:rsid w:val="004C105D"/>
    <w:rsid w:val="004C1C25"/>
    <w:rsid w:val="004C1E58"/>
    <w:rsid w:val="004C1F0D"/>
    <w:rsid w:val="004C239C"/>
    <w:rsid w:val="004C29FC"/>
    <w:rsid w:val="004C2A86"/>
    <w:rsid w:val="004C2E73"/>
    <w:rsid w:val="004C2EAF"/>
    <w:rsid w:val="004C35DE"/>
    <w:rsid w:val="004C383E"/>
    <w:rsid w:val="004C3F32"/>
    <w:rsid w:val="004C4741"/>
    <w:rsid w:val="004C5222"/>
    <w:rsid w:val="004C5284"/>
    <w:rsid w:val="004C5344"/>
    <w:rsid w:val="004C537E"/>
    <w:rsid w:val="004C53CB"/>
    <w:rsid w:val="004C6DB9"/>
    <w:rsid w:val="004C7047"/>
    <w:rsid w:val="004D07E1"/>
    <w:rsid w:val="004D1E5A"/>
    <w:rsid w:val="004D205C"/>
    <w:rsid w:val="004D21FF"/>
    <w:rsid w:val="004D25BA"/>
    <w:rsid w:val="004D2A69"/>
    <w:rsid w:val="004D2B98"/>
    <w:rsid w:val="004D2EB8"/>
    <w:rsid w:val="004D3027"/>
    <w:rsid w:val="004D3047"/>
    <w:rsid w:val="004D3118"/>
    <w:rsid w:val="004D3569"/>
    <w:rsid w:val="004D3B8F"/>
    <w:rsid w:val="004D3C6B"/>
    <w:rsid w:val="004D480D"/>
    <w:rsid w:val="004D482E"/>
    <w:rsid w:val="004D4C1A"/>
    <w:rsid w:val="004D4E63"/>
    <w:rsid w:val="004D52FE"/>
    <w:rsid w:val="004D6086"/>
    <w:rsid w:val="004D6504"/>
    <w:rsid w:val="004D6E4C"/>
    <w:rsid w:val="004D6E7F"/>
    <w:rsid w:val="004D7008"/>
    <w:rsid w:val="004D7BCA"/>
    <w:rsid w:val="004D7C2A"/>
    <w:rsid w:val="004E0B90"/>
    <w:rsid w:val="004E0DC0"/>
    <w:rsid w:val="004E0E3B"/>
    <w:rsid w:val="004E12A6"/>
    <w:rsid w:val="004E17A2"/>
    <w:rsid w:val="004E1B8D"/>
    <w:rsid w:val="004E1D39"/>
    <w:rsid w:val="004E241E"/>
    <w:rsid w:val="004E2611"/>
    <w:rsid w:val="004E27F9"/>
    <w:rsid w:val="004E2DCD"/>
    <w:rsid w:val="004E3E90"/>
    <w:rsid w:val="004E4118"/>
    <w:rsid w:val="004E4215"/>
    <w:rsid w:val="004E435A"/>
    <w:rsid w:val="004E4FDC"/>
    <w:rsid w:val="004E52D7"/>
    <w:rsid w:val="004E5886"/>
    <w:rsid w:val="004E5973"/>
    <w:rsid w:val="004E5A45"/>
    <w:rsid w:val="004E5DFF"/>
    <w:rsid w:val="004E5FF7"/>
    <w:rsid w:val="004E6248"/>
    <w:rsid w:val="004E6483"/>
    <w:rsid w:val="004E6A85"/>
    <w:rsid w:val="004E6BE5"/>
    <w:rsid w:val="004E7105"/>
    <w:rsid w:val="004E7377"/>
    <w:rsid w:val="004E769B"/>
    <w:rsid w:val="004E7917"/>
    <w:rsid w:val="004F1443"/>
    <w:rsid w:val="004F18B4"/>
    <w:rsid w:val="004F1CB3"/>
    <w:rsid w:val="004F2308"/>
    <w:rsid w:val="004F2820"/>
    <w:rsid w:val="004F2860"/>
    <w:rsid w:val="004F2ABA"/>
    <w:rsid w:val="004F36F0"/>
    <w:rsid w:val="004F3D0C"/>
    <w:rsid w:val="004F3E43"/>
    <w:rsid w:val="004F4722"/>
    <w:rsid w:val="004F483E"/>
    <w:rsid w:val="004F4A3E"/>
    <w:rsid w:val="004F4A92"/>
    <w:rsid w:val="004F4E00"/>
    <w:rsid w:val="004F5C5B"/>
    <w:rsid w:val="004F5D14"/>
    <w:rsid w:val="004F6802"/>
    <w:rsid w:val="004F6809"/>
    <w:rsid w:val="004F695C"/>
    <w:rsid w:val="004F6B4F"/>
    <w:rsid w:val="004F6B73"/>
    <w:rsid w:val="004F7003"/>
    <w:rsid w:val="004F798E"/>
    <w:rsid w:val="004F7A7F"/>
    <w:rsid w:val="004F7F49"/>
    <w:rsid w:val="005003B7"/>
    <w:rsid w:val="00500AAD"/>
    <w:rsid w:val="005017FD"/>
    <w:rsid w:val="00502320"/>
    <w:rsid w:val="0050232E"/>
    <w:rsid w:val="00502525"/>
    <w:rsid w:val="00502D89"/>
    <w:rsid w:val="00503258"/>
    <w:rsid w:val="005037B8"/>
    <w:rsid w:val="005037F5"/>
    <w:rsid w:val="00503D25"/>
    <w:rsid w:val="005046F0"/>
    <w:rsid w:val="0050537E"/>
    <w:rsid w:val="00505987"/>
    <w:rsid w:val="00505B1D"/>
    <w:rsid w:val="00506168"/>
    <w:rsid w:val="0050650D"/>
    <w:rsid w:val="00506C1C"/>
    <w:rsid w:val="00506E54"/>
    <w:rsid w:val="00507579"/>
    <w:rsid w:val="005075A6"/>
    <w:rsid w:val="005107B3"/>
    <w:rsid w:val="00510832"/>
    <w:rsid w:val="0051126E"/>
    <w:rsid w:val="005112E2"/>
    <w:rsid w:val="00511315"/>
    <w:rsid w:val="00511F26"/>
    <w:rsid w:val="0051276C"/>
    <w:rsid w:val="00512859"/>
    <w:rsid w:val="00512CF5"/>
    <w:rsid w:val="00513FEA"/>
    <w:rsid w:val="005141EE"/>
    <w:rsid w:val="00514491"/>
    <w:rsid w:val="005148C3"/>
    <w:rsid w:val="005150A2"/>
    <w:rsid w:val="00515D62"/>
    <w:rsid w:val="00516CA7"/>
    <w:rsid w:val="005172BD"/>
    <w:rsid w:val="00517336"/>
    <w:rsid w:val="00517CF3"/>
    <w:rsid w:val="00520314"/>
    <w:rsid w:val="00520582"/>
    <w:rsid w:val="005205BC"/>
    <w:rsid w:val="0052078E"/>
    <w:rsid w:val="00520B85"/>
    <w:rsid w:val="005211D0"/>
    <w:rsid w:val="005215C0"/>
    <w:rsid w:val="0052180B"/>
    <w:rsid w:val="00521F65"/>
    <w:rsid w:val="00522B90"/>
    <w:rsid w:val="00522F32"/>
    <w:rsid w:val="005230B2"/>
    <w:rsid w:val="005230DA"/>
    <w:rsid w:val="005231CA"/>
    <w:rsid w:val="0052354F"/>
    <w:rsid w:val="00523917"/>
    <w:rsid w:val="005243AE"/>
    <w:rsid w:val="005244B1"/>
    <w:rsid w:val="00524621"/>
    <w:rsid w:val="00524BD4"/>
    <w:rsid w:val="00525252"/>
    <w:rsid w:val="00525BEA"/>
    <w:rsid w:val="005260C1"/>
    <w:rsid w:val="00526A5E"/>
    <w:rsid w:val="00526F8E"/>
    <w:rsid w:val="005274DC"/>
    <w:rsid w:val="00527745"/>
    <w:rsid w:val="00527D98"/>
    <w:rsid w:val="005308F5"/>
    <w:rsid w:val="00531413"/>
    <w:rsid w:val="00531905"/>
    <w:rsid w:val="005319FC"/>
    <w:rsid w:val="00531A07"/>
    <w:rsid w:val="00532D98"/>
    <w:rsid w:val="00532F9E"/>
    <w:rsid w:val="00532FBA"/>
    <w:rsid w:val="00533250"/>
    <w:rsid w:val="00533BFC"/>
    <w:rsid w:val="00534121"/>
    <w:rsid w:val="00535CFC"/>
    <w:rsid w:val="00535D05"/>
    <w:rsid w:val="00535ECA"/>
    <w:rsid w:val="005362E7"/>
    <w:rsid w:val="00536475"/>
    <w:rsid w:val="00536978"/>
    <w:rsid w:val="00536C98"/>
    <w:rsid w:val="00536CD7"/>
    <w:rsid w:val="00536FD2"/>
    <w:rsid w:val="005377B8"/>
    <w:rsid w:val="005378D3"/>
    <w:rsid w:val="005379BF"/>
    <w:rsid w:val="00537FC9"/>
    <w:rsid w:val="0054000E"/>
    <w:rsid w:val="00540345"/>
    <w:rsid w:val="005406D5"/>
    <w:rsid w:val="005409BA"/>
    <w:rsid w:val="00540C6E"/>
    <w:rsid w:val="005412EB"/>
    <w:rsid w:val="0054227D"/>
    <w:rsid w:val="0054242A"/>
    <w:rsid w:val="00542927"/>
    <w:rsid w:val="00542C30"/>
    <w:rsid w:val="00542E96"/>
    <w:rsid w:val="00542F93"/>
    <w:rsid w:val="005430E5"/>
    <w:rsid w:val="0054336C"/>
    <w:rsid w:val="0054343B"/>
    <w:rsid w:val="005436B0"/>
    <w:rsid w:val="00543762"/>
    <w:rsid w:val="005438A8"/>
    <w:rsid w:val="00543C61"/>
    <w:rsid w:val="0054497B"/>
    <w:rsid w:val="00544B62"/>
    <w:rsid w:val="00544EF1"/>
    <w:rsid w:val="005450F3"/>
    <w:rsid w:val="005455E8"/>
    <w:rsid w:val="00545CDE"/>
    <w:rsid w:val="005466D7"/>
    <w:rsid w:val="00546840"/>
    <w:rsid w:val="00546F45"/>
    <w:rsid w:val="00546FC9"/>
    <w:rsid w:val="00546FDB"/>
    <w:rsid w:val="00546FF9"/>
    <w:rsid w:val="00550886"/>
    <w:rsid w:val="00550A72"/>
    <w:rsid w:val="00551081"/>
    <w:rsid w:val="00551BFD"/>
    <w:rsid w:val="00551DC9"/>
    <w:rsid w:val="00552A4F"/>
    <w:rsid w:val="00552C97"/>
    <w:rsid w:val="0055304B"/>
    <w:rsid w:val="00553223"/>
    <w:rsid w:val="005532F4"/>
    <w:rsid w:val="00553681"/>
    <w:rsid w:val="005538C5"/>
    <w:rsid w:val="00553F7A"/>
    <w:rsid w:val="005542C9"/>
    <w:rsid w:val="00554452"/>
    <w:rsid w:val="00556790"/>
    <w:rsid w:val="00556CB1"/>
    <w:rsid w:val="0055707D"/>
    <w:rsid w:val="005605D6"/>
    <w:rsid w:val="00561180"/>
    <w:rsid w:val="0056198F"/>
    <w:rsid w:val="00561EFB"/>
    <w:rsid w:val="00562261"/>
    <w:rsid w:val="00562BD0"/>
    <w:rsid w:val="00562DA3"/>
    <w:rsid w:val="005632A7"/>
    <w:rsid w:val="00563402"/>
    <w:rsid w:val="0056376D"/>
    <w:rsid w:val="005638B7"/>
    <w:rsid w:val="0056418A"/>
    <w:rsid w:val="0056485A"/>
    <w:rsid w:val="00564C8B"/>
    <w:rsid w:val="0056513D"/>
    <w:rsid w:val="0056554B"/>
    <w:rsid w:val="005656B7"/>
    <w:rsid w:val="005658EC"/>
    <w:rsid w:val="005659DA"/>
    <w:rsid w:val="00565B41"/>
    <w:rsid w:val="00565E9C"/>
    <w:rsid w:val="00567325"/>
    <w:rsid w:val="0056774B"/>
    <w:rsid w:val="00567CBC"/>
    <w:rsid w:val="00570219"/>
    <w:rsid w:val="005703E2"/>
    <w:rsid w:val="00570431"/>
    <w:rsid w:val="00570585"/>
    <w:rsid w:val="00570E29"/>
    <w:rsid w:val="00572E21"/>
    <w:rsid w:val="005733DD"/>
    <w:rsid w:val="00573CCE"/>
    <w:rsid w:val="00573DFA"/>
    <w:rsid w:val="00573EAC"/>
    <w:rsid w:val="0057416E"/>
    <w:rsid w:val="00574C58"/>
    <w:rsid w:val="00574C9A"/>
    <w:rsid w:val="0057527A"/>
    <w:rsid w:val="0057592F"/>
    <w:rsid w:val="00575A06"/>
    <w:rsid w:val="005760DC"/>
    <w:rsid w:val="00576251"/>
    <w:rsid w:val="00576B83"/>
    <w:rsid w:val="005770B3"/>
    <w:rsid w:val="00577CEE"/>
    <w:rsid w:val="005809EC"/>
    <w:rsid w:val="00580B0D"/>
    <w:rsid w:val="00580DD7"/>
    <w:rsid w:val="00580FBC"/>
    <w:rsid w:val="005815CB"/>
    <w:rsid w:val="005820CA"/>
    <w:rsid w:val="005821D0"/>
    <w:rsid w:val="00582667"/>
    <w:rsid w:val="00582898"/>
    <w:rsid w:val="00582AF9"/>
    <w:rsid w:val="00582C04"/>
    <w:rsid w:val="00582E8D"/>
    <w:rsid w:val="005830DB"/>
    <w:rsid w:val="005838DE"/>
    <w:rsid w:val="00583947"/>
    <w:rsid w:val="00584080"/>
    <w:rsid w:val="00584AE0"/>
    <w:rsid w:val="0058546B"/>
    <w:rsid w:val="00585596"/>
    <w:rsid w:val="005855A5"/>
    <w:rsid w:val="005858A6"/>
    <w:rsid w:val="00585EF8"/>
    <w:rsid w:val="005864BE"/>
    <w:rsid w:val="005865B3"/>
    <w:rsid w:val="00586A66"/>
    <w:rsid w:val="00586B27"/>
    <w:rsid w:val="00586FBF"/>
    <w:rsid w:val="005901C7"/>
    <w:rsid w:val="005907B5"/>
    <w:rsid w:val="005908AE"/>
    <w:rsid w:val="00590D03"/>
    <w:rsid w:val="00590D4B"/>
    <w:rsid w:val="005911A7"/>
    <w:rsid w:val="00591275"/>
    <w:rsid w:val="005919FE"/>
    <w:rsid w:val="00592134"/>
    <w:rsid w:val="00592EBD"/>
    <w:rsid w:val="0059332E"/>
    <w:rsid w:val="00593457"/>
    <w:rsid w:val="005934B2"/>
    <w:rsid w:val="00593C87"/>
    <w:rsid w:val="005945E1"/>
    <w:rsid w:val="00594BD0"/>
    <w:rsid w:val="00595411"/>
    <w:rsid w:val="00595625"/>
    <w:rsid w:val="00595914"/>
    <w:rsid w:val="00595932"/>
    <w:rsid w:val="005959D9"/>
    <w:rsid w:val="00595EFA"/>
    <w:rsid w:val="00595FDB"/>
    <w:rsid w:val="0059632F"/>
    <w:rsid w:val="00596E12"/>
    <w:rsid w:val="00597629"/>
    <w:rsid w:val="005976CC"/>
    <w:rsid w:val="005A02A8"/>
    <w:rsid w:val="005A0E7A"/>
    <w:rsid w:val="005A0F39"/>
    <w:rsid w:val="005A114B"/>
    <w:rsid w:val="005A1516"/>
    <w:rsid w:val="005A1A3E"/>
    <w:rsid w:val="005A25EF"/>
    <w:rsid w:val="005A2794"/>
    <w:rsid w:val="005A2E31"/>
    <w:rsid w:val="005A3266"/>
    <w:rsid w:val="005A33D5"/>
    <w:rsid w:val="005A3F80"/>
    <w:rsid w:val="005A423E"/>
    <w:rsid w:val="005A4B05"/>
    <w:rsid w:val="005A4EDC"/>
    <w:rsid w:val="005A4FB2"/>
    <w:rsid w:val="005A5F99"/>
    <w:rsid w:val="005A6685"/>
    <w:rsid w:val="005A6A9E"/>
    <w:rsid w:val="005A7311"/>
    <w:rsid w:val="005A764B"/>
    <w:rsid w:val="005A7813"/>
    <w:rsid w:val="005A7E6E"/>
    <w:rsid w:val="005B02E3"/>
    <w:rsid w:val="005B0C47"/>
    <w:rsid w:val="005B12E9"/>
    <w:rsid w:val="005B1EAD"/>
    <w:rsid w:val="005B207A"/>
    <w:rsid w:val="005B2396"/>
    <w:rsid w:val="005B2C35"/>
    <w:rsid w:val="005B3A93"/>
    <w:rsid w:val="005B4220"/>
    <w:rsid w:val="005B55B6"/>
    <w:rsid w:val="005B58C8"/>
    <w:rsid w:val="005B5A9F"/>
    <w:rsid w:val="005B5F0B"/>
    <w:rsid w:val="005B652F"/>
    <w:rsid w:val="005B6DBC"/>
    <w:rsid w:val="005B75B1"/>
    <w:rsid w:val="005B7AB1"/>
    <w:rsid w:val="005B7BD7"/>
    <w:rsid w:val="005B7BE9"/>
    <w:rsid w:val="005B7C81"/>
    <w:rsid w:val="005B7DA6"/>
    <w:rsid w:val="005B7E9E"/>
    <w:rsid w:val="005B7F55"/>
    <w:rsid w:val="005C0E7E"/>
    <w:rsid w:val="005C1441"/>
    <w:rsid w:val="005C2319"/>
    <w:rsid w:val="005C2B69"/>
    <w:rsid w:val="005C2E9B"/>
    <w:rsid w:val="005C32AE"/>
    <w:rsid w:val="005C3647"/>
    <w:rsid w:val="005C3EDA"/>
    <w:rsid w:val="005C438A"/>
    <w:rsid w:val="005C4911"/>
    <w:rsid w:val="005C4CFB"/>
    <w:rsid w:val="005C4EAD"/>
    <w:rsid w:val="005C520C"/>
    <w:rsid w:val="005C5BC6"/>
    <w:rsid w:val="005C6376"/>
    <w:rsid w:val="005C63BF"/>
    <w:rsid w:val="005C69DC"/>
    <w:rsid w:val="005C6C1F"/>
    <w:rsid w:val="005C6DCF"/>
    <w:rsid w:val="005C6F5E"/>
    <w:rsid w:val="005C76E6"/>
    <w:rsid w:val="005C76F3"/>
    <w:rsid w:val="005C7E3C"/>
    <w:rsid w:val="005D0452"/>
    <w:rsid w:val="005D0483"/>
    <w:rsid w:val="005D074F"/>
    <w:rsid w:val="005D093D"/>
    <w:rsid w:val="005D0E00"/>
    <w:rsid w:val="005D0E36"/>
    <w:rsid w:val="005D1027"/>
    <w:rsid w:val="005D1210"/>
    <w:rsid w:val="005D19E8"/>
    <w:rsid w:val="005D1B45"/>
    <w:rsid w:val="005D1D68"/>
    <w:rsid w:val="005D215F"/>
    <w:rsid w:val="005D231B"/>
    <w:rsid w:val="005D2455"/>
    <w:rsid w:val="005D2697"/>
    <w:rsid w:val="005D26DC"/>
    <w:rsid w:val="005D27E3"/>
    <w:rsid w:val="005D2C06"/>
    <w:rsid w:val="005D333F"/>
    <w:rsid w:val="005D3DBB"/>
    <w:rsid w:val="005D4A89"/>
    <w:rsid w:val="005D4D31"/>
    <w:rsid w:val="005D5146"/>
    <w:rsid w:val="005D58D0"/>
    <w:rsid w:val="005D5E28"/>
    <w:rsid w:val="005D611E"/>
    <w:rsid w:val="005D643D"/>
    <w:rsid w:val="005D7249"/>
    <w:rsid w:val="005D7B6D"/>
    <w:rsid w:val="005E040C"/>
    <w:rsid w:val="005E0A94"/>
    <w:rsid w:val="005E3201"/>
    <w:rsid w:val="005E337C"/>
    <w:rsid w:val="005E394A"/>
    <w:rsid w:val="005E440C"/>
    <w:rsid w:val="005E45F3"/>
    <w:rsid w:val="005E4827"/>
    <w:rsid w:val="005E4E86"/>
    <w:rsid w:val="005E5456"/>
    <w:rsid w:val="005E5719"/>
    <w:rsid w:val="005E5804"/>
    <w:rsid w:val="005E5B70"/>
    <w:rsid w:val="005E604B"/>
    <w:rsid w:val="005E60F2"/>
    <w:rsid w:val="005E616B"/>
    <w:rsid w:val="005E634A"/>
    <w:rsid w:val="005E6BAD"/>
    <w:rsid w:val="005E6C2C"/>
    <w:rsid w:val="005E7965"/>
    <w:rsid w:val="005E7F92"/>
    <w:rsid w:val="005F0DB0"/>
    <w:rsid w:val="005F0F2D"/>
    <w:rsid w:val="005F226E"/>
    <w:rsid w:val="005F260F"/>
    <w:rsid w:val="005F2833"/>
    <w:rsid w:val="005F2F45"/>
    <w:rsid w:val="005F37B8"/>
    <w:rsid w:val="005F3EBF"/>
    <w:rsid w:val="005F4ABC"/>
    <w:rsid w:val="005F4B06"/>
    <w:rsid w:val="005F52B8"/>
    <w:rsid w:val="005F5331"/>
    <w:rsid w:val="005F53AA"/>
    <w:rsid w:val="005F53D5"/>
    <w:rsid w:val="005F54E7"/>
    <w:rsid w:val="005F5723"/>
    <w:rsid w:val="005F5B36"/>
    <w:rsid w:val="005F6529"/>
    <w:rsid w:val="005F6CA7"/>
    <w:rsid w:val="005F7340"/>
    <w:rsid w:val="005F7699"/>
    <w:rsid w:val="005F7EE8"/>
    <w:rsid w:val="00600892"/>
    <w:rsid w:val="0060096B"/>
    <w:rsid w:val="00600C77"/>
    <w:rsid w:val="00601228"/>
    <w:rsid w:val="00601346"/>
    <w:rsid w:val="00601F4E"/>
    <w:rsid w:val="00602835"/>
    <w:rsid w:val="00602F62"/>
    <w:rsid w:val="006033B5"/>
    <w:rsid w:val="006038AD"/>
    <w:rsid w:val="00603AD6"/>
    <w:rsid w:val="00604083"/>
    <w:rsid w:val="0060480D"/>
    <w:rsid w:val="00604957"/>
    <w:rsid w:val="0060514F"/>
    <w:rsid w:val="00607203"/>
    <w:rsid w:val="00607717"/>
    <w:rsid w:val="0061034C"/>
    <w:rsid w:val="006104C0"/>
    <w:rsid w:val="00610753"/>
    <w:rsid w:val="00610C60"/>
    <w:rsid w:val="00610C9A"/>
    <w:rsid w:val="0061122A"/>
    <w:rsid w:val="006120A9"/>
    <w:rsid w:val="00612240"/>
    <w:rsid w:val="006122B2"/>
    <w:rsid w:val="0061299C"/>
    <w:rsid w:val="00612A63"/>
    <w:rsid w:val="00612C4F"/>
    <w:rsid w:val="00612C7A"/>
    <w:rsid w:val="00612CC4"/>
    <w:rsid w:val="00612EB2"/>
    <w:rsid w:val="00613CA0"/>
    <w:rsid w:val="00614190"/>
    <w:rsid w:val="006143E3"/>
    <w:rsid w:val="0061444A"/>
    <w:rsid w:val="00614B1B"/>
    <w:rsid w:val="00614BF1"/>
    <w:rsid w:val="00614F4B"/>
    <w:rsid w:val="006159AE"/>
    <w:rsid w:val="00615A2F"/>
    <w:rsid w:val="00615CA3"/>
    <w:rsid w:val="0061614F"/>
    <w:rsid w:val="006163D8"/>
    <w:rsid w:val="0061674E"/>
    <w:rsid w:val="00616FB6"/>
    <w:rsid w:val="0061797B"/>
    <w:rsid w:val="00620308"/>
    <w:rsid w:val="00620895"/>
    <w:rsid w:val="006217AD"/>
    <w:rsid w:val="00621CF2"/>
    <w:rsid w:val="0062232C"/>
    <w:rsid w:val="006240D1"/>
    <w:rsid w:val="006244E0"/>
    <w:rsid w:val="00624B0A"/>
    <w:rsid w:val="00624FC5"/>
    <w:rsid w:val="00625127"/>
    <w:rsid w:val="00625184"/>
    <w:rsid w:val="00625276"/>
    <w:rsid w:val="00625A8C"/>
    <w:rsid w:val="00625E9E"/>
    <w:rsid w:val="00626CD9"/>
    <w:rsid w:val="00627455"/>
    <w:rsid w:val="00630437"/>
    <w:rsid w:val="0063155D"/>
    <w:rsid w:val="00631C8B"/>
    <w:rsid w:val="006329C0"/>
    <w:rsid w:val="00632AB6"/>
    <w:rsid w:val="00632CDE"/>
    <w:rsid w:val="00634D08"/>
    <w:rsid w:val="0063527E"/>
    <w:rsid w:val="0063553E"/>
    <w:rsid w:val="00635998"/>
    <w:rsid w:val="00635F1D"/>
    <w:rsid w:val="00636281"/>
    <w:rsid w:val="00636534"/>
    <w:rsid w:val="00636807"/>
    <w:rsid w:val="00636A40"/>
    <w:rsid w:val="006375B6"/>
    <w:rsid w:val="006378CA"/>
    <w:rsid w:val="00637E8A"/>
    <w:rsid w:val="00640214"/>
    <w:rsid w:val="006413A4"/>
    <w:rsid w:val="0064237E"/>
    <w:rsid w:val="00643C82"/>
    <w:rsid w:val="00644E33"/>
    <w:rsid w:val="00645BB3"/>
    <w:rsid w:val="00645D3E"/>
    <w:rsid w:val="00645F50"/>
    <w:rsid w:val="00645F8E"/>
    <w:rsid w:val="00645FA4"/>
    <w:rsid w:val="006461A0"/>
    <w:rsid w:val="006464DD"/>
    <w:rsid w:val="00646B8A"/>
    <w:rsid w:val="00646EF0"/>
    <w:rsid w:val="006470C0"/>
    <w:rsid w:val="00647265"/>
    <w:rsid w:val="0064767D"/>
    <w:rsid w:val="0065079A"/>
    <w:rsid w:val="00650A11"/>
    <w:rsid w:val="00650CEF"/>
    <w:rsid w:val="00650E0E"/>
    <w:rsid w:val="00651455"/>
    <w:rsid w:val="0065183E"/>
    <w:rsid w:val="006518BB"/>
    <w:rsid w:val="006520FA"/>
    <w:rsid w:val="00652280"/>
    <w:rsid w:val="00652282"/>
    <w:rsid w:val="00653269"/>
    <w:rsid w:val="00653335"/>
    <w:rsid w:val="00653EC2"/>
    <w:rsid w:val="00654274"/>
    <w:rsid w:val="006550E0"/>
    <w:rsid w:val="00657180"/>
    <w:rsid w:val="006575AD"/>
    <w:rsid w:val="006577D8"/>
    <w:rsid w:val="006578F7"/>
    <w:rsid w:val="00657C51"/>
    <w:rsid w:val="00657F75"/>
    <w:rsid w:val="006601AD"/>
    <w:rsid w:val="00660932"/>
    <w:rsid w:val="00661B67"/>
    <w:rsid w:val="00661DC4"/>
    <w:rsid w:val="00662454"/>
    <w:rsid w:val="00662A3E"/>
    <w:rsid w:val="006632F8"/>
    <w:rsid w:val="0066376C"/>
    <w:rsid w:val="00663EA7"/>
    <w:rsid w:val="0066467C"/>
    <w:rsid w:val="00664F3A"/>
    <w:rsid w:val="00664F6B"/>
    <w:rsid w:val="00666238"/>
    <w:rsid w:val="00666DC5"/>
    <w:rsid w:val="006676BA"/>
    <w:rsid w:val="006676F7"/>
    <w:rsid w:val="0067031B"/>
    <w:rsid w:val="006704EF"/>
    <w:rsid w:val="006709A3"/>
    <w:rsid w:val="006709E6"/>
    <w:rsid w:val="00670CED"/>
    <w:rsid w:val="006713BC"/>
    <w:rsid w:val="00671D4D"/>
    <w:rsid w:val="00672307"/>
    <w:rsid w:val="006727BC"/>
    <w:rsid w:val="00672AB3"/>
    <w:rsid w:val="0067377C"/>
    <w:rsid w:val="00673BD8"/>
    <w:rsid w:val="00674103"/>
    <w:rsid w:val="0067416E"/>
    <w:rsid w:val="006748CB"/>
    <w:rsid w:val="00674AAB"/>
    <w:rsid w:val="00675B3F"/>
    <w:rsid w:val="00675C5A"/>
    <w:rsid w:val="00675CA4"/>
    <w:rsid w:val="00675DD4"/>
    <w:rsid w:val="0067686D"/>
    <w:rsid w:val="00676898"/>
    <w:rsid w:val="00676CED"/>
    <w:rsid w:val="00676F0B"/>
    <w:rsid w:val="006774D4"/>
    <w:rsid w:val="00677707"/>
    <w:rsid w:val="006777C0"/>
    <w:rsid w:val="0068082E"/>
    <w:rsid w:val="0068086E"/>
    <w:rsid w:val="00680917"/>
    <w:rsid w:val="006809E7"/>
    <w:rsid w:val="006825F4"/>
    <w:rsid w:val="00683B2A"/>
    <w:rsid w:val="006841A1"/>
    <w:rsid w:val="00684B42"/>
    <w:rsid w:val="00685CAC"/>
    <w:rsid w:val="006860BA"/>
    <w:rsid w:val="00686229"/>
    <w:rsid w:val="00686C6A"/>
    <w:rsid w:val="00686F15"/>
    <w:rsid w:val="00687051"/>
    <w:rsid w:val="006872D5"/>
    <w:rsid w:val="00687762"/>
    <w:rsid w:val="00687FB3"/>
    <w:rsid w:val="006903F5"/>
    <w:rsid w:val="006915FB"/>
    <w:rsid w:val="0069266C"/>
    <w:rsid w:val="006926B3"/>
    <w:rsid w:val="00692D74"/>
    <w:rsid w:val="0069323A"/>
    <w:rsid w:val="00693AA1"/>
    <w:rsid w:val="00695FF7"/>
    <w:rsid w:val="0069601F"/>
    <w:rsid w:val="006960AD"/>
    <w:rsid w:val="00696B3C"/>
    <w:rsid w:val="00696D2C"/>
    <w:rsid w:val="006975F7"/>
    <w:rsid w:val="00697F4C"/>
    <w:rsid w:val="006A03FC"/>
    <w:rsid w:val="006A0C3B"/>
    <w:rsid w:val="006A187B"/>
    <w:rsid w:val="006A34C5"/>
    <w:rsid w:val="006A370F"/>
    <w:rsid w:val="006A3C57"/>
    <w:rsid w:val="006A3CFE"/>
    <w:rsid w:val="006A45FA"/>
    <w:rsid w:val="006A5F6A"/>
    <w:rsid w:val="006A75FE"/>
    <w:rsid w:val="006B1090"/>
    <w:rsid w:val="006B161A"/>
    <w:rsid w:val="006B185F"/>
    <w:rsid w:val="006B1B3F"/>
    <w:rsid w:val="006B1B6A"/>
    <w:rsid w:val="006B1DF5"/>
    <w:rsid w:val="006B1F53"/>
    <w:rsid w:val="006B2477"/>
    <w:rsid w:val="006B2A19"/>
    <w:rsid w:val="006B2DE3"/>
    <w:rsid w:val="006B3F34"/>
    <w:rsid w:val="006B4409"/>
    <w:rsid w:val="006B4BAB"/>
    <w:rsid w:val="006B5217"/>
    <w:rsid w:val="006B52AD"/>
    <w:rsid w:val="006B5472"/>
    <w:rsid w:val="006B5892"/>
    <w:rsid w:val="006B5B8F"/>
    <w:rsid w:val="006B5EAE"/>
    <w:rsid w:val="006B5F92"/>
    <w:rsid w:val="006B798A"/>
    <w:rsid w:val="006B7DC0"/>
    <w:rsid w:val="006C0B23"/>
    <w:rsid w:val="006C0F2A"/>
    <w:rsid w:val="006C1503"/>
    <w:rsid w:val="006C1C12"/>
    <w:rsid w:val="006C21F2"/>
    <w:rsid w:val="006C2BF4"/>
    <w:rsid w:val="006C2E27"/>
    <w:rsid w:val="006C302E"/>
    <w:rsid w:val="006C33A8"/>
    <w:rsid w:val="006C3C86"/>
    <w:rsid w:val="006C4726"/>
    <w:rsid w:val="006C4875"/>
    <w:rsid w:val="006C51E0"/>
    <w:rsid w:val="006C59CD"/>
    <w:rsid w:val="006C5DEF"/>
    <w:rsid w:val="006C6D28"/>
    <w:rsid w:val="006C7137"/>
    <w:rsid w:val="006C7670"/>
    <w:rsid w:val="006C7BC9"/>
    <w:rsid w:val="006D0C3B"/>
    <w:rsid w:val="006D15DD"/>
    <w:rsid w:val="006D19C1"/>
    <w:rsid w:val="006D2B77"/>
    <w:rsid w:val="006D2C0C"/>
    <w:rsid w:val="006D301C"/>
    <w:rsid w:val="006D41AB"/>
    <w:rsid w:val="006D44B0"/>
    <w:rsid w:val="006D4F21"/>
    <w:rsid w:val="006D5272"/>
    <w:rsid w:val="006D5859"/>
    <w:rsid w:val="006D6034"/>
    <w:rsid w:val="006D6163"/>
    <w:rsid w:val="006E0806"/>
    <w:rsid w:val="006E08B7"/>
    <w:rsid w:val="006E1204"/>
    <w:rsid w:val="006E15A4"/>
    <w:rsid w:val="006E17AF"/>
    <w:rsid w:val="006E1A7E"/>
    <w:rsid w:val="006E1AA2"/>
    <w:rsid w:val="006E1B06"/>
    <w:rsid w:val="006E1D4A"/>
    <w:rsid w:val="006E1FCD"/>
    <w:rsid w:val="006E1FEF"/>
    <w:rsid w:val="006E2288"/>
    <w:rsid w:val="006E2A40"/>
    <w:rsid w:val="006E2C14"/>
    <w:rsid w:val="006E2DFC"/>
    <w:rsid w:val="006E3761"/>
    <w:rsid w:val="006E4CC0"/>
    <w:rsid w:val="006E6249"/>
    <w:rsid w:val="006E6D3E"/>
    <w:rsid w:val="006E7155"/>
    <w:rsid w:val="006E7321"/>
    <w:rsid w:val="006E7504"/>
    <w:rsid w:val="006E75D9"/>
    <w:rsid w:val="006E7E66"/>
    <w:rsid w:val="006E7EF1"/>
    <w:rsid w:val="006F0481"/>
    <w:rsid w:val="006F0665"/>
    <w:rsid w:val="006F09D2"/>
    <w:rsid w:val="006F1691"/>
    <w:rsid w:val="006F1AB5"/>
    <w:rsid w:val="006F2524"/>
    <w:rsid w:val="006F2959"/>
    <w:rsid w:val="006F2D80"/>
    <w:rsid w:val="006F2EA2"/>
    <w:rsid w:val="006F30AD"/>
    <w:rsid w:val="006F38C1"/>
    <w:rsid w:val="006F3DC7"/>
    <w:rsid w:val="006F3ECF"/>
    <w:rsid w:val="006F40A1"/>
    <w:rsid w:val="006F4DB5"/>
    <w:rsid w:val="006F501E"/>
    <w:rsid w:val="006F57A8"/>
    <w:rsid w:val="006F5D9E"/>
    <w:rsid w:val="006F6328"/>
    <w:rsid w:val="006F6F06"/>
    <w:rsid w:val="006F76BD"/>
    <w:rsid w:val="006F78B9"/>
    <w:rsid w:val="00700351"/>
    <w:rsid w:val="00700B09"/>
    <w:rsid w:val="0070147C"/>
    <w:rsid w:val="00702663"/>
    <w:rsid w:val="00702837"/>
    <w:rsid w:val="00702A1D"/>
    <w:rsid w:val="007034A3"/>
    <w:rsid w:val="00703923"/>
    <w:rsid w:val="00705257"/>
    <w:rsid w:val="00705A69"/>
    <w:rsid w:val="0070688F"/>
    <w:rsid w:val="00707435"/>
    <w:rsid w:val="00707BDB"/>
    <w:rsid w:val="00707D3B"/>
    <w:rsid w:val="00707E36"/>
    <w:rsid w:val="007100E2"/>
    <w:rsid w:val="00710F6D"/>
    <w:rsid w:val="00711D9E"/>
    <w:rsid w:val="0071227C"/>
    <w:rsid w:val="007131C7"/>
    <w:rsid w:val="007140C0"/>
    <w:rsid w:val="007146F9"/>
    <w:rsid w:val="007148A9"/>
    <w:rsid w:val="00715906"/>
    <w:rsid w:val="00715A06"/>
    <w:rsid w:val="00715A45"/>
    <w:rsid w:val="00715ED6"/>
    <w:rsid w:val="00716165"/>
    <w:rsid w:val="0071663C"/>
    <w:rsid w:val="007169FD"/>
    <w:rsid w:val="007170D0"/>
    <w:rsid w:val="007172E2"/>
    <w:rsid w:val="00717769"/>
    <w:rsid w:val="00717DB3"/>
    <w:rsid w:val="0072008B"/>
    <w:rsid w:val="007201B4"/>
    <w:rsid w:val="00720552"/>
    <w:rsid w:val="00720702"/>
    <w:rsid w:val="00720DDB"/>
    <w:rsid w:val="0072124E"/>
    <w:rsid w:val="00721D6E"/>
    <w:rsid w:val="00721F89"/>
    <w:rsid w:val="007221F7"/>
    <w:rsid w:val="007223E6"/>
    <w:rsid w:val="007223F4"/>
    <w:rsid w:val="0072253D"/>
    <w:rsid w:val="00722A92"/>
    <w:rsid w:val="00723397"/>
    <w:rsid w:val="007238BC"/>
    <w:rsid w:val="00723A55"/>
    <w:rsid w:val="00723AF9"/>
    <w:rsid w:val="00723E41"/>
    <w:rsid w:val="00724569"/>
    <w:rsid w:val="007245CB"/>
    <w:rsid w:val="00724600"/>
    <w:rsid w:val="00724AE7"/>
    <w:rsid w:val="00724F1E"/>
    <w:rsid w:val="0072547A"/>
    <w:rsid w:val="00725B89"/>
    <w:rsid w:val="0072612D"/>
    <w:rsid w:val="0072682A"/>
    <w:rsid w:val="00727571"/>
    <w:rsid w:val="00727766"/>
    <w:rsid w:val="00727CF3"/>
    <w:rsid w:val="007304AA"/>
    <w:rsid w:val="00730747"/>
    <w:rsid w:val="00730A81"/>
    <w:rsid w:val="00730D0B"/>
    <w:rsid w:val="00731189"/>
    <w:rsid w:val="00731233"/>
    <w:rsid w:val="00731261"/>
    <w:rsid w:val="007317FB"/>
    <w:rsid w:val="00731E07"/>
    <w:rsid w:val="007325D9"/>
    <w:rsid w:val="00732BD9"/>
    <w:rsid w:val="00733355"/>
    <w:rsid w:val="007333DB"/>
    <w:rsid w:val="0073368B"/>
    <w:rsid w:val="007341C5"/>
    <w:rsid w:val="00734AC5"/>
    <w:rsid w:val="00734FA2"/>
    <w:rsid w:val="00735849"/>
    <w:rsid w:val="0073598B"/>
    <w:rsid w:val="007368AA"/>
    <w:rsid w:val="0074005C"/>
    <w:rsid w:val="00740918"/>
    <w:rsid w:val="00740D36"/>
    <w:rsid w:val="007417D6"/>
    <w:rsid w:val="00741962"/>
    <w:rsid w:val="00741AC4"/>
    <w:rsid w:val="007423E7"/>
    <w:rsid w:val="00742B0F"/>
    <w:rsid w:val="0074307F"/>
    <w:rsid w:val="0074325C"/>
    <w:rsid w:val="00743DBE"/>
    <w:rsid w:val="00744302"/>
    <w:rsid w:val="007445D7"/>
    <w:rsid w:val="00744802"/>
    <w:rsid w:val="00744DEC"/>
    <w:rsid w:val="00744EC1"/>
    <w:rsid w:val="007451D3"/>
    <w:rsid w:val="00745313"/>
    <w:rsid w:val="007457A5"/>
    <w:rsid w:val="007459AE"/>
    <w:rsid w:val="00745F6F"/>
    <w:rsid w:val="00746DB9"/>
    <w:rsid w:val="00746F89"/>
    <w:rsid w:val="0074742A"/>
    <w:rsid w:val="007474D3"/>
    <w:rsid w:val="007476B1"/>
    <w:rsid w:val="00747780"/>
    <w:rsid w:val="00747EDB"/>
    <w:rsid w:val="0075044B"/>
    <w:rsid w:val="00750B00"/>
    <w:rsid w:val="00750E19"/>
    <w:rsid w:val="007515A9"/>
    <w:rsid w:val="007516C7"/>
    <w:rsid w:val="007518FF"/>
    <w:rsid w:val="007519F2"/>
    <w:rsid w:val="007524D5"/>
    <w:rsid w:val="00752FD3"/>
    <w:rsid w:val="00753692"/>
    <w:rsid w:val="00753899"/>
    <w:rsid w:val="00753FA1"/>
    <w:rsid w:val="00754239"/>
    <w:rsid w:val="00754398"/>
    <w:rsid w:val="00754ED1"/>
    <w:rsid w:val="0075564C"/>
    <w:rsid w:val="007570D0"/>
    <w:rsid w:val="00757215"/>
    <w:rsid w:val="0075769E"/>
    <w:rsid w:val="00757A5B"/>
    <w:rsid w:val="00757BA4"/>
    <w:rsid w:val="00757DF3"/>
    <w:rsid w:val="00760107"/>
    <w:rsid w:val="0076023E"/>
    <w:rsid w:val="00760407"/>
    <w:rsid w:val="007607FB"/>
    <w:rsid w:val="0076119C"/>
    <w:rsid w:val="007612C1"/>
    <w:rsid w:val="00761567"/>
    <w:rsid w:val="007615C9"/>
    <w:rsid w:val="00761BB8"/>
    <w:rsid w:val="007624BB"/>
    <w:rsid w:val="00762E8F"/>
    <w:rsid w:val="00763229"/>
    <w:rsid w:val="007632C5"/>
    <w:rsid w:val="00763F1F"/>
    <w:rsid w:val="00764166"/>
    <w:rsid w:val="007645D1"/>
    <w:rsid w:val="0076482E"/>
    <w:rsid w:val="00765697"/>
    <w:rsid w:val="007657EB"/>
    <w:rsid w:val="007665AD"/>
    <w:rsid w:val="00767B0C"/>
    <w:rsid w:val="0077005D"/>
    <w:rsid w:val="007701CB"/>
    <w:rsid w:val="007706C3"/>
    <w:rsid w:val="00770E05"/>
    <w:rsid w:val="007714B9"/>
    <w:rsid w:val="00771B99"/>
    <w:rsid w:val="007734AB"/>
    <w:rsid w:val="007735C8"/>
    <w:rsid w:val="00774108"/>
    <w:rsid w:val="00774CD8"/>
    <w:rsid w:val="007751CE"/>
    <w:rsid w:val="00775AFF"/>
    <w:rsid w:val="00775D86"/>
    <w:rsid w:val="00775FC7"/>
    <w:rsid w:val="007767AD"/>
    <w:rsid w:val="0077708B"/>
    <w:rsid w:val="00777301"/>
    <w:rsid w:val="00777428"/>
    <w:rsid w:val="00777914"/>
    <w:rsid w:val="007801E7"/>
    <w:rsid w:val="00780834"/>
    <w:rsid w:val="00781CA8"/>
    <w:rsid w:val="00782307"/>
    <w:rsid w:val="00782479"/>
    <w:rsid w:val="00782860"/>
    <w:rsid w:val="007829E5"/>
    <w:rsid w:val="00782D09"/>
    <w:rsid w:val="00783250"/>
    <w:rsid w:val="007833D8"/>
    <w:rsid w:val="00783A26"/>
    <w:rsid w:val="00783C0D"/>
    <w:rsid w:val="00783F6C"/>
    <w:rsid w:val="00784489"/>
    <w:rsid w:val="00784CB2"/>
    <w:rsid w:val="00785CFB"/>
    <w:rsid w:val="00785F5F"/>
    <w:rsid w:val="0078622B"/>
    <w:rsid w:val="00786927"/>
    <w:rsid w:val="00786A5D"/>
    <w:rsid w:val="00786EAF"/>
    <w:rsid w:val="0078746E"/>
    <w:rsid w:val="007903AA"/>
    <w:rsid w:val="00790449"/>
    <w:rsid w:val="00790B85"/>
    <w:rsid w:val="00790CB7"/>
    <w:rsid w:val="00790E92"/>
    <w:rsid w:val="007912A0"/>
    <w:rsid w:val="0079160D"/>
    <w:rsid w:val="007916C1"/>
    <w:rsid w:val="00791BF3"/>
    <w:rsid w:val="0079271F"/>
    <w:rsid w:val="007932F5"/>
    <w:rsid w:val="00793411"/>
    <w:rsid w:val="007936C7"/>
    <w:rsid w:val="00793BC0"/>
    <w:rsid w:val="00793FBA"/>
    <w:rsid w:val="00794276"/>
    <w:rsid w:val="0079492D"/>
    <w:rsid w:val="00794B25"/>
    <w:rsid w:val="007953AA"/>
    <w:rsid w:val="00795891"/>
    <w:rsid w:val="00795E48"/>
    <w:rsid w:val="00796DD3"/>
    <w:rsid w:val="00797189"/>
    <w:rsid w:val="00797227"/>
    <w:rsid w:val="00797B78"/>
    <w:rsid w:val="007A0208"/>
    <w:rsid w:val="007A10FE"/>
    <w:rsid w:val="007A1124"/>
    <w:rsid w:val="007A11FE"/>
    <w:rsid w:val="007A12EA"/>
    <w:rsid w:val="007A2048"/>
    <w:rsid w:val="007A2571"/>
    <w:rsid w:val="007A26C3"/>
    <w:rsid w:val="007A27BC"/>
    <w:rsid w:val="007A28DA"/>
    <w:rsid w:val="007A38EB"/>
    <w:rsid w:val="007A427C"/>
    <w:rsid w:val="007A42DD"/>
    <w:rsid w:val="007A4345"/>
    <w:rsid w:val="007A4D0E"/>
    <w:rsid w:val="007A53B5"/>
    <w:rsid w:val="007A54B5"/>
    <w:rsid w:val="007A57C0"/>
    <w:rsid w:val="007A5A0B"/>
    <w:rsid w:val="007A6917"/>
    <w:rsid w:val="007B0225"/>
    <w:rsid w:val="007B0B42"/>
    <w:rsid w:val="007B0BB9"/>
    <w:rsid w:val="007B14AF"/>
    <w:rsid w:val="007B18B0"/>
    <w:rsid w:val="007B1AC8"/>
    <w:rsid w:val="007B1FBD"/>
    <w:rsid w:val="007B2078"/>
    <w:rsid w:val="007B3024"/>
    <w:rsid w:val="007B355A"/>
    <w:rsid w:val="007B3C9A"/>
    <w:rsid w:val="007B515F"/>
    <w:rsid w:val="007B55AE"/>
    <w:rsid w:val="007B5AC1"/>
    <w:rsid w:val="007B5E40"/>
    <w:rsid w:val="007B69C6"/>
    <w:rsid w:val="007B6C9D"/>
    <w:rsid w:val="007B6EF5"/>
    <w:rsid w:val="007C06B8"/>
    <w:rsid w:val="007C0787"/>
    <w:rsid w:val="007C0945"/>
    <w:rsid w:val="007C0DA9"/>
    <w:rsid w:val="007C0DD5"/>
    <w:rsid w:val="007C1EB8"/>
    <w:rsid w:val="007C20EB"/>
    <w:rsid w:val="007C2507"/>
    <w:rsid w:val="007C2BC2"/>
    <w:rsid w:val="007C2D2C"/>
    <w:rsid w:val="007C2EA2"/>
    <w:rsid w:val="007C314D"/>
    <w:rsid w:val="007C31B1"/>
    <w:rsid w:val="007C32C7"/>
    <w:rsid w:val="007C341A"/>
    <w:rsid w:val="007C342C"/>
    <w:rsid w:val="007C3D3D"/>
    <w:rsid w:val="007C3F2C"/>
    <w:rsid w:val="007C3FF9"/>
    <w:rsid w:val="007C4138"/>
    <w:rsid w:val="007C46E6"/>
    <w:rsid w:val="007C493B"/>
    <w:rsid w:val="007C49E4"/>
    <w:rsid w:val="007C4E27"/>
    <w:rsid w:val="007C53E0"/>
    <w:rsid w:val="007C5466"/>
    <w:rsid w:val="007C61EE"/>
    <w:rsid w:val="007C63E1"/>
    <w:rsid w:val="007C79CA"/>
    <w:rsid w:val="007D092F"/>
    <w:rsid w:val="007D10D0"/>
    <w:rsid w:val="007D1607"/>
    <w:rsid w:val="007D173F"/>
    <w:rsid w:val="007D28AD"/>
    <w:rsid w:val="007D2CC1"/>
    <w:rsid w:val="007D2F5D"/>
    <w:rsid w:val="007D36C0"/>
    <w:rsid w:val="007D3A41"/>
    <w:rsid w:val="007D4E04"/>
    <w:rsid w:val="007D5132"/>
    <w:rsid w:val="007D5AE8"/>
    <w:rsid w:val="007D5CF1"/>
    <w:rsid w:val="007D5DAC"/>
    <w:rsid w:val="007D62CF"/>
    <w:rsid w:val="007D7211"/>
    <w:rsid w:val="007D7635"/>
    <w:rsid w:val="007D7845"/>
    <w:rsid w:val="007E022A"/>
    <w:rsid w:val="007E03AF"/>
    <w:rsid w:val="007E0598"/>
    <w:rsid w:val="007E0B68"/>
    <w:rsid w:val="007E0EB5"/>
    <w:rsid w:val="007E11AE"/>
    <w:rsid w:val="007E11FB"/>
    <w:rsid w:val="007E1464"/>
    <w:rsid w:val="007E1AE3"/>
    <w:rsid w:val="007E1BA4"/>
    <w:rsid w:val="007E1DBA"/>
    <w:rsid w:val="007E1F63"/>
    <w:rsid w:val="007E22DF"/>
    <w:rsid w:val="007E24B5"/>
    <w:rsid w:val="007E31A1"/>
    <w:rsid w:val="007E3647"/>
    <w:rsid w:val="007E3869"/>
    <w:rsid w:val="007E4660"/>
    <w:rsid w:val="007E48ED"/>
    <w:rsid w:val="007E4FCB"/>
    <w:rsid w:val="007E57C8"/>
    <w:rsid w:val="007E6368"/>
    <w:rsid w:val="007E6AAE"/>
    <w:rsid w:val="007E6E57"/>
    <w:rsid w:val="007F0268"/>
    <w:rsid w:val="007F02F8"/>
    <w:rsid w:val="007F035B"/>
    <w:rsid w:val="007F1BF1"/>
    <w:rsid w:val="007F1DC3"/>
    <w:rsid w:val="007F261E"/>
    <w:rsid w:val="007F2C6B"/>
    <w:rsid w:val="007F3B4B"/>
    <w:rsid w:val="007F43E0"/>
    <w:rsid w:val="007F5799"/>
    <w:rsid w:val="007F5B3D"/>
    <w:rsid w:val="007F644B"/>
    <w:rsid w:val="007F73C6"/>
    <w:rsid w:val="007F7ED7"/>
    <w:rsid w:val="00800F73"/>
    <w:rsid w:val="00801338"/>
    <w:rsid w:val="008013A8"/>
    <w:rsid w:val="008013FE"/>
    <w:rsid w:val="00801AC8"/>
    <w:rsid w:val="00801B8D"/>
    <w:rsid w:val="00801E41"/>
    <w:rsid w:val="008023EC"/>
    <w:rsid w:val="0080271D"/>
    <w:rsid w:val="00802749"/>
    <w:rsid w:val="00802AE6"/>
    <w:rsid w:val="00802EA9"/>
    <w:rsid w:val="00803007"/>
    <w:rsid w:val="0080327A"/>
    <w:rsid w:val="0080336B"/>
    <w:rsid w:val="0080345B"/>
    <w:rsid w:val="00803AE6"/>
    <w:rsid w:val="00804A7F"/>
    <w:rsid w:val="008057E4"/>
    <w:rsid w:val="00805978"/>
    <w:rsid w:val="0080653F"/>
    <w:rsid w:val="00806699"/>
    <w:rsid w:val="00806C28"/>
    <w:rsid w:val="00806F41"/>
    <w:rsid w:val="00806F84"/>
    <w:rsid w:val="00806FD6"/>
    <w:rsid w:val="008072AC"/>
    <w:rsid w:val="00807461"/>
    <w:rsid w:val="008075C7"/>
    <w:rsid w:val="0080787F"/>
    <w:rsid w:val="00810674"/>
    <w:rsid w:val="00810B0D"/>
    <w:rsid w:val="00810C9B"/>
    <w:rsid w:val="0081110F"/>
    <w:rsid w:val="00812036"/>
    <w:rsid w:val="008123C0"/>
    <w:rsid w:val="00812C95"/>
    <w:rsid w:val="00813536"/>
    <w:rsid w:val="00813655"/>
    <w:rsid w:val="008140C7"/>
    <w:rsid w:val="00814369"/>
    <w:rsid w:val="00814383"/>
    <w:rsid w:val="00814F13"/>
    <w:rsid w:val="00815070"/>
    <w:rsid w:val="0081584E"/>
    <w:rsid w:val="0081609C"/>
    <w:rsid w:val="008170D1"/>
    <w:rsid w:val="00817420"/>
    <w:rsid w:val="00817679"/>
    <w:rsid w:val="00817E54"/>
    <w:rsid w:val="00817F98"/>
    <w:rsid w:val="008200D3"/>
    <w:rsid w:val="008200D6"/>
    <w:rsid w:val="008202BA"/>
    <w:rsid w:val="008204BD"/>
    <w:rsid w:val="00821066"/>
    <w:rsid w:val="00821505"/>
    <w:rsid w:val="0082160E"/>
    <w:rsid w:val="00822541"/>
    <w:rsid w:val="00822A5E"/>
    <w:rsid w:val="00823A46"/>
    <w:rsid w:val="00823B4D"/>
    <w:rsid w:val="00823F67"/>
    <w:rsid w:val="00823FA3"/>
    <w:rsid w:val="0082435B"/>
    <w:rsid w:val="00824A4D"/>
    <w:rsid w:val="00824ACB"/>
    <w:rsid w:val="00824C30"/>
    <w:rsid w:val="00825E5C"/>
    <w:rsid w:val="00826DB8"/>
    <w:rsid w:val="00827D30"/>
    <w:rsid w:val="00827E69"/>
    <w:rsid w:val="008306ED"/>
    <w:rsid w:val="00830930"/>
    <w:rsid w:val="00830CB9"/>
    <w:rsid w:val="00830CC5"/>
    <w:rsid w:val="00830EAB"/>
    <w:rsid w:val="00831C21"/>
    <w:rsid w:val="00831C23"/>
    <w:rsid w:val="00831F88"/>
    <w:rsid w:val="0083251E"/>
    <w:rsid w:val="008325C6"/>
    <w:rsid w:val="008325F8"/>
    <w:rsid w:val="00833CBE"/>
    <w:rsid w:val="00834212"/>
    <w:rsid w:val="00835C40"/>
    <w:rsid w:val="00835F67"/>
    <w:rsid w:val="00836743"/>
    <w:rsid w:val="008367C1"/>
    <w:rsid w:val="008371FE"/>
    <w:rsid w:val="0083774E"/>
    <w:rsid w:val="00837753"/>
    <w:rsid w:val="00837E58"/>
    <w:rsid w:val="00840621"/>
    <w:rsid w:val="00840740"/>
    <w:rsid w:val="008416A8"/>
    <w:rsid w:val="00841B7F"/>
    <w:rsid w:val="00841D4E"/>
    <w:rsid w:val="0084212D"/>
    <w:rsid w:val="008424AF"/>
    <w:rsid w:val="00842DBD"/>
    <w:rsid w:val="00842FCB"/>
    <w:rsid w:val="00843303"/>
    <w:rsid w:val="00843C87"/>
    <w:rsid w:val="00843EF9"/>
    <w:rsid w:val="00844211"/>
    <w:rsid w:val="008442C5"/>
    <w:rsid w:val="008448CE"/>
    <w:rsid w:val="00845022"/>
    <w:rsid w:val="00845A97"/>
    <w:rsid w:val="0084625C"/>
    <w:rsid w:val="008465F2"/>
    <w:rsid w:val="00846CCA"/>
    <w:rsid w:val="00846E14"/>
    <w:rsid w:val="00847690"/>
    <w:rsid w:val="008477C6"/>
    <w:rsid w:val="008478DB"/>
    <w:rsid w:val="00847976"/>
    <w:rsid w:val="00847DD1"/>
    <w:rsid w:val="00847FD2"/>
    <w:rsid w:val="008504D1"/>
    <w:rsid w:val="008504D2"/>
    <w:rsid w:val="008511D7"/>
    <w:rsid w:val="008517F5"/>
    <w:rsid w:val="00851C98"/>
    <w:rsid w:val="00851FDF"/>
    <w:rsid w:val="008521A8"/>
    <w:rsid w:val="00852999"/>
    <w:rsid w:val="00852B74"/>
    <w:rsid w:val="00853463"/>
    <w:rsid w:val="00853D0C"/>
    <w:rsid w:val="00854698"/>
    <w:rsid w:val="0085543F"/>
    <w:rsid w:val="00855900"/>
    <w:rsid w:val="00855EA0"/>
    <w:rsid w:val="0085678F"/>
    <w:rsid w:val="008567B8"/>
    <w:rsid w:val="0085688A"/>
    <w:rsid w:val="00856B99"/>
    <w:rsid w:val="00856BCB"/>
    <w:rsid w:val="00856C0B"/>
    <w:rsid w:val="00856EC5"/>
    <w:rsid w:val="00857036"/>
    <w:rsid w:val="0085731E"/>
    <w:rsid w:val="008576DF"/>
    <w:rsid w:val="0086001B"/>
    <w:rsid w:val="008600F6"/>
    <w:rsid w:val="00861CA8"/>
    <w:rsid w:val="00861CED"/>
    <w:rsid w:val="00862640"/>
    <w:rsid w:val="0086486E"/>
    <w:rsid w:val="008650CA"/>
    <w:rsid w:val="00865112"/>
    <w:rsid w:val="00865152"/>
    <w:rsid w:val="0086517C"/>
    <w:rsid w:val="00865658"/>
    <w:rsid w:val="0086622A"/>
    <w:rsid w:val="008662FD"/>
    <w:rsid w:val="00866360"/>
    <w:rsid w:val="0086754D"/>
    <w:rsid w:val="0087085E"/>
    <w:rsid w:val="00871208"/>
    <w:rsid w:val="0087191C"/>
    <w:rsid w:val="00871946"/>
    <w:rsid w:val="00871B45"/>
    <w:rsid w:val="00872DC2"/>
    <w:rsid w:val="0087365C"/>
    <w:rsid w:val="00873B7A"/>
    <w:rsid w:val="00873CB0"/>
    <w:rsid w:val="008742C1"/>
    <w:rsid w:val="00875E0B"/>
    <w:rsid w:val="00876858"/>
    <w:rsid w:val="00877E39"/>
    <w:rsid w:val="00877FE1"/>
    <w:rsid w:val="00881ED7"/>
    <w:rsid w:val="008822DA"/>
    <w:rsid w:val="008830B0"/>
    <w:rsid w:val="008841B8"/>
    <w:rsid w:val="008845E2"/>
    <w:rsid w:val="00885100"/>
    <w:rsid w:val="00885711"/>
    <w:rsid w:val="008864DA"/>
    <w:rsid w:val="0088661A"/>
    <w:rsid w:val="00886EFD"/>
    <w:rsid w:val="00887897"/>
    <w:rsid w:val="008907DE"/>
    <w:rsid w:val="00891218"/>
    <w:rsid w:val="00891479"/>
    <w:rsid w:val="008921A7"/>
    <w:rsid w:val="00893203"/>
    <w:rsid w:val="00893358"/>
    <w:rsid w:val="00893632"/>
    <w:rsid w:val="00893921"/>
    <w:rsid w:val="00893B0A"/>
    <w:rsid w:val="00893E02"/>
    <w:rsid w:val="0089455A"/>
    <w:rsid w:val="00894C27"/>
    <w:rsid w:val="00894CD8"/>
    <w:rsid w:val="0089515B"/>
    <w:rsid w:val="00895F53"/>
    <w:rsid w:val="008963C5"/>
    <w:rsid w:val="00896D48"/>
    <w:rsid w:val="00896DF2"/>
    <w:rsid w:val="00896FA3"/>
    <w:rsid w:val="00897AC1"/>
    <w:rsid w:val="008A09BD"/>
    <w:rsid w:val="008A0A26"/>
    <w:rsid w:val="008A0D41"/>
    <w:rsid w:val="008A1A1B"/>
    <w:rsid w:val="008A1A24"/>
    <w:rsid w:val="008A1A41"/>
    <w:rsid w:val="008A22B2"/>
    <w:rsid w:val="008A2417"/>
    <w:rsid w:val="008A256D"/>
    <w:rsid w:val="008A2A85"/>
    <w:rsid w:val="008A3174"/>
    <w:rsid w:val="008A324B"/>
    <w:rsid w:val="008A35E8"/>
    <w:rsid w:val="008A3FA5"/>
    <w:rsid w:val="008A4428"/>
    <w:rsid w:val="008A4679"/>
    <w:rsid w:val="008A46E8"/>
    <w:rsid w:val="008A4CA1"/>
    <w:rsid w:val="008A5058"/>
    <w:rsid w:val="008A52E9"/>
    <w:rsid w:val="008A533C"/>
    <w:rsid w:val="008A58F6"/>
    <w:rsid w:val="008A6325"/>
    <w:rsid w:val="008A6A7B"/>
    <w:rsid w:val="008A731D"/>
    <w:rsid w:val="008A750A"/>
    <w:rsid w:val="008A78D4"/>
    <w:rsid w:val="008A7BF5"/>
    <w:rsid w:val="008A7D74"/>
    <w:rsid w:val="008B0FA7"/>
    <w:rsid w:val="008B139F"/>
    <w:rsid w:val="008B1D0F"/>
    <w:rsid w:val="008B1D1B"/>
    <w:rsid w:val="008B25B3"/>
    <w:rsid w:val="008B2900"/>
    <w:rsid w:val="008B31E8"/>
    <w:rsid w:val="008B31FF"/>
    <w:rsid w:val="008B410A"/>
    <w:rsid w:val="008B57B0"/>
    <w:rsid w:val="008B5AD5"/>
    <w:rsid w:val="008B6A20"/>
    <w:rsid w:val="008B717A"/>
    <w:rsid w:val="008B724C"/>
    <w:rsid w:val="008B74B3"/>
    <w:rsid w:val="008B74CB"/>
    <w:rsid w:val="008B757B"/>
    <w:rsid w:val="008B7D04"/>
    <w:rsid w:val="008C023D"/>
    <w:rsid w:val="008C0251"/>
    <w:rsid w:val="008C08E2"/>
    <w:rsid w:val="008C14D2"/>
    <w:rsid w:val="008C2846"/>
    <w:rsid w:val="008C28F3"/>
    <w:rsid w:val="008C2C7C"/>
    <w:rsid w:val="008C31D3"/>
    <w:rsid w:val="008C3275"/>
    <w:rsid w:val="008C47C2"/>
    <w:rsid w:val="008C488B"/>
    <w:rsid w:val="008C5942"/>
    <w:rsid w:val="008C5C4D"/>
    <w:rsid w:val="008C5E8C"/>
    <w:rsid w:val="008C5EA1"/>
    <w:rsid w:val="008C63D6"/>
    <w:rsid w:val="008C68C6"/>
    <w:rsid w:val="008C6FA0"/>
    <w:rsid w:val="008C7000"/>
    <w:rsid w:val="008C73FD"/>
    <w:rsid w:val="008C7F6C"/>
    <w:rsid w:val="008C7F7F"/>
    <w:rsid w:val="008D07B0"/>
    <w:rsid w:val="008D1150"/>
    <w:rsid w:val="008D11E5"/>
    <w:rsid w:val="008D1C27"/>
    <w:rsid w:val="008D1D6A"/>
    <w:rsid w:val="008D21E4"/>
    <w:rsid w:val="008D236B"/>
    <w:rsid w:val="008D2386"/>
    <w:rsid w:val="008D3A7D"/>
    <w:rsid w:val="008D42CD"/>
    <w:rsid w:val="008D4B6E"/>
    <w:rsid w:val="008D5082"/>
    <w:rsid w:val="008D56F3"/>
    <w:rsid w:val="008D5DB7"/>
    <w:rsid w:val="008D61B7"/>
    <w:rsid w:val="008D6F55"/>
    <w:rsid w:val="008D7125"/>
    <w:rsid w:val="008D7307"/>
    <w:rsid w:val="008E038C"/>
    <w:rsid w:val="008E04DF"/>
    <w:rsid w:val="008E05CC"/>
    <w:rsid w:val="008E076F"/>
    <w:rsid w:val="008E14E1"/>
    <w:rsid w:val="008E1758"/>
    <w:rsid w:val="008E175D"/>
    <w:rsid w:val="008E20A5"/>
    <w:rsid w:val="008E21B6"/>
    <w:rsid w:val="008E3179"/>
    <w:rsid w:val="008E3322"/>
    <w:rsid w:val="008E3326"/>
    <w:rsid w:val="008E3F28"/>
    <w:rsid w:val="008E3F73"/>
    <w:rsid w:val="008E40FC"/>
    <w:rsid w:val="008E4279"/>
    <w:rsid w:val="008E4C85"/>
    <w:rsid w:val="008E4DB1"/>
    <w:rsid w:val="008E514F"/>
    <w:rsid w:val="008E54C7"/>
    <w:rsid w:val="008E5FD7"/>
    <w:rsid w:val="008E639E"/>
    <w:rsid w:val="008E64E2"/>
    <w:rsid w:val="008E6F13"/>
    <w:rsid w:val="008E6F2D"/>
    <w:rsid w:val="008E6FCC"/>
    <w:rsid w:val="008E76FA"/>
    <w:rsid w:val="008E7796"/>
    <w:rsid w:val="008E7D1F"/>
    <w:rsid w:val="008E7D28"/>
    <w:rsid w:val="008F06B4"/>
    <w:rsid w:val="008F06F2"/>
    <w:rsid w:val="008F0AA5"/>
    <w:rsid w:val="008F1633"/>
    <w:rsid w:val="008F16F6"/>
    <w:rsid w:val="008F1817"/>
    <w:rsid w:val="008F20E6"/>
    <w:rsid w:val="008F2B1A"/>
    <w:rsid w:val="008F2E0B"/>
    <w:rsid w:val="008F309F"/>
    <w:rsid w:val="008F3F4A"/>
    <w:rsid w:val="008F43EE"/>
    <w:rsid w:val="008F4F07"/>
    <w:rsid w:val="008F55E7"/>
    <w:rsid w:val="008F55E9"/>
    <w:rsid w:val="008F583A"/>
    <w:rsid w:val="008F5AEA"/>
    <w:rsid w:val="008F6283"/>
    <w:rsid w:val="008F69D0"/>
    <w:rsid w:val="008F6D6F"/>
    <w:rsid w:val="008F74BC"/>
    <w:rsid w:val="00900968"/>
    <w:rsid w:val="00900C9C"/>
    <w:rsid w:val="00900EAD"/>
    <w:rsid w:val="00901B6A"/>
    <w:rsid w:val="00901BD9"/>
    <w:rsid w:val="0090219A"/>
    <w:rsid w:val="00903D65"/>
    <w:rsid w:val="00904496"/>
    <w:rsid w:val="009044AB"/>
    <w:rsid w:val="009044E7"/>
    <w:rsid w:val="00904C94"/>
    <w:rsid w:val="0090563A"/>
    <w:rsid w:val="0090571C"/>
    <w:rsid w:val="00905939"/>
    <w:rsid w:val="00905C33"/>
    <w:rsid w:val="00905E6C"/>
    <w:rsid w:val="00905FAC"/>
    <w:rsid w:val="00906137"/>
    <w:rsid w:val="00906434"/>
    <w:rsid w:val="00906D48"/>
    <w:rsid w:val="009074E2"/>
    <w:rsid w:val="00907915"/>
    <w:rsid w:val="00907A20"/>
    <w:rsid w:val="009101CB"/>
    <w:rsid w:val="00910403"/>
    <w:rsid w:val="0091090B"/>
    <w:rsid w:val="00910A12"/>
    <w:rsid w:val="00910E71"/>
    <w:rsid w:val="00911071"/>
    <w:rsid w:val="00911796"/>
    <w:rsid w:val="00912575"/>
    <w:rsid w:val="009127B5"/>
    <w:rsid w:val="009128E1"/>
    <w:rsid w:val="00912A88"/>
    <w:rsid w:val="00913A0B"/>
    <w:rsid w:val="0091501B"/>
    <w:rsid w:val="00915CF5"/>
    <w:rsid w:val="00915D73"/>
    <w:rsid w:val="00915E0D"/>
    <w:rsid w:val="00916276"/>
    <w:rsid w:val="0091693C"/>
    <w:rsid w:val="00916F18"/>
    <w:rsid w:val="0091724D"/>
    <w:rsid w:val="009172BE"/>
    <w:rsid w:val="009176FB"/>
    <w:rsid w:val="00917A50"/>
    <w:rsid w:val="00920391"/>
    <w:rsid w:val="009209FA"/>
    <w:rsid w:val="00920B74"/>
    <w:rsid w:val="009217A4"/>
    <w:rsid w:val="00921A4E"/>
    <w:rsid w:val="00921CD1"/>
    <w:rsid w:val="00922500"/>
    <w:rsid w:val="00922D95"/>
    <w:rsid w:val="00922E4D"/>
    <w:rsid w:val="00923010"/>
    <w:rsid w:val="0092330E"/>
    <w:rsid w:val="00923A98"/>
    <w:rsid w:val="009240B3"/>
    <w:rsid w:val="00924347"/>
    <w:rsid w:val="0092459A"/>
    <w:rsid w:val="00924E10"/>
    <w:rsid w:val="00925612"/>
    <w:rsid w:val="009258CC"/>
    <w:rsid w:val="00925AE1"/>
    <w:rsid w:val="00925D0C"/>
    <w:rsid w:val="00926431"/>
    <w:rsid w:val="009266EC"/>
    <w:rsid w:val="00926A2B"/>
    <w:rsid w:val="009272DE"/>
    <w:rsid w:val="00927A5C"/>
    <w:rsid w:val="009313FA"/>
    <w:rsid w:val="009318B1"/>
    <w:rsid w:val="00932525"/>
    <w:rsid w:val="00932ACB"/>
    <w:rsid w:val="00932D0E"/>
    <w:rsid w:val="00933C24"/>
    <w:rsid w:val="00933E90"/>
    <w:rsid w:val="009343AF"/>
    <w:rsid w:val="009343C3"/>
    <w:rsid w:val="009356DB"/>
    <w:rsid w:val="00935735"/>
    <w:rsid w:val="00936A63"/>
    <w:rsid w:val="009370E6"/>
    <w:rsid w:val="0093719F"/>
    <w:rsid w:val="00937E7B"/>
    <w:rsid w:val="00940339"/>
    <w:rsid w:val="00940998"/>
    <w:rsid w:val="00941E99"/>
    <w:rsid w:val="00942AA0"/>
    <w:rsid w:val="00942C6F"/>
    <w:rsid w:val="009431C2"/>
    <w:rsid w:val="00943500"/>
    <w:rsid w:val="00943A68"/>
    <w:rsid w:val="00943F5F"/>
    <w:rsid w:val="00944BA2"/>
    <w:rsid w:val="009454C1"/>
    <w:rsid w:val="00945974"/>
    <w:rsid w:val="00945B9A"/>
    <w:rsid w:val="00946418"/>
    <w:rsid w:val="00946D16"/>
    <w:rsid w:val="00947AD9"/>
    <w:rsid w:val="00950469"/>
    <w:rsid w:val="009522C8"/>
    <w:rsid w:val="0095239F"/>
    <w:rsid w:val="009523D0"/>
    <w:rsid w:val="00952436"/>
    <w:rsid w:val="00952690"/>
    <w:rsid w:val="009528E6"/>
    <w:rsid w:val="00952ECD"/>
    <w:rsid w:val="00952FA1"/>
    <w:rsid w:val="0095333F"/>
    <w:rsid w:val="009533CF"/>
    <w:rsid w:val="00953681"/>
    <w:rsid w:val="009537AC"/>
    <w:rsid w:val="00953EF1"/>
    <w:rsid w:val="00953FA2"/>
    <w:rsid w:val="00954096"/>
    <w:rsid w:val="009540C2"/>
    <w:rsid w:val="00954366"/>
    <w:rsid w:val="009543A7"/>
    <w:rsid w:val="00954C7E"/>
    <w:rsid w:val="00954FAC"/>
    <w:rsid w:val="00955B32"/>
    <w:rsid w:val="00955D13"/>
    <w:rsid w:val="00955DF5"/>
    <w:rsid w:val="00955E6D"/>
    <w:rsid w:val="00957DC1"/>
    <w:rsid w:val="0096197D"/>
    <w:rsid w:val="00961A33"/>
    <w:rsid w:val="00962737"/>
    <w:rsid w:val="00963592"/>
    <w:rsid w:val="00963A71"/>
    <w:rsid w:val="00963C7B"/>
    <w:rsid w:val="009642AE"/>
    <w:rsid w:val="00965163"/>
    <w:rsid w:val="00965382"/>
    <w:rsid w:val="009653D4"/>
    <w:rsid w:val="00965D64"/>
    <w:rsid w:val="0096655B"/>
    <w:rsid w:val="009670E2"/>
    <w:rsid w:val="009676AA"/>
    <w:rsid w:val="00967741"/>
    <w:rsid w:val="00970076"/>
    <w:rsid w:val="00970418"/>
    <w:rsid w:val="009706D1"/>
    <w:rsid w:val="00971DCF"/>
    <w:rsid w:val="00972219"/>
    <w:rsid w:val="00972AD0"/>
    <w:rsid w:val="00972AEC"/>
    <w:rsid w:val="00972FD9"/>
    <w:rsid w:val="0097304B"/>
    <w:rsid w:val="009741C0"/>
    <w:rsid w:val="0097466B"/>
    <w:rsid w:val="009748EC"/>
    <w:rsid w:val="009758BD"/>
    <w:rsid w:val="00977414"/>
    <w:rsid w:val="00977802"/>
    <w:rsid w:val="00977A3B"/>
    <w:rsid w:val="00977A75"/>
    <w:rsid w:val="00977D85"/>
    <w:rsid w:val="00977F54"/>
    <w:rsid w:val="00980281"/>
    <w:rsid w:val="00980E46"/>
    <w:rsid w:val="009813BA"/>
    <w:rsid w:val="009814E4"/>
    <w:rsid w:val="00981DFF"/>
    <w:rsid w:val="0098209D"/>
    <w:rsid w:val="0098271A"/>
    <w:rsid w:val="009829A6"/>
    <w:rsid w:val="009834C5"/>
    <w:rsid w:val="00983D4E"/>
    <w:rsid w:val="00984602"/>
    <w:rsid w:val="009850C6"/>
    <w:rsid w:val="009852DF"/>
    <w:rsid w:val="009854B3"/>
    <w:rsid w:val="00985B91"/>
    <w:rsid w:val="00985E6C"/>
    <w:rsid w:val="009860B7"/>
    <w:rsid w:val="0098674E"/>
    <w:rsid w:val="00986B80"/>
    <w:rsid w:val="009874BF"/>
    <w:rsid w:val="00987565"/>
    <w:rsid w:val="00987884"/>
    <w:rsid w:val="009900E8"/>
    <w:rsid w:val="009902E7"/>
    <w:rsid w:val="00990AEC"/>
    <w:rsid w:val="009918B0"/>
    <w:rsid w:val="00991CFA"/>
    <w:rsid w:val="00992C26"/>
    <w:rsid w:val="00992D07"/>
    <w:rsid w:val="00993477"/>
    <w:rsid w:val="00993631"/>
    <w:rsid w:val="00993DCD"/>
    <w:rsid w:val="00994DAB"/>
    <w:rsid w:val="0099567D"/>
    <w:rsid w:val="009956E8"/>
    <w:rsid w:val="00995AAB"/>
    <w:rsid w:val="00996194"/>
    <w:rsid w:val="0099692A"/>
    <w:rsid w:val="00997C62"/>
    <w:rsid w:val="009A0032"/>
    <w:rsid w:val="009A06CF"/>
    <w:rsid w:val="009A06EE"/>
    <w:rsid w:val="009A0D22"/>
    <w:rsid w:val="009A16B0"/>
    <w:rsid w:val="009A178A"/>
    <w:rsid w:val="009A329F"/>
    <w:rsid w:val="009A34D6"/>
    <w:rsid w:val="009A35D2"/>
    <w:rsid w:val="009A4CA4"/>
    <w:rsid w:val="009A4F7B"/>
    <w:rsid w:val="009A51B2"/>
    <w:rsid w:val="009A5439"/>
    <w:rsid w:val="009A563C"/>
    <w:rsid w:val="009A5C4E"/>
    <w:rsid w:val="009A5DE3"/>
    <w:rsid w:val="009A5FF6"/>
    <w:rsid w:val="009A6072"/>
    <w:rsid w:val="009A6CA5"/>
    <w:rsid w:val="009B1D9B"/>
    <w:rsid w:val="009B24D9"/>
    <w:rsid w:val="009B2BC4"/>
    <w:rsid w:val="009B2C6D"/>
    <w:rsid w:val="009B311D"/>
    <w:rsid w:val="009B3B71"/>
    <w:rsid w:val="009B3C25"/>
    <w:rsid w:val="009B43F3"/>
    <w:rsid w:val="009B4869"/>
    <w:rsid w:val="009B5333"/>
    <w:rsid w:val="009B5984"/>
    <w:rsid w:val="009B5A2A"/>
    <w:rsid w:val="009B5D5C"/>
    <w:rsid w:val="009B6CBE"/>
    <w:rsid w:val="009B741B"/>
    <w:rsid w:val="009B799D"/>
    <w:rsid w:val="009B7DCA"/>
    <w:rsid w:val="009C0165"/>
    <w:rsid w:val="009C040F"/>
    <w:rsid w:val="009C043E"/>
    <w:rsid w:val="009C12BE"/>
    <w:rsid w:val="009C1535"/>
    <w:rsid w:val="009C1748"/>
    <w:rsid w:val="009C35A1"/>
    <w:rsid w:val="009C3B40"/>
    <w:rsid w:val="009C3C50"/>
    <w:rsid w:val="009C42BA"/>
    <w:rsid w:val="009C42FE"/>
    <w:rsid w:val="009C4E21"/>
    <w:rsid w:val="009C6201"/>
    <w:rsid w:val="009C68A4"/>
    <w:rsid w:val="009C73C7"/>
    <w:rsid w:val="009C7502"/>
    <w:rsid w:val="009C7E52"/>
    <w:rsid w:val="009D021D"/>
    <w:rsid w:val="009D056A"/>
    <w:rsid w:val="009D0693"/>
    <w:rsid w:val="009D15C4"/>
    <w:rsid w:val="009D1665"/>
    <w:rsid w:val="009D1743"/>
    <w:rsid w:val="009D17F9"/>
    <w:rsid w:val="009D18DF"/>
    <w:rsid w:val="009D1B93"/>
    <w:rsid w:val="009D1C7B"/>
    <w:rsid w:val="009D299A"/>
    <w:rsid w:val="009D40C7"/>
    <w:rsid w:val="009D428E"/>
    <w:rsid w:val="009D4312"/>
    <w:rsid w:val="009D4F6E"/>
    <w:rsid w:val="009D52A3"/>
    <w:rsid w:val="009D5749"/>
    <w:rsid w:val="009D6B4E"/>
    <w:rsid w:val="009D6CF1"/>
    <w:rsid w:val="009D75C8"/>
    <w:rsid w:val="009D7EF4"/>
    <w:rsid w:val="009E06C7"/>
    <w:rsid w:val="009E0BD2"/>
    <w:rsid w:val="009E3352"/>
    <w:rsid w:val="009E3BA6"/>
    <w:rsid w:val="009E3FBD"/>
    <w:rsid w:val="009E41BD"/>
    <w:rsid w:val="009E41DC"/>
    <w:rsid w:val="009E463B"/>
    <w:rsid w:val="009E469E"/>
    <w:rsid w:val="009E4803"/>
    <w:rsid w:val="009E5073"/>
    <w:rsid w:val="009E5AF1"/>
    <w:rsid w:val="009E5FFC"/>
    <w:rsid w:val="009E636D"/>
    <w:rsid w:val="009E6487"/>
    <w:rsid w:val="009E664E"/>
    <w:rsid w:val="009E6817"/>
    <w:rsid w:val="009E6D54"/>
    <w:rsid w:val="009E707A"/>
    <w:rsid w:val="009F0483"/>
    <w:rsid w:val="009F0A9F"/>
    <w:rsid w:val="009F1240"/>
    <w:rsid w:val="009F1809"/>
    <w:rsid w:val="009F1955"/>
    <w:rsid w:val="009F19EA"/>
    <w:rsid w:val="009F1B85"/>
    <w:rsid w:val="009F1FAF"/>
    <w:rsid w:val="009F275B"/>
    <w:rsid w:val="009F2DE7"/>
    <w:rsid w:val="009F30B1"/>
    <w:rsid w:val="009F36AD"/>
    <w:rsid w:val="009F3764"/>
    <w:rsid w:val="009F3866"/>
    <w:rsid w:val="009F3BFB"/>
    <w:rsid w:val="009F3CBD"/>
    <w:rsid w:val="009F40BB"/>
    <w:rsid w:val="009F4C15"/>
    <w:rsid w:val="009F50BB"/>
    <w:rsid w:val="009F52AA"/>
    <w:rsid w:val="009F6003"/>
    <w:rsid w:val="009F61C9"/>
    <w:rsid w:val="009F62AB"/>
    <w:rsid w:val="009F653D"/>
    <w:rsid w:val="009F691B"/>
    <w:rsid w:val="009F691C"/>
    <w:rsid w:val="009F6FFF"/>
    <w:rsid w:val="009F7C49"/>
    <w:rsid w:val="00A000A3"/>
    <w:rsid w:val="00A004C1"/>
    <w:rsid w:val="00A0063A"/>
    <w:rsid w:val="00A00F9E"/>
    <w:rsid w:val="00A0119C"/>
    <w:rsid w:val="00A013DB"/>
    <w:rsid w:val="00A01566"/>
    <w:rsid w:val="00A01A7C"/>
    <w:rsid w:val="00A01BB1"/>
    <w:rsid w:val="00A021F1"/>
    <w:rsid w:val="00A02359"/>
    <w:rsid w:val="00A024AB"/>
    <w:rsid w:val="00A02A2E"/>
    <w:rsid w:val="00A03D23"/>
    <w:rsid w:val="00A055A9"/>
    <w:rsid w:val="00A05CA6"/>
    <w:rsid w:val="00A0631C"/>
    <w:rsid w:val="00A0632F"/>
    <w:rsid w:val="00A0678E"/>
    <w:rsid w:val="00A069E7"/>
    <w:rsid w:val="00A07230"/>
    <w:rsid w:val="00A101B5"/>
    <w:rsid w:val="00A106A2"/>
    <w:rsid w:val="00A10E4E"/>
    <w:rsid w:val="00A11D1E"/>
    <w:rsid w:val="00A12231"/>
    <w:rsid w:val="00A128FA"/>
    <w:rsid w:val="00A1391F"/>
    <w:rsid w:val="00A13AE4"/>
    <w:rsid w:val="00A13B10"/>
    <w:rsid w:val="00A13EA3"/>
    <w:rsid w:val="00A14454"/>
    <w:rsid w:val="00A147CC"/>
    <w:rsid w:val="00A14ABE"/>
    <w:rsid w:val="00A1530F"/>
    <w:rsid w:val="00A15A12"/>
    <w:rsid w:val="00A15E4A"/>
    <w:rsid w:val="00A168B4"/>
    <w:rsid w:val="00A16EF1"/>
    <w:rsid w:val="00A17549"/>
    <w:rsid w:val="00A17793"/>
    <w:rsid w:val="00A20042"/>
    <w:rsid w:val="00A203CC"/>
    <w:rsid w:val="00A20743"/>
    <w:rsid w:val="00A20CDC"/>
    <w:rsid w:val="00A21070"/>
    <w:rsid w:val="00A2111C"/>
    <w:rsid w:val="00A214C4"/>
    <w:rsid w:val="00A21EF0"/>
    <w:rsid w:val="00A21FC9"/>
    <w:rsid w:val="00A22185"/>
    <w:rsid w:val="00A223E2"/>
    <w:rsid w:val="00A2316F"/>
    <w:rsid w:val="00A236E7"/>
    <w:rsid w:val="00A23E68"/>
    <w:rsid w:val="00A242B8"/>
    <w:rsid w:val="00A24A41"/>
    <w:rsid w:val="00A25286"/>
    <w:rsid w:val="00A255F7"/>
    <w:rsid w:val="00A2621B"/>
    <w:rsid w:val="00A26879"/>
    <w:rsid w:val="00A26B95"/>
    <w:rsid w:val="00A27777"/>
    <w:rsid w:val="00A31438"/>
    <w:rsid w:val="00A31439"/>
    <w:rsid w:val="00A3164A"/>
    <w:rsid w:val="00A31854"/>
    <w:rsid w:val="00A318FF"/>
    <w:rsid w:val="00A31C82"/>
    <w:rsid w:val="00A31F91"/>
    <w:rsid w:val="00A32218"/>
    <w:rsid w:val="00A322DD"/>
    <w:rsid w:val="00A32F85"/>
    <w:rsid w:val="00A33465"/>
    <w:rsid w:val="00A33503"/>
    <w:rsid w:val="00A33AD3"/>
    <w:rsid w:val="00A33B01"/>
    <w:rsid w:val="00A34192"/>
    <w:rsid w:val="00A3437A"/>
    <w:rsid w:val="00A34580"/>
    <w:rsid w:val="00A345E0"/>
    <w:rsid w:val="00A356F5"/>
    <w:rsid w:val="00A35804"/>
    <w:rsid w:val="00A358FB"/>
    <w:rsid w:val="00A35DCE"/>
    <w:rsid w:val="00A36702"/>
    <w:rsid w:val="00A3672F"/>
    <w:rsid w:val="00A36E54"/>
    <w:rsid w:val="00A36FBD"/>
    <w:rsid w:val="00A3707E"/>
    <w:rsid w:val="00A371C8"/>
    <w:rsid w:val="00A37345"/>
    <w:rsid w:val="00A37A5B"/>
    <w:rsid w:val="00A40350"/>
    <w:rsid w:val="00A40B51"/>
    <w:rsid w:val="00A40B98"/>
    <w:rsid w:val="00A41164"/>
    <w:rsid w:val="00A41740"/>
    <w:rsid w:val="00A41743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193"/>
    <w:rsid w:val="00A45210"/>
    <w:rsid w:val="00A45B02"/>
    <w:rsid w:val="00A45E42"/>
    <w:rsid w:val="00A461A3"/>
    <w:rsid w:val="00A46244"/>
    <w:rsid w:val="00A4711E"/>
    <w:rsid w:val="00A474D6"/>
    <w:rsid w:val="00A476A3"/>
    <w:rsid w:val="00A500E5"/>
    <w:rsid w:val="00A50A1A"/>
    <w:rsid w:val="00A51503"/>
    <w:rsid w:val="00A5179E"/>
    <w:rsid w:val="00A51FF2"/>
    <w:rsid w:val="00A520A6"/>
    <w:rsid w:val="00A52102"/>
    <w:rsid w:val="00A525D2"/>
    <w:rsid w:val="00A525F9"/>
    <w:rsid w:val="00A52C66"/>
    <w:rsid w:val="00A534BC"/>
    <w:rsid w:val="00A535E8"/>
    <w:rsid w:val="00A5373A"/>
    <w:rsid w:val="00A54410"/>
    <w:rsid w:val="00A5479D"/>
    <w:rsid w:val="00A54D47"/>
    <w:rsid w:val="00A55A28"/>
    <w:rsid w:val="00A55C65"/>
    <w:rsid w:val="00A563BB"/>
    <w:rsid w:val="00A563C5"/>
    <w:rsid w:val="00A564B2"/>
    <w:rsid w:val="00A57375"/>
    <w:rsid w:val="00A5743B"/>
    <w:rsid w:val="00A5746F"/>
    <w:rsid w:val="00A5786E"/>
    <w:rsid w:val="00A6042B"/>
    <w:rsid w:val="00A60BDA"/>
    <w:rsid w:val="00A61128"/>
    <w:rsid w:val="00A61960"/>
    <w:rsid w:val="00A61F3C"/>
    <w:rsid w:val="00A62014"/>
    <w:rsid w:val="00A6204F"/>
    <w:rsid w:val="00A626E3"/>
    <w:rsid w:val="00A627B9"/>
    <w:rsid w:val="00A63FD4"/>
    <w:rsid w:val="00A64288"/>
    <w:rsid w:val="00A6466F"/>
    <w:rsid w:val="00A6490F"/>
    <w:rsid w:val="00A655F3"/>
    <w:rsid w:val="00A65845"/>
    <w:rsid w:val="00A65A04"/>
    <w:rsid w:val="00A6604D"/>
    <w:rsid w:val="00A66060"/>
    <w:rsid w:val="00A6675A"/>
    <w:rsid w:val="00A6676A"/>
    <w:rsid w:val="00A669E7"/>
    <w:rsid w:val="00A66C67"/>
    <w:rsid w:val="00A674A5"/>
    <w:rsid w:val="00A67673"/>
    <w:rsid w:val="00A679E2"/>
    <w:rsid w:val="00A7033F"/>
    <w:rsid w:val="00A70FBD"/>
    <w:rsid w:val="00A718B8"/>
    <w:rsid w:val="00A71C87"/>
    <w:rsid w:val="00A71D53"/>
    <w:rsid w:val="00A725CF"/>
    <w:rsid w:val="00A72D75"/>
    <w:rsid w:val="00A72FCE"/>
    <w:rsid w:val="00A732A5"/>
    <w:rsid w:val="00A73B77"/>
    <w:rsid w:val="00A74759"/>
    <w:rsid w:val="00A748FF"/>
    <w:rsid w:val="00A7589B"/>
    <w:rsid w:val="00A75ECA"/>
    <w:rsid w:val="00A75F82"/>
    <w:rsid w:val="00A768BB"/>
    <w:rsid w:val="00A76C5C"/>
    <w:rsid w:val="00A76CE3"/>
    <w:rsid w:val="00A7726D"/>
    <w:rsid w:val="00A7774C"/>
    <w:rsid w:val="00A7777E"/>
    <w:rsid w:val="00A77DF4"/>
    <w:rsid w:val="00A77E7F"/>
    <w:rsid w:val="00A80093"/>
    <w:rsid w:val="00A80BFA"/>
    <w:rsid w:val="00A80FD5"/>
    <w:rsid w:val="00A81373"/>
    <w:rsid w:val="00A815DB"/>
    <w:rsid w:val="00A81777"/>
    <w:rsid w:val="00A81A9D"/>
    <w:rsid w:val="00A8300D"/>
    <w:rsid w:val="00A83013"/>
    <w:rsid w:val="00A835D9"/>
    <w:rsid w:val="00A83CD0"/>
    <w:rsid w:val="00A843D7"/>
    <w:rsid w:val="00A8454F"/>
    <w:rsid w:val="00A84909"/>
    <w:rsid w:val="00A84962"/>
    <w:rsid w:val="00A84F74"/>
    <w:rsid w:val="00A858D2"/>
    <w:rsid w:val="00A85E1D"/>
    <w:rsid w:val="00A86200"/>
    <w:rsid w:val="00A86504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270"/>
    <w:rsid w:val="00A90521"/>
    <w:rsid w:val="00A908CF"/>
    <w:rsid w:val="00A90DA3"/>
    <w:rsid w:val="00A913B6"/>
    <w:rsid w:val="00A916AB"/>
    <w:rsid w:val="00A91901"/>
    <w:rsid w:val="00A91AD3"/>
    <w:rsid w:val="00A91C93"/>
    <w:rsid w:val="00A91FCB"/>
    <w:rsid w:val="00A92EF6"/>
    <w:rsid w:val="00A936BF"/>
    <w:rsid w:val="00A93702"/>
    <w:rsid w:val="00A93881"/>
    <w:rsid w:val="00A93D66"/>
    <w:rsid w:val="00A94B9C"/>
    <w:rsid w:val="00A94F91"/>
    <w:rsid w:val="00A959F1"/>
    <w:rsid w:val="00A96515"/>
    <w:rsid w:val="00AA0101"/>
    <w:rsid w:val="00AA0575"/>
    <w:rsid w:val="00AA05DE"/>
    <w:rsid w:val="00AA0C5C"/>
    <w:rsid w:val="00AA1432"/>
    <w:rsid w:val="00AA19E0"/>
    <w:rsid w:val="00AA1A22"/>
    <w:rsid w:val="00AA1B52"/>
    <w:rsid w:val="00AA21D8"/>
    <w:rsid w:val="00AA21EE"/>
    <w:rsid w:val="00AA24C6"/>
    <w:rsid w:val="00AA2679"/>
    <w:rsid w:val="00AA273D"/>
    <w:rsid w:val="00AA2776"/>
    <w:rsid w:val="00AA2B8D"/>
    <w:rsid w:val="00AA2C40"/>
    <w:rsid w:val="00AA2C6B"/>
    <w:rsid w:val="00AA32CD"/>
    <w:rsid w:val="00AA3CC5"/>
    <w:rsid w:val="00AA4598"/>
    <w:rsid w:val="00AA47D9"/>
    <w:rsid w:val="00AA4EB6"/>
    <w:rsid w:val="00AA5C85"/>
    <w:rsid w:val="00AA63D7"/>
    <w:rsid w:val="00AA6A28"/>
    <w:rsid w:val="00AA6CD8"/>
    <w:rsid w:val="00AA6D81"/>
    <w:rsid w:val="00AA78D8"/>
    <w:rsid w:val="00AB0069"/>
    <w:rsid w:val="00AB00F8"/>
    <w:rsid w:val="00AB019E"/>
    <w:rsid w:val="00AB0846"/>
    <w:rsid w:val="00AB09BD"/>
    <w:rsid w:val="00AB0B75"/>
    <w:rsid w:val="00AB108F"/>
    <w:rsid w:val="00AB1BE6"/>
    <w:rsid w:val="00AB1E7F"/>
    <w:rsid w:val="00AB3F27"/>
    <w:rsid w:val="00AB4DE1"/>
    <w:rsid w:val="00AB529A"/>
    <w:rsid w:val="00AB5579"/>
    <w:rsid w:val="00AB56D1"/>
    <w:rsid w:val="00AB5DBF"/>
    <w:rsid w:val="00AB63E2"/>
    <w:rsid w:val="00AB70D8"/>
    <w:rsid w:val="00AB71FE"/>
    <w:rsid w:val="00AB721C"/>
    <w:rsid w:val="00AB76CE"/>
    <w:rsid w:val="00AB7B4C"/>
    <w:rsid w:val="00AC1C94"/>
    <w:rsid w:val="00AC1E2A"/>
    <w:rsid w:val="00AC1EC4"/>
    <w:rsid w:val="00AC2439"/>
    <w:rsid w:val="00AC3B39"/>
    <w:rsid w:val="00AC3B8D"/>
    <w:rsid w:val="00AC418C"/>
    <w:rsid w:val="00AC42F3"/>
    <w:rsid w:val="00AC44C9"/>
    <w:rsid w:val="00AC4585"/>
    <w:rsid w:val="00AC4796"/>
    <w:rsid w:val="00AC492F"/>
    <w:rsid w:val="00AC4F78"/>
    <w:rsid w:val="00AC5349"/>
    <w:rsid w:val="00AC5826"/>
    <w:rsid w:val="00AC65F7"/>
    <w:rsid w:val="00AC6638"/>
    <w:rsid w:val="00AC6900"/>
    <w:rsid w:val="00AC69F6"/>
    <w:rsid w:val="00AC6E88"/>
    <w:rsid w:val="00AC6EC5"/>
    <w:rsid w:val="00AC703A"/>
    <w:rsid w:val="00AC7A84"/>
    <w:rsid w:val="00AC7D21"/>
    <w:rsid w:val="00AC7D34"/>
    <w:rsid w:val="00AD049A"/>
    <w:rsid w:val="00AD141F"/>
    <w:rsid w:val="00AD1572"/>
    <w:rsid w:val="00AD24E4"/>
    <w:rsid w:val="00AD321E"/>
    <w:rsid w:val="00AD3391"/>
    <w:rsid w:val="00AD34AF"/>
    <w:rsid w:val="00AD3871"/>
    <w:rsid w:val="00AD38D8"/>
    <w:rsid w:val="00AD59A6"/>
    <w:rsid w:val="00AD5C6A"/>
    <w:rsid w:val="00AD61DD"/>
    <w:rsid w:val="00AD6A01"/>
    <w:rsid w:val="00AD6BC6"/>
    <w:rsid w:val="00AD723D"/>
    <w:rsid w:val="00AD762D"/>
    <w:rsid w:val="00AD7910"/>
    <w:rsid w:val="00AD7C04"/>
    <w:rsid w:val="00AD7E77"/>
    <w:rsid w:val="00AE0433"/>
    <w:rsid w:val="00AE04E7"/>
    <w:rsid w:val="00AE0BAA"/>
    <w:rsid w:val="00AE0C49"/>
    <w:rsid w:val="00AE0CDD"/>
    <w:rsid w:val="00AE118C"/>
    <w:rsid w:val="00AE124D"/>
    <w:rsid w:val="00AE1548"/>
    <w:rsid w:val="00AE166D"/>
    <w:rsid w:val="00AE1844"/>
    <w:rsid w:val="00AE1895"/>
    <w:rsid w:val="00AE1A8C"/>
    <w:rsid w:val="00AE1DA5"/>
    <w:rsid w:val="00AE2369"/>
    <w:rsid w:val="00AE2643"/>
    <w:rsid w:val="00AE2919"/>
    <w:rsid w:val="00AE2F94"/>
    <w:rsid w:val="00AE3294"/>
    <w:rsid w:val="00AE37F1"/>
    <w:rsid w:val="00AE3B6A"/>
    <w:rsid w:val="00AE3D71"/>
    <w:rsid w:val="00AE40CC"/>
    <w:rsid w:val="00AE463B"/>
    <w:rsid w:val="00AE4D92"/>
    <w:rsid w:val="00AE4E49"/>
    <w:rsid w:val="00AE5143"/>
    <w:rsid w:val="00AE5F89"/>
    <w:rsid w:val="00AE6112"/>
    <w:rsid w:val="00AE61E8"/>
    <w:rsid w:val="00AE62C9"/>
    <w:rsid w:val="00AE6410"/>
    <w:rsid w:val="00AE6628"/>
    <w:rsid w:val="00AE69DB"/>
    <w:rsid w:val="00AE69F0"/>
    <w:rsid w:val="00AE6A34"/>
    <w:rsid w:val="00AE77FC"/>
    <w:rsid w:val="00AE7927"/>
    <w:rsid w:val="00AE7A75"/>
    <w:rsid w:val="00AF0198"/>
    <w:rsid w:val="00AF034B"/>
    <w:rsid w:val="00AF0939"/>
    <w:rsid w:val="00AF0FB6"/>
    <w:rsid w:val="00AF1274"/>
    <w:rsid w:val="00AF132D"/>
    <w:rsid w:val="00AF1769"/>
    <w:rsid w:val="00AF1B54"/>
    <w:rsid w:val="00AF1E14"/>
    <w:rsid w:val="00AF396C"/>
    <w:rsid w:val="00AF3EE0"/>
    <w:rsid w:val="00AF43B3"/>
    <w:rsid w:val="00AF4573"/>
    <w:rsid w:val="00AF47EA"/>
    <w:rsid w:val="00AF4B32"/>
    <w:rsid w:val="00AF4B6F"/>
    <w:rsid w:val="00AF4C3F"/>
    <w:rsid w:val="00AF52FD"/>
    <w:rsid w:val="00AF531C"/>
    <w:rsid w:val="00AF5511"/>
    <w:rsid w:val="00AF5624"/>
    <w:rsid w:val="00AF5AA3"/>
    <w:rsid w:val="00AF775D"/>
    <w:rsid w:val="00B002D7"/>
    <w:rsid w:val="00B00653"/>
    <w:rsid w:val="00B006D0"/>
    <w:rsid w:val="00B00A23"/>
    <w:rsid w:val="00B01269"/>
    <w:rsid w:val="00B01E9A"/>
    <w:rsid w:val="00B0200C"/>
    <w:rsid w:val="00B0205E"/>
    <w:rsid w:val="00B02E1C"/>
    <w:rsid w:val="00B02F88"/>
    <w:rsid w:val="00B0369D"/>
    <w:rsid w:val="00B03B3F"/>
    <w:rsid w:val="00B03EE7"/>
    <w:rsid w:val="00B03FF0"/>
    <w:rsid w:val="00B04912"/>
    <w:rsid w:val="00B05115"/>
    <w:rsid w:val="00B0521B"/>
    <w:rsid w:val="00B055F0"/>
    <w:rsid w:val="00B05776"/>
    <w:rsid w:val="00B0594D"/>
    <w:rsid w:val="00B07CB5"/>
    <w:rsid w:val="00B07E7C"/>
    <w:rsid w:val="00B1022D"/>
    <w:rsid w:val="00B1039C"/>
    <w:rsid w:val="00B12C49"/>
    <w:rsid w:val="00B14133"/>
    <w:rsid w:val="00B1425A"/>
    <w:rsid w:val="00B143C6"/>
    <w:rsid w:val="00B14C54"/>
    <w:rsid w:val="00B15342"/>
    <w:rsid w:val="00B156C1"/>
    <w:rsid w:val="00B15B3C"/>
    <w:rsid w:val="00B15B9D"/>
    <w:rsid w:val="00B15CCF"/>
    <w:rsid w:val="00B16618"/>
    <w:rsid w:val="00B16FDC"/>
    <w:rsid w:val="00B17072"/>
    <w:rsid w:val="00B170CD"/>
    <w:rsid w:val="00B17B6B"/>
    <w:rsid w:val="00B2025A"/>
    <w:rsid w:val="00B2061B"/>
    <w:rsid w:val="00B20880"/>
    <w:rsid w:val="00B2151D"/>
    <w:rsid w:val="00B220E8"/>
    <w:rsid w:val="00B22256"/>
    <w:rsid w:val="00B22304"/>
    <w:rsid w:val="00B225FB"/>
    <w:rsid w:val="00B22D96"/>
    <w:rsid w:val="00B22EDC"/>
    <w:rsid w:val="00B22EF1"/>
    <w:rsid w:val="00B23724"/>
    <w:rsid w:val="00B2381D"/>
    <w:rsid w:val="00B23D4F"/>
    <w:rsid w:val="00B253A0"/>
    <w:rsid w:val="00B2602F"/>
    <w:rsid w:val="00B265E7"/>
    <w:rsid w:val="00B26EBA"/>
    <w:rsid w:val="00B272F5"/>
    <w:rsid w:val="00B30107"/>
    <w:rsid w:val="00B3067E"/>
    <w:rsid w:val="00B31F06"/>
    <w:rsid w:val="00B31F0C"/>
    <w:rsid w:val="00B32FFF"/>
    <w:rsid w:val="00B33341"/>
    <w:rsid w:val="00B33649"/>
    <w:rsid w:val="00B33DA4"/>
    <w:rsid w:val="00B34781"/>
    <w:rsid w:val="00B3478F"/>
    <w:rsid w:val="00B34DCB"/>
    <w:rsid w:val="00B34DE1"/>
    <w:rsid w:val="00B36151"/>
    <w:rsid w:val="00B3665E"/>
    <w:rsid w:val="00B367AF"/>
    <w:rsid w:val="00B367D7"/>
    <w:rsid w:val="00B36AC4"/>
    <w:rsid w:val="00B37689"/>
    <w:rsid w:val="00B40229"/>
    <w:rsid w:val="00B405D8"/>
    <w:rsid w:val="00B40C73"/>
    <w:rsid w:val="00B411F5"/>
    <w:rsid w:val="00B4134E"/>
    <w:rsid w:val="00B41BD2"/>
    <w:rsid w:val="00B41E99"/>
    <w:rsid w:val="00B42919"/>
    <w:rsid w:val="00B42AE9"/>
    <w:rsid w:val="00B42C44"/>
    <w:rsid w:val="00B43138"/>
    <w:rsid w:val="00B43C41"/>
    <w:rsid w:val="00B44BA9"/>
    <w:rsid w:val="00B45AF4"/>
    <w:rsid w:val="00B45C6D"/>
    <w:rsid w:val="00B463A3"/>
    <w:rsid w:val="00B4675A"/>
    <w:rsid w:val="00B467CA"/>
    <w:rsid w:val="00B46F0D"/>
    <w:rsid w:val="00B470CB"/>
    <w:rsid w:val="00B474B1"/>
    <w:rsid w:val="00B47894"/>
    <w:rsid w:val="00B4791F"/>
    <w:rsid w:val="00B5079D"/>
    <w:rsid w:val="00B50858"/>
    <w:rsid w:val="00B50931"/>
    <w:rsid w:val="00B50F81"/>
    <w:rsid w:val="00B51400"/>
    <w:rsid w:val="00B51986"/>
    <w:rsid w:val="00B528BE"/>
    <w:rsid w:val="00B52961"/>
    <w:rsid w:val="00B52E1E"/>
    <w:rsid w:val="00B52FC8"/>
    <w:rsid w:val="00B53747"/>
    <w:rsid w:val="00B53E35"/>
    <w:rsid w:val="00B5419F"/>
    <w:rsid w:val="00B54361"/>
    <w:rsid w:val="00B548AC"/>
    <w:rsid w:val="00B54AC1"/>
    <w:rsid w:val="00B54AE1"/>
    <w:rsid w:val="00B55D53"/>
    <w:rsid w:val="00B562EF"/>
    <w:rsid w:val="00B57A9A"/>
    <w:rsid w:val="00B57B0D"/>
    <w:rsid w:val="00B60CBD"/>
    <w:rsid w:val="00B60F14"/>
    <w:rsid w:val="00B61295"/>
    <w:rsid w:val="00B61B43"/>
    <w:rsid w:val="00B62B07"/>
    <w:rsid w:val="00B63570"/>
    <w:rsid w:val="00B64C14"/>
    <w:rsid w:val="00B65031"/>
    <w:rsid w:val="00B65863"/>
    <w:rsid w:val="00B65905"/>
    <w:rsid w:val="00B66843"/>
    <w:rsid w:val="00B66ACC"/>
    <w:rsid w:val="00B679BC"/>
    <w:rsid w:val="00B70099"/>
    <w:rsid w:val="00B710CA"/>
    <w:rsid w:val="00B711A0"/>
    <w:rsid w:val="00B718D2"/>
    <w:rsid w:val="00B72126"/>
    <w:rsid w:val="00B725A3"/>
    <w:rsid w:val="00B726B5"/>
    <w:rsid w:val="00B726ED"/>
    <w:rsid w:val="00B72FDD"/>
    <w:rsid w:val="00B73BFF"/>
    <w:rsid w:val="00B73F3A"/>
    <w:rsid w:val="00B74B24"/>
    <w:rsid w:val="00B754D9"/>
    <w:rsid w:val="00B754E1"/>
    <w:rsid w:val="00B755AA"/>
    <w:rsid w:val="00B756AA"/>
    <w:rsid w:val="00B756BB"/>
    <w:rsid w:val="00B75B48"/>
    <w:rsid w:val="00B75BAF"/>
    <w:rsid w:val="00B76340"/>
    <w:rsid w:val="00B76743"/>
    <w:rsid w:val="00B767C9"/>
    <w:rsid w:val="00B77519"/>
    <w:rsid w:val="00B77717"/>
    <w:rsid w:val="00B77727"/>
    <w:rsid w:val="00B77DFB"/>
    <w:rsid w:val="00B77E0B"/>
    <w:rsid w:val="00B80691"/>
    <w:rsid w:val="00B80800"/>
    <w:rsid w:val="00B808FE"/>
    <w:rsid w:val="00B80FFF"/>
    <w:rsid w:val="00B8102A"/>
    <w:rsid w:val="00B81126"/>
    <w:rsid w:val="00B81BEA"/>
    <w:rsid w:val="00B81E56"/>
    <w:rsid w:val="00B82B48"/>
    <w:rsid w:val="00B82CA6"/>
    <w:rsid w:val="00B82CAE"/>
    <w:rsid w:val="00B82E22"/>
    <w:rsid w:val="00B82E61"/>
    <w:rsid w:val="00B82E63"/>
    <w:rsid w:val="00B8307B"/>
    <w:rsid w:val="00B831EA"/>
    <w:rsid w:val="00B83333"/>
    <w:rsid w:val="00B83446"/>
    <w:rsid w:val="00B835E1"/>
    <w:rsid w:val="00B83657"/>
    <w:rsid w:val="00B83A0B"/>
    <w:rsid w:val="00B84C9E"/>
    <w:rsid w:val="00B85534"/>
    <w:rsid w:val="00B85866"/>
    <w:rsid w:val="00B85C7A"/>
    <w:rsid w:val="00B86DBC"/>
    <w:rsid w:val="00B86E74"/>
    <w:rsid w:val="00B87164"/>
    <w:rsid w:val="00B8784D"/>
    <w:rsid w:val="00B8799F"/>
    <w:rsid w:val="00B90271"/>
    <w:rsid w:val="00B9099E"/>
    <w:rsid w:val="00B90B70"/>
    <w:rsid w:val="00B91F2C"/>
    <w:rsid w:val="00B92275"/>
    <w:rsid w:val="00B92472"/>
    <w:rsid w:val="00B93993"/>
    <w:rsid w:val="00B944CE"/>
    <w:rsid w:val="00B945F5"/>
    <w:rsid w:val="00B96000"/>
    <w:rsid w:val="00B9662B"/>
    <w:rsid w:val="00B967ED"/>
    <w:rsid w:val="00B96E15"/>
    <w:rsid w:val="00B96F6E"/>
    <w:rsid w:val="00BA072F"/>
    <w:rsid w:val="00BA08CC"/>
    <w:rsid w:val="00BA1041"/>
    <w:rsid w:val="00BA114B"/>
    <w:rsid w:val="00BA1B7A"/>
    <w:rsid w:val="00BA1CBE"/>
    <w:rsid w:val="00BA261F"/>
    <w:rsid w:val="00BA26E1"/>
    <w:rsid w:val="00BA3329"/>
    <w:rsid w:val="00BA3361"/>
    <w:rsid w:val="00BA366A"/>
    <w:rsid w:val="00BA3A3C"/>
    <w:rsid w:val="00BA3A8D"/>
    <w:rsid w:val="00BA4D6F"/>
    <w:rsid w:val="00BA5EF6"/>
    <w:rsid w:val="00BA6552"/>
    <w:rsid w:val="00BA6E3E"/>
    <w:rsid w:val="00BA7007"/>
    <w:rsid w:val="00BA71AC"/>
    <w:rsid w:val="00BA7686"/>
    <w:rsid w:val="00BB0E64"/>
    <w:rsid w:val="00BB1091"/>
    <w:rsid w:val="00BB10CB"/>
    <w:rsid w:val="00BB128B"/>
    <w:rsid w:val="00BB2322"/>
    <w:rsid w:val="00BB2D6C"/>
    <w:rsid w:val="00BB32A9"/>
    <w:rsid w:val="00BB33E6"/>
    <w:rsid w:val="00BB343C"/>
    <w:rsid w:val="00BB3984"/>
    <w:rsid w:val="00BB3B94"/>
    <w:rsid w:val="00BB3C67"/>
    <w:rsid w:val="00BB4777"/>
    <w:rsid w:val="00BB51D1"/>
    <w:rsid w:val="00BB5344"/>
    <w:rsid w:val="00BB56A4"/>
    <w:rsid w:val="00BB5CB2"/>
    <w:rsid w:val="00BB5E4C"/>
    <w:rsid w:val="00BB5ED7"/>
    <w:rsid w:val="00BB6666"/>
    <w:rsid w:val="00BB6E06"/>
    <w:rsid w:val="00BB76E4"/>
    <w:rsid w:val="00BB7D54"/>
    <w:rsid w:val="00BC0D8B"/>
    <w:rsid w:val="00BC1661"/>
    <w:rsid w:val="00BC1C6E"/>
    <w:rsid w:val="00BC20EB"/>
    <w:rsid w:val="00BC21E0"/>
    <w:rsid w:val="00BC31B3"/>
    <w:rsid w:val="00BC359C"/>
    <w:rsid w:val="00BC4452"/>
    <w:rsid w:val="00BC4C8B"/>
    <w:rsid w:val="00BC4E8C"/>
    <w:rsid w:val="00BC5297"/>
    <w:rsid w:val="00BC53C6"/>
    <w:rsid w:val="00BC5492"/>
    <w:rsid w:val="00BC5E05"/>
    <w:rsid w:val="00BC7C53"/>
    <w:rsid w:val="00BC7EB6"/>
    <w:rsid w:val="00BD1B60"/>
    <w:rsid w:val="00BD1E80"/>
    <w:rsid w:val="00BD24A8"/>
    <w:rsid w:val="00BD2980"/>
    <w:rsid w:val="00BD37BC"/>
    <w:rsid w:val="00BD3984"/>
    <w:rsid w:val="00BD43B6"/>
    <w:rsid w:val="00BD505B"/>
    <w:rsid w:val="00BD5934"/>
    <w:rsid w:val="00BD5CDC"/>
    <w:rsid w:val="00BD5DC8"/>
    <w:rsid w:val="00BD61DA"/>
    <w:rsid w:val="00BD6A46"/>
    <w:rsid w:val="00BD6C68"/>
    <w:rsid w:val="00BD7016"/>
    <w:rsid w:val="00BD74B8"/>
    <w:rsid w:val="00BD7A32"/>
    <w:rsid w:val="00BD7D64"/>
    <w:rsid w:val="00BE03AB"/>
    <w:rsid w:val="00BE03DA"/>
    <w:rsid w:val="00BE1622"/>
    <w:rsid w:val="00BE16D1"/>
    <w:rsid w:val="00BE1A82"/>
    <w:rsid w:val="00BE1EC6"/>
    <w:rsid w:val="00BE1F73"/>
    <w:rsid w:val="00BE21C9"/>
    <w:rsid w:val="00BE2A7C"/>
    <w:rsid w:val="00BE3135"/>
    <w:rsid w:val="00BE3435"/>
    <w:rsid w:val="00BE347E"/>
    <w:rsid w:val="00BE3F20"/>
    <w:rsid w:val="00BE4217"/>
    <w:rsid w:val="00BE42EC"/>
    <w:rsid w:val="00BE498E"/>
    <w:rsid w:val="00BE50A2"/>
    <w:rsid w:val="00BE57A0"/>
    <w:rsid w:val="00BE5BC2"/>
    <w:rsid w:val="00BE5DE3"/>
    <w:rsid w:val="00BE6838"/>
    <w:rsid w:val="00BE6F8C"/>
    <w:rsid w:val="00BE7429"/>
    <w:rsid w:val="00BE7AD8"/>
    <w:rsid w:val="00BF0021"/>
    <w:rsid w:val="00BF00F5"/>
    <w:rsid w:val="00BF0727"/>
    <w:rsid w:val="00BF072D"/>
    <w:rsid w:val="00BF20CF"/>
    <w:rsid w:val="00BF2495"/>
    <w:rsid w:val="00BF2EBD"/>
    <w:rsid w:val="00BF35FF"/>
    <w:rsid w:val="00BF373B"/>
    <w:rsid w:val="00BF38AA"/>
    <w:rsid w:val="00BF4757"/>
    <w:rsid w:val="00BF6342"/>
    <w:rsid w:val="00BF6C1F"/>
    <w:rsid w:val="00BF6C33"/>
    <w:rsid w:val="00BF732F"/>
    <w:rsid w:val="00BF78E1"/>
    <w:rsid w:val="00BF7965"/>
    <w:rsid w:val="00BF7A09"/>
    <w:rsid w:val="00C00921"/>
    <w:rsid w:val="00C00B26"/>
    <w:rsid w:val="00C01770"/>
    <w:rsid w:val="00C0225E"/>
    <w:rsid w:val="00C02D10"/>
    <w:rsid w:val="00C034C6"/>
    <w:rsid w:val="00C03586"/>
    <w:rsid w:val="00C0360C"/>
    <w:rsid w:val="00C03642"/>
    <w:rsid w:val="00C03A98"/>
    <w:rsid w:val="00C03E44"/>
    <w:rsid w:val="00C03F8C"/>
    <w:rsid w:val="00C0418A"/>
    <w:rsid w:val="00C0419A"/>
    <w:rsid w:val="00C04742"/>
    <w:rsid w:val="00C048BB"/>
    <w:rsid w:val="00C0572A"/>
    <w:rsid w:val="00C05C62"/>
    <w:rsid w:val="00C05C65"/>
    <w:rsid w:val="00C05E57"/>
    <w:rsid w:val="00C07195"/>
    <w:rsid w:val="00C072FB"/>
    <w:rsid w:val="00C07921"/>
    <w:rsid w:val="00C104FB"/>
    <w:rsid w:val="00C11375"/>
    <w:rsid w:val="00C12870"/>
    <w:rsid w:val="00C132C4"/>
    <w:rsid w:val="00C136F8"/>
    <w:rsid w:val="00C13DA6"/>
    <w:rsid w:val="00C148C5"/>
    <w:rsid w:val="00C14BB2"/>
    <w:rsid w:val="00C15566"/>
    <w:rsid w:val="00C156BF"/>
    <w:rsid w:val="00C15729"/>
    <w:rsid w:val="00C15FDC"/>
    <w:rsid w:val="00C16871"/>
    <w:rsid w:val="00C16C4E"/>
    <w:rsid w:val="00C16CCB"/>
    <w:rsid w:val="00C16D94"/>
    <w:rsid w:val="00C178B3"/>
    <w:rsid w:val="00C178F9"/>
    <w:rsid w:val="00C17D06"/>
    <w:rsid w:val="00C17F6C"/>
    <w:rsid w:val="00C20F32"/>
    <w:rsid w:val="00C214F1"/>
    <w:rsid w:val="00C21897"/>
    <w:rsid w:val="00C22678"/>
    <w:rsid w:val="00C22E65"/>
    <w:rsid w:val="00C23126"/>
    <w:rsid w:val="00C232FE"/>
    <w:rsid w:val="00C23760"/>
    <w:rsid w:val="00C23E45"/>
    <w:rsid w:val="00C2406B"/>
    <w:rsid w:val="00C240EB"/>
    <w:rsid w:val="00C245A3"/>
    <w:rsid w:val="00C249EB"/>
    <w:rsid w:val="00C24FD2"/>
    <w:rsid w:val="00C25060"/>
    <w:rsid w:val="00C25135"/>
    <w:rsid w:val="00C266EB"/>
    <w:rsid w:val="00C26ABD"/>
    <w:rsid w:val="00C275D7"/>
    <w:rsid w:val="00C27B18"/>
    <w:rsid w:val="00C27C30"/>
    <w:rsid w:val="00C3033D"/>
    <w:rsid w:val="00C30DCD"/>
    <w:rsid w:val="00C31419"/>
    <w:rsid w:val="00C31D7E"/>
    <w:rsid w:val="00C32423"/>
    <w:rsid w:val="00C3261B"/>
    <w:rsid w:val="00C333B8"/>
    <w:rsid w:val="00C33619"/>
    <w:rsid w:val="00C3378A"/>
    <w:rsid w:val="00C33A74"/>
    <w:rsid w:val="00C34114"/>
    <w:rsid w:val="00C34EFD"/>
    <w:rsid w:val="00C35263"/>
    <w:rsid w:val="00C35911"/>
    <w:rsid w:val="00C35F70"/>
    <w:rsid w:val="00C3663D"/>
    <w:rsid w:val="00C367DC"/>
    <w:rsid w:val="00C36B06"/>
    <w:rsid w:val="00C3735F"/>
    <w:rsid w:val="00C373A1"/>
    <w:rsid w:val="00C41132"/>
    <w:rsid w:val="00C4128B"/>
    <w:rsid w:val="00C41379"/>
    <w:rsid w:val="00C41526"/>
    <w:rsid w:val="00C41A19"/>
    <w:rsid w:val="00C41E4D"/>
    <w:rsid w:val="00C41E8A"/>
    <w:rsid w:val="00C42FAE"/>
    <w:rsid w:val="00C43059"/>
    <w:rsid w:val="00C43334"/>
    <w:rsid w:val="00C433F9"/>
    <w:rsid w:val="00C44858"/>
    <w:rsid w:val="00C4523B"/>
    <w:rsid w:val="00C45403"/>
    <w:rsid w:val="00C45D54"/>
    <w:rsid w:val="00C4615C"/>
    <w:rsid w:val="00C464DB"/>
    <w:rsid w:val="00C46D1D"/>
    <w:rsid w:val="00C47606"/>
    <w:rsid w:val="00C479C3"/>
    <w:rsid w:val="00C47D26"/>
    <w:rsid w:val="00C47F35"/>
    <w:rsid w:val="00C506BE"/>
    <w:rsid w:val="00C50DBF"/>
    <w:rsid w:val="00C51377"/>
    <w:rsid w:val="00C51A01"/>
    <w:rsid w:val="00C51B58"/>
    <w:rsid w:val="00C51DD4"/>
    <w:rsid w:val="00C522DC"/>
    <w:rsid w:val="00C53617"/>
    <w:rsid w:val="00C53833"/>
    <w:rsid w:val="00C54672"/>
    <w:rsid w:val="00C54C95"/>
    <w:rsid w:val="00C558A4"/>
    <w:rsid w:val="00C55A3F"/>
    <w:rsid w:val="00C5757C"/>
    <w:rsid w:val="00C57E6F"/>
    <w:rsid w:val="00C60557"/>
    <w:rsid w:val="00C60657"/>
    <w:rsid w:val="00C6079D"/>
    <w:rsid w:val="00C60C77"/>
    <w:rsid w:val="00C612BE"/>
    <w:rsid w:val="00C6255A"/>
    <w:rsid w:val="00C62CA1"/>
    <w:rsid w:val="00C63744"/>
    <w:rsid w:val="00C63CA7"/>
    <w:rsid w:val="00C64E6F"/>
    <w:rsid w:val="00C65934"/>
    <w:rsid w:val="00C65A40"/>
    <w:rsid w:val="00C65EDA"/>
    <w:rsid w:val="00C66440"/>
    <w:rsid w:val="00C6673A"/>
    <w:rsid w:val="00C66897"/>
    <w:rsid w:val="00C669DB"/>
    <w:rsid w:val="00C66C29"/>
    <w:rsid w:val="00C67127"/>
    <w:rsid w:val="00C672DA"/>
    <w:rsid w:val="00C673F9"/>
    <w:rsid w:val="00C675F8"/>
    <w:rsid w:val="00C679C4"/>
    <w:rsid w:val="00C703A3"/>
    <w:rsid w:val="00C707CE"/>
    <w:rsid w:val="00C70981"/>
    <w:rsid w:val="00C709E2"/>
    <w:rsid w:val="00C711CB"/>
    <w:rsid w:val="00C71503"/>
    <w:rsid w:val="00C71612"/>
    <w:rsid w:val="00C72179"/>
    <w:rsid w:val="00C7325C"/>
    <w:rsid w:val="00C732CC"/>
    <w:rsid w:val="00C740FB"/>
    <w:rsid w:val="00C7442D"/>
    <w:rsid w:val="00C7453F"/>
    <w:rsid w:val="00C746D8"/>
    <w:rsid w:val="00C75391"/>
    <w:rsid w:val="00C7540A"/>
    <w:rsid w:val="00C756D9"/>
    <w:rsid w:val="00C7591E"/>
    <w:rsid w:val="00C7617A"/>
    <w:rsid w:val="00C7642B"/>
    <w:rsid w:val="00C764C3"/>
    <w:rsid w:val="00C769C0"/>
    <w:rsid w:val="00C76F89"/>
    <w:rsid w:val="00C805A6"/>
    <w:rsid w:val="00C807B5"/>
    <w:rsid w:val="00C80C44"/>
    <w:rsid w:val="00C80C9A"/>
    <w:rsid w:val="00C80E1C"/>
    <w:rsid w:val="00C81759"/>
    <w:rsid w:val="00C81824"/>
    <w:rsid w:val="00C820D0"/>
    <w:rsid w:val="00C82366"/>
    <w:rsid w:val="00C82368"/>
    <w:rsid w:val="00C823E3"/>
    <w:rsid w:val="00C82776"/>
    <w:rsid w:val="00C836E0"/>
    <w:rsid w:val="00C83898"/>
    <w:rsid w:val="00C84521"/>
    <w:rsid w:val="00C85243"/>
    <w:rsid w:val="00C85B27"/>
    <w:rsid w:val="00C86565"/>
    <w:rsid w:val="00C86EE4"/>
    <w:rsid w:val="00C877AA"/>
    <w:rsid w:val="00C90E2C"/>
    <w:rsid w:val="00C91FCA"/>
    <w:rsid w:val="00C92D1D"/>
    <w:rsid w:val="00C92DF1"/>
    <w:rsid w:val="00C93369"/>
    <w:rsid w:val="00C93731"/>
    <w:rsid w:val="00C9385C"/>
    <w:rsid w:val="00C93919"/>
    <w:rsid w:val="00C943C8"/>
    <w:rsid w:val="00C94A3B"/>
    <w:rsid w:val="00C95343"/>
    <w:rsid w:val="00C9599E"/>
    <w:rsid w:val="00C95B36"/>
    <w:rsid w:val="00C96514"/>
    <w:rsid w:val="00C969A0"/>
    <w:rsid w:val="00C96D90"/>
    <w:rsid w:val="00C97E1C"/>
    <w:rsid w:val="00CA0394"/>
    <w:rsid w:val="00CA0BE3"/>
    <w:rsid w:val="00CA0DFA"/>
    <w:rsid w:val="00CA0ED9"/>
    <w:rsid w:val="00CA1DE8"/>
    <w:rsid w:val="00CA2223"/>
    <w:rsid w:val="00CA33B5"/>
    <w:rsid w:val="00CA3C5C"/>
    <w:rsid w:val="00CA5A5B"/>
    <w:rsid w:val="00CA5ADC"/>
    <w:rsid w:val="00CA5DBD"/>
    <w:rsid w:val="00CA60CC"/>
    <w:rsid w:val="00CA60E5"/>
    <w:rsid w:val="00CA7291"/>
    <w:rsid w:val="00CB004E"/>
    <w:rsid w:val="00CB01D2"/>
    <w:rsid w:val="00CB05A8"/>
    <w:rsid w:val="00CB05BB"/>
    <w:rsid w:val="00CB0796"/>
    <w:rsid w:val="00CB0AE0"/>
    <w:rsid w:val="00CB0DBB"/>
    <w:rsid w:val="00CB17BB"/>
    <w:rsid w:val="00CB1CC8"/>
    <w:rsid w:val="00CB1F5F"/>
    <w:rsid w:val="00CB23D8"/>
    <w:rsid w:val="00CB2832"/>
    <w:rsid w:val="00CB30AE"/>
    <w:rsid w:val="00CB3280"/>
    <w:rsid w:val="00CB3983"/>
    <w:rsid w:val="00CB40CA"/>
    <w:rsid w:val="00CB40F2"/>
    <w:rsid w:val="00CB47EE"/>
    <w:rsid w:val="00CB4C77"/>
    <w:rsid w:val="00CB5024"/>
    <w:rsid w:val="00CB52EA"/>
    <w:rsid w:val="00CB5454"/>
    <w:rsid w:val="00CB5AAD"/>
    <w:rsid w:val="00CB5E64"/>
    <w:rsid w:val="00CB70AD"/>
    <w:rsid w:val="00CB74CA"/>
    <w:rsid w:val="00CC02BA"/>
    <w:rsid w:val="00CC0357"/>
    <w:rsid w:val="00CC04C3"/>
    <w:rsid w:val="00CC09C4"/>
    <w:rsid w:val="00CC0BF6"/>
    <w:rsid w:val="00CC1233"/>
    <w:rsid w:val="00CC1276"/>
    <w:rsid w:val="00CC1353"/>
    <w:rsid w:val="00CC1432"/>
    <w:rsid w:val="00CC1F2E"/>
    <w:rsid w:val="00CC2609"/>
    <w:rsid w:val="00CC2AAD"/>
    <w:rsid w:val="00CC2B93"/>
    <w:rsid w:val="00CC360B"/>
    <w:rsid w:val="00CC3AF6"/>
    <w:rsid w:val="00CC3BFD"/>
    <w:rsid w:val="00CC3FF3"/>
    <w:rsid w:val="00CC648B"/>
    <w:rsid w:val="00CC65EA"/>
    <w:rsid w:val="00CC6B32"/>
    <w:rsid w:val="00CC6B56"/>
    <w:rsid w:val="00CC6D64"/>
    <w:rsid w:val="00CC6E1C"/>
    <w:rsid w:val="00CC713B"/>
    <w:rsid w:val="00CD0200"/>
    <w:rsid w:val="00CD0283"/>
    <w:rsid w:val="00CD048B"/>
    <w:rsid w:val="00CD0922"/>
    <w:rsid w:val="00CD1021"/>
    <w:rsid w:val="00CD1E7B"/>
    <w:rsid w:val="00CD248B"/>
    <w:rsid w:val="00CD30FD"/>
    <w:rsid w:val="00CD32B8"/>
    <w:rsid w:val="00CD3453"/>
    <w:rsid w:val="00CD34C2"/>
    <w:rsid w:val="00CD3534"/>
    <w:rsid w:val="00CD40A2"/>
    <w:rsid w:val="00CD431F"/>
    <w:rsid w:val="00CD4A1A"/>
    <w:rsid w:val="00CD4BA4"/>
    <w:rsid w:val="00CD4C54"/>
    <w:rsid w:val="00CD5513"/>
    <w:rsid w:val="00CD5B50"/>
    <w:rsid w:val="00CD61EF"/>
    <w:rsid w:val="00CD6563"/>
    <w:rsid w:val="00CE043F"/>
    <w:rsid w:val="00CE07B9"/>
    <w:rsid w:val="00CE0841"/>
    <w:rsid w:val="00CE0B68"/>
    <w:rsid w:val="00CE0C5B"/>
    <w:rsid w:val="00CE1649"/>
    <w:rsid w:val="00CE237B"/>
    <w:rsid w:val="00CE2440"/>
    <w:rsid w:val="00CE2AFE"/>
    <w:rsid w:val="00CE2B30"/>
    <w:rsid w:val="00CE339A"/>
    <w:rsid w:val="00CE40B3"/>
    <w:rsid w:val="00CE43B3"/>
    <w:rsid w:val="00CE4A33"/>
    <w:rsid w:val="00CE6620"/>
    <w:rsid w:val="00CE6947"/>
    <w:rsid w:val="00CE757E"/>
    <w:rsid w:val="00CE766D"/>
    <w:rsid w:val="00CE7834"/>
    <w:rsid w:val="00CE7F6A"/>
    <w:rsid w:val="00CF002F"/>
    <w:rsid w:val="00CF0958"/>
    <w:rsid w:val="00CF191F"/>
    <w:rsid w:val="00CF1E4A"/>
    <w:rsid w:val="00CF2A46"/>
    <w:rsid w:val="00CF386C"/>
    <w:rsid w:val="00CF3E03"/>
    <w:rsid w:val="00CF4447"/>
    <w:rsid w:val="00CF45DE"/>
    <w:rsid w:val="00CF4B4E"/>
    <w:rsid w:val="00CF4FBE"/>
    <w:rsid w:val="00CF4FFF"/>
    <w:rsid w:val="00CF5B33"/>
    <w:rsid w:val="00CF6975"/>
    <w:rsid w:val="00CF6D86"/>
    <w:rsid w:val="00CF7581"/>
    <w:rsid w:val="00CF7787"/>
    <w:rsid w:val="00CF7FAB"/>
    <w:rsid w:val="00D004F5"/>
    <w:rsid w:val="00D009D7"/>
    <w:rsid w:val="00D00C02"/>
    <w:rsid w:val="00D01039"/>
    <w:rsid w:val="00D010AA"/>
    <w:rsid w:val="00D01894"/>
    <w:rsid w:val="00D01DE3"/>
    <w:rsid w:val="00D024D5"/>
    <w:rsid w:val="00D02E19"/>
    <w:rsid w:val="00D04CA4"/>
    <w:rsid w:val="00D053A7"/>
    <w:rsid w:val="00D0557A"/>
    <w:rsid w:val="00D05730"/>
    <w:rsid w:val="00D05A91"/>
    <w:rsid w:val="00D05D21"/>
    <w:rsid w:val="00D06970"/>
    <w:rsid w:val="00D06CBF"/>
    <w:rsid w:val="00D06D3C"/>
    <w:rsid w:val="00D072DF"/>
    <w:rsid w:val="00D07BF3"/>
    <w:rsid w:val="00D07C15"/>
    <w:rsid w:val="00D1050B"/>
    <w:rsid w:val="00D1091D"/>
    <w:rsid w:val="00D10DD9"/>
    <w:rsid w:val="00D111C1"/>
    <w:rsid w:val="00D11802"/>
    <w:rsid w:val="00D118A7"/>
    <w:rsid w:val="00D11AB6"/>
    <w:rsid w:val="00D13758"/>
    <w:rsid w:val="00D13E07"/>
    <w:rsid w:val="00D1437A"/>
    <w:rsid w:val="00D147D7"/>
    <w:rsid w:val="00D14BCA"/>
    <w:rsid w:val="00D14C3B"/>
    <w:rsid w:val="00D1536B"/>
    <w:rsid w:val="00D164D1"/>
    <w:rsid w:val="00D1677D"/>
    <w:rsid w:val="00D16C6E"/>
    <w:rsid w:val="00D16F35"/>
    <w:rsid w:val="00D170ED"/>
    <w:rsid w:val="00D17EFD"/>
    <w:rsid w:val="00D17F3F"/>
    <w:rsid w:val="00D204BB"/>
    <w:rsid w:val="00D20C60"/>
    <w:rsid w:val="00D21433"/>
    <w:rsid w:val="00D21645"/>
    <w:rsid w:val="00D219A3"/>
    <w:rsid w:val="00D220C3"/>
    <w:rsid w:val="00D227CB"/>
    <w:rsid w:val="00D22D3F"/>
    <w:rsid w:val="00D22E36"/>
    <w:rsid w:val="00D23B8A"/>
    <w:rsid w:val="00D23DBB"/>
    <w:rsid w:val="00D24148"/>
    <w:rsid w:val="00D25B8B"/>
    <w:rsid w:val="00D25D6E"/>
    <w:rsid w:val="00D26168"/>
    <w:rsid w:val="00D26AB3"/>
    <w:rsid w:val="00D26BA4"/>
    <w:rsid w:val="00D26E70"/>
    <w:rsid w:val="00D2715B"/>
    <w:rsid w:val="00D27440"/>
    <w:rsid w:val="00D276B5"/>
    <w:rsid w:val="00D27C51"/>
    <w:rsid w:val="00D303CB"/>
    <w:rsid w:val="00D3123A"/>
    <w:rsid w:val="00D3154B"/>
    <w:rsid w:val="00D31EF5"/>
    <w:rsid w:val="00D31FF6"/>
    <w:rsid w:val="00D32430"/>
    <w:rsid w:val="00D327BA"/>
    <w:rsid w:val="00D32990"/>
    <w:rsid w:val="00D33BD0"/>
    <w:rsid w:val="00D33DC8"/>
    <w:rsid w:val="00D340AE"/>
    <w:rsid w:val="00D34525"/>
    <w:rsid w:val="00D34E32"/>
    <w:rsid w:val="00D34F3A"/>
    <w:rsid w:val="00D35844"/>
    <w:rsid w:val="00D359AF"/>
    <w:rsid w:val="00D35F36"/>
    <w:rsid w:val="00D35F5B"/>
    <w:rsid w:val="00D36104"/>
    <w:rsid w:val="00D36224"/>
    <w:rsid w:val="00D3657B"/>
    <w:rsid w:val="00D36667"/>
    <w:rsid w:val="00D3681A"/>
    <w:rsid w:val="00D36A1F"/>
    <w:rsid w:val="00D36B8E"/>
    <w:rsid w:val="00D36C81"/>
    <w:rsid w:val="00D36F64"/>
    <w:rsid w:val="00D3730B"/>
    <w:rsid w:val="00D37340"/>
    <w:rsid w:val="00D37448"/>
    <w:rsid w:val="00D375EC"/>
    <w:rsid w:val="00D37F73"/>
    <w:rsid w:val="00D40428"/>
    <w:rsid w:val="00D406FE"/>
    <w:rsid w:val="00D4096E"/>
    <w:rsid w:val="00D410A9"/>
    <w:rsid w:val="00D4145A"/>
    <w:rsid w:val="00D41EED"/>
    <w:rsid w:val="00D4222D"/>
    <w:rsid w:val="00D428A0"/>
    <w:rsid w:val="00D42FCB"/>
    <w:rsid w:val="00D439A5"/>
    <w:rsid w:val="00D4404D"/>
    <w:rsid w:val="00D4405B"/>
    <w:rsid w:val="00D44203"/>
    <w:rsid w:val="00D44A9F"/>
    <w:rsid w:val="00D45499"/>
    <w:rsid w:val="00D45791"/>
    <w:rsid w:val="00D457F8"/>
    <w:rsid w:val="00D45865"/>
    <w:rsid w:val="00D45EB7"/>
    <w:rsid w:val="00D45ECA"/>
    <w:rsid w:val="00D46454"/>
    <w:rsid w:val="00D4653C"/>
    <w:rsid w:val="00D46E65"/>
    <w:rsid w:val="00D47C8E"/>
    <w:rsid w:val="00D47D20"/>
    <w:rsid w:val="00D50796"/>
    <w:rsid w:val="00D507D6"/>
    <w:rsid w:val="00D513B9"/>
    <w:rsid w:val="00D51500"/>
    <w:rsid w:val="00D51555"/>
    <w:rsid w:val="00D517C7"/>
    <w:rsid w:val="00D52101"/>
    <w:rsid w:val="00D524CD"/>
    <w:rsid w:val="00D52630"/>
    <w:rsid w:val="00D527CA"/>
    <w:rsid w:val="00D52E36"/>
    <w:rsid w:val="00D5309D"/>
    <w:rsid w:val="00D53C15"/>
    <w:rsid w:val="00D53D71"/>
    <w:rsid w:val="00D54056"/>
    <w:rsid w:val="00D54265"/>
    <w:rsid w:val="00D54290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18EC"/>
    <w:rsid w:val="00D624DE"/>
    <w:rsid w:val="00D62527"/>
    <w:rsid w:val="00D627FB"/>
    <w:rsid w:val="00D62873"/>
    <w:rsid w:val="00D628A0"/>
    <w:rsid w:val="00D62AF6"/>
    <w:rsid w:val="00D62B80"/>
    <w:rsid w:val="00D63425"/>
    <w:rsid w:val="00D63CD8"/>
    <w:rsid w:val="00D64412"/>
    <w:rsid w:val="00D64A88"/>
    <w:rsid w:val="00D64AF5"/>
    <w:rsid w:val="00D653D1"/>
    <w:rsid w:val="00D6575E"/>
    <w:rsid w:val="00D66CF9"/>
    <w:rsid w:val="00D6711D"/>
    <w:rsid w:val="00D6747C"/>
    <w:rsid w:val="00D700F7"/>
    <w:rsid w:val="00D70C55"/>
    <w:rsid w:val="00D71008"/>
    <w:rsid w:val="00D71292"/>
    <w:rsid w:val="00D72037"/>
    <w:rsid w:val="00D72354"/>
    <w:rsid w:val="00D7285C"/>
    <w:rsid w:val="00D72C41"/>
    <w:rsid w:val="00D72C4F"/>
    <w:rsid w:val="00D73494"/>
    <w:rsid w:val="00D73AA6"/>
    <w:rsid w:val="00D73BCA"/>
    <w:rsid w:val="00D73E71"/>
    <w:rsid w:val="00D73E93"/>
    <w:rsid w:val="00D747BF"/>
    <w:rsid w:val="00D74FE3"/>
    <w:rsid w:val="00D750FB"/>
    <w:rsid w:val="00D75F96"/>
    <w:rsid w:val="00D76558"/>
    <w:rsid w:val="00D767F6"/>
    <w:rsid w:val="00D76BF0"/>
    <w:rsid w:val="00D77101"/>
    <w:rsid w:val="00D778EC"/>
    <w:rsid w:val="00D80555"/>
    <w:rsid w:val="00D8076E"/>
    <w:rsid w:val="00D813F0"/>
    <w:rsid w:val="00D81AC3"/>
    <w:rsid w:val="00D822A8"/>
    <w:rsid w:val="00D826B1"/>
    <w:rsid w:val="00D82DC6"/>
    <w:rsid w:val="00D8350B"/>
    <w:rsid w:val="00D84157"/>
    <w:rsid w:val="00D842EA"/>
    <w:rsid w:val="00D85107"/>
    <w:rsid w:val="00D85446"/>
    <w:rsid w:val="00D85861"/>
    <w:rsid w:val="00D859E8"/>
    <w:rsid w:val="00D859FD"/>
    <w:rsid w:val="00D85ADE"/>
    <w:rsid w:val="00D861CE"/>
    <w:rsid w:val="00D862C2"/>
    <w:rsid w:val="00D875D0"/>
    <w:rsid w:val="00D876E5"/>
    <w:rsid w:val="00D87875"/>
    <w:rsid w:val="00D87AC5"/>
    <w:rsid w:val="00D87E28"/>
    <w:rsid w:val="00D900D5"/>
    <w:rsid w:val="00D91152"/>
    <w:rsid w:val="00D911E8"/>
    <w:rsid w:val="00D916A6"/>
    <w:rsid w:val="00D91FDE"/>
    <w:rsid w:val="00D92046"/>
    <w:rsid w:val="00D924A5"/>
    <w:rsid w:val="00D924C2"/>
    <w:rsid w:val="00D92971"/>
    <w:rsid w:val="00D93AD2"/>
    <w:rsid w:val="00D93CEB"/>
    <w:rsid w:val="00D94757"/>
    <w:rsid w:val="00D94D01"/>
    <w:rsid w:val="00D953C2"/>
    <w:rsid w:val="00D95537"/>
    <w:rsid w:val="00D95A22"/>
    <w:rsid w:val="00D95F6B"/>
    <w:rsid w:val="00D969C5"/>
    <w:rsid w:val="00D96CA2"/>
    <w:rsid w:val="00D974F8"/>
    <w:rsid w:val="00D97B3F"/>
    <w:rsid w:val="00DA079F"/>
    <w:rsid w:val="00DA0BD1"/>
    <w:rsid w:val="00DA13A7"/>
    <w:rsid w:val="00DA1A2D"/>
    <w:rsid w:val="00DA1F48"/>
    <w:rsid w:val="00DA2173"/>
    <w:rsid w:val="00DA2EB7"/>
    <w:rsid w:val="00DA2F77"/>
    <w:rsid w:val="00DA30D5"/>
    <w:rsid w:val="00DA369A"/>
    <w:rsid w:val="00DA3E7F"/>
    <w:rsid w:val="00DA3FD3"/>
    <w:rsid w:val="00DA40A6"/>
    <w:rsid w:val="00DA48DF"/>
    <w:rsid w:val="00DA4FF6"/>
    <w:rsid w:val="00DA50D1"/>
    <w:rsid w:val="00DA6407"/>
    <w:rsid w:val="00DA66A7"/>
    <w:rsid w:val="00DA6843"/>
    <w:rsid w:val="00DA6C3E"/>
    <w:rsid w:val="00DA736C"/>
    <w:rsid w:val="00DA76D7"/>
    <w:rsid w:val="00DA7BB7"/>
    <w:rsid w:val="00DB0B14"/>
    <w:rsid w:val="00DB0C57"/>
    <w:rsid w:val="00DB168F"/>
    <w:rsid w:val="00DB1A54"/>
    <w:rsid w:val="00DB1E68"/>
    <w:rsid w:val="00DB226F"/>
    <w:rsid w:val="00DB359E"/>
    <w:rsid w:val="00DB3AB8"/>
    <w:rsid w:val="00DB4289"/>
    <w:rsid w:val="00DB48BB"/>
    <w:rsid w:val="00DB4C72"/>
    <w:rsid w:val="00DB542F"/>
    <w:rsid w:val="00DB553F"/>
    <w:rsid w:val="00DB5969"/>
    <w:rsid w:val="00DB5B7B"/>
    <w:rsid w:val="00DB5F1E"/>
    <w:rsid w:val="00DB6268"/>
    <w:rsid w:val="00DB699A"/>
    <w:rsid w:val="00DB6E4C"/>
    <w:rsid w:val="00DB7822"/>
    <w:rsid w:val="00DC06A8"/>
    <w:rsid w:val="00DC1BFF"/>
    <w:rsid w:val="00DC220B"/>
    <w:rsid w:val="00DC27B8"/>
    <w:rsid w:val="00DC344F"/>
    <w:rsid w:val="00DC41E8"/>
    <w:rsid w:val="00DC49F5"/>
    <w:rsid w:val="00DC5D1E"/>
    <w:rsid w:val="00DC610F"/>
    <w:rsid w:val="00DC6A92"/>
    <w:rsid w:val="00DC6AD2"/>
    <w:rsid w:val="00DC6B1F"/>
    <w:rsid w:val="00DC779A"/>
    <w:rsid w:val="00DC7B2C"/>
    <w:rsid w:val="00DD0335"/>
    <w:rsid w:val="00DD05FD"/>
    <w:rsid w:val="00DD099D"/>
    <w:rsid w:val="00DD0DE0"/>
    <w:rsid w:val="00DD0E81"/>
    <w:rsid w:val="00DD0F13"/>
    <w:rsid w:val="00DD11A9"/>
    <w:rsid w:val="00DD1959"/>
    <w:rsid w:val="00DD1A1B"/>
    <w:rsid w:val="00DD1AC6"/>
    <w:rsid w:val="00DD1E80"/>
    <w:rsid w:val="00DD239C"/>
    <w:rsid w:val="00DD23D9"/>
    <w:rsid w:val="00DD4A37"/>
    <w:rsid w:val="00DD56E9"/>
    <w:rsid w:val="00DD5AA6"/>
    <w:rsid w:val="00DD5DC5"/>
    <w:rsid w:val="00DD5F3F"/>
    <w:rsid w:val="00DD606B"/>
    <w:rsid w:val="00DD6391"/>
    <w:rsid w:val="00DD7135"/>
    <w:rsid w:val="00DD7465"/>
    <w:rsid w:val="00DD771E"/>
    <w:rsid w:val="00DD7BA2"/>
    <w:rsid w:val="00DD7DDA"/>
    <w:rsid w:val="00DD7E8E"/>
    <w:rsid w:val="00DD7FA3"/>
    <w:rsid w:val="00DE0E19"/>
    <w:rsid w:val="00DE11C3"/>
    <w:rsid w:val="00DE191B"/>
    <w:rsid w:val="00DE1F54"/>
    <w:rsid w:val="00DE2F38"/>
    <w:rsid w:val="00DE3060"/>
    <w:rsid w:val="00DE56B9"/>
    <w:rsid w:val="00DE57BA"/>
    <w:rsid w:val="00DE592F"/>
    <w:rsid w:val="00DE5E47"/>
    <w:rsid w:val="00DE6710"/>
    <w:rsid w:val="00DE6B4A"/>
    <w:rsid w:val="00DE6E3F"/>
    <w:rsid w:val="00DE74F4"/>
    <w:rsid w:val="00DF0194"/>
    <w:rsid w:val="00DF0281"/>
    <w:rsid w:val="00DF0444"/>
    <w:rsid w:val="00DF07EF"/>
    <w:rsid w:val="00DF0A03"/>
    <w:rsid w:val="00DF0CE2"/>
    <w:rsid w:val="00DF1453"/>
    <w:rsid w:val="00DF1BE0"/>
    <w:rsid w:val="00DF330A"/>
    <w:rsid w:val="00DF343F"/>
    <w:rsid w:val="00DF3CCF"/>
    <w:rsid w:val="00DF3E42"/>
    <w:rsid w:val="00DF43D8"/>
    <w:rsid w:val="00DF5AC5"/>
    <w:rsid w:val="00DF5F50"/>
    <w:rsid w:val="00DF6397"/>
    <w:rsid w:val="00DF6469"/>
    <w:rsid w:val="00DF68D8"/>
    <w:rsid w:val="00DF6FCE"/>
    <w:rsid w:val="00DF768D"/>
    <w:rsid w:val="00DF787D"/>
    <w:rsid w:val="00DF7C9D"/>
    <w:rsid w:val="00E00BA4"/>
    <w:rsid w:val="00E01169"/>
    <w:rsid w:val="00E012CE"/>
    <w:rsid w:val="00E01513"/>
    <w:rsid w:val="00E01938"/>
    <w:rsid w:val="00E01CB5"/>
    <w:rsid w:val="00E01F45"/>
    <w:rsid w:val="00E02645"/>
    <w:rsid w:val="00E026E4"/>
    <w:rsid w:val="00E0330D"/>
    <w:rsid w:val="00E0345A"/>
    <w:rsid w:val="00E036D9"/>
    <w:rsid w:val="00E041A3"/>
    <w:rsid w:val="00E04544"/>
    <w:rsid w:val="00E04DD7"/>
    <w:rsid w:val="00E057C2"/>
    <w:rsid w:val="00E05844"/>
    <w:rsid w:val="00E05848"/>
    <w:rsid w:val="00E05F25"/>
    <w:rsid w:val="00E05F90"/>
    <w:rsid w:val="00E06289"/>
    <w:rsid w:val="00E06CED"/>
    <w:rsid w:val="00E071D1"/>
    <w:rsid w:val="00E073DA"/>
    <w:rsid w:val="00E074CE"/>
    <w:rsid w:val="00E079DA"/>
    <w:rsid w:val="00E10182"/>
    <w:rsid w:val="00E1059C"/>
    <w:rsid w:val="00E10C2B"/>
    <w:rsid w:val="00E11000"/>
    <w:rsid w:val="00E110EF"/>
    <w:rsid w:val="00E1132D"/>
    <w:rsid w:val="00E11652"/>
    <w:rsid w:val="00E11AA7"/>
    <w:rsid w:val="00E122BC"/>
    <w:rsid w:val="00E126A2"/>
    <w:rsid w:val="00E1363A"/>
    <w:rsid w:val="00E13752"/>
    <w:rsid w:val="00E13985"/>
    <w:rsid w:val="00E13CC6"/>
    <w:rsid w:val="00E1419B"/>
    <w:rsid w:val="00E14304"/>
    <w:rsid w:val="00E149B5"/>
    <w:rsid w:val="00E14BE3"/>
    <w:rsid w:val="00E14F1E"/>
    <w:rsid w:val="00E15091"/>
    <w:rsid w:val="00E1530A"/>
    <w:rsid w:val="00E153FB"/>
    <w:rsid w:val="00E16484"/>
    <w:rsid w:val="00E165B8"/>
    <w:rsid w:val="00E175F9"/>
    <w:rsid w:val="00E17798"/>
    <w:rsid w:val="00E17E64"/>
    <w:rsid w:val="00E203D1"/>
    <w:rsid w:val="00E2150F"/>
    <w:rsid w:val="00E2158C"/>
    <w:rsid w:val="00E216B3"/>
    <w:rsid w:val="00E21DE0"/>
    <w:rsid w:val="00E223CA"/>
    <w:rsid w:val="00E225CC"/>
    <w:rsid w:val="00E228B2"/>
    <w:rsid w:val="00E22E46"/>
    <w:rsid w:val="00E23ABA"/>
    <w:rsid w:val="00E23FC7"/>
    <w:rsid w:val="00E240F3"/>
    <w:rsid w:val="00E244F6"/>
    <w:rsid w:val="00E24546"/>
    <w:rsid w:val="00E245CD"/>
    <w:rsid w:val="00E24AA9"/>
    <w:rsid w:val="00E24D4D"/>
    <w:rsid w:val="00E2503A"/>
    <w:rsid w:val="00E25D76"/>
    <w:rsid w:val="00E26698"/>
    <w:rsid w:val="00E26792"/>
    <w:rsid w:val="00E26B32"/>
    <w:rsid w:val="00E274F8"/>
    <w:rsid w:val="00E27FE0"/>
    <w:rsid w:val="00E300ED"/>
    <w:rsid w:val="00E30146"/>
    <w:rsid w:val="00E301FE"/>
    <w:rsid w:val="00E30356"/>
    <w:rsid w:val="00E3105E"/>
    <w:rsid w:val="00E315AB"/>
    <w:rsid w:val="00E319FD"/>
    <w:rsid w:val="00E32719"/>
    <w:rsid w:val="00E3284D"/>
    <w:rsid w:val="00E3313F"/>
    <w:rsid w:val="00E333AF"/>
    <w:rsid w:val="00E337DF"/>
    <w:rsid w:val="00E339DF"/>
    <w:rsid w:val="00E33D5F"/>
    <w:rsid w:val="00E33EAD"/>
    <w:rsid w:val="00E33EE1"/>
    <w:rsid w:val="00E34035"/>
    <w:rsid w:val="00E35179"/>
    <w:rsid w:val="00E3545A"/>
    <w:rsid w:val="00E35E11"/>
    <w:rsid w:val="00E3611E"/>
    <w:rsid w:val="00E37C47"/>
    <w:rsid w:val="00E40C94"/>
    <w:rsid w:val="00E41B43"/>
    <w:rsid w:val="00E42029"/>
    <w:rsid w:val="00E42460"/>
    <w:rsid w:val="00E42E23"/>
    <w:rsid w:val="00E42E3C"/>
    <w:rsid w:val="00E434E7"/>
    <w:rsid w:val="00E43824"/>
    <w:rsid w:val="00E4494E"/>
    <w:rsid w:val="00E44B16"/>
    <w:rsid w:val="00E454E7"/>
    <w:rsid w:val="00E45619"/>
    <w:rsid w:val="00E45DB1"/>
    <w:rsid w:val="00E45DBB"/>
    <w:rsid w:val="00E464B5"/>
    <w:rsid w:val="00E46574"/>
    <w:rsid w:val="00E47571"/>
    <w:rsid w:val="00E501F0"/>
    <w:rsid w:val="00E507B8"/>
    <w:rsid w:val="00E51706"/>
    <w:rsid w:val="00E520EE"/>
    <w:rsid w:val="00E52D20"/>
    <w:rsid w:val="00E52E20"/>
    <w:rsid w:val="00E52F88"/>
    <w:rsid w:val="00E53408"/>
    <w:rsid w:val="00E544DB"/>
    <w:rsid w:val="00E54749"/>
    <w:rsid w:val="00E54A6E"/>
    <w:rsid w:val="00E54CCF"/>
    <w:rsid w:val="00E55CA5"/>
    <w:rsid w:val="00E569FF"/>
    <w:rsid w:val="00E56C01"/>
    <w:rsid w:val="00E613CF"/>
    <w:rsid w:val="00E61A65"/>
    <w:rsid w:val="00E620E5"/>
    <w:rsid w:val="00E62B51"/>
    <w:rsid w:val="00E62FEE"/>
    <w:rsid w:val="00E6308E"/>
    <w:rsid w:val="00E6310B"/>
    <w:rsid w:val="00E637A5"/>
    <w:rsid w:val="00E64B0E"/>
    <w:rsid w:val="00E64E19"/>
    <w:rsid w:val="00E65744"/>
    <w:rsid w:val="00E65A9E"/>
    <w:rsid w:val="00E6639E"/>
    <w:rsid w:val="00E66BDF"/>
    <w:rsid w:val="00E67044"/>
    <w:rsid w:val="00E675AD"/>
    <w:rsid w:val="00E6786C"/>
    <w:rsid w:val="00E6794F"/>
    <w:rsid w:val="00E70831"/>
    <w:rsid w:val="00E710B8"/>
    <w:rsid w:val="00E720AA"/>
    <w:rsid w:val="00E727C8"/>
    <w:rsid w:val="00E729B3"/>
    <w:rsid w:val="00E7348A"/>
    <w:rsid w:val="00E73DD3"/>
    <w:rsid w:val="00E750E5"/>
    <w:rsid w:val="00E75C00"/>
    <w:rsid w:val="00E77C25"/>
    <w:rsid w:val="00E77C6E"/>
    <w:rsid w:val="00E8018A"/>
    <w:rsid w:val="00E80B36"/>
    <w:rsid w:val="00E80CF7"/>
    <w:rsid w:val="00E82359"/>
    <w:rsid w:val="00E82474"/>
    <w:rsid w:val="00E824D8"/>
    <w:rsid w:val="00E82E49"/>
    <w:rsid w:val="00E83C3F"/>
    <w:rsid w:val="00E8406B"/>
    <w:rsid w:val="00E8457A"/>
    <w:rsid w:val="00E848C8"/>
    <w:rsid w:val="00E85B3C"/>
    <w:rsid w:val="00E85C77"/>
    <w:rsid w:val="00E8606F"/>
    <w:rsid w:val="00E86E9E"/>
    <w:rsid w:val="00E8764E"/>
    <w:rsid w:val="00E87A92"/>
    <w:rsid w:val="00E87EAD"/>
    <w:rsid w:val="00E900D1"/>
    <w:rsid w:val="00E90339"/>
    <w:rsid w:val="00E90505"/>
    <w:rsid w:val="00E91381"/>
    <w:rsid w:val="00E913FF"/>
    <w:rsid w:val="00E917C0"/>
    <w:rsid w:val="00E920D8"/>
    <w:rsid w:val="00E92BFE"/>
    <w:rsid w:val="00E9316B"/>
    <w:rsid w:val="00E9322A"/>
    <w:rsid w:val="00E93539"/>
    <w:rsid w:val="00E9371E"/>
    <w:rsid w:val="00E9399D"/>
    <w:rsid w:val="00E93BAB"/>
    <w:rsid w:val="00E94115"/>
    <w:rsid w:val="00E946D3"/>
    <w:rsid w:val="00E94D5C"/>
    <w:rsid w:val="00E94FE7"/>
    <w:rsid w:val="00E95191"/>
    <w:rsid w:val="00E95409"/>
    <w:rsid w:val="00E9678E"/>
    <w:rsid w:val="00E97697"/>
    <w:rsid w:val="00EA0858"/>
    <w:rsid w:val="00EA14A4"/>
    <w:rsid w:val="00EA14DC"/>
    <w:rsid w:val="00EA1654"/>
    <w:rsid w:val="00EA1675"/>
    <w:rsid w:val="00EA2959"/>
    <w:rsid w:val="00EA2B5A"/>
    <w:rsid w:val="00EA34BE"/>
    <w:rsid w:val="00EA373F"/>
    <w:rsid w:val="00EA3B1B"/>
    <w:rsid w:val="00EA3E64"/>
    <w:rsid w:val="00EA4315"/>
    <w:rsid w:val="00EA45DB"/>
    <w:rsid w:val="00EA4943"/>
    <w:rsid w:val="00EA4E5D"/>
    <w:rsid w:val="00EA4E84"/>
    <w:rsid w:val="00EA4FA9"/>
    <w:rsid w:val="00EA54E6"/>
    <w:rsid w:val="00EA5559"/>
    <w:rsid w:val="00EA5B80"/>
    <w:rsid w:val="00EA6027"/>
    <w:rsid w:val="00EA6A92"/>
    <w:rsid w:val="00EB01A5"/>
    <w:rsid w:val="00EB0817"/>
    <w:rsid w:val="00EB0DBD"/>
    <w:rsid w:val="00EB2445"/>
    <w:rsid w:val="00EB3107"/>
    <w:rsid w:val="00EB35CA"/>
    <w:rsid w:val="00EB39B4"/>
    <w:rsid w:val="00EB3AA7"/>
    <w:rsid w:val="00EB3C4E"/>
    <w:rsid w:val="00EB3D84"/>
    <w:rsid w:val="00EB4051"/>
    <w:rsid w:val="00EB4211"/>
    <w:rsid w:val="00EB453D"/>
    <w:rsid w:val="00EB54F3"/>
    <w:rsid w:val="00EB5785"/>
    <w:rsid w:val="00EB5996"/>
    <w:rsid w:val="00EB59B6"/>
    <w:rsid w:val="00EB6539"/>
    <w:rsid w:val="00EB66CA"/>
    <w:rsid w:val="00EB75E5"/>
    <w:rsid w:val="00EB7807"/>
    <w:rsid w:val="00EB780A"/>
    <w:rsid w:val="00EB7DE1"/>
    <w:rsid w:val="00EC058B"/>
    <w:rsid w:val="00EC0E9F"/>
    <w:rsid w:val="00EC1120"/>
    <w:rsid w:val="00EC1AF4"/>
    <w:rsid w:val="00EC1B83"/>
    <w:rsid w:val="00EC1C62"/>
    <w:rsid w:val="00EC203E"/>
    <w:rsid w:val="00EC2CBD"/>
    <w:rsid w:val="00EC3957"/>
    <w:rsid w:val="00EC3B9C"/>
    <w:rsid w:val="00EC3DE2"/>
    <w:rsid w:val="00EC56D4"/>
    <w:rsid w:val="00EC58FD"/>
    <w:rsid w:val="00EC5C78"/>
    <w:rsid w:val="00EC616C"/>
    <w:rsid w:val="00EC6F56"/>
    <w:rsid w:val="00EC7206"/>
    <w:rsid w:val="00ED018F"/>
    <w:rsid w:val="00ED05F9"/>
    <w:rsid w:val="00ED0857"/>
    <w:rsid w:val="00ED15BF"/>
    <w:rsid w:val="00ED2F49"/>
    <w:rsid w:val="00ED2F51"/>
    <w:rsid w:val="00ED3062"/>
    <w:rsid w:val="00ED3139"/>
    <w:rsid w:val="00ED3284"/>
    <w:rsid w:val="00ED3367"/>
    <w:rsid w:val="00ED3A81"/>
    <w:rsid w:val="00ED3CD1"/>
    <w:rsid w:val="00ED3CF9"/>
    <w:rsid w:val="00ED4562"/>
    <w:rsid w:val="00ED4ABA"/>
    <w:rsid w:val="00ED4B2A"/>
    <w:rsid w:val="00ED4C80"/>
    <w:rsid w:val="00ED5341"/>
    <w:rsid w:val="00ED5A38"/>
    <w:rsid w:val="00ED601A"/>
    <w:rsid w:val="00ED62AE"/>
    <w:rsid w:val="00ED6C34"/>
    <w:rsid w:val="00ED6F13"/>
    <w:rsid w:val="00ED7004"/>
    <w:rsid w:val="00ED70AA"/>
    <w:rsid w:val="00ED7211"/>
    <w:rsid w:val="00ED7AEC"/>
    <w:rsid w:val="00ED7B31"/>
    <w:rsid w:val="00EE1321"/>
    <w:rsid w:val="00EE146D"/>
    <w:rsid w:val="00EE17C5"/>
    <w:rsid w:val="00EE1C97"/>
    <w:rsid w:val="00EE1F75"/>
    <w:rsid w:val="00EE25B6"/>
    <w:rsid w:val="00EE291C"/>
    <w:rsid w:val="00EE2D2F"/>
    <w:rsid w:val="00EE2E13"/>
    <w:rsid w:val="00EE305E"/>
    <w:rsid w:val="00EE347A"/>
    <w:rsid w:val="00EE36A2"/>
    <w:rsid w:val="00EE42BE"/>
    <w:rsid w:val="00EE42D7"/>
    <w:rsid w:val="00EE4470"/>
    <w:rsid w:val="00EE4B39"/>
    <w:rsid w:val="00EE4BA7"/>
    <w:rsid w:val="00EE5084"/>
    <w:rsid w:val="00EE547E"/>
    <w:rsid w:val="00EE5652"/>
    <w:rsid w:val="00EE659A"/>
    <w:rsid w:val="00EE6729"/>
    <w:rsid w:val="00EE67C1"/>
    <w:rsid w:val="00EE6C71"/>
    <w:rsid w:val="00EE6EC8"/>
    <w:rsid w:val="00EE7208"/>
    <w:rsid w:val="00EE7558"/>
    <w:rsid w:val="00EE7F27"/>
    <w:rsid w:val="00EF0010"/>
    <w:rsid w:val="00EF0586"/>
    <w:rsid w:val="00EF129F"/>
    <w:rsid w:val="00EF176C"/>
    <w:rsid w:val="00EF1B80"/>
    <w:rsid w:val="00EF1BC3"/>
    <w:rsid w:val="00EF27AE"/>
    <w:rsid w:val="00EF3B32"/>
    <w:rsid w:val="00EF40B5"/>
    <w:rsid w:val="00EF4873"/>
    <w:rsid w:val="00EF4FB3"/>
    <w:rsid w:val="00EF5E33"/>
    <w:rsid w:val="00EF6A05"/>
    <w:rsid w:val="00EF79C3"/>
    <w:rsid w:val="00F007F7"/>
    <w:rsid w:val="00F00CA9"/>
    <w:rsid w:val="00F00D84"/>
    <w:rsid w:val="00F010AB"/>
    <w:rsid w:val="00F01378"/>
    <w:rsid w:val="00F01475"/>
    <w:rsid w:val="00F0178A"/>
    <w:rsid w:val="00F0354F"/>
    <w:rsid w:val="00F038D4"/>
    <w:rsid w:val="00F03900"/>
    <w:rsid w:val="00F03B20"/>
    <w:rsid w:val="00F048BF"/>
    <w:rsid w:val="00F04AC1"/>
    <w:rsid w:val="00F04C65"/>
    <w:rsid w:val="00F05035"/>
    <w:rsid w:val="00F0634E"/>
    <w:rsid w:val="00F06601"/>
    <w:rsid w:val="00F066F2"/>
    <w:rsid w:val="00F06A5A"/>
    <w:rsid w:val="00F06C1E"/>
    <w:rsid w:val="00F10F1A"/>
    <w:rsid w:val="00F11128"/>
    <w:rsid w:val="00F11B0A"/>
    <w:rsid w:val="00F1229C"/>
    <w:rsid w:val="00F122F3"/>
    <w:rsid w:val="00F128F0"/>
    <w:rsid w:val="00F12BD6"/>
    <w:rsid w:val="00F12CAD"/>
    <w:rsid w:val="00F1300F"/>
    <w:rsid w:val="00F131B9"/>
    <w:rsid w:val="00F13A37"/>
    <w:rsid w:val="00F1480A"/>
    <w:rsid w:val="00F14C6E"/>
    <w:rsid w:val="00F151F6"/>
    <w:rsid w:val="00F1560A"/>
    <w:rsid w:val="00F15792"/>
    <w:rsid w:val="00F15C26"/>
    <w:rsid w:val="00F163AB"/>
    <w:rsid w:val="00F169B7"/>
    <w:rsid w:val="00F16CF8"/>
    <w:rsid w:val="00F1730A"/>
    <w:rsid w:val="00F17529"/>
    <w:rsid w:val="00F1791B"/>
    <w:rsid w:val="00F20022"/>
    <w:rsid w:val="00F208EC"/>
    <w:rsid w:val="00F20B63"/>
    <w:rsid w:val="00F2129E"/>
    <w:rsid w:val="00F213AD"/>
    <w:rsid w:val="00F2176B"/>
    <w:rsid w:val="00F227A8"/>
    <w:rsid w:val="00F23053"/>
    <w:rsid w:val="00F23C84"/>
    <w:rsid w:val="00F23F1E"/>
    <w:rsid w:val="00F24041"/>
    <w:rsid w:val="00F25259"/>
    <w:rsid w:val="00F2527A"/>
    <w:rsid w:val="00F25332"/>
    <w:rsid w:val="00F2591E"/>
    <w:rsid w:val="00F25A47"/>
    <w:rsid w:val="00F2665D"/>
    <w:rsid w:val="00F26D81"/>
    <w:rsid w:val="00F26F29"/>
    <w:rsid w:val="00F30526"/>
    <w:rsid w:val="00F30CDC"/>
    <w:rsid w:val="00F312DB"/>
    <w:rsid w:val="00F3180F"/>
    <w:rsid w:val="00F31BF9"/>
    <w:rsid w:val="00F326A2"/>
    <w:rsid w:val="00F33C80"/>
    <w:rsid w:val="00F345EC"/>
    <w:rsid w:val="00F35B02"/>
    <w:rsid w:val="00F35B79"/>
    <w:rsid w:val="00F35C86"/>
    <w:rsid w:val="00F36DEB"/>
    <w:rsid w:val="00F3705E"/>
    <w:rsid w:val="00F376BC"/>
    <w:rsid w:val="00F37971"/>
    <w:rsid w:val="00F379B1"/>
    <w:rsid w:val="00F40325"/>
    <w:rsid w:val="00F41D78"/>
    <w:rsid w:val="00F41FF5"/>
    <w:rsid w:val="00F4252F"/>
    <w:rsid w:val="00F42798"/>
    <w:rsid w:val="00F429D3"/>
    <w:rsid w:val="00F42B13"/>
    <w:rsid w:val="00F43296"/>
    <w:rsid w:val="00F4365E"/>
    <w:rsid w:val="00F439DF"/>
    <w:rsid w:val="00F443C5"/>
    <w:rsid w:val="00F4509E"/>
    <w:rsid w:val="00F45C50"/>
    <w:rsid w:val="00F45EB2"/>
    <w:rsid w:val="00F47F6D"/>
    <w:rsid w:val="00F503B6"/>
    <w:rsid w:val="00F51518"/>
    <w:rsid w:val="00F52699"/>
    <w:rsid w:val="00F53E26"/>
    <w:rsid w:val="00F54963"/>
    <w:rsid w:val="00F54A7C"/>
    <w:rsid w:val="00F54E93"/>
    <w:rsid w:val="00F55334"/>
    <w:rsid w:val="00F55BD0"/>
    <w:rsid w:val="00F55BDA"/>
    <w:rsid w:val="00F56BC1"/>
    <w:rsid w:val="00F5733F"/>
    <w:rsid w:val="00F57942"/>
    <w:rsid w:val="00F60345"/>
    <w:rsid w:val="00F60957"/>
    <w:rsid w:val="00F61217"/>
    <w:rsid w:val="00F61797"/>
    <w:rsid w:val="00F619D0"/>
    <w:rsid w:val="00F61F50"/>
    <w:rsid w:val="00F62522"/>
    <w:rsid w:val="00F6368D"/>
    <w:rsid w:val="00F63CD9"/>
    <w:rsid w:val="00F64282"/>
    <w:rsid w:val="00F6431A"/>
    <w:rsid w:val="00F64CF4"/>
    <w:rsid w:val="00F64FB9"/>
    <w:rsid w:val="00F65309"/>
    <w:rsid w:val="00F654E2"/>
    <w:rsid w:val="00F65E4D"/>
    <w:rsid w:val="00F66E34"/>
    <w:rsid w:val="00F67388"/>
    <w:rsid w:val="00F709DB"/>
    <w:rsid w:val="00F70A8D"/>
    <w:rsid w:val="00F71103"/>
    <w:rsid w:val="00F714A1"/>
    <w:rsid w:val="00F71BEA"/>
    <w:rsid w:val="00F72321"/>
    <w:rsid w:val="00F7254D"/>
    <w:rsid w:val="00F72AEF"/>
    <w:rsid w:val="00F72CB1"/>
    <w:rsid w:val="00F73ABB"/>
    <w:rsid w:val="00F73E35"/>
    <w:rsid w:val="00F740BE"/>
    <w:rsid w:val="00F7473E"/>
    <w:rsid w:val="00F747D4"/>
    <w:rsid w:val="00F74A22"/>
    <w:rsid w:val="00F74D78"/>
    <w:rsid w:val="00F750B6"/>
    <w:rsid w:val="00F75637"/>
    <w:rsid w:val="00F757D2"/>
    <w:rsid w:val="00F75843"/>
    <w:rsid w:val="00F75AA6"/>
    <w:rsid w:val="00F75C5E"/>
    <w:rsid w:val="00F75F66"/>
    <w:rsid w:val="00F76760"/>
    <w:rsid w:val="00F76DCD"/>
    <w:rsid w:val="00F77105"/>
    <w:rsid w:val="00F7734F"/>
    <w:rsid w:val="00F806B5"/>
    <w:rsid w:val="00F806C5"/>
    <w:rsid w:val="00F80A37"/>
    <w:rsid w:val="00F814AC"/>
    <w:rsid w:val="00F8161A"/>
    <w:rsid w:val="00F81A66"/>
    <w:rsid w:val="00F81AAE"/>
    <w:rsid w:val="00F81BB0"/>
    <w:rsid w:val="00F81E6B"/>
    <w:rsid w:val="00F8208A"/>
    <w:rsid w:val="00F823C4"/>
    <w:rsid w:val="00F82871"/>
    <w:rsid w:val="00F82A40"/>
    <w:rsid w:val="00F82C39"/>
    <w:rsid w:val="00F8307F"/>
    <w:rsid w:val="00F83113"/>
    <w:rsid w:val="00F836E9"/>
    <w:rsid w:val="00F83CF8"/>
    <w:rsid w:val="00F8470B"/>
    <w:rsid w:val="00F84BD3"/>
    <w:rsid w:val="00F85172"/>
    <w:rsid w:val="00F85D75"/>
    <w:rsid w:val="00F865A2"/>
    <w:rsid w:val="00F86886"/>
    <w:rsid w:val="00F86890"/>
    <w:rsid w:val="00F86ED4"/>
    <w:rsid w:val="00F87E9B"/>
    <w:rsid w:val="00F9237E"/>
    <w:rsid w:val="00F9434F"/>
    <w:rsid w:val="00F943B3"/>
    <w:rsid w:val="00F95260"/>
    <w:rsid w:val="00F9564D"/>
    <w:rsid w:val="00F969C4"/>
    <w:rsid w:val="00F97F10"/>
    <w:rsid w:val="00FA0106"/>
    <w:rsid w:val="00FA0480"/>
    <w:rsid w:val="00FA1487"/>
    <w:rsid w:val="00FA1B5D"/>
    <w:rsid w:val="00FA23C0"/>
    <w:rsid w:val="00FA26D6"/>
    <w:rsid w:val="00FA28F7"/>
    <w:rsid w:val="00FA2929"/>
    <w:rsid w:val="00FA3063"/>
    <w:rsid w:val="00FA37A0"/>
    <w:rsid w:val="00FA3987"/>
    <w:rsid w:val="00FA456E"/>
    <w:rsid w:val="00FA53F7"/>
    <w:rsid w:val="00FA56E8"/>
    <w:rsid w:val="00FA680F"/>
    <w:rsid w:val="00FB071D"/>
    <w:rsid w:val="00FB0918"/>
    <w:rsid w:val="00FB0B5A"/>
    <w:rsid w:val="00FB0DA2"/>
    <w:rsid w:val="00FB1867"/>
    <w:rsid w:val="00FB1A7B"/>
    <w:rsid w:val="00FB1ACA"/>
    <w:rsid w:val="00FB1B5D"/>
    <w:rsid w:val="00FB1B8A"/>
    <w:rsid w:val="00FB1DC9"/>
    <w:rsid w:val="00FB26D9"/>
    <w:rsid w:val="00FB2A96"/>
    <w:rsid w:val="00FB2AE4"/>
    <w:rsid w:val="00FB30C7"/>
    <w:rsid w:val="00FB30E5"/>
    <w:rsid w:val="00FB311C"/>
    <w:rsid w:val="00FB31B0"/>
    <w:rsid w:val="00FB3526"/>
    <w:rsid w:val="00FB3B74"/>
    <w:rsid w:val="00FB3CF9"/>
    <w:rsid w:val="00FB426B"/>
    <w:rsid w:val="00FB5265"/>
    <w:rsid w:val="00FB53E9"/>
    <w:rsid w:val="00FB540C"/>
    <w:rsid w:val="00FB5ACD"/>
    <w:rsid w:val="00FB61F5"/>
    <w:rsid w:val="00FB7166"/>
    <w:rsid w:val="00FB78DC"/>
    <w:rsid w:val="00FB7C83"/>
    <w:rsid w:val="00FB7D12"/>
    <w:rsid w:val="00FB7E04"/>
    <w:rsid w:val="00FC0276"/>
    <w:rsid w:val="00FC045D"/>
    <w:rsid w:val="00FC09BA"/>
    <w:rsid w:val="00FC0EDD"/>
    <w:rsid w:val="00FC0F7E"/>
    <w:rsid w:val="00FC14D7"/>
    <w:rsid w:val="00FC17AB"/>
    <w:rsid w:val="00FC1CBB"/>
    <w:rsid w:val="00FC2199"/>
    <w:rsid w:val="00FC223B"/>
    <w:rsid w:val="00FC2CBB"/>
    <w:rsid w:val="00FC45CF"/>
    <w:rsid w:val="00FC5281"/>
    <w:rsid w:val="00FC53E9"/>
    <w:rsid w:val="00FC5A39"/>
    <w:rsid w:val="00FC6005"/>
    <w:rsid w:val="00FC7234"/>
    <w:rsid w:val="00FC755C"/>
    <w:rsid w:val="00FC782E"/>
    <w:rsid w:val="00FC7C85"/>
    <w:rsid w:val="00FC7ED0"/>
    <w:rsid w:val="00FC7EE9"/>
    <w:rsid w:val="00FD0686"/>
    <w:rsid w:val="00FD1EF0"/>
    <w:rsid w:val="00FD2BC9"/>
    <w:rsid w:val="00FD3645"/>
    <w:rsid w:val="00FD4344"/>
    <w:rsid w:val="00FD5774"/>
    <w:rsid w:val="00FD5C12"/>
    <w:rsid w:val="00FD64AE"/>
    <w:rsid w:val="00FD6944"/>
    <w:rsid w:val="00FD6C3C"/>
    <w:rsid w:val="00FD795A"/>
    <w:rsid w:val="00FD798C"/>
    <w:rsid w:val="00FD7B3F"/>
    <w:rsid w:val="00FE0094"/>
    <w:rsid w:val="00FE082D"/>
    <w:rsid w:val="00FE08F2"/>
    <w:rsid w:val="00FE150A"/>
    <w:rsid w:val="00FE1FD7"/>
    <w:rsid w:val="00FE25E6"/>
    <w:rsid w:val="00FE2A02"/>
    <w:rsid w:val="00FE2EBD"/>
    <w:rsid w:val="00FE4B9B"/>
    <w:rsid w:val="00FE502F"/>
    <w:rsid w:val="00FE5419"/>
    <w:rsid w:val="00FE552C"/>
    <w:rsid w:val="00FE58B9"/>
    <w:rsid w:val="00FE6326"/>
    <w:rsid w:val="00FE6DC0"/>
    <w:rsid w:val="00FF0EB1"/>
    <w:rsid w:val="00FF1112"/>
    <w:rsid w:val="00FF1345"/>
    <w:rsid w:val="00FF18A2"/>
    <w:rsid w:val="00FF2699"/>
    <w:rsid w:val="00FF28B4"/>
    <w:rsid w:val="00FF29BA"/>
    <w:rsid w:val="00FF3B9D"/>
    <w:rsid w:val="00FF3DED"/>
    <w:rsid w:val="00FF3E04"/>
    <w:rsid w:val="00FF4A18"/>
    <w:rsid w:val="00FF4ACB"/>
    <w:rsid w:val="00FF505D"/>
    <w:rsid w:val="00FF64BE"/>
    <w:rsid w:val="00FF6D0C"/>
    <w:rsid w:val="00FF715E"/>
    <w:rsid w:val="00FF71BC"/>
    <w:rsid w:val="00FF73FE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DFCE95"/>
  <w15:docId w15:val="{6D1E8D0C-4E33-4CF4-A3BA-42CCC09A0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8417009D1B12458BE83A63DB862252" ma:contentTypeVersion="10" ma:contentTypeDescription="Create a new document." ma:contentTypeScope="" ma:versionID="37f3407141ed39cad8b3c34d93e650bc">
  <xsd:schema xmlns:xsd="http://www.w3.org/2001/XMLSchema" xmlns:xs="http://www.w3.org/2001/XMLSchema" xmlns:p="http://schemas.microsoft.com/office/2006/metadata/properties" xmlns:ns2="1a44245d-d5c4-4772-a26a-34aacb557146" xmlns:ns3="5ec35076-f42f-48bc-936e-2b943680cb3c" targetNamespace="http://schemas.microsoft.com/office/2006/metadata/properties" ma:root="true" ma:fieldsID="bff59a540ae2d56a89114e14082828d1" ns2:_="" ns3:_="">
    <xsd:import namespace="1a44245d-d5c4-4772-a26a-34aacb557146"/>
    <xsd:import namespace="5ec35076-f42f-48bc-936e-2b943680cb3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44245d-d5c4-4772-a26a-34aacb55714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35076-f42f-48bc-936e-2b943680cb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94cdde4-9136-4eac-85c0-53a92ec97cb0}" ma:internalName="TaxCatchAll" ma:showField="CatchAllData" ma:web="5ec35076-f42f-48bc-936e-2b943680c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1a44245d-d5c4-4772-a26a-34aacb557146" xsi:nil="true"/>
    <Preparer_x0020_Sign_x002d_off xmlns="1a44245d-d5c4-4772-a26a-34aacb557146">Chanon 10-8-65</Preparer_x0020_Sign_x002d_off>
    <lcf76f155ced4ddcb4097134ff3c332f xmlns="1a44245d-d5c4-4772-a26a-34aacb557146">
      <Terms xmlns="http://schemas.microsoft.com/office/infopath/2007/PartnerControls"/>
    </lcf76f155ced4ddcb4097134ff3c332f>
    <TaxCatchAll xmlns="5ec35076-f42f-48bc-936e-2b943680cb3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95D25C-651C-4482-9B16-A8C6ACFBA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44245d-d5c4-4772-a26a-34aacb557146"/>
    <ds:schemaRef ds:uri="5ec35076-f42f-48bc-936e-2b943680c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1a44245d-d5c4-4772-a26a-34aacb557146"/>
    <ds:schemaRef ds:uri="5ec35076-f42f-48bc-936e-2b943680cb3c"/>
  </ds:schemaRefs>
</ds:datastoreItem>
</file>

<file path=customXml/itemProps4.xml><?xml version="1.0" encoding="utf-8"?>
<ds:datastoreItem xmlns:ds="http://schemas.openxmlformats.org/officeDocument/2006/customXml" ds:itemID="{562BBAA1-A4E8-4DFB-A846-5730310C7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4070</TotalTime>
  <Pages>1</Pages>
  <Words>8224</Words>
  <Characters>46879</Characters>
  <Application>Microsoft Office Word</Application>
  <DocSecurity>0</DocSecurity>
  <Lines>390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54994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chanon</cp:lastModifiedBy>
  <cp:revision>1017</cp:revision>
  <cp:lastPrinted>2022-11-08T08:18:00Z</cp:lastPrinted>
  <dcterms:created xsi:type="dcterms:W3CDTF">2020-05-11T16:15:00Z</dcterms:created>
  <dcterms:modified xsi:type="dcterms:W3CDTF">2022-11-08T12:25:00Z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0x0101002D8417009D1B12458BE83A63DB862252</vt:lpwstr>
  </property>
  <property fmtid="{D5CDD505-2E9C-101B-9397-08002B2CF9AE}" pid="3" name="MediaServiceImageTags">
    <vt:lpwstr/>
  </property>
</Properties>
</file>