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2E05767C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69D6A8CB" w:rsidR="00FF6735" w:rsidRPr="00A766E9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74271B38" w:rsidR="00FF6735" w:rsidRPr="000021AC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3DB1D247" w:rsidR="00FF6735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658703F7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313C9B68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496E7966" w:rsidR="00205DB0" w:rsidRPr="0051462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7A2D354C" w:rsidR="00205DB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4C75D6" w:rsidRPr="008C010D" w14:paraId="43807595" w14:textId="77777777" w:rsidTr="00CF6826">
        <w:tc>
          <w:tcPr>
            <w:tcW w:w="1458" w:type="dxa"/>
          </w:tcPr>
          <w:p w14:paraId="7FF1CCD3" w14:textId="48410DCC" w:rsidR="004C75D6" w:rsidRDefault="003700DD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06A735F9" w:rsidR="004C75D6" w:rsidRPr="008C010D" w:rsidRDefault="004C75D6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C75D6" w:rsidRPr="008C010D" w14:paraId="0D5148D5" w14:textId="77777777" w:rsidTr="00CF6826">
        <w:tc>
          <w:tcPr>
            <w:tcW w:w="1458" w:type="dxa"/>
          </w:tcPr>
          <w:p w14:paraId="5CE4D1C4" w14:textId="512AD69B" w:rsidR="004C75D6" w:rsidRPr="009C6BF5" w:rsidRDefault="003700DD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15036C0" w14:textId="57CE3A71" w:rsidR="004C75D6" w:rsidRDefault="004C75D6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75D6" w:rsidRPr="008C010D" w14:paraId="43A387E8" w14:textId="77777777" w:rsidTr="00CF6826">
        <w:tc>
          <w:tcPr>
            <w:tcW w:w="1458" w:type="dxa"/>
          </w:tcPr>
          <w:p w14:paraId="322BB2DE" w14:textId="0BF6E349" w:rsidR="004C75D6" w:rsidRPr="008C010D" w:rsidRDefault="003700DD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179AB0A" w14:textId="1DA4E89B" w:rsidR="004C75D6" w:rsidRPr="008C010D" w:rsidRDefault="004C75D6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C75D6" w:rsidRPr="008C010D" w14:paraId="7DA0A7CE" w14:textId="77777777" w:rsidTr="00CF6826">
        <w:tc>
          <w:tcPr>
            <w:tcW w:w="1458" w:type="dxa"/>
          </w:tcPr>
          <w:p w14:paraId="73A1B0FC" w14:textId="5776826E" w:rsidR="004C75D6" w:rsidRPr="008C010D" w:rsidRDefault="003700DD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1D0FAE5B" w14:textId="5A7C36D5" w:rsidR="004C75D6" w:rsidRPr="008C010D" w:rsidRDefault="004C75D6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4C75D6" w:rsidRPr="008C010D" w14:paraId="298DCBD3" w14:textId="77777777" w:rsidTr="00CF6826">
        <w:tc>
          <w:tcPr>
            <w:tcW w:w="1458" w:type="dxa"/>
          </w:tcPr>
          <w:p w14:paraId="1752865F" w14:textId="554E346F" w:rsidR="004C75D6" w:rsidRPr="008C010D" w:rsidRDefault="003700DD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3F999CA" w14:textId="7569B270" w:rsidR="004C75D6" w:rsidRPr="008C010D" w:rsidRDefault="004C75D6" w:rsidP="004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6093AF4D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4C75D6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9</w:t>
      </w:r>
      <w:r w:rsidR="005E0BEF">
        <w:rPr>
          <w:rFonts w:ascii="Angsana New" w:hAnsi="Angsana New"/>
          <w:sz w:val="30"/>
          <w:szCs w:val="30"/>
        </w:rPr>
        <w:t xml:space="preserve"> </w:t>
      </w:r>
      <w:r w:rsidR="0065106C">
        <w:rPr>
          <w:rFonts w:ascii="Angsana New" w:hAnsi="Angsana New" w:hint="cs"/>
          <w:sz w:val="30"/>
          <w:szCs w:val="30"/>
          <w:cs/>
        </w:rPr>
        <w:t>พฤศจิกายน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7E91496C" w:rsidR="003057D6" w:rsidRPr="004B5245" w:rsidRDefault="003700DD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664EBBC8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3700DD" w:rsidRPr="003700DD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>
        <w:rPr>
          <w:rFonts w:hint="cs"/>
          <w:cs/>
        </w:rPr>
        <w:t>และบริษัทย่อย</w:t>
      </w:r>
      <w:r w:rsidRPr="00E70F4C">
        <w:rPr>
          <w:cs/>
        </w:rPr>
        <w:t xml:space="preserve">สำหรับปีสิ้นสุดวันที่ </w:t>
      </w:r>
      <w:r w:rsidR="003700DD" w:rsidRPr="003700DD">
        <w:t>31</w:t>
      </w:r>
      <w:r w:rsidRPr="00E70F4C">
        <w:t xml:space="preserve"> </w:t>
      </w:r>
      <w:r w:rsidRPr="00E70F4C">
        <w:rPr>
          <w:cs/>
        </w:rPr>
        <w:t xml:space="preserve">ธันวาคม </w:t>
      </w:r>
      <w:r w:rsidR="003700DD" w:rsidRPr="003700DD">
        <w:t>2564</w:t>
      </w:r>
      <w:r w:rsidRPr="00E70F4C">
        <w:t xml:space="preserve">  </w:t>
      </w:r>
    </w:p>
    <w:p w14:paraId="180CCCDE" w14:textId="77777777" w:rsidR="000145E4" w:rsidRPr="00AA5E8D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504F1910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700DD" w:rsidRPr="003700DD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3700DD" w:rsidRPr="003700DD">
        <w:t>2564</w:t>
      </w:r>
    </w:p>
    <w:p w14:paraId="1EF094DA" w14:textId="77777777" w:rsidR="00E70F4C" w:rsidRDefault="00E70F4C" w:rsidP="00F33153">
      <w:pPr>
        <w:pStyle w:val="FSContent"/>
      </w:pPr>
    </w:p>
    <w:p w14:paraId="4EBC7EB3" w14:textId="169A2343" w:rsidR="002653E1" w:rsidRPr="0006192A" w:rsidRDefault="003700DD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t>2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0C3DD40A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>การร่วมค้าได้เปิดเผยในหมายเหตุประกอบงบการเงินระหว่างกาล</w:t>
      </w:r>
      <w:r w:rsidR="008B6D46" w:rsidRPr="0085324D">
        <w:rPr>
          <w:rFonts w:hint="cs"/>
          <w:cs/>
        </w:rPr>
        <w:t xml:space="preserve">ข้อ </w:t>
      </w:r>
      <w:r w:rsidR="003700DD" w:rsidRPr="003700DD">
        <w:t>4</w:t>
      </w:r>
      <w:r w:rsidR="003C05F1" w:rsidRPr="0085324D">
        <w:rPr>
          <w:rFonts w:hint="cs"/>
          <w:cs/>
        </w:rPr>
        <w:t xml:space="preserve"> และ </w:t>
      </w:r>
      <w:r w:rsidR="003700DD" w:rsidRPr="003700DD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0974E847" w14:textId="77777777" w:rsidR="0050308D" w:rsidRPr="00B465B7" w:rsidRDefault="0050308D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4F3749B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00DD" w:rsidRPr="003700DD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AD6001">
              <w:rPr>
                <w:rFonts w:ascii="Angsana New" w:hAnsi="Angsana New"/>
                <w:sz w:val="30"/>
                <w:szCs w:val="30"/>
              </w:rPr>
              <w:t>.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5B363BB1" w14:textId="77777777" w:rsidR="00CA76A0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  <w:p w14:paraId="3ADE6F2C" w14:textId="5AE340B5" w:rsidR="000621C8" w:rsidRPr="0006192A" w:rsidRDefault="000621C8" w:rsidP="00DE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0"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217107C0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C768AF" w:rsidRPr="0006192A" w14:paraId="3EBEA737" w14:textId="77777777" w:rsidTr="003F5F1B">
        <w:tc>
          <w:tcPr>
            <w:tcW w:w="3798" w:type="dxa"/>
          </w:tcPr>
          <w:p w14:paraId="7345E3E0" w14:textId="77777777" w:rsidR="00C768AF" w:rsidRPr="0006192A" w:rsidRDefault="00C768AF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43EE5A" w14:textId="77777777" w:rsidR="00C768AF" w:rsidRPr="0006192A" w:rsidRDefault="00C768AF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122" w:type="dxa"/>
          </w:tcPr>
          <w:p w14:paraId="581BD4C6" w14:textId="77777777" w:rsidR="00C768AF" w:rsidRPr="0006192A" w:rsidRDefault="00C768AF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Pr="0025696C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3DC6BA8" w14:textId="1A499A37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65106C">
        <w:rPr>
          <w:rFonts w:ascii="Angsana New" w:hAnsi="Angsana New" w:cs="Angsana New" w:hint="cs"/>
          <w:cs/>
          <w:lang w:val="en-US"/>
        </w:rPr>
        <w:t>เก้า</w:t>
      </w:r>
      <w:r w:rsidR="002F55FE">
        <w:rPr>
          <w:rFonts w:ascii="Angsana New" w:hAnsi="Angsana New" w:cs="Angsana New" w:hint="cs"/>
          <w:cs/>
          <w:lang w:val="en-US"/>
        </w:rPr>
        <w:t>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3700DD" w:rsidRPr="003700DD">
        <w:rPr>
          <w:rFonts w:ascii="Angsana New" w:hAnsi="Angsana New" w:cs="Angsana New"/>
          <w:lang w:val="en-US"/>
        </w:rPr>
        <w:t>30</w:t>
      </w:r>
      <w:r w:rsidR="002F55FE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2F55FE">
        <w:rPr>
          <w:rFonts w:ascii="Angsana New" w:hAnsi="Angsana New" w:cs="Angsana New" w:hint="cs"/>
          <w:cs/>
          <w:lang w:val="en-US"/>
        </w:rPr>
        <w:t>ยน</w:t>
      </w:r>
      <w:r w:rsidR="00D1752B">
        <w:rPr>
          <w:rFonts w:ascii="Angsana New" w:hAnsi="Angsana New" w:cs="Angsana New" w:hint="cs"/>
          <w:cs/>
          <w:lang w:val="en-US"/>
        </w:rPr>
        <w:t xml:space="preserve"> </w:t>
      </w:r>
      <w:r w:rsidR="003700DD" w:rsidRPr="003700DD">
        <w:rPr>
          <w:rFonts w:ascii="Angsana New" w:hAnsi="Angsana New" w:cs="Angsana New"/>
          <w:lang w:val="en-US"/>
        </w:rPr>
        <w:t>2565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3700DD" w:rsidRPr="003700DD">
        <w:rPr>
          <w:rFonts w:ascii="Angsana New" w:hAnsi="Angsana New" w:cs="Angsana New"/>
          <w:lang w:val="en-US"/>
        </w:rPr>
        <w:t>25</w:t>
      </w:r>
      <w:r w:rsidR="003700DD" w:rsidRPr="003700DD">
        <w:rPr>
          <w:rFonts w:ascii="Angsana New" w:hAnsi="Angsana New" w:cs="Angsana New" w:hint="cs"/>
          <w:lang w:val="en-US"/>
        </w:rPr>
        <w:t>6</w:t>
      </w:r>
      <w:r w:rsidR="003700DD" w:rsidRPr="003700DD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58881A2" w:rsidR="003C140D" w:rsidRPr="0025696C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1"/>
        <w:gridCol w:w="1201"/>
        <w:gridCol w:w="269"/>
        <w:gridCol w:w="990"/>
        <w:gridCol w:w="269"/>
        <w:gridCol w:w="1036"/>
      </w:tblGrid>
      <w:tr w:rsidR="003645A9" w:rsidRPr="008C010D" w14:paraId="05A449E5" w14:textId="77777777" w:rsidTr="006E1772">
        <w:trPr>
          <w:tblHeader/>
        </w:trPr>
        <w:tc>
          <w:tcPr>
            <w:tcW w:w="2160" w:type="pct"/>
          </w:tcPr>
          <w:p w14:paraId="1A66E882" w14:textId="30D160FD" w:rsidR="003645A9" w:rsidRPr="008C010D" w:rsidRDefault="003645A9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091A6FB1" w14:textId="2DB5AFE3" w:rsidR="003645A9" w:rsidRPr="009C59A3" w:rsidRDefault="003645A9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3B9910" w14:textId="77777777" w:rsidR="003645A9" w:rsidRPr="008C010D" w:rsidRDefault="003645A9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pct"/>
            <w:gridSpan w:val="3"/>
          </w:tcPr>
          <w:p w14:paraId="600046AD" w14:textId="77777777" w:rsidR="003645A9" w:rsidRPr="008C010D" w:rsidRDefault="003645A9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2C6" w:rsidRPr="008C010D" w14:paraId="6924C55F" w14:textId="77777777" w:rsidTr="006E1772">
        <w:trPr>
          <w:tblHeader/>
        </w:trPr>
        <w:tc>
          <w:tcPr>
            <w:tcW w:w="2160" w:type="pct"/>
            <w:vAlign w:val="bottom"/>
          </w:tcPr>
          <w:p w14:paraId="16B6BE05" w14:textId="6B61F15D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8" w:type="pct"/>
            <w:vAlign w:val="bottom"/>
          </w:tcPr>
          <w:p w14:paraId="7BA47CA9" w14:textId="704636CA" w:rsidR="009D32C6" w:rsidRPr="008C010D" w:rsidRDefault="003700DD" w:rsidP="007F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  <w:vAlign w:val="bottom"/>
          </w:tcPr>
          <w:p w14:paraId="704F5E18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2FD9C4EB" w14:textId="2D84FE53" w:rsidR="009D32C6" w:rsidRPr="008C010D" w:rsidRDefault="003700DD" w:rsidP="007F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50642B22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DD7A74C" w14:textId="23AB2F21" w:rsidR="009D32C6" w:rsidRPr="008C010D" w:rsidRDefault="003700DD" w:rsidP="007F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4539D052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5F9BF17" w14:textId="040394B1" w:rsidR="009D32C6" w:rsidRPr="008C010D" w:rsidRDefault="003700DD" w:rsidP="007F2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D32C6" w:rsidRPr="008C010D" w14:paraId="1B367399" w14:textId="77777777" w:rsidTr="006E1772">
        <w:trPr>
          <w:tblHeader/>
        </w:trPr>
        <w:tc>
          <w:tcPr>
            <w:tcW w:w="2160" w:type="pct"/>
          </w:tcPr>
          <w:p w14:paraId="42B4BC8E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0" w:type="pct"/>
            <w:gridSpan w:val="7"/>
          </w:tcPr>
          <w:p w14:paraId="2AB274C5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8C010D" w14:paraId="2310B626" w14:textId="77777777" w:rsidTr="006E1772">
        <w:tc>
          <w:tcPr>
            <w:tcW w:w="2160" w:type="pct"/>
          </w:tcPr>
          <w:p w14:paraId="12FD79BE" w14:textId="06437DBD" w:rsidR="009D32C6" w:rsidRDefault="00621717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14:paraId="21343A9A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B8F1D8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122EBBF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BAD707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D7FCD0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0A8629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CC9C17D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717" w:rsidRPr="008C010D" w14:paraId="6908D4F2" w14:textId="77777777" w:rsidTr="006E1772">
        <w:tc>
          <w:tcPr>
            <w:tcW w:w="2160" w:type="pct"/>
          </w:tcPr>
          <w:p w14:paraId="2DE44BB6" w14:textId="1E48EE2A" w:rsidR="00621717" w:rsidRPr="00621717" w:rsidRDefault="00621717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2171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8" w:type="pct"/>
          </w:tcPr>
          <w:p w14:paraId="2A395A03" w14:textId="2823B690" w:rsidR="00621717" w:rsidRPr="008C010D" w:rsidRDefault="00E47F62" w:rsidP="00E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E47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53EF735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9EAF75" w14:textId="6EE57734" w:rsidR="00621717" w:rsidRPr="008C010D" w:rsidRDefault="00621717" w:rsidP="00621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BDD113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A0AC13C" w14:textId="2A64E7EB" w:rsidR="00621717" w:rsidRPr="008C010D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25</w:t>
            </w:r>
            <w:r w:rsidR="006936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9A3F3E4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1D0242E" w14:textId="741AFDB3" w:rsidR="00621717" w:rsidRPr="008C010D" w:rsidRDefault="00621717" w:rsidP="00621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1717" w:rsidRPr="008C010D" w14:paraId="6F7DF97D" w14:textId="77777777" w:rsidTr="006E1772">
        <w:tc>
          <w:tcPr>
            <w:tcW w:w="2160" w:type="pct"/>
          </w:tcPr>
          <w:p w14:paraId="1B9197DE" w14:textId="77777777" w:rsidR="00621717" w:rsidRPr="0025696C" w:rsidRDefault="00621717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8" w:type="pct"/>
          </w:tcPr>
          <w:p w14:paraId="3B7BCFC1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17DDEA1F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376B53EB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B7F421A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pct"/>
          </w:tcPr>
          <w:p w14:paraId="4C17B038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3D026D7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5" w:type="pct"/>
          </w:tcPr>
          <w:p w14:paraId="236EDF6C" w14:textId="77777777" w:rsidR="00621717" w:rsidRPr="0025696C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1717" w:rsidRPr="008C010D" w14:paraId="67B64084" w14:textId="77777777" w:rsidTr="006E1772">
        <w:tc>
          <w:tcPr>
            <w:tcW w:w="2160" w:type="pct"/>
          </w:tcPr>
          <w:p w14:paraId="19A6229C" w14:textId="1FACD304" w:rsidR="00621717" w:rsidRDefault="00621717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158A88D3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AFCB6F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91C57C9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609A9B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817E4F5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B74AC5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DBC3125" w14:textId="77777777" w:rsidR="00621717" w:rsidRPr="008C010D" w:rsidRDefault="00621717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:rsidRPr="00DF1EB3" w14:paraId="1880E6A7" w14:textId="77777777" w:rsidTr="006E1772">
        <w:tc>
          <w:tcPr>
            <w:tcW w:w="2160" w:type="pct"/>
          </w:tcPr>
          <w:p w14:paraId="53288C32" w14:textId="77777777" w:rsidR="009D32C6" w:rsidRPr="008C010D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8" w:type="pct"/>
            <w:shd w:val="clear" w:color="auto" w:fill="auto"/>
          </w:tcPr>
          <w:p w14:paraId="55974370" w14:textId="0179745E" w:rsidR="009D32C6" w:rsidRPr="00AE6450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45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148" w:type="pct"/>
            <w:shd w:val="clear" w:color="auto" w:fill="auto"/>
          </w:tcPr>
          <w:p w14:paraId="27030165" w14:textId="77777777" w:rsidR="009D32C6" w:rsidRPr="00DF1EB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9595423" w14:textId="67DA150F" w:rsidR="009D32C6" w:rsidRPr="00DF1EB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45</w:t>
            </w:r>
            <w:r w:rsidR="009D32C6" w:rsidRPr="004C6675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7" w:type="pct"/>
            <w:shd w:val="clear" w:color="auto" w:fill="auto"/>
          </w:tcPr>
          <w:p w14:paraId="32FD9164" w14:textId="77777777" w:rsidR="009D32C6" w:rsidRPr="00DF1EB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4BF7887" w14:textId="4C59E8F0" w:rsidR="009D32C6" w:rsidRPr="00DF1EB3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45</w:t>
            </w:r>
            <w:r w:rsidR="00E47F62"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147" w:type="pct"/>
          </w:tcPr>
          <w:p w14:paraId="007FACA9" w14:textId="77777777" w:rsidR="009D32C6" w:rsidRPr="00DF1EB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D0F8C29" w14:textId="7DAFACA1" w:rsidR="009D32C6" w:rsidRPr="00DF1EB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45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9D32C6" w:rsidRPr="00485AA2" w14:paraId="4E7B714C" w14:textId="77777777" w:rsidTr="006E1772">
        <w:tc>
          <w:tcPr>
            <w:tcW w:w="2160" w:type="pct"/>
          </w:tcPr>
          <w:p w14:paraId="241D46DF" w14:textId="77777777" w:rsidR="009D32C6" w:rsidRPr="00F8519A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8" w:type="pct"/>
          </w:tcPr>
          <w:p w14:paraId="290A9B23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34A751" w14:textId="2C544665" w:rsidR="00E47F62" w:rsidRPr="00C573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36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8" w:type="pct"/>
          </w:tcPr>
          <w:p w14:paraId="09037AC9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0C825A9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8A38E0" w14:textId="68822684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35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47" w:type="pct"/>
          </w:tcPr>
          <w:p w14:paraId="02B4CAA3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04D089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E79D9" w14:textId="5A81611B" w:rsidR="00E47F62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36</w:t>
            </w:r>
            <w:r w:rsidR="00E47F62"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7" w:type="pct"/>
          </w:tcPr>
          <w:p w14:paraId="4825613C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1E05269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101ED3" w14:textId="50AFFC4D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35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9D32C6" w:rsidRPr="00485AA2" w14:paraId="64E1C386" w14:textId="77777777" w:rsidTr="006E1772">
        <w:tc>
          <w:tcPr>
            <w:tcW w:w="2160" w:type="pct"/>
          </w:tcPr>
          <w:p w14:paraId="70B658FB" w14:textId="77777777" w:rsidR="009D32C6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8" w:type="pct"/>
          </w:tcPr>
          <w:p w14:paraId="1E80965D" w14:textId="5B354447" w:rsidR="009D32C6" w:rsidRPr="009A4ED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48" w:type="pct"/>
          </w:tcPr>
          <w:p w14:paraId="461526F5" w14:textId="77777777" w:rsidR="009D32C6" w:rsidRPr="009A4ED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4844F2F" w14:textId="1EEDDB3C" w:rsidR="009D32C6" w:rsidRPr="009A4ED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7" w:type="pct"/>
          </w:tcPr>
          <w:p w14:paraId="52DE912B" w14:textId="77777777" w:rsidR="009D32C6" w:rsidRPr="009A4ED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F740952" w14:textId="77A23611" w:rsidR="009D32C6" w:rsidRPr="009A4ED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 w:rsidR="00E47F62"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47" w:type="pct"/>
          </w:tcPr>
          <w:p w14:paraId="61965B70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03ED0EB" w14:textId="368D568A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9D32C6" w:rsidRPr="00485AA2" w14:paraId="6B0FEDC7" w14:textId="77777777" w:rsidTr="006E1772">
        <w:tc>
          <w:tcPr>
            <w:tcW w:w="2160" w:type="pct"/>
          </w:tcPr>
          <w:p w14:paraId="4416EB0F" w14:textId="77777777" w:rsidR="009D32C6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8" w:type="pct"/>
          </w:tcPr>
          <w:p w14:paraId="3E447032" w14:textId="4514F355" w:rsidR="009D32C6" w:rsidRPr="008C257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8" w:type="pct"/>
          </w:tcPr>
          <w:p w14:paraId="62910E85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1E6F4C8" w14:textId="11952DC0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44498F26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5056D42" w14:textId="400D9EFA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7" w:type="pct"/>
          </w:tcPr>
          <w:p w14:paraId="4C3D6F9E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BEFD6CA" w14:textId="2416F103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9D32C6" w:rsidRPr="00485AA2" w14:paraId="3C4C6A34" w14:textId="77777777" w:rsidTr="006E1772">
        <w:tc>
          <w:tcPr>
            <w:tcW w:w="2160" w:type="pct"/>
          </w:tcPr>
          <w:p w14:paraId="5D21E8CC" w14:textId="77777777" w:rsidR="009D32C6" w:rsidRPr="008C010D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8" w:type="pct"/>
          </w:tcPr>
          <w:p w14:paraId="78ECBD89" w14:textId="1F5B3A9E" w:rsidR="009D32C6" w:rsidRDefault="00E47F62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303266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D0A2FD3" w14:textId="09E6950D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D9710A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2D2801A" w14:textId="0D48F7D1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89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7" w:type="pct"/>
          </w:tcPr>
          <w:p w14:paraId="60891579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609AD5D" w14:textId="46C26F33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38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9D32C6" w:rsidRPr="00485AA2" w14:paraId="6C87E7B2" w14:textId="77777777" w:rsidTr="006E1772">
        <w:tc>
          <w:tcPr>
            <w:tcW w:w="2160" w:type="pct"/>
          </w:tcPr>
          <w:p w14:paraId="1F085A04" w14:textId="738780BB" w:rsidR="009D32C6" w:rsidRPr="00155C23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8" w:type="pct"/>
          </w:tcPr>
          <w:p w14:paraId="1E720214" w14:textId="7A8E500A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8" w:type="pct"/>
          </w:tcPr>
          <w:p w14:paraId="16C67CB4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7AACB26" w14:textId="1627DE3E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7" w:type="pct"/>
          </w:tcPr>
          <w:p w14:paraId="4E404EC4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1A8681" w14:textId="0F268CF1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7" w:type="pct"/>
          </w:tcPr>
          <w:p w14:paraId="58A6B969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F23D3FA" w14:textId="29ED2051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9D32C6" w14:paraId="7C11D22D" w14:textId="77777777" w:rsidTr="006E1772">
        <w:tc>
          <w:tcPr>
            <w:tcW w:w="2160" w:type="pct"/>
          </w:tcPr>
          <w:p w14:paraId="106899D9" w14:textId="77777777" w:rsidR="009D32C6" w:rsidRPr="0025696C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8" w:type="pct"/>
          </w:tcPr>
          <w:p w14:paraId="17E2D241" w14:textId="77777777" w:rsidR="009D32C6" w:rsidRPr="0025696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73A8D8D5" w14:textId="77777777" w:rsidR="009D32C6" w:rsidRPr="0025696C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5" w:type="pct"/>
          </w:tcPr>
          <w:p w14:paraId="2F935FB0" w14:textId="77777777" w:rsidR="009D32C6" w:rsidRPr="0025696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3CAA39A" w14:textId="77777777" w:rsidR="009D32C6" w:rsidRPr="0025696C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40" w:type="pct"/>
          </w:tcPr>
          <w:p w14:paraId="4FF31B6B" w14:textId="77777777" w:rsidR="009D32C6" w:rsidRPr="0025696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3C6FB4DC" w14:textId="77777777" w:rsidR="009D32C6" w:rsidRPr="0025696C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5" w:type="pct"/>
          </w:tcPr>
          <w:p w14:paraId="247A1F5C" w14:textId="77777777" w:rsidR="009D32C6" w:rsidRPr="0025696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32C6" w:rsidRPr="00A74DEE" w14:paraId="525DA437" w14:textId="77777777" w:rsidTr="006E1772">
        <w:tc>
          <w:tcPr>
            <w:tcW w:w="2160" w:type="pct"/>
          </w:tcPr>
          <w:p w14:paraId="54186DFC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48402EE5" w14:textId="77777777" w:rsidR="009D32C6" w:rsidRPr="00B75F73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53D291" w14:textId="77777777" w:rsidR="009D32C6" w:rsidRPr="00B75F73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7C1FA89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B54F43" w14:textId="77777777" w:rsidR="009D32C6" w:rsidRPr="00B75F73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AE69A0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16E003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79CB877" w14:textId="77777777" w:rsidR="009D32C6" w:rsidRPr="00A74DE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14:paraId="7E692DDB" w14:textId="77777777" w:rsidTr="006E1772">
        <w:tc>
          <w:tcPr>
            <w:tcW w:w="2160" w:type="pct"/>
          </w:tcPr>
          <w:p w14:paraId="6D71BCE7" w14:textId="77777777" w:rsidR="009D32C6" w:rsidRPr="00B75F73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8" w:type="pct"/>
            <w:shd w:val="clear" w:color="auto" w:fill="auto"/>
          </w:tcPr>
          <w:p w14:paraId="3F68CB7A" w14:textId="6C669504" w:rsidR="009D32C6" w:rsidRPr="00B75F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8" w:type="pct"/>
            <w:shd w:val="clear" w:color="auto" w:fill="auto"/>
          </w:tcPr>
          <w:p w14:paraId="3252CDFB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DB4D4AD" w14:textId="05391672" w:rsidR="009D32C6" w:rsidRPr="00B75F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47" w:type="pct"/>
            <w:shd w:val="clear" w:color="auto" w:fill="auto"/>
          </w:tcPr>
          <w:p w14:paraId="0D4FB70F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62E757E" w14:textId="081C7763" w:rsidR="009D32C6" w:rsidRPr="00B75F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7" w:type="pct"/>
          </w:tcPr>
          <w:p w14:paraId="7F5E41B4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E0B9BE9" w14:textId="08F1F3D1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9D32C6" w14:paraId="5A98EEEF" w14:textId="77777777" w:rsidTr="006E1772">
        <w:tc>
          <w:tcPr>
            <w:tcW w:w="2160" w:type="pct"/>
          </w:tcPr>
          <w:p w14:paraId="3D97E359" w14:textId="385ADE79" w:rsidR="009D32C6" w:rsidRPr="00B75F73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5F7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8" w:type="pct"/>
            <w:shd w:val="clear" w:color="auto" w:fill="auto"/>
          </w:tcPr>
          <w:p w14:paraId="06F9A574" w14:textId="34A9203C" w:rsidR="009D32C6" w:rsidRPr="00B75F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8" w:type="pct"/>
            <w:shd w:val="clear" w:color="auto" w:fill="auto"/>
          </w:tcPr>
          <w:p w14:paraId="324CF7A2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DC4C6EF" w14:textId="42D077C3" w:rsidR="009D32C6" w:rsidRPr="00B75F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1110AACD" w14:textId="77777777" w:rsidR="009D32C6" w:rsidRPr="00B75F7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7752422" w14:textId="5D818AF1" w:rsidR="009D32C6" w:rsidRPr="00B75F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  <w:r w:rsidR="00E47F62"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7" w:type="pct"/>
          </w:tcPr>
          <w:p w14:paraId="73F805E3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06D7FE" w14:textId="48F80B85" w:rsidR="009D32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FC4B4C" w14:paraId="2B88D5E5" w14:textId="77777777" w:rsidTr="006E1772">
        <w:tc>
          <w:tcPr>
            <w:tcW w:w="2160" w:type="pct"/>
          </w:tcPr>
          <w:p w14:paraId="328ED127" w14:textId="77777777" w:rsidR="00FC4B4C" w:rsidRPr="0025696C" w:rsidRDefault="00FC4B4C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2BFA8F0C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64E9CF2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auto"/>
          </w:tcPr>
          <w:p w14:paraId="50E7C4BB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66732B73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auto"/>
          </w:tcPr>
          <w:p w14:paraId="6B56BBBB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96CF6C8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5" w:type="pct"/>
          </w:tcPr>
          <w:p w14:paraId="64444E9D" w14:textId="77777777" w:rsidR="00FC4B4C" w:rsidRPr="0025696C" w:rsidRDefault="00FC4B4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32C6" w:rsidRPr="0048255F" w14:paraId="19F44A25" w14:textId="77777777" w:rsidTr="006E1772">
        <w:tc>
          <w:tcPr>
            <w:tcW w:w="2160" w:type="pct"/>
          </w:tcPr>
          <w:p w14:paraId="402F2A74" w14:textId="77777777" w:rsidR="009D32C6" w:rsidRPr="008C010D" w:rsidRDefault="009D32C6" w:rsidP="009D32C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8" w:type="pct"/>
            <w:shd w:val="clear" w:color="auto" w:fill="auto"/>
          </w:tcPr>
          <w:p w14:paraId="6C7C80E6" w14:textId="77777777" w:rsidR="009D32C6" w:rsidRPr="00AE6450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8" w:type="pct"/>
            <w:shd w:val="clear" w:color="auto" w:fill="auto"/>
          </w:tcPr>
          <w:p w14:paraId="7F69F2CF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E94E7C3" w14:textId="77777777" w:rsidR="009D32C6" w:rsidRPr="004825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18BE15B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E513EC4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E1D5D3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2BD4B36E" w14:textId="77777777" w:rsidR="009D32C6" w:rsidRPr="004825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:rsidRPr="00E360FD" w14:paraId="4C4E7A65" w14:textId="77777777" w:rsidTr="006E1772">
        <w:tc>
          <w:tcPr>
            <w:tcW w:w="2160" w:type="pct"/>
          </w:tcPr>
          <w:p w14:paraId="4BCD3659" w14:textId="77777777" w:rsidR="009D32C6" w:rsidRPr="008C010D" w:rsidRDefault="009D32C6" w:rsidP="009D32C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8" w:type="pct"/>
            <w:shd w:val="clear" w:color="auto" w:fill="auto"/>
          </w:tcPr>
          <w:p w14:paraId="1AAAC40F" w14:textId="77777777" w:rsidR="009D32C6" w:rsidRPr="00AE6450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8" w:type="pct"/>
            <w:shd w:val="clear" w:color="auto" w:fill="auto"/>
          </w:tcPr>
          <w:p w14:paraId="2430311E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7D9122E" w14:textId="77777777" w:rsidR="009D32C6" w:rsidRPr="00E360F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D9B5717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B68C1CF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DFDB5F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52EF95B1" w14:textId="77777777" w:rsidR="009D32C6" w:rsidRPr="00E360F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:rsidRPr="00485AA2" w14:paraId="20E1E388" w14:textId="77777777" w:rsidTr="006E1772">
        <w:tc>
          <w:tcPr>
            <w:tcW w:w="2160" w:type="pct"/>
          </w:tcPr>
          <w:p w14:paraId="79BA5F63" w14:textId="77777777" w:rsidR="009D32C6" w:rsidRPr="008C010D" w:rsidRDefault="009D32C6" w:rsidP="009D32C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38" w:type="pct"/>
            <w:shd w:val="clear" w:color="auto" w:fill="auto"/>
          </w:tcPr>
          <w:p w14:paraId="7DEA4BFA" w14:textId="72FE418A" w:rsidR="009D32C6" w:rsidRPr="004C69C3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29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48" w:type="pct"/>
            <w:shd w:val="clear" w:color="auto" w:fill="auto"/>
          </w:tcPr>
          <w:p w14:paraId="2071AF22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45861D3" w14:textId="707DE564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33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47" w:type="pct"/>
            <w:shd w:val="clear" w:color="auto" w:fill="auto"/>
          </w:tcPr>
          <w:p w14:paraId="0DADB785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C6610F4" w14:textId="370BA0B7" w:rsidR="009D32C6" w:rsidRPr="00485AA2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29</w:t>
            </w:r>
            <w:r w:rsidR="00E47F62"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47" w:type="pct"/>
          </w:tcPr>
          <w:p w14:paraId="52A53DDA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842AC8A" w14:textId="1EB2DCBC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33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9D32C6" w:rsidRPr="00485AA2" w14:paraId="6CC5F224" w14:textId="77777777" w:rsidTr="006E1772">
        <w:tc>
          <w:tcPr>
            <w:tcW w:w="2160" w:type="pct"/>
          </w:tcPr>
          <w:p w14:paraId="14E29121" w14:textId="77777777" w:rsidR="009D32C6" w:rsidRPr="008C010D" w:rsidRDefault="009D32C6" w:rsidP="009D32C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2E665B8" w14:textId="7025A892" w:rsidR="009D32C6" w:rsidRPr="004C69C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48" w:type="pct"/>
            <w:shd w:val="clear" w:color="auto" w:fill="auto"/>
          </w:tcPr>
          <w:p w14:paraId="6BD92FAA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6067536" w14:textId="7B70914F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7" w:type="pct"/>
            <w:shd w:val="clear" w:color="auto" w:fill="auto"/>
          </w:tcPr>
          <w:p w14:paraId="40CB542F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369786C" w14:textId="544B3D84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47" w:type="pct"/>
          </w:tcPr>
          <w:p w14:paraId="103DAFEA" w14:textId="77777777" w:rsidR="009D32C6" w:rsidRPr="00485AA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9924DF8" w14:textId="586246EC" w:rsidR="009D32C6" w:rsidRPr="00485AA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9D32C6" w:rsidRPr="002E4422" w14:paraId="5E59BE2F" w14:textId="77777777" w:rsidTr="006E1772">
        <w:tc>
          <w:tcPr>
            <w:tcW w:w="2160" w:type="pct"/>
          </w:tcPr>
          <w:p w14:paraId="00E74120" w14:textId="77777777" w:rsidR="009D32C6" w:rsidRPr="002E4422" w:rsidRDefault="009D32C6" w:rsidP="009D32C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A076C" w14:textId="54EF9CFD" w:rsidR="009D32C6" w:rsidRPr="004C69C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F1D71" w:rsidRPr="004F1D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48" w:type="pct"/>
            <w:shd w:val="clear" w:color="auto" w:fill="auto"/>
          </w:tcPr>
          <w:p w14:paraId="75BB86CF" w14:textId="77777777" w:rsidR="009D32C6" w:rsidRPr="00A1435A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FB0EE" w14:textId="10BDA0B6" w:rsidR="009D32C6" w:rsidRPr="00A1435A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7" w:type="pct"/>
            <w:shd w:val="clear" w:color="auto" w:fill="auto"/>
          </w:tcPr>
          <w:p w14:paraId="5EA36C82" w14:textId="77777777" w:rsidR="009D32C6" w:rsidRPr="002E442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68D18" w14:textId="01A2F5DD" w:rsidR="009D32C6" w:rsidRPr="00A1435A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F1D71" w:rsidRPr="004F1D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47" w:type="pct"/>
          </w:tcPr>
          <w:p w14:paraId="4ADFB1B4" w14:textId="77777777" w:rsidR="009D32C6" w:rsidRPr="002E442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2B11405" w14:textId="6C71B88A" w:rsidR="009D32C6" w:rsidRPr="002E442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</w:tr>
    </w:tbl>
    <w:p w14:paraId="626E8866" w14:textId="53F6BF23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3700DD" w:rsidRPr="003700DD">
        <w:rPr>
          <w:rFonts w:asciiTheme="majorBidi" w:hAnsiTheme="majorBidi" w:cstheme="majorBidi"/>
        </w:rPr>
        <w:t>30</w:t>
      </w:r>
      <w:r w:rsidR="003C211A">
        <w:rPr>
          <w:rFonts w:asciiTheme="majorBidi" w:hAnsiTheme="majorBidi" w:cstheme="majorBidi"/>
        </w:rPr>
        <w:t xml:space="preserve"> </w:t>
      </w:r>
      <w:r w:rsidR="0065106C">
        <w:rPr>
          <w:rFonts w:asciiTheme="majorBidi" w:hAnsiTheme="majorBidi" w:cstheme="majorBidi" w:hint="cs"/>
          <w:cs/>
        </w:rPr>
        <w:t>กันยา</w:t>
      </w:r>
      <w:r w:rsidR="003C211A">
        <w:rPr>
          <w:rFonts w:asciiTheme="majorBidi" w:hAnsiTheme="majorBidi" w:cstheme="majorBidi" w:hint="cs"/>
          <w:cs/>
        </w:rPr>
        <w:t>ยน</w:t>
      </w:r>
      <w:r w:rsidR="009A3B95">
        <w:rPr>
          <w:rFonts w:asciiTheme="majorBidi" w:hAnsiTheme="majorBidi" w:cstheme="majorBidi" w:hint="cs"/>
          <w:cs/>
        </w:rPr>
        <w:t xml:space="preserve"> </w:t>
      </w:r>
      <w:r w:rsidR="003700DD" w:rsidRPr="003700DD">
        <w:rPr>
          <w:rFonts w:asciiTheme="majorBidi" w:hAnsiTheme="majorBidi" w:cstheme="majorBidi"/>
        </w:rPr>
        <w:t>2565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3700DD" w:rsidRPr="003700DD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3700DD" w:rsidRPr="003700DD">
        <w:rPr>
          <w:rFonts w:asciiTheme="majorBidi" w:hAnsiTheme="majorBidi" w:cstheme="majorBidi"/>
        </w:rPr>
        <w:t>2564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BE619C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2"/>
        <w:gridCol w:w="269"/>
        <w:gridCol w:w="1168"/>
        <w:gridCol w:w="269"/>
        <w:gridCol w:w="1078"/>
        <w:gridCol w:w="269"/>
        <w:gridCol w:w="1065"/>
      </w:tblGrid>
      <w:tr w:rsidR="00113DB2" w:rsidRPr="008C010D" w14:paraId="0958CBDB" w14:textId="77777777" w:rsidTr="00B3253D">
        <w:tc>
          <w:tcPr>
            <w:tcW w:w="2114" w:type="pct"/>
          </w:tcPr>
          <w:p w14:paraId="232FE6A4" w14:textId="1A6548C5" w:rsidR="00113DB2" w:rsidRPr="008C010D" w:rsidRDefault="00113DB2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3" w:type="pct"/>
            <w:gridSpan w:val="3"/>
            <w:vAlign w:val="bottom"/>
          </w:tcPr>
          <w:p w14:paraId="614F6196" w14:textId="6DEB5AA9" w:rsidR="00113DB2" w:rsidRPr="003735FD" w:rsidRDefault="00113DB2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5FA8A2" w14:textId="77777777" w:rsidR="00113DB2" w:rsidRPr="008C010D" w:rsidRDefault="00113DB2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  <w:vAlign w:val="bottom"/>
          </w:tcPr>
          <w:p w14:paraId="7959E951" w14:textId="32F6FA40" w:rsidR="00113DB2" w:rsidRPr="003735FD" w:rsidRDefault="00113DB2" w:rsidP="0072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11A" w:rsidRPr="008C010D" w14:paraId="1362F7A2" w14:textId="77777777" w:rsidTr="00B3253D">
        <w:tc>
          <w:tcPr>
            <w:tcW w:w="2114" w:type="pct"/>
          </w:tcPr>
          <w:p w14:paraId="6C8A3BF2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E2A9DEA" w14:textId="6E836C70" w:rsidR="003C211A" w:rsidRPr="003735FD" w:rsidRDefault="003700DD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13F8DC2C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D23465F" w14:textId="3E54EAC1" w:rsidR="003C211A" w:rsidRPr="003735FD" w:rsidRDefault="003700DD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3386C4" w14:textId="62DBDAE4" w:rsidR="003C211A" w:rsidRPr="003735FD" w:rsidRDefault="003700DD" w:rsidP="0072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29C5D942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2C7A77" w14:textId="0BECDE14" w:rsidR="003C211A" w:rsidRPr="003735FD" w:rsidRDefault="003700DD" w:rsidP="0072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70AAD71C" w14:textId="77777777" w:rsidTr="00B3253D">
        <w:trPr>
          <w:trHeight w:val="335"/>
        </w:trPr>
        <w:tc>
          <w:tcPr>
            <w:tcW w:w="2114" w:type="pct"/>
          </w:tcPr>
          <w:p w14:paraId="1144F0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1CD2B5AE" w14:textId="38FE0884" w:rsidR="00A43118" w:rsidRPr="008C010D" w:rsidRDefault="003700DD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A90A5F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A3B885C" w14:textId="1272F4F9" w:rsidR="00A43118" w:rsidRPr="008C010D" w:rsidRDefault="003700DD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8EB21E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4E2519A7" w:rsidR="00A43118" w:rsidRPr="008C010D" w:rsidRDefault="003700DD" w:rsidP="0072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AC1A65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16D308" w14:textId="7D36C834" w:rsidR="00A43118" w:rsidRPr="008C010D" w:rsidRDefault="003700DD" w:rsidP="0072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140D" w:rsidRPr="008C010D" w14:paraId="035A1FCD" w14:textId="77777777" w:rsidTr="00B955D9">
        <w:trPr>
          <w:tblHeader/>
        </w:trPr>
        <w:tc>
          <w:tcPr>
            <w:tcW w:w="2114" w:type="pct"/>
          </w:tcPr>
          <w:p w14:paraId="650B3B1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6" w:type="pct"/>
            <w:gridSpan w:val="7"/>
          </w:tcPr>
          <w:p w14:paraId="7AE6CD2D" w14:textId="77777777" w:rsidR="003C140D" w:rsidRPr="008C010D" w:rsidRDefault="003C140D" w:rsidP="0072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8C010D" w14:paraId="20D0159E" w14:textId="77777777" w:rsidTr="00B3253D">
        <w:tc>
          <w:tcPr>
            <w:tcW w:w="2114" w:type="pct"/>
          </w:tcPr>
          <w:p w14:paraId="3382B70B" w14:textId="77777777" w:rsidR="009D32C6" w:rsidRPr="000474F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38B4E3FC" w14:textId="76BF6558" w:rsidR="009D32C6" w:rsidRPr="004446C0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47" w:type="pct"/>
          </w:tcPr>
          <w:p w14:paraId="0E9AFCDD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E3543E" w14:textId="2A213A98" w:rsidR="009D32C6" w:rsidRPr="004446C0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7" w:type="pct"/>
          </w:tcPr>
          <w:p w14:paraId="2E23C3F0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1F199BF1" w:rsidR="009D32C6" w:rsidRPr="004446C0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  <w:r w:rsid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47" w:type="pct"/>
          </w:tcPr>
          <w:p w14:paraId="56BE7E87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08E1EC" w14:textId="1EFDC418" w:rsidR="009D32C6" w:rsidRPr="004446C0" w:rsidRDefault="003700DD" w:rsidP="00B9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D32C6" w:rsidRPr="008C010D" w14:paraId="667A9766" w14:textId="77777777" w:rsidTr="00B3253D">
        <w:tc>
          <w:tcPr>
            <w:tcW w:w="2114" w:type="pct"/>
          </w:tcPr>
          <w:p w14:paraId="69DA240A" w14:textId="77777777" w:rsidR="009D32C6" w:rsidRPr="0053132A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14:paraId="70A58512" w14:textId="492BEDF4" w:rsidR="009D32C6" w:rsidRPr="008C010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7" w:type="pct"/>
          </w:tcPr>
          <w:p w14:paraId="18EF03E5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4752183" w14:textId="02EC6E87" w:rsidR="009D32C6" w:rsidRPr="008C010D" w:rsidRDefault="003700DD" w:rsidP="0027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3C9376B5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055EE1B5" w:rsidR="009D32C6" w:rsidRPr="008C010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7" w:type="pct"/>
          </w:tcPr>
          <w:p w14:paraId="5D45CDC1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F35116" w14:textId="42410B24" w:rsidR="009D32C6" w:rsidRPr="008C010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9D32C6" w:rsidRPr="00A74DEE" w14:paraId="69B987F5" w14:textId="77777777" w:rsidTr="00B3253D">
        <w:tc>
          <w:tcPr>
            <w:tcW w:w="2114" w:type="pct"/>
          </w:tcPr>
          <w:p w14:paraId="080F1F2A" w14:textId="6DBEDB06" w:rsidR="009D32C6" w:rsidRPr="00DF2B3B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472B5271" w14:textId="44F7A404" w:rsidR="009D32C6" w:rsidRPr="00B362BD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7F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7" w:type="pct"/>
          </w:tcPr>
          <w:p w14:paraId="64069E21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CED3319" w14:textId="0EFE7D47" w:rsidR="009D32C6" w:rsidRPr="00277E44" w:rsidRDefault="003700DD" w:rsidP="0027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D32C6" w:rsidRPr="00277E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62CE417D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42B7A300" w:rsidR="009D32C6" w:rsidRPr="004A3FD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7F62" w:rsidRPr="00E47F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7" w:type="pct"/>
          </w:tcPr>
          <w:p w14:paraId="7F8D080E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07AFFF0" w14:textId="58327F18" w:rsidR="009D32C6" w:rsidRPr="00375B1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D32C6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9D32C6" w:rsidRPr="00A74DEE" w14:paraId="7DEA95BB" w14:textId="77777777" w:rsidTr="00B3253D">
        <w:tc>
          <w:tcPr>
            <w:tcW w:w="2114" w:type="pct"/>
          </w:tcPr>
          <w:p w14:paraId="6EF2F882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C7CD84A" w14:textId="1F0DC95F" w:rsidR="009D32C6" w:rsidRPr="00951C18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69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AD6E0E2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228CC4E7" w:rsidR="00E47F62" w:rsidRPr="00571F00" w:rsidRDefault="00E47F62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450899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1B88ED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6E60BE11" w:rsidR="009D32C6" w:rsidRPr="008A10A8" w:rsidRDefault="009D32C6" w:rsidP="0022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86B32" w14:textId="77777777" w:rsidR="009D32C6" w:rsidRPr="008A10A8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5E6996B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2A989C6D" w:rsidR="00E47F62" w:rsidRPr="00571F00" w:rsidRDefault="00E47F62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44C29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33A93DF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C3DC63" w14:textId="19478BC9" w:rsidR="009D32C6" w:rsidRPr="008A10A8" w:rsidRDefault="009D32C6" w:rsidP="0022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2C6" w:rsidRPr="00A74DEE" w14:paraId="530CB2AE" w14:textId="77777777" w:rsidTr="00B3253D">
        <w:tc>
          <w:tcPr>
            <w:tcW w:w="2114" w:type="pct"/>
          </w:tcPr>
          <w:p w14:paraId="2B7F29FC" w14:textId="77777777" w:rsidR="009D32C6" w:rsidRPr="003C47FE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6B4E2D99" w:rsidR="009D32C6" w:rsidRPr="002566A4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7F62" w:rsidRPr="00E47F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7" w:type="pct"/>
          </w:tcPr>
          <w:p w14:paraId="1D22B613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2BBAC63D" w:rsidR="009D32C6" w:rsidRPr="002566A4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D32C6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08EE9F80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4396CE0B" w:rsidR="009D32C6" w:rsidRPr="002566A4" w:rsidRDefault="003700DD" w:rsidP="00E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7F62" w:rsidRPr="00E47F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7" w:type="pct"/>
          </w:tcPr>
          <w:p w14:paraId="01B41372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29FEC8C2" w:rsidR="009D32C6" w:rsidRPr="00375B1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D32C6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9D32C6" w:rsidRPr="00A74DEE" w14:paraId="5E8DB5EE" w14:textId="77777777" w:rsidTr="00B3253D">
        <w:tc>
          <w:tcPr>
            <w:tcW w:w="2114" w:type="pct"/>
          </w:tcPr>
          <w:p w14:paraId="6A3686F5" w14:textId="1D349CB4" w:rsidR="009D32C6" w:rsidRPr="00A57D3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vAlign w:val="bottom"/>
          </w:tcPr>
          <w:p w14:paraId="48E44955" w14:textId="7415193B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8DE2408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D194528" w14:textId="21599BC3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D7F1248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EED2CA6" w14:textId="5A0E4ADC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BD6A3A4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4507B0F" w14:textId="5A4667F0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3DB2" w:rsidRPr="00A74DEE" w14:paraId="22F7EE74" w14:textId="77777777" w:rsidTr="00B3253D">
        <w:tc>
          <w:tcPr>
            <w:tcW w:w="2114" w:type="pct"/>
          </w:tcPr>
          <w:p w14:paraId="591565EB" w14:textId="2E86C082" w:rsidR="00113DB2" w:rsidRPr="00657D68" w:rsidRDefault="00113DB2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423" w:type="pct"/>
            <w:gridSpan w:val="3"/>
            <w:vAlign w:val="bottom"/>
          </w:tcPr>
          <w:p w14:paraId="04D7594F" w14:textId="59A520B2" w:rsidR="00113DB2" w:rsidRPr="003735FD" w:rsidRDefault="00113DB2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489DA4E" w14:textId="77777777" w:rsidR="00113DB2" w:rsidRPr="008C010D" w:rsidRDefault="00113DB2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  <w:vAlign w:val="bottom"/>
          </w:tcPr>
          <w:p w14:paraId="6AF0624C" w14:textId="5ADF0D2D" w:rsidR="00113DB2" w:rsidRPr="003735FD" w:rsidRDefault="00113DB2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5D9" w:rsidRPr="00A74DEE" w14:paraId="6356BB14" w14:textId="77777777" w:rsidTr="00B3253D">
        <w:tc>
          <w:tcPr>
            <w:tcW w:w="2114" w:type="pct"/>
          </w:tcPr>
          <w:p w14:paraId="20C152FE" w14:textId="77777777" w:rsidR="00B955D9" w:rsidRPr="00657D68" w:rsidRDefault="00B955D9" w:rsidP="00B955D9">
            <w:pPr>
              <w:pStyle w:val="FSBlank"/>
              <w:rPr>
                <w:cs/>
              </w:rPr>
            </w:pPr>
          </w:p>
        </w:tc>
        <w:tc>
          <w:tcPr>
            <w:tcW w:w="639" w:type="pct"/>
          </w:tcPr>
          <w:p w14:paraId="33998DD3" w14:textId="5F503089" w:rsidR="00B955D9" w:rsidRPr="003735F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B955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5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4E2B04B" w14:textId="77777777" w:rsidR="00B955D9" w:rsidRPr="008C010D" w:rsidRDefault="00B955D9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920284" w14:textId="4512D3B4" w:rsidR="00B955D9" w:rsidRPr="003735F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B955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B955D9" w:rsidRPr="008C010D" w:rsidRDefault="00B955D9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5A1FD2" w14:textId="724565E5" w:rsidR="00B955D9" w:rsidRPr="003735F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B955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5D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78372A9" w14:textId="77777777" w:rsidR="00B955D9" w:rsidRPr="008C010D" w:rsidRDefault="00B955D9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D2A027" w14:textId="4CC7D7D2" w:rsidR="00B955D9" w:rsidRPr="003735F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B955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955D9" w:rsidRPr="00A74DEE" w14:paraId="03986056" w14:textId="77777777" w:rsidTr="00B3253D">
        <w:tc>
          <w:tcPr>
            <w:tcW w:w="2114" w:type="pct"/>
          </w:tcPr>
          <w:p w14:paraId="7D89503C" w14:textId="77777777" w:rsidR="00B955D9" w:rsidRPr="00657D68" w:rsidRDefault="00B955D9" w:rsidP="00B955D9">
            <w:pPr>
              <w:pStyle w:val="FSBlank"/>
              <w:rPr>
                <w:cs/>
              </w:rPr>
            </w:pPr>
          </w:p>
        </w:tc>
        <w:tc>
          <w:tcPr>
            <w:tcW w:w="639" w:type="pct"/>
          </w:tcPr>
          <w:p w14:paraId="17D819C4" w14:textId="6426FE33" w:rsidR="00B955D9" w:rsidRPr="008C010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861335E" w14:textId="77777777" w:rsidR="00B955D9" w:rsidRPr="008C010D" w:rsidRDefault="00B955D9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3FC7BB6" w14:textId="6AE29621" w:rsidR="00B955D9" w:rsidRPr="008C010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822B170" w14:textId="77777777" w:rsidR="00B955D9" w:rsidRPr="008C010D" w:rsidRDefault="00B955D9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34EC4A6F" w:rsidR="00B955D9" w:rsidRPr="008C010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55FF352" w14:textId="77777777" w:rsidR="00B955D9" w:rsidRPr="008C010D" w:rsidRDefault="00B955D9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D063E7F" w14:textId="0A0EB1CE" w:rsidR="00B955D9" w:rsidRPr="008C010D" w:rsidRDefault="003700DD" w:rsidP="00B95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D32C6" w:rsidRPr="00A74DEE" w14:paraId="14089ECE" w14:textId="77777777" w:rsidTr="00B955D9">
        <w:tc>
          <w:tcPr>
            <w:tcW w:w="2114" w:type="pct"/>
          </w:tcPr>
          <w:p w14:paraId="07B480B0" w14:textId="77777777" w:rsidR="009D32C6" w:rsidRPr="00657D68" w:rsidRDefault="009D32C6" w:rsidP="009D32C6">
            <w:pPr>
              <w:pStyle w:val="FSBlank"/>
              <w:rPr>
                <w:cs/>
              </w:rPr>
            </w:pPr>
          </w:p>
        </w:tc>
        <w:tc>
          <w:tcPr>
            <w:tcW w:w="2886" w:type="pct"/>
            <w:gridSpan w:val="7"/>
          </w:tcPr>
          <w:p w14:paraId="32B99151" w14:textId="77777777" w:rsidR="009D32C6" w:rsidRPr="00657D68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A74DEE" w14:paraId="0BAD4FF1" w14:textId="77777777" w:rsidTr="00B3253D">
        <w:tc>
          <w:tcPr>
            <w:tcW w:w="2114" w:type="pct"/>
          </w:tcPr>
          <w:p w14:paraId="29C0F82A" w14:textId="77777777" w:rsidR="009D32C6" w:rsidRPr="00430BE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6AFD26FE" w14:textId="52DE1099" w:rsidR="009D32C6" w:rsidRPr="006D2A7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7" w:type="pct"/>
          </w:tcPr>
          <w:p w14:paraId="0CCDBFE9" w14:textId="77777777" w:rsidR="009D32C6" w:rsidRPr="00657D68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C47F4D5" w14:textId="6E48AA9C" w:rsidR="009D32C6" w:rsidRPr="00657D6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7F886924" w14:textId="77777777" w:rsidR="009D32C6" w:rsidRPr="00657D68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37D1076B" w:rsidR="009D32C6" w:rsidRPr="00657D68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7" w:type="pct"/>
          </w:tcPr>
          <w:p w14:paraId="581F1807" w14:textId="77777777" w:rsidR="009D32C6" w:rsidRPr="00657D68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E9995D" w14:textId="6C01AD7D" w:rsidR="009D32C6" w:rsidRPr="00657D6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9D32C6" w:rsidRPr="00A74DEE" w14:paraId="12325F62" w14:textId="77777777" w:rsidTr="00B3253D">
        <w:tc>
          <w:tcPr>
            <w:tcW w:w="2114" w:type="pct"/>
          </w:tcPr>
          <w:p w14:paraId="12E08B26" w14:textId="77777777" w:rsidR="009D32C6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19E3AEAA" w:rsidR="009D32C6" w:rsidRPr="006D2A72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47" w:type="pct"/>
          </w:tcPr>
          <w:p w14:paraId="79EFACFB" w14:textId="1751E52D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44B707FA" w:rsidR="009D32C6" w:rsidRPr="00B362B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0CED58C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64793150" w:rsidR="009D32C6" w:rsidRPr="00C9330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47" w:type="pct"/>
          </w:tcPr>
          <w:p w14:paraId="35A5355E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417490D5" w:rsidR="009D32C6" w:rsidRPr="00B362B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  <w:tr w:rsidR="00B3253D" w:rsidRPr="00A74DEE" w14:paraId="71AEB6D3" w14:textId="77777777" w:rsidTr="00B3253D">
        <w:tc>
          <w:tcPr>
            <w:tcW w:w="2114" w:type="pct"/>
          </w:tcPr>
          <w:p w14:paraId="6C47CB5B" w14:textId="77777777" w:rsidR="00B3253D" w:rsidRPr="003C47FE" w:rsidRDefault="00B3253D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951663C" w14:textId="77777777" w:rsidR="00B3253D" w:rsidRPr="006D2A72" w:rsidRDefault="00B3253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BCF28" w14:textId="77777777" w:rsidR="00B3253D" w:rsidRPr="0048255F" w:rsidRDefault="00B3253D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3FD716AF" w14:textId="77777777" w:rsidR="00B3253D" w:rsidRPr="005F3857" w:rsidRDefault="00B3253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E19A8" w14:textId="77777777" w:rsidR="00B3253D" w:rsidRPr="0048255F" w:rsidRDefault="00B3253D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B7B12F5" w14:textId="77777777" w:rsidR="00B3253D" w:rsidRPr="00B362BD" w:rsidRDefault="00B3253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B92FB12" w14:textId="77777777" w:rsidR="00B3253D" w:rsidRPr="0048255F" w:rsidRDefault="00B3253D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0B6D8FA" w14:textId="77777777" w:rsidR="00B3253D" w:rsidRPr="005F3857" w:rsidRDefault="00B3253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253D" w:rsidRPr="00A74DEE" w14:paraId="297B3F64" w14:textId="77777777" w:rsidTr="00B3253D">
        <w:tc>
          <w:tcPr>
            <w:tcW w:w="2114" w:type="pct"/>
          </w:tcPr>
          <w:p w14:paraId="0530C5D3" w14:textId="73AC187F" w:rsidR="00B3253D" w:rsidRPr="00B3253D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3253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1423" w:type="pct"/>
            <w:gridSpan w:val="3"/>
            <w:vAlign w:val="bottom"/>
          </w:tcPr>
          <w:p w14:paraId="21CACCC1" w14:textId="1B13D285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C1DCF97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1F5F6390" w14:textId="55C3EB57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253D" w:rsidRPr="00A74DEE" w14:paraId="71B16DDB" w14:textId="77777777" w:rsidTr="00B3253D">
        <w:tc>
          <w:tcPr>
            <w:tcW w:w="2114" w:type="pct"/>
          </w:tcPr>
          <w:p w14:paraId="6246042F" w14:textId="77777777" w:rsidR="00B3253D" w:rsidRPr="003C47FE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9" w:type="pct"/>
          </w:tcPr>
          <w:p w14:paraId="331B6055" w14:textId="4D1F3873" w:rsidR="00B3253D" w:rsidRPr="006D2A72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B325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253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C4B6DE0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34C311C7" w14:textId="4D86DE05" w:rsidR="00B3253D" w:rsidRPr="005F3857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B3253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A8DCC3F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E15544" w14:textId="062F665D" w:rsidR="00B3253D" w:rsidRPr="00B362BD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B325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253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B90FD61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4552677" w14:textId="5AA67295" w:rsidR="00B3253D" w:rsidRPr="005F3857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B3253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253D" w:rsidRPr="00A74DEE" w14:paraId="78FBD020" w14:textId="77777777" w:rsidTr="00B3253D">
        <w:tc>
          <w:tcPr>
            <w:tcW w:w="2114" w:type="pct"/>
          </w:tcPr>
          <w:p w14:paraId="3CBD5F4C" w14:textId="77777777" w:rsidR="00B3253D" w:rsidRPr="003C47FE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9" w:type="pct"/>
          </w:tcPr>
          <w:p w14:paraId="47FDB3DC" w14:textId="152F0A51" w:rsidR="00B3253D" w:rsidRPr="006D2A72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AE9E32C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9BD1089" w14:textId="7857E469" w:rsidR="00B3253D" w:rsidRPr="005F3857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53033DB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423B77" w14:textId="33754757" w:rsidR="00B3253D" w:rsidRPr="00B362BD" w:rsidRDefault="003700DD" w:rsidP="00B3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8F01514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6579BB" w14:textId="3FD4074E" w:rsidR="00B3253D" w:rsidRPr="005F3857" w:rsidRDefault="003700D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253D" w:rsidRPr="00A74DEE" w14:paraId="21B0D844" w14:textId="77777777" w:rsidTr="00B3253D">
        <w:tc>
          <w:tcPr>
            <w:tcW w:w="2114" w:type="pct"/>
          </w:tcPr>
          <w:p w14:paraId="6EEBC02C" w14:textId="77777777" w:rsidR="00B3253D" w:rsidRPr="003C47FE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86" w:type="pct"/>
            <w:gridSpan w:val="7"/>
          </w:tcPr>
          <w:p w14:paraId="5FDC4E33" w14:textId="1817A55C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253D" w:rsidRPr="00A74DEE" w14:paraId="1BDE3294" w14:textId="77777777" w:rsidTr="00B3253D">
        <w:tc>
          <w:tcPr>
            <w:tcW w:w="2114" w:type="pct"/>
          </w:tcPr>
          <w:p w14:paraId="3D556082" w14:textId="2EFE13D2" w:rsidR="00B3253D" w:rsidRPr="00B3253D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B3253D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639" w:type="pct"/>
          </w:tcPr>
          <w:p w14:paraId="0F64209D" w14:textId="1712CB46" w:rsidR="00B3253D" w:rsidRPr="00C9330D" w:rsidRDefault="00C9330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9330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F43E228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47D812" w14:textId="4E426243" w:rsidR="00B3253D" w:rsidRPr="008376B8" w:rsidRDefault="008376B8" w:rsidP="0083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37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390593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97CCD8" w14:textId="131ECF1D" w:rsidR="00B3253D" w:rsidRPr="00C9330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  <w:r w:rsidR="00C9330D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47" w:type="pct"/>
          </w:tcPr>
          <w:p w14:paraId="619A386F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73DC7A" w14:textId="4572AC3E" w:rsidR="00B3253D" w:rsidRPr="008376B8" w:rsidRDefault="008376B8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376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53D" w:rsidRPr="00A74DEE" w14:paraId="6AE99DBA" w14:textId="77777777" w:rsidTr="00B3253D">
        <w:tc>
          <w:tcPr>
            <w:tcW w:w="2114" w:type="pct"/>
          </w:tcPr>
          <w:p w14:paraId="50EFF5B5" w14:textId="74F6C99B" w:rsidR="00B3253D" w:rsidRPr="00B3253D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3253D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0B20E3A" w14:textId="4C24DAE7" w:rsidR="00B3253D" w:rsidRPr="00C9330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69D88901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30CE593" w14:textId="63C0842C" w:rsidR="00B3253D" w:rsidRPr="008376B8" w:rsidRDefault="008376B8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37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CFF5B2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5117779" w14:textId="2D65ECF5" w:rsidR="00B3253D" w:rsidRPr="00C9330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5A210D36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104A98F" w14:textId="5B46B2CB" w:rsidR="00B3253D" w:rsidRPr="00B3253D" w:rsidRDefault="008376B8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53D" w:rsidRPr="00A74DEE" w14:paraId="440E14AE" w14:textId="77777777" w:rsidTr="00B3253D">
        <w:tc>
          <w:tcPr>
            <w:tcW w:w="2114" w:type="pct"/>
          </w:tcPr>
          <w:p w14:paraId="3E7EBE3D" w14:textId="2295D617" w:rsidR="00B3253D" w:rsidRPr="00B3253D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3253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F54F265" w14:textId="4D586897" w:rsidR="00B3253D" w:rsidRPr="00B3253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18E3C411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4E57C91" w14:textId="6B9B7209" w:rsidR="00B3253D" w:rsidRPr="00B3253D" w:rsidRDefault="008376B8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E8AFF4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3B2DF0F" w14:textId="2A7D4E1A" w:rsidR="00B3253D" w:rsidRPr="00C9330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9330D" w:rsidRPr="00C933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10241DDD" w14:textId="77777777" w:rsidR="00B3253D" w:rsidRPr="00B3253D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49A71D6" w14:textId="424601A5" w:rsidR="00B3253D" w:rsidRPr="00B3253D" w:rsidRDefault="008376B8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3253D" w:rsidRPr="00A74DEE" w14:paraId="45E7445D" w14:textId="77777777" w:rsidTr="00B3253D">
        <w:tc>
          <w:tcPr>
            <w:tcW w:w="2114" w:type="pct"/>
          </w:tcPr>
          <w:p w14:paraId="1F159EE2" w14:textId="77777777" w:rsidR="00B3253D" w:rsidRPr="003C47FE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B7CFEC6" w14:textId="77777777" w:rsidR="00B3253D" w:rsidRPr="006D2A72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46C507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70161E1" w14:textId="77777777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14C163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64BEC32" w14:textId="77777777" w:rsidR="00B3253D" w:rsidRPr="00B362BD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9B13679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E83808B" w14:textId="77777777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253D" w:rsidRPr="00A74DEE" w14:paraId="5E317877" w14:textId="77777777" w:rsidTr="00B3253D">
        <w:tc>
          <w:tcPr>
            <w:tcW w:w="2114" w:type="pct"/>
          </w:tcPr>
          <w:p w14:paraId="6866F1D9" w14:textId="77777777" w:rsidR="00B3253D" w:rsidRPr="003C47FE" w:rsidRDefault="00B3253D" w:rsidP="00B3253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9" w:type="pct"/>
          </w:tcPr>
          <w:p w14:paraId="50590B24" w14:textId="77777777" w:rsidR="00B3253D" w:rsidRPr="006D2A72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30D40D8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E7D4D00" w14:textId="77777777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FFCB20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20581A" w14:textId="77777777" w:rsidR="00B3253D" w:rsidRPr="00B362BD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2E0B03E" w14:textId="77777777" w:rsidR="00B3253D" w:rsidRPr="0048255F" w:rsidRDefault="00B3253D" w:rsidP="00B325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60958" w14:textId="77777777" w:rsidR="00B3253D" w:rsidRPr="005F3857" w:rsidRDefault="00B3253D" w:rsidP="00B32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4E9340C" w14:textId="60780C83" w:rsidR="00BD4B48" w:rsidRDefault="00BD4B48">
      <w:pPr>
        <w:rPr>
          <w:rFonts w:asciiTheme="majorBidi" w:hAnsiTheme="majorBidi" w:cstheme="majorBidi"/>
          <w:sz w:val="30"/>
          <w:szCs w:val="30"/>
        </w:rPr>
      </w:pPr>
    </w:p>
    <w:p w14:paraId="7884F519" w14:textId="1FBBB56C" w:rsidR="00B3253D" w:rsidRDefault="00B3253D">
      <w:pPr>
        <w:rPr>
          <w:rFonts w:asciiTheme="majorBidi" w:hAnsiTheme="majorBidi" w:cstheme="majorBidi"/>
          <w:sz w:val="30"/>
          <w:szCs w:val="30"/>
        </w:rPr>
      </w:pPr>
    </w:p>
    <w:p w14:paraId="7F2BB517" w14:textId="5E1E0CF0" w:rsidR="00B3253D" w:rsidRDefault="00B3253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66"/>
      </w:tblGrid>
      <w:tr w:rsidR="007337C8" w:rsidRPr="00F7632D" w14:paraId="706D0C26" w14:textId="77777777" w:rsidTr="00AC4584">
        <w:trPr>
          <w:tblHeader/>
          <w:jc w:val="right"/>
        </w:trPr>
        <w:tc>
          <w:tcPr>
            <w:tcW w:w="216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57FF18F3" w14:textId="5437F991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37C8" w:rsidRPr="00F7632D" w14:paraId="6A0C979E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227800E6" w14:textId="03539B7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55EA8F36" w:rsidR="007337C8" w:rsidRPr="00F7632D" w:rsidRDefault="003700DD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5E40398E" w:rsidR="007337C8" w:rsidRPr="00F7632D" w:rsidRDefault="003700DD" w:rsidP="00AC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45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106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C4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2FF23E4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7B74880A" w:rsidR="007337C8" w:rsidRPr="00F7632D" w:rsidRDefault="003700DD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038861A2" w:rsidR="007337C8" w:rsidRPr="00F7632D" w:rsidRDefault="003700DD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45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106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C4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152E12" w:rsidRPr="00F7632D" w14:paraId="106F2F54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31DD3434" w14:textId="397F3DE1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7418F3CE" w:rsidR="00152E12" w:rsidRPr="00F7632D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AAC44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5C6C86EF" w:rsidR="00152E12" w:rsidRPr="00F7632D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61162DB4" w:rsidR="00152E12" w:rsidRPr="000021AC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0E2B68FD" w:rsidR="00152E12" w:rsidRPr="000021AC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2E12" w:rsidRPr="00F7632D" w14:paraId="678C168D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00217C9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48C9248D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E12" w:rsidRPr="00F7632D" w14:paraId="0D1576FA" w14:textId="77777777" w:rsidTr="00AC4584">
        <w:trPr>
          <w:jc w:val="right"/>
        </w:trPr>
        <w:tc>
          <w:tcPr>
            <w:tcW w:w="2160" w:type="dxa"/>
          </w:tcPr>
          <w:p w14:paraId="3602C47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753387B8" w:rsidR="00152E12" w:rsidRPr="00F7632D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52E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A9A4BF2" w14:textId="070A52BB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457F1DF9" w:rsidR="00152E12" w:rsidRPr="00F7632D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330D" w:rsidRPr="00C933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D0CCD2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739FB083" w:rsidR="00152E12" w:rsidRPr="00F7632D" w:rsidRDefault="003700DD" w:rsidP="0018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52E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14C28F9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339A952D" w:rsidR="00152E12" w:rsidRPr="00F7632D" w:rsidRDefault="00C9330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4C59B7B0" w:rsidR="00152E12" w:rsidRPr="00F7632D" w:rsidRDefault="00C9330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40D0405D" w:rsidR="00152E12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9330D" w:rsidRPr="00C933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152E12" w:rsidRPr="00F7632D" w14:paraId="4CB6B863" w14:textId="77777777" w:rsidTr="00AC4584">
        <w:trPr>
          <w:jc w:val="right"/>
        </w:trPr>
        <w:tc>
          <w:tcPr>
            <w:tcW w:w="2160" w:type="dxa"/>
          </w:tcPr>
          <w:p w14:paraId="0B8200B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1069A1BB" w:rsidR="00152E12" w:rsidRPr="00F7632D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B1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8DEB07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35C34030" w:rsidR="00152E12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9330D" w:rsidRPr="00C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152E12" w:rsidRPr="00F7632D" w14:paraId="2567AFB2" w14:textId="77777777" w:rsidTr="00AC4584">
        <w:trPr>
          <w:jc w:val="right"/>
        </w:trPr>
        <w:tc>
          <w:tcPr>
            <w:tcW w:w="2160" w:type="dxa"/>
          </w:tcPr>
          <w:p w14:paraId="0386F3AE" w14:textId="77777777" w:rsidR="00152E12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886CD8C" w14:textId="7F749FB0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268845FC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B1DB6E" w14:textId="77777777" w:rsidR="00152E12" w:rsidRDefault="00152E12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04C71" w14:textId="77777777" w:rsidR="004B1CB1" w:rsidRDefault="004B1CB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81BD5" w14:textId="1D4175FA" w:rsidR="004B1CB1" w:rsidRPr="007337C8" w:rsidRDefault="004B1CB1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1CEBDA6B" w:rsidR="00B96519" w:rsidRPr="007337C8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D34D3" w14:textId="1862AF4D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BEA50B5" w14:textId="77777777" w:rsidR="002B7B3E" w:rsidRDefault="002B7B3E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98D07F" w14:textId="77777777" w:rsidR="00C9330D" w:rsidRDefault="00C9330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B429F" w14:textId="58837CD7" w:rsidR="00C9330D" w:rsidRPr="00C9330D" w:rsidRDefault="00C9330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2E12" w:rsidRPr="00F7632D" w14:paraId="419DE366" w14:textId="77777777" w:rsidTr="00AC4584">
        <w:trPr>
          <w:jc w:val="right"/>
        </w:trPr>
        <w:tc>
          <w:tcPr>
            <w:tcW w:w="2160" w:type="dxa"/>
          </w:tcPr>
          <w:p w14:paraId="528DD74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6900216C" w:rsidR="00152E12" w:rsidRPr="00F7632D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52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DF11E6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2955C675" w:rsidR="00152E12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9330D" w:rsidRPr="00C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bookmarkEnd w:id="0"/>
    </w:tbl>
    <w:p w14:paraId="678A2C27" w14:textId="2F0A9CA2" w:rsidR="0066674F" w:rsidRDefault="0066674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66"/>
      </w:tblGrid>
      <w:tr w:rsidR="004B1CB1" w:rsidRPr="00F7632D" w14:paraId="6673594A" w14:textId="77777777" w:rsidTr="00BD3350">
        <w:trPr>
          <w:tblHeader/>
          <w:jc w:val="right"/>
        </w:trPr>
        <w:tc>
          <w:tcPr>
            <w:tcW w:w="2160" w:type="dxa"/>
            <w:shd w:val="clear" w:color="auto" w:fill="auto"/>
            <w:vAlign w:val="bottom"/>
          </w:tcPr>
          <w:p w14:paraId="3653F364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4DAD1E97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57B69D7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6A980E8E" w14:textId="3293ADC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CB1" w:rsidRPr="00F7632D" w14:paraId="57790688" w14:textId="77777777" w:rsidTr="00BD3350">
        <w:trPr>
          <w:tblHeader/>
          <w:jc w:val="right"/>
        </w:trPr>
        <w:tc>
          <w:tcPr>
            <w:tcW w:w="2160" w:type="dxa"/>
            <w:vAlign w:val="bottom"/>
          </w:tcPr>
          <w:p w14:paraId="723567D0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C810A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4F1474" w14:textId="11A4E35F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B1CB1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1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D08C58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EA4DC84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AC97E8" w14:textId="654697CE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B1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1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94C851D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9B573E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6EB7B7" w14:textId="46E0703D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B1CB1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1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B8AF1A7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65450C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16ABBD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C724FC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6E2C1A6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42BB892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54ACE0" w14:textId="1D195985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B1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1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B1CB1" w:rsidRPr="00F7632D" w14:paraId="24F8AA47" w14:textId="77777777" w:rsidTr="00BD3350">
        <w:trPr>
          <w:tblHeader/>
          <w:jc w:val="right"/>
        </w:trPr>
        <w:tc>
          <w:tcPr>
            <w:tcW w:w="2160" w:type="dxa"/>
            <w:vAlign w:val="bottom"/>
          </w:tcPr>
          <w:p w14:paraId="58FC84AB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6A7A7839" w14:textId="5C7EE4B9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631651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F5C2C0B" w14:textId="6B4AA9BB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E127D55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F0FD4" w14:textId="03356FFC" w:rsidR="004B1CB1" w:rsidRPr="000021AC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7EF0BDD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A6DA94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1C2992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9CA8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4DB1FA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4B1683D" w14:textId="40A6D45E" w:rsidR="004B1CB1" w:rsidRPr="000021AC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B1CB1" w:rsidRPr="00F7632D" w14:paraId="278CF984" w14:textId="77777777" w:rsidTr="00BD3350">
        <w:trPr>
          <w:tblHeader/>
          <w:jc w:val="right"/>
        </w:trPr>
        <w:tc>
          <w:tcPr>
            <w:tcW w:w="2160" w:type="dxa"/>
            <w:vAlign w:val="bottom"/>
          </w:tcPr>
          <w:p w14:paraId="72A92F85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5F90F754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576D2EA6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12A38E0B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B1CB1" w:rsidRPr="00F7632D" w14:paraId="106757F6" w14:textId="77777777" w:rsidTr="00BD3350">
        <w:trPr>
          <w:jc w:val="right"/>
        </w:trPr>
        <w:tc>
          <w:tcPr>
            <w:tcW w:w="2160" w:type="dxa"/>
          </w:tcPr>
          <w:p w14:paraId="664CF54C" w14:textId="16D64821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16B553A" w14:textId="3599C885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16C21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E3AEE" w14:textId="21FBEFDE" w:rsidR="004B1CB1" w:rsidRPr="00F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33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D778990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52FA1" w14:textId="2DCB0C94" w:rsidR="004B1CB1" w:rsidRPr="00F7632D" w:rsidRDefault="00031CF6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116EA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910A2" w14:textId="7C84BF4D" w:rsidR="004B1CB1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C933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DBFF9FB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5F7EF" w14:textId="533A3886" w:rsidR="004B1CB1" w:rsidRPr="00F7632D" w:rsidRDefault="00C9330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57F4B" w14:textId="77777777" w:rsidR="004B1CB1" w:rsidRPr="00F7632D" w:rsidRDefault="004B1CB1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15D11034" w14:textId="5E8B5F86" w:rsidR="004B1CB1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C9330D" w:rsidRPr="00C933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B1CB1" w:rsidRPr="00F7632D" w14:paraId="0470A25E" w14:textId="77777777" w:rsidTr="00BD3350">
        <w:trPr>
          <w:jc w:val="right"/>
        </w:trPr>
        <w:tc>
          <w:tcPr>
            <w:tcW w:w="2160" w:type="dxa"/>
          </w:tcPr>
          <w:p w14:paraId="619A2C5F" w14:textId="34349793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2A517AB" w14:textId="59500B59" w:rsidR="004B1CB1" w:rsidRDefault="003700D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B1CB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289EF2F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A9C5DA" w14:textId="4806EA9B" w:rsidR="004B1CB1" w:rsidRPr="00F7632D" w:rsidRDefault="003700D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330D" w:rsidRPr="00C933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C1805A0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CA543" w14:textId="186FDBCA" w:rsidR="004B1CB1" w:rsidRDefault="003700D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B1C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247CE8E3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FF155E" w14:textId="1EA0BDA1" w:rsidR="004B1CB1" w:rsidRPr="00F7632D" w:rsidRDefault="00C9330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3AD3C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79BAD3" w14:textId="314A8AFB" w:rsidR="004B1CB1" w:rsidRPr="00F7632D" w:rsidRDefault="00C9330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11D4D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5CDD4FC" w14:textId="66A154D0" w:rsidR="004B1CB1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9330D" w:rsidRPr="00C933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4B1CB1" w:rsidRPr="00F7632D" w14:paraId="7F621180" w14:textId="77777777" w:rsidTr="00BD3350">
        <w:trPr>
          <w:jc w:val="right"/>
        </w:trPr>
        <w:tc>
          <w:tcPr>
            <w:tcW w:w="2160" w:type="dxa"/>
          </w:tcPr>
          <w:p w14:paraId="67A62D44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D236CAE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D4D65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ECAAC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1FE0E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CC3A32" w14:textId="58201B63" w:rsidR="004B1CB1" w:rsidRPr="00F7632D" w:rsidRDefault="003700D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B1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BE18B92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B44018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BD3AC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C47088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E05C5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5D033DA" w14:textId="20CE3916" w:rsidR="004B1CB1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C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4B1CB1" w:rsidRPr="00F7632D" w14:paraId="4DF2183A" w14:textId="77777777" w:rsidTr="00BD3350">
        <w:trPr>
          <w:jc w:val="right"/>
        </w:trPr>
        <w:tc>
          <w:tcPr>
            <w:tcW w:w="2160" w:type="dxa"/>
          </w:tcPr>
          <w:p w14:paraId="70465D7F" w14:textId="77777777" w:rsidR="004B1CB1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567DD708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34AF3E86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E74BE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18399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277F8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B15ACF" w14:textId="77777777" w:rsidR="004B1CB1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57863" w14:textId="77777777" w:rsidR="004B1CB1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1848DB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FB9B2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73CE16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5F577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6970B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D5F68" w14:textId="77777777" w:rsidR="004B1CB1" w:rsidRPr="007337C8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36D8F721" w14:textId="77777777" w:rsidR="00C9330D" w:rsidRDefault="00C9330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8C527" w14:textId="77777777" w:rsidR="00C9330D" w:rsidRDefault="00C9330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B1ED87" w14:textId="3C8D7405" w:rsidR="004B1CB1" w:rsidRPr="007337C8" w:rsidRDefault="00C9330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CB1" w:rsidRPr="00F7632D" w14:paraId="71AED211" w14:textId="77777777" w:rsidTr="00BD3350">
        <w:trPr>
          <w:jc w:val="right"/>
        </w:trPr>
        <w:tc>
          <w:tcPr>
            <w:tcW w:w="2160" w:type="dxa"/>
          </w:tcPr>
          <w:p w14:paraId="5B984E26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CFAE2EA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0266A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2E90A5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FBF24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04A091" w14:textId="3D42CE26" w:rsidR="004B1CB1" w:rsidRPr="00F7632D" w:rsidRDefault="003700DD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B1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6490C85E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3BB5B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7598B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D2E7E9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7BB40" w14:textId="77777777" w:rsidR="004B1CB1" w:rsidRPr="00F7632D" w:rsidRDefault="004B1CB1" w:rsidP="004B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377456A" w14:textId="576E58B9" w:rsidR="004B1CB1" w:rsidRPr="00F7632D" w:rsidRDefault="003700DD" w:rsidP="00C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C9330D" w:rsidRPr="00C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</w:tbl>
    <w:p w14:paraId="53D6DBF7" w14:textId="77777777" w:rsidR="0001279F" w:rsidRPr="0065106C" w:rsidRDefault="0001279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1"/>
        <w:gridCol w:w="1170"/>
        <w:gridCol w:w="269"/>
        <w:gridCol w:w="1078"/>
        <w:gridCol w:w="269"/>
        <w:gridCol w:w="1069"/>
      </w:tblGrid>
      <w:tr w:rsidR="007F223F" w:rsidRPr="00A74DEE" w14:paraId="305C3D36" w14:textId="77777777" w:rsidTr="006E1772">
        <w:tc>
          <w:tcPr>
            <w:tcW w:w="2111" w:type="pct"/>
          </w:tcPr>
          <w:p w14:paraId="4E72C58C" w14:textId="6C0BDB8E" w:rsidR="007F223F" w:rsidRPr="003C47FE" w:rsidRDefault="007F223F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1424" w:type="pct"/>
            <w:gridSpan w:val="3"/>
            <w:vAlign w:val="bottom"/>
          </w:tcPr>
          <w:p w14:paraId="146B6CDB" w14:textId="509558BF" w:rsidR="007F223F" w:rsidRPr="00FB3CB8" w:rsidRDefault="007F223F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83BC24E" w14:textId="77777777" w:rsidR="007F223F" w:rsidRPr="008C010D" w:rsidRDefault="007F223F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vAlign w:val="bottom"/>
          </w:tcPr>
          <w:p w14:paraId="1CA63C19" w14:textId="55178E0C" w:rsidR="007F223F" w:rsidRPr="00FB3CB8" w:rsidRDefault="007F223F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06C" w:rsidRPr="00A74DEE" w14:paraId="7BE19262" w14:textId="77777777" w:rsidTr="006E1772">
        <w:tc>
          <w:tcPr>
            <w:tcW w:w="2111" w:type="pct"/>
          </w:tcPr>
          <w:p w14:paraId="0A40EB53" w14:textId="77777777" w:rsidR="0065106C" w:rsidRPr="003C47FE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</w:tcPr>
          <w:p w14:paraId="7790926F" w14:textId="395996E2" w:rsidR="0065106C" w:rsidRDefault="003700DD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6510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04EB0E0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E44149" w14:textId="7E48BD27" w:rsidR="0065106C" w:rsidRPr="00FB3CB8" w:rsidRDefault="003700DD" w:rsidP="006E1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0A98B68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55B647" w14:textId="191C3D1C" w:rsidR="0065106C" w:rsidRPr="00FB3CB8" w:rsidRDefault="003700DD" w:rsidP="006E1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6510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A3E7CB1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42486F" w14:textId="0573285E" w:rsidR="0065106C" w:rsidRPr="00FB3CB8" w:rsidRDefault="003700DD" w:rsidP="006E1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18ADDC81" w14:textId="77777777" w:rsidTr="006E1772">
        <w:tc>
          <w:tcPr>
            <w:tcW w:w="2111" w:type="pct"/>
          </w:tcPr>
          <w:p w14:paraId="6E878DD7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</w:tcPr>
          <w:p w14:paraId="61596B03" w14:textId="4753F021" w:rsidR="00A43118" w:rsidRDefault="003700DD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E6B40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8EF7F5" w14:textId="1DD14635" w:rsidR="00A43118" w:rsidRPr="00FB3CB8" w:rsidRDefault="003700DD" w:rsidP="006E1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ECB430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6D63E67" w14:textId="286B45AC" w:rsidR="00A43118" w:rsidRPr="00FB3CB8" w:rsidRDefault="003700DD" w:rsidP="006E1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424C2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417EE5" w14:textId="1BCF688E" w:rsidR="00A43118" w:rsidRPr="00FB3CB8" w:rsidRDefault="003700DD" w:rsidP="006E1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140D" w:rsidRPr="00A74DEE" w14:paraId="753755E7" w14:textId="77777777" w:rsidTr="006E1772">
        <w:tc>
          <w:tcPr>
            <w:tcW w:w="2111" w:type="pct"/>
          </w:tcPr>
          <w:p w14:paraId="5299E59E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89" w:type="pct"/>
            <w:gridSpan w:val="7"/>
          </w:tcPr>
          <w:p w14:paraId="573DB436" w14:textId="01C979BA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A74DEE" w14:paraId="250FFCF7" w14:textId="77777777" w:rsidTr="006E1772">
        <w:tc>
          <w:tcPr>
            <w:tcW w:w="2111" w:type="pct"/>
          </w:tcPr>
          <w:p w14:paraId="1F98C6EB" w14:textId="36188285" w:rsidR="009D32C6" w:rsidRPr="00C943E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943E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4313E330" w14:textId="105B2234" w:rsidR="009D32C6" w:rsidRPr="00D65DF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  <w:r w:rsidR="00C9330D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48" w:type="pct"/>
          </w:tcPr>
          <w:p w14:paraId="6CFF7CA8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5E192B" w14:textId="421F69B5" w:rsidR="009D32C6" w:rsidRPr="00FB3CB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54F83BE5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21E9FA6" w14:textId="78AC2E0B" w:rsidR="009D32C6" w:rsidRPr="00FB3CB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  <w:r w:rsidR="00C9330D" w:rsidRPr="00C9330D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47" w:type="pct"/>
          </w:tcPr>
          <w:p w14:paraId="7BDF8CE0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C6AF4" w14:textId="57049EF6" w:rsidR="009D32C6" w:rsidRPr="00FB3CB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9D32C6" w:rsidRPr="00A74DEE" w14:paraId="67954D53" w14:textId="77777777" w:rsidTr="006E1772">
        <w:tc>
          <w:tcPr>
            <w:tcW w:w="2111" w:type="pct"/>
          </w:tcPr>
          <w:p w14:paraId="0FC5F39B" w14:textId="1B52A08F" w:rsidR="009D32C6" w:rsidRPr="00A57D3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57D3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81F49F4" w14:textId="5EE201AC" w:rsidR="009D32C6" w:rsidRPr="00D65DF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  <w:r w:rsidR="00C9330D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8" w:type="pct"/>
          </w:tcPr>
          <w:p w14:paraId="2364E029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FF83DD6" w14:textId="5C409E5F" w:rsidR="009D32C6" w:rsidRPr="00FB3CB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21693CBF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4C248E" w14:textId="20957F78" w:rsidR="009D32C6" w:rsidRPr="00FB3CB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  <w:r w:rsidR="00C9330D" w:rsidRPr="00C9330D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7" w:type="pct"/>
          </w:tcPr>
          <w:p w14:paraId="4D234C21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2C6115" w14:textId="0379C21D" w:rsidR="009D32C6" w:rsidRPr="00FB3CB8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9D32C6" w:rsidRPr="00A74DEE" w14:paraId="1AC57FEB" w14:textId="77777777" w:rsidTr="006E1772">
        <w:tc>
          <w:tcPr>
            <w:tcW w:w="2111" w:type="pct"/>
          </w:tcPr>
          <w:p w14:paraId="3D462E85" w14:textId="7098C619" w:rsidR="009D32C6" w:rsidRPr="00B6403A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640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8737B02" w14:textId="0213D4C9" w:rsidR="009D32C6" w:rsidRPr="00C943E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933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8" w:type="pct"/>
          </w:tcPr>
          <w:p w14:paraId="1142DBA3" w14:textId="77777777" w:rsidR="009D32C6" w:rsidRPr="00C943E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CF0C2DF" w14:textId="5658418F" w:rsidR="009D32C6" w:rsidRPr="00C943E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47" w:type="pct"/>
          </w:tcPr>
          <w:p w14:paraId="4B70C9DD" w14:textId="77777777" w:rsidR="009D32C6" w:rsidRPr="00C943E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FD0FDB" w14:textId="45CD195D" w:rsidR="009D32C6" w:rsidRPr="00C943E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9330D" w:rsidRPr="00C933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7" w:type="pct"/>
          </w:tcPr>
          <w:p w14:paraId="475625F7" w14:textId="77777777" w:rsidR="009D32C6" w:rsidRPr="00C943E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EFB53AA" w14:textId="037BBC80" w:rsidR="009D32C6" w:rsidRPr="00C943E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</w:tr>
    </w:tbl>
    <w:p w14:paraId="33E73B05" w14:textId="334201A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79"/>
        <w:gridCol w:w="266"/>
        <w:gridCol w:w="1215"/>
        <w:gridCol w:w="269"/>
        <w:gridCol w:w="1078"/>
        <w:gridCol w:w="269"/>
        <w:gridCol w:w="1087"/>
      </w:tblGrid>
      <w:tr w:rsidR="008A4574" w:rsidRPr="008C010D" w14:paraId="275B6832" w14:textId="77777777" w:rsidTr="00511CAD">
        <w:trPr>
          <w:tblHeader/>
        </w:trPr>
        <w:tc>
          <w:tcPr>
            <w:tcW w:w="2119" w:type="pct"/>
          </w:tcPr>
          <w:p w14:paraId="75DB019A" w14:textId="77777777" w:rsidR="008A4574" w:rsidRPr="008C010D" w:rsidRDefault="008A457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vAlign w:val="bottom"/>
          </w:tcPr>
          <w:p w14:paraId="33987D24" w14:textId="27B8232D" w:rsidR="008A4574" w:rsidRPr="003735FD" w:rsidRDefault="008A457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C059841" w14:textId="77777777" w:rsidR="008A4574" w:rsidRPr="008C010D" w:rsidRDefault="008A457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bottom"/>
          </w:tcPr>
          <w:p w14:paraId="66DF80C1" w14:textId="06FDCC73" w:rsidR="008A4574" w:rsidRPr="003735FD" w:rsidRDefault="008A457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79F" w:rsidRPr="008C010D" w14:paraId="6A0A253C" w14:textId="77777777" w:rsidTr="00511CAD">
        <w:trPr>
          <w:tblHeader/>
        </w:trPr>
        <w:tc>
          <w:tcPr>
            <w:tcW w:w="2119" w:type="pct"/>
          </w:tcPr>
          <w:p w14:paraId="4632D230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666D0" w14:textId="6CA2D728" w:rsidR="0001279F" w:rsidRPr="003735FD" w:rsidRDefault="003700DD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012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E92F834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748B709" w14:textId="3059130C" w:rsidR="0001279F" w:rsidRPr="003735FD" w:rsidRDefault="003700DD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BA2AD70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AE45B03" w14:textId="7D3C0629" w:rsidR="0001279F" w:rsidRPr="003735FD" w:rsidRDefault="003700DD" w:rsidP="0051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012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58433D8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C5B052" w14:textId="6503AF6B" w:rsidR="0001279F" w:rsidRPr="003735FD" w:rsidRDefault="003700DD" w:rsidP="0051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32C6" w:rsidRPr="008C010D" w14:paraId="4BDDDADC" w14:textId="77777777" w:rsidTr="00511CAD">
        <w:trPr>
          <w:tblHeader/>
        </w:trPr>
        <w:tc>
          <w:tcPr>
            <w:tcW w:w="2119" w:type="pct"/>
          </w:tcPr>
          <w:p w14:paraId="5082A6D6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F47395B" w14:textId="11723E66" w:rsidR="009D32C6" w:rsidRPr="008C010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A703B31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E9B8631" w14:textId="6B1AAB52" w:rsidR="009D32C6" w:rsidRPr="008C010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F77D2E8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111FCD55" w:rsidR="009D32C6" w:rsidRPr="008C010D" w:rsidRDefault="003700DD" w:rsidP="0051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FA8E73A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DBB7755" w14:textId="19829726" w:rsidR="009D32C6" w:rsidRPr="008C010D" w:rsidRDefault="003700DD" w:rsidP="0051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D32C6" w:rsidRPr="008C010D" w14:paraId="18A6B6D3" w14:textId="77777777" w:rsidTr="00511CAD">
        <w:trPr>
          <w:tblHeader/>
        </w:trPr>
        <w:tc>
          <w:tcPr>
            <w:tcW w:w="2119" w:type="pct"/>
          </w:tcPr>
          <w:p w14:paraId="192201D1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1" w:type="pct"/>
            <w:gridSpan w:val="7"/>
          </w:tcPr>
          <w:p w14:paraId="48AC64E0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8C010D" w14:paraId="6885E548" w14:textId="77777777" w:rsidTr="00511CAD">
        <w:tc>
          <w:tcPr>
            <w:tcW w:w="2119" w:type="pct"/>
          </w:tcPr>
          <w:p w14:paraId="4EC08123" w14:textId="77777777" w:rsidR="009D32C6" w:rsidRPr="00AB012A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1" w:type="pct"/>
          </w:tcPr>
          <w:p w14:paraId="4A26F64E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C3D8F7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B675246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B9E4A9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:rsidRPr="008C010D" w14:paraId="5F9BA1A5" w14:textId="77777777" w:rsidTr="00511CAD">
        <w:tc>
          <w:tcPr>
            <w:tcW w:w="2119" w:type="pct"/>
          </w:tcPr>
          <w:p w14:paraId="73B9FCB4" w14:textId="1D5A8F7F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1" w:type="pct"/>
          </w:tcPr>
          <w:p w14:paraId="412087C4" w14:textId="5CAD7CFC" w:rsidR="009D32C6" w:rsidRPr="00D65DFC" w:rsidRDefault="003700DD" w:rsidP="0051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318</w:t>
            </w:r>
            <w:r w:rsidR="004D3C31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6" w:type="pct"/>
          </w:tcPr>
          <w:p w14:paraId="18054625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60A80D" w14:textId="4BD0D7F3" w:rsidR="009D32C6" w:rsidRPr="008C010D" w:rsidRDefault="003700DD" w:rsidP="0051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334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201BAD74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172BFFBC" w:rsidR="009D32C6" w:rsidRPr="008C010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318</w:t>
            </w:r>
            <w:r w:rsidR="004D3C31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2378D703" w14:textId="77777777" w:rsidR="009D32C6" w:rsidRPr="008C010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DDD5891" w14:textId="31053EE3" w:rsidR="009D32C6" w:rsidRPr="008C010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334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3531E3" w:rsidRPr="008C010D" w14:paraId="4CA64772" w14:textId="77777777" w:rsidTr="00511CAD">
        <w:tc>
          <w:tcPr>
            <w:tcW w:w="2119" w:type="pct"/>
          </w:tcPr>
          <w:p w14:paraId="217B16BA" w14:textId="34EBAF2E" w:rsidR="003531E3" w:rsidRPr="003C47FE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591" w:type="pct"/>
          </w:tcPr>
          <w:p w14:paraId="0A23AE1F" w14:textId="77777777" w:rsidR="003531E3" w:rsidRPr="00D65DFC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DB98DB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483C8E0" w14:textId="77777777" w:rsidR="003531E3" w:rsidRPr="005F3857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DFF81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FFF8AB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F374E3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5D80E39" w14:textId="77777777" w:rsidR="003531E3" w:rsidRPr="005F3857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31E3" w:rsidRPr="008C010D" w14:paraId="487C111A" w14:textId="77777777" w:rsidTr="00511CAD">
        <w:tc>
          <w:tcPr>
            <w:tcW w:w="2119" w:type="pct"/>
          </w:tcPr>
          <w:p w14:paraId="45A08ECE" w14:textId="42BA1014" w:rsidR="003531E3" w:rsidRPr="003C47FE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โครงสร้างพื้นฐานในระหว่างงวด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</w:tcPr>
          <w:p w14:paraId="3B935412" w14:textId="44DC266F" w:rsidR="003531E3" w:rsidRPr="00D65DFC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15</w:t>
            </w:r>
            <w:r w:rsidR="00025C88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6" w:type="pct"/>
          </w:tcPr>
          <w:p w14:paraId="1E0D0B36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573D3D5" w14:textId="77079792" w:rsidR="003531E3" w:rsidRPr="005F3857" w:rsidRDefault="003531E3" w:rsidP="0035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927B93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9BB781" w14:textId="46EE0C61" w:rsidR="003531E3" w:rsidRPr="008C010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15</w:t>
            </w:r>
            <w:r w:rsidR="00025C88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75DBA880" w14:textId="77777777" w:rsidR="003531E3" w:rsidRPr="008C010D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DC3223" w14:textId="794EA0BD" w:rsidR="003531E3" w:rsidRPr="005F3857" w:rsidRDefault="003531E3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2C6" w:rsidRPr="00A74DEE" w14:paraId="21AB54DE" w14:textId="77777777" w:rsidTr="00511CAD">
        <w:tc>
          <w:tcPr>
            <w:tcW w:w="2119" w:type="pct"/>
          </w:tcPr>
          <w:p w14:paraId="7095113A" w14:textId="76C35F23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1C2D98E" w14:textId="0CF14C8B" w:rsidR="009D32C6" w:rsidRPr="00D65DFC" w:rsidRDefault="00025C88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573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B20DD40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46D4B0B9" w14:textId="76593254" w:rsidR="009D32C6" w:rsidRPr="004825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524B745E" w:rsidR="009D32C6" w:rsidRPr="0048255F" w:rsidRDefault="00025C88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25C88">
              <w:rPr>
                <w:rFonts w:ascii="Angsana New" w:hAnsi="Angsana New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12</w:t>
            </w:r>
            <w:r w:rsidRPr="00025C88">
              <w:rPr>
                <w:rFonts w:ascii="Angsana New" w:hAnsi="Angsana New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573</w:t>
            </w:r>
            <w:r w:rsidRPr="00025C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4B6536D" w14:textId="52ECF059" w:rsidR="009D32C6" w:rsidRPr="004825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32C6" w:rsidRPr="00A74DEE" w14:paraId="63E24387" w14:textId="77777777" w:rsidTr="00511CAD">
        <w:tc>
          <w:tcPr>
            <w:tcW w:w="2119" w:type="pct"/>
          </w:tcPr>
          <w:p w14:paraId="44E37B13" w14:textId="6982055A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กันยายน/</w:t>
            </w:r>
            <w:r w:rsidR="003700DD"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39726BC1" w:rsidR="009D32C6" w:rsidRPr="00D65DFC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025C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6" w:type="pct"/>
          </w:tcPr>
          <w:p w14:paraId="131AD788" w14:textId="77777777" w:rsidR="009D32C6" w:rsidRPr="00460E67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3EB4E487" w:rsidR="009D32C6" w:rsidRPr="00460E67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9D32C6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1C31BDA9" w14:textId="77777777" w:rsidR="009D32C6" w:rsidRPr="00460E67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22C3E4F3" w:rsidR="009D32C6" w:rsidRPr="008064DB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025C88" w:rsidRPr="00025C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7C61A534" w14:textId="77777777" w:rsidR="009D32C6" w:rsidRPr="00460E67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4591203C" w:rsidR="009D32C6" w:rsidRPr="003C621A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9D32C6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  <w:tr w:rsidR="009D32C6" w:rsidRPr="00D17BD5" w14:paraId="11898D90" w14:textId="77777777" w:rsidTr="00511CAD">
        <w:tc>
          <w:tcPr>
            <w:tcW w:w="2119" w:type="pct"/>
          </w:tcPr>
          <w:p w14:paraId="7A458162" w14:textId="77777777" w:rsidR="009D32C6" w:rsidRPr="00D90E2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78189A8" w14:textId="77777777" w:rsidR="009D32C6" w:rsidRPr="00D90E2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8AD204" w14:textId="77777777" w:rsidR="009D32C6" w:rsidRPr="00D90E2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2BA7B115" w14:textId="77777777" w:rsidR="009D32C6" w:rsidRPr="00D90E2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412CFF" w14:textId="77777777" w:rsidR="009D32C6" w:rsidRPr="00D90E2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681F94" w14:textId="77777777" w:rsidR="009D32C6" w:rsidRPr="00D90E2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907504" w14:textId="77777777" w:rsidR="009D32C6" w:rsidRPr="00D90E2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E5E4DB" w14:textId="77777777" w:rsidR="009D32C6" w:rsidRPr="00D90E2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:rsidRPr="00A74DEE" w14:paraId="1710EF35" w14:textId="77777777" w:rsidTr="00511CAD">
        <w:tc>
          <w:tcPr>
            <w:tcW w:w="2119" w:type="pct"/>
          </w:tcPr>
          <w:p w14:paraId="65088548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1" w:type="pct"/>
          </w:tcPr>
          <w:p w14:paraId="12EE0F4C" w14:textId="5D4D6446" w:rsidR="009D32C6" w:rsidRPr="00D65DFC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16</w:t>
            </w:r>
            <w:r w:rsidR="00025C88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6" w:type="pct"/>
          </w:tcPr>
          <w:p w14:paraId="51CD9EEA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58565BB6" w14:textId="6F067421" w:rsidR="009D32C6" w:rsidRPr="004825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16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5ECC57E4" w:rsidR="009D32C6" w:rsidRPr="00027B5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16</w:t>
            </w:r>
            <w:r w:rsidR="00025C88" w:rsidRPr="00025C88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14:paraId="2C1AC53E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0D9B71" w14:textId="14711C0A" w:rsidR="009D32C6" w:rsidRPr="004825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16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9D32C6" w:rsidRPr="00A74DEE" w14:paraId="7CCB6C11" w14:textId="77777777" w:rsidTr="00511CAD">
        <w:tc>
          <w:tcPr>
            <w:tcW w:w="2119" w:type="pct"/>
          </w:tcPr>
          <w:p w14:paraId="7FB57DB8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0A50842" w14:textId="2E07808C" w:rsidR="009D32C6" w:rsidRPr="00027B5D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304</w:t>
            </w:r>
            <w:r w:rsidR="00025C88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6" w:type="pct"/>
          </w:tcPr>
          <w:p w14:paraId="063AB51B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5427A4B" w14:textId="49E63AE1" w:rsidR="009D32C6" w:rsidRPr="004825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302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7" w:type="pct"/>
          </w:tcPr>
          <w:p w14:paraId="325A4C8A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26F183DC" w:rsidR="009D32C6" w:rsidRPr="00027B5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304</w:t>
            </w:r>
            <w:r w:rsidR="00025C88" w:rsidRPr="00025C88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7" w:type="pct"/>
          </w:tcPr>
          <w:p w14:paraId="5504B4CE" w14:textId="77777777" w:rsidR="009D32C6" w:rsidRPr="0048255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0991BC7" w14:textId="187E48A5" w:rsidR="009D32C6" w:rsidRPr="004825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302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9D32C6" w:rsidRPr="00A74DEE" w14:paraId="4807C5A5" w14:textId="77777777" w:rsidTr="00511CAD">
        <w:tc>
          <w:tcPr>
            <w:tcW w:w="2119" w:type="pct"/>
          </w:tcPr>
          <w:p w14:paraId="22FDD305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76C76B50" w:rsidR="009D32C6" w:rsidRPr="00025C88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025C88" w:rsidRPr="00025C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6" w:type="pct"/>
          </w:tcPr>
          <w:p w14:paraId="3C771A61" w14:textId="77777777" w:rsidR="009D32C6" w:rsidRPr="00460E67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56145CEB" w:rsidR="009D32C6" w:rsidRPr="00460E67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9D32C6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5247B37D" w14:textId="77777777" w:rsidR="009D32C6" w:rsidRPr="00460E67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32A06982" w:rsidR="009D32C6" w:rsidRPr="00027B5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025C88" w:rsidRPr="00025C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3DB8428F" w14:textId="77777777" w:rsidR="009D32C6" w:rsidRPr="00460E67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5F91D6F1" w:rsidR="009D32C6" w:rsidRPr="00460E67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9D32C6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</w:tbl>
    <w:p w14:paraId="6D361558" w14:textId="24A1E5BD" w:rsidR="00081CD6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79"/>
        <w:gridCol w:w="266"/>
        <w:gridCol w:w="1215"/>
        <w:gridCol w:w="269"/>
        <w:gridCol w:w="1078"/>
        <w:gridCol w:w="269"/>
        <w:gridCol w:w="1087"/>
      </w:tblGrid>
      <w:tr w:rsidR="00597152" w:rsidRPr="008C010D" w14:paraId="683F54DD" w14:textId="77777777" w:rsidTr="00BD3350">
        <w:trPr>
          <w:tblHeader/>
        </w:trPr>
        <w:tc>
          <w:tcPr>
            <w:tcW w:w="2119" w:type="pct"/>
          </w:tcPr>
          <w:p w14:paraId="2BB99472" w14:textId="3FF8CE00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02" w:type="pct"/>
            <w:gridSpan w:val="3"/>
            <w:vAlign w:val="bottom"/>
          </w:tcPr>
          <w:p w14:paraId="0980ADB6" w14:textId="77777777" w:rsidR="00597152" w:rsidRPr="003735F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894DFDB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bottom"/>
          </w:tcPr>
          <w:p w14:paraId="725CABFF" w14:textId="77777777" w:rsidR="00597152" w:rsidRPr="003735F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152" w:rsidRPr="008C010D" w14:paraId="7F105011" w14:textId="77777777" w:rsidTr="00BD3350">
        <w:trPr>
          <w:tblHeader/>
        </w:trPr>
        <w:tc>
          <w:tcPr>
            <w:tcW w:w="2119" w:type="pct"/>
          </w:tcPr>
          <w:p w14:paraId="60A78C9B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6CA0CD9" w14:textId="39848359" w:rsidR="00597152" w:rsidRPr="003735F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5971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715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05BA1F1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66094D6" w14:textId="121C8D4A" w:rsidR="00597152" w:rsidRPr="003735F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59715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23A9A01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D32DE0D" w14:textId="79785B04" w:rsidR="00597152" w:rsidRPr="003735F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5971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715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37D4959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73D71E" w14:textId="100B6E5B" w:rsidR="00597152" w:rsidRPr="003735F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59715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7152" w:rsidRPr="008C010D" w14:paraId="432D3796" w14:textId="77777777" w:rsidTr="00BD3350">
        <w:trPr>
          <w:tblHeader/>
        </w:trPr>
        <w:tc>
          <w:tcPr>
            <w:tcW w:w="2119" w:type="pct"/>
          </w:tcPr>
          <w:p w14:paraId="2FDCA8E4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F481177" w14:textId="69AEAD80" w:rsidR="00597152" w:rsidRPr="008C010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AD2C584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2F03724" w14:textId="3CE7D474" w:rsidR="00597152" w:rsidRPr="008C010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4801FEB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2554AEB" w14:textId="18D24257" w:rsidR="00597152" w:rsidRPr="008C010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D27FD52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22E3ED6" w14:textId="3BD72BD6" w:rsidR="00597152" w:rsidRPr="008C010D" w:rsidRDefault="003700DD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97152" w:rsidRPr="008C010D" w14:paraId="4B53D6DE" w14:textId="77777777" w:rsidTr="00BD3350">
        <w:trPr>
          <w:tblHeader/>
        </w:trPr>
        <w:tc>
          <w:tcPr>
            <w:tcW w:w="2119" w:type="pct"/>
          </w:tcPr>
          <w:p w14:paraId="38BA56E7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1" w:type="pct"/>
            <w:gridSpan w:val="7"/>
          </w:tcPr>
          <w:p w14:paraId="5FA4AB7D" w14:textId="77777777" w:rsidR="00597152" w:rsidRPr="008C010D" w:rsidRDefault="00597152" w:rsidP="00BD3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152" w:rsidRPr="008C010D" w14:paraId="3352A5A3" w14:textId="77777777" w:rsidTr="00BD3350">
        <w:tc>
          <w:tcPr>
            <w:tcW w:w="2119" w:type="pct"/>
          </w:tcPr>
          <w:p w14:paraId="3E07EA21" w14:textId="638C6D70" w:rsidR="00597152" w:rsidRPr="003C47FE" w:rsidRDefault="00597152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1" w:type="pct"/>
          </w:tcPr>
          <w:p w14:paraId="50ADB88C" w14:textId="15F8E83D" w:rsidR="00597152" w:rsidRPr="00D65DFC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6" w:type="pct"/>
          </w:tcPr>
          <w:p w14:paraId="338DB46B" w14:textId="77777777" w:rsidR="00597152" w:rsidRPr="008C010D" w:rsidRDefault="00597152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5E4F3361" w14:textId="611D5239" w:rsidR="00597152" w:rsidRPr="008C010D" w:rsidRDefault="003700DD" w:rsidP="008D7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1F72E728" w14:textId="77777777" w:rsidR="00597152" w:rsidRPr="008C010D" w:rsidRDefault="00597152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1AB7FC" w14:textId="4F241A50" w:rsidR="00597152" w:rsidRPr="008C010D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7" w:type="pct"/>
          </w:tcPr>
          <w:p w14:paraId="1A10F8D8" w14:textId="77777777" w:rsidR="00597152" w:rsidRPr="008C010D" w:rsidRDefault="00597152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273616" w14:textId="7DFF6661" w:rsidR="00597152" w:rsidRPr="008C010D" w:rsidRDefault="003700DD" w:rsidP="008D7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597152" w:rsidRPr="00A74DEE" w14:paraId="12382BEF" w14:textId="77777777" w:rsidTr="00BD3350">
        <w:tc>
          <w:tcPr>
            <w:tcW w:w="2119" w:type="pct"/>
          </w:tcPr>
          <w:p w14:paraId="139BB28A" w14:textId="21122055" w:rsidR="00597152" w:rsidRPr="003C47FE" w:rsidRDefault="00597152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71D07A3" w14:textId="6390F083" w:rsidR="00597152" w:rsidRPr="00D65DFC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FBAD834" w14:textId="77777777" w:rsidR="00597152" w:rsidRPr="0048255F" w:rsidRDefault="00597152" w:rsidP="005971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E04EA28" w14:textId="0B63F05F" w:rsidR="00597152" w:rsidRPr="0048255F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D97BAE6" w14:textId="77777777" w:rsidR="00597152" w:rsidRPr="0048255F" w:rsidRDefault="00597152" w:rsidP="005971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0E9F67F" w14:textId="3CB5833D" w:rsidR="00597152" w:rsidRPr="0048255F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AA26A89" w14:textId="77777777" w:rsidR="00597152" w:rsidRPr="0048255F" w:rsidRDefault="00597152" w:rsidP="005971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3DDE21D" w14:textId="1E243C3F" w:rsidR="00597152" w:rsidRPr="0048255F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7152" w:rsidRPr="00A74DEE" w14:paraId="4A4FC5B3" w14:textId="77777777" w:rsidTr="00BD3350">
        <w:tc>
          <w:tcPr>
            <w:tcW w:w="2119" w:type="pct"/>
          </w:tcPr>
          <w:p w14:paraId="0FFA288C" w14:textId="6A419EF0" w:rsidR="00597152" w:rsidRPr="003C47FE" w:rsidRDefault="00597152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AF24998" w14:textId="674BA003" w:rsidR="00597152" w:rsidRPr="00D65DFC" w:rsidRDefault="003700DD" w:rsidP="0002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6" w:type="pct"/>
          </w:tcPr>
          <w:p w14:paraId="0BFE11AE" w14:textId="77777777" w:rsidR="00597152" w:rsidRPr="00460E67" w:rsidRDefault="00597152" w:rsidP="005971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CF9024D" w14:textId="69E0F598" w:rsidR="00597152" w:rsidRPr="00460E67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67D9FF64" w14:textId="77777777" w:rsidR="00597152" w:rsidRPr="00460E67" w:rsidRDefault="00597152" w:rsidP="005971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1277ABE" w14:textId="3B7F6D96" w:rsidR="00597152" w:rsidRPr="008064DB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7" w:type="pct"/>
          </w:tcPr>
          <w:p w14:paraId="529C9594" w14:textId="77777777" w:rsidR="00597152" w:rsidRPr="00460E67" w:rsidRDefault="00597152" w:rsidP="005971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C231E57" w14:textId="44E04EAB" w:rsidR="00597152" w:rsidRPr="003C621A" w:rsidRDefault="003700DD" w:rsidP="0059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71F747EB" w14:textId="368EEE6B" w:rsidR="00597152" w:rsidRDefault="00597152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p w14:paraId="245D5604" w14:textId="77777777" w:rsidR="00597152" w:rsidRDefault="00597152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p w14:paraId="38515B00" w14:textId="241CDCC7" w:rsidR="00DA4085" w:rsidRPr="007B4A8F" w:rsidRDefault="00DA4085">
      <w:pPr>
        <w:rPr>
          <w:rFonts w:asciiTheme="majorBidi" w:hAnsiTheme="majorBidi" w:cstheme="majorBidi"/>
          <w:sz w:val="30"/>
          <w:szCs w:val="30"/>
        </w:rPr>
      </w:pPr>
    </w:p>
    <w:p w14:paraId="263BFA73" w14:textId="77777777" w:rsidR="00597152" w:rsidRDefault="00597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48EBCA" w14:textId="77E252B9" w:rsidR="008A2845" w:rsidRDefault="003700DD" w:rsidP="008A28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8A2845" w:rsidRPr="0006192A">
        <w:rPr>
          <w:rFonts w:ascii="Angsana New" w:hAnsi="Angsana New"/>
          <w:sz w:val="30"/>
          <w:szCs w:val="30"/>
          <w:lang w:val="th-TH"/>
        </w:rPr>
        <w:tab/>
      </w:r>
      <w:r w:rsidR="008A284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1ABBD55A" w14:textId="77777777" w:rsidR="008A2845" w:rsidRPr="00D56441" w:rsidRDefault="008A2845" w:rsidP="008A284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8D7E27" w:rsidRPr="00071DD1" w14:paraId="542BA205" w14:textId="77777777" w:rsidTr="008D7E27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44E107A" w14:textId="77777777" w:rsidR="008D7E27" w:rsidRPr="00071DD1" w:rsidRDefault="008D7E27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dxa"/>
            <w:gridSpan w:val="3"/>
            <w:vAlign w:val="bottom"/>
          </w:tcPr>
          <w:p w14:paraId="0DB55719" w14:textId="107BB544" w:rsidR="008D7E27" w:rsidRPr="00CC67B9" w:rsidRDefault="008D7E27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00DB0C10" w14:textId="77777777" w:rsidR="008D7E27" w:rsidRPr="00071DD1" w:rsidRDefault="008D7E27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BF2FEF4" w14:textId="22DABA7F" w:rsidR="008D7E27" w:rsidRPr="00D67BB3" w:rsidRDefault="008D7E27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5D68" w:rsidRPr="00071DD1" w14:paraId="7616E992" w14:textId="77777777" w:rsidTr="008D7E27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4FA421E" w14:textId="77777777" w:rsidR="000A5D68" w:rsidRPr="00071DD1" w:rsidRDefault="000A5D68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FC75835" w14:textId="681056AF" w:rsidR="000A5D68" w:rsidRPr="00E540BE" w:rsidRDefault="003700DD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0A5D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2D8FC4E5" w14:textId="77777777" w:rsidR="000A5D68" w:rsidRPr="00E540BE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F813E49" w14:textId="33D6BCA8" w:rsidR="000A5D68" w:rsidRPr="00CC67B9" w:rsidRDefault="003700DD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1C3F6019" w14:textId="77777777" w:rsidR="000A5D68" w:rsidRPr="00071DD1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6565003" w14:textId="18D899C5" w:rsidR="000A5D68" w:rsidRPr="00071DD1" w:rsidRDefault="003700DD" w:rsidP="008D7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0A5D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78484E04" w14:textId="77777777" w:rsidR="000A5D68" w:rsidRPr="00071DD1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E5E1DF" w14:textId="524A51DD" w:rsidR="000A5D68" w:rsidRPr="00071DD1" w:rsidRDefault="003700DD" w:rsidP="008D7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32C6" w:rsidRPr="00071DD1" w14:paraId="7A98519B" w14:textId="77777777" w:rsidTr="008D7E27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0AD2135" w14:textId="77777777" w:rsidR="009D32C6" w:rsidRPr="00071DD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CDFD01C" w14:textId="0ED2E127" w:rsidR="009D32C6" w:rsidRPr="00E540BE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13FA48E" w14:textId="77777777" w:rsidR="009D32C6" w:rsidRPr="00E540B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198A205" w14:textId="6472F0C4" w:rsidR="009D32C6" w:rsidRPr="00CC67B9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178C69C5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C256C7" w14:textId="0AE1734A" w:rsidR="009D32C6" w:rsidRPr="00071DD1" w:rsidRDefault="003700DD" w:rsidP="008D7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A87CA37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65631F" w14:textId="426C21B3" w:rsidR="009D32C6" w:rsidRPr="00071DD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D32C6" w:rsidRPr="00071DD1" w14:paraId="1EA81523" w14:textId="77777777" w:rsidTr="008D7E27">
        <w:trPr>
          <w:trHeight w:val="164"/>
          <w:tblHeader/>
        </w:trPr>
        <w:tc>
          <w:tcPr>
            <w:tcW w:w="3358" w:type="dxa"/>
          </w:tcPr>
          <w:p w14:paraId="22E70974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14626ACE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32C6" w:rsidRPr="00071DD1" w14:paraId="3087CBF3" w14:textId="77777777" w:rsidTr="008D7E27">
        <w:trPr>
          <w:trHeight w:val="20"/>
        </w:trPr>
        <w:tc>
          <w:tcPr>
            <w:tcW w:w="3358" w:type="dxa"/>
          </w:tcPr>
          <w:p w14:paraId="313FB150" w14:textId="0E9F7230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6" w:type="dxa"/>
          </w:tcPr>
          <w:p w14:paraId="73821C7B" w14:textId="23F9965B" w:rsidR="009D32C6" w:rsidRPr="00CF08C6" w:rsidRDefault="003700DD" w:rsidP="003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69" w:type="dxa"/>
          </w:tcPr>
          <w:p w14:paraId="618B9364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2A25525" w14:textId="4E8F1F5D" w:rsidR="009D32C6" w:rsidRPr="00FA104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9D3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69" w:type="dxa"/>
          </w:tcPr>
          <w:p w14:paraId="68A942E8" w14:textId="77777777" w:rsidR="009D32C6" w:rsidRPr="00FA104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078AFA6" w14:textId="696ACB9A" w:rsidR="009D32C6" w:rsidRPr="00FA104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7C5BF5" w:rsidRP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69" w:type="dxa"/>
          </w:tcPr>
          <w:p w14:paraId="70F74653" w14:textId="77777777" w:rsidR="009D32C6" w:rsidRPr="00FA104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951C1E1" w14:textId="6165C6ED" w:rsidR="009D32C6" w:rsidRPr="00FA104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9D3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9D32C6" w:rsidRPr="00071DD1" w14:paraId="428C2DB5" w14:textId="77777777" w:rsidTr="008D7E27">
        <w:trPr>
          <w:trHeight w:val="20"/>
        </w:trPr>
        <w:tc>
          <w:tcPr>
            <w:tcW w:w="3358" w:type="dxa"/>
          </w:tcPr>
          <w:p w14:paraId="64A802BD" w14:textId="0D67248F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6" w:type="dxa"/>
          </w:tcPr>
          <w:p w14:paraId="1C7E0838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0E13FA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9212A2B" w14:textId="77777777" w:rsidR="009D32C6" w:rsidRPr="00EE016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085BB759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1959165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F7B525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ED2409" w14:textId="77777777" w:rsidR="009D32C6" w:rsidRPr="00EE016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D32C6" w:rsidRPr="00071DD1" w14:paraId="19F9E830" w14:textId="77777777" w:rsidTr="008D7E27">
        <w:trPr>
          <w:trHeight w:val="20"/>
        </w:trPr>
        <w:tc>
          <w:tcPr>
            <w:tcW w:w="3358" w:type="dxa"/>
          </w:tcPr>
          <w:p w14:paraId="16C25AB0" w14:textId="361D3569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  <w:vAlign w:val="bottom"/>
          </w:tcPr>
          <w:p w14:paraId="391DD4ED" w14:textId="1E79CAA2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69" w:type="dxa"/>
          </w:tcPr>
          <w:p w14:paraId="487E4A69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FF96E78" w14:textId="0FE5CA3F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3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69" w:type="dxa"/>
          </w:tcPr>
          <w:p w14:paraId="0F0FC0A5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A5E459E" w14:textId="04629D4D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5BF5" w:rsidRP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69" w:type="dxa"/>
          </w:tcPr>
          <w:p w14:paraId="3DA1A9C5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DFACF91" w14:textId="1458E075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3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9D32C6" w:rsidRPr="00071DD1" w14:paraId="6FEC4534" w14:textId="77777777" w:rsidTr="008D7E27">
        <w:trPr>
          <w:trHeight w:val="20"/>
        </w:trPr>
        <w:tc>
          <w:tcPr>
            <w:tcW w:w="3358" w:type="dxa"/>
          </w:tcPr>
          <w:p w14:paraId="234D2C51" w14:textId="5B01465E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62A9DFB6" w14:textId="23DED7C6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269" w:type="dxa"/>
          </w:tcPr>
          <w:p w14:paraId="29F8437A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4416A8D" w14:textId="5B8916BC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69" w:type="dxa"/>
          </w:tcPr>
          <w:p w14:paraId="4CA164C9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6A44A62" w14:textId="152D2453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269" w:type="dxa"/>
          </w:tcPr>
          <w:p w14:paraId="47C689DC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A3AB38" w14:textId="7FB17F52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9D32C6" w:rsidRPr="00071DD1" w14:paraId="4A807E57" w14:textId="77777777" w:rsidTr="008D7E27">
        <w:trPr>
          <w:trHeight w:val="20"/>
        </w:trPr>
        <w:tc>
          <w:tcPr>
            <w:tcW w:w="3358" w:type="dxa"/>
          </w:tcPr>
          <w:p w14:paraId="5627CF21" w14:textId="165F33D4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50420CEA" w14:textId="5FEBAA30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69" w:type="dxa"/>
          </w:tcPr>
          <w:p w14:paraId="10F64461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2A9E8C5" w14:textId="10F00769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69" w:type="dxa"/>
          </w:tcPr>
          <w:p w14:paraId="5B53BBDC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65ACF26" w14:textId="6AB85338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69" w:type="dxa"/>
          </w:tcPr>
          <w:p w14:paraId="54C9B1AE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B247FC" w14:textId="6B3B117A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9D32C6" w:rsidRPr="00071DD1" w14:paraId="28DE1C50" w14:textId="77777777" w:rsidTr="008D7E27">
        <w:trPr>
          <w:trHeight w:val="20"/>
        </w:trPr>
        <w:tc>
          <w:tcPr>
            <w:tcW w:w="3358" w:type="dxa"/>
          </w:tcPr>
          <w:p w14:paraId="3E7BA9BF" w14:textId="5EF418A0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92BCB92" w14:textId="3F727F63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69" w:type="dxa"/>
          </w:tcPr>
          <w:p w14:paraId="102D68F3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91FDBA3" w14:textId="29336224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3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69" w:type="dxa"/>
          </w:tcPr>
          <w:p w14:paraId="1639E03F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55C972B" w14:textId="08D6CDAA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5BF5" w:rsidRP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69" w:type="dxa"/>
          </w:tcPr>
          <w:p w14:paraId="0C203500" w14:textId="77777777" w:rsidR="009D32C6" w:rsidRPr="00D955EB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9DF573" w14:textId="1BE9FA3D" w:rsidR="009D32C6" w:rsidRPr="00D955EB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3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9D32C6" w:rsidRPr="00071DD1" w14:paraId="3D9CA41C" w14:textId="77777777" w:rsidTr="008D7E27">
        <w:trPr>
          <w:trHeight w:val="20"/>
        </w:trPr>
        <w:tc>
          <w:tcPr>
            <w:tcW w:w="3358" w:type="dxa"/>
          </w:tcPr>
          <w:p w14:paraId="6BF0F33D" w14:textId="26F2C045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5B0649F" w14:textId="2C259AAE" w:rsidR="009D32C6" w:rsidRPr="000543C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7C5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69" w:type="dxa"/>
          </w:tcPr>
          <w:p w14:paraId="2B10EC2C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341279B" w14:textId="006972F0" w:rsidR="009D32C6" w:rsidRPr="00130E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9D32C6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69" w:type="dxa"/>
          </w:tcPr>
          <w:p w14:paraId="3599340F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16EF99E" w14:textId="104596A8" w:rsidR="009D32C6" w:rsidRPr="009B574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7C5BF5" w:rsidRPr="007C5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69" w:type="dxa"/>
          </w:tcPr>
          <w:p w14:paraId="296AF7E5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7B4C956" w14:textId="05447569" w:rsidR="009D32C6" w:rsidRPr="00EE016D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9D32C6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</w:tr>
      <w:tr w:rsidR="009D32C6" w:rsidRPr="00071DD1" w14:paraId="631D12C4" w14:textId="77777777" w:rsidTr="008D7E27">
        <w:trPr>
          <w:trHeight w:val="20"/>
        </w:trPr>
        <w:tc>
          <w:tcPr>
            <w:tcW w:w="3358" w:type="dxa"/>
          </w:tcPr>
          <w:p w14:paraId="70744CBC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3D50A508" w14:textId="38B0B2D8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9D7FC18" w14:textId="15B3EC16" w:rsidR="009D32C6" w:rsidRPr="00CF08C6" w:rsidRDefault="007C5BF5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C5B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Pr="007C5B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DEF1CE7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934B13E" w14:textId="6E14A9D6" w:rsidR="009D32C6" w:rsidRPr="00F80DF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58083DF" w14:textId="77777777" w:rsidR="009D32C6" w:rsidRPr="00F80DF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E4FCE83" w14:textId="437F59CF" w:rsidR="009D32C6" w:rsidRPr="00F80DF4" w:rsidRDefault="007C5BF5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C5B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C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Pr="007C5B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6B262E3" w14:textId="77777777" w:rsidR="009D32C6" w:rsidRPr="00F80DF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4887C7F" w14:textId="08FE9313" w:rsidR="009D32C6" w:rsidRPr="00F80DF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32C6" w:rsidRPr="00071DD1" w14:paraId="1D06D1F9" w14:textId="77777777" w:rsidTr="008D7E27">
        <w:trPr>
          <w:trHeight w:val="20"/>
        </w:trPr>
        <w:tc>
          <w:tcPr>
            <w:tcW w:w="3358" w:type="dxa"/>
          </w:tcPr>
          <w:p w14:paraId="6D65C1FE" w14:textId="22DE7896" w:rsidR="009D32C6" w:rsidRPr="007F5722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D0107A" w14:textId="27E6B13C" w:rsidR="009D32C6" w:rsidRPr="000543CD" w:rsidRDefault="003700DD" w:rsidP="003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7C5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69" w:type="dxa"/>
          </w:tcPr>
          <w:p w14:paraId="1015050B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16F400E" w14:textId="677C98CB" w:rsidR="009D32C6" w:rsidRPr="00130E7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9D32C6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69" w:type="dxa"/>
          </w:tcPr>
          <w:p w14:paraId="73F91061" w14:textId="77777777" w:rsidR="009D32C6" w:rsidRPr="00F80DF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4F65B64" w14:textId="0B50A97B" w:rsidR="009D32C6" w:rsidRPr="00F80DF4" w:rsidRDefault="003700DD" w:rsidP="007C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7C5BF5" w:rsidRPr="007C5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69" w:type="dxa"/>
          </w:tcPr>
          <w:p w14:paraId="6A1CD26F" w14:textId="77777777" w:rsidR="009D32C6" w:rsidRPr="00F80DF4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EC1D49F" w14:textId="10409A53" w:rsidR="009D32C6" w:rsidRPr="00F80DF4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9D32C6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</w:tr>
    </w:tbl>
    <w:p w14:paraId="5D47E251" w14:textId="77777777" w:rsidR="00BA54C3" w:rsidRPr="008D7E27" w:rsidRDefault="00BA54C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8D7E27" w:rsidRPr="00071DD1" w14:paraId="40B60F05" w14:textId="77777777" w:rsidTr="00482192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0BD70811" w14:textId="340CF067" w:rsidR="008D7E27" w:rsidRPr="00071DD1" w:rsidRDefault="008D7E27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71" w:type="dxa"/>
            <w:gridSpan w:val="3"/>
            <w:vAlign w:val="bottom"/>
          </w:tcPr>
          <w:p w14:paraId="127C46D6" w14:textId="0F02258D" w:rsidR="008D7E27" w:rsidRPr="00CC67B9" w:rsidRDefault="008D7E27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44B63AA3" w14:textId="77777777" w:rsidR="008D7E27" w:rsidRPr="00071DD1" w:rsidRDefault="008D7E27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DF45037" w14:textId="0E813CB2" w:rsidR="008D7E27" w:rsidRPr="00D67BB3" w:rsidRDefault="008D7E27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244FC" w:rsidRPr="00071DD1" w14:paraId="53E34BE0" w14:textId="77777777" w:rsidTr="00482192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275716B4" w14:textId="1BAD80C4" w:rsidR="005244FC" w:rsidRDefault="005244FC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71" w:type="dxa"/>
            <w:gridSpan w:val="3"/>
            <w:vAlign w:val="bottom"/>
          </w:tcPr>
          <w:p w14:paraId="530EC038" w14:textId="32920C80" w:rsidR="005244FC" w:rsidRPr="00A43118" w:rsidRDefault="005244FC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77F11376" w14:textId="77777777" w:rsidR="005244FC" w:rsidRPr="00071DD1" w:rsidRDefault="005244FC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76847E04" w14:textId="69C3903C" w:rsidR="005244FC" w:rsidRPr="00D67BB3" w:rsidRDefault="005244FC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2C6" w:rsidRPr="00071DD1" w14:paraId="301D2498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271E0EF" w14:textId="14E30639" w:rsidR="009D32C6" w:rsidRPr="00071DD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D32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32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6" w:type="dxa"/>
          </w:tcPr>
          <w:p w14:paraId="45CF26B0" w14:textId="6057E428" w:rsidR="009D32C6" w:rsidRPr="00E540BE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70BFD10" w14:textId="77777777" w:rsidR="009D32C6" w:rsidRPr="00E540B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61F82175" w14:textId="61EF0375" w:rsidR="009D32C6" w:rsidRPr="00CC67B9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07286CC2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4E10D7E" w14:textId="10E01C01" w:rsidR="009D32C6" w:rsidRPr="00071DD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8CF6B66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57EC9E" w14:textId="6EE0E416" w:rsidR="009D32C6" w:rsidRPr="00071DD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D32C6" w:rsidRPr="00071DD1" w14:paraId="25A210DD" w14:textId="77777777" w:rsidTr="00C92DB9">
        <w:trPr>
          <w:trHeight w:val="164"/>
          <w:tblHeader/>
        </w:trPr>
        <w:tc>
          <w:tcPr>
            <w:tcW w:w="3358" w:type="dxa"/>
          </w:tcPr>
          <w:p w14:paraId="6911A1B9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6476337C" w14:textId="77777777" w:rsidR="009D32C6" w:rsidRPr="00071DD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32C6" w:rsidRPr="00071DD1" w14:paraId="2B4AB7AA" w14:textId="77777777" w:rsidTr="00C92DB9">
        <w:trPr>
          <w:trHeight w:val="20"/>
        </w:trPr>
        <w:tc>
          <w:tcPr>
            <w:tcW w:w="3358" w:type="dxa"/>
          </w:tcPr>
          <w:p w14:paraId="556DA894" w14:textId="3979E4D4" w:rsidR="009D32C6" w:rsidRPr="00BA54C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6AE91BBE" w14:textId="08AA1708" w:rsidR="009D32C6" w:rsidRPr="00CF08C6" w:rsidRDefault="003700DD" w:rsidP="003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69" w:type="dxa"/>
          </w:tcPr>
          <w:p w14:paraId="0BDA2A08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B8B3EDC" w14:textId="2B54C6EE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69" w:type="dxa"/>
          </w:tcPr>
          <w:p w14:paraId="37F7627A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89B305" w14:textId="2ABD3A04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69" w:type="dxa"/>
          </w:tcPr>
          <w:p w14:paraId="45A59258" w14:textId="77777777" w:rsidR="009D32C6" w:rsidRPr="00CF08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EC1767" w14:textId="01FA2915" w:rsidR="009D32C6" w:rsidRPr="00CF08C6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</w:tbl>
    <w:p w14:paraId="3E85D828" w14:textId="33870141" w:rsidR="00BA54C3" w:rsidRDefault="00BA54C3">
      <w:pPr>
        <w:sectPr w:rsidR="00BA54C3" w:rsidSect="00FE02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0C71F009" w:rsidR="00480741" w:rsidRDefault="003700DD" w:rsidP="00480741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480741" w:rsidRPr="0012538E">
        <w:rPr>
          <w:rFonts w:ascii="Angsana New" w:hAnsi="Angsana New"/>
          <w:sz w:val="30"/>
          <w:szCs w:val="30"/>
          <w:lang w:val="th-TH"/>
        </w:rPr>
        <w:tab/>
      </w:r>
      <w:r w:rsidR="00480741" w:rsidRPr="0075158D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9D32C6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16"/>
          <w:szCs w:val="16"/>
        </w:rPr>
      </w:pPr>
    </w:p>
    <w:p w14:paraId="78D4FBE8" w14:textId="433B597A" w:rsidR="00480741" w:rsidRPr="008C010D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0C6C18">
        <w:rPr>
          <w:rFonts w:ascii="Angsana New" w:hAnsi="Angsana New" w:hint="cs"/>
          <w:sz w:val="30"/>
          <w:szCs w:val="30"/>
          <w:cs/>
        </w:rPr>
        <w:t>กันยา</w:t>
      </w:r>
      <w:r w:rsidR="00BB639F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0C6C18">
        <w:rPr>
          <w:rFonts w:ascii="Angsana New" w:hAnsi="Angsana New" w:hint="cs"/>
          <w:sz w:val="30"/>
          <w:szCs w:val="30"/>
          <w:cs/>
        </w:rPr>
        <w:t>เก้า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0C6C18">
        <w:rPr>
          <w:rFonts w:ascii="Angsana New" w:hAnsi="Angsana New" w:hint="cs"/>
          <w:sz w:val="30"/>
          <w:szCs w:val="30"/>
          <w:cs/>
        </w:rPr>
        <w:t>กันยา</w:t>
      </w:r>
      <w:r w:rsidR="00BB639F">
        <w:rPr>
          <w:rFonts w:ascii="Angsana New" w:hAnsi="Angsana New" w:hint="cs"/>
          <w:sz w:val="30"/>
          <w:szCs w:val="30"/>
          <w:cs/>
        </w:rPr>
        <w:t xml:space="preserve">ยน </w:t>
      </w:r>
      <w:r w:rsidR="003700DD" w:rsidRPr="003700DD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5CED954B" w14:textId="77777777" w:rsidR="009D32C6" w:rsidRPr="00F1228E" w:rsidRDefault="009D32C6" w:rsidP="009D32C6">
      <w:pPr>
        <w:pStyle w:val="FSBlank"/>
        <w:rPr>
          <w:sz w:val="8"/>
          <w:szCs w:val="8"/>
        </w:rPr>
      </w:pPr>
    </w:p>
    <w:tbl>
      <w:tblPr>
        <w:tblW w:w="1431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080"/>
        <w:gridCol w:w="990"/>
        <w:gridCol w:w="918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9D32C6" w:rsidRPr="003C47FE" w14:paraId="77D6BD98" w14:textId="77777777" w:rsidTr="00695F60">
        <w:tc>
          <w:tcPr>
            <w:tcW w:w="1890" w:type="dxa"/>
          </w:tcPr>
          <w:p w14:paraId="21854773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1112BB28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0" w:type="dxa"/>
            <w:gridSpan w:val="13"/>
          </w:tcPr>
          <w:p w14:paraId="16A29FBC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32C6" w:rsidRPr="003C47FE" w14:paraId="418F581E" w14:textId="77777777" w:rsidTr="00695F60">
        <w:tc>
          <w:tcPr>
            <w:tcW w:w="1890" w:type="dxa"/>
          </w:tcPr>
          <w:p w14:paraId="0434694F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9B89D31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tcBorders>
              <w:left w:val="nil"/>
            </w:tcBorders>
          </w:tcPr>
          <w:p w14:paraId="6A73420E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908" w:type="dxa"/>
            <w:gridSpan w:val="2"/>
          </w:tcPr>
          <w:p w14:paraId="62BA0A72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162F9ED1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EC84E1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7BB2741E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1D8E93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70F351A0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D32C6" w:rsidRPr="003C47FE" w14:paraId="2AC69433" w14:textId="77777777" w:rsidTr="00695F60">
        <w:trPr>
          <w:trHeight w:val="234"/>
        </w:trPr>
        <w:tc>
          <w:tcPr>
            <w:tcW w:w="1890" w:type="dxa"/>
          </w:tcPr>
          <w:p w14:paraId="33344D71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88BBA05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236C4715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1908" w:type="dxa"/>
            <w:gridSpan w:val="2"/>
          </w:tcPr>
          <w:p w14:paraId="0BEFAE73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ความ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05041FA3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A3E69FD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1774C41D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75943EA9" w14:textId="77777777" w:rsidR="009D32C6" w:rsidRPr="000D262C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5334C717" w14:textId="5D152337" w:rsidR="009D32C6" w:rsidRPr="000D262C" w:rsidRDefault="00AA7B97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9D32C6" w:rsidRPr="000D262C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9D32C6" w:rsidRPr="003C47FE" w14:paraId="4DE7F0D8" w14:textId="77777777" w:rsidTr="00695F60">
        <w:tc>
          <w:tcPr>
            <w:tcW w:w="1890" w:type="dxa"/>
          </w:tcPr>
          <w:p w14:paraId="1F30300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6AEA18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476B77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96935C3" w14:textId="11817E90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8" w:type="dxa"/>
          </w:tcPr>
          <w:p w14:paraId="74403208" w14:textId="6AE5CD01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31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70" w:type="dxa"/>
          </w:tcPr>
          <w:p w14:paraId="5DCC65F3" w14:textId="6B9F377E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056FFDA9" w14:textId="77777777" w:rsidR="009D32C6" w:rsidRPr="000D262C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46302D4" w14:textId="4462E4CF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31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5704EF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0922C4D" w14:textId="4BCC86EB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12BA6642" w14:textId="77777777" w:rsidR="009D32C6" w:rsidRPr="000D262C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1B51E" w14:textId="1B4F23E3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31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ABDE9C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BE8C1A" w14:textId="65559338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0311913F" w14:textId="77777777" w:rsidR="009D32C6" w:rsidRPr="000D262C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FDE285" w14:textId="06D309ED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32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D32C6" w:rsidRPr="003C47FE" w14:paraId="76D79EF7" w14:textId="77777777" w:rsidTr="00695F60">
        <w:tc>
          <w:tcPr>
            <w:tcW w:w="1890" w:type="dxa"/>
          </w:tcPr>
          <w:p w14:paraId="560F67D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810312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3A4A8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4B1BEE" w14:textId="168288A5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18" w:type="dxa"/>
          </w:tcPr>
          <w:p w14:paraId="077B33FC" w14:textId="0C183565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1C85F8B5" w14:textId="00CE6A83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5AA2E708" w14:textId="77777777" w:rsidR="009D32C6" w:rsidRPr="000D262C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6860F59" w14:textId="5C2D3677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007A35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0116066" w14:textId="0CE7349D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45ABFA34" w14:textId="77777777" w:rsidR="009D32C6" w:rsidRPr="000D262C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AA6BDD" w14:textId="773E9458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31F8E85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F6DAA1" w14:textId="159313F1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7D2E17B8" w14:textId="77777777" w:rsidR="009D32C6" w:rsidRPr="000D262C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50E7C0" w14:textId="6F30C09D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9D32C6" w:rsidRPr="003C47FE" w14:paraId="2CE464EC" w14:textId="77777777" w:rsidTr="00695F60">
        <w:tc>
          <w:tcPr>
            <w:tcW w:w="1890" w:type="dxa"/>
          </w:tcPr>
          <w:p w14:paraId="48FA716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4ADE3AA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8" w:type="dxa"/>
            <w:gridSpan w:val="2"/>
          </w:tcPr>
          <w:p w14:paraId="4A7C697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21E6C370" w14:textId="77777777" w:rsidR="009D32C6" w:rsidRPr="000D262C" w:rsidRDefault="009D32C6" w:rsidP="009D32C6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D32C6" w:rsidRPr="003C47FE" w14:paraId="1CB3898C" w14:textId="77777777" w:rsidTr="00695F60">
        <w:tc>
          <w:tcPr>
            <w:tcW w:w="1890" w:type="dxa"/>
          </w:tcPr>
          <w:p w14:paraId="5100854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บริษัท ๙ เฟรชมาร์เก็ต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เพลส</w:t>
            </w:r>
          </w:p>
        </w:tc>
        <w:tc>
          <w:tcPr>
            <w:tcW w:w="1440" w:type="dxa"/>
          </w:tcPr>
          <w:p w14:paraId="1C05E2F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ให้เช่าและ</w:t>
            </w:r>
          </w:p>
        </w:tc>
        <w:tc>
          <w:tcPr>
            <w:tcW w:w="1080" w:type="dxa"/>
          </w:tcPr>
          <w:p w14:paraId="28DFEB7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31597C71" w14:textId="58F040EF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5107BBB7" w14:textId="11ED822D" w:rsidR="009D32C6" w:rsidRPr="000D262C" w:rsidRDefault="003700DD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30B92BF4" w14:textId="44378030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15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AD80CA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D693FEC" w14:textId="7681D887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15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9C62CD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2B3AB85" w14:textId="741917DB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15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1C7DE9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B409F2" w14:textId="1E71C75D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15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4EE6BB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A84844" w14:textId="592CF552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E9364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D489B4" w14:textId="2CCC31AB" w:rsidR="009D32C6" w:rsidRPr="000D262C" w:rsidRDefault="003D4C41" w:rsidP="003D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32C6" w:rsidRPr="003C47FE" w14:paraId="754BC416" w14:textId="77777777" w:rsidTr="00695F60">
        <w:tc>
          <w:tcPr>
            <w:tcW w:w="1890" w:type="dxa"/>
          </w:tcPr>
          <w:p w14:paraId="2EB07A7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43568FA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1080" w:type="dxa"/>
          </w:tcPr>
          <w:p w14:paraId="6AD0E50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AEE6F8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5839FE0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3D397A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6EC41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F65133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A04BE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78BB11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51645C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7EDB2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AA191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90A05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E63B0B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7F8CD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32C6" w:rsidRPr="003C47FE" w14:paraId="7B252051" w14:textId="77777777" w:rsidTr="00695F60">
        <w:tc>
          <w:tcPr>
            <w:tcW w:w="1890" w:type="dxa"/>
          </w:tcPr>
          <w:p w14:paraId="76AE7CF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EFD356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เกี่ยวกับ</w:t>
            </w:r>
          </w:p>
        </w:tc>
        <w:tc>
          <w:tcPr>
            <w:tcW w:w="1080" w:type="dxa"/>
          </w:tcPr>
          <w:p w14:paraId="72F654E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2433B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5AE152B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12E2E5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B4718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2C73610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5DB9A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A84EC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AE20B1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D06E6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28920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77E9B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14F02E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2E37F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32C6" w:rsidRPr="003C47FE" w14:paraId="3FB58CFE" w14:textId="77777777" w:rsidTr="00695F60">
        <w:tc>
          <w:tcPr>
            <w:tcW w:w="1890" w:type="dxa"/>
          </w:tcPr>
          <w:p w14:paraId="5A55C8B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802407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796F03B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2EE8D6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4B4518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4A7C9F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FAAA4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262E7B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61333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F6EB5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9AE8BE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3A9C1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8444B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4D69E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0E40CE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CF888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32C6" w:rsidRPr="003C47FE" w14:paraId="37D84AA4" w14:textId="77777777" w:rsidTr="00695F60">
        <w:tc>
          <w:tcPr>
            <w:tcW w:w="1890" w:type="dxa"/>
          </w:tcPr>
          <w:p w14:paraId="32EEBFF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บริษัท ๙ โฮเทล แอนด์</w:t>
            </w:r>
          </w:p>
        </w:tc>
        <w:tc>
          <w:tcPr>
            <w:tcW w:w="1440" w:type="dxa"/>
          </w:tcPr>
          <w:p w14:paraId="0C4762D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ดำเนินกิจการโรงแรม</w:t>
            </w:r>
          </w:p>
        </w:tc>
        <w:tc>
          <w:tcPr>
            <w:tcW w:w="1080" w:type="dxa"/>
          </w:tcPr>
          <w:p w14:paraId="29A6979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77131189" w14:textId="74B5A394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3194BB1E" w14:textId="7E21F76D" w:rsidR="009D32C6" w:rsidRPr="000D262C" w:rsidRDefault="003700DD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31DB3B9A" w14:textId="3F09605D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10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28A444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D6A66FB" w14:textId="7884CA33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10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5FD897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8EA138" w14:textId="5E938611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10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7CCBD42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9600AF" w14:textId="5E43D25B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10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FA4F57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68CEE9" w14:textId="5E7C6D62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D698D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B21B90" w14:textId="793E6F44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32C6" w:rsidRPr="003C47FE" w14:paraId="5DD587DE" w14:textId="77777777" w:rsidTr="00695F60">
        <w:tc>
          <w:tcPr>
            <w:tcW w:w="1890" w:type="dxa"/>
          </w:tcPr>
          <w:p w14:paraId="7FB43B8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1440" w:type="dxa"/>
          </w:tcPr>
          <w:p w14:paraId="405DCFD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รีสอร์ท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และห้องชุด</w:t>
            </w:r>
          </w:p>
        </w:tc>
        <w:tc>
          <w:tcPr>
            <w:tcW w:w="1080" w:type="dxa"/>
          </w:tcPr>
          <w:p w14:paraId="69FA49E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F33AD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2B24AB2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8C71D0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9B2A82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65E8F87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590DE7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1B2A6D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DB831E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5EEE3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AE58D8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73038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E5C291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A039C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32C6" w:rsidRPr="003C47FE" w14:paraId="4C306144" w14:textId="77777777" w:rsidTr="00695F60">
        <w:tc>
          <w:tcPr>
            <w:tcW w:w="1890" w:type="dxa"/>
          </w:tcPr>
          <w:p w14:paraId="63CA442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 xml:space="preserve">บริษัท ๙ สมาร์ท </w:t>
            </w:r>
          </w:p>
        </w:tc>
        <w:tc>
          <w:tcPr>
            <w:tcW w:w="1440" w:type="dxa"/>
          </w:tcPr>
          <w:p w14:paraId="61A5C40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พัฒนา</w:t>
            </w:r>
          </w:p>
        </w:tc>
        <w:tc>
          <w:tcPr>
            <w:tcW w:w="1080" w:type="dxa"/>
          </w:tcPr>
          <w:p w14:paraId="2F5EAA1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5DB03B3A" w14:textId="7B27EEA8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4CDCF81C" w14:textId="61F365EF" w:rsidR="009D32C6" w:rsidRPr="000D262C" w:rsidRDefault="003700DD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5427346B" w14:textId="0BE4673A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80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7F12DC7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19FA04A" w14:textId="6CEB6D5E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80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3D4E41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3E27F6" w14:textId="1D8D23CA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80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08FBC4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375E5E" w14:textId="62F5C668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80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82BFCD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8E880A" w14:textId="3F0BC493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059E4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950D6A" w14:textId="01EB9CE3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32C6" w:rsidRPr="003C47FE" w14:paraId="68B83088" w14:textId="77777777" w:rsidTr="00695F60">
        <w:tc>
          <w:tcPr>
            <w:tcW w:w="1890" w:type="dxa"/>
          </w:tcPr>
          <w:p w14:paraId="77104BA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ดีเวล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1440" w:type="dxa"/>
          </w:tcPr>
          <w:p w14:paraId="47338A0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1F44181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25C545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B1C535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8B6F4C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DD814D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5A41A3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38EFDC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FABC6C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BF51B8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2CF69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8FCA05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A0579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4D0CD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F2EE9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32C6" w:rsidRPr="003C47FE" w14:paraId="20669802" w14:textId="77777777" w:rsidTr="00695F60">
        <w:tc>
          <w:tcPr>
            <w:tcW w:w="1890" w:type="dxa"/>
          </w:tcPr>
          <w:p w14:paraId="7D2AC02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C1A5D7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1080" w:type="dxa"/>
          </w:tcPr>
          <w:p w14:paraId="4A80EBE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EE7145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20477D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076675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966841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CE53A6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FE13B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E46A02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67AE81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27624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5F0F03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3B517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9B0BE2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7CF24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32C6" w:rsidRPr="003C47FE" w14:paraId="3D70BE7E" w14:textId="77777777" w:rsidTr="00695F60">
        <w:tc>
          <w:tcPr>
            <w:tcW w:w="1890" w:type="dxa"/>
          </w:tcPr>
          <w:p w14:paraId="1AE249E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 xml:space="preserve">บริษัท ๙ สมาร์ท </w:t>
            </w:r>
          </w:p>
        </w:tc>
        <w:tc>
          <w:tcPr>
            <w:tcW w:w="1440" w:type="dxa"/>
          </w:tcPr>
          <w:p w14:paraId="7639560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ที่พักแรม</w:t>
            </w:r>
          </w:p>
        </w:tc>
        <w:tc>
          <w:tcPr>
            <w:tcW w:w="1080" w:type="dxa"/>
          </w:tcPr>
          <w:p w14:paraId="10A6AFE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65B6E48B" w14:textId="70FE11F1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346A881B" w14:textId="25D01878" w:rsidR="009D32C6" w:rsidRPr="000D262C" w:rsidRDefault="003700DD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75F444F4" w14:textId="057DF5B0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70639F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4EB170C" w14:textId="5F14CA99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9DFD81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B70BA33" w14:textId="012E56F7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EA40EF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DE1A48" w14:textId="2A252451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30</w:t>
            </w:r>
            <w:r w:rsidR="009D32C6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61A2F0C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FB0995" w14:textId="30629F24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AB816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912CCE" w14:textId="28A18524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32C6" w:rsidRPr="003C47FE" w14:paraId="00155F8A" w14:textId="77777777" w:rsidTr="00695F60">
        <w:tc>
          <w:tcPr>
            <w:tcW w:w="1890" w:type="dxa"/>
          </w:tcPr>
          <w:p w14:paraId="2948B19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เรสซิเดนซ์ จำกัด</w:t>
            </w:r>
          </w:p>
        </w:tc>
        <w:tc>
          <w:tcPr>
            <w:tcW w:w="1440" w:type="dxa"/>
          </w:tcPr>
          <w:p w14:paraId="64D1516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2BF58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A77A04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A4C81E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420915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75DF8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650CF4D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D18C74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AA2927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9DAA41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D7038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AAEB90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FCB50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8B9C0E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2B602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32C6" w:rsidRPr="003C47FE" w14:paraId="7F1C544E" w14:textId="77777777" w:rsidTr="00695F60">
        <w:tc>
          <w:tcPr>
            <w:tcW w:w="1890" w:type="dxa"/>
          </w:tcPr>
          <w:p w14:paraId="4EFEE5A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บริษัท นวนคร</w:t>
            </w:r>
          </w:p>
        </w:tc>
        <w:tc>
          <w:tcPr>
            <w:tcW w:w="1440" w:type="dxa"/>
          </w:tcPr>
          <w:p w14:paraId="23BD448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ให้เช่าและ</w:t>
            </w:r>
          </w:p>
        </w:tc>
        <w:tc>
          <w:tcPr>
            <w:tcW w:w="1080" w:type="dxa"/>
          </w:tcPr>
          <w:p w14:paraId="2EFB0F7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708D1DF2" w14:textId="765BE11E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.</w:t>
            </w:r>
            <w:r w:rsidRPr="003700D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70C2C55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7B18D718" w14:textId="4CE51316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5</w:t>
            </w:r>
            <w:r w:rsid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3009AC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93D61E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2E2F1C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7625BF9" w14:textId="012BDBE6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sz w:val="22"/>
                <w:szCs w:val="22"/>
              </w:rPr>
              <w:t>5</w:t>
            </w:r>
            <w:r w:rsidR="003D4C41" w:rsidRPr="003D4C41">
              <w:rPr>
                <w:rFonts w:ascii="Angsana New" w:hAnsi="Angsana New"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36F42E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65D9B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45E978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E8D409" w14:textId="46C7F4FC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1B58F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314476" w14:textId="7544AF6C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D4C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32C6" w:rsidRPr="003C47FE" w14:paraId="6D5749D0" w14:textId="77777777" w:rsidTr="00695F60">
        <w:tc>
          <w:tcPr>
            <w:tcW w:w="1890" w:type="dxa"/>
          </w:tcPr>
          <w:p w14:paraId="7CDB34A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ดีเวลลอปเมนท์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440" w:type="dxa"/>
          </w:tcPr>
          <w:p w14:paraId="008123A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1080" w:type="dxa"/>
          </w:tcPr>
          <w:p w14:paraId="754062F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220FC7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6822DB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B214A3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729977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1A4AED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5D506B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86F576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278B16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39C17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1BFA2E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DA873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81FB0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8848A3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32C6" w:rsidRPr="003C47FE" w14:paraId="59B4B8C5" w14:textId="77777777" w:rsidTr="00695F60">
        <w:tc>
          <w:tcPr>
            <w:tcW w:w="1890" w:type="dxa"/>
          </w:tcPr>
          <w:p w14:paraId="48B79E0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736814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110A81F9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B28E6A0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B2478AB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1360B3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5927A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4540AD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731932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3E73B7A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8E177E8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C1EF2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70065FD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55650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11169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9C1A9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32C6" w:rsidRPr="003C47FE" w14:paraId="260C145C" w14:textId="77777777" w:rsidTr="00695F60">
        <w:tc>
          <w:tcPr>
            <w:tcW w:w="1890" w:type="dxa"/>
          </w:tcPr>
          <w:p w14:paraId="052133F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65D3286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C1CE8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61E274E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DD6AFC7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225A56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F03E15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</w:tcPr>
          <w:p w14:paraId="6B8A5EE1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66C0DF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01EA7A" w14:textId="0612ED8B" w:rsidR="009D32C6" w:rsidRPr="000D262C" w:rsidRDefault="003700DD" w:rsidP="003D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  <w:r w:rsidR="003D4C41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78D1E64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D3B486" w14:textId="2EB5FF4D" w:rsidR="009D32C6" w:rsidRPr="000D262C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22"/>
                <w:szCs w:val="22"/>
              </w:rPr>
              <w:t>135</w:t>
            </w:r>
            <w:r w:rsidR="009D32C6" w:rsidRPr="000D262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3C15C7C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5D8CA" w14:textId="7EAB4B52" w:rsidR="009D32C6" w:rsidRPr="000D262C" w:rsidRDefault="003D4C41" w:rsidP="003D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4C4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5A8BC2" w14:textId="77777777" w:rsidR="009D32C6" w:rsidRPr="000D262C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06B2A" w14:textId="76BFE99D" w:rsidR="009D32C6" w:rsidRPr="000D262C" w:rsidRDefault="003D4C41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4C4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</w:tbl>
    <w:p w14:paraId="40CC7317" w14:textId="77777777" w:rsidR="009D32C6" w:rsidRPr="009D32C6" w:rsidRDefault="009D32C6" w:rsidP="005E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Theme="majorBidi" w:hAnsiTheme="majorBidi" w:cstheme="majorBidi"/>
          <w:sz w:val="16"/>
          <w:szCs w:val="16"/>
        </w:rPr>
      </w:pPr>
    </w:p>
    <w:p w14:paraId="359B9FB9" w14:textId="71531D02" w:rsidR="001174E0" w:rsidRPr="001174E0" w:rsidRDefault="00D40450" w:rsidP="005E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sectPr w:rsidR="001174E0" w:rsidRPr="001174E0" w:rsidSect="0049547F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</w:rPr>
        <w:t>*</w:t>
      </w:r>
      <w:r w:rsidR="001174E0" w:rsidRPr="001174E0">
        <w:rPr>
          <w:rFonts w:asciiTheme="majorBidi" w:hAnsiTheme="majorBidi" w:cstheme="majorBidi"/>
          <w:sz w:val="30"/>
          <w:szCs w:val="30"/>
          <w:cs/>
        </w:rPr>
        <w:t xml:space="preserve">บริษัทย่อยจัดตั้งในประเทศไทยเมื่อวันที่ </w:t>
      </w:r>
      <w:r w:rsidR="003700DD" w:rsidRPr="003700DD">
        <w:rPr>
          <w:rFonts w:asciiTheme="majorBidi" w:hAnsiTheme="majorBidi" w:cstheme="majorBidi"/>
          <w:sz w:val="30"/>
          <w:szCs w:val="30"/>
        </w:rPr>
        <w:t>3</w:t>
      </w:r>
      <w:r w:rsidR="001174E0"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="001174E0"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700DD" w:rsidRPr="003700DD">
        <w:rPr>
          <w:rFonts w:asciiTheme="majorBidi" w:hAnsiTheme="majorBidi" w:cstheme="majorBidi"/>
          <w:sz w:val="30"/>
          <w:szCs w:val="30"/>
        </w:rPr>
        <w:t>2565</w:t>
      </w:r>
      <w:r w:rsidR="001174E0"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="001174E0" w:rsidRPr="001174E0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3700DD" w:rsidRPr="003700DD">
        <w:rPr>
          <w:rFonts w:asciiTheme="majorBidi" w:hAnsiTheme="majorBidi" w:cstheme="majorBidi"/>
          <w:sz w:val="30"/>
          <w:szCs w:val="30"/>
        </w:rPr>
        <w:t>3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700DD" w:rsidRPr="003700DD">
        <w:rPr>
          <w:rFonts w:asciiTheme="majorBidi" w:hAnsiTheme="majorBidi" w:cstheme="majorBidi"/>
          <w:sz w:val="30"/>
          <w:szCs w:val="30"/>
        </w:rPr>
        <w:t>2565</w:t>
      </w:r>
      <w:r w:rsidR="001174E0">
        <w:tab/>
      </w:r>
    </w:p>
    <w:p w14:paraId="0473D6C5" w14:textId="3AEE76BE" w:rsidR="00081CD6" w:rsidRDefault="003700DD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</w:r>
      <w:r w:rsidR="00081CD6" w:rsidRPr="0075158D">
        <w:rPr>
          <w:rFonts w:ascii="Angsana New" w:hAnsi="Angsana New"/>
          <w:sz w:val="30"/>
          <w:szCs w:val="30"/>
          <w:cs/>
          <w:lang w:val="th-TH"/>
        </w:rPr>
        <w:t>เงินลงทุนในก</w:t>
      </w:r>
      <w:r w:rsidR="00081CD6" w:rsidRPr="0075158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800338" w:rsidRPr="008C010D" w14:paraId="71D0C826" w14:textId="77777777" w:rsidTr="00800338">
        <w:trPr>
          <w:tblHeader/>
        </w:trPr>
        <w:tc>
          <w:tcPr>
            <w:tcW w:w="1520" w:type="pct"/>
          </w:tcPr>
          <w:p w14:paraId="44CF0B9D" w14:textId="657DB26D" w:rsidR="00800338" w:rsidRPr="008C010D" w:rsidRDefault="001B310C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55FD6126" w14:textId="77777777" w:rsidR="00800338" w:rsidRPr="00081CD6" w:rsidRDefault="0080033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</w:tcPr>
          <w:p w14:paraId="34B86E93" w14:textId="5505ECA9" w:rsidR="00800338" w:rsidRPr="008C010D" w:rsidRDefault="0080033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276C197" w14:textId="77777777" w:rsidR="00800338" w:rsidRPr="008C010D" w:rsidRDefault="0080033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0ED7C92" w14:textId="77777777" w:rsidR="00800338" w:rsidRPr="008C010D" w:rsidRDefault="0080033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2C6" w:rsidRPr="008C010D" w14:paraId="61FC2BF2" w14:textId="77777777" w:rsidTr="00DE0AD0">
        <w:trPr>
          <w:tblHeader/>
        </w:trPr>
        <w:tc>
          <w:tcPr>
            <w:tcW w:w="1520" w:type="pct"/>
          </w:tcPr>
          <w:p w14:paraId="0572FA48" w14:textId="176E012E" w:rsidR="009D32C6" w:rsidRPr="00660A10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0" w:type="pct"/>
          </w:tcPr>
          <w:p w14:paraId="26F84645" w14:textId="272B0EE8" w:rsidR="009D32C6" w:rsidRPr="00081CD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DAC7BB1" w14:textId="6042F0DD" w:rsidR="009D32C6" w:rsidRPr="003735F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D11F8BC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580306B" w14:textId="60302451" w:rsidR="009D32C6" w:rsidRPr="003735F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1CE56E9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3E8DA8C" w14:textId="1885FEF0" w:rsidR="009D32C6" w:rsidRPr="003735F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71505A7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69482" w14:textId="64B93C34" w:rsidR="009D32C6" w:rsidRPr="003735FD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D32C6" w:rsidRPr="008C010D" w14:paraId="562E9D90" w14:textId="77777777" w:rsidTr="00DE0AD0">
        <w:trPr>
          <w:tblHeader/>
        </w:trPr>
        <w:tc>
          <w:tcPr>
            <w:tcW w:w="1520" w:type="pct"/>
          </w:tcPr>
          <w:p w14:paraId="222ED242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94504AA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7D0F407" w14:textId="77777777" w:rsidR="009D32C6" w:rsidRPr="008C010D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4446C0" w14:paraId="4E9E149B" w14:textId="77777777" w:rsidTr="00DE0AD0">
        <w:tc>
          <w:tcPr>
            <w:tcW w:w="1520" w:type="pct"/>
          </w:tcPr>
          <w:p w14:paraId="555F822A" w14:textId="314A7ADC" w:rsidR="009D32C6" w:rsidRPr="00A27F1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4C1171D4" w14:textId="77777777" w:rsidR="009D32C6" w:rsidRPr="002566A4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8B36C" w14:textId="274DB3D2" w:rsidR="009D32C6" w:rsidRPr="0006192A" w:rsidRDefault="003700DD" w:rsidP="00B716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 w:rsid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48" w:type="pct"/>
          </w:tcPr>
          <w:p w14:paraId="0418152C" w14:textId="77777777" w:rsidR="009D32C6" w:rsidRPr="0006192A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F0F1C8" w14:textId="51F955C2" w:rsidR="009D32C6" w:rsidRPr="0006192A" w:rsidRDefault="003700DD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</w:t>
            </w:r>
            <w:r w:rsidR="009D32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7878535B" w14:textId="77777777" w:rsidR="009D32C6" w:rsidRPr="0006192A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2B1C3" w14:textId="0ECC237F" w:rsidR="009D32C6" w:rsidRPr="0006192A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705</w:t>
            </w:r>
            <w:r w:rsidR="008D4ADC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3D0A484D" w14:textId="77777777" w:rsidR="009D32C6" w:rsidRPr="0006192A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84903B" w14:textId="6CEFF352" w:rsidR="009D32C6" w:rsidRPr="0006192A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609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9D32C6" w:rsidRPr="004446C0" w14:paraId="4CF4A8D5" w14:textId="77777777" w:rsidTr="00DE0AD0">
        <w:tc>
          <w:tcPr>
            <w:tcW w:w="1520" w:type="pct"/>
          </w:tcPr>
          <w:p w14:paraId="0F6B0F1D" w14:textId="763F0562" w:rsidR="009D32C6" w:rsidRPr="00E07FB7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8003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0338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490" w:type="pct"/>
          </w:tcPr>
          <w:p w14:paraId="192F8F7F" w14:textId="77777777" w:rsidR="009D32C6" w:rsidRPr="002566A4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A0CB4F" w14:textId="77777777" w:rsidR="009D32C6" w:rsidRPr="00F1154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7D2D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62FB45" w14:textId="77777777" w:rsidR="009D32C6" w:rsidRPr="00F1154F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4E4A54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863E33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0D0184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0020BD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2C6" w:rsidRPr="008C010D" w14:paraId="4D324A10" w14:textId="77777777" w:rsidTr="00DE0AD0">
        <w:tc>
          <w:tcPr>
            <w:tcW w:w="1520" w:type="pct"/>
          </w:tcPr>
          <w:p w14:paraId="60FDD9BB" w14:textId="6ABE7DF5" w:rsidR="009D32C6" w:rsidRPr="00E07FB7" w:rsidRDefault="00800338" w:rsidP="009D32C6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B716F1"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  <w:r w:rsidR="009D32C6"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0596B96C" w14:textId="77777777" w:rsidR="009D32C6" w:rsidRPr="002566A4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541996" w14:textId="2B5967D2" w:rsidR="009D32C6" w:rsidRPr="00F1154F" w:rsidRDefault="008D4ADC" w:rsidP="00B716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74</w:t>
            </w:r>
            <w:r w:rsidRP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940</w:t>
            </w:r>
            <w:r w:rsidRP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F664F8E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06E00B" w14:textId="58D50363" w:rsidR="009D32C6" w:rsidRPr="00F1154F" w:rsidRDefault="003700DD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107</w:t>
            </w:r>
            <w:r w:rsidR="009D32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716</w:t>
            </w:r>
          </w:p>
        </w:tc>
        <w:tc>
          <w:tcPr>
            <w:tcW w:w="148" w:type="pct"/>
          </w:tcPr>
          <w:p w14:paraId="79CDCE4C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7044AD" w14:textId="2FB212D6" w:rsidR="009D32C6" w:rsidRPr="00F1154F" w:rsidRDefault="008D4ADC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D4A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077F7B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B27B56" w14:textId="29CCABA0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2C6" w:rsidRPr="008C010D" w14:paraId="67FFC979" w14:textId="77777777" w:rsidTr="00DE0AD0">
        <w:tc>
          <w:tcPr>
            <w:tcW w:w="1520" w:type="pct"/>
          </w:tcPr>
          <w:p w14:paraId="4F0CED31" w14:textId="5237B483" w:rsidR="009D32C6" w:rsidRPr="009140DD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3DF4574E" w14:textId="77777777" w:rsidR="009D32C6" w:rsidRPr="002566A4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C61164" w14:textId="50C731B4" w:rsidR="009D32C6" w:rsidRDefault="003700DD" w:rsidP="00B716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  <w:r w:rsid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0696232A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8CFC312" w14:textId="70C29619" w:rsidR="009D32C6" w:rsidRPr="00E16FE3" w:rsidRDefault="003700DD" w:rsidP="00C008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9D32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657B67F2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4FAA05" w14:textId="683279BB" w:rsidR="009D32C6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70</w:t>
            </w:r>
            <w:r w:rsidR="008D4ADC" w:rsidRPr="008D4ADC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6D3A6C5D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5C10DC" w14:textId="0712D672" w:rsidR="009D32C6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</w:t>
            </w:r>
            <w:r w:rsidR="009D32C6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9D32C6" w:rsidRPr="008C010D" w14:paraId="0ABA977C" w14:textId="77777777" w:rsidTr="00DE0AD0">
        <w:tc>
          <w:tcPr>
            <w:tcW w:w="1520" w:type="pct"/>
          </w:tcPr>
          <w:p w14:paraId="1383564E" w14:textId="6A6E1ADD" w:rsidR="009D32C6" w:rsidRPr="00E07FB7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3092A8DB" w14:textId="77777777" w:rsidR="009D32C6" w:rsidRPr="002566A4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64AE15" w14:textId="21E552B2" w:rsidR="009D32C6" w:rsidRDefault="008D4ADC" w:rsidP="00B716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770AEA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BEA57B9" w14:textId="040A69D9" w:rsidR="009D32C6" w:rsidRPr="00E16FE3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8342E32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DD2AC6" w14:textId="19C903F7" w:rsidR="009D32C6" w:rsidRDefault="008D4ADC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D4A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BEDC61" w14:textId="77777777" w:rsidR="009D32C6" w:rsidRPr="00F1154F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191EAD" w14:textId="2A984301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2C6" w:rsidRPr="00B362BD" w14:paraId="0A72E76F" w14:textId="77777777" w:rsidTr="00DE0AD0">
        <w:tc>
          <w:tcPr>
            <w:tcW w:w="1520" w:type="pct"/>
          </w:tcPr>
          <w:p w14:paraId="13C52550" w14:textId="7598E07F" w:rsidR="009D32C6" w:rsidRDefault="009D32C6" w:rsidP="009D32C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490" w:type="pct"/>
          </w:tcPr>
          <w:p w14:paraId="0D3533BD" w14:textId="77777777" w:rsidR="009D32C6" w:rsidRPr="002566A4" w:rsidRDefault="009D32C6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0EA167" w14:textId="635C534F" w:rsidR="009D32C6" w:rsidRPr="00B716F1" w:rsidRDefault="003700DD" w:rsidP="00B716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sz w:val="30"/>
                <w:szCs w:val="30"/>
              </w:rPr>
              <w:t>795</w:t>
            </w:r>
            <w:r w:rsidR="008D4ADC" w:rsidRPr="00B716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  <w:tc>
          <w:tcPr>
            <w:tcW w:w="148" w:type="pct"/>
          </w:tcPr>
          <w:p w14:paraId="4552D667" w14:textId="77777777" w:rsidR="009D32C6" w:rsidRPr="0006192A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5F817D2" w14:textId="2BDD6238" w:rsidR="009D32C6" w:rsidRPr="0006192A" w:rsidRDefault="003700DD" w:rsidP="009D32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sz w:val="30"/>
                <w:szCs w:val="30"/>
              </w:rPr>
              <w:t>814</w:t>
            </w:r>
            <w:r w:rsidR="009D32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48" w:type="pct"/>
          </w:tcPr>
          <w:p w14:paraId="69B68411" w14:textId="77777777" w:rsidR="009D32C6" w:rsidRPr="0006192A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F56389" w14:textId="3A70131A" w:rsidR="009D32C6" w:rsidRPr="0006192A" w:rsidRDefault="003700DD" w:rsidP="008D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  <w:r w:rsidR="008D4A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75F82CB3" w14:textId="77777777" w:rsidR="009D32C6" w:rsidRPr="0006192A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D7B621" w14:textId="399B6F8C" w:rsidR="009D32C6" w:rsidRPr="0006192A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03F47B4A" w14:textId="0B04E581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60B6A1AC" w14:textId="3BB0080F" w:rsidR="00C0089F" w:rsidRPr="00FA3398" w:rsidRDefault="00C0089F" w:rsidP="00C00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3B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700DD" w:rsidRPr="003700DD">
        <w:rPr>
          <w:rFonts w:ascii="Angsana New" w:hAnsi="Angsana New"/>
          <w:sz w:val="30"/>
          <w:szCs w:val="30"/>
        </w:rPr>
        <w:t>1</w:t>
      </w:r>
      <w:r w:rsidRPr="003C43B5">
        <w:rPr>
          <w:rFonts w:ascii="Angsana New" w:hAnsi="Angsana New"/>
          <w:sz w:val="30"/>
          <w:szCs w:val="30"/>
        </w:rPr>
        <w:t xml:space="preserve"> </w:t>
      </w:r>
      <w:r w:rsidRPr="003C43B5">
        <w:rPr>
          <w:rFonts w:ascii="Angsana New" w:hAnsi="Angsana New" w:hint="cs"/>
          <w:sz w:val="30"/>
          <w:szCs w:val="30"/>
          <w:cs/>
        </w:rPr>
        <w:t>เมษายน</w:t>
      </w:r>
      <w:r w:rsidRPr="003C43B5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 w:rsidRPr="003C43B5">
        <w:rPr>
          <w:rFonts w:ascii="Angsana New" w:hAnsi="Angsana New"/>
          <w:sz w:val="30"/>
          <w:szCs w:val="30"/>
        </w:rPr>
        <w:t xml:space="preserve"> </w:t>
      </w:r>
      <w:r w:rsidRPr="003C43B5">
        <w:rPr>
          <w:rFonts w:ascii="Angsana New" w:hAnsi="Angsana New"/>
          <w:sz w:val="30"/>
          <w:szCs w:val="30"/>
          <w:cs/>
        </w:rPr>
        <w:t xml:space="preserve">บริษัทได้ชำระค่าหุ้นเพิ่มทุนให้กับบริษัท อาร์ อี เอ็น โคราช เอนเนอร์ยี่ จำกัด จำนวน  </w:t>
      </w:r>
      <w:r w:rsidR="003700DD" w:rsidRPr="003700DD">
        <w:rPr>
          <w:rFonts w:ascii="Angsana New" w:hAnsi="Angsana New"/>
          <w:spacing w:val="-2"/>
          <w:sz w:val="30"/>
          <w:szCs w:val="30"/>
        </w:rPr>
        <w:t>7</w:t>
      </w:r>
      <w:r w:rsidRPr="003C43B5">
        <w:rPr>
          <w:rFonts w:ascii="Angsana New" w:hAnsi="Angsana New"/>
          <w:spacing w:val="-2"/>
          <w:sz w:val="30"/>
          <w:szCs w:val="30"/>
        </w:rPr>
        <w:t>,</w:t>
      </w:r>
      <w:r w:rsidR="003700DD" w:rsidRPr="003700DD">
        <w:rPr>
          <w:rFonts w:ascii="Angsana New" w:hAnsi="Angsana New"/>
          <w:spacing w:val="-2"/>
          <w:sz w:val="30"/>
          <w:szCs w:val="30"/>
        </w:rPr>
        <w:t>000</w:t>
      </w:r>
      <w:r w:rsidRPr="003C43B5">
        <w:rPr>
          <w:rFonts w:ascii="Angsana New" w:hAnsi="Angsana New"/>
          <w:spacing w:val="-2"/>
          <w:sz w:val="30"/>
          <w:szCs w:val="30"/>
        </w:rPr>
        <w:t>,</w:t>
      </w:r>
      <w:r w:rsidR="003700DD" w:rsidRPr="003700DD">
        <w:rPr>
          <w:rFonts w:ascii="Angsana New" w:hAnsi="Angsana New"/>
          <w:spacing w:val="-2"/>
          <w:sz w:val="30"/>
          <w:szCs w:val="30"/>
        </w:rPr>
        <w:t>000</w:t>
      </w:r>
      <w:r w:rsidRPr="003C43B5">
        <w:rPr>
          <w:rFonts w:ascii="Angsana New" w:hAnsi="Angsana New"/>
          <w:spacing w:val="-2"/>
          <w:sz w:val="30"/>
          <w:szCs w:val="30"/>
        </w:rPr>
        <w:t xml:space="preserve"> </w:t>
      </w:r>
      <w:r w:rsidRPr="003C43B5">
        <w:rPr>
          <w:rFonts w:ascii="Angsana New" w:hAnsi="Angsana New"/>
          <w:spacing w:val="-2"/>
          <w:sz w:val="30"/>
          <w:szCs w:val="30"/>
          <w:cs/>
        </w:rPr>
        <w:t xml:space="preserve">หุ้น ในอัตราหุ้นละ </w:t>
      </w:r>
      <w:r w:rsidR="003700DD" w:rsidRPr="003700DD">
        <w:rPr>
          <w:rFonts w:ascii="Angsana New" w:hAnsi="Angsana New"/>
          <w:spacing w:val="-2"/>
          <w:sz w:val="30"/>
          <w:szCs w:val="30"/>
        </w:rPr>
        <w:t>10</w:t>
      </w:r>
      <w:r w:rsidRPr="003C43B5">
        <w:rPr>
          <w:rFonts w:ascii="Angsana New" w:hAnsi="Angsana New"/>
          <w:spacing w:val="-2"/>
          <w:sz w:val="30"/>
          <w:szCs w:val="30"/>
        </w:rPr>
        <w:t>.</w:t>
      </w:r>
      <w:r w:rsidR="003700DD" w:rsidRPr="003700DD">
        <w:rPr>
          <w:rFonts w:ascii="Angsana New" w:hAnsi="Angsana New"/>
          <w:spacing w:val="-2"/>
          <w:sz w:val="30"/>
          <w:szCs w:val="30"/>
        </w:rPr>
        <w:t>00</w:t>
      </w:r>
      <w:r w:rsidRPr="003C43B5">
        <w:rPr>
          <w:rFonts w:ascii="Angsana New" w:hAnsi="Angsana New"/>
          <w:spacing w:val="-2"/>
          <w:sz w:val="30"/>
          <w:szCs w:val="30"/>
        </w:rPr>
        <w:t xml:space="preserve"> </w:t>
      </w:r>
      <w:r w:rsidRPr="003C43B5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เป็นจำนวนเงินรวม </w:t>
      </w:r>
      <w:r w:rsidR="003700DD" w:rsidRPr="003700DD">
        <w:rPr>
          <w:rFonts w:ascii="Angsana New" w:hAnsi="Angsana New"/>
          <w:spacing w:val="-2"/>
          <w:sz w:val="30"/>
          <w:szCs w:val="30"/>
        </w:rPr>
        <w:t>70</w:t>
      </w:r>
      <w:r w:rsidRPr="003C43B5">
        <w:rPr>
          <w:rFonts w:ascii="Angsana New" w:hAnsi="Angsana New"/>
          <w:spacing w:val="-2"/>
          <w:sz w:val="30"/>
          <w:szCs w:val="30"/>
        </w:rPr>
        <w:t>.</w:t>
      </w:r>
      <w:r w:rsidR="003700DD" w:rsidRPr="003700DD">
        <w:rPr>
          <w:rFonts w:ascii="Angsana New" w:hAnsi="Angsana New"/>
          <w:spacing w:val="-2"/>
          <w:sz w:val="30"/>
          <w:szCs w:val="30"/>
        </w:rPr>
        <w:t>0</w:t>
      </w:r>
      <w:r w:rsidRPr="003C43B5">
        <w:rPr>
          <w:rFonts w:ascii="Angsana New" w:hAnsi="Angsana New"/>
          <w:spacing w:val="-2"/>
          <w:sz w:val="30"/>
          <w:szCs w:val="30"/>
        </w:rPr>
        <w:t xml:space="preserve"> </w:t>
      </w:r>
      <w:r w:rsidRPr="003C43B5">
        <w:rPr>
          <w:rFonts w:ascii="Angsana New" w:hAnsi="Angsana New"/>
          <w:spacing w:val="-2"/>
          <w:sz w:val="30"/>
          <w:szCs w:val="30"/>
          <w:cs/>
        </w:rPr>
        <w:t>ล้านบาท ซึ่งเป็นการเพิ่มทุนตามสัดส่วนการลงทุน</w:t>
      </w:r>
      <w:r w:rsidRPr="003C43B5">
        <w:rPr>
          <w:rFonts w:ascii="Angsana New" w:hAnsi="Angsana New"/>
          <w:sz w:val="30"/>
          <w:szCs w:val="30"/>
          <w:cs/>
        </w:rPr>
        <w:t>ของบริษัท</w:t>
      </w:r>
      <w:r w:rsidRPr="00FA3398">
        <w:rPr>
          <w:rFonts w:ascii="Angsana New" w:hAnsi="Angsana New"/>
          <w:sz w:val="30"/>
          <w:szCs w:val="30"/>
          <w:cs/>
        </w:rPr>
        <w:t xml:space="preserve"> </w:t>
      </w:r>
    </w:p>
    <w:p w14:paraId="2A7EE226" w14:textId="77777777" w:rsidR="00C0089F" w:rsidRDefault="00C0089F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78D580A3" w:rsidR="009A3D64" w:rsidRPr="00F27DC2" w:rsidRDefault="00C008F3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9A3D64" w:rsidRPr="00F27DC2" w:rsidSect="0049547F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700DD" w:rsidRPr="003700DD">
        <w:rPr>
          <w:rFonts w:ascii="Angsana New" w:hAnsi="Angsana New"/>
          <w:sz w:val="30"/>
          <w:szCs w:val="30"/>
        </w:rPr>
        <w:t>26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3700DD" w:rsidRPr="003700DD">
        <w:rPr>
          <w:rFonts w:ascii="Angsana New" w:hAnsi="Angsana New"/>
          <w:sz w:val="30"/>
          <w:szCs w:val="30"/>
        </w:rPr>
        <w:t>2564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="00E93654"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E93654">
        <w:rPr>
          <w:rFonts w:ascii="Angsana New" w:hAnsi="Angsana New"/>
          <w:sz w:val="30"/>
          <w:szCs w:val="30"/>
        </w:rPr>
        <w:t>,</w:t>
      </w:r>
      <w:r w:rsidR="003700DD" w:rsidRPr="003700DD">
        <w:rPr>
          <w:rFonts w:ascii="Angsana New" w:hAnsi="Angsana New"/>
          <w:sz w:val="30"/>
          <w:szCs w:val="30"/>
        </w:rPr>
        <w:t>465</w:t>
      </w:r>
      <w:r w:rsidR="00E93654">
        <w:rPr>
          <w:rFonts w:ascii="Angsana New" w:hAnsi="Angsana New"/>
          <w:sz w:val="30"/>
          <w:szCs w:val="30"/>
        </w:rPr>
        <w:t>,</w:t>
      </w:r>
      <w:r w:rsidR="003700DD" w:rsidRPr="003700DD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3700DD" w:rsidRPr="003700DD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>.</w:t>
      </w:r>
      <w:r w:rsidR="003700DD" w:rsidRPr="003700DD">
        <w:rPr>
          <w:rFonts w:ascii="Angsana New" w:hAnsi="Angsana New"/>
          <w:sz w:val="30"/>
          <w:szCs w:val="30"/>
        </w:rPr>
        <w:t>50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E93654"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26</w:t>
      </w:r>
      <w:r w:rsidR="00E93654">
        <w:rPr>
          <w:rFonts w:ascii="Angsana New" w:hAnsi="Angsana New"/>
          <w:sz w:val="30"/>
          <w:szCs w:val="30"/>
        </w:rPr>
        <w:t>.</w:t>
      </w:r>
      <w:r w:rsidR="003700DD" w:rsidRPr="003700DD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 w:rsidR="00636522">
        <w:rPr>
          <w:rFonts w:ascii="Angsana New" w:hAnsi="Angsana New"/>
          <w:sz w:val="30"/>
          <w:szCs w:val="30"/>
        </w:rPr>
        <w:t xml:space="preserve"> </w:t>
      </w:r>
      <w:r w:rsidR="00636522"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636522">
        <w:rPr>
          <w:rFonts w:ascii="Angsana New" w:hAnsi="Angsana New"/>
          <w:sz w:val="30"/>
          <w:szCs w:val="30"/>
        </w:rPr>
        <w:t xml:space="preserve"> </w:t>
      </w:r>
    </w:p>
    <w:p w14:paraId="3256DA32" w14:textId="6BE08EAD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5A3CFB">
        <w:rPr>
          <w:rFonts w:ascii="Angsana New" w:hAnsi="Angsana New"/>
          <w:sz w:val="30"/>
          <w:szCs w:val="30"/>
        </w:rPr>
        <w:t xml:space="preserve"> </w:t>
      </w:r>
      <w:r w:rsidR="004E59A4">
        <w:rPr>
          <w:rFonts w:ascii="Angsana New" w:hAnsi="Angsana New" w:hint="cs"/>
          <w:sz w:val="30"/>
          <w:szCs w:val="30"/>
          <w:cs/>
        </w:rPr>
        <w:t>กันยา</w:t>
      </w:r>
      <w:r w:rsidR="005A3CFB">
        <w:rPr>
          <w:rFonts w:ascii="Angsana New" w:hAnsi="Angsana New" w:hint="cs"/>
          <w:sz w:val="30"/>
          <w:szCs w:val="30"/>
          <w:cs/>
        </w:rPr>
        <w:t>ยน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4E59A4">
        <w:rPr>
          <w:rFonts w:ascii="Angsana New" w:hAnsi="Angsana New" w:hint="cs"/>
          <w:sz w:val="30"/>
          <w:szCs w:val="30"/>
          <w:cs/>
        </w:rPr>
        <w:t>เก้า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5A3CFB">
        <w:rPr>
          <w:rFonts w:ascii="Angsana New" w:hAnsi="Angsana New"/>
          <w:sz w:val="30"/>
          <w:szCs w:val="30"/>
        </w:rPr>
        <w:t xml:space="preserve"> </w:t>
      </w:r>
      <w:r w:rsidR="004E59A4">
        <w:rPr>
          <w:rFonts w:ascii="Angsana New" w:hAnsi="Angsana New" w:hint="cs"/>
          <w:sz w:val="30"/>
          <w:szCs w:val="30"/>
          <w:cs/>
        </w:rPr>
        <w:t>กันยา</w:t>
      </w:r>
      <w:r w:rsidR="005A3CFB">
        <w:rPr>
          <w:rFonts w:ascii="Angsana New" w:hAnsi="Angsana New" w:hint="cs"/>
          <w:sz w:val="30"/>
          <w:szCs w:val="30"/>
          <w:cs/>
        </w:rPr>
        <w:t xml:space="preserve">ยน </w:t>
      </w:r>
      <w:r w:rsidR="003700DD" w:rsidRPr="003700DD">
        <w:rPr>
          <w:rFonts w:ascii="Angsana New" w:hAnsi="Angsana New"/>
          <w:sz w:val="30"/>
          <w:szCs w:val="30"/>
        </w:rPr>
        <w:t>2565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63399391" w14:textId="77777777" w:rsidR="009D32C6" w:rsidRPr="006811CF" w:rsidRDefault="009D32C6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09"/>
        <w:gridCol w:w="811"/>
        <w:gridCol w:w="810"/>
        <w:gridCol w:w="900"/>
        <w:gridCol w:w="270"/>
        <w:gridCol w:w="810"/>
        <w:gridCol w:w="27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9D32C6" w:rsidRPr="00A33B81" w14:paraId="743A7246" w14:textId="77777777" w:rsidTr="00695F60">
        <w:tc>
          <w:tcPr>
            <w:tcW w:w="1710" w:type="dxa"/>
          </w:tcPr>
          <w:p w14:paraId="32DEFFA3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01E183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3353B80" w14:textId="77777777" w:rsidR="009D32C6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1" w:type="dxa"/>
            <w:gridSpan w:val="2"/>
          </w:tcPr>
          <w:p w14:paraId="3C388055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EA006C2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01E10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  <w:gridSpan w:val="3"/>
          </w:tcPr>
          <w:p w14:paraId="1CFE20A2" w14:textId="77777777" w:rsidR="009D32C6" w:rsidRPr="00657596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59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C36B201" w14:textId="77777777" w:rsidR="009D32C6" w:rsidRPr="00657596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07" w:type="dxa"/>
            <w:gridSpan w:val="7"/>
          </w:tcPr>
          <w:p w14:paraId="3957B152" w14:textId="77777777" w:rsidR="009D32C6" w:rsidRPr="00657596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59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32C6" w:rsidRPr="00A33B81" w14:paraId="141A06D3" w14:textId="77777777" w:rsidTr="00695F60">
        <w:tc>
          <w:tcPr>
            <w:tcW w:w="1710" w:type="dxa"/>
          </w:tcPr>
          <w:p w14:paraId="013EDF52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09F1E0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11B34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9" w:type="dxa"/>
          </w:tcPr>
          <w:p w14:paraId="15CD96B9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621" w:type="dxa"/>
            <w:gridSpan w:val="2"/>
          </w:tcPr>
          <w:p w14:paraId="0B1C025D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980" w:type="dxa"/>
            <w:gridSpan w:val="3"/>
          </w:tcPr>
          <w:p w14:paraId="4C936461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EB8BA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1818918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  <w:gridSpan w:val="3"/>
          </w:tcPr>
          <w:p w14:paraId="3175292C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B95373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3" w:type="dxa"/>
          </w:tcPr>
          <w:p w14:paraId="3EC35425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67FE289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28C77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6F73A43E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4270D7C2" w14:textId="77777777" w:rsidR="009D32C6" w:rsidRPr="00A33B81" w:rsidRDefault="009D32C6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7E12036A" w14:textId="7A1E6BB2" w:rsidR="009D32C6" w:rsidRPr="00A33B81" w:rsidRDefault="0059003A" w:rsidP="0069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9D32C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9D32C6" w:rsidRPr="00A33B81" w14:paraId="1394DB09" w14:textId="77777777" w:rsidTr="00695F60">
        <w:tc>
          <w:tcPr>
            <w:tcW w:w="1710" w:type="dxa"/>
          </w:tcPr>
          <w:p w14:paraId="4584964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871D6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7C7EF36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2D4D4044" w14:textId="6BB94173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D32C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</w:tcPr>
          <w:p w14:paraId="07A735DE" w14:textId="4A5287A7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D32C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34CA2BDD" w14:textId="17F5D346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D32C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4B018930" w14:textId="77777777" w:rsidR="009D32C6" w:rsidRPr="00067C94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F8D05B" w14:textId="1E298995" w:rsidR="009D32C6" w:rsidRPr="00A33B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D32C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85DE556" w14:textId="77777777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33E983" w14:textId="3EA28EB1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D32C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3921531" w14:textId="77777777" w:rsidR="009D32C6" w:rsidRPr="00A33B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43C108" w14:textId="6FA51C73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D32C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60512DA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50CF56" w14:textId="6410DBFF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D32C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82ED928" w14:textId="77777777" w:rsidR="009D32C6" w:rsidRPr="00A33B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4D8EE0" w14:textId="7E12C225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D32C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26EFBD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6BF75F7" w14:textId="461F1530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D32C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6A1D53ED" w14:textId="77777777" w:rsidR="009D32C6" w:rsidRPr="00A33B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29AB14" w14:textId="1690D57A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32C6" w:rsidRPr="00D337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D32C6" w:rsidRPr="00D337B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9D32C6" w:rsidRPr="00A33B81" w14:paraId="6B30067E" w14:textId="77777777" w:rsidTr="00695F60">
        <w:tc>
          <w:tcPr>
            <w:tcW w:w="1710" w:type="dxa"/>
          </w:tcPr>
          <w:p w14:paraId="50A3A7A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63E28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5FF515C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58504B01" w14:textId="2C869DFC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</w:tcPr>
          <w:p w14:paraId="1B5A408E" w14:textId="777E7721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06B3D3B" w14:textId="1294AF2C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D1902BC" w14:textId="77777777" w:rsidR="009D32C6" w:rsidRPr="00067C94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8ABB58" w14:textId="39E2D5AC" w:rsidR="009D32C6" w:rsidRPr="00A33B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C41D8AB" w14:textId="77777777" w:rsidR="009D32C6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521C65B" w14:textId="06B1FC0E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BC3474F" w14:textId="77777777" w:rsidR="009D32C6" w:rsidRPr="00A33B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9368A8" w14:textId="501C4C65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3" w:type="dxa"/>
          </w:tcPr>
          <w:p w14:paraId="0B22CF6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7B31C7" w14:textId="1C3AD1BC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E318232" w14:textId="77777777" w:rsidR="009D32C6" w:rsidRPr="00A33B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5CAF60" w14:textId="0F36DE00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AC0CF6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1E1F1AB" w14:textId="6AF74492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4011700" w14:textId="77777777" w:rsidR="009D32C6" w:rsidRPr="00A33B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DC0170" w14:textId="68160D90" w:rsidR="009D32C6" w:rsidRPr="00A33B81" w:rsidRDefault="003700DD" w:rsidP="0014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D32C6" w:rsidRPr="00A33B81" w14:paraId="356E522A" w14:textId="77777777" w:rsidTr="00695F60">
        <w:tc>
          <w:tcPr>
            <w:tcW w:w="1710" w:type="dxa"/>
          </w:tcPr>
          <w:p w14:paraId="2C7603B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7850C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10BFB3F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1" w:type="dxa"/>
            <w:gridSpan w:val="2"/>
          </w:tcPr>
          <w:p w14:paraId="2567E41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97" w:type="dxa"/>
            <w:gridSpan w:val="15"/>
          </w:tcPr>
          <w:p w14:paraId="1DA7477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D32C6" w:rsidRPr="00A33B81" w14:paraId="480EDCA5" w14:textId="77777777" w:rsidTr="00695F60">
        <w:tc>
          <w:tcPr>
            <w:tcW w:w="1710" w:type="dxa"/>
          </w:tcPr>
          <w:p w14:paraId="6452E13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5A979BA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053C36B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720C7993" w14:textId="3E0FFBEB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/>
                <w:sz w:val="24"/>
                <w:szCs w:val="24"/>
              </w:rPr>
              <w:t>29</w:t>
            </w:r>
            <w:r w:rsidR="008312F6" w:rsidRPr="008312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00DD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810" w:type="dxa"/>
          </w:tcPr>
          <w:p w14:paraId="63A0EDD8" w14:textId="7CDB7820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D32C6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2FD1519C" w14:textId="45299EE8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/>
                <w:sz w:val="24"/>
                <w:szCs w:val="24"/>
              </w:rPr>
              <w:t>2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/>
                <w:sz w:val="24"/>
                <w:szCs w:val="24"/>
              </w:rPr>
              <w:t>000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C3494D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F5E76" w14:textId="763EC9C4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217CAF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D1D6AC" w14:textId="047AF9D4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4E254AC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B22995" w14:textId="4CDCFFE5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73" w:type="dxa"/>
          </w:tcPr>
          <w:p w14:paraId="58F1ED9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4264C" w14:textId="167A66FE" w:rsidR="009D32C6" w:rsidRPr="00BE08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6FAE222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610544" w14:textId="5C7EC7C0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5313C61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8A41A28" w14:textId="396DF48B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0A8C3F4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48353" w14:textId="101FBFFC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  <w:tr w:rsidR="009D32C6" w:rsidRPr="00A33B81" w14:paraId="1008C71D" w14:textId="77777777" w:rsidTr="00695F60">
        <w:tc>
          <w:tcPr>
            <w:tcW w:w="1710" w:type="dxa"/>
          </w:tcPr>
          <w:p w14:paraId="7D33897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</w:tcPr>
          <w:p w14:paraId="3D2CBCA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784DE4D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F52448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1C099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9E80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7820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8326F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79EFC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3F155C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757A8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E9895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745DC3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1D0FA1" w14:textId="77777777" w:rsidR="009D32C6" w:rsidRPr="00BE08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ED666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7F8D1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5459E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C092B9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D9F65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CBD07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32C6" w:rsidRPr="00A33B81" w14:paraId="524C93D5" w14:textId="77777777" w:rsidTr="00695F60">
        <w:tc>
          <w:tcPr>
            <w:tcW w:w="1710" w:type="dxa"/>
          </w:tcPr>
          <w:p w14:paraId="3BCB566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BEE0C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6FC2C61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E36C50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31E94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CEF7B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015CA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4B54B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DF49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29CB48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63BB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EEB14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2314C98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84828E" w14:textId="77777777" w:rsidR="009D32C6" w:rsidRPr="00BE08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701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8692A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B4D82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8D50EB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30F7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95723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32C6" w:rsidRPr="00A33B81" w14:paraId="6D00F571" w14:textId="77777777" w:rsidTr="00695F60">
        <w:tc>
          <w:tcPr>
            <w:tcW w:w="1710" w:type="dxa"/>
          </w:tcPr>
          <w:p w14:paraId="5ED02E0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22EE9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และไอน้ำ</w:t>
            </w:r>
          </w:p>
        </w:tc>
        <w:tc>
          <w:tcPr>
            <w:tcW w:w="809" w:type="dxa"/>
          </w:tcPr>
          <w:p w14:paraId="644E8A3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4195DA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A012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7AB47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6B2DA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C2238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D9B8B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8F8FE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FAE6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1EB5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4E97F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27AD87" w14:textId="77777777" w:rsidR="009D32C6" w:rsidRPr="00BE08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38D7A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B50F2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1453C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1DF64C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A959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BA880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32C6" w:rsidRPr="00A33B81" w14:paraId="03E378CE" w14:textId="77777777" w:rsidTr="00695F60">
        <w:tc>
          <w:tcPr>
            <w:tcW w:w="1710" w:type="dxa"/>
          </w:tcPr>
          <w:p w14:paraId="58D4D0C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990" w:type="dxa"/>
          </w:tcPr>
          <w:p w14:paraId="775A75A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809" w:type="dxa"/>
          </w:tcPr>
          <w:p w14:paraId="646152B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04AE89C1" w14:textId="59F84AB8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/>
                <w:sz w:val="24"/>
                <w:szCs w:val="24"/>
              </w:rPr>
              <w:t>51</w:t>
            </w:r>
            <w:r w:rsidR="008312F6" w:rsidRPr="008312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00DD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6E753BB" w14:textId="2363AAE0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9D32C6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638403A0" w14:textId="0F29B01A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/>
                <w:sz w:val="24"/>
                <w:szCs w:val="24"/>
              </w:rPr>
              <w:t>2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5A8BF10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AACED" w14:textId="640587D4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3FB8E4F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3342AD9" w14:textId="73797E75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270" w:type="dxa"/>
          </w:tcPr>
          <w:p w14:paraId="735CA83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F0B18" w14:textId="06FC503C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73" w:type="dxa"/>
          </w:tcPr>
          <w:p w14:paraId="0A4976F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65434F" w14:textId="1352273B" w:rsidR="009D32C6" w:rsidRPr="00BE08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2AD4114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A7B9FF" w14:textId="12F84C5D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5197200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DB3EBA8" w14:textId="2D887796" w:rsidR="009D32C6" w:rsidRPr="00A33B81" w:rsidRDefault="00841A0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645A5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EA419A" w14:textId="42BB66CE" w:rsidR="009D32C6" w:rsidRPr="00A33B81" w:rsidRDefault="008312F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1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32C6" w:rsidRPr="00A33B81" w14:paraId="6907A52F" w14:textId="77777777" w:rsidTr="00695F60">
        <w:tc>
          <w:tcPr>
            <w:tcW w:w="1710" w:type="dxa"/>
          </w:tcPr>
          <w:p w14:paraId="489E31B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14:paraId="77E6A3E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62BC8D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5933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AE538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C7C0C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C795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08355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F3BEB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7E890C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08014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25135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3F63228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308AE7" w14:textId="77777777" w:rsidR="009D32C6" w:rsidRPr="00BE08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4DB56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35296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8321D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9B6673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A2533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60361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32C6" w:rsidRPr="00A33B81" w14:paraId="239D26DD" w14:textId="77777777" w:rsidTr="00695F60">
        <w:tc>
          <w:tcPr>
            <w:tcW w:w="1710" w:type="dxa"/>
          </w:tcPr>
          <w:p w14:paraId="6558E8F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990" w:type="dxa"/>
          </w:tcPr>
          <w:p w14:paraId="1EED62D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13F553D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459DCCAC" w14:textId="57C5D65F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/>
                <w:sz w:val="24"/>
                <w:szCs w:val="24"/>
              </w:rPr>
              <w:t>35</w:t>
            </w:r>
            <w:r w:rsidR="008312F6" w:rsidRPr="008312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00DD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51C1C876" w14:textId="1C6E7389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123438E0" w14:textId="0F47DF89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876B35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CA8211" w14:textId="784D3275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FECBD6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82A5881" w14:textId="1ED39BCF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8312F6" w:rsidRP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270" w:type="dxa"/>
          </w:tcPr>
          <w:p w14:paraId="4B92291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3F94ED" w14:textId="22863E11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3" w:type="dxa"/>
          </w:tcPr>
          <w:p w14:paraId="3F4110B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AA39B" w14:textId="042D3906" w:rsidR="009D32C6" w:rsidRPr="00BE08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831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4D33F7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656A7" w14:textId="5A884457" w:rsidR="009D32C6" w:rsidRPr="00A33B81" w:rsidRDefault="003700DD" w:rsidP="0084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9D32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3AA714C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6D483B6" w14:textId="67609134" w:rsidR="009D32C6" w:rsidRPr="00A33B81" w:rsidRDefault="00841A0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CDB52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ABA9C8" w14:textId="4F4FA606" w:rsidR="009D32C6" w:rsidRPr="00A33B81" w:rsidRDefault="008312F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1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32C6" w:rsidRPr="00A33B81" w14:paraId="2621EE17" w14:textId="77777777" w:rsidTr="00695F60">
        <w:tc>
          <w:tcPr>
            <w:tcW w:w="1710" w:type="dxa"/>
          </w:tcPr>
          <w:p w14:paraId="5EE8B18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990" w:type="dxa"/>
          </w:tcPr>
          <w:p w14:paraId="1FEF0ED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3119FC1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E7F27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4D945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1015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DDF6F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586C0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35EE0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4F9BBC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A528A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14FEB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C4B8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69877A" w14:textId="77777777" w:rsidR="009D32C6" w:rsidRPr="00BE08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7F379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83DD9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D8C5F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F2E9176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8F065B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F3842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32C6" w:rsidRPr="00A33B81" w14:paraId="4F1AD5A5" w14:textId="77777777" w:rsidTr="00695F60">
        <w:tc>
          <w:tcPr>
            <w:tcW w:w="1710" w:type="dxa"/>
          </w:tcPr>
          <w:p w14:paraId="7EB7B00F" w14:textId="77777777" w:rsidR="009D32C6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EA292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1D38D69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8D458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B0603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6835E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9F9C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1F121E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6DAC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3048C0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7D43D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A11BCD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FB448E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5CF5E6" w14:textId="77777777" w:rsidR="009D32C6" w:rsidRPr="00BE085F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22C54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7B800F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ECAEB8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30F79892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A4D6B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CDA409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32C6" w:rsidRPr="00A33B81" w14:paraId="639F42EF" w14:textId="77777777" w:rsidTr="00695F60">
        <w:tc>
          <w:tcPr>
            <w:tcW w:w="1710" w:type="dxa"/>
          </w:tcPr>
          <w:p w14:paraId="5382F5C1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621ACCA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3929C67C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12B0562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1E58DC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E7CD7F2" w14:textId="77777777" w:rsidR="009D32C6" w:rsidRPr="000F4DD3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7531C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903C1D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2F2195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B27FC84" w14:textId="304CBA44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795</w:t>
            </w:r>
            <w:r w:rsidR="008312F6" w:rsidRPr="00831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</w:t>
            </w:r>
          </w:p>
        </w:tc>
        <w:tc>
          <w:tcPr>
            <w:tcW w:w="270" w:type="dxa"/>
          </w:tcPr>
          <w:p w14:paraId="380F0DF3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96FBC5" w14:textId="34E599AB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</w:t>
            </w:r>
            <w:r w:rsidR="009D32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</w:t>
            </w:r>
          </w:p>
        </w:tc>
        <w:tc>
          <w:tcPr>
            <w:tcW w:w="273" w:type="dxa"/>
          </w:tcPr>
          <w:p w14:paraId="1F457BE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AEFD65" w14:textId="609DB68E" w:rsidR="009D32C6" w:rsidRPr="00BE085F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775</w:t>
            </w:r>
            <w:r w:rsidR="008312F6" w:rsidRPr="00831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1F3BF98A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0E18C" w14:textId="1C5BCD1E" w:rsidR="009D32C6" w:rsidRPr="00A33B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  <w:r w:rsidR="009D32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00399D77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D5A9D65" w14:textId="5D3A91EE" w:rsidR="009D32C6" w:rsidRPr="00404EB2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841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58550A40" w14:textId="77777777" w:rsidR="009D32C6" w:rsidRPr="00A33B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772A51" w14:textId="1C6B8848" w:rsidR="009D32C6" w:rsidRPr="00D337B3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D337B3" w:rsidRPr="00D337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0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4220C2C2" w:rsidR="0064247E" w:rsidRPr="008C010D" w:rsidRDefault="00141065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12C60EF6" w:rsidR="00EA5EC7" w:rsidRPr="0012538E" w:rsidRDefault="003700DD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D51E29" w:rsidRDefault="00EA5EC7" w:rsidP="00EA5EC7">
      <w:pPr>
        <w:pStyle w:val="FSBlank"/>
        <w:rPr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32"/>
        <w:gridCol w:w="178"/>
        <w:gridCol w:w="1296"/>
      </w:tblGrid>
      <w:tr w:rsidR="001D274A" w:rsidRPr="005B3016" w14:paraId="577F2F9C" w14:textId="77777777" w:rsidTr="00BD3350">
        <w:trPr>
          <w:cantSplit/>
          <w:trHeight w:val="389"/>
          <w:tblHeader/>
        </w:trPr>
        <w:tc>
          <w:tcPr>
            <w:tcW w:w="6300" w:type="dxa"/>
            <w:vAlign w:val="bottom"/>
          </w:tcPr>
          <w:p w14:paraId="4D3D80F0" w14:textId="7188562F" w:rsidR="001D274A" w:rsidRPr="00EF18DB" w:rsidRDefault="001D274A" w:rsidP="00BD3350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00DD"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00DD"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32" w:type="dxa"/>
            <w:vAlign w:val="bottom"/>
          </w:tcPr>
          <w:p w14:paraId="4B884DA8" w14:textId="77777777" w:rsidR="001D274A" w:rsidRPr="005B3016" w:rsidRDefault="001D274A" w:rsidP="00BD33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717F109" w14:textId="77777777" w:rsidR="001D274A" w:rsidRPr="005B3016" w:rsidRDefault="001D274A" w:rsidP="00BD33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C86B949" w14:textId="77777777" w:rsidR="001D274A" w:rsidRPr="005B3016" w:rsidRDefault="001D274A" w:rsidP="00BD33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74A" w:rsidRPr="005B3016" w14:paraId="463C44DF" w14:textId="77777777" w:rsidTr="00BD3350">
        <w:trPr>
          <w:cantSplit/>
          <w:trHeight w:val="389"/>
          <w:tblHeader/>
        </w:trPr>
        <w:tc>
          <w:tcPr>
            <w:tcW w:w="6300" w:type="dxa"/>
          </w:tcPr>
          <w:p w14:paraId="45526AE2" w14:textId="77777777" w:rsidR="001D274A" w:rsidRPr="006747B6" w:rsidRDefault="001D274A" w:rsidP="00BD3350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05DB3992" w14:textId="77777777" w:rsidR="001D274A" w:rsidRPr="003C439B" w:rsidRDefault="001D274A" w:rsidP="00BD33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274A" w:rsidRPr="005B3016" w14:paraId="1C1CC003" w14:textId="77777777" w:rsidTr="00BD3350">
        <w:trPr>
          <w:cantSplit/>
        </w:trPr>
        <w:tc>
          <w:tcPr>
            <w:tcW w:w="6300" w:type="dxa"/>
          </w:tcPr>
          <w:p w14:paraId="112AE6A5" w14:textId="77777777" w:rsidR="001D274A" w:rsidRPr="00CB5126" w:rsidRDefault="001D274A" w:rsidP="00BD3350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</w:tcPr>
          <w:p w14:paraId="35DF144B" w14:textId="12D6EE82" w:rsidR="001D274A" w:rsidRPr="005B3016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/>
                <w:sz w:val="30"/>
                <w:szCs w:val="30"/>
              </w:rPr>
              <w:t>23</w:t>
            </w:r>
            <w:r w:rsidR="00630324">
              <w:rPr>
                <w:rFonts w:asciiTheme="majorBidi" w:hAnsiTheme="majorBidi"/>
                <w:sz w:val="30"/>
                <w:szCs w:val="30"/>
              </w:rPr>
              <w:t>2,957</w:t>
            </w:r>
          </w:p>
        </w:tc>
        <w:tc>
          <w:tcPr>
            <w:tcW w:w="178" w:type="dxa"/>
            <w:vAlign w:val="bottom"/>
          </w:tcPr>
          <w:p w14:paraId="4A1A5E9B" w14:textId="77777777" w:rsidR="001D274A" w:rsidRPr="005B3016" w:rsidRDefault="001D274A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AC4695" w14:textId="0347D69D" w:rsidR="001D274A" w:rsidRPr="005B3016" w:rsidRDefault="00630324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62,841</w:t>
            </w:r>
          </w:p>
        </w:tc>
      </w:tr>
      <w:tr w:rsidR="001D274A" w:rsidRPr="005B3016" w14:paraId="69190F77" w14:textId="77777777" w:rsidTr="00BD3350">
        <w:trPr>
          <w:cantSplit/>
        </w:trPr>
        <w:tc>
          <w:tcPr>
            <w:tcW w:w="6300" w:type="dxa"/>
          </w:tcPr>
          <w:p w14:paraId="15FEEC90" w14:textId="77777777" w:rsidR="001D274A" w:rsidRDefault="001D274A" w:rsidP="00BD3350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</w:tcPr>
          <w:p w14:paraId="6FC61000" w14:textId="7F62A9A7" w:rsidR="001D274A" w:rsidRPr="005B3016" w:rsidRDefault="00395517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9551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700DD" w:rsidRPr="003700DD">
              <w:rPr>
                <w:rFonts w:asciiTheme="majorBidi" w:hAnsiTheme="majorBidi"/>
                <w:sz w:val="30"/>
                <w:szCs w:val="30"/>
              </w:rPr>
              <w:t>28</w:t>
            </w:r>
            <w:r w:rsidRPr="00395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00DD" w:rsidRPr="003700DD">
              <w:rPr>
                <w:rFonts w:asciiTheme="majorBidi" w:hAnsiTheme="majorBidi"/>
                <w:sz w:val="30"/>
                <w:szCs w:val="30"/>
              </w:rPr>
              <w:t>847</w:t>
            </w:r>
            <w:r w:rsidRPr="0039551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1C60B8FA" w14:textId="77777777" w:rsidR="001D274A" w:rsidRPr="005B3016" w:rsidRDefault="001D274A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5A514BA" w14:textId="4AC4499D" w:rsidR="001D274A" w:rsidRPr="005B3016" w:rsidRDefault="00395517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9551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700DD" w:rsidRPr="003700DD">
              <w:rPr>
                <w:rFonts w:asciiTheme="majorBidi" w:hAnsiTheme="majorBidi"/>
                <w:sz w:val="30"/>
                <w:szCs w:val="30"/>
              </w:rPr>
              <w:t>28</w:t>
            </w:r>
            <w:r w:rsidRPr="00395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00DD" w:rsidRPr="003700DD">
              <w:rPr>
                <w:rFonts w:asciiTheme="majorBidi" w:hAnsiTheme="majorBidi"/>
                <w:sz w:val="30"/>
                <w:szCs w:val="30"/>
              </w:rPr>
              <w:t>847</w:t>
            </w:r>
            <w:r w:rsidRPr="0039551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bookmarkEnd w:id="1"/>
    </w:tbl>
    <w:p w14:paraId="15FEBA51" w14:textId="77777777" w:rsidR="00B228CA" w:rsidRDefault="00B228CA" w:rsidP="00B43AE3">
      <w:pPr>
        <w:pStyle w:val="FSBlank"/>
        <w:rPr>
          <w:sz w:val="30"/>
          <w:szCs w:val="30"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6"/>
        <w:gridCol w:w="269"/>
        <w:gridCol w:w="1192"/>
        <w:gridCol w:w="270"/>
        <w:gridCol w:w="1168"/>
        <w:gridCol w:w="270"/>
        <w:gridCol w:w="1072"/>
      </w:tblGrid>
      <w:tr w:rsidR="001D274A" w:rsidRPr="003C47FE" w14:paraId="7357B63F" w14:textId="77777777" w:rsidTr="001D274A">
        <w:trPr>
          <w:cantSplit/>
        </w:trPr>
        <w:tc>
          <w:tcPr>
            <w:tcW w:w="2055" w:type="pct"/>
          </w:tcPr>
          <w:p w14:paraId="237C9BC4" w14:textId="77777777" w:rsidR="001D274A" w:rsidRPr="003C47FE" w:rsidRDefault="001D274A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3" w:type="pct"/>
            <w:gridSpan w:val="3"/>
          </w:tcPr>
          <w:p w14:paraId="0C21748E" w14:textId="47AA0216" w:rsidR="001D274A" w:rsidRPr="00884D6D" w:rsidRDefault="001D274A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12F05" w14:textId="77777777" w:rsidR="001D274A" w:rsidRPr="003C47FE" w:rsidRDefault="001D274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3A8F1F9" w14:textId="5D210273" w:rsidR="001D274A" w:rsidRDefault="001D274A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A29" w:rsidRPr="003C47FE" w14:paraId="685FDE9D" w14:textId="77777777" w:rsidTr="001D274A">
        <w:trPr>
          <w:cantSplit/>
        </w:trPr>
        <w:tc>
          <w:tcPr>
            <w:tcW w:w="2055" w:type="pct"/>
          </w:tcPr>
          <w:p w14:paraId="2319C7EC" w14:textId="77777777" w:rsidR="006F0A29" w:rsidRPr="003C47FE" w:rsidRDefault="006F0A29" w:rsidP="006F0A2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2F1779A9" w14:textId="6C11D22E" w:rsidR="006F0A29" w:rsidRPr="003735FD" w:rsidRDefault="003700DD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59A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14:paraId="32A30277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14F07CB1" w:rsidR="006F0A29" w:rsidRPr="003735FD" w:rsidRDefault="003700DD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4D1256E3" w:rsidR="006F0A29" w:rsidRPr="003735FD" w:rsidRDefault="003700DD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59A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2564B13B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EFE639" w14:textId="285B1DF9" w:rsidR="006F0A29" w:rsidRPr="003735FD" w:rsidRDefault="003700DD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31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D44FB" w:rsidRPr="003C47FE" w14:paraId="68C3FE75" w14:textId="77777777" w:rsidTr="001D274A">
        <w:trPr>
          <w:cantSplit/>
        </w:trPr>
        <w:tc>
          <w:tcPr>
            <w:tcW w:w="2055" w:type="pct"/>
          </w:tcPr>
          <w:p w14:paraId="7B00C54B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79DD8DD" w14:textId="613D757D" w:rsidR="008D44FB" w:rsidRPr="003C47FE" w:rsidRDefault="003700DD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D9571A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2C9F60C6" w:rsidR="008D44FB" w:rsidRPr="003C47FE" w:rsidRDefault="003700DD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9517BD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185516AB" w:rsidR="008D44FB" w:rsidRPr="003C47FE" w:rsidRDefault="003700DD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0028C3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C97CC2" w14:textId="019E8788" w:rsidR="008D44FB" w:rsidRPr="003C47FE" w:rsidRDefault="003700DD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F16FC" w:rsidRPr="003C47FE" w14:paraId="01350DD0" w14:textId="77777777" w:rsidTr="001D274A">
        <w:trPr>
          <w:cantSplit/>
        </w:trPr>
        <w:tc>
          <w:tcPr>
            <w:tcW w:w="2055" w:type="pct"/>
          </w:tcPr>
          <w:p w14:paraId="4205C27E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2033C81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2C6" w:rsidRPr="003C47FE" w14:paraId="778831B2" w14:textId="77777777" w:rsidTr="001D274A">
        <w:trPr>
          <w:cantSplit/>
        </w:trPr>
        <w:tc>
          <w:tcPr>
            <w:tcW w:w="2055" w:type="pct"/>
          </w:tcPr>
          <w:p w14:paraId="6B5F9C3B" w14:textId="6A1036C0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9" w:type="pct"/>
          </w:tcPr>
          <w:p w14:paraId="4DF98210" w14:textId="1392E14B" w:rsidR="009D32C6" w:rsidRPr="003C47FE" w:rsidRDefault="003700DD" w:rsidP="00D506E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</w:tcPr>
          <w:p w14:paraId="77FF8423" w14:textId="77777777" w:rsidR="009D32C6" w:rsidRPr="00C108B2" w:rsidRDefault="009D32C6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1DB7AB01" w:rsidR="009D32C6" w:rsidRPr="003C47FE" w:rsidRDefault="003700DD" w:rsidP="009D32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9D32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</w:tcPr>
          <w:p w14:paraId="7F5644D6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6887D815" w:rsidR="009D32C6" w:rsidRPr="003C47FE" w:rsidRDefault="003700DD" w:rsidP="00D506E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D506EC"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0EBB6CA2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32FA9" w14:textId="5E2B379E" w:rsidR="009D32C6" w:rsidRPr="003C47FE" w:rsidRDefault="003700DD" w:rsidP="009D32C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9D32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9D32C6" w:rsidRPr="003C47FE" w14:paraId="10D21D7D" w14:textId="77777777" w:rsidTr="001D274A">
        <w:trPr>
          <w:cantSplit/>
        </w:trPr>
        <w:tc>
          <w:tcPr>
            <w:tcW w:w="2055" w:type="pct"/>
          </w:tcPr>
          <w:p w14:paraId="3EE7688F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EA30932" w14:textId="1B1F168C" w:rsidR="009D32C6" w:rsidRPr="002E6E2F" w:rsidRDefault="00D506EC" w:rsidP="009D32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  <w:r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9D32C6" w:rsidRPr="00C108B2" w:rsidRDefault="009D32C6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5907F8CD" w:rsidR="009D32C6" w:rsidRPr="00C108B2" w:rsidRDefault="009D32C6" w:rsidP="009D32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9D32C6" w:rsidRPr="00C108B2" w:rsidRDefault="009D32C6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2350DD0E" w:rsidR="009D32C6" w:rsidRPr="00DE0AD0" w:rsidRDefault="00D506E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506EC">
              <w:rPr>
                <w:rFonts w:ascii="Angsana New" w:hAnsi="Angsana New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18</w:t>
            </w:r>
            <w:r w:rsidRPr="00D506EC">
              <w:rPr>
                <w:rFonts w:ascii="Angsana New" w:hAnsi="Angsana New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432</w:t>
            </w:r>
            <w:r w:rsidRPr="00D506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63A588" w14:textId="46314B5C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00DD" w:rsidRPr="003700DD">
              <w:rPr>
                <w:rFonts w:ascii="Angsana New" w:hAnsi="Angsana New"/>
                <w:sz w:val="30"/>
                <w:szCs w:val="30"/>
              </w:rPr>
              <w:t>643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32C6" w:rsidRPr="003C47FE" w14:paraId="33D3FDC8" w14:textId="77777777" w:rsidTr="001D274A">
        <w:trPr>
          <w:cantSplit/>
        </w:trPr>
        <w:tc>
          <w:tcPr>
            <w:tcW w:w="2055" w:type="pct"/>
          </w:tcPr>
          <w:p w14:paraId="67C1F809" w14:textId="5C812166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700DD"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51F003BE" w:rsidR="009D32C6" w:rsidRPr="00973EE9" w:rsidRDefault="003700DD" w:rsidP="009D32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237</w:t>
            </w:r>
            <w:r w:rsidR="00D506EC" w:rsidRPr="00D506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6" w:type="pct"/>
          </w:tcPr>
          <w:p w14:paraId="3F0C98E3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0540C8E7" w:rsidR="009D32C6" w:rsidRPr="003C47FE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238DB2C3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606AB06E" w:rsidR="009D32C6" w:rsidRPr="00DE0AD0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  <w:r w:rsidR="00D506EC" w:rsidRPr="00D50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0A452DBA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3EE9160A" w:rsidR="009D32C6" w:rsidRPr="003C47FE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  <w:bookmarkEnd w:id="2"/>
      <w:tr w:rsidR="009D32C6" w:rsidRPr="003C47FE" w14:paraId="79F7D478" w14:textId="77777777" w:rsidTr="001D274A">
        <w:trPr>
          <w:cantSplit/>
        </w:trPr>
        <w:tc>
          <w:tcPr>
            <w:tcW w:w="2055" w:type="pct"/>
          </w:tcPr>
          <w:p w14:paraId="66BBBF77" w14:textId="77777777" w:rsidR="009D32C6" w:rsidRPr="00506DE7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4BAD21F4" w14:textId="77777777" w:rsidR="009D32C6" w:rsidRPr="00973EE9" w:rsidRDefault="009D32C6" w:rsidP="009D32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BFC72CB" w14:textId="77777777" w:rsidR="009D32C6" w:rsidRPr="00506DE7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9D32C6" w:rsidRPr="00506DE7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9D32C6" w:rsidRPr="00506DE7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9D32C6" w:rsidRPr="00DE0AD0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9D32C6" w:rsidRPr="00506DE7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6F46C9E" w14:textId="77777777" w:rsidR="009D32C6" w:rsidRPr="00506DE7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32C6" w:rsidRPr="003C47FE" w14:paraId="74F08682" w14:textId="77777777" w:rsidTr="001D274A">
        <w:trPr>
          <w:cantSplit/>
        </w:trPr>
        <w:tc>
          <w:tcPr>
            <w:tcW w:w="2055" w:type="pct"/>
          </w:tcPr>
          <w:p w14:paraId="339EEF17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9" w:type="pct"/>
          </w:tcPr>
          <w:p w14:paraId="7347039E" w14:textId="73C31A86" w:rsidR="009D32C6" w:rsidRPr="002E6E2F" w:rsidRDefault="003700DD" w:rsidP="009D32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D506EC"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14:paraId="0662C26F" w14:textId="77777777" w:rsidR="009D32C6" w:rsidRPr="00C108B2" w:rsidRDefault="009D32C6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32CEA663" w:rsidR="009D32C6" w:rsidRPr="003C47FE" w:rsidRDefault="003700DD" w:rsidP="009D32C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9D32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5AC12A85" w:rsidR="009D32C6" w:rsidRPr="00DE0AD0" w:rsidRDefault="003700DD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D506EC"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2AB10135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638809E5" w14:textId="0B5F63C7" w:rsidR="009D32C6" w:rsidRPr="003C47FE" w:rsidRDefault="003700DD" w:rsidP="009D32C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9D32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9D32C6" w:rsidRPr="003C47FE" w14:paraId="4414C120" w14:textId="77777777" w:rsidTr="001D274A">
        <w:trPr>
          <w:cantSplit/>
        </w:trPr>
        <w:tc>
          <w:tcPr>
            <w:tcW w:w="2055" w:type="pct"/>
          </w:tcPr>
          <w:p w14:paraId="4A650DC8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9" w:type="pct"/>
          </w:tcPr>
          <w:p w14:paraId="21CE8282" w14:textId="43C031E7" w:rsidR="009D32C6" w:rsidRPr="002E6E2F" w:rsidRDefault="003700DD" w:rsidP="009D32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="00D506EC"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46" w:type="pct"/>
          </w:tcPr>
          <w:p w14:paraId="0A716855" w14:textId="77777777" w:rsidR="009D32C6" w:rsidRPr="00C108B2" w:rsidRDefault="009D32C6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2A766B8D" w:rsidR="009D32C6" w:rsidRPr="003C47FE" w:rsidRDefault="003700DD" w:rsidP="009D32C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9D32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7" w:type="pct"/>
          </w:tcPr>
          <w:p w14:paraId="3E1894C0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157824FA" w:rsidR="009D32C6" w:rsidRPr="00DE0AD0" w:rsidRDefault="003700DD" w:rsidP="009D32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="00D506EC" w:rsidRPr="00D506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47" w:type="pct"/>
          </w:tcPr>
          <w:p w14:paraId="776700CE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4596C51D" w14:textId="5AC5E0A4" w:rsidR="009D32C6" w:rsidRPr="003C47FE" w:rsidRDefault="003700DD" w:rsidP="009D32C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9D32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</w:tr>
      <w:tr w:rsidR="009D32C6" w:rsidRPr="003C47FE" w14:paraId="54B58471" w14:textId="77777777" w:rsidTr="001D274A">
        <w:trPr>
          <w:cantSplit/>
        </w:trPr>
        <w:tc>
          <w:tcPr>
            <w:tcW w:w="2055" w:type="pct"/>
          </w:tcPr>
          <w:p w14:paraId="6B41CF6D" w14:textId="77777777" w:rsidR="009D32C6" w:rsidRPr="003C47FE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1878CBE3" w:rsidR="009D32C6" w:rsidRPr="00973EE9" w:rsidRDefault="003700DD" w:rsidP="009D32C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D506EC" w:rsidRPr="00D50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146" w:type="pct"/>
          </w:tcPr>
          <w:p w14:paraId="0866A679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69478F73" w:rsidR="009D32C6" w:rsidRPr="003C47FE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4199E794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45D5B888" w:rsidR="009D32C6" w:rsidRPr="00DE0AD0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  <w:r w:rsidR="00D506EC" w:rsidRPr="00D50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22B967F5" w14:textId="77777777" w:rsidR="009D32C6" w:rsidRPr="003C47FE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4BC9C523" w:rsidR="009D32C6" w:rsidRPr="003C47FE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9D3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</w:tbl>
    <w:p w14:paraId="0DEAA61C" w14:textId="3253095D" w:rsidR="00DD0F90" w:rsidRDefault="00DD0F90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13D8C95A" w14:textId="4CD120F8" w:rsidR="00205DB0" w:rsidRPr="00205DB0" w:rsidRDefault="003700DD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205DB0" w:rsidRPr="0012538E">
        <w:rPr>
          <w:rFonts w:ascii="Angsana New" w:hAnsi="Angsana New"/>
          <w:sz w:val="30"/>
          <w:szCs w:val="30"/>
          <w:lang w:val="th-TH"/>
        </w:rPr>
        <w:tab/>
      </w:r>
      <w:r w:rsidR="00205DB0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6DE0E7AF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1BCBBE26" w14:textId="77AF6A96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ในระหว่างงวด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เก้า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30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ยน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บริษัทได้จำหน่ายหุ้นทุนซื้อคืนจำนวน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18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โดยมีต้นทุนหุ้นทุนซื้อคืนจำนวน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15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ทั้งนี้ บริษัทรับรู้ส่วนเกิน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="001D274A"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โดยแสดงเป็นรายการแยกต่างหากในส่วนของผู้ถือหุ้น และโอนบัญชีสำรอง</w:t>
      </w:r>
      <w:r w:rsidR="001D274A"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หุ้นทุนซื้อคืน</w:t>
      </w:r>
      <w:r w:rsidR="001D274A" w:rsidRPr="006D7EE3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1D274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15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6</w:t>
      </w:r>
      <w:r w:rsidR="001D274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D274A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ไป</w:t>
      </w:r>
      <w:r w:rsidR="001D274A">
        <w:rPr>
          <w:rFonts w:ascii="Angsana New" w:hAnsi="Angsana New" w:hint="cs"/>
          <w:sz w:val="30"/>
          <w:szCs w:val="30"/>
          <w:cs/>
          <w:lang w:eastAsia="x-none"/>
        </w:rPr>
        <w:t>ยัง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กำไรสะสม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</w:p>
    <w:p w14:paraId="724A82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4C8A60DD" w14:textId="00D15CDC" w:rsidR="00373F6D" w:rsidRDefault="00205DB0" w:rsidP="00205DB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725A7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ณ วันที่ </w:t>
      </w:r>
      <w:r w:rsidR="003700DD" w:rsidRPr="003700DD">
        <w:rPr>
          <w:rFonts w:ascii="Angsana New" w:hAnsi="Angsana New"/>
          <w:spacing w:val="-4"/>
          <w:sz w:val="30"/>
          <w:szCs w:val="30"/>
          <w:lang w:eastAsia="x-none"/>
        </w:rPr>
        <w:t>30</w:t>
      </w:r>
      <w:r w:rsidRPr="00725A76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725A76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กันยา</w:t>
      </w:r>
      <w:r w:rsidRPr="00725A7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ยน </w:t>
      </w:r>
      <w:r w:rsidR="003700DD" w:rsidRPr="003700DD">
        <w:rPr>
          <w:rFonts w:ascii="Angsana New" w:hAnsi="Angsana New"/>
          <w:spacing w:val="-4"/>
          <w:sz w:val="30"/>
          <w:szCs w:val="30"/>
          <w:lang w:eastAsia="x-none"/>
        </w:rPr>
        <w:t>2565</w:t>
      </w:r>
      <w:r w:rsidRPr="00725A76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725A76">
        <w:rPr>
          <w:rFonts w:ascii="Angsana New" w:hAnsi="Angsana New"/>
          <w:spacing w:val="-4"/>
          <w:sz w:val="30"/>
          <w:szCs w:val="30"/>
          <w:cs/>
          <w:lang w:eastAsia="x-none"/>
        </w:rPr>
        <w:t>บริษัท</w:t>
      </w:r>
      <w:r w:rsidRPr="00725A76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ถือ</w:t>
      </w:r>
      <w:r w:rsidRPr="00725A76">
        <w:rPr>
          <w:rFonts w:ascii="Angsana New" w:hAnsi="Angsana New"/>
          <w:spacing w:val="-4"/>
          <w:sz w:val="30"/>
          <w:szCs w:val="30"/>
          <w:cs/>
          <w:lang w:eastAsia="x-none"/>
        </w:rPr>
        <w:t>หุ้น</w:t>
      </w:r>
      <w:r w:rsidRPr="00725A76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ของบริษัทจำนวน </w:t>
      </w:r>
      <w:r w:rsidR="003700DD" w:rsidRPr="003700DD">
        <w:rPr>
          <w:rFonts w:ascii="Angsana New" w:hAnsi="Angsana New"/>
          <w:spacing w:val="-4"/>
          <w:sz w:val="30"/>
          <w:szCs w:val="30"/>
          <w:lang w:eastAsia="x-none"/>
        </w:rPr>
        <w:t>52</w:t>
      </w:r>
      <w:r w:rsidR="00F82731" w:rsidRPr="00725A76">
        <w:rPr>
          <w:rFonts w:ascii="Angsana New" w:hAnsi="Angsana New"/>
          <w:spacing w:val="-4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725A76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725A76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ล้านหุ้น</w:t>
      </w:r>
      <w:r w:rsidRPr="00725A7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725A76">
        <w:rPr>
          <w:rFonts w:ascii="Angsana New" w:hAnsi="Angsana New"/>
          <w:i/>
          <w:iCs/>
          <w:spacing w:val="-4"/>
          <w:sz w:val="30"/>
          <w:szCs w:val="30"/>
          <w:cs/>
          <w:lang w:eastAsia="x-none"/>
        </w:rPr>
        <w:t>(</w:t>
      </w:r>
      <w:r w:rsidR="003700DD" w:rsidRPr="003700DD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31</w:t>
      </w:r>
      <w:r w:rsidR="001D274A" w:rsidRPr="00725A76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 </w:t>
      </w:r>
      <w:r w:rsidR="001D274A" w:rsidRPr="00725A76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ธันวาคม </w:t>
      </w:r>
      <w:r w:rsidR="003700DD" w:rsidRPr="003700DD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2564</w:t>
      </w:r>
      <w:r w:rsidRPr="00725A76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: </w:t>
      </w:r>
      <w:r w:rsidR="003700DD" w:rsidRPr="003700DD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60</w:t>
      </w:r>
      <w:r w:rsidR="001D274A" w:rsidRPr="00725A76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0</w:t>
      </w:r>
      <w:r w:rsidRPr="00725A76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 </w:t>
      </w:r>
      <w:r w:rsidRPr="00725A76">
        <w:rPr>
          <w:rFonts w:ascii="Angsana New" w:hAnsi="Angsana New"/>
          <w:i/>
          <w:iCs/>
          <w:spacing w:val="-4"/>
          <w:sz w:val="30"/>
          <w:szCs w:val="30"/>
          <w:cs/>
          <w:lang w:eastAsia="x-none"/>
        </w:rPr>
        <w:t>ล้านหุ้น</w:t>
      </w:r>
      <w:r w:rsidRPr="00725A76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)</w:t>
      </w:r>
      <w:r w:rsidR="00725A76" w:rsidRPr="00725A76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 </w:t>
      </w:r>
      <w:r w:rsidRPr="00725A76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ซึ่งคิดเป็น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ร้อยละ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</w:t>
      </w:r>
      <w:r w:rsidR="00F82731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1D274A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1D274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ร้อยละ 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2</w:t>
      </w:r>
      <w:r w:rsidR="001D274A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9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ของหุ้นที่บริษัทออกและชำระแล้ว</w:t>
      </w:r>
      <w:r w:rsidR="001D274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D274A">
        <w:rPr>
          <w:rFonts w:ascii="Angsana New" w:hAnsi="Angsana New" w:hint="cs"/>
          <w:sz w:val="30"/>
          <w:szCs w:val="30"/>
          <w:cs/>
          <w:lang w:eastAsia="x-none"/>
        </w:rPr>
        <w:t xml:space="preserve">รวมเป็นต้นทุนทั้งหมด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111</w:t>
      </w:r>
      <w:r w:rsidR="00F82731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6</w:t>
      </w:r>
      <w:r w:rsidR="001D274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25A76">
        <w:rPr>
          <w:rFonts w:ascii="Angsana New" w:hAnsi="Angsana New"/>
          <w:sz w:val="30"/>
          <w:szCs w:val="30"/>
          <w:cs/>
          <w:lang w:eastAsia="x-none"/>
        </w:rPr>
        <w:br/>
      </w:r>
      <w:r w:rsidR="001D274A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="001D274A"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1D274A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1D274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2564</w:t>
      </w:r>
      <w:r w:rsidR="001D274A" w:rsidRPr="006D7EE3">
        <w:rPr>
          <w:rFonts w:ascii="Angsana New" w:hAnsi="Angsana New"/>
          <w:i/>
          <w:iCs/>
          <w:sz w:val="30"/>
          <w:szCs w:val="30"/>
          <w:lang w:eastAsia="x-none"/>
        </w:rPr>
        <w:t>:</w:t>
      </w:r>
      <w:r w:rsidR="001D274A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127</w:t>
      </w:r>
      <w:r w:rsidR="001D274A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i/>
          <w:iCs/>
          <w:sz w:val="30"/>
          <w:szCs w:val="30"/>
          <w:lang w:eastAsia="x-none"/>
        </w:rPr>
        <w:t>2</w:t>
      </w:r>
      <w:r w:rsidR="001D274A"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1D274A"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</w:t>
      </w:r>
      <w:r w:rsidR="001D274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1D274A"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</w:p>
    <w:p w14:paraId="312AFD81" w14:textId="77777777" w:rsidR="00373F6D" w:rsidRDefault="00373F6D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94BFA08" w14:textId="77777777" w:rsidR="00373F6D" w:rsidRDefault="00373F6D" w:rsidP="0037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F1D5F">
        <w:rPr>
          <w:rFonts w:ascii="Angsana New" w:hAnsi="Angsana New" w:hint="cs"/>
          <w:sz w:val="30"/>
          <w:szCs w:val="30"/>
          <w:cs/>
          <w:lang w:eastAsia="x-none"/>
        </w:rPr>
        <w:t>บริษัทได้นำเงินฝากสถาบันการเงินแห่งหนึ่งมาค้ำประกันวงเงินสินเชื่อที่ได้รับจากบริษัทหลักทรัพย์จัดการกองทุน</w:t>
      </w:r>
    </w:p>
    <w:p w14:paraId="2F83527B" w14:textId="73B2E5E8" w:rsidR="00205DB0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1A9C4F7F" w14:textId="59CC6FCA" w:rsidR="00F527EF" w:rsidRPr="004E576C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cs/>
        </w:rPr>
        <w:sectPr w:rsidR="00F527EF" w:rsidRPr="004E576C" w:rsidSect="00B545CD">
          <w:head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4A20560D" w:rsidR="006756B1" w:rsidRPr="002E3CA1" w:rsidRDefault="003700DD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25F3C0A5" w:rsidR="0058773B" w:rsidRPr="00433545" w:rsidRDefault="00433545" w:rsidP="0043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5"/>
        </w:tabs>
        <w:rPr>
          <w:rFonts w:asciiTheme="majorBidi" w:hAnsiTheme="majorBidi" w:cstheme="majorBidi"/>
          <w:sz w:val="14"/>
          <w:szCs w:val="14"/>
          <w:cs/>
          <w:lang w:val="th-TH" w:eastAsia="x-none"/>
        </w:rPr>
      </w:pPr>
      <w:r>
        <w:rPr>
          <w:rFonts w:asciiTheme="majorBidi" w:hAnsiTheme="majorBidi" w:cstheme="majorBidi"/>
          <w:sz w:val="16"/>
          <w:szCs w:val="16"/>
          <w:cs/>
          <w:lang w:val="th-TH" w:eastAsia="x-none"/>
        </w:rPr>
        <w:tab/>
      </w:r>
    </w:p>
    <w:p w14:paraId="0D044B65" w14:textId="3943C074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F6077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3700DD" w:rsidRPr="003700DD">
        <w:rPr>
          <w:rFonts w:ascii="Angsana New" w:hAnsi="Angsana New"/>
          <w:spacing w:val="-4"/>
          <w:sz w:val="30"/>
          <w:szCs w:val="30"/>
        </w:rPr>
        <w:t>30</w:t>
      </w:r>
      <w:r w:rsidR="006F0A29">
        <w:rPr>
          <w:rFonts w:ascii="Angsana New" w:hAnsi="Angsana New"/>
          <w:spacing w:val="-4"/>
          <w:sz w:val="30"/>
          <w:szCs w:val="30"/>
        </w:rPr>
        <w:t xml:space="preserve"> </w:t>
      </w:r>
      <w:r w:rsidR="00F60777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6F0A29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E811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2565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2564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77777777" w:rsidR="001742E7" w:rsidRPr="00433545" w:rsidRDefault="001742E7" w:rsidP="001742E7">
      <w:pPr>
        <w:rPr>
          <w:rFonts w:asciiTheme="majorBidi" w:hAnsiTheme="majorBidi" w:cstheme="majorBidi"/>
          <w:sz w:val="14"/>
          <w:szCs w:val="14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433545" w:rsidRPr="00433545" w14:paraId="51F2C40B" w14:textId="77777777" w:rsidTr="00433545">
        <w:trPr>
          <w:trHeight w:val="317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73682" w14:textId="77777777" w:rsidR="00433545" w:rsidRPr="00433545" w:rsidRDefault="0043354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ECBF7EA" w14:textId="2A56EED9" w:rsidR="00433545" w:rsidRPr="00433545" w:rsidRDefault="0043354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2E76" w:rsidRPr="00433545" w14:paraId="0B280B3A" w14:textId="77777777" w:rsidTr="00EF2E76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7B362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B30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8E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0D91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E32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08AF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F738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D42EA6B" w14:textId="77777777" w:rsidR="00EF2E76" w:rsidRPr="00433545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D32C6" w:rsidRPr="00433545" w14:paraId="540D1A11" w14:textId="77777777" w:rsidTr="00433545">
        <w:trPr>
          <w:trHeight w:val="36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36965" w14:textId="76168BDD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43354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4335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43354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4335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43354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335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F972" w14:textId="2C12A72B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554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FD27" w14:textId="45A070A5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86C8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5050" w14:textId="39735F85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0CF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BF7" w14:textId="7A6D3158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639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C701" w14:textId="1EDF3DEE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71F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F8B3" w14:textId="3A2853A0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D62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174C73" w14:textId="4C95133A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7DC920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3D9C2A6" w14:textId="02E4FA0F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9D32C6" w:rsidRPr="00433545" w14:paraId="05EE21C4" w14:textId="77777777" w:rsidTr="00433545">
        <w:trPr>
          <w:trHeight w:val="119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DEE1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C94DCF9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433545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D32C6" w:rsidRPr="00433545" w14:paraId="42F81E9D" w14:textId="77777777" w:rsidTr="00DE0AD0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FF7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433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0373D1" w14:textId="5DBD72B8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EFA1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CE33" w14:textId="7D39EF9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EC660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CD4C" w14:textId="1A09CB16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555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7CF0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8E0109" w14:textId="33FA304A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521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A607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E32618" w14:textId="6A65DD71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94C6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4AB30" w14:textId="7D6A76A3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82AE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1B66E" w14:textId="72186A99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614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270" w:type="dxa"/>
            <w:vAlign w:val="bottom"/>
          </w:tcPr>
          <w:p w14:paraId="08B078C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515089B" w14:textId="7C9FB187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647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158</w:t>
            </w:r>
          </w:p>
        </w:tc>
      </w:tr>
      <w:tr w:rsidR="009D32C6" w:rsidRPr="00433545" w14:paraId="2C1BA182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41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BA4A" w14:textId="2FFFECFB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B5F8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C1AA" w14:textId="2E2DEAE1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5C8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11E9" w14:textId="2242C7DD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555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0F4E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30053" w14:textId="5BD04121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521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39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7ED9E" w14:textId="2D3C2EBF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132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7E0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570EF" w14:textId="6C7E851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109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5DB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D821" w14:textId="20B1EFF7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719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70" w:type="dxa"/>
            <w:vAlign w:val="bottom"/>
          </w:tcPr>
          <w:p w14:paraId="671233F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F891B" w14:textId="0DB1D6DB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732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375</w:t>
            </w:r>
          </w:p>
        </w:tc>
      </w:tr>
      <w:tr w:rsidR="009D32C6" w:rsidRPr="00433545" w14:paraId="48842043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3C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D5A08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081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CC73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F61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87FF9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FE68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A37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C5B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0F702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2EA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CF73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9DD9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084F6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DAAD1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2DEA59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32C6" w:rsidRPr="00433545" w14:paraId="0B48ACE8" w14:textId="77777777" w:rsidTr="00DE0AD0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29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</w:t>
            </w: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5C1918E" w14:textId="07334500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5F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C7E76E" w14:textId="2A5F3E47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411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FC49A0" w14:textId="3B21DAA3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306</w:t>
            </w:r>
            <w:r w:rsidR="005C7C0C"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6E6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4E86B" w14:textId="4BE5407C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287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0E8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AB8A6B" w14:textId="462F1E57" w:rsidR="009D32C6" w:rsidRPr="00433545" w:rsidRDefault="005C7C0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ECE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3174EA" w14:textId="35B35B85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48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A3E2AD" w14:textId="392F94FD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318</w:t>
            </w:r>
            <w:r w:rsidR="005C7C0C" w:rsidRPr="005C7C0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70" w:type="dxa"/>
            <w:vAlign w:val="bottom"/>
          </w:tcPr>
          <w:p w14:paraId="6B3BD9F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224DD3F" w14:textId="76CA1253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  <w:r w:rsidR="009D32C6" w:rsidRPr="004335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382</w:t>
            </w:r>
          </w:p>
        </w:tc>
      </w:tr>
      <w:tr w:rsidR="009D32C6" w:rsidRPr="00433545" w14:paraId="115C917F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ECD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4B70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F1C6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B17B7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CC1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D36C5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0EA8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10B9E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5B1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DEE5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C63E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E332E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52E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EACE0" w14:textId="237300A8" w:rsidR="009D32C6" w:rsidRPr="00433545" w:rsidRDefault="00686D7A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86D7A">
              <w:rPr>
                <w:rFonts w:ascii="Angsana New" w:hAnsi="Angsana New"/>
                <w:sz w:val="28"/>
                <w:szCs w:val="28"/>
              </w:rPr>
              <w:t>(23,551)</w:t>
            </w:r>
          </w:p>
        </w:tc>
        <w:tc>
          <w:tcPr>
            <w:tcW w:w="270" w:type="dxa"/>
            <w:vAlign w:val="bottom"/>
          </w:tcPr>
          <w:p w14:paraId="347AE21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9418372" w14:textId="1D15395C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/>
                <w:sz w:val="28"/>
                <w:szCs w:val="28"/>
              </w:rPr>
              <w:t>(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57</w:t>
            </w:r>
            <w:r w:rsidRPr="00433545">
              <w:rPr>
                <w:rFonts w:ascii="Angsana New" w:hAnsi="Angsana New"/>
                <w:sz w:val="28"/>
                <w:szCs w:val="28"/>
              </w:rPr>
              <w:t>,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781</w:t>
            </w:r>
            <w:r w:rsidRPr="004335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32C6" w:rsidRPr="00433545" w14:paraId="7987CA89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ACFA5" w14:textId="77777777" w:rsidR="00433545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33545" w:rsidRPr="004335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3545" w:rsidRPr="00433545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433545">
              <w:rPr>
                <w:rFonts w:ascii="Angsana New" w:hAnsi="Angsana New"/>
                <w:sz w:val="28"/>
                <w:szCs w:val="28"/>
                <w:cs/>
              </w:rPr>
              <w:t>ของการร่วมค้า</w:t>
            </w:r>
          </w:p>
          <w:p w14:paraId="274669E3" w14:textId="0546480F" w:rsidR="009D32C6" w:rsidRPr="00433545" w:rsidRDefault="00433545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D32C6" w:rsidRPr="00433545">
              <w:rPr>
                <w:rFonts w:ascii="Angsana New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8FE8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A14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0421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52F2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E8BC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4923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89B0F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749B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B4356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2235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C26F9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FA31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F6113" w14:textId="71234A79" w:rsidR="009D32C6" w:rsidRPr="00433545" w:rsidRDefault="005C7C0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C7C0C">
              <w:rPr>
                <w:rFonts w:ascii="Angsana New" w:hAnsi="Angsana New"/>
                <w:sz w:val="28"/>
                <w:szCs w:val="28"/>
              </w:rPr>
              <w:t>(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74</w:t>
            </w:r>
            <w:r w:rsidRPr="005C7C0C">
              <w:rPr>
                <w:rFonts w:ascii="Angsana New" w:hAnsi="Angsana New"/>
                <w:sz w:val="28"/>
                <w:szCs w:val="28"/>
              </w:rPr>
              <w:t>,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940</w:t>
            </w:r>
            <w:r w:rsidRPr="005C7C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1BDB9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4C3E07C" w14:textId="79F71A2E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3700DD">
              <w:rPr>
                <w:rFonts w:ascii="Angsana New" w:hAnsi="Angsana New"/>
                <w:sz w:val="28"/>
                <w:szCs w:val="28"/>
              </w:rPr>
              <w:t>107</w:t>
            </w:r>
            <w:r w:rsidR="009D32C6" w:rsidRPr="00433545">
              <w:rPr>
                <w:rFonts w:ascii="Angsana New" w:hAnsi="Angsana New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sz w:val="28"/>
                <w:szCs w:val="28"/>
              </w:rPr>
              <w:t>716</w:t>
            </w:r>
          </w:p>
        </w:tc>
      </w:tr>
      <w:tr w:rsidR="009D32C6" w:rsidRPr="00433545" w14:paraId="1EC11D0D" w14:textId="77777777" w:rsidTr="00DE0AD0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1F3A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9C967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4724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E0BFA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089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A237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F059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E538C8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037D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2AC4C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C4E2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0C2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5D93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EAD5AC" w14:textId="7D0C9A07" w:rsidR="009D32C6" w:rsidRPr="00433545" w:rsidRDefault="005C7C0C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C7C0C">
              <w:rPr>
                <w:rFonts w:ascii="Angsana New" w:hAnsi="Angsana New"/>
                <w:sz w:val="28"/>
                <w:szCs w:val="28"/>
              </w:rPr>
              <w:t>(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55</w:t>
            </w:r>
            <w:r w:rsidRPr="005C7C0C">
              <w:rPr>
                <w:rFonts w:ascii="Angsana New" w:hAnsi="Angsana New"/>
                <w:sz w:val="28"/>
                <w:szCs w:val="28"/>
              </w:rPr>
              <w:t>,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750</w:t>
            </w:r>
            <w:r w:rsidRPr="005C7C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113CDE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FCFB78B" w14:textId="69F2365B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/>
                <w:sz w:val="28"/>
                <w:szCs w:val="28"/>
              </w:rPr>
              <w:t>(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24</w:t>
            </w:r>
            <w:r w:rsidRPr="00433545">
              <w:rPr>
                <w:rFonts w:ascii="Angsana New" w:hAnsi="Angsana New"/>
                <w:sz w:val="28"/>
                <w:szCs w:val="28"/>
              </w:rPr>
              <w:t>,</w:t>
            </w:r>
            <w:r w:rsidR="003700DD" w:rsidRPr="003700DD">
              <w:rPr>
                <w:rFonts w:ascii="Angsana New" w:hAnsi="Angsana New"/>
                <w:sz w:val="28"/>
                <w:szCs w:val="28"/>
              </w:rPr>
              <w:t>185</w:t>
            </w:r>
            <w:r w:rsidRPr="004335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32C6" w:rsidRPr="00433545" w14:paraId="5899D384" w14:textId="77777777" w:rsidTr="00DE0AD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2F1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10A95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D91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18F5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4CEB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3B9268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7BA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D036F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898C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9492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94979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45FA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773F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7EDBE" w14:textId="0794C1EE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  <w:r w:rsidR="00897A86" w:rsidRPr="00897A8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86D7A">
              <w:rPr>
                <w:rFonts w:ascii="Angsana New" w:hAnsi="Angsana New"/>
                <w:b/>
                <w:bCs/>
                <w:sz w:val="28"/>
                <w:szCs w:val="28"/>
              </w:rPr>
              <w:t>086</w:t>
            </w:r>
          </w:p>
        </w:tc>
        <w:tc>
          <w:tcPr>
            <w:tcW w:w="270" w:type="dxa"/>
            <w:vAlign w:val="bottom"/>
          </w:tcPr>
          <w:p w14:paraId="7268824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4871" w14:textId="2DA2C09C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369</w:t>
            </w:r>
            <w:r w:rsidR="009D32C6" w:rsidRPr="004335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  <w:tr w:rsidR="009D32C6" w:rsidRPr="00433545" w14:paraId="192D2376" w14:textId="77777777" w:rsidTr="0072609B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6D99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5117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EC369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6D3F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F4CE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A723E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8F56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8C9D3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8CEA8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9CBDE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EFE19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D6C62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B603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26E65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E60431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DFACA3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9D32C6" w:rsidRPr="00433545" w14:paraId="63271F09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5F3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4DEBF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24093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3EC32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8F4C2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4291F7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68241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FC312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B39A5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39F2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ECBEF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738E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7DF5C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D09EEB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6D76B0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96F0531" w14:textId="77777777" w:rsidR="009D32C6" w:rsidRPr="00433545" w:rsidRDefault="009D32C6" w:rsidP="009D32C6">
            <w:pPr>
              <w:pStyle w:val="FSBlank"/>
              <w:rPr>
                <w:sz w:val="28"/>
                <w:szCs w:val="28"/>
              </w:rPr>
            </w:pPr>
          </w:p>
        </w:tc>
      </w:tr>
      <w:tr w:rsidR="009D32C6" w:rsidRPr="00433545" w14:paraId="7EBE633D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E8E3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37833" w14:textId="2DCD94E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3742D9"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2725A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4B84" w14:textId="1CEACC08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9D32C6" w:rsidRPr="0043354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9C45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FD4E90" w14:textId="5946D2EA" w:rsidR="009D32C6" w:rsidRPr="00433545" w:rsidRDefault="003742D9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BBBCF6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CEA42" w14:textId="41F14A6C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3A4FE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9D74E6" w14:textId="65A89F08" w:rsidR="009D32C6" w:rsidRPr="00433545" w:rsidRDefault="003742D9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A601D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61A18" w14:textId="4C8D4CA0" w:rsidR="009D32C6" w:rsidRPr="00433545" w:rsidRDefault="009D32C6" w:rsidP="00B6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3D13B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7E74FD" w14:textId="4108925A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3742D9"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vAlign w:val="bottom"/>
          </w:tcPr>
          <w:p w14:paraId="665ADC5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6C49614" w14:textId="2B8E5561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9D32C6" w:rsidRPr="0043354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</w:tr>
      <w:tr w:rsidR="009D32C6" w:rsidRPr="00433545" w14:paraId="43DC35FF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238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9E25D" w14:textId="1B4D7C0E" w:rsidR="009D32C6" w:rsidRPr="00433545" w:rsidRDefault="003742D9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DC7FA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D9284" w14:textId="2FFFDD9D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AC3D8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12E7" w14:textId="329085FB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  <w:r w:rsidR="003742D9"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A1529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BFA7" w14:textId="6BC35AF5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521</w:t>
            </w:r>
            <w:r w:rsidR="009D32C6" w:rsidRPr="0043354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749E0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9F8E8" w14:textId="2913137F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3742D9"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EB0A7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BBE60" w14:textId="470E35EA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9D32C6" w:rsidRPr="0043354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33C31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92368" w14:textId="19CEFA4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  <w:r w:rsidR="003742D9"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70" w:type="dxa"/>
            <w:vAlign w:val="bottom"/>
          </w:tcPr>
          <w:p w14:paraId="05100D1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D23F88" w14:textId="711A0B5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545</w:t>
            </w:r>
            <w:r w:rsidR="009D32C6" w:rsidRPr="0043354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</w:p>
        </w:tc>
      </w:tr>
      <w:tr w:rsidR="009D32C6" w:rsidRPr="00433545" w14:paraId="2E3FF9B3" w14:textId="77777777" w:rsidTr="00DE0AD0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5F8F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EEEAD" w14:textId="793BA8C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3742D9"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75B43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C8EC" w14:textId="52F61B15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CC652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127A8" w14:textId="49CD5069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555</w:t>
            </w:r>
            <w:r w:rsidR="003742D9"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924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BDD24" w14:textId="79474C1D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521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F775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2D0A0" w14:textId="7BEDEE5E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</w:t>
            </w:r>
            <w:r w:rsidR="003742D9"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A598C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A3E62" w14:textId="7B87E2F7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7E61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7B1E" w14:textId="69F93A94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614</w:t>
            </w:r>
            <w:r w:rsidR="003742D9"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270" w:type="dxa"/>
            <w:vAlign w:val="bottom"/>
          </w:tcPr>
          <w:p w14:paraId="11E9DCF5" w14:textId="77777777" w:rsidR="009D32C6" w:rsidRPr="00433545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592D" w14:textId="263F8BC6" w:rsidR="009D32C6" w:rsidRPr="00433545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647</w:t>
            </w:r>
            <w:r w:rsidR="009D32C6"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158</w:t>
            </w:r>
          </w:p>
        </w:tc>
      </w:tr>
    </w:tbl>
    <w:p w14:paraId="619060F7" w14:textId="77777777" w:rsidR="00590D39" w:rsidRPr="00B60181" w:rsidRDefault="00590D39">
      <w:pPr>
        <w:rPr>
          <w:sz w:val="10"/>
          <w:szCs w:val="10"/>
        </w:rPr>
      </w:pPr>
    </w:p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106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1742E7">
        <w:trPr>
          <w:trHeight w:val="481"/>
          <w:tblHeader/>
        </w:trPr>
        <w:tc>
          <w:tcPr>
            <w:tcW w:w="14281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066FD8AE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รายละเอียดสินทรัพย์และหนี้สินจำแนกตามส่วนงานที่รายงาน ณ วันที่ </w:t>
            </w:r>
            <w:r w:rsidR="003700DD" w:rsidRPr="003700DD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607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="008E18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700DD" w:rsidRPr="003700DD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700DD" w:rsidRPr="003700D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3700DD" w:rsidRPr="003700D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0181" w:rsidRPr="00A50726" w14:paraId="0F0C9852" w14:textId="77777777" w:rsidTr="00B60181">
        <w:trPr>
          <w:trHeight w:val="389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B60181" w:rsidRPr="00B60181" w:rsidRDefault="00B60181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0274EF3" w14:textId="240E03C7" w:rsidR="00B60181" w:rsidRPr="00B60181" w:rsidRDefault="00B60181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018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4323C" w:rsidRPr="00A50726" w14:paraId="08574A46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018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018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0181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B60181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0181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F0A29" w:rsidRPr="00A50726" w14:paraId="217B4FB6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6F0A29" w:rsidRPr="00B6018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365492B7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777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6F0A29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6F0A29" w:rsidRPr="00B60181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75A055E0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6F0A29" w:rsidRPr="00B6018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0A7F1AC6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777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6F0A29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6F0A29" w:rsidRPr="00B60181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3D28397F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6F0A29" w:rsidRPr="00B6018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6FDC5AB9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777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6F0A29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6F0A29" w:rsidRPr="00B60181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284C00F0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6F0A29" w:rsidRPr="00B6018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0EC4B8" w14:textId="7659FACE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777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6F0A29" w:rsidRPr="00B60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079D96CC" w14:textId="77777777" w:rsidR="006F0A29" w:rsidRPr="00B60181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3AEBC51" w14:textId="5A8C7E31" w:rsidR="006F0A29" w:rsidRPr="00B60181" w:rsidRDefault="003700DD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0A29" w:rsidRPr="00B601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D32C6" w:rsidRPr="00A50726" w14:paraId="25A16BBE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00E9E320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9D32C6" w:rsidRPr="00B601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47E812FE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44633761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9D32C6" w:rsidRPr="00B601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00B165DF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30140CC2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9D32C6" w:rsidRPr="00B601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31E57952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E030E" w14:textId="0AE75206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AC819E2" w14:textId="77777777" w:rsidR="009D32C6" w:rsidRPr="00B60181" w:rsidRDefault="009D32C6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995DF3A" w14:textId="7AB94165" w:rsidR="009D32C6" w:rsidRPr="00B60181" w:rsidRDefault="003700DD" w:rsidP="009D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0D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D32C6" w:rsidRPr="00A50726" w14:paraId="4C4F2CB0" w14:textId="77777777" w:rsidTr="001742E7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B60181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D32C6" w:rsidRPr="00A50726" w14:paraId="5E13D49E" w14:textId="77777777" w:rsidTr="001742E7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6018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B601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F5A445F" w14:textId="1A4693C1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946</w:t>
            </w:r>
            <w:r w:rsidR="00001868" w:rsidRPr="000018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12DD68BA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12AA1D0B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001868" w:rsidRPr="000018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1EFF01EC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64C2B341" w:rsidR="009D32C6" w:rsidRPr="00B60181" w:rsidRDefault="00F607B7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7B7">
              <w:rPr>
                <w:rFonts w:ascii="Angsana New" w:hAnsi="Angsana New"/>
                <w:color w:val="000000"/>
                <w:sz w:val="28"/>
                <w:szCs w:val="28"/>
              </w:rPr>
              <w:t>3,344,26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00DDB72D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421AE3CA" w:rsidR="009D32C6" w:rsidRPr="00B60181" w:rsidRDefault="00F607B7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7B7">
              <w:rPr>
                <w:rFonts w:ascii="Angsana New" w:hAnsi="Angsana New"/>
                <w:color w:val="000000"/>
                <w:sz w:val="28"/>
                <w:szCs w:val="28"/>
              </w:rPr>
              <w:t>4,356,251</w:t>
            </w:r>
          </w:p>
        </w:tc>
        <w:tc>
          <w:tcPr>
            <w:tcW w:w="270" w:type="dxa"/>
            <w:vAlign w:val="bottom"/>
          </w:tcPr>
          <w:p w14:paraId="32F3DF1B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0FF642EF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</w:tr>
      <w:tr w:rsidR="009D32C6" w:rsidRPr="00A50726" w14:paraId="174C8C9D" w14:textId="77777777" w:rsidTr="001742E7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018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B601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3A6055C4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001868" w:rsidRPr="000018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2ED3189D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1DFCA123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001868" w:rsidRPr="000018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605B2604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5DB72D9D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  <w:r w:rsidR="00897A86" w:rsidRPr="00897A8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28487DC1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999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14BDD917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97A86" w:rsidRPr="00897A8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897A86" w:rsidRPr="00897A8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419</w:t>
            </w:r>
          </w:p>
        </w:tc>
        <w:tc>
          <w:tcPr>
            <w:tcW w:w="270" w:type="dxa"/>
            <w:vAlign w:val="bottom"/>
          </w:tcPr>
          <w:p w14:paraId="42908B9F" w14:textId="77777777" w:rsidR="009D32C6" w:rsidRPr="00B60181" w:rsidRDefault="009D32C6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326FF2CE" w:rsidR="009D32C6" w:rsidRPr="00B60181" w:rsidRDefault="003700DD" w:rsidP="009D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049</w:t>
            </w:r>
            <w:r w:rsidR="009D32C6" w:rsidRPr="00B601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41F80937" w:rsidR="00B47D16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18B35A3C" w:rsidR="00D6135C" w:rsidRPr="00D6135C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 xml:space="preserve">บริษัทมีรายได้จากลูกค้ารายหนึ่งจากส่วนงานธุรกิจอสังหาริมทรัพย์เป็นเงินประมาณ </w:t>
      </w:r>
      <w:r w:rsidR="003700DD" w:rsidRPr="003700DD">
        <w:rPr>
          <w:rFonts w:ascii="Angsana New" w:hAnsi="Angsana New"/>
          <w:sz w:val="30"/>
          <w:szCs w:val="30"/>
        </w:rPr>
        <w:t>32</w:t>
      </w:r>
      <w:r w:rsidR="008549C4">
        <w:rPr>
          <w:rFonts w:ascii="Angsana New" w:hAnsi="Angsana New"/>
          <w:sz w:val="30"/>
          <w:szCs w:val="30"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700DD" w:rsidRPr="003700DD">
        <w:rPr>
          <w:rFonts w:ascii="Angsana New" w:hAnsi="Angsana New"/>
          <w:i/>
          <w:iCs/>
          <w:sz w:val="30"/>
          <w:szCs w:val="30"/>
        </w:rPr>
        <w:t>2564</w:t>
      </w:r>
      <w:r w:rsidR="008549C4"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 w:rsidR="003700DD" w:rsidRPr="003700DD">
        <w:rPr>
          <w:rFonts w:ascii="Angsana New" w:hAnsi="Angsana New"/>
          <w:i/>
          <w:iCs/>
          <w:sz w:val="30"/>
          <w:szCs w:val="30"/>
        </w:rPr>
        <w:t>48</w:t>
      </w:r>
      <w:r w:rsidR="00706620">
        <w:rPr>
          <w:rFonts w:ascii="Angsana New" w:hAnsi="Angsana New"/>
          <w:i/>
          <w:iCs/>
          <w:sz w:val="30"/>
          <w:szCs w:val="30"/>
        </w:rPr>
        <w:t xml:space="preserve"> </w:t>
      </w:r>
      <w:r w:rsidR="007066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549C4">
        <w:rPr>
          <w:rFonts w:ascii="Angsana New" w:hAnsi="Angsana New" w:hint="cs"/>
          <w:sz w:val="30"/>
          <w:szCs w:val="30"/>
          <w:cs/>
        </w:rPr>
        <w:t xml:space="preserve"> 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CBFBF" w14:textId="451E3610" w:rsidR="0098764E" w:rsidRPr="00C153FF" w:rsidRDefault="003700DD" w:rsidP="0098764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98764E">
        <w:rPr>
          <w:rFonts w:ascii="Angsana New" w:hAnsi="Angsana New"/>
          <w:sz w:val="30"/>
          <w:szCs w:val="30"/>
          <w:lang w:val="en-US"/>
        </w:rPr>
        <w:tab/>
      </w:r>
      <w:r w:rsidR="0098764E" w:rsidRPr="00597FE8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2364DD94" w14:textId="77777777" w:rsidR="0098764E" w:rsidRDefault="0098764E" w:rsidP="0098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952C69" w14:textId="62629F01" w:rsidR="0098764E" w:rsidRPr="00740951" w:rsidRDefault="00740951" w:rsidP="0098764E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รายละเอียดเงินปันผลในระหว่าง</w:t>
      </w:r>
      <w:r w:rsidR="00A35204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="00B80200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A35204"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3700DD" w:rsidRPr="003700DD">
        <w:rPr>
          <w:rFonts w:ascii="Angsana New" w:hAnsi="Angsana New"/>
          <w:sz w:val="30"/>
          <w:szCs w:val="30"/>
          <w:lang w:val="en-US" w:bidi="th-TH"/>
        </w:rPr>
        <w:t>30</w:t>
      </w:r>
      <w:r w:rsidR="00A352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A35204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val="en-US" w:bidi="th-TH"/>
        </w:rPr>
        <w:t>2565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48D5BA72" w14:textId="77777777" w:rsidR="0098764E" w:rsidRPr="00D64125" w:rsidRDefault="0098764E" w:rsidP="0019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98764E" w:rsidRPr="00082759" w14:paraId="44F2C4EC" w14:textId="77777777" w:rsidTr="00652444">
        <w:trPr>
          <w:trHeight w:val="144"/>
          <w:tblHeader/>
        </w:trPr>
        <w:tc>
          <w:tcPr>
            <w:tcW w:w="2610" w:type="dxa"/>
            <w:vAlign w:val="bottom"/>
          </w:tcPr>
          <w:p w14:paraId="1B99EAF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D8C11A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6874F070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6938EB67" w14:textId="128AE09B" w:rsidR="0098764E" w:rsidRPr="00082759" w:rsidRDefault="00CB27B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47ABABC7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E9D793" w14:textId="68D25289" w:rsidR="0098764E" w:rsidRPr="00082759" w:rsidRDefault="00CB27B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8" w:type="dxa"/>
          </w:tcPr>
          <w:p w14:paraId="68FFD38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3963CE6C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8764E" w:rsidRPr="00082759" w14:paraId="4996A6E8" w14:textId="77777777" w:rsidTr="00740951">
        <w:trPr>
          <w:trHeight w:val="144"/>
          <w:tblHeader/>
        </w:trPr>
        <w:tc>
          <w:tcPr>
            <w:tcW w:w="2610" w:type="dxa"/>
          </w:tcPr>
          <w:p w14:paraId="30797AB6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655DF3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D21835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4CF7766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C87373F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5F4B31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34D498CD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5AF6D001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764E" w:rsidRPr="00082759" w14:paraId="59A007DB" w14:textId="77777777" w:rsidTr="00740951">
        <w:trPr>
          <w:trHeight w:val="144"/>
        </w:trPr>
        <w:tc>
          <w:tcPr>
            <w:tcW w:w="2610" w:type="dxa"/>
            <w:shd w:val="clear" w:color="auto" w:fill="auto"/>
          </w:tcPr>
          <w:p w14:paraId="26EC2507" w14:textId="0F0C57A2" w:rsidR="0098764E" w:rsidRPr="00082759" w:rsidRDefault="0098764E" w:rsidP="000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C554600" w14:textId="4095F058" w:rsidR="0098764E" w:rsidRPr="00082759" w:rsidRDefault="00D76C6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2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7E6B3A46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2A78C2F" w14:textId="4645A9E0" w:rsidR="0098764E" w:rsidRPr="00082759" w:rsidRDefault="00DE1FF1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20B9D18D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A8C60C" w14:textId="0FC6659B" w:rsidR="0098764E" w:rsidRPr="00082759" w:rsidRDefault="003700DD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96A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58" w:type="dxa"/>
            <w:shd w:val="clear" w:color="auto" w:fill="auto"/>
          </w:tcPr>
          <w:p w14:paraId="4CC27A33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5BD6C713" w14:textId="0F5284D6" w:rsidR="0098764E" w:rsidRPr="00082759" w:rsidRDefault="003700DD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F96A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</w:tbl>
    <w:p w14:paraId="1256D597" w14:textId="77777777" w:rsidR="0098764E" w:rsidRPr="00082759" w:rsidRDefault="0098764E" w:rsidP="0098764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1DC5A4F5" w:rsidR="002941A2" w:rsidRPr="004C5B8C" w:rsidRDefault="003700DD" w:rsidP="002941A2">
      <w:pPr>
        <w:pStyle w:val="Heading8"/>
        <w:tabs>
          <w:tab w:val="left" w:pos="540"/>
          <w:tab w:val="center" w:pos="63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700DD">
        <w:rPr>
          <w:rFonts w:ascii="Angsana New" w:hAnsi="Angsana New"/>
          <w:sz w:val="30"/>
          <w:szCs w:val="30"/>
          <w:lang w:val="en-US"/>
        </w:rPr>
        <w:lastRenderedPageBreak/>
        <w:t>10</w:t>
      </w:r>
      <w:r w:rsidR="002941A2" w:rsidRPr="00280E43">
        <w:rPr>
          <w:rFonts w:ascii="Angsana New" w:hAnsi="Angsana New"/>
          <w:sz w:val="30"/>
          <w:szCs w:val="30"/>
          <w:lang w:val="en-US"/>
        </w:rPr>
        <w:tab/>
      </w:r>
      <w:r w:rsidR="002941A2" w:rsidRPr="00280E43">
        <w:rPr>
          <w:rFonts w:ascii="Angsan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14:paraId="5995E14C" w14:textId="77777777" w:rsidR="002941A2" w:rsidRPr="00ED4FFB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65F11605" w14:textId="77777777" w:rsidR="002941A2" w:rsidRPr="003C47F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ED4FFB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highlight w:val="yellow"/>
        </w:rPr>
      </w:pPr>
    </w:p>
    <w:p w14:paraId="68F54FEE" w14:textId="77777777" w:rsidR="002941A2" w:rsidRDefault="002941A2" w:rsidP="002941A2">
      <w:pPr>
        <w:pStyle w:val="block"/>
        <w:spacing w:after="0" w:line="240" w:lineRule="atLeast"/>
        <w:ind w:left="540" w:right="663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77777777" w:rsidR="002941A2" w:rsidRPr="00ED4FFB" w:rsidRDefault="002941A2" w:rsidP="002941A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18"/>
          <w:szCs w:val="18"/>
          <w:lang w:bidi="th-TH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0"/>
        <w:gridCol w:w="1800"/>
        <w:gridCol w:w="90"/>
        <w:gridCol w:w="270"/>
        <w:gridCol w:w="180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2941A2" w:rsidRPr="00032D1D" w14:paraId="1EB87685" w14:textId="77777777" w:rsidTr="00BD3350">
        <w:tc>
          <w:tcPr>
            <w:tcW w:w="3960" w:type="dxa"/>
            <w:shd w:val="clear" w:color="auto" w:fill="auto"/>
          </w:tcPr>
          <w:p w14:paraId="25ED833F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3" w:name="_Hlk110435841"/>
            <w:r>
              <w:rPr>
                <w:lang w:eastAsia="x-none"/>
              </w:rPr>
              <w:br w:type="page"/>
            </w:r>
          </w:p>
        </w:tc>
        <w:tc>
          <w:tcPr>
            <w:tcW w:w="9810" w:type="dxa"/>
            <w:gridSpan w:val="13"/>
          </w:tcPr>
          <w:p w14:paraId="23D0DCEF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941A2" w:rsidRPr="00032D1D" w14:paraId="1B122987" w14:textId="77777777" w:rsidTr="00BD3350">
        <w:tc>
          <w:tcPr>
            <w:tcW w:w="3960" w:type="dxa"/>
            <w:shd w:val="clear" w:color="auto" w:fill="auto"/>
          </w:tcPr>
          <w:p w14:paraId="25A7A0EA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2AD4E742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4B895EF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785CCC2F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941A2" w:rsidRPr="00032D1D" w14:paraId="76C7EB3E" w14:textId="77777777" w:rsidTr="00BD3350">
        <w:tc>
          <w:tcPr>
            <w:tcW w:w="3960" w:type="dxa"/>
            <w:shd w:val="clear" w:color="auto" w:fill="auto"/>
          </w:tcPr>
          <w:p w14:paraId="22CFDCA9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14:paraId="1B511737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10F447F7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6797DF0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360" w:type="dxa"/>
            <w:gridSpan w:val="2"/>
          </w:tcPr>
          <w:p w14:paraId="7DE1244B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3A55B8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5F75313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C3AFAF0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DB9868D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16BC65D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58A12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E956D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76779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992A0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BB061F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E6D928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5C427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2BFDF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78E3A" w14:textId="5292B82D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481419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7D26E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90AD83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D557A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0FD3" w14:textId="1812116A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5CD7B7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C3496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A45AB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F8F9C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50905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41A2" w:rsidRPr="00032D1D" w14:paraId="5C9A36C3" w14:textId="77777777" w:rsidTr="00BD3350">
        <w:tc>
          <w:tcPr>
            <w:tcW w:w="3960" w:type="dxa"/>
            <w:shd w:val="clear" w:color="auto" w:fill="auto"/>
          </w:tcPr>
          <w:p w14:paraId="6E988EF9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3"/>
          </w:tcPr>
          <w:p w14:paraId="6DB1E48F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1A2" w:rsidRPr="00032D1D" w14:paraId="5904D38E" w14:textId="77777777" w:rsidTr="00BD3350">
        <w:trPr>
          <w:tblHeader/>
        </w:trPr>
        <w:tc>
          <w:tcPr>
            <w:tcW w:w="3960" w:type="dxa"/>
            <w:shd w:val="clear" w:color="auto" w:fill="auto"/>
          </w:tcPr>
          <w:p w14:paraId="2333B793" w14:textId="0254DB5A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3700DD"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</w:tcPr>
          <w:p w14:paraId="121648FD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BFAC96E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F0E71A7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2AF4B3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A597C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7B773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5829A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04740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A6560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E8EB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75F6E" w14:textId="77777777" w:rsidR="002941A2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2941A2" w:rsidRPr="00032D1D" w14:paraId="1805804B" w14:textId="77777777" w:rsidTr="00BD3350">
        <w:tc>
          <w:tcPr>
            <w:tcW w:w="3960" w:type="dxa"/>
          </w:tcPr>
          <w:p w14:paraId="2934CB33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</w:tcPr>
          <w:p w14:paraId="69642A7B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BEB169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A8E53C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EEB56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73975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3F0AE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51F60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16963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4C7B2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DAB23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B55C1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1A2" w:rsidRPr="00032D1D" w14:paraId="49360C2D" w14:textId="77777777" w:rsidTr="00BD3350">
        <w:tc>
          <w:tcPr>
            <w:tcW w:w="3960" w:type="dxa"/>
          </w:tcPr>
          <w:p w14:paraId="2617730C" w14:textId="77777777" w:rsidR="002941A2" w:rsidRPr="00A217C7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0" w:type="dxa"/>
            <w:gridSpan w:val="2"/>
          </w:tcPr>
          <w:p w14:paraId="6CA556DE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E0275BE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6BAD7F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BD92C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74660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39F19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B7433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59481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EF9BF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FE8E8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6E1ED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1A2" w:rsidRPr="00032D1D" w14:paraId="2A639B6A" w14:textId="77777777" w:rsidTr="00BD3350">
        <w:tc>
          <w:tcPr>
            <w:tcW w:w="3960" w:type="dxa"/>
          </w:tcPr>
          <w:p w14:paraId="397DF456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0" w:type="dxa"/>
            <w:gridSpan w:val="2"/>
          </w:tcPr>
          <w:p w14:paraId="301366DA" w14:textId="027488BB" w:rsidR="002941A2" w:rsidRPr="0047177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360" w:type="dxa"/>
            <w:gridSpan w:val="2"/>
          </w:tcPr>
          <w:p w14:paraId="735D8A57" w14:textId="77777777" w:rsidR="002941A2" w:rsidRPr="0047177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9120F1" w14:textId="09064BC5" w:rsidR="002941A2" w:rsidRPr="0047177D" w:rsidRDefault="00372D85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9A8C5" w14:textId="77777777" w:rsidR="002941A2" w:rsidRPr="0047177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C8AFF" w14:textId="72168CE3" w:rsidR="002941A2" w:rsidRPr="0047177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0F2D3507" w14:textId="77777777" w:rsidR="002941A2" w:rsidRPr="0047177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7FF98" w14:textId="1EE65FB5" w:rsidR="002941A2" w:rsidRPr="0047177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4EF550F2" w14:textId="77777777" w:rsidR="002941A2" w:rsidRPr="0047177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F2EE1" w14:textId="1E70E4D0" w:rsidR="002941A2" w:rsidRPr="0047177D" w:rsidRDefault="00372D85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634D9" w14:textId="77777777" w:rsidR="002941A2" w:rsidRPr="0047177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62AC6" w14:textId="1A97FEF6" w:rsidR="002941A2" w:rsidRPr="0047177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2941A2" w:rsidRPr="00032D1D" w14:paraId="374A6E38" w14:textId="77777777" w:rsidTr="00BD3350">
        <w:trPr>
          <w:trHeight w:val="234"/>
        </w:trPr>
        <w:tc>
          <w:tcPr>
            <w:tcW w:w="3960" w:type="dxa"/>
          </w:tcPr>
          <w:p w14:paraId="4A4DEECD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ACF0F48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648A0AB5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800" w:type="dxa"/>
          </w:tcPr>
          <w:p w14:paraId="1EC99B85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</w:tcPr>
          <w:p w14:paraId="37600805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A208553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</w:tcPr>
          <w:p w14:paraId="4CA7B55E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8E5A67F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D313DAF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51863D3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3BA7C3A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43CB075" w14:textId="77777777" w:rsidR="002941A2" w:rsidRPr="00ED4FFB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2941A2" w:rsidRPr="00032D1D" w14:paraId="3BCAFDE6" w14:textId="77777777" w:rsidTr="00BD3350">
        <w:tc>
          <w:tcPr>
            <w:tcW w:w="3960" w:type="dxa"/>
          </w:tcPr>
          <w:p w14:paraId="3D731B88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03F40B4C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446222C0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03DBE5D0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60C09AC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6DBCC4C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9395E05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8D8BA90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D79EA7F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925EF37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F56EC18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4AC29C3" w14:textId="77777777" w:rsidR="002941A2" w:rsidRPr="00E64F5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941A2" w:rsidRPr="00A7632D" w14:paraId="71322288" w14:textId="77777777" w:rsidTr="00BD3350">
        <w:tc>
          <w:tcPr>
            <w:tcW w:w="3960" w:type="dxa"/>
          </w:tcPr>
          <w:p w14:paraId="757B3525" w14:textId="77777777" w:rsidR="002941A2" w:rsidRPr="00032D1D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12B2CF6B" w14:textId="51957F3C" w:rsidR="002941A2" w:rsidRPr="005B10E8" w:rsidRDefault="00372D85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0CC02D3" w14:textId="77777777" w:rsidR="002941A2" w:rsidRPr="005B10E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955961" w14:textId="72AFBF86" w:rsidR="002941A2" w:rsidRPr="005B10E8" w:rsidRDefault="003700DD" w:rsidP="0037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4592BA7A" w14:textId="77777777" w:rsidR="002941A2" w:rsidRPr="005B10E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08A4CD" w14:textId="2B4D94E2" w:rsidR="002941A2" w:rsidRPr="005B10E8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4BA71514" w14:textId="77777777" w:rsidR="002941A2" w:rsidRPr="005B10E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E07A7A" w14:textId="0EB07CE8" w:rsidR="002941A2" w:rsidRPr="005B10E8" w:rsidRDefault="00372D85" w:rsidP="0037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2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C78ED6" w14:textId="77777777" w:rsidR="002941A2" w:rsidRPr="005B10E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BF6C87" w14:textId="0E309264" w:rsidR="002941A2" w:rsidRPr="005B10E8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0" w:type="dxa"/>
            <w:vAlign w:val="bottom"/>
          </w:tcPr>
          <w:p w14:paraId="21B34725" w14:textId="77777777" w:rsidR="002941A2" w:rsidRPr="005B10E8" w:rsidRDefault="002941A2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BD1095" w14:textId="7EC79E01" w:rsidR="002941A2" w:rsidRPr="00A7632D" w:rsidRDefault="003700DD" w:rsidP="00BD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372D85" w:rsidRPr="0037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965FAD" w:rsidRPr="00032D1D" w14:paraId="783E8A88" w14:textId="77777777" w:rsidTr="008B1559">
        <w:trPr>
          <w:tblHeader/>
        </w:trPr>
        <w:tc>
          <w:tcPr>
            <w:tcW w:w="4140" w:type="dxa"/>
            <w:gridSpan w:val="2"/>
            <w:shd w:val="clear" w:color="auto" w:fill="auto"/>
          </w:tcPr>
          <w:p w14:paraId="30C4777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2"/>
          </w:tcPr>
          <w:p w14:paraId="7C26D176" w14:textId="67D1631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650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65FAD" w:rsidRPr="00032D1D" w14:paraId="2C9FA936" w14:textId="77777777" w:rsidTr="008B1559">
        <w:trPr>
          <w:tblHeader/>
        </w:trPr>
        <w:tc>
          <w:tcPr>
            <w:tcW w:w="4140" w:type="dxa"/>
            <w:gridSpan w:val="2"/>
            <w:shd w:val="clear" w:color="auto" w:fill="auto"/>
          </w:tcPr>
          <w:p w14:paraId="12558E8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6"/>
          </w:tcPr>
          <w:p w14:paraId="774A7689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EB2524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1A0AD52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65FAD" w:rsidRPr="00032D1D" w14:paraId="0F72CC76" w14:textId="77777777" w:rsidTr="008B1559">
        <w:trPr>
          <w:tblHeader/>
        </w:trPr>
        <w:tc>
          <w:tcPr>
            <w:tcW w:w="4140" w:type="dxa"/>
            <w:gridSpan w:val="2"/>
            <w:shd w:val="clear" w:color="auto" w:fill="auto"/>
          </w:tcPr>
          <w:p w14:paraId="042B3C0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</w:tcPr>
          <w:p w14:paraId="09A9E5D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5E2CC5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78C5BC4E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4D5FDF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07CA980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97F52E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49BC1E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466B9DC7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990BEB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19A79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FD093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16F3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48CA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F96118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2A6C7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0BD17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B318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7D39D" w14:textId="05B6C2BD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0DEB2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FF9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0AF9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E65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51A652" w14:textId="43CA8D5A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6861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2BBDB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5D8D82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AA2F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AEFEA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65FAD" w:rsidRPr="00032D1D" w14:paraId="70B89060" w14:textId="77777777" w:rsidTr="008B1559">
        <w:trPr>
          <w:tblHeader/>
        </w:trPr>
        <w:tc>
          <w:tcPr>
            <w:tcW w:w="4140" w:type="dxa"/>
            <w:gridSpan w:val="2"/>
            <w:shd w:val="clear" w:color="auto" w:fill="auto"/>
          </w:tcPr>
          <w:p w14:paraId="421A864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2"/>
          </w:tcPr>
          <w:p w14:paraId="0E9E79E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AD" w:rsidRPr="00032D1D" w14:paraId="215F1204" w14:textId="77777777" w:rsidTr="008B1559">
        <w:trPr>
          <w:tblHeader/>
        </w:trPr>
        <w:tc>
          <w:tcPr>
            <w:tcW w:w="4140" w:type="dxa"/>
            <w:gridSpan w:val="2"/>
            <w:shd w:val="clear" w:color="auto" w:fill="auto"/>
          </w:tcPr>
          <w:p w14:paraId="7387A8CF" w14:textId="086EBA3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208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08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700DD"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gridSpan w:val="2"/>
          </w:tcPr>
          <w:p w14:paraId="366409C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D9006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F022D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7656C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B9F4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4D3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142C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C63B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9B0D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6F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AB4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AA076F3" w14:textId="77777777" w:rsidTr="008B1559">
        <w:tc>
          <w:tcPr>
            <w:tcW w:w="4140" w:type="dxa"/>
            <w:gridSpan w:val="2"/>
          </w:tcPr>
          <w:p w14:paraId="5742F3C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2"/>
          </w:tcPr>
          <w:p w14:paraId="3E8EE85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443A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53FC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6E1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2565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60F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2505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0585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9F9C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0A1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891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0B56A8A2" w14:textId="77777777" w:rsidTr="008B1559">
        <w:tc>
          <w:tcPr>
            <w:tcW w:w="4140" w:type="dxa"/>
            <w:gridSpan w:val="2"/>
          </w:tcPr>
          <w:p w14:paraId="19000D37" w14:textId="77777777" w:rsidR="00965FAD" w:rsidRPr="00A217C7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gridSpan w:val="2"/>
          </w:tcPr>
          <w:p w14:paraId="3207AEA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414E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63ED9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F835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D87C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BBF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1220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3143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B3D8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39D5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6CDEB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0BE" w:rsidRPr="00032D1D" w14:paraId="19292F5E" w14:textId="77777777" w:rsidTr="008B1559">
        <w:tc>
          <w:tcPr>
            <w:tcW w:w="4140" w:type="dxa"/>
            <w:gridSpan w:val="2"/>
          </w:tcPr>
          <w:p w14:paraId="169016C9" w14:textId="77777777" w:rsidR="00BD40BE" w:rsidRPr="00032D1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  <w:gridSpan w:val="2"/>
          </w:tcPr>
          <w:p w14:paraId="30C6DEE2" w14:textId="2650C4A3" w:rsidR="00BD40BE" w:rsidRPr="0047177D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586150FA" w14:textId="77777777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C6E99" w14:textId="76EAE41A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BAD03" w14:textId="77777777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9263B" w14:textId="70E17999" w:rsidR="00BD40BE" w:rsidRPr="0047177D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488C6C9E" w14:textId="77777777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FB24E" w14:textId="28BC3226" w:rsidR="00BD40BE" w:rsidRPr="0047177D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16D82A10" w14:textId="77777777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2657A" w14:textId="257DA856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BE5F8" w14:textId="77777777" w:rsidR="00BD40BE" w:rsidRPr="0047177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1D42" w14:textId="6A2EC3C3" w:rsidR="00BD40BE" w:rsidRPr="0047177D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BD40BE" w:rsidRPr="00032D1D" w14:paraId="1198C91F" w14:textId="77777777" w:rsidTr="008B1559">
        <w:tc>
          <w:tcPr>
            <w:tcW w:w="4140" w:type="dxa"/>
            <w:gridSpan w:val="2"/>
          </w:tcPr>
          <w:p w14:paraId="5C0ADA13" w14:textId="77777777" w:rsidR="00BD40BE" w:rsidRPr="00032D1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75CFC32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543D638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067DE3D6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69A32C7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49AD251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2830E9F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8D4AF25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24FFFEC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219E6A3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6B1D641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F7549B0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D40BE" w:rsidRPr="00032D1D" w14:paraId="59E36451" w14:textId="77777777" w:rsidTr="008B1559">
        <w:tc>
          <w:tcPr>
            <w:tcW w:w="4140" w:type="dxa"/>
            <w:gridSpan w:val="2"/>
          </w:tcPr>
          <w:p w14:paraId="2D68581F" w14:textId="77777777" w:rsidR="00BD40BE" w:rsidRPr="00032D1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gridSpan w:val="2"/>
            <w:vAlign w:val="bottom"/>
          </w:tcPr>
          <w:p w14:paraId="17095709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C5CA978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69DE3915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D40C854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951EEFF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74A741F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E5587AD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242DD73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A366A4E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49910E5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F2A03E0" w14:textId="77777777" w:rsidR="00BD40BE" w:rsidRPr="00E64F5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D40BE" w:rsidRPr="00A7632D" w14:paraId="4BBDAD98" w14:textId="77777777" w:rsidTr="008B1559">
        <w:tc>
          <w:tcPr>
            <w:tcW w:w="4140" w:type="dxa"/>
            <w:gridSpan w:val="2"/>
          </w:tcPr>
          <w:p w14:paraId="038C5D42" w14:textId="77777777" w:rsidR="00BD40BE" w:rsidRPr="00032D1D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gridSpan w:val="2"/>
            <w:vAlign w:val="bottom"/>
          </w:tcPr>
          <w:p w14:paraId="3AE25AAF" w14:textId="038A876E" w:rsidR="00BD40BE" w:rsidRPr="005B10E8" w:rsidRDefault="00BD40BE" w:rsidP="001B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DBDC6" w14:textId="77777777" w:rsidR="00BD40BE" w:rsidRPr="005B10E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6125F" w14:textId="1B089B88" w:rsidR="00BD40BE" w:rsidRPr="005B10E8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499B9E41" w14:textId="77777777" w:rsidR="00BD40BE" w:rsidRPr="005B10E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2F1FC" w14:textId="18BA8282" w:rsidR="00BD40BE" w:rsidRPr="005B10E8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5BDA5099" w14:textId="77777777" w:rsidR="00BD40BE" w:rsidRPr="005B10E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52E7C1" w14:textId="0BC22DF5" w:rsidR="00BD40BE" w:rsidRPr="005B10E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1BFB7" w14:textId="77777777" w:rsidR="00BD40BE" w:rsidRPr="005B10E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498D6" w14:textId="1FECD32F" w:rsidR="00BD40BE" w:rsidRPr="005B10E8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  <w:vAlign w:val="bottom"/>
          </w:tcPr>
          <w:p w14:paraId="62181CE9" w14:textId="77777777" w:rsidR="00BD40BE" w:rsidRPr="005B10E8" w:rsidRDefault="00BD40BE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1A084F" w14:textId="58C271FD" w:rsidR="00BD40BE" w:rsidRPr="00A7632D" w:rsidRDefault="003700DD" w:rsidP="00BD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BD40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00DD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</w:tbl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498E3943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337875AB" w14:textId="521BDFB2" w:rsidR="00FB4E90" w:rsidRPr="00B03FBE" w:rsidRDefault="003700DD" w:rsidP="0069669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 w:hint="cs"/>
          <w:sz w:val="30"/>
          <w:szCs w:val="30"/>
          <w:lang w:val="en-US"/>
        </w:rPr>
        <w:lastRenderedPageBreak/>
        <w:t>1</w:t>
      </w:r>
      <w:r w:rsidRPr="003700DD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29DBC271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2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10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CF31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7C5784">
        <w:tc>
          <w:tcPr>
            <w:tcW w:w="3969" w:type="pct"/>
            <w:shd w:val="clear" w:color="auto" w:fill="auto"/>
          </w:tcPr>
          <w:p w14:paraId="2CA769F9" w14:textId="035881C2" w:rsidR="005C2438" w:rsidRPr="003C47FE" w:rsidRDefault="005C2438" w:rsidP="00736817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(ส่วนใหญ่เป็นสัญญาค่าก่อสร้าง</w:t>
            </w:r>
            <w:r w:rsidR="007368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อาคารที่พักอาศัยให้เช่า </w:t>
            </w:r>
            <w:r w:rsidR="0073681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2E0747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736817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ระบบบำบัดน้ำเสีย</w:t>
            </w:r>
            <w:r w:rsidR="007368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DEC6" w14:textId="5A414C1F" w:rsidR="00A8268E" w:rsidRPr="000B2F55" w:rsidRDefault="003700DD" w:rsidP="007C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47</w:t>
            </w:r>
            <w:r w:rsidR="00736817" w:rsidRPr="000B2F55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51E28C61" w:rsidR="005C2438" w:rsidRPr="000B2F55" w:rsidRDefault="003700DD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736817" w:rsidRPr="000B2F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020</w:t>
            </w:r>
          </w:p>
        </w:tc>
      </w:tr>
    </w:tbl>
    <w:p w14:paraId="58B8371E" w14:textId="130107D0" w:rsidR="00843ECD" w:rsidRDefault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3A8175FC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2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="00110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="003700DD"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4B4EAA9B" w:rsidR="00D74164" w:rsidRPr="00DC0773" w:rsidRDefault="003700DD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5CB5FE1D" w:rsidR="00D74164" w:rsidRPr="00DC0773" w:rsidRDefault="003700DD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736817" w:rsidRPr="00736817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3F4F6768" w:rsidR="00D74164" w:rsidRPr="00DC0773" w:rsidRDefault="003700DD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  <w:r w:rsidR="00736817" w:rsidRPr="00736817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28503F9E" w:rsidR="00D74164" w:rsidRPr="00DC0773" w:rsidRDefault="003700DD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36817" w:rsidRPr="007368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152AEA54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ซึ่งจะสิ้นสุดปี </w:t>
      </w:r>
      <w:r w:rsidR="003700DD" w:rsidRPr="003700DD">
        <w:rPr>
          <w:rFonts w:ascii="Angsana New" w:hAnsi="Angsana New"/>
          <w:sz w:val="30"/>
          <w:szCs w:val="30"/>
        </w:rPr>
        <w:t>2567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3700DD" w:rsidRPr="003700DD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16A0CCFA" w:rsidR="00FB4E90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</w:t>
      </w:r>
      <w:r w:rsidR="001109E4">
        <w:rPr>
          <w:rFonts w:ascii="Angsana New" w:hAnsi="Angsana New" w:hint="cs"/>
          <w:sz w:val="30"/>
          <w:szCs w:val="30"/>
          <w:cs/>
        </w:rPr>
        <w:t>ยน</w:t>
      </w:r>
      <w:r w:rsidR="00CF31D2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3700DD" w:rsidRPr="003700DD">
        <w:rPr>
          <w:rFonts w:ascii="Angsana New" w:hAnsi="Angsana New"/>
          <w:sz w:val="30"/>
          <w:szCs w:val="30"/>
        </w:rPr>
        <w:t>81</w:t>
      </w:r>
      <w:r w:rsidR="00736817">
        <w:rPr>
          <w:rFonts w:ascii="Angsana New" w:hAnsi="Angsana New"/>
          <w:sz w:val="30"/>
          <w:szCs w:val="30"/>
        </w:rPr>
        <w:t>.</w:t>
      </w:r>
      <w:r w:rsidR="003700DD" w:rsidRPr="003700DD">
        <w:rPr>
          <w:rFonts w:ascii="Angsana New" w:hAnsi="Angsana New"/>
          <w:sz w:val="30"/>
          <w:szCs w:val="30"/>
        </w:rPr>
        <w:t>9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>ล้านบาท</w:t>
      </w:r>
    </w:p>
    <w:p w14:paraId="250E5A8A" w14:textId="46FA2698" w:rsidR="00871828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A76EFD" w14:textId="77777777" w:rsidR="00C12691" w:rsidRPr="00463AAB" w:rsidRDefault="00C1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4F17A47C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กันยายน</w:t>
      </w:r>
      <w:r w:rsidR="001109E4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7A52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87</w:t>
      </w:r>
      <w:r w:rsidR="00736817">
        <w:rPr>
          <w:rFonts w:ascii="Angsana New" w:hAnsi="Angsana New"/>
          <w:sz w:val="30"/>
          <w:szCs w:val="30"/>
        </w:rPr>
        <w:t>.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B80200" w:rsidRPr="008C010D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820E16A" w14:textId="29957BA6" w:rsidR="00D9544E" w:rsidRDefault="00D9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D702DFA" w14:textId="0E053CDA" w:rsidR="00943CCB" w:rsidRDefault="003700DD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t>12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2197A013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3700DD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3700DD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3700DD" w:rsidRPr="003700DD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FB266B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กันยายน</w:t>
      </w:r>
      <w:r w:rsidR="00FB266B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10</w:t>
      </w:r>
      <w:r w:rsidR="00736817">
        <w:rPr>
          <w:rFonts w:ascii="Angsana New" w:hAnsi="Angsana New"/>
          <w:sz w:val="30"/>
          <w:szCs w:val="30"/>
        </w:rPr>
        <w:t>.</w:t>
      </w:r>
      <w:r w:rsidR="003700DD" w:rsidRPr="003700DD">
        <w:rPr>
          <w:rFonts w:ascii="Angsana New" w:hAnsi="Angsana New"/>
          <w:sz w:val="30"/>
          <w:szCs w:val="30"/>
        </w:rPr>
        <w:t>2</w:t>
      </w:r>
      <w:r w:rsidR="00B80200"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1D4A04B5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3700DD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700DD" w:rsidRPr="003700DD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3700DD" w:rsidRPr="003700DD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3700DD" w:rsidRPr="003700DD">
        <w:rPr>
          <w:rFonts w:ascii="Angsana New" w:hAnsi="Angsana New"/>
          <w:sz w:val="30"/>
          <w:szCs w:val="30"/>
        </w:rPr>
        <w:t>30</w:t>
      </w:r>
      <w:r w:rsidR="00FB266B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กันยายน</w:t>
      </w:r>
      <w:r w:rsidR="00FB266B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700DD" w:rsidRPr="003700DD">
        <w:rPr>
          <w:rFonts w:ascii="Angsana New" w:hAnsi="Angsana New"/>
          <w:sz w:val="30"/>
          <w:szCs w:val="30"/>
        </w:rPr>
        <w:t>42</w:t>
      </w:r>
      <w:r w:rsidR="00736817">
        <w:rPr>
          <w:rFonts w:ascii="Angsana New" w:hAnsi="Angsana New"/>
          <w:sz w:val="30"/>
          <w:szCs w:val="30"/>
        </w:rPr>
        <w:t>.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B8020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2CD0E799" w14:textId="66722C92" w:rsidR="00E066A5" w:rsidRDefault="00E0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FAA3239" w14:textId="200152DD" w:rsidR="00A30973" w:rsidRDefault="003700DD" w:rsidP="00A3097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700DD">
        <w:rPr>
          <w:rFonts w:ascii="Angsana New" w:hAnsi="Angsana New"/>
          <w:sz w:val="30"/>
          <w:szCs w:val="30"/>
          <w:lang w:val="en-US"/>
        </w:rPr>
        <w:t>13</w:t>
      </w:r>
      <w:r w:rsidR="00A30973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A30973" w:rsidRPr="00A30973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A833AA0" w14:textId="296FE208" w:rsidR="004C75D6" w:rsidRDefault="004C75D6" w:rsidP="00072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</w:p>
    <w:p w14:paraId="26175DB5" w14:textId="03884A52" w:rsidR="00686ECD" w:rsidRDefault="003700DD" w:rsidP="0068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3700DD">
        <w:rPr>
          <w:rFonts w:ascii="Angsana New" w:hAnsi="Angsana New"/>
          <w:sz w:val="30"/>
          <w:szCs w:val="30"/>
        </w:rPr>
        <w:t>13</w:t>
      </w:r>
      <w:r w:rsidR="00686ECD">
        <w:rPr>
          <w:rFonts w:ascii="Angsana New" w:hAnsi="Angsana New"/>
          <w:sz w:val="30"/>
          <w:szCs w:val="30"/>
        </w:rPr>
        <w:t>.</w:t>
      </w:r>
      <w:r w:rsidRPr="003700DD">
        <w:rPr>
          <w:rFonts w:ascii="Angsana New" w:hAnsi="Angsana New"/>
          <w:sz w:val="30"/>
          <w:szCs w:val="30"/>
        </w:rPr>
        <w:t>1</w:t>
      </w:r>
      <w:r w:rsidR="00686ECD">
        <w:rPr>
          <w:rFonts w:ascii="Angsana New" w:hAnsi="Angsana New"/>
          <w:sz w:val="30"/>
          <w:szCs w:val="30"/>
        </w:rPr>
        <w:t xml:space="preserve"> </w:t>
      </w:r>
      <w:r w:rsidR="00686ECD">
        <w:rPr>
          <w:rFonts w:ascii="Angsana New" w:hAnsi="Angsana New"/>
          <w:sz w:val="30"/>
          <w:szCs w:val="30"/>
        </w:rPr>
        <w:tab/>
      </w:r>
      <w:r w:rsidR="009E7CF3" w:rsidRPr="00D16D74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D16D74">
        <w:rPr>
          <w:rFonts w:ascii="Angsana New" w:hAnsi="Angsana New"/>
          <w:sz w:val="30"/>
          <w:szCs w:val="30"/>
        </w:rPr>
        <w:t>13</w:t>
      </w:r>
      <w:r w:rsidR="009E7CF3" w:rsidRPr="00D16D74">
        <w:rPr>
          <w:rFonts w:ascii="Angsana New" w:hAnsi="Angsana New"/>
          <w:sz w:val="30"/>
          <w:szCs w:val="30"/>
        </w:rPr>
        <w:t xml:space="preserve"> </w:t>
      </w:r>
      <w:r w:rsidR="003E0B79" w:rsidRPr="00D16D74">
        <w:rPr>
          <w:rFonts w:ascii="Angsana New" w:hAnsi="Angsana New" w:hint="cs"/>
          <w:sz w:val="30"/>
          <w:szCs w:val="30"/>
          <w:cs/>
        </w:rPr>
        <w:t>กันยายน</w:t>
      </w:r>
      <w:r w:rsidR="009E7CF3" w:rsidRPr="00D16D74">
        <w:rPr>
          <w:rFonts w:ascii="Angsana New" w:hAnsi="Angsana New" w:hint="cs"/>
          <w:sz w:val="30"/>
          <w:szCs w:val="30"/>
          <w:cs/>
        </w:rPr>
        <w:t xml:space="preserve"> </w:t>
      </w:r>
      <w:r w:rsidRPr="00D16D74">
        <w:rPr>
          <w:rFonts w:ascii="Angsana New" w:hAnsi="Angsana New"/>
          <w:sz w:val="30"/>
          <w:szCs w:val="30"/>
        </w:rPr>
        <w:t>2565</w:t>
      </w:r>
      <w:r w:rsidR="009E7CF3" w:rsidRPr="00D16D74">
        <w:rPr>
          <w:rFonts w:ascii="Angsana New" w:hAnsi="Angsana New"/>
          <w:sz w:val="30"/>
          <w:szCs w:val="30"/>
        </w:rPr>
        <w:t xml:space="preserve"> </w:t>
      </w:r>
      <w:r w:rsidR="009E7CF3" w:rsidRPr="00D16D74">
        <w:rPr>
          <w:rFonts w:ascii="Angsana New" w:hAnsi="Angsana New" w:hint="cs"/>
          <w:sz w:val="30"/>
          <w:szCs w:val="30"/>
          <w:cs/>
        </w:rPr>
        <w:t>คณะกรรมการของบริษัทมีมติ</w:t>
      </w:r>
      <w:r w:rsidR="00D16D74" w:rsidRPr="00D16D74">
        <w:rPr>
          <w:rFonts w:ascii="Angsana New" w:hAnsi="Angsana New" w:hint="cs"/>
          <w:sz w:val="30"/>
          <w:szCs w:val="30"/>
          <w:cs/>
        </w:rPr>
        <w:t>อนุมัติ</w:t>
      </w:r>
      <w:r w:rsidR="0059474C">
        <w:rPr>
          <w:rFonts w:ascii="Angsana New" w:hAnsi="Angsana New"/>
          <w:sz w:val="30"/>
          <w:szCs w:val="30"/>
          <w:cs/>
        </w:rPr>
        <w:br/>
      </w:r>
      <w:r w:rsidR="0059474C">
        <w:rPr>
          <w:rFonts w:ascii="Angsana New" w:hAnsi="Angsana New" w:hint="cs"/>
          <w:sz w:val="30"/>
          <w:szCs w:val="30"/>
          <w:cs/>
        </w:rPr>
        <w:t>การ</w:t>
      </w:r>
      <w:r w:rsidR="00D16D74" w:rsidRPr="00D16D74">
        <w:rPr>
          <w:rFonts w:ascii="Angsana New" w:hAnsi="Angsana New" w:hint="cs"/>
          <w:sz w:val="30"/>
          <w:szCs w:val="30"/>
          <w:cs/>
        </w:rPr>
        <w:t>จัดสรรกำไรสะสม</w:t>
      </w:r>
      <w:r w:rsidR="00D16D74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9E7CF3" w:rsidRPr="00944273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9E7CF3" w:rsidRPr="00072BE4">
        <w:rPr>
          <w:rFonts w:ascii="Angsana New" w:hAnsi="Angsana New" w:hint="cs"/>
          <w:sz w:val="30"/>
          <w:szCs w:val="30"/>
          <w:cs/>
        </w:rPr>
        <w:t>ปันผลระหว่างกาล</w:t>
      </w:r>
      <w:r w:rsidR="0059474C">
        <w:rPr>
          <w:rFonts w:ascii="Angsana New" w:hAnsi="Angsana New" w:hint="cs"/>
          <w:sz w:val="30"/>
          <w:szCs w:val="30"/>
          <w:cs/>
        </w:rPr>
        <w:t xml:space="preserve"> </w:t>
      </w:r>
      <w:r w:rsidR="009E7CF3" w:rsidRPr="00072BE4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3700DD">
        <w:rPr>
          <w:rFonts w:ascii="Angsana New" w:hAnsi="Angsana New"/>
          <w:sz w:val="30"/>
          <w:szCs w:val="30"/>
        </w:rPr>
        <w:t>0</w:t>
      </w:r>
      <w:r w:rsidR="003E0B79">
        <w:rPr>
          <w:rFonts w:ascii="Angsana New" w:hAnsi="Angsana New"/>
          <w:sz w:val="30"/>
          <w:szCs w:val="30"/>
        </w:rPr>
        <w:t>.</w:t>
      </w:r>
      <w:r w:rsidRPr="003700DD">
        <w:rPr>
          <w:rFonts w:ascii="Angsana New" w:hAnsi="Angsana New"/>
          <w:sz w:val="30"/>
          <w:szCs w:val="30"/>
        </w:rPr>
        <w:t>05</w:t>
      </w:r>
      <w:r w:rsidR="009E7CF3" w:rsidRPr="00072BE4">
        <w:rPr>
          <w:rFonts w:ascii="Angsana New" w:hAnsi="Angsana New"/>
          <w:sz w:val="30"/>
          <w:szCs w:val="30"/>
        </w:rPr>
        <w:t xml:space="preserve"> </w:t>
      </w:r>
      <w:r w:rsidR="009E7CF3" w:rsidRPr="00072BE4">
        <w:rPr>
          <w:rFonts w:ascii="Angsana New" w:hAnsi="Angsana New" w:hint="cs"/>
          <w:sz w:val="30"/>
          <w:szCs w:val="30"/>
          <w:cs/>
        </w:rPr>
        <w:t xml:space="preserve">บาท </w:t>
      </w:r>
      <w:r w:rsidR="009E7CF3" w:rsidRPr="00F24CC4">
        <w:rPr>
          <w:rFonts w:ascii="Angsana New" w:hAnsi="Angsana New" w:hint="cs"/>
          <w:spacing w:val="-6"/>
          <w:sz w:val="30"/>
          <w:szCs w:val="30"/>
          <w:cs/>
        </w:rPr>
        <w:t>เป็นจำนวนเงิ</w:t>
      </w:r>
      <w:r w:rsidR="00F24CC4" w:rsidRPr="00F24CC4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944273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9E7CF3" w:rsidRPr="00F24C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spacing w:val="-6"/>
          <w:sz w:val="30"/>
          <w:szCs w:val="30"/>
        </w:rPr>
        <w:t>99</w:t>
      </w:r>
      <w:r w:rsidR="00F24CC4" w:rsidRPr="00F24CC4">
        <w:rPr>
          <w:rFonts w:ascii="Angsana New" w:hAnsi="Angsana New"/>
          <w:spacing w:val="-6"/>
          <w:sz w:val="30"/>
          <w:szCs w:val="30"/>
        </w:rPr>
        <w:t>.</w:t>
      </w:r>
      <w:r w:rsidRPr="003700DD">
        <w:rPr>
          <w:rFonts w:ascii="Angsana New" w:hAnsi="Angsana New"/>
          <w:spacing w:val="-6"/>
          <w:sz w:val="30"/>
          <w:szCs w:val="30"/>
        </w:rPr>
        <w:t>8</w:t>
      </w:r>
      <w:r w:rsidR="009E7CF3" w:rsidRPr="00F24CC4">
        <w:rPr>
          <w:rFonts w:ascii="Angsana New" w:hAnsi="Angsana New"/>
          <w:spacing w:val="-6"/>
          <w:sz w:val="30"/>
          <w:szCs w:val="30"/>
        </w:rPr>
        <w:t xml:space="preserve"> </w:t>
      </w:r>
      <w:r w:rsidR="009E7CF3" w:rsidRPr="00F24CC4">
        <w:rPr>
          <w:rFonts w:ascii="Angsana New" w:hAnsi="Angsana New" w:hint="cs"/>
          <w:spacing w:val="-6"/>
          <w:sz w:val="30"/>
          <w:szCs w:val="30"/>
          <w:cs/>
        </w:rPr>
        <w:t>ล้านบาท เงินปันผล</w:t>
      </w:r>
      <w:r w:rsidR="009E7CF3" w:rsidRPr="00072BE4">
        <w:rPr>
          <w:rFonts w:ascii="Angsana New" w:hAnsi="Angsana New" w:hint="cs"/>
          <w:sz w:val="30"/>
          <w:szCs w:val="30"/>
          <w:cs/>
        </w:rPr>
        <w:t>ดังกล่าวจ่ายให้แก่ผู้ถือหุ้นใน</w:t>
      </w:r>
      <w:r w:rsidR="00D16D74">
        <w:rPr>
          <w:rFonts w:ascii="Angsana New" w:hAnsi="Angsana New" w:hint="cs"/>
          <w:sz w:val="30"/>
          <w:szCs w:val="30"/>
          <w:cs/>
        </w:rPr>
        <w:t>เดือน</w:t>
      </w:r>
      <w:r w:rsidR="003E0B79" w:rsidRPr="003E0B79">
        <w:rPr>
          <w:rFonts w:ascii="Angsana New" w:hAnsi="Angsana New" w:hint="cs"/>
          <w:sz w:val="30"/>
          <w:szCs w:val="30"/>
          <w:cs/>
        </w:rPr>
        <w:t>ตุลาคม</w:t>
      </w:r>
      <w:r w:rsidR="009E7CF3" w:rsidRPr="003E0B79">
        <w:rPr>
          <w:rFonts w:ascii="Angsana New" w:hAnsi="Angsana New" w:hint="cs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sz w:val="30"/>
          <w:szCs w:val="30"/>
        </w:rPr>
        <w:t>2565</w:t>
      </w:r>
    </w:p>
    <w:p w14:paraId="57ED1F34" w14:textId="77777777" w:rsidR="00686ECD" w:rsidRDefault="00686ECD" w:rsidP="0068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p w14:paraId="058CB0F2" w14:textId="7CE4B160" w:rsidR="0006725D" w:rsidRPr="009B587D" w:rsidRDefault="003700DD" w:rsidP="0068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3700DD">
        <w:rPr>
          <w:rFonts w:ascii="Angsana New" w:hAnsi="Angsana New"/>
          <w:sz w:val="30"/>
          <w:szCs w:val="30"/>
        </w:rPr>
        <w:t>13</w:t>
      </w:r>
      <w:r w:rsidR="00686ECD">
        <w:rPr>
          <w:rFonts w:ascii="Angsana New" w:hAnsi="Angsana New"/>
          <w:sz w:val="30"/>
          <w:szCs w:val="30"/>
        </w:rPr>
        <w:t>.</w:t>
      </w:r>
      <w:r w:rsidRPr="003700DD">
        <w:rPr>
          <w:rFonts w:ascii="Angsana New" w:hAnsi="Angsana New"/>
          <w:sz w:val="30"/>
          <w:szCs w:val="30"/>
        </w:rPr>
        <w:t>2</w:t>
      </w:r>
      <w:r w:rsidR="00686ECD">
        <w:rPr>
          <w:rFonts w:ascii="Angsana New" w:hAnsi="Angsana New"/>
          <w:sz w:val="30"/>
          <w:szCs w:val="30"/>
        </w:rPr>
        <w:tab/>
      </w:r>
      <w:r w:rsidR="00686ECD" w:rsidRPr="00072BE4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700DD">
        <w:rPr>
          <w:rFonts w:ascii="Angsana New" w:hAnsi="Angsana New"/>
          <w:sz w:val="30"/>
          <w:szCs w:val="30"/>
        </w:rPr>
        <w:t>18</w:t>
      </w:r>
      <w:r w:rsidR="00686ECD">
        <w:rPr>
          <w:rFonts w:ascii="Angsana New" w:hAnsi="Angsana New"/>
          <w:sz w:val="30"/>
          <w:szCs w:val="30"/>
        </w:rPr>
        <w:t xml:space="preserve"> </w:t>
      </w:r>
      <w:r w:rsidR="00686ECD" w:rsidRPr="009E7CF3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3700DD">
        <w:rPr>
          <w:rFonts w:ascii="Angsana New" w:hAnsi="Angsana New"/>
          <w:sz w:val="30"/>
          <w:szCs w:val="30"/>
        </w:rPr>
        <w:t>2565</w:t>
      </w:r>
      <w:r w:rsidR="00686ECD" w:rsidRPr="00072BE4">
        <w:rPr>
          <w:rFonts w:ascii="Angsana New" w:hAnsi="Angsana New"/>
          <w:sz w:val="30"/>
          <w:szCs w:val="30"/>
        </w:rPr>
        <w:t xml:space="preserve"> </w:t>
      </w:r>
      <w:r w:rsidR="00686ECD" w:rsidRPr="00072BE4">
        <w:rPr>
          <w:rFonts w:ascii="Angsana New" w:hAnsi="Angsana New" w:hint="cs"/>
          <w:sz w:val="30"/>
          <w:szCs w:val="30"/>
          <w:cs/>
        </w:rPr>
        <w:t>คณะกรรมการของบริษัทมีมติ</w:t>
      </w:r>
      <w:r w:rsidR="00686ECD">
        <w:rPr>
          <w:rFonts w:ascii="Angsana New" w:hAnsi="Angsana New" w:hint="cs"/>
          <w:sz w:val="30"/>
          <w:szCs w:val="30"/>
          <w:cs/>
        </w:rPr>
        <w:t>อนุมัติ</w:t>
      </w:r>
      <w:r w:rsidR="00406C90">
        <w:rPr>
          <w:rFonts w:ascii="Angsana New" w:hAnsi="Angsana New"/>
          <w:sz w:val="30"/>
          <w:szCs w:val="30"/>
          <w:cs/>
        </w:rPr>
        <w:br/>
      </w:r>
      <w:r w:rsidR="00686ECD">
        <w:rPr>
          <w:rFonts w:ascii="Angsana New" w:hAnsi="Angsana New" w:hint="cs"/>
          <w:sz w:val="30"/>
          <w:szCs w:val="30"/>
          <w:cs/>
        </w:rPr>
        <w:t xml:space="preserve">ให้บริษัทชำระค่าหุ้นเพิ่มทุนให้กับบริษัท อาร์ อี เอ็น โคราช เอนเนอร์ยี่ จำกัด จำนวน </w:t>
      </w:r>
      <w:r w:rsidRPr="003700DD">
        <w:rPr>
          <w:rFonts w:ascii="Angsana New" w:hAnsi="Angsana New"/>
          <w:sz w:val="30"/>
          <w:szCs w:val="30"/>
        </w:rPr>
        <w:t>7</w:t>
      </w:r>
      <w:r w:rsidR="00406C90">
        <w:rPr>
          <w:rFonts w:ascii="Angsana New" w:hAnsi="Angsana New"/>
          <w:sz w:val="30"/>
          <w:szCs w:val="30"/>
        </w:rPr>
        <w:t>.</w:t>
      </w:r>
      <w:r w:rsidRPr="003700DD">
        <w:rPr>
          <w:rFonts w:ascii="Angsana New" w:hAnsi="Angsana New"/>
          <w:sz w:val="30"/>
          <w:szCs w:val="30"/>
        </w:rPr>
        <w:t>0</w:t>
      </w:r>
      <w:r w:rsidR="00686ECD">
        <w:rPr>
          <w:rFonts w:ascii="Angsana New" w:hAnsi="Angsana New"/>
          <w:sz w:val="30"/>
          <w:szCs w:val="30"/>
        </w:rPr>
        <w:t xml:space="preserve"> </w:t>
      </w:r>
      <w:r w:rsidR="00686ECD">
        <w:rPr>
          <w:rFonts w:ascii="Angsana New" w:hAnsi="Angsana New" w:hint="cs"/>
          <w:sz w:val="30"/>
          <w:szCs w:val="30"/>
          <w:cs/>
        </w:rPr>
        <w:t xml:space="preserve">ล้านหุ้น ในอัตราหุ้นละ </w:t>
      </w:r>
      <w:r w:rsidRPr="003700DD">
        <w:rPr>
          <w:rFonts w:ascii="Angsana New" w:hAnsi="Angsana New"/>
          <w:sz w:val="30"/>
          <w:szCs w:val="30"/>
        </w:rPr>
        <w:t>5</w:t>
      </w:r>
      <w:r w:rsidR="00686ECD">
        <w:rPr>
          <w:rFonts w:ascii="Angsana New" w:hAnsi="Angsana New"/>
          <w:sz w:val="30"/>
          <w:szCs w:val="30"/>
        </w:rPr>
        <w:t xml:space="preserve"> </w:t>
      </w:r>
      <w:r w:rsidR="00686ECD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3700DD">
        <w:rPr>
          <w:rFonts w:ascii="Angsana New" w:hAnsi="Angsana New"/>
          <w:sz w:val="30"/>
          <w:szCs w:val="30"/>
        </w:rPr>
        <w:t>35</w:t>
      </w:r>
      <w:r w:rsidR="00406C90">
        <w:rPr>
          <w:rFonts w:ascii="Angsana New" w:hAnsi="Angsana New"/>
          <w:sz w:val="30"/>
          <w:szCs w:val="30"/>
        </w:rPr>
        <w:t>.</w:t>
      </w:r>
      <w:r w:rsidRPr="003700DD">
        <w:rPr>
          <w:rFonts w:ascii="Angsana New" w:hAnsi="Angsana New"/>
          <w:sz w:val="30"/>
          <w:szCs w:val="30"/>
        </w:rPr>
        <w:t>0</w:t>
      </w:r>
      <w:r w:rsidR="00686ECD">
        <w:rPr>
          <w:rFonts w:ascii="Angsana New" w:hAnsi="Angsana New"/>
          <w:sz w:val="30"/>
          <w:szCs w:val="30"/>
        </w:rPr>
        <w:t xml:space="preserve"> </w:t>
      </w:r>
      <w:r w:rsidR="00686ECD">
        <w:rPr>
          <w:rFonts w:ascii="Angsana New" w:hAnsi="Angsana New" w:hint="cs"/>
          <w:sz w:val="30"/>
          <w:szCs w:val="30"/>
          <w:cs/>
        </w:rPr>
        <w:t>ล้านบาท ซึ่งเป็นการเพิ่มทุนตามสัดส่วนการลงทุนของบริษัท</w:t>
      </w:r>
    </w:p>
    <w:p w14:paraId="4C5CDD53" w14:textId="1B4AF769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87D">
        <w:rPr>
          <w:rFonts w:ascii="Angsana New" w:hAnsi="Angsana New"/>
          <w:sz w:val="30"/>
          <w:szCs w:val="30"/>
          <w:cs/>
        </w:rPr>
        <w:tab/>
      </w:r>
      <w:r w:rsidRPr="009B587D">
        <w:rPr>
          <w:rFonts w:ascii="Angsana New" w:hAnsi="Angsana New"/>
          <w:sz w:val="30"/>
          <w:szCs w:val="30"/>
          <w:cs/>
        </w:rPr>
        <w:tab/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725D" w:rsidRPr="009B587D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D94D4" w14:textId="77777777" w:rsidR="000E5BD0" w:rsidRDefault="000E5BD0" w:rsidP="004956B4">
      <w:r>
        <w:separator/>
      </w:r>
    </w:p>
  </w:endnote>
  <w:endnote w:type="continuationSeparator" w:id="0">
    <w:p w14:paraId="0B20DCBC" w14:textId="77777777" w:rsidR="000E5BD0" w:rsidRDefault="000E5BD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5DC1" w14:textId="77777777" w:rsidR="00686D7A" w:rsidRDefault="0068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02EA88DC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27FA1FE7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DE2987">
      <w:rPr>
        <w:rFonts w:ascii="Angsana New" w:hAnsi="Angsana New"/>
        <w:noProof/>
        <w:sz w:val="30"/>
        <w:szCs w:val="30"/>
      </w:rPr>
      <w:t>1275614 - 2022 Sep-FSA-NNCL Pcl. -09t-Q3 rev7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32634CA7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E2987">
      <w:rPr>
        <w:rFonts w:ascii="Angsana New" w:hAnsi="Angsana New"/>
        <w:noProof/>
        <w:sz w:val="30"/>
        <w:szCs w:val="30"/>
      </w:rPr>
      <w:t>1275614 - 2022 Sep-FSA-NNCL Pcl. -09t-Q3 rev7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2B8B960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285DEE1C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E2987">
      <w:rPr>
        <w:rFonts w:ascii="Angsana New" w:hAnsi="Angsana New"/>
        <w:noProof/>
        <w:sz w:val="30"/>
        <w:szCs w:val="30"/>
        <w:lang w:val="fr-FR"/>
      </w:rPr>
      <w:t>1275614 - 2022 Sep-FSA-NNCL Pcl. -09t-Q3 rev7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3700DD" w:rsidRPr="003700D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391564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AFFEC" w14:textId="77777777" w:rsidR="000E5BD0" w:rsidRDefault="000E5BD0" w:rsidP="004956B4">
      <w:r>
        <w:separator/>
      </w:r>
    </w:p>
  </w:footnote>
  <w:footnote w:type="continuationSeparator" w:id="0">
    <w:p w14:paraId="34480725" w14:textId="77777777" w:rsidR="000E5BD0" w:rsidRDefault="000E5BD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C7EB" w14:textId="77777777" w:rsidR="00686D7A" w:rsidRDefault="00686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62599D86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3700DD" w:rsidRPr="003700D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3700DD" w:rsidRPr="003700DD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893F966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3700DD" w:rsidRPr="003700DD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3700DD" w:rsidRPr="003700DD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3700DD" w:rsidRPr="003700DD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8B1559" w:rsidRPr="001E2301" w:rsidRDefault="008B1559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DE2292" w14:textId="6098F97E" w:rsidR="008B1559" w:rsidRDefault="008B1559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6B7162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6B716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3700DD" w:rsidRPr="003700DD">
      <w:rPr>
        <w:rFonts w:ascii="Angsana New" w:hAnsi="Angsana New"/>
        <w:b/>
        <w:bCs/>
        <w:sz w:val="32"/>
        <w:szCs w:val="32"/>
      </w:rPr>
      <w:t>30</w:t>
    </w:r>
    <w:r w:rsidRPr="006B716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6B7162">
      <w:rPr>
        <w:rFonts w:ascii="Angsana New" w:hAnsi="Angsana New"/>
        <w:b/>
        <w:bCs/>
        <w:sz w:val="32"/>
        <w:szCs w:val="32"/>
        <w:cs/>
      </w:rPr>
      <w:t xml:space="preserve">ยน </w:t>
    </w:r>
    <w:r w:rsidR="003700DD" w:rsidRPr="003700DD">
      <w:rPr>
        <w:rFonts w:ascii="Angsana New" w:hAnsi="Angsana New"/>
        <w:b/>
        <w:bCs/>
        <w:sz w:val="32"/>
        <w:szCs w:val="32"/>
      </w:rPr>
      <w:t>2565</w:t>
    </w:r>
    <w:r w:rsidRPr="006B716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BE121C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4EF65F" w14:textId="3B521DB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3700DD" w:rsidRPr="003700D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3700DD" w:rsidRPr="003700DD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F216FC8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BB07087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8B1559" w:rsidRDefault="008B1559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C88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1F7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09E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2F55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0DA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5E8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96D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64C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10C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31A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96C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77E44"/>
    <w:rsid w:val="0028069C"/>
    <w:rsid w:val="00280882"/>
    <w:rsid w:val="00280D74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8DC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88E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86D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1E3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6EA5"/>
    <w:rsid w:val="00356EF2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5A9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0D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2D85"/>
    <w:rsid w:val="0037304C"/>
    <w:rsid w:val="003735FD"/>
    <w:rsid w:val="00373648"/>
    <w:rsid w:val="003736E8"/>
    <w:rsid w:val="0037378F"/>
    <w:rsid w:val="003739A1"/>
    <w:rsid w:val="00373F6D"/>
    <w:rsid w:val="00373F9C"/>
    <w:rsid w:val="00373FCA"/>
    <w:rsid w:val="003742D9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517"/>
    <w:rsid w:val="0039570A"/>
    <w:rsid w:val="00395A76"/>
    <w:rsid w:val="00395AF5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C41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79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90"/>
    <w:rsid w:val="00406CD4"/>
    <w:rsid w:val="00406F8B"/>
    <w:rsid w:val="00406FD6"/>
    <w:rsid w:val="0040703A"/>
    <w:rsid w:val="004076E7"/>
    <w:rsid w:val="004078BA"/>
    <w:rsid w:val="0040799D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22E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45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64E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1CB1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5D6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7F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D71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CAD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3C72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03A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4C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152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C0C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17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32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D7A"/>
    <w:rsid w:val="00686ECD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68F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772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376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B3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36B"/>
    <w:rsid w:val="007248D0"/>
    <w:rsid w:val="0072494D"/>
    <w:rsid w:val="00724CE0"/>
    <w:rsid w:val="00724E68"/>
    <w:rsid w:val="00724EE0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17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BF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086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3F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338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2F6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6B8"/>
    <w:rsid w:val="00837D25"/>
    <w:rsid w:val="008402DC"/>
    <w:rsid w:val="00840466"/>
    <w:rsid w:val="0084054F"/>
    <w:rsid w:val="00840F37"/>
    <w:rsid w:val="00840F7C"/>
    <w:rsid w:val="00841235"/>
    <w:rsid w:val="0084142E"/>
    <w:rsid w:val="00841A0C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A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97A8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574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D7E27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2FB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898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3BD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273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B15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E7CF3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A61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C80"/>
    <w:rsid w:val="00A91D21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5E8D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B97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ED3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2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53D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181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6F1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0E2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5D9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375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0BE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691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CA4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69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E83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D74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7B3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450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6F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6EC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125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1A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0F90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6EBF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87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6B3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B82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0C7B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5D56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CC4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4337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7B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731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ADC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4C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6D6D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4F79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</TotalTime>
  <Pages>19</Pages>
  <Words>2913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Attaya, Pinpimai</cp:lastModifiedBy>
  <cp:revision>18</cp:revision>
  <cp:lastPrinted>2022-11-08T03:23:00Z</cp:lastPrinted>
  <dcterms:created xsi:type="dcterms:W3CDTF">2022-11-03T06:33:00Z</dcterms:created>
  <dcterms:modified xsi:type="dcterms:W3CDTF">2022-11-08T03:24:00Z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</Properties>
</file>