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89A4C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A40E8F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62C3D4E" w14:textId="45C84354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C22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38DD83" w14:textId="057B7C9C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386C9B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386C9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86C9B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F080F" w:rsidRPr="006F080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C4D5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296ADF4" w14:textId="77777777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9C286E" w14:textId="77777777" w:rsidR="008353FA" w:rsidRPr="00A4230F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F1C122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386C9B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696FBDB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7ECE46C2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5D4B71" w:rsidRPr="00C60284" w:rsidSect="005D4B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0D8AA94E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1C3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87763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6185F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1BAD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8AC5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8DA781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303EDE7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76E8F3E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8683613" w14:textId="2064A921" w:rsidR="00F90203" w:rsidRPr="008877D9" w:rsidRDefault="00F90203" w:rsidP="00F90203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F080F" w:rsidRPr="006F080F">
        <w:rPr>
          <w:rFonts w:ascii="Angsana New" w:hAnsi="Angsana New" w:cs="Angsana New" w:hint="cs"/>
          <w:color w:val="000000"/>
          <w:lang w:val="en-US"/>
        </w:rPr>
        <w:t>30</w:t>
      </w:r>
      <w:r w:rsidR="00386C9B">
        <w:rPr>
          <w:rFonts w:ascii="Angsana New" w:hAnsi="Angsana New" w:cs="Angsana New" w:hint="cs"/>
          <w:color w:val="000000"/>
          <w:lang w:val="en-US"/>
        </w:rPr>
        <w:t xml:space="preserve"> </w:t>
      </w:r>
      <w:r w:rsidR="00386C9B">
        <w:rPr>
          <w:rFonts w:ascii="Angsana New" w:hAnsi="Angsana New" w:cs="Angsana New" w:hint="cs"/>
          <w:color w:val="000000"/>
          <w:cs/>
          <w:lang w:val="en-US"/>
        </w:rPr>
        <w:t>กันยายน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="006F080F" w:rsidRPr="006F080F">
        <w:rPr>
          <w:rFonts w:ascii="Angsana New" w:hAnsi="Angsana New" w:cs="Angsana New" w:hint="cs"/>
          <w:color w:val="000000"/>
          <w:lang w:val="en-US"/>
        </w:rPr>
        <w:t>256</w:t>
      </w:r>
      <w:r w:rsidR="00BC4D56">
        <w:rPr>
          <w:rFonts w:ascii="Angsana New" w:hAnsi="Angsana New" w:cs="Angsana New"/>
          <w:color w:val="000000"/>
          <w:lang w:val="en-US"/>
        </w:rPr>
        <w:t>5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>สำหรับงวดสามเดือนและ</w:t>
      </w:r>
      <w:r w:rsidR="00386C9B">
        <w:rPr>
          <w:rFonts w:ascii="Angsana New" w:hAnsi="Angsana New" w:cs="Angsana New" w:hint="cs"/>
          <w:color w:val="000000"/>
          <w:cs/>
        </w:rPr>
        <w:t>เก้าเดือน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color w:val="000000"/>
          <w:lang w:val="en-US"/>
        </w:rPr>
        <w:t>30</w:t>
      </w:r>
      <w:r w:rsidR="00386C9B">
        <w:rPr>
          <w:rFonts w:ascii="Angsana New" w:hAnsi="Angsana New" w:cs="Angsana New"/>
          <w:color w:val="000000"/>
          <w:lang w:val="en-US"/>
        </w:rPr>
        <w:t xml:space="preserve"> </w:t>
      </w:r>
      <w:r w:rsidR="00386C9B">
        <w:rPr>
          <w:rFonts w:ascii="Angsana New" w:hAnsi="Angsana New" w:cs="Angsana New"/>
          <w:color w:val="000000"/>
          <w:cs/>
          <w:lang w:val="en-US"/>
        </w:rPr>
        <w:t>กันยายน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6F080F" w:rsidRPr="006F080F">
        <w:rPr>
          <w:rFonts w:ascii="Angsana New" w:hAnsi="Angsana New" w:cs="Angsana New"/>
          <w:color w:val="000000"/>
          <w:lang w:val="en-US"/>
        </w:rPr>
        <w:t>256</w:t>
      </w:r>
      <w:r w:rsidR="00BC4D56">
        <w:rPr>
          <w:rFonts w:ascii="Angsana New" w:hAnsi="Angsana New" w:cs="Angsana New"/>
          <w:color w:val="000000"/>
          <w:lang w:val="en-US"/>
        </w:rPr>
        <w:t>5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86C9B">
        <w:rPr>
          <w:rFonts w:ascii="Angsana New" w:hAnsi="Angsana New" w:cs="Angsana New" w:hint="cs"/>
          <w:color w:val="000000"/>
          <w:cs/>
        </w:rPr>
        <w:t>เก้าเดือน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color w:val="000000"/>
          <w:spacing w:val="-10"/>
          <w:lang w:val="en-US"/>
        </w:rPr>
        <w:t>30</w:t>
      </w:r>
      <w:r w:rsidR="00386C9B">
        <w:rPr>
          <w:rFonts w:ascii="Angsana New" w:hAnsi="Angsana New" w:cs="Angsana New"/>
          <w:color w:val="000000"/>
          <w:spacing w:val="-10"/>
          <w:lang w:val="en-US"/>
        </w:rPr>
        <w:t xml:space="preserve"> </w:t>
      </w:r>
      <w:r w:rsidR="00386C9B">
        <w:rPr>
          <w:rFonts w:ascii="Angsana New" w:hAnsi="Angsana New" w:cs="Angsana New"/>
          <w:color w:val="000000"/>
          <w:spacing w:val="-10"/>
          <w:cs/>
          <w:lang w:val="en-US"/>
        </w:rPr>
        <w:t>กันยายน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6F080F" w:rsidRPr="006F080F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 w:rsidR="00BC4D56">
        <w:rPr>
          <w:rFonts w:ascii="Angsana New" w:hAnsi="Angsana New" w:cs="Angsana New"/>
          <w:color w:val="000000"/>
          <w:spacing w:val="-10"/>
          <w:lang w:val="en-US"/>
        </w:rPr>
        <w:t>5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="006F080F" w:rsidRPr="006F080F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168625E5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3687DD6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AB044B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7484537" w14:textId="3AF9B0B6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6F080F" w:rsidRPr="006F080F">
        <w:rPr>
          <w:rFonts w:ascii="Angsana New" w:hAnsi="Angsana New" w:cs="Angsana New"/>
          <w:color w:val="000000"/>
          <w:lang w:val="en-US"/>
        </w:rPr>
        <w:t>2410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A94460A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54FDF87" w14:textId="4C6BE23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8361C" w:rsidRPr="00C60284" w:rsidSect="00C90DEA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643EF51D" w14:textId="6A194804" w:rsidR="0028361C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BB736D4" w14:textId="77777777" w:rsidR="00317DD8" w:rsidRPr="00317DD8" w:rsidRDefault="00317DD8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E4E46C7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7BFE3A0C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05E4EE" w14:textId="62C17705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color w:val="000000"/>
          <w:cs/>
        </w:rPr>
        <w:t>ดังกล่าว</w:t>
      </w:r>
      <w:r w:rsidRPr="00C60284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6F080F" w:rsidRPr="006F080F">
        <w:rPr>
          <w:rFonts w:ascii="Angsana New" w:hAnsi="Angsana New" w:cs="Angsana New"/>
          <w:color w:val="000000"/>
          <w:lang w:val="en-US"/>
        </w:rPr>
        <w:t>34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C60F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591C4A4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431B5C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218345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159DCB26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Pr="00C60284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C60284">
        <w:rPr>
          <w:rFonts w:ascii="Angsana New" w:hAnsi="Angsana New" w:cs="Angsana New"/>
          <w:cs/>
        </w:rPr>
        <w:t>)</w:t>
      </w:r>
    </w:p>
    <w:p w14:paraId="618731D7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1A8FF86C" w14:textId="1C403AB0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6F080F" w:rsidRPr="006F080F">
        <w:rPr>
          <w:rFonts w:ascii="Angsana New" w:hAnsi="Angsana New" w:cs="Angsana New"/>
          <w:lang w:val="en-US"/>
        </w:rPr>
        <w:t>4323</w:t>
      </w:r>
    </w:p>
    <w:p w14:paraId="203A0F9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E75E5B4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FA2B45" w14:textId="485EF028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75AB9BB" w14:textId="5E38B727" w:rsidR="0028361C" w:rsidRPr="00C60284" w:rsidRDefault="00317DD8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37327958"/>
      <w:r>
        <w:rPr>
          <w:rFonts w:ascii="Angsana New" w:hAnsi="Angsana New" w:cs="Angsana New"/>
          <w:sz w:val="30"/>
          <w:szCs w:val="30"/>
        </w:rPr>
        <w:t xml:space="preserve">9 </w:t>
      </w:r>
      <w:r w:rsidR="006F080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8361C"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bookmarkEnd w:id="0"/>
      <w:r w:rsidR="00BC4D56">
        <w:rPr>
          <w:rFonts w:ascii="Angsana New" w:hAnsi="Angsana New" w:cs="Angsana New"/>
          <w:sz w:val="30"/>
          <w:szCs w:val="30"/>
        </w:rPr>
        <w:t>5</w:t>
      </w:r>
    </w:p>
    <w:p w14:paraId="7A442A0B" w14:textId="77777777" w:rsidR="00A23AE3" w:rsidRPr="00161399" w:rsidRDefault="00A23AE3" w:rsidP="00B924B0">
      <w:pPr>
        <w:pStyle w:val="IndexHeading1"/>
        <w:spacing w:after="0" w:line="380" w:lineRule="exact"/>
        <w:ind w:left="1530" w:hanging="1530"/>
        <w:outlineLvl w:val="0"/>
        <w:rPr>
          <w:rFonts w:asciiTheme="majorBidi" w:hAnsiTheme="majorBidi" w:cstheme="majorBidi"/>
          <w:spacing w:val="2"/>
          <w:sz w:val="4"/>
          <w:szCs w:val="4"/>
        </w:rPr>
      </w:pPr>
    </w:p>
    <w:sectPr w:rsidR="00A23AE3" w:rsidRPr="00161399" w:rsidSect="00B924B0">
      <w:headerReference w:type="default" r:id="rId16"/>
      <w:footerReference w:type="default" r:id="rId17"/>
      <w:pgSz w:w="11909" w:h="16834" w:code="9"/>
      <w:pgMar w:top="691" w:right="1152" w:bottom="576" w:left="1152" w:header="720" w:footer="3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7AF56" w14:textId="77777777" w:rsidR="001C4299" w:rsidRDefault="001C4299">
      <w:r>
        <w:separator/>
      </w:r>
    </w:p>
  </w:endnote>
  <w:endnote w:type="continuationSeparator" w:id="0">
    <w:p w14:paraId="2A2BC61F" w14:textId="77777777" w:rsidR="001C4299" w:rsidRDefault="001C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9183" w14:textId="77777777" w:rsidR="00456E97" w:rsidRDefault="00456E9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66CD0164" w14:textId="197C5C9C" w:rsidR="00456E97" w:rsidRDefault="00456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6F080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6F080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0034" w14:textId="02D209FB" w:rsidR="00456E97" w:rsidRDefault="00456E97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623B8">
      <w:rPr>
        <w:noProof/>
      </w:rPr>
      <w:t>1124048 - 2022 Sep-FSA-TFG Pcl. -09t-Q3 - report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6F080F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1FBC1B" w14:textId="77777777" w:rsidR="00456E97" w:rsidRPr="00960645" w:rsidRDefault="00456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0DA8A" w14:textId="77777777" w:rsidR="00317DD8" w:rsidRDefault="00317D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EF3C" w14:textId="0E1B8677" w:rsidR="00456E97" w:rsidRPr="00C2202A" w:rsidRDefault="00456E97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6F080F">
      <w:rPr>
        <w:rFonts w:ascii="Angsana New" w:hAnsi="Angsana New" w:cs="Angsana New"/>
        <w:sz w:val="30"/>
        <w:szCs w:val="30"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CF1C" w14:textId="77777777" w:rsidR="00456E97" w:rsidRPr="00C2202A" w:rsidRDefault="00456E97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4374C5C" w14:textId="77777777" w:rsidR="00B924B0" w:rsidRDefault="00456E97" w:rsidP="00A94CA8">
        <w:pPr>
          <w:pStyle w:val="Footer"/>
          <w:jc w:val="center"/>
          <w:rPr>
            <w:rFonts w:ascii="Angsana New" w:hAnsi="Angsana New" w:cs="Angsana New"/>
            <w:noProof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F080F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  <w:p w14:paraId="205737C1" w14:textId="5EA828EF" w:rsidR="00456E97" w:rsidRPr="00A94CA8" w:rsidRDefault="00DD49A4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E05A4" w14:textId="77777777" w:rsidR="001C4299" w:rsidRDefault="001C4299">
      <w:r>
        <w:separator/>
      </w:r>
    </w:p>
  </w:footnote>
  <w:footnote w:type="continuationSeparator" w:id="0">
    <w:p w14:paraId="0A3A1E38" w14:textId="77777777" w:rsidR="001C4299" w:rsidRDefault="001C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8546" w14:textId="77777777" w:rsidR="00456E97" w:rsidRDefault="00DD49A4" w:rsidP="00713C50">
    <w:pPr>
      <w:pStyle w:val="Header"/>
    </w:pPr>
    <w:r>
      <w:rPr>
        <w:noProof/>
      </w:rPr>
      <w:pict w14:anchorId="69BFC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7A7F" w14:textId="77777777" w:rsidR="00456E97" w:rsidRDefault="00456E97" w:rsidP="00713C50">
    <w:pPr>
      <w:pStyle w:val="Header"/>
    </w:pPr>
  </w:p>
  <w:p w14:paraId="4D183600" w14:textId="2F5368BD" w:rsidR="00456E97" w:rsidRDefault="00456E9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Pr="006F080F">
      <w:rPr>
        <w:rFonts w:ascii="Angsana New" w:hAnsi="Angsana New" w:cs="Angsana New"/>
        <w:b/>
        <w:bCs/>
        <w:noProof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6F080F"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10096" w14:textId="77777777" w:rsidR="00456E97" w:rsidRDefault="00456E97" w:rsidP="00713C50">
    <w:pPr>
      <w:pStyle w:val="Header"/>
    </w:pPr>
  </w:p>
  <w:p w14:paraId="12A04A85" w14:textId="77777777" w:rsidR="00456E97" w:rsidRDefault="00456E97" w:rsidP="00713C50">
    <w:pPr>
      <w:pStyle w:val="Header"/>
    </w:pPr>
  </w:p>
  <w:p w14:paraId="2A57837E" w14:textId="77777777" w:rsidR="00456E97" w:rsidRDefault="00456E97" w:rsidP="00713C50">
    <w:pPr>
      <w:pStyle w:val="Header"/>
    </w:pPr>
  </w:p>
  <w:p w14:paraId="7A5C54EF" w14:textId="77777777" w:rsidR="00456E97" w:rsidRDefault="00456E97" w:rsidP="00713C50">
    <w:pPr>
      <w:pStyle w:val="Header"/>
    </w:pPr>
  </w:p>
  <w:p w14:paraId="43333EB3" w14:textId="77777777" w:rsidR="00456E97" w:rsidRDefault="00456E97" w:rsidP="00713C50">
    <w:pPr>
      <w:pStyle w:val="Header"/>
    </w:pPr>
  </w:p>
  <w:p w14:paraId="1FF925D5" w14:textId="77777777" w:rsidR="00456E97" w:rsidRDefault="00456E97" w:rsidP="00713C50">
    <w:pPr>
      <w:pStyle w:val="Header"/>
    </w:pPr>
  </w:p>
  <w:p w14:paraId="342D16D3" w14:textId="77777777" w:rsidR="00456E97" w:rsidRPr="00005ACB" w:rsidRDefault="00456E9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1CF0" w14:textId="77777777" w:rsidR="00B924B0" w:rsidRDefault="00B924B0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1A9AABB6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 w15:restartNumberingAfterBreak="0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30"/>
  </w:num>
  <w:num w:numId="7">
    <w:abstractNumId w:val="10"/>
  </w:num>
  <w:num w:numId="8">
    <w:abstractNumId w:val="17"/>
  </w:num>
  <w:num w:numId="9">
    <w:abstractNumId w:val="9"/>
  </w:num>
  <w:num w:numId="10">
    <w:abstractNumId w:val="38"/>
  </w:num>
  <w:num w:numId="11">
    <w:abstractNumId w:val="11"/>
  </w:num>
  <w:num w:numId="12">
    <w:abstractNumId w:val="8"/>
  </w:num>
  <w:num w:numId="13">
    <w:abstractNumId w:val="33"/>
  </w:num>
  <w:num w:numId="14">
    <w:abstractNumId w:val="27"/>
  </w:num>
  <w:num w:numId="15">
    <w:abstractNumId w:val="22"/>
  </w:num>
  <w:num w:numId="16">
    <w:abstractNumId w:val="5"/>
  </w:num>
  <w:num w:numId="17">
    <w:abstractNumId w:val="34"/>
  </w:num>
  <w:num w:numId="18">
    <w:abstractNumId w:val="13"/>
  </w:num>
  <w:num w:numId="19">
    <w:abstractNumId w:val="39"/>
  </w:num>
  <w:num w:numId="20">
    <w:abstractNumId w:val="21"/>
  </w:num>
  <w:num w:numId="21">
    <w:abstractNumId w:val="15"/>
  </w:num>
  <w:num w:numId="22">
    <w:abstractNumId w:val="28"/>
  </w:num>
  <w:num w:numId="23">
    <w:abstractNumId w:val="4"/>
  </w:num>
  <w:num w:numId="24">
    <w:abstractNumId w:val="36"/>
  </w:num>
  <w:num w:numId="25">
    <w:abstractNumId w:val="12"/>
  </w:num>
  <w:num w:numId="26">
    <w:abstractNumId w:val="25"/>
  </w:num>
  <w:num w:numId="27">
    <w:abstractNumId w:val="19"/>
  </w:num>
  <w:num w:numId="28">
    <w:abstractNumId w:val="32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3"/>
  </w:num>
  <w:num w:numId="34">
    <w:abstractNumId w:val="24"/>
  </w:num>
  <w:num w:numId="35">
    <w:abstractNumId w:val="2"/>
  </w:num>
  <w:num w:numId="36">
    <w:abstractNumId w:val="35"/>
  </w:num>
  <w:num w:numId="37">
    <w:abstractNumId w:val="16"/>
  </w:num>
  <w:num w:numId="38">
    <w:abstractNumId w:val="37"/>
  </w:num>
  <w:num w:numId="39">
    <w:abstractNumId w:val="31"/>
  </w:num>
  <w:num w:numId="4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26A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1D8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4DA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A2D"/>
    <w:rsid w:val="00106B77"/>
    <w:rsid w:val="00106D5B"/>
    <w:rsid w:val="00107161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355"/>
    <w:rsid w:val="00123530"/>
    <w:rsid w:val="00123587"/>
    <w:rsid w:val="001238A0"/>
    <w:rsid w:val="001239BC"/>
    <w:rsid w:val="00123B2D"/>
    <w:rsid w:val="00123DB5"/>
    <w:rsid w:val="00123DBE"/>
    <w:rsid w:val="001244DE"/>
    <w:rsid w:val="0012500A"/>
    <w:rsid w:val="00125754"/>
    <w:rsid w:val="001269B8"/>
    <w:rsid w:val="001272F0"/>
    <w:rsid w:val="00130237"/>
    <w:rsid w:val="001311C6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37F69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6B8C"/>
    <w:rsid w:val="001573FD"/>
    <w:rsid w:val="001576A2"/>
    <w:rsid w:val="00157720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38BC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2AC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29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453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8E0"/>
    <w:rsid w:val="00216D7A"/>
    <w:rsid w:val="002175E4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BFC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1C68"/>
    <w:rsid w:val="002B2176"/>
    <w:rsid w:val="002B245C"/>
    <w:rsid w:val="002B2D9E"/>
    <w:rsid w:val="002B2E0A"/>
    <w:rsid w:val="002B35E0"/>
    <w:rsid w:val="002B386F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763D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DD8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EC7"/>
    <w:rsid w:val="00323F8C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082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48EE"/>
    <w:rsid w:val="0039539E"/>
    <w:rsid w:val="003955B1"/>
    <w:rsid w:val="003956A0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192"/>
    <w:rsid w:val="003C2215"/>
    <w:rsid w:val="003C2381"/>
    <w:rsid w:val="003C2411"/>
    <w:rsid w:val="003C2712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A91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747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59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00A9"/>
    <w:rsid w:val="00450197"/>
    <w:rsid w:val="00450453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F27"/>
    <w:rsid w:val="0047565E"/>
    <w:rsid w:val="00476542"/>
    <w:rsid w:val="004765FF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923"/>
    <w:rsid w:val="004A3999"/>
    <w:rsid w:val="004A4832"/>
    <w:rsid w:val="004A48D8"/>
    <w:rsid w:val="004A4A03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7E0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EBA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CE4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4CA9"/>
    <w:rsid w:val="00555372"/>
    <w:rsid w:val="005553C0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D30"/>
    <w:rsid w:val="005654C0"/>
    <w:rsid w:val="00565971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B89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024"/>
    <w:rsid w:val="005A1437"/>
    <w:rsid w:val="005A1788"/>
    <w:rsid w:val="005A1A93"/>
    <w:rsid w:val="005A2674"/>
    <w:rsid w:val="005A26BC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91C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CC1"/>
    <w:rsid w:val="005D0EF8"/>
    <w:rsid w:val="005D0F71"/>
    <w:rsid w:val="005D0FAD"/>
    <w:rsid w:val="005D1050"/>
    <w:rsid w:val="005D1409"/>
    <w:rsid w:val="005D1566"/>
    <w:rsid w:val="005D1A55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40B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3B8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708"/>
    <w:rsid w:val="006867CC"/>
    <w:rsid w:val="00686FCA"/>
    <w:rsid w:val="00687123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5F37"/>
    <w:rsid w:val="006C642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94A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71D"/>
    <w:rsid w:val="00741897"/>
    <w:rsid w:val="00741A24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4B9"/>
    <w:rsid w:val="00752529"/>
    <w:rsid w:val="00752741"/>
    <w:rsid w:val="00752892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2F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9E1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39E"/>
    <w:rsid w:val="0081454C"/>
    <w:rsid w:val="00814806"/>
    <w:rsid w:val="00814842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3A6"/>
    <w:rsid w:val="00820553"/>
    <w:rsid w:val="00820557"/>
    <w:rsid w:val="0082143C"/>
    <w:rsid w:val="008214A7"/>
    <w:rsid w:val="00821C80"/>
    <w:rsid w:val="008222E4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C2B"/>
    <w:rsid w:val="00835007"/>
    <w:rsid w:val="008353B1"/>
    <w:rsid w:val="008353FA"/>
    <w:rsid w:val="00835865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7BB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DAC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387"/>
    <w:rsid w:val="008D6CCF"/>
    <w:rsid w:val="008D70C3"/>
    <w:rsid w:val="008D71B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4F7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330D"/>
    <w:rsid w:val="00963523"/>
    <w:rsid w:val="00963808"/>
    <w:rsid w:val="00963A76"/>
    <w:rsid w:val="009640EC"/>
    <w:rsid w:val="00964380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1DD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0AB3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3D5C"/>
    <w:rsid w:val="00A84011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281"/>
    <w:rsid w:val="00A96859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326E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3F79"/>
    <w:rsid w:val="00AC4402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4FC0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14"/>
    <w:rsid w:val="00B33D27"/>
    <w:rsid w:val="00B342C5"/>
    <w:rsid w:val="00B34B59"/>
    <w:rsid w:val="00B34C90"/>
    <w:rsid w:val="00B350D6"/>
    <w:rsid w:val="00B35578"/>
    <w:rsid w:val="00B35665"/>
    <w:rsid w:val="00B35B50"/>
    <w:rsid w:val="00B35E9C"/>
    <w:rsid w:val="00B36387"/>
    <w:rsid w:val="00B36414"/>
    <w:rsid w:val="00B36AD2"/>
    <w:rsid w:val="00B37575"/>
    <w:rsid w:val="00B375A6"/>
    <w:rsid w:val="00B37630"/>
    <w:rsid w:val="00B376B4"/>
    <w:rsid w:val="00B379E2"/>
    <w:rsid w:val="00B40280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383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B0"/>
    <w:rsid w:val="00B924E8"/>
    <w:rsid w:val="00B92A18"/>
    <w:rsid w:val="00B92B8D"/>
    <w:rsid w:val="00B92BAD"/>
    <w:rsid w:val="00B92C73"/>
    <w:rsid w:val="00B933F6"/>
    <w:rsid w:val="00B93EE4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4E9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D56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3A07"/>
    <w:rsid w:val="00BE41F0"/>
    <w:rsid w:val="00BE449B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D24"/>
    <w:rsid w:val="00C17FDF"/>
    <w:rsid w:val="00C207DE"/>
    <w:rsid w:val="00C20F9A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5A1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1A9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6A9"/>
    <w:rsid w:val="00C71711"/>
    <w:rsid w:val="00C717C8"/>
    <w:rsid w:val="00C71901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800FB"/>
    <w:rsid w:val="00C80570"/>
    <w:rsid w:val="00C806BF"/>
    <w:rsid w:val="00C808CA"/>
    <w:rsid w:val="00C80B91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C85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37A9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6C3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63E"/>
    <w:rsid w:val="00CF67C6"/>
    <w:rsid w:val="00CF6A53"/>
    <w:rsid w:val="00CF755C"/>
    <w:rsid w:val="00CF77EC"/>
    <w:rsid w:val="00CF7A30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496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2013"/>
    <w:rsid w:val="00D120B1"/>
    <w:rsid w:val="00D120EA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227"/>
    <w:rsid w:val="00D20279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93"/>
    <w:rsid w:val="00D35FB0"/>
    <w:rsid w:val="00D3663D"/>
    <w:rsid w:val="00D366ED"/>
    <w:rsid w:val="00D368CA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674EE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FA3"/>
    <w:rsid w:val="00DA7664"/>
    <w:rsid w:val="00DA7798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2F9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A4"/>
    <w:rsid w:val="00DD4A9D"/>
    <w:rsid w:val="00DD4B89"/>
    <w:rsid w:val="00DD50E2"/>
    <w:rsid w:val="00DD523E"/>
    <w:rsid w:val="00DD5272"/>
    <w:rsid w:val="00DD5564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AE0"/>
    <w:rsid w:val="00DF0D4B"/>
    <w:rsid w:val="00DF1350"/>
    <w:rsid w:val="00DF13D2"/>
    <w:rsid w:val="00DF153A"/>
    <w:rsid w:val="00DF1739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480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E4A"/>
    <w:rsid w:val="00E44F72"/>
    <w:rsid w:val="00E4515F"/>
    <w:rsid w:val="00E45796"/>
    <w:rsid w:val="00E45BD5"/>
    <w:rsid w:val="00E45CCE"/>
    <w:rsid w:val="00E45D58"/>
    <w:rsid w:val="00E45FAE"/>
    <w:rsid w:val="00E46164"/>
    <w:rsid w:val="00E46740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3C9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42C"/>
    <w:rsid w:val="00EA24C5"/>
    <w:rsid w:val="00EA297B"/>
    <w:rsid w:val="00EA2DC0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DFD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3F26"/>
    <w:rsid w:val="00F24111"/>
    <w:rsid w:val="00F24239"/>
    <w:rsid w:val="00F24CD0"/>
    <w:rsid w:val="00F24D3E"/>
    <w:rsid w:val="00F24EAF"/>
    <w:rsid w:val="00F25085"/>
    <w:rsid w:val="00F25A81"/>
    <w:rsid w:val="00F25C3B"/>
    <w:rsid w:val="00F26305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9F7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7F9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862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6E57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5DF9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423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2022-11-03T14:57:00Z</cp:lastPrinted>
  <dcterms:created xsi:type="dcterms:W3CDTF">2022-11-09T08:16:00Z</dcterms:created>
  <dcterms:modified xsi:type="dcterms:W3CDTF">2022-11-09T08:16:00Z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